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A70195" w:rsidRPr="00CF58DA" w14:paraId="3E8D6F18" w14:textId="77777777" w:rsidTr="00157C34">
        <w:tc>
          <w:tcPr>
            <w:tcW w:w="1278" w:type="dxa"/>
          </w:tcPr>
          <w:p w14:paraId="222118A6" w14:textId="77777777" w:rsidR="00A70195" w:rsidRPr="00CF58DA" w:rsidRDefault="00A70195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6ABB4A48" w14:textId="77777777" w:rsidR="00A70195" w:rsidRPr="00CF58DA" w:rsidRDefault="00A70195" w:rsidP="00157C3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E1D8BEB" w14:textId="77777777" w:rsidR="00A70195" w:rsidRPr="00CF58DA" w:rsidRDefault="00A70195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0195" w:rsidRPr="00CF58DA" w14:paraId="66F8EBB0" w14:textId="77777777" w:rsidTr="00157C34">
        <w:trPr>
          <w:trHeight w:val="227"/>
        </w:trPr>
        <w:tc>
          <w:tcPr>
            <w:tcW w:w="1278" w:type="dxa"/>
          </w:tcPr>
          <w:p w14:paraId="52EBB273" w14:textId="77777777" w:rsidR="00A70195" w:rsidRPr="00CF58DA" w:rsidRDefault="00A70195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-1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9D19A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5AC308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70195" w:rsidRPr="00CF58DA" w14:paraId="5324239D" w14:textId="77777777" w:rsidTr="00157C34">
        <w:tc>
          <w:tcPr>
            <w:tcW w:w="1278" w:type="dxa"/>
          </w:tcPr>
          <w:p w14:paraId="76769A59" w14:textId="77777777" w:rsidR="00A70195" w:rsidRPr="00CF58DA" w:rsidRDefault="00A70195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0C3940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2FD1BE6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70195" w:rsidRPr="00CF58DA" w14:paraId="5DFF9118" w14:textId="77777777" w:rsidTr="00157C34">
        <w:tc>
          <w:tcPr>
            <w:tcW w:w="1278" w:type="dxa"/>
          </w:tcPr>
          <w:p w14:paraId="2C772ECE" w14:textId="77777777" w:rsidR="00A70195" w:rsidRPr="00CF58DA" w:rsidRDefault="00A70195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</w:tcPr>
          <w:p w14:paraId="734B5678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C413E4B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70195" w:rsidRPr="00CF58DA" w14:paraId="4F70CC9E" w14:textId="77777777" w:rsidTr="00157C34">
        <w:tc>
          <w:tcPr>
            <w:tcW w:w="1278" w:type="dxa"/>
          </w:tcPr>
          <w:p w14:paraId="306E3B5C" w14:textId="77777777" w:rsidR="00A70195" w:rsidRPr="00CF58DA" w:rsidRDefault="00A70195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E7F2A5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0545C96" w14:textId="76C4F088" w:rsidR="00A70195" w:rsidRPr="00CF58DA" w:rsidRDefault="00A70195" w:rsidP="00157C34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นโยบายการบัญชีที่สำคัญ</w:t>
            </w:r>
          </w:p>
        </w:tc>
      </w:tr>
      <w:tr w:rsidR="00A70195" w:rsidRPr="00CF58DA" w14:paraId="4A4BA8BA" w14:textId="77777777" w:rsidTr="00157C34">
        <w:tc>
          <w:tcPr>
            <w:tcW w:w="1278" w:type="dxa"/>
          </w:tcPr>
          <w:p w14:paraId="66454C5A" w14:textId="7DCBF4BA" w:rsidR="00A70195" w:rsidRPr="00CF58DA" w:rsidRDefault="00FD5E5D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8EF9E1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14F6C5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ความเสี่ยงทางการเงิน</w:t>
            </w:r>
          </w:p>
        </w:tc>
      </w:tr>
      <w:tr w:rsidR="0072115E" w:rsidRPr="00CF58DA" w14:paraId="57EB816E" w14:textId="77777777" w:rsidTr="00157C34">
        <w:tc>
          <w:tcPr>
            <w:tcW w:w="1278" w:type="dxa"/>
          </w:tcPr>
          <w:p w14:paraId="6217D3EC" w14:textId="00D12EFC" w:rsidR="0072115E" w:rsidRPr="00CF58DA" w:rsidRDefault="0072115E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729F726" w14:textId="77777777" w:rsidR="0072115E" w:rsidRPr="00CF58DA" w:rsidRDefault="0072115E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FFB54A8" w14:textId="1DB9652E" w:rsidR="0072115E" w:rsidRPr="00CF58DA" w:rsidRDefault="0072115E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A70195" w:rsidRPr="00CF58DA" w14:paraId="3C7CE2A1" w14:textId="77777777" w:rsidTr="00157C34">
        <w:tc>
          <w:tcPr>
            <w:tcW w:w="1278" w:type="dxa"/>
          </w:tcPr>
          <w:p w14:paraId="5B028C1B" w14:textId="367E9551" w:rsidR="00A70195" w:rsidRPr="00CF58DA" w:rsidRDefault="007C78E7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C5DCC6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0B36029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A70195" w:rsidRPr="00CF58DA" w14:paraId="6E0F895E" w14:textId="77777777" w:rsidTr="00157C34">
        <w:tc>
          <w:tcPr>
            <w:tcW w:w="1278" w:type="dxa"/>
          </w:tcPr>
          <w:p w14:paraId="1E0F1D3F" w14:textId="0EBB83CC" w:rsidR="00A70195" w:rsidRPr="00CF58DA" w:rsidRDefault="007C78E7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E1BCCC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314BFD1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A70195" w:rsidRPr="00CF58DA" w14:paraId="4075CC8E" w14:textId="77777777" w:rsidTr="00157C34">
        <w:tc>
          <w:tcPr>
            <w:tcW w:w="1278" w:type="dxa"/>
          </w:tcPr>
          <w:p w14:paraId="25A8DF9A" w14:textId="22AB87F2" w:rsidR="00A70195" w:rsidRPr="00CF58DA" w:rsidRDefault="007C78E7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A96DD01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A942D5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F58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A70195" w:rsidRPr="00CF58DA" w14:paraId="65A7BEFA" w14:textId="77777777" w:rsidTr="00157C34">
        <w:tc>
          <w:tcPr>
            <w:tcW w:w="1278" w:type="dxa"/>
          </w:tcPr>
          <w:p w14:paraId="0D68197F" w14:textId="557181CB" w:rsidR="00A70195" w:rsidRPr="00CF58DA" w:rsidRDefault="007C78E7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DA6CCB7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3086F6F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กำไรสะสม</w:t>
            </w:r>
          </w:p>
        </w:tc>
      </w:tr>
      <w:tr w:rsidR="00A70195" w:rsidRPr="00CF58DA" w14:paraId="753B7E27" w14:textId="77777777" w:rsidTr="00157C34">
        <w:tc>
          <w:tcPr>
            <w:tcW w:w="1278" w:type="dxa"/>
          </w:tcPr>
          <w:p w14:paraId="6F566BDD" w14:textId="2E2F8B6D" w:rsidR="00A70195" w:rsidRPr="00CF58DA" w:rsidRDefault="007C78E7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174DE77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B876BB2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A70195" w:rsidRPr="00CF58DA" w14:paraId="3744464E" w14:textId="77777777" w:rsidTr="00157C34">
        <w:tc>
          <w:tcPr>
            <w:tcW w:w="1278" w:type="dxa"/>
          </w:tcPr>
          <w:p w14:paraId="06638CFE" w14:textId="5AAD9B7B" w:rsidR="00A70195" w:rsidRPr="00CF58DA" w:rsidRDefault="00A70195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C78E7"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4249243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0BF1B3" w14:textId="77777777" w:rsidR="00A70195" w:rsidRPr="00CF58DA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บุคคลหรือกิจการที่เกี่ยวข้องกัน</w:t>
            </w:r>
          </w:p>
        </w:tc>
      </w:tr>
      <w:tr w:rsidR="00A70195" w:rsidRPr="00CF58DA" w14:paraId="7CA7D665" w14:textId="77777777" w:rsidTr="00157C34">
        <w:tc>
          <w:tcPr>
            <w:tcW w:w="1278" w:type="dxa"/>
          </w:tcPr>
          <w:p w14:paraId="5149F5ED" w14:textId="1E39325A" w:rsidR="00A70195" w:rsidRPr="00CF58DA" w:rsidRDefault="00A70195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C78E7"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6C6BE7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374387C" w14:textId="77777777" w:rsidR="00A70195" w:rsidRPr="00CF58DA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CF58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B54764" w:rsidRPr="00CF58DA" w14:paraId="1EBB4097" w14:textId="77777777" w:rsidTr="00157C34">
        <w:tc>
          <w:tcPr>
            <w:tcW w:w="1278" w:type="dxa"/>
          </w:tcPr>
          <w:p w14:paraId="31E8125D" w14:textId="1C9138BE" w:rsidR="00B54764" w:rsidRPr="00CF58DA" w:rsidRDefault="00B54764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C78E7"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154949" w14:textId="77777777" w:rsidR="00B54764" w:rsidRPr="00CF58DA" w:rsidRDefault="00B54764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EA944A4" w14:textId="7720A5F9" w:rsidR="00B54764" w:rsidRPr="00CF58DA" w:rsidRDefault="00B54764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A70195" w:rsidRPr="00CF58DA" w14:paraId="337BF17E" w14:textId="77777777" w:rsidTr="00157C34">
        <w:tc>
          <w:tcPr>
            <w:tcW w:w="1278" w:type="dxa"/>
          </w:tcPr>
          <w:p w14:paraId="5A0432FE" w14:textId="5BF3507B" w:rsidR="00A70195" w:rsidRPr="00CF58DA" w:rsidRDefault="00A70195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C78E7"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251BC1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6A105" w14:textId="77777777" w:rsidR="00A70195" w:rsidRPr="00CF58DA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CF58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A70195" w:rsidRPr="00CF58DA" w14:paraId="271F1ED6" w14:textId="77777777" w:rsidTr="00157C34">
        <w:tc>
          <w:tcPr>
            <w:tcW w:w="1278" w:type="dxa"/>
          </w:tcPr>
          <w:p w14:paraId="34EC3CDA" w14:textId="1E19E06C" w:rsidR="00A70195" w:rsidRPr="00CF58DA" w:rsidRDefault="00A70195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C78E7"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5E73502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1E9884E" w14:textId="77777777" w:rsidR="00A70195" w:rsidRPr="00CF58DA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  <w:r w:rsidRPr="00CF58D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A70195" w:rsidRPr="00CF58DA" w14:paraId="09EF984E" w14:textId="77777777" w:rsidTr="00157C34">
        <w:tc>
          <w:tcPr>
            <w:tcW w:w="1278" w:type="dxa"/>
          </w:tcPr>
          <w:p w14:paraId="6FEEAD03" w14:textId="1EF3A2FA" w:rsidR="00A70195" w:rsidRPr="00CF58DA" w:rsidRDefault="00A70195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C78E7"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7051EA" w14:textId="77777777" w:rsidR="00A70195" w:rsidRPr="00CF58DA" w:rsidRDefault="00A70195" w:rsidP="00157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A03415F" w14:textId="77777777" w:rsidR="00A70195" w:rsidRPr="00CF58DA" w:rsidRDefault="00A70195" w:rsidP="00157C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14D08" w:rsidRPr="00CF58DA" w14:paraId="04398993" w14:textId="77777777" w:rsidTr="00157C34">
        <w:tc>
          <w:tcPr>
            <w:tcW w:w="1278" w:type="dxa"/>
          </w:tcPr>
          <w:p w14:paraId="7A4CC352" w14:textId="7907228E" w:rsidR="00A14D08" w:rsidRPr="00CF58DA" w:rsidRDefault="00A14D08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C78E7"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DEE0CFC" w14:textId="77777777" w:rsidR="00A14D08" w:rsidRPr="00CF58DA" w:rsidRDefault="00A14D08" w:rsidP="00A14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0750479" w14:textId="37FD4BB7" w:rsidR="00A14D08" w:rsidRPr="00CF58DA" w:rsidRDefault="00A14D08" w:rsidP="00A14D0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A14D08" w:rsidRPr="00CF58DA" w14:paraId="5D9F3CF7" w14:textId="77777777" w:rsidTr="00157C34">
        <w:tc>
          <w:tcPr>
            <w:tcW w:w="1278" w:type="dxa"/>
          </w:tcPr>
          <w:p w14:paraId="47B2A40E" w14:textId="326CFBB4" w:rsidR="00A14D08" w:rsidRPr="00CF58DA" w:rsidRDefault="00A14D08" w:rsidP="006E43C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7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C78E7" w:rsidRPr="00CF58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B4C7E03" w14:textId="77777777" w:rsidR="00A14D08" w:rsidRPr="00CF58DA" w:rsidRDefault="00A14D08" w:rsidP="00A14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08AF329" w14:textId="77777777" w:rsidR="00A14D08" w:rsidRPr="00CF58DA" w:rsidRDefault="00A14D08" w:rsidP="00A14D0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40F2BE1A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br w:type="page"/>
      </w:r>
      <w:r w:rsidRPr="00CF58D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B73B447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7D08C" w14:textId="36B818A0" w:rsidR="00A70195" w:rsidRPr="00CF58DA" w:rsidRDefault="00A70195" w:rsidP="00A70195">
      <w:pPr>
        <w:pStyle w:val="BodyTextIndent"/>
        <w:spacing w:after="0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CF58DA">
        <w:rPr>
          <w:rFonts w:ascii="Angsana New" w:hAnsi="Angsana New"/>
          <w:spacing w:val="10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CF58DA">
        <w:rPr>
          <w:rFonts w:ascii="Angsana New" w:hAnsi="Angsana New" w:hint="cs"/>
          <w:spacing w:val="10"/>
          <w:sz w:val="30"/>
          <w:szCs w:val="30"/>
          <w:cs/>
        </w:rPr>
        <w:t>กรรมการผู้มีอำนาจของผู้จัดการ</w:t>
      </w:r>
      <w:r w:rsidRPr="00CF58DA">
        <w:rPr>
          <w:rFonts w:ascii="Angsana New" w:hAnsi="Angsana New"/>
          <w:spacing w:val="10"/>
          <w:sz w:val="30"/>
          <w:szCs w:val="30"/>
          <w:cs/>
        </w:rPr>
        <w:t>กองทรัสต์เมื่อวันที่</w:t>
      </w:r>
      <w:r w:rsidRPr="00CF58DA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="00B54764" w:rsidRPr="00CF58DA">
        <w:rPr>
          <w:rFonts w:ascii="Angsana New" w:hAnsi="Angsana New"/>
          <w:spacing w:val="10"/>
          <w:sz w:val="30"/>
          <w:szCs w:val="30"/>
        </w:rPr>
        <w:t>24</w:t>
      </w:r>
      <w:r w:rsidR="00FF5C01" w:rsidRPr="00CF58DA">
        <w:rPr>
          <w:rFonts w:ascii="Angsana New" w:hAnsi="Angsana New"/>
          <w:spacing w:val="10"/>
          <w:sz w:val="30"/>
          <w:szCs w:val="30"/>
        </w:rPr>
        <w:t xml:space="preserve"> </w:t>
      </w:r>
      <w:r w:rsidR="00FF5C01" w:rsidRPr="00CF58DA">
        <w:rPr>
          <w:rFonts w:ascii="Angsana New" w:hAnsi="Angsana New" w:hint="cs"/>
          <w:spacing w:val="10"/>
          <w:sz w:val="30"/>
          <w:szCs w:val="30"/>
          <w:cs/>
        </w:rPr>
        <w:t xml:space="preserve">กุมภาพันธ์ </w:t>
      </w:r>
      <w:r w:rsidR="00504290" w:rsidRPr="00CF58DA">
        <w:rPr>
          <w:rFonts w:ascii="Angsana New" w:hAnsi="Angsana New"/>
          <w:spacing w:val="10"/>
          <w:sz w:val="30"/>
          <w:szCs w:val="30"/>
        </w:rPr>
        <w:t>256</w:t>
      </w:r>
      <w:r w:rsidR="002C442F" w:rsidRPr="00CF58DA">
        <w:rPr>
          <w:rFonts w:ascii="Angsana New" w:hAnsi="Angsana New"/>
          <w:spacing w:val="10"/>
          <w:sz w:val="30"/>
          <w:szCs w:val="30"/>
        </w:rPr>
        <w:t>9</w:t>
      </w:r>
    </w:p>
    <w:p w14:paraId="52687302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10000" w14:textId="77777777" w:rsidR="00A70195" w:rsidRPr="00CF58DA" w:rsidRDefault="00A70195" w:rsidP="00A70195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F58DA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339C58A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5BE1D3" w14:textId="6973F202" w:rsidR="00A70195" w:rsidRPr="00CF58DA" w:rsidRDefault="00A70195" w:rsidP="00A70195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F58DA">
        <w:rPr>
          <w:rFonts w:asciiTheme="majorBidi" w:hAnsiTheme="majorBidi" w:cstheme="majorBidi"/>
          <w:sz w:val="30"/>
          <w:szCs w:val="30"/>
        </w:rPr>
        <w:t xml:space="preserve"> (“</w:t>
      </w:r>
      <w:r w:rsidRPr="00CF58DA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</w:t>
      </w:r>
      <w:r w:rsidR="001819A5" w:rsidRPr="00CF58DA">
        <w:rPr>
          <w:rFonts w:asciiTheme="majorBidi" w:hAnsiTheme="majorBidi" w:cstheme="majorBidi"/>
          <w:sz w:val="30"/>
          <w:szCs w:val="30"/>
        </w:rPr>
        <w:t>“</w:t>
      </w:r>
      <w:r w:rsidRPr="00CF58DA">
        <w:rPr>
          <w:rFonts w:asciiTheme="majorBidi" w:hAnsiTheme="majorBidi" w:cstheme="majorBidi"/>
          <w:sz w:val="30"/>
          <w:szCs w:val="30"/>
          <w:cs/>
        </w:rPr>
        <w:t>กองทุนรวม</w:t>
      </w:r>
      <w:r w:rsidR="001819A5" w:rsidRPr="00CF58DA">
        <w:rPr>
          <w:rFonts w:asciiTheme="majorBidi" w:hAnsiTheme="majorBidi" w:cstheme="majorBidi"/>
          <w:sz w:val="30"/>
          <w:szCs w:val="30"/>
        </w:rPr>
        <w:t>”</w:t>
      </w:r>
      <w:r w:rsidRPr="00CF58DA">
        <w:rPr>
          <w:rFonts w:asciiTheme="majorBidi" w:hAnsiTheme="majorBidi" w:cstheme="majorBidi"/>
          <w:sz w:val="30"/>
          <w:szCs w:val="30"/>
        </w:rPr>
        <w:t xml:space="preserve">) </w:t>
      </w:r>
      <w:r w:rsidRPr="00CF58DA">
        <w:rPr>
          <w:rFonts w:asciiTheme="majorBidi" w:hAnsiTheme="majorBidi" w:cstheme="majorBidi"/>
          <w:sz w:val="30"/>
          <w:szCs w:val="30"/>
          <w:cs/>
        </w:rPr>
        <w:t>และจดทะเบียนเป็นกองทรัสต์เมื่อวันที่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A7F98" w:rsidRPr="00CF58DA">
        <w:rPr>
          <w:rFonts w:asciiTheme="majorBidi" w:hAnsiTheme="majorBidi" w:cstheme="majorBidi"/>
          <w:sz w:val="30"/>
          <w:szCs w:val="30"/>
        </w:rPr>
        <w:br/>
      </w:r>
      <w:r w:rsidRPr="00CF58DA">
        <w:rPr>
          <w:rFonts w:asciiTheme="majorBidi" w:hAnsiTheme="majorBidi" w:cstheme="majorBidi"/>
          <w:sz w:val="30"/>
          <w:szCs w:val="30"/>
        </w:rPr>
        <w:t>29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CF58DA">
        <w:rPr>
          <w:rFonts w:asciiTheme="majorBidi" w:hAnsiTheme="majorBidi" w:cstheme="majorBidi"/>
          <w:sz w:val="30"/>
          <w:szCs w:val="30"/>
        </w:rPr>
        <w:t>2560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CF58DA">
        <w:rPr>
          <w:rFonts w:asciiTheme="majorBidi" w:hAnsiTheme="majorBidi" w:cstheme="majorBidi"/>
          <w:sz w:val="30"/>
          <w:szCs w:val="30"/>
          <w:cs/>
        </w:rPr>
        <w:t>ทุน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CF58DA">
        <w:rPr>
          <w:rFonts w:asciiTheme="majorBidi" w:hAnsiTheme="majorBidi"/>
          <w:sz w:val="30"/>
          <w:szCs w:val="30"/>
        </w:rPr>
        <w:t>3,656.05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(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CF58DA">
        <w:rPr>
          <w:rFonts w:asciiTheme="majorBidi" w:hAnsiTheme="majorBidi" w:cstheme="majorBidi"/>
          <w:sz w:val="30"/>
          <w:szCs w:val="30"/>
        </w:rPr>
        <w:t xml:space="preserve">409.40 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CF58DA">
        <w:rPr>
          <w:rFonts w:asciiTheme="majorBidi" w:hAnsiTheme="majorBidi" w:cstheme="majorBidi"/>
          <w:sz w:val="30"/>
          <w:szCs w:val="30"/>
        </w:rPr>
        <w:t xml:space="preserve">8.9302 </w:t>
      </w:r>
      <w:bookmarkEnd w:id="0"/>
      <w:r w:rsidRPr="00CF58DA">
        <w:rPr>
          <w:rFonts w:asciiTheme="majorBidi" w:hAnsiTheme="majorBidi" w:cstheme="majorBidi"/>
          <w:sz w:val="30"/>
          <w:szCs w:val="30"/>
          <w:cs/>
        </w:rPr>
        <w:t xml:space="preserve">บาท) </w:t>
      </w:r>
      <w:r w:rsidR="00E26C1B" w:rsidRPr="00CF58DA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="00E26C1B" w:rsidRPr="00CF58DA">
        <w:rPr>
          <w:rFonts w:asciiTheme="majorBidi" w:hAnsiTheme="majorBidi" w:cstheme="majorBidi"/>
          <w:sz w:val="30"/>
          <w:szCs w:val="30"/>
        </w:rPr>
        <w:t xml:space="preserve">25 </w:t>
      </w:r>
      <w:r w:rsidR="00E26C1B" w:rsidRPr="00CF58D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E26C1B" w:rsidRPr="00CF58DA">
        <w:rPr>
          <w:rFonts w:asciiTheme="majorBidi" w:hAnsiTheme="majorBidi" w:cstheme="majorBidi"/>
          <w:sz w:val="30"/>
          <w:szCs w:val="30"/>
        </w:rPr>
        <w:t xml:space="preserve">2562 </w:t>
      </w:r>
      <w:r w:rsidR="00901285" w:rsidRPr="00CF58DA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กองทรัสต์ได้ออกและเสนอขายหน่วยทรัสต์ในการเพิ่มทุนครั้งที่ </w:t>
      </w:r>
      <w:r w:rsidR="00901285" w:rsidRPr="00CF58DA">
        <w:rPr>
          <w:rFonts w:asciiTheme="majorBidi" w:hAnsiTheme="majorBidi" w:cstheme="majorBidi"/>
          <w:sz w:val="30"/>
          <w:szCs w:val="30"/>
        </w:rPr>
        <w:t xml:space="preserve">1 </w:t>
      </w:r>
      <w:r w:rsidR="00901285" w:rsidRPr="00CF58D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901285" w:rsidRPr="00CF58DA">
        <w:rPr>
          <w:rFonts w:asciiTheme="majorBidi" w:hAnsiTheme="majorBidi" w:cstheme="majorBidi"/>
          <w:sz w:val="30"/>
          <w:szCs w:val="30"/>
        </w:rPr>
        <w:t xml:space="preserve">302.10 </w:t>
      </w:r>
      <w:r w:rsidR="00901285" w:rsidRPr="00CF58DA">
        <w:rPr>
          <w:rFonts w:asciiTheme="majorBidi" w:hAnsiTheme="majorBidi" w:cstheme="majorBidi" w:hint="cs"/>
          <w:sz w:val="30"/>
          <w:szCs w:val="30"/>
          <w:cs/>
        </w:rPr>
        <w:t xml:space="preserve">ล้านหน่วย มูลค่าหน่วยละ </w:t>
      </w:r>
      <w:r w:rsidR="00901285" w:rsidRPr="00CF58DA">
        <w:rPr>
          <w:rFonts w:asciiTheme="majorBidi" w:hAnsiTheme="majorBidi" w:cstheme="majorBidi"/>
          <w:sz w:val="30"/>
          <w:szCs w:val="30"/>
        </w:rPr>
        <w:t xml:space="preserve">5.90 </w:t>
      </w:r>
      <w:r w:rsidR="00901285" w:rsidRPr="00CF58DA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FD51EA"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="00FD51EA" w:rsidRPr="00CF58DA">
        <w:rPr>
          <w:rFonts w:asciiTheme="majorBidi" w:hAnsiTheme="majorBidi" w:cstheme="majorBidi" w:hint="cs"/>
          <w:sz w:val="30"/>
          <w:szCs w:val="30"/>
          <w:cs/>
        </w:rPr>
        <w:t>ทำ</w:t>
      </w:r>
      <w:r w:rsidR="00901285" w:rsidRPr="00CF58DA">
        <w:rPr>
          <w:rFonts w:asciiTheme="majorBidi" w:hAnsiTheme="majorBidi" w:cstheme="majorBidi" w:hint="cs"/>
          <w:sz w:val="30"/>
          <w:szCs w:val="30"/>
          <w:cs/>
        </w:rPr>
        <w:t xml:space="preserve">ให้กองทรัสต์มีจำนวนหน่วยทรัสต์ทั้งสิ้น </w:t>
      </w:r>
      <w:r w:rsidR="00901285" w:rsidRPr="00CF58DA">
        <w:rPr>
          <w:rFonts w:asciiTheme="majorBidi" w:hAnsiTheme="majorBidi" w:cstheme="majorBidi"/>
          <w:sz w:val="30"/>
          <w:szCs w:val="30"/>
        </w:rPr>
        <w:t xml:space="preserve">711.50 </w:t>
      </w:r>
      <w:r w:rsidR="00901285" w:rsidRPr="00CF58DA">
        <w:rPr>
          <w:rFonts w:asciiTheme="majorBidi" w:hAnsiTheme="majorBidi" w:cstheme="majorBidi" w:hint="cs"/>
          <w:sz w:val="30"/>
          <w:szCs w:val="30"/>
          <w:cs/>
        </w:rPr>
        <w:t>ล้านหน่วย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โดยมีบริษัท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F58DA">
        <w:rPr>
          <w:rFonts w:asciiTheme="majorBidi" w:hAnsiTheme="majorBidi" w:cstheme="majorBidi"/>
          <w:sz w:val="30"/>
          <w:szCs w:val="30"/>
        </w:rPr>
        <w:t xml:space="preserve"> (“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CF58DA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11F33951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AA4DA" w14:textId="3656D635" w:rsidR="00A70195" w:rsidRPr="00CF58DA" w:rsidRDefault="00A70195" w:rsidP="00A70195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F58DA">
        <w:rPr>
          <w:rFonts w:asciiTheme="majorBidi" w:hAnsiTheme="majorBidi" w:cstheme="majorBidi"/>
          <w:sz w:val="30"/>
          <w:szCs w:val="30"/>
        </w:rPr>
        <w:t>31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F58DA">
        <w:rPr>
          <w:rFonts w:asciiTheme="majorBidi" w:hAnsiTheme="majorBidi" w:cstheme="majorBidi"/>
          <w:sz w:val="30"/>
          <w:szCs w:val="30"/>
        </w:rPr>
        <w:t>256</w:t>
      </w:r>
      <w:r w:rsidR="002C442F" w:rsidRPr="00CF58DA">
        <w:rPr>
          <w:rFonts w:asciiTheme="majorBidi" w:hAnsiTheme="majorBidi" w:cstheme="majorBidi"/>
          <w:sz w:val="30"/>
          <w:szCs w:val="30"/>
        </w:rPr>
        <w:t>8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บริษัท ดุสิตธานี จำกัด (มหาชน) เป็นผู้ถือหน่วยทรัสต์รายใหญ่ ซึ่งถือหน่วยทรัสต์ร้อยล</w:t>
      </w:r>
      <w:r w:rsidR="004A710E" w:rsidRPr="00CF58DA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6749AF" w:rsidRPr="00CF58DA">
        <w:rPr>
          <w:rFonts w:asciiTheme="majorBidi" w:hAnsiTheme="majorBidi" w:cstheme="majorBidi"/>
          <w:sz w:val="30"/>
          <w:szCs w:val="30"/>
        </w:rPr>
        <w:t>30.20</w:t>
      </w:r>
      <w:r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>บริษัทดังกล่าวเป็นนิติบุคคลท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ี่จัดตั้ง</w:t>
      </w:r>
      <w:r w:rsidRPr="00CF58DA">
        <w:rPr>
          <w:rFonts w:asciiTheme="majorBidi" w:hAnsiTheme="majorBidi" w:cstheme="majorBidi"/>
          <w:sz w:val="30"/>
          <w:szCs w:val="30"/>
          <w:cs/>
        </w:rPr>
        <w:t>ข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ึ้</w:t>
      </w:r>
      <w:r w:rsidRPr="00CF58DA">
        <w:rPr>
          <w:rFonts w:asciiTheme="majorBidi" w:hAnsiTheme="majorBidi" w:cstheme="majorBidi"/>
          <w:sz w:val="30"/>
          <w:szCs w:val="30"/>
          <w:cs/>
        </w:rPr>
        <w:t>นในประเทศไ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ทย</w:t>
      </w:r>
      <w:r w:rsidR="00B23A1F" w:rsidRPr="00CF58DA">
        <w:rPr>
          <w:rFonts w:asciiTheme="majorBidi" w:hAnsiTheme="majorBidi" w:cstheme="majorBidi"/>
          <w:sz w:val="30"/>
          <w:szCs w:val="30"/>
        </w:rPr>
        <w:t xml:space="preserve"> </w:t>
      </w:r>
    </w:p>
    <w:p w14:paraId="56C32386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6ADD7" w14:textId="77777777" w:rsidR="00A70195" w:rsidRPr="00CF58DA" w:rsidRDefault="00A70195" w:rsidP="00A70195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27B7C2A3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29D2A" w14:textId="268C95FA" w:rsidR="00A70195" w:rsidRPr="00CF58DA" w:rsidRDefault="00A70195" w:rsidP="00A70195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</w:t>
      </w:r>
      <w:r w:rsidR="004C4D62" w:rsidRPr="00CF58DA">
        <w:rPr>
          <w:rFonts w:asciiTheme="majorBidi" w:hAnsiTheme="majorBidi" w:cstheme="majorBidi"/>
          <w:sz w:val="30"/>
          <w:szCs w:val="30"/>
        </w:rPr>
        <w:br/>
      </w:r>
      <w:r w:rsidRPr="00CF58D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</w:rPr>
        <w:t>(</w:t>
      </w:r>
      <w:r w:rsidR="00244D19" w:rsidRPr="00CF58DA">
        <w:rPr>
          <w:rFonts w:asciiTheme="majorBidi" w:hAnsiTheme="majorBidi" w:cstheme="majorBidi" w:hint="cs"/>
          <w:sz w:val="30"/>
          <w:szCs w:val="30"/>
        </w:rPr>
        <w:t>“</w:t>
      </w:r>
      <w:r w:rsidRPr="00CF58DA">
        <w:rPr>
          <w:rFonts w:asciiTheme="majorBidi" w:hAnsiTheme="majorBidi" w:cstheme="majorBidi"/>
          <w:sz w:val="30"/>
          <w:szCs w:val="30"/>
          <w:cs/>
        </w:rPr>
        <w:t>กลุ่มกองทรัสต์</w:t>
      </w:r>
      <w:r w:rsidR="00244D19" w:rsidRPr="00CF58DA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CF58DA">
        <w:rPr>
          <w:rFonts w:asciiTheme="majorBidi" w:hAnsiTheme="majorBidi" w:cstheme="majorBidi"/>
          <w:sz w:val="30"/>
          <w:szCs w:val="30"/>
          <w:cs/>
        </w:rPr>
        <w:t>)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24425B5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A70195" w:rsidRPr="00CF58DA" w14:paraId="5995B8A0" w14:textId="77777777" w:rsidTr="00157C34">
        <w:tc>
          <w:tcPr>
            <w:tcW w:w="2243" w:type="dxa"/>
          </w:tcPr>
          <w:p w14:paraId="5B67553D" w14:textId="77777777" w:rsidR="00A70195" w:rsidRPr="00CF58D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63DDFC0" w14:textId="77777777" w:rsidR="00A70195" w:rsidRPr="00CF58D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2EBD9361" w14:textId="77777777" w:rsidR="00A70195" w:rsidRPr="00CF58D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39CBC6C8" w14:textId="77777777" w:rsidR="00A70195" w:rsidRPr="00CF58D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A70195" w:rsidRPr="00CF58DA" w14:paraId="5252346E" w14:textId="77777777" w:rsidTr="00157C34">
        <w:tc>
          <w:tcPr>
            <w:tcW w:w="2243" w:type="dxa"/>
          </w:tcPr>
          <w:p w14:paraId="5FD8C763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A660512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6DD50CA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037139A4" w14:textId="4193F2A8" w:rsidR="00A70195" w:rsidRPr="00CF58D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F58DA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F58DA">
              <w:rPr>
                <w:rFonts w:asciiTheme="majorBidi" w:hAnsiTheme="majorBidi"/>
                <w:sz w:val="30"/>
                <w:szCs w:val="30"/>
              </w:rPr>
              <w:t>256</w:t>
            </w:r>
            <w:r w:rsidR="002C442F" w:rsidRPr="00CF58DA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674" w:type="dxa"/>
          </w:tcPr>
          <w:p w14:paraId="29BCFD67" w14:textId="608D5A01" w:rsidR="00A70195" w:rsidRPr="00CF58D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F58DA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F58DA">
              <w:rPr>
                <w:rFonts w:asciiTheme="majorBidi" w:hAnsiTheme="majorBidi"/>
                <w:sz w:val="30"/>
                <w:szCs w:val="30"/>
              </w:rPr>
              <w:t>256</w:t>
            </w:r>
            <w:r w:rsidR="002C442F" w:rsidRPr="00CF58DA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A70195" w:rsidRPr="00CF58DA" w14:paraId="0ED16844" w14:textId="77777777" w:rsidTr="00157C34">
        <w:tc>
          <w:tcPr>
            <w:tcW w:w="2243" w:type="dxa"/>
          </w:tcPr>
          <w:p w14:paraId="36B23BE6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6EB0BB85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0D16DCC6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41204A5B" w14:textId="77777777" w:rsidR="00A70195" w:rsidRPr="00CF58D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CF58D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A70195" w:rsidRPr="00CF58DA" w14:paraId="6A000003" w14:textId="77777777" w:rsidTr="00157C34">
        <w:tc>
          <w:tcPr>
            <w:tcW w:w="2243" w:type="dxa"/>
          </w:tcPr>
          <w:p w14:paraId="1299BF10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F4391CB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4E3CEF70" w14:textId="77777777" w:rsidR="00A70195" w:rsidRPr="00CF58DA" w:rsidRDefault="00A70195" w:rsidP="00226327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12BA7B99" w14:textId="76B9BA0F" w:rsidR="00A70195" w:rsidRPr="00CF58DA" w:rsidRDefault="00BF08D6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1724633E" w14:textId="77777777" w:rsidR="00A70195" w:rsidRPr="00CF58D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A70195" w:rsidRPr="00CF58DA" w14:paraId="72CC4BF3" w14:textId="77777777" w:rsidTr="00157C34">
        <w:tc>
          <w:tcPr>
            <w:tcW w:w="2243" w:type="dxa"/>
          </w:tcPr>
          <w:p w14:paraId="1D0D5FAA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251BB7CE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33671268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1439FEF1" w14:textId="77777777" w:rsidR="00A70195" w:rsidRPr="00CF58D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0FF63141" w14:textId="77777777" w:rsidR="00A70195" w:rsidRPr="00CF58D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CF58DA" w14:paraId="62CA7C6F" w14:textId="77777777" w:rsidTr="00157C34">
        <w:tc>
          <w:tcPr>
            <w:tcW w:w="2243" w:type="dxa"/>
          </w:tcPr>
          <w:p w14:paraId="228A921B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3913CDC8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47CA3F6F" w14:textId="77777777" w:rsidR="00A70195" w:rsidRPr="00CF58DA" w:rsidRDefault="00A70195" w:rsidP="00157C34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34F04DA2" w14:textId="5A190266" w:rsidR="00A70195" w:rsidRPr="00CF58DA" w:rsidRDefault="00BF08D6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01DEFE32" w14:textId="77777777" w:rsidR="00A70195" w:rsidRPr="00CF58DA" w:rsidRDefault="00A70195" w:rsidP="00157C34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0D1497FB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720A5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CF58DA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144C3715" w14:textId="77777777" w:rsidR="00A70195" w:rsidRPr="00CF58DA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58DA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CF58DA">
        <w:rPr>
          <w:rFonts w:asciiTheme="majorBidi" w:hAnsiTheme="majorBidi" w:cstheme="majorBidi"/>
          <w:sz w:val="30"/>
          <w:szCs w:val="30"/>
        </w:rPr>
        <w:tab/>
      </w:r>
      <w:r w:rsidRPr="00CF58DA">
        <w:rPr>
          <w:rFonts w:ascii="Angsana New" w:hAnsi="Angsana New" w:cs="Angsana New"/>
          <w:sz w:val="30"/>
          <w:szCs w:val="30"/>
          <w:cs/>
        </w:rPr>
        <w:t>เกณฑ์การจัดทำงบการเงิน</w:t>
      </w:r>
    </w:p>
    <w:p w14:paraId="4AE9CBA3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61019" w14:textId="77777777" w:rsidR="00A70195" w:rsidRPr="00CF58DA" w:rsidRDefault="00A70195" w:rsidP="00A70195">
      <w:pPr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CF58DA">
        <w:rPr>
          <w:rFonts w:ascii="Angsana New" w:hAnsi="Angsana New"/>
          <w:sz w:val="30"/>
          <w:szCs w:val="30"/>
          <w:cs/>
        </w:rPr>
        <w:t>งบการเงินนี้จัดทำขึ้นตามแนวปฏิบัติทางบัญชีสำหรับกองทุนรวมอสังหาริมทรัพย์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CF58DA">
        <w:rPr>
          <w:rFonts w:ascii="Angsana New" w:hAnsi="Angsana New"/>
          <w:sz w:val="30"/>
          <w:szCs w:val="30"/>
          <w:lang w:val="th-TH"/>
        </w:rPr>
        <w:t xml:space="preserve"> (“</w:t>
      </w:r>
      <w:r w:rsidRPr="00CF58DA">
        <w:rPr>
          <w:rFonts w:ascii="Angsana New" w:hAnsi="Angsana New"/>
          <w:sz w:val="30"/>
          <w:szCs w:val="30"/>
          <w:cs/>
        </w:rPr>
        <w:t>สมาคม</w:t>
      </w:r>
      <w:r w:rsidRPr="00CF58DA">
        <w:rPr>
          <w:rFonts w:ascii="Angsana New" w:hAnsi="Angsana New"/>
          <w:sz w:val="30"/>
          <w:szCs w:val="30"/>
          <w:lang w:val="th-TH"/>
        </w:rPr>
        <w:t xml:space="preserve">”) </w:t>
      </w:r>
      <w:r w:rsidRPr="00CF58DA">
        <w:rPr>
          <w:rFonts w:ascii="Angsana New" w:hAnsi="Angsana New"/>
          <w:sz w:val="30"/>
          <w:szCs w:val="30"/>
          <w:cs/>
        </w:rPr>
        <w:t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</w:t>
      </w:r>
      <w:r w:rsidRPr="00CF58DA">
        <w:rPr>
          <w:rFonts w:ascii="Angsana New" w:hAnsi="Angsana New" w:hint="cs"/>
          <w:sz w:val="30"/>
          <w:szCs w:val="30"/>
          <w:cs/>
        </w:rPr>
        <w:t>ไว้กลุ่ม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กองทรัสต์ต้องถือปฏิบัติตามมาตรฐานการรายงานทางการเงินที่ออกโดยสภาวิชาชีพบัญชีฯ (“แนวปฏิบัติทางบัญชี”) งบการเงินนี้นำเสนอเป็นเงินบาทซึ่งเป็นสกุลเงินที่ใช้ในการดำเนินงานของ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</w:t>
      </w:r>
      <w:r w:rsidRPr="00CF58D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314476D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51138" w14:textId="5D3090AB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/>
          <w:sz w:val="30"/>
          <w:szCs w:val="30"/>
        </w:rPr>
      </w:pPr>
      <w:r w:rsidRPr="00CF58DA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ในการจัดทำงบการเงินให้เป็นไปตามแนวปฏิบัติทางบัญชี ผู้จัดการ</w:t>
      </w:r>
      <w:r w:rsidRPr="00CF58DA">
        <w:rPr>
          <w:rFonts w:asciiTheme="majorBidi" w:hAnsiTheme="majorBidi" w:hint="cs"/>
          <w:sz w:val="30"/>
          <w:szCs w:val="30"/>
          <w:cs/>
        </w:rPr>
        <w:t>ของกลุ่ม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972450C" w14:textId="77777777" w:rsidR="00A70195" w:rsidRPr="00CF58DA" w:rsidRDefault="00A70195" w:rsidP="00AB6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F9D92" w14:textId="654D60E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sz w:val="30"/>
          <w:szCs w:val="30"/>
        </w:rPr>
      </w:pPr>
      <w:r w:rsidRPr="00CF58DA">
        <w:rPr>
          <w:rFonts w:ascii="Angsana New" w:hAnsi="Angsana New"/>
          <w:b/>
          <w:sz w:val="30"/>
          <w:szCs w:val="30"/>
        </w:rPr>
        <w:t>3</w:t>
      </w:r>
      <w:r w:rsidRPr="00CF58DA">
        <w:rPr>
          <w:rFonts w:ascii="Angsana New" w:hAnsi="Angsana New"/>
          <w:b/>
          <w:sz w:val="30"/>
          <w:szCs w:val="30"/>
        </w:rPr>
        <w:tab/>
      </w:r>
      <w:bookmarkStart w:id="1" w:name="_Hlk20399033"/>
      <w:r w:rsidRPr="00CF58DA">
        <w:rPr>
          <w:rFonts w:ascii="Angsana New" w:hAnsi="Angsana New"/>
          <w:bCs/>
          <w:sz w:val="30"/>
          <w:szCs w:val="30"/>
          <w:cs/>
        </w:rPr>
        <w:t>นโยบายการบัญชี</w:t>
      </w:r>
      <w:r w:rsidRPr="00CF58DA">
        <w:rPr>
          <w:rFonts w:ascii="Angsana New" w:hAnsi="Angsana New" w:hint="cs"/>
          <w:bCs/>
          <w:sz w:val="30"/>
          <w:szCs w:val="30"/>
          <w:cs/>
        </w:rPr>
        <w:t>ที่สำคัญ</w:t>
      </w:r>
      <w:bookmarkEnd w:id="1"/>
    </w:p>
    <w:p w14:paraId="5ADCDD6D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627944F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CF58D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7718241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89EAC23" w14:textId="77777777" w:rsidR="00A70195" w:rsidRPr="00E22773" w:rsidRDefault="00A70195" w:rsidP="00E22773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cs/>
          <w:lang w:val="en-US"/>
        </w:rPr>
      </w:pPr>
      <w:r w:rsidRPr="00E22773">
        <w:rPr>
          <w:rFonts w:ascii="Angsana New" w:eastAsia="Cordia New" w:hAnsi="Angsana New" w:cs="Angsana New" w:hint="cs"/>
          <w:b/>
          <w:bCs/>
          <w:i/>
          <w:iCs/>
          <w:lang w:val="en-US"/>
        </w:rPr>
        <w:t>(</w:t>
      </w:r>
      <w:r w:rsidRPr="00E2277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ก</w:t>
      </w:r>
      <w:r w:rsidRPr="00E2277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2277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เกณฑ์ในการจัดทำงบการเงินรวม</w:t>
      </w:r>
    </w:p>
    <w:p w14:paraId="7A3EA137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FBBA767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F58DA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</w:t>
      </w:r>
      <w:r w:rsidRPr="00CF58DA">
        <w:rPr>
          <w:rFonts w:ascii="Angsana New" w:hAnsi="Angsana New" w:hint="cs"/>
          <w:sz w:val="30"/>
          <w:szCs w:val="30"/>
          <w:cs/>
        </w:rPr>
        <w:t>กองทรัสต์</w:t>
      </w:r>
      <w:r w:rsidRPr="00CF58DA">
        <w:rPr>
          <w:rFonts w:ascii="Angsana New" w:hAnsi="Angsana New"/>
          <w:sz w:val="30"/>
          <w:szCs w:val="30"/>
          <w:cs/>
        </w:rPr>
        <w:t xml:space="preserve"> และบริษัทย่อย </w:t>
      </w:r>
      <w:r w:rsidRPr="00CF58DA">
        <w:rPr>
          <w:rFonts w:ascii="Angsana New" w:hAnsi="Angsana New"/>
          <w:sz w:val="30"/>
          <w:szCs w:val="30"/>
        </w:rPr>
        <w:t>(</w:t>
      </w:r>
      <w:r w:rsidRPr="00CF58DA">
        <w:rPr>
          <w:rFonts w:ascii="Angsana New" w:hAnsi="Angsana New" w:hint="cs"/>
          <w:sz w:val="30"/>
          <w:szCs w:val="30"/>
          <w:cs/>
        </w:rPr>
        <w:t>รวมกันเรียกว่า “กลุ่มกองทรัสต์”)</w:t>
      </w:r>
    </w:p>
    <w:p w14:paraId="6D11EDF6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3E2E483" w14:textId="77777777" w:rsidR="00A70195" w:rsidRPr="00CF58DA" w:rsidRDefault="00A70195" w:rsidP="00A7019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CF58DA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CF58DA">
        <w:rPr>
          <w:rFonts w:ascii="Angsana New" w:hAnsi="Angsana New" w:hint="cs"/>
          <w:sz w:val="30"/>
          <w:szCs w:val="30"/>
          <w:cs/>
        </w:rPr>
        <w:t xml:space="preserve">กลุ่มกองทรัสต์ </w:t>
      </w:r>
      <w:r w:rsidRPr="00CF58DA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Pr="00CF58DA">
        <w:rPr>
          <w:rFonts w:ascii="Angsana New" w:hAnsi="Angsana New" w:hint="cs"/>
          <w:sz w:val="30"/>
          <w:szCs w:val="30"/>
          <w:cs/>
        </w:rPr>
        <w:t xml:space="preserve">กลุ่มกองทรัสต์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กองทรัสต์ </w:t>
      </w:r>
      <w:r w:rsidRPr="00CF58DA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CF58D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655008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53BBFF99" w14:textId="33F6607C" w:rsidR="00A70195" w:rsidRPr="00CF58DA" w:rsidRDefault="00A70195" w:rsidP="00990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CF58DA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="009907F5"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CF58DA">
        <w:rPr>
          <w:rFonts w:ascii="Angsana New" w:hAnsi="Angsana New"/>
          <w:sz w:val="30"/>
          <w:szCs w:val="30"/>
        </w:rPr>
        <w:t xml:space="preserve"> </w:t>
      </w:r>
    </w:p>
    <w:p w14:paraId="6E496F5D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</w:rPr>
        <w:br w:type="page"/>
      </w:r>
    </w:p>
    <w:p w14:paraId="12423A60" w14:textId="77777777" w:rsidR="00A70195" w:rsidRPr="00E22773" w:rsidRDefault="00A70195" w:rsidP="00E22773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cs/>
          <w:lang w:val="en-US"/>
        </w:rPr>
      </w:pPr>
      <w:r w:rsidRPr="00E22773">
        <w:rPr>
          <w:rFonts w:ascii="Angsana New" w:eastAsia="Cordia New" w:hAnsi="Angsana New" w:cs="Angsana New" w:hint="cs"/>
          <w:b/>
          <w:bCs/>
          <w:i/>
          <w:iCs/>
          <w:lang w:val="en-US"/>
        </w:rPr>
        <w:lastRenderedPageBreak/>
        <w:t>(</w:t>
      </w:r>
      <w:r w:rsidRPr="00E2277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ข)</w:t>
      </w:r>
      <w:r w:rsidRPr="00E2277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 xml:space="preserve">เงินตราต่างประเทศ </w:t>
      </w:r>
    </w:p>
    <w:p w14:paraId="11C62475" w14:textId="77777777" w:rsidR="00A70195" w:rsidRPr="00CF58DA" w:rsidRDefault="00A70195" w:rsidP="00060D9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9715D17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F58DA">
        <w:rPr>
          <w:rFonts w:ascii="Angsana New" w:hAnsi="Angsana New"/>
          <w:color w:val="000000" w:themeColor="text1"/>
          <w:sz w:val="30"/>
          <w:szCs w:val="30"/>
          <w:cs/>
        </w:rPr>
        <w:t xml:space="preserve">รายการบัญชีที่เป็นเงินตราต่างประเทศ </w:t>
      </w:r>
      <w:r w:rsidRPr="00CF58DA">
        <w:rPr>
          <w:rFonts w:ascii="Angsana New" w:hAnsi="Angsana New" w:hint="cs"/>
          <w:color w:val="000000" w:themeColor="text1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F58DA">
        <w:rPr>
          <w:rFonts w:ascii="Angsana New" w:hAnsi="Angsana New"/>
          <w:color w:val="000000" w:themeColor="text1"/>
          <w:sz w:val="30"/>
          <w:szCs w:val="30"/>
          <w:cs/>
        </w:rPr>
        <w:t xml:space="preserve"> แปลงค่าเป็นสกุลเงินที่ใช้ในการดำเนินงาน</w:t>
      </w:r>
      <w:r w:rsidRPr="00CF58DA">
        <w:rPr>
          <w:rFonts w:asciiTheme="majorBidi" w:hAnsiTheme="majorBidi"/>
          <w:sz w:val="30"/>
          <w:szCs w:val="30"/>
          <w:cs/>
        </w:rPr>
        <w:t>กลุ่ม</w:t>
      </w:r>
      <w:r w:rsidRPr="00CF58DA">
        <w:rPr>
          <w:rFonts w:ascii="Angsana New" w:hAnsi="Angsana New" w:hint="cs"/>
          <w:sz w:val="30"/>
          <w:szCs w:val="30"/>
          <w:cs/>
        </w:rPr>
        <w:t>กองทรัสต์</w:t>
      </w:r>
      <w:r w:rsidRPr="00CF58DA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0D0D2B3A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D400AE3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CF58DA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Pr="00CF58DA">
        <w:rPr>
          <w:rFonts w:ascii="Angsana New" w:hAnsi="Angsana New" w:hint="cs"/>
          <w:color w:val="000000" w:themeColor="text1"/>
          <w:sz w:val="30"/>
          <w:szCs w:val="30"/>
          <w:cs/>
        </w:rPr>
        <w:t>ปี</w:t>
      </w:r>
      <w:r w:rsidRPr="00CF58DA">
        <w:rPr>
          <w:rFonts w:ascii="Angsana New" w:hAnsi="Angsana New"/>
          <w:color w:val="000000" w:themeColor="text1"/>
          <w:sz w:val="30"/>
          <w:szCs w:val="30"/>
          <w:cs/>
        </w:rPr>
        <w:t xml:space="preserve">บัญชีนั้น </w:t>
      </w:r>
    </w:p>
    <w:p w14:paraId="2CEE96DC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81E3B14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CF58DA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1ACD6135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416FA28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1087AA73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FA2B00E" w14:textId="77777777" w:rsidR="00A70195" w:rsidRPr="00CF58DA" w:rsidRDefault="00A70195" w:rsidP="00A70195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จะรับรู้บันทึกในกำไรขาดทุนเบ็ดเสร็จอื่น</w:t>
      </w:r>
      <w:r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และแสดงเป็นสำรองการแปลงค่างบการเงินในส่วนของผู้ถือ</w:t>
      </w:r>
      <w:r w:rsidRPr="00CF58DA"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CF58DA">
        <w:rPr>
          <w:rFonts w:ascii="Angsana New" w:hAnsi="Angsana New"/>
          <w:sz w:val="30"/>
          <w:szCs w:val="30"/>
          <w:cs/>
        </w:rPr>
        <w:t xml:space="preserve"> จนกว่ามีการจำหน่ายเงินลงทุนนั้นออกไป </w:t>
      </w:r>
    </w:p>
    <w:p w14:paraId="5F48DE5A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98717A9" w14:textId="080938F9" w:rsidR="00A70195" w:rsidRPr="00CF58DA" w:rsidRDefault="00A70195" w:rsidP="00A70195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</w:t>
      </w:r>
      <w:r w:rsidR="00AB6B62" w:rsidRPr="00CF58DA">
        <w:rPr>
          <w:rFonts w:asciiTheme="majorBidi" w:hAnsiTheme="majorBidi" w:cstheme="majorBidi" w:hint="cs"/>
          <w:sz w:val="30"/>
          <w:szCs w:val="30"/>
          <w:cs/>
        </w:rPr>
        <w:t>สำรองการแปลงค่างบการเงิน</w:t>
      </w:r>
      <w:r w:rsidRPr="00CF58DA">
        <w:rPr>
          <w:rFonts w:asciiTheme="majorBidi" w:hAnsiTheme="majorBidi" w:cstheme="majorBidi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</w:t>
      </w:r>
      <w:r w:rsidRPr="00CF58DA">
        <w:rPr>
          <w:rFonts w:ascii="Angsana New" w:hAnsi="Angsana New" w:cstheme="majorBidi" w:hint="cs"/>
          <w:sz w:val="30"/>
          <w:szCs w:val="30"/>
          <w:cs/>
        </w:rPr>
        <w:t>กองทรัสต์</w:t>
      </w:r>
      <w:r w:rsidRPr="00CF58DA">
        <w:rPr>
          <w:rFonts w:asciiTheme="majorBidi" w:hAnsiTheme="majorBidi" w:cstheme="majorBidi"/>
          <w:sz w:val="30"/>
          <w:szCs w:val="30"/>
          <w:cs/>
        </w:rPr>
        <w:t>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CF58DA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</w:p>
    <w:p w14:paraId="1EA376A1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00AB5DD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จนกว่ามีการจำหน่ายเงินลงทุนนั้นออกไป</w:t>
      </w:r>
    </w:p>
    <w:p w14:paraId="35EF9BAE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44342520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1F81059C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3C0E200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09AAF9E9" w14:textId="77777777" w:rsidR="00A70195" w:rsidRPr="00E22773" w:rsidRDefault="00A70195" w:rsidP="00E22773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22773">
        <w:rPr>
          <w:rFonts w:ascii="Angsana New" w:eastAsia="Cordia New" w:hAnsi="Angsana New" w:cs="Angsana New" w:hint="cs"/>
          <w:b/>
          <w:bCs/>
          <w:i/>
          <w:iCs/>
          <w:lang w:val="en-US"/>
        </w:rPr>
        <w:lastRenderedPageBreak/>
        <w:t>(</w:t>
      </w:r>
      <w:r w:rsidRPr="00E2277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ค)</w:t>
      </w:r>
      <w:r w:rsidRPr="00E2277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เงินลงทุน</w:t>
      </w:r>
      <w:r w:rsidRPr="00E2277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ที่แสดงด้วยมูลค่ายุติธรรมผ่านกำไรหรือขาดทุน</w:t>
      </w:r>
    </w:p>
    <w:p w14:paraId="7F42264C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7C43CD4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CF58DA">
        <w:rPr>
          <w:rFonts w:asciiTheme="majorBidi" w:hAnsiTheme="majorBidi"/>
          <w:sz w:val="30"/>
          <w:szCs w:val="30"/>
          <w:cs/>
        </w:rPr>
        <w:t>เงินลงทุนรับรู้รายการเมื่อเริ่มแรกเมื่อ</w:t>
      </w: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</w:t>
      </w:r>
      <w:r w:rsidRPr="00CF58DA">
        <w:rPr>
          <w:rFonts w:asciiTheme="majorBidi" w:hAnsiTheme="majorBidi" w:hint="cs"/>
          <w:sz w:val="30"/>
          <w:szCs w:val="30"/>
          <w:cs/>
        </w:rPr>
        <w:t>เ</w:t>
      </w:r>
      <w:r w:rsidRPr="00CF58DA">
        <w:rPr>
          <w:rFonts w:asciiTheme="majorBidi" w:hAnsiTheme="majorBidi"/>
          <w:sz w:val="30"/>
          <w:szCs w:val="30"/>
          <w:cs/>
        </w:rPr>
        <w:t>ป็นคู่สัญญาตามข้อกำหนดของตราสารนั้นด้วยมูลค่ายุติธรรมผ่านกำไรหรือขาดทุน ต้นทุนการทำรายการซึ่งเกี่ยวข้องโดยตรงกับการได้มาของเงินลงทุนบันทึกในกำไรหรือขาดทุน</w:t>
      </w:r>
    </w:p>
    <w:p w14:paraId="2E5E5760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44AC6DA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กำไรและขาดทุนจากการวัดมูลค่ารวมถึงรายได้ดอกเบี้ยและเงินปันผลรับบันทึกในกำไรหรือขาดทุน</w:t>
      </w:r>
    </w:p>
    <w:p w14:paraId="73BB963F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E7FF53B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DEFCC80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3850BEA" w14:textId="2FF6D4E4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B23A1F" w:rsidRPr="00CF58DA">
        <w:rPr>
          <w:rFonts w:ascii="Angsana New" w:hAnsi="Angsana New"/>
          <w:sz w:val="30"/>
          <w:szCs w:val="30"/>
          <w:cs/>
        </w:rPr>
        <w:t>งบฐานะการเงิน</w:t>
      </w:r>
      <w:r w:rsidRPr="00CF58DA">
        <w:rPr>
          <w:rFonts w:ascii="Angsana New" w:hAnsi="Angsana New"/>
          <w:sz w:val="30"/>
          <w:szCs w:val="30"/>
          <w:cs/>
        </w:rPr>
        <w:t>ด้วยจำนวนสุทธิก็ต่อเมื่อ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226D970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77077D4" w14:textId="77777777" w:rsidR="00A70195" w:rsidRPr="00E22773" w:rsidRDefault="00A70195" w:rsidP="00E22773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22773">
        <w:rPr>
          <w:rFonts w:ascii="Angsana New" w:eastAsia="Cordia New" w:hAnsi="Angsana New" w:cs="Angsana New" w:hint="cs"/>
          <w:b/>
          <w:bCs/>
          <w:i/>
          <w:iCs/>
          <w:lang w:val="en-US"/>
        </w:rPr>
        <w:t>(</w:t>
      </w:r>
      <w:r w:rsidRPr="00E2277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ง)</w:t>
      </w:r>
      <w:r w:rsidRPr="00E2277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เงินลงทุนในอสังหาริมทรัพย์ตามมูลค่ายุติธรรม</w:t>
      </w:r>
    </w:p>
    <w:p w14:paraId="00B1C734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3F33B86F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เงินลงทุนในอสังหาริมทรัพย์วัดมูลค่าเมื่อเริ่มแรกด้วยราคาทุนรวมต้นทุนการทำรายการและวัดมูลค่าในภายหลังด้วยมูลค่ายุติธรรม การเปลี่ยนแปลงในมูลค่ายุติธรรมบันทึกในกำไรหรือขาดทุนและแสดงเป็น “รายการกำไร (ขาดทุน) จากการเปลี่ยนแปลงมูลค่ายุติธรรมของเงินลงทุน”</w:t>
      </w:r>
    </w:p>
    <w:p w14:paraId="3E374A0D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A209DDA" w14:textId="77777777" w:rsidR="00A70195" w:rsidRPr="00CF58DA" w:rsidRDefault="00A70195" w:rsidP="00A7019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ต้นทุนรวมค่าใช้จ่ายทางตรงเพื่อให้ได้มาซึ่งเงินลงทุนในอสังหาริมทรัพย์ ราคายุติธรรมกำหนดจากราคาประเมินโดยผู้ประเมินราคาอิสระที่อยู่ในบัญชีรายชื่อที่ได้รับความเห็นชอบตามประกาศสำนักงานคณะกรรมการกำกับหลักทรัพย์และตลาดหลักทรัพย์ 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กองทรัสต์จัดให้มีการประเมินราคาอสังหาริมทรัพย์อย่างน้อยทุก</w:t>
      </w:r>
      <w:r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 xml:space="preserve">ๆ </w:t>
      </w:r>
      <w:r w:rsidRPr="00CF58DA">
        <w:rPr>
          <w:rFonts w:ascii="Angsana New" w:hAnsi="Angsana New"/>
          <w:sz w:val="30"/>
          <w:szCs w:val="30"/>
        </w:rPr>
        <w:t>2</w:t>
      </w:r>
      <w:r w:rsidRPr="00CF58DA">
        <w:rPr>
          <w:rFonts w:ascii="Angsana New" w:hAnsi="Angsana New"/>
          <w:sz w:val="30"/>
          <w:szCs w:val="30"/>
          <w:cs/>
        </w:rPr>
        <w:t xml:space="preserve"> ปี นับตั้งแต่วันที่ประเมินราคาทรัพย์สินที่ได้มา หรือวันที่ประเมินราคาทรัพย์สินครั้งล่าสุดหรือวันที่จำหน่ายทรัพย์สิน หรือเมื่อมีข้อบ่งชี้การด้อยค่า และจัดให้มีการสอบทานการประเมินค่าทุกปีนับแต่วันที่มีการประเมินมูลค่าเต็มรูปแบบครั้งล่าสุด 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กองทรัสต์จะไม่แต่งตั้งผู้ประเมินราคารายเดียวกันให้ประเมินมูลค่าทรัพย์สินติดต่อกันเกินสองครั้ง</w:t>
      </w:r>
      <w:r w:rsidRPr="00CF58DA">
        <w:rPr>
          <w:rFonts w:ascii="Angsana New" w:hAnsi="Angsana New"/>
          <w:sz w:val="30"/>
          <w:szCs w:val="30"/>
          <w:cs/>
        </w:rPr>
        <w:br w:type="page"/>
      </w:r>
    </w:p>
    <w:p w14:paraId="005498D4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เงินลงทุนในอสังหาริมทรัพย์รับรู้ในกำไรหรือขาดทุนและแสดงเป็น “กำไร (ขาดทุน) สุทธิจากเงินลงทุน”</w:t>
      </w:r>
    </w:p>
    <w:p w14:paraId="4877AE51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2674733" w14:textId="77777777" w:rsidR="00A70195" w:rsidRPr="00E22773" w:rsidRDefault="00A70195" w:rsidP="00E22773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22773">
        <w:rPr>
          <w:rFonts w:ascii="Angsana New" w:eastAsia="Cordia New" w:hAnsi="Angsana New" w:cs="Angsana New" w:hint="cs"/>
          <w:b/>
          <w:bCs/>
          <w:i/>
          <w:iCs/>
          <w:lang w:val="en-US"/>
        </w:rPr>
        <w:t>(</w:t>
      </w:r>
      <w:r w:rsidRPr="00E2277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จ)</w:t>
      </w:r>
      <w:r w:rsidRPr="00E2277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เงินสดและรายการเทียบเท่าเงินสด</w:t>
      </w:r>
    </w:p>
    <w:p w14:paraId="3F23355C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4C2EF5A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CF58DA">
        <w:rPr>
          <w:rFonts w:ascii="Angsana New" w:hAnsi="Angsana New"/>
          <w:color w:val="000000"/>
          <w:sz w:val="30"/>
          <w:szCs w:val="30"/>
        </w:rPr>
        <w:tab/>
      </w:r>
      <w:r w:rsidRPr="00CF58D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</w:t>
      </w:r>
      <w:r w:rsidRPr="00CF58DA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</w:t>
      </w:r>
      <w:r w:rsidRPr="00CF58DA">
        <w:rPr>
          <w:rFonts w:ascii="Angsana New" w:hAnsi="Angsana New"/>
          <w:color w:val="000000"/>
          <w:spacing w:val="-4"/>
          <w:sz w:val="30"/>
          <w:szCs w:val="30"/>
          <w:cs/>
        </w:rPr>
        <w:t>ยอดเงินฝากธนาคารประเภท</w:t>
      </w:r>
      <w:r w:rsidRPr="00CF58DA">
        <w:rPr>
          <w:rFonts w:ascii="Angsana New" w:hAnsi="Angsana New"/>
          <w:color w:val="000000"/>
          <w:spacing w:val="-4"/>
          <w:sz w:val="30"/>
          <w:szCs w:val="30"/>
          <w:cs/>
        </w:rPr>
        <w:br/>
        <w:t xml:space="preserve">เผื่อเรียก </w:t>
      </w:r>
    </w:p>
    <w:p w14:paraId="05651CE0" w14:textId="77777777" w:rsidR="00A70195" w:rsidRPr="00CF58DA" w:rsidRDefault="00A70195" w:rsidP="00A7019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311744D" w14:textId="77777777" w:rsidR="00A70195" w:rsidRPr="00E22773" w:rsidRDefault="00A70195" w:rsidP="00E22773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22773">
        <w:rPr>
          <w:rFonts w:ascii="Angsana New" w:eastAsia="Cordia New" w:hAnsi="Angsana New" w:cs="Angsana New" w:hint="cs"/>
          <w:b/>
          <w:bCs/>
          <w:i/>
          <w:iCs/>
          <w:lang w:val="en-US"/>
        </w:rPr>
        <w:t>(</w:t>
      </w:r>
      <w:r w:rsidRPr="00E2277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ฉ)</w:t>
      </w:r>
      <w:r w:rsidRPr="00E2277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ลูกหนี้</w:t>
      </w:r>
      <w:r w:rsidRPr="00E2277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ค่า</w:t>
      </w:r>
      <w:r w:rsidRPr="00E2277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เช่า</w:t>
      </w:r>
      <w:r w:rsidRPr="00E2277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และลูกหนี้อื่น</w:t>
      </w:r>
    </w:p>
    <w:p w14:paraId="1FA766EC" w14:textId="77777777" w:rsidR="00A70195" w:rsidRPr="00CF58DA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74242101" w14:textId="77777777" w:rsidR="00A70195" w:rsidRPr="00CF58DA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CF58DA">
        <w:rPr>
          <w:rFonts w:ascii="Angsana New" w:hAnsi="Angsana New" w:cs="Angsana New"/>
          <w:sz w:val="30"/>
          <w:szCs w:val="30"/>
          <w:cs/>
          <w:lang w:val="en-US"/>
        </w:rPr>
        <w:t>ลูกหนี้ค่าเช่าและ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ลูกหนี้อื่น</w:t>
      </w:r>
      <w:r w:rsidRPr="00CF58DA">
        <w:rPr>
          <w:rFonts w:ascii="Angsana New" w:hAnsi="Angsana New" w:cs="Angsana New"/>
          <w:sz w:val="30"/>
          <w:szCs w:val="30"/>
          <w:cs/>
          <w:lang w:val="en-US"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</w:p>
    <w:p w14:paraId="29132930" w14:textId="77777777" w:rsidR="00A70195" w:rsidRPr="00CF58DA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F1FD9CC" w14:textId="2C806AD2" w:rsidR="00A70195" w:rsidRPr="00CF58DA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Pr="00CF58DA">
        <w:rPr>
          <w:rFonts w:ascii="Angsana New" w:hAnsi="Angsana New" w:cs="Angsana New"/>
          <w:sz w:val="30"/>
          <w:szCs w:val="30"/>
          <w:cs/>
          <w:lang w:val="en-US"/>
        </w:rPr>
        <w:t>กองทรัสต์ประมาณผลขาดทุนด้านเครดิตที่คาดว่าจะเกิดขึ้นตลอดอายุสัญญา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 w:rsidRPr="00CF58D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F58DA">
        <w:rPr>
          <w:rFonts w:ascii="Angsana New" w:hAnsi="Angsana New" w:cs="Angsana New"/>
          <w:sz w:val="30"/>
          <w:szCs w:val="30"/>
          <w:cs/>
          <w:lang w:val="en-US"/>
        </w:rPr>
        <w:t>ๆ ตลอดจน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กลุ่มกองทรัสต์ตัดรายการลูกหน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ี้</w:t>
      </w:r>
      <w:r w:rsidRPr="00CF58DA">
        <w:rPr>
          <w:rFonts w:ascii="Angsana New" w:hAnsi="Angsana New" w:cs="Angsana New"/>
          <w:sz w:val="30"/>
          <w:szCs w:val="30"/>
          <w:cs/>
          <w:lang w:val="en-US"/>
        </w:rPr>
        <w:t>ค่าเช่าตามท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ี่</w:t>
      </w:r>
      <w:r w:rsidRPr="00CF58DA">
        <w:rPr>
          <w:rFonts w:ascii="Angsana New" w:hAnsi="Angsana New" w:cs="Angsana New"/>
          <w:sz w:val="30"/>
          <w:szCs w:val="30"/>
          <w:cs/>
          <w:lang w:val="en-US"/>
        </w:rPr>
        <w:t xml:space="preserve">เปิดเผย ในหมายเหตุข้อ </w:t>
      </w:r>
      <w:r w:rsidRPr="00CF58DA">
        <w:rPr>
          <w:rFonts w:ascii="Angsana New" w:hAnsi="Angsana New" w:cs="Angsana New"/>
          <w:sz w:val="30"/>
          <w:szCs w:val="30"/>
          <w:lang w:val="en-US"/>
        </w:rPr>
        <w:t>3</w:t>
      </w:r>
      <w:r w:rsidR="00780B99" w:rsidRPr="00CF58D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F58DA">
        <w:rPr>
          <w:rFonts w:ascii="Angsana New" w:hAnsi="Angsana New" w:cs="Angsana New"/>
          <w:sz w:val="30"/>
          <w:szCs w:val="30"/>
          <w:lang w:val="en-US"/>
        </w:rPr>
        <w:t>(</w:t>
      </w:r>
      <w:r w:rsidRPr="00CF58DA">
        <w:rPr>
          <w:rFonts w:ascii="Angsana New" w:hAnsi="Angsana New" w:cs="Angsana New"/>
          <w:sz w:val="30"/>
          <w:szCs w:val="30"/>
          <w:cs/>
          <w:lang w:val="en-US"/>
        </w:rPr>
        <w:t>ค)</w:t>
      </w:r>
    </w:p>
    <w:p w14:paraId="63F34C43" w14:textId="77777777" w:rsidR="00A70195" w:rsidRPr="00CF58DA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07C1886D" w14:textId="77777777" w:rsidR="00A70195" w:rsidRPr="00CF58DA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58DA">
        <w:rPr>
          <w:rFonts w:ascii="Angsana New" w:hAnsi="Angsana New" w:cs="Angsana New"/>
          <w:sz w:val="30"/>
          <w:szCs w:val="30"/>
          <w:cs/>
          <w:lang w:val="en-US"/>
        </w:rPr>
        <w:t>รายได้ค่าเช่าค้างรับแสดงไว้เป็นส่วนหนึ่งของลูกหนี้ค่าเช่า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และลูกหนี้อื่น</w:t>
      </w:r>
    </w:p>
    <w:p w14:paraId="269B6829" w14:textId="77777777" w:rsidR="00A70195" w:rsidRPr="00CF58DA" w:rsidRDefault="00A70195" w:rsidP="00A7019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2F7A6F7" w14:textId="77777777" w:rsidR="00A70195" w:rsidRPr="00E22773" w:rsidRDefault="00A70195" w:rsidP="00E22773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22773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E2277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ช</w:t>
      </w:r>
      <w:r w:rsidRPr="00E2277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2277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ค่าใช้จ่ายในการออกส่วนได้เสีย</w:t>
      </w:r>
    </w:p>
    <w:p w14:paraId="61CD22CD" w14:textId="77777777" w:rsidR="00A70195" w:rsidRPr="00CF58DA" w:rsidRDefault="00A70195" w:rsidP="00A70195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5BD00D8" w14:textId="77777777" w:rsidR="00A70195" w:rsidRPr="00CF58DA" w:rsidRDefault="00A70195" w:rsidP="00A70195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F58DA">
        <w:rPr>
          <w:rFonts w:ascii="Angsana New" w:hAnsi="Angsana New"/>
          <w:sz w:val="30"/>
          <w:szCs w:val="30"/>
          <w:cs/>
        </w:rPr>
        <w:t>ค่าใช้จ่ายในการออกส่วนได้เสียประกอบด้วยต้นทุนในการออกและการได้มาซึ่งตราสารทุนของ</w:t>
      </w: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</w:t>
      </w:r>
      <w:r w:rsidRPr="00CF58DA">
        <w:rPr>
          <w:rFonts w:ascii="Angsana New" w:hAnsi="Angsana New"/>
          <w:sz w:val="30"/>
          <w:szCs w:val="30"/>
          <w:cs/>
        </w:rPr>
        <w:br/>
        <w:t xml:space="preserve">ที่เกิดขึ้น </w:t>
      </w: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กองทรัสต์ร</w:t>
      </w:r>
      <w:r w:rsidRPr="00CF58DA">
        <w:rPr>
          <w:rFonts w:ascii="Angsana New" w:hAnsi="Angsana New" w:hint="cs"/>
          <w:sz w:val="30"/>
          <w:szCs w:val="30"/>
          <w:cs/>
        </w:rPr>
        <w:t>ั</w:t>
      </w:r>
      <w:r w:rsidRPr="00CF58DA">
        <w:rPr>
          <w:rFonts w:ascii="Angsana New" w:hAnsi="Angsana New"/>
          <w:sz w:val="30"/>
          <w:szCs w:val="30"/>
          <w:cs/>
        </w:rPr>
        <w:t>บรู้ค่าใช้จ่ายในการออกส่วนได้เสียเป็นรายการหักออกจากทุนที่ได้รับจากผู้ถือหน่วย</w:t>
      </w:r>
      <w:r w:rsidRPr="00CF58DA">
        <w:rPr>
          <w:rFonts w:ascii="Angsana New" w:hAnsi="Angsana New" w:hint="cs"/>
          <w:sz w:val="30"/>
          <w:szCs w:val="30"/>
          <w:cs/>
        </w:rPr>
        <w:t>ทรัสต์</w:t>
      </w:r>
      <w:r w:rsidRPr="00CF58DA">
        <w:rPr>
          <w:rFonts w:ascii="Angsana New" w:hAnsi="Angsana New"/>
          <w:sz w:val="30"/>
          <w:szCs w:val="30"/>
          <w:cs/>
        </w:rPr>
        <w:t>ทั้งจำนวน</w:t>
      </w:r>
    </w:p>
    <w:p w14:paraId="19B6B5F1" w14:textId="77777777" w:rsidR="003A675E" w:rsidRPr="00CF58DA" w:rsidRDefault="003A675E" w:rsidP="005D074E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AE7DBA" w14:textId="5E987469" w:rsidR="00A70195" w:rsidRPr="00CF58DA" w:rsidRDefault="00A70195" w:rsidP="00A70195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CF58DA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CF58DA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ซ</w:t>
      </w:r>
      <w:r w:rsidRPr="00CF58DA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CF58DA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สัญญาเช่า</w:t>
      </w:r>
    </w:p>
    <w:p w14:paraId="691A30B8" w14:textId="77777777" w:rsidR="00A70195" w:rsidRPr="00CF58DA" w:rsidRDefault="00A70195" w:rsidP="00A70195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CBEF1E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จะประเมินว่าสัญญาเป็นสัญญาเช่าหรือประกอบด้วยสัญญาเช่า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A1176F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D0CC662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F58DA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3E2354E6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C7CD757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F58DA">
        <w:rPr>
          <w:rFonts w:asciiTheme="majorBidi" w:hAnsi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CF58DA">
        <w:rPr>
          <w:rFonts w:asciiTheme="majorBidi" w:hAnsiTheme="majorBidi" w:hint="cs"/>
          <w:sz w:val="30"/>
          <w:szCs w:val="30"/>
          <w:cs/>
        </w:rPr>
        <w:t xml:space="preserve"> 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C5E1201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0FE56B56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กองทรัสต์รับรู้สินทรัพย์สิทธิการใช้และหนี้สินตามสัญญาเช่า ณ วันที่สัญญาเช่าเริ่มมีผล</w:t>
      </w:r>
    </w:p>
    <w:p w14:paraId="6F5373D8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F9008BF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เริ่มแรกด้วยด้วยราคาทุนและจัดประเภทเป็นเงินลงทุนในอสังหาริมทรัพย์ตามที่กล่าวในหมายเหตุข้อ </w:t>
      </w:r>
      <w:r w:rsidRPr="00CF58DA">
        <w:rPr>
          <w:rFonts w:ascii="Angsana New" w:hAnsi="Angsana New"/>
          <w:sz w:val="30"/>
          <w:szCs w:val="30"/>
        </w:rPr>
        <w:t>3 (</w:t>
      </w:r>
      <w:r w:rsidRPr="00CF58DA">
        <w:rPr>
          <w:rFonts w:ascii="Angsana New" w:hAnsi="Angsana New" w:hint="cs"/>
          <w:sz w:val="30"/>
          <w:szCs w:val="30"/>
          <w:cs/>
        </w:rPr>
        <w:t>ง</w:t>
      </w:r>
      <w:r w:rsidRPr="00CF58DA">
        <w:rPr>
          <w:rFonts w:ascii="Angsana New" w:hAnsi="Angsana New"/>
          <w:sz w:val="30"/>
          <w:szCs w:val="30"/>
          <w:cs/>
        </w:rPr>
        <w:t>)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</w:p>
    <w:p w14:paraId="03AC7B28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AFD5313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CF58DA">
        <w:rPr>
          <w:rFonts w:ascii="Angsana New" w:hAnsi="Angsana New"/>
          <w:sz w:val="30"/>
          <w:szCs w:val="30"/>
          <w:cs/>
        </w:rPr>
        <w:br/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กองทรัสต์ใช้อัตราดอกเบี้ยเงินกู้ยืมส่วนเพิ่มของ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กองทรัสต์ในการคิดลดเป็นมูลค่าปัจจุบัน กลุ่ม</w:t>
      </w:r>
      <w:r w:rsidRPr="00CF58DA">
        <w:rPr>
          <w:rFonts w:ascii="Angsana New" w:hAnsi="Angsana New" w:hint="cs"/>
          <w:sz w:val="30"/>
          <w:szCs w:val="30"/>
          <w:cs/>
        </w:rPr>
        <w:t>กองทรัสต์</w:t>
      </w:r>
      <w:r w:rsidRPr="00CF58DA">
        <w:rPr>
          <w:rFonts w:ascii="Angsana New" w:hAnsi="Angsana New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368B374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2B941C8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281D6AED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B9BD4B3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F58DA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743B9F41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E5984B7" w14:textId="491E629E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นโยบายการบัญชีสำหรับผู้ให้เช่ากล่าวไว้ในหมายเหตุข้อ </w:t>
      </w:r>
      <w:r w:rsidRPr="00CF58DA">
        <w:rPr>
          <w:rFonts w:ascii="Angsana New" w:hAnsi="Angsana New"/>
          <w:sz w:val="30"/>
          <w:szCs w:val="30"/>
        </w:rPr>
        <w:t>3 (</w:t>
      </w:r>
      <w:r w:rsidRPr="00CF58DA">
        <w:rPr>
          <w:rFonts w:ascii="Angsana New" w:hAnsi="Angsana New" w:hint="cs"/>
          <w:sz w:val="30"/>
          <w:szCs w:val="30"/>
          <w:cs/>
        </w:rPr>
        <w:t>ฎ</w:t>
      </w:r>
      <w:r w:rsidRPr="00CF58DA">
        <w:rPr>
          <w:rFonts w:ascii="Angsana New" w:hAnsi="Angsana New"/>
          <w:sz w:val="30"/>
          <w:szCs w:val="30"/>
          <w:cs/>
        </w:rPr>
        <w:t>)</w:t>
      </w:r>
    </w:p>
    <w:p w14:paraId="2DBA1926" w14:textId="77777777" w:rsidR="006969CC" w:rsidRPr="00CF58DA" w:rsidRDefault="006969CC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B451CF3" w14:textId="77777777" w:rsidR="00A70195" w:rsidRPr="00CF58DA" w:rsidRDefault="00A70195" w:rsidP="00A70195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CF58DA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CF58DA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ฌ</w:t>
      </w:r>
      <w:r w:rsidRPr="00CF58DA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CF58DA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หนี้สินที่มีภาระดอกเบี้ย</w:t>
      </w:r>
    </w:p>
    <w:p w14:paraId="65746028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99BC1E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F58DA">
        <w:rPr>
          <w:rFonts w:ascii="Angsana New" w:hAnsi="Angsana New"/>
          <w:sz w:val="30"/>
          <w:szCs w:val="30"/>
          <w:cs/>
        </w:rPr>
        <w:t>หนี้สินที่มีภาระดอกเบี้ยวัดมูลค่าด้วยราคาทุนตัดจำหน่าย</w:t>
      </w:r>
    </w:p>
    <w:p w14:paraId="70D29FB7" w14:textId="116E9135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 w:hanging="540"/>
        <w:jc w:val="thaiDistribute"/>
        <w:rPr>
          <w:rFonts w:ascii="Angsana New" w:hAnsi="Angsana New"/>
          <w:sz w:val="30"/>
          <w:szCs w:val="30"/>
        </w:rPr>
      </w:pPr>
    </w:p>
    <w:p w14:paraId="5B4620FF" w14:textId="77777777" w:rsidR="00A70195" w:rsidRPr="00CF58DA" w:rsidRDefault="00A70195" w:rsidP="00A70195">
      <w:pPr>
        <w:pStyle w:val="AccPolicyHeading"/>
        <w:spacing w:line="240" w:lineRule="auto"/>
        <w:ind w:right="2"/>
        <w:jc w:val="thaiDistribute"/>
      </w:pPr>
      <w:r w:rsidRPr="00CF58DA">
        <w:rPr>
          <w:lang w:val="en-US"/>
        </w:rPr>
        <w:lastRenderedPageBreak/>
        <w:t>(</w:t>
      </w:r>
      <w:r w:rsidRPr="00CF58DA">
        <w:rPr>
          <w:rFonts w:hint="cs"/>
          <w:cs/>
          <w:lang w:val="en-US"/>
        </w:rPr>
        <w:t>ญ</w:t>
      </w:r>
      <w:r w:rsidRPr="00CF58DA">
        <w:rPr>
          <w:cs/>
          <w:lang w:val="en-US"/>
        </w:rPr>
        <w:t>)</w:t>
      </w:r>
      <w:r w:rsidRPr="00CF58DA">
        <w:rPr>
          <w:cs/>
          <w:lang w:val="en-US"/>
        </w:rPr>
        <w:tab/>
        <w:t>การวัดมูลค่ายุติธรรม</w:t>
      </w:r>
    </w:p>
    <w:p w14:paraId="2C6CB7AC" w14:textId="77777777" w:rsidR="00A70195" w:rsidRPr="00CF58DA" w:rsidRDefault="00A70195" w:rsidP="00A70195">
      <w:pPr>
        <w:pStyle w:val="AccPolicyHeading"/>
        <w:spacing w:line="240" w:lineRule="auto"/>
        <w:ind w:right="2"/>
        <w:jc w:val="thaiDistribute"/>
        <w:rPr>
          <w:i w:val="0"/>
          <w:iCs w:val="0"/>
        </w:rPr>
      </w:pPr>
    </w:p>
    <w:p w14:paraId="61CEFD93" w14:textId="633EC9BA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780B99" w:rsidRPr="00CF58DA">
        <w:rPr>
          <w:rFonts w:ascii="Angsana New" w:hAnsi="Angsana New"/>
          <w:sz w:val="30"/>
          <w:szCs w:val="30"/>
        </w:rPr>
        <w:br/>
      </w:r>
      <w:r w:rsidRPr="00CF58DA">
        <w:rPr>
          <w:rFonts w:ascii="Angsana New" w:hAnsi="Angsana New"/>
          <w:sz w:val="30"/>
          <w:szCs w:val="30"/>
          <w:cs/>
        </w:rPr>
        <w:t>ที่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CE2E42A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7581174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8A23BB9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2DA04F7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</w:rPr>
        <w:t>-</w:t>
      </w:r>
      <w:r w:rsidRPr="00CF58DA">
        <w:rPr>
          <w:rFonts w:ascii="Angsana New" w:hAnsi="Angsana New"/>
          <w:sz w:val="30"/>
          <w:szCs w:val="30"/>
        </w:rPr>
        <w:tab/>
      </w:r>
      <w:r w:rsidRPr="00CF58DA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F58DA">
        <w:rPr>
          <w:rFonts w:ascii="Angsana New" w:hAnsi="Angsana New"/>
          <w:sz w:val="30"/>
          <w:szCs w:val="30"/>
        </w:rPr>
        <w:t>1</w:t>
      </w:r>
      <w:r w:rsidRPr="00CF58DA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0FD72FC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48" w:right="2" w:hanging="63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</w:rPr>
        <w:t>-</w:t>
      </w:r>
      <w:r w:rsidRPr="00CF58DA">
        <w:rPr>
          <w:rFonts w:ascii="Angsana New" w:hAnsi="Angsana New"/>
          <w:sz w:val="30"/>
          <w:szCs w:val="30"/>
        </w:rPr>
        <w:tab/>
      </w:r>
      <w:r w:rsidRPr="00CF58DA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F58DA">
        <w:rPr>
          <w:rFonts w:ascii="Angsana New" w:hAnsi="Angsana New"/>
          <w:sz w:val="30"/>
          <w:szCs w:val="30"/>
        </w:rPr>
        <w:t>2</w:t>
      </w:r>
      <w:r w:rsidRPr="00CF58DA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F58DA">
        <w:rPr>
          <w:rFonts w:ascii="Angsana New" w:hAnsi="Angsana New"/>
          <w:sz w:val="30"/>
          <w:szCs w:val="30"/>
        </w:rPr>
        <w:t>1</w:t>
      </w:r>
    </w:p>
    <w:p w14:paraId="76312607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</w:rPr>
        <w:t>-</w:t>
      </w:r>
      <w:r w:rsidRPr="00CF58DA">
        <w:rPr>
          <w:rFonts w:ascii="Angsana New" w:hAnsi="Angsana New"/>
          <w:sz w:val="30"/>
          <w:szCs w:val="30"/>
        </w:rPr>
        <w:tab/>
      </w:r>
      <w:r w:rsidRPr="00CF58DA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CF58DA">
        <w:rPr>
          <w:rFonts w:ascii="Angsana New" w:hAnsi="Angsana New"/>
          <w:sz w:val="30"/>
          <w:szCs w:val="30"/>
        </w:rPr>
        <w:t>3</w:t>
      </w:r>
      <w:r w:rsidRPr="00CF58DA">
        <w:rPr>
          <w:rFonts w:ascii="Angsana New" w:hAnsi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68CDDBE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5239DF5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6FBB55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372AB7B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129746A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E63BB1B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  <w:r w:rsidRPr="00CF58DA">
        <w:rPr>
          <w:rFonts w:ascii="Angsana New" w:hAnsi="Angsana New" w:hint="cs"/>
          <w:sz w:val="30"/>
          <w:szCs w:val="30"/>
          <w:cs/>
        </w:rPr>
        <w:t>หากกลุ่ม</w:t>
      </w:r>
      <w:r w:rsidRPr="00CF58DA">
        <w:rPr>
          <w:rFonts w:ascii="Angsana New" w:hAnsi="Angsana New"/>
          <w:sz w:val="30"/>
          <w:szCs w:val="30"/>
          <w:cs/>
        </w:rPr>
        <w:t xml:space="preserve">กองทรัสต์พิจารณาว่ามูลค่ายุติธรรมของเครื่องมือทางการเงิน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CF58DA">
        <w:rPr>
          <w:rFonts w:ascii="Angsana New" w:hAnsi="Angsana New"/>
          <w:sz w:val="30"/>
          <w:szCs w:val="30"/>
        </w:rPr>
        <w:t xml:space="preserve">3 </w:t>
      </w:r>
      <w:r w:rsidRPr="00CF58DA">
        <w:rPr>
          <w:rFonts w:ascii="Angsana New" w:hAnsi="Angsana New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30DE847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794D418" w14:textId="77777777" w:rsidR="00A70195" w:rsidRPr="00CF58DA" w:rsidRDefault="00A70195" w:rsidP="00A70195">
      <w:pPr>
        <w:pStyle w:val="AccPolicyHeading"/>
        <w:spacing w:line="240" w:lineRule="auto"/>
        <w:ind w:left="0" w:right="2" w:firstLine="0"/>
        <w:jc w:val="thaiDistribute"/>
      </w:pPr>
      <w:r w:rsidRPr="00CF58DA">
        <w:rPr>
          <w:lang w:val="en-US"/>
        </w:rPr>
        <w:lastRenderedPageBreak/>
        <w:t>(</w:t>
      </w:r>
      <w:r w:rsidRPr="00CF58DA">
        <w:rPr>
          <w:rFonts w:hint="cs"/>
          <w:cs/>
          <w:lang w:val="en-US"/>
        </w:rPr>
        <w:t>ฎ</w:t>
      </w:r>
      <w:r w:rsidRPr="00CF58DA">
        <w:rPr>
          <w:cs/>
          <w:lang w:val="en-US"/>
        </w:rPr>
        <w:t>)</w:t>
      </w:r>
      <w:r w:rsidRPr="00CF58DA">
        <w:rPr>
          <w:cs/>
          <w:lang w:val="en-US"/>
        </w:rPr>
        <w:tab/>
        <w:t>รายได้</w:t>
      </w:r>
      <w:r w:rsidRPr="00CF58DA">
        <w:rPr>
          <w:rFonts w:hint="cs"/>
          <w:cs/>
          <w:lang w:val="en-US"/>
        </w:rPr>
        <w:t>ค่าเช่า</w:t>
      </w:r>
    </w:p>
    <w:p w14:paraId="13997091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8027F9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F8A1EE6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D0342D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ณ วันเริ่มต้นของสัญญาให้เช่า 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สัญญาไม่เข้าเงื่อนไขดังกล่าวจะจัดประเภทเป็นสัญญาเช่าดำเนินงาน</w:t>
      </w:r>
    </w:p>
    <w:p w14:paraId="4E6E6063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B749F16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เมื่อ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 xml:space="preserve">กองทรัสต์เป็นผู้ให้เช่าช่วง 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เว้นแต่สัญญาเช่าหลักเป็นสัญญาเช่าระยะสั้นสัญญาให้เช่าช่วงจะถูกจัดประเภทเป็นสัญญาเช่าดำเนินงาน สินทรัพย์สิทธิการใช้ดังกล่าวจะแสดงเป็น</w:t>
      </w:r>
      <w:r w:rsidRPr="00CF58DA">
        <w:rPr>
          <w:rFonts w:ascii="Angsana New" w:hAnsi="Angsana New" w:hint="cs"/>
          <w:sz w:val="30"/>
          <w:szCs w:val="30"/>
          <w:cs/>
        </w:rPr>
        <w:t>เงิน</w:t>
      </w:r>
      <w:r w:rsidRPr="00CF58DA">
        <w:rPr>
          <w:rFonts w:ascii="Angsana New" w:hAnsi="Angsana New"/>
          <w:sz w:val="30"/>
          <w:szCs w:val="30"/>
          <w:cs/>
        </w:rPr>
        <w:t>ลงทุน</w:t>
      </w:r>
      <w:r w:rsidRPr="00CF58DA">
        <w:rPr>
          <w:rFonts w:ascii="Angsana New" w:hAnsi="Angsana New" w:hint="cs"/>
          <w:sz w:val="30"/>
          <w:szCs w:val="30"/>
          <w:cs/>
        </w:rPr>
        <w:t>ใน</w:t>
      </w:r>
      <w:r w:rsidRPr="00CF58DA">
        <w:rPr>
          <w:rFonts w:ascii="Angsana New" w:hAnsi="Angsana New"/>
          <w:sz w:val="30"/>
          <w:szCs w:val="30"/>
          <w:cs/>
        </w:rPr>
        <w:t>อสังหาริมทรัพย์</w:t>
      </w:r>
    </w:p>
    <w:p w14:paraId="44081497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50AB99A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และแสดงเป็นส่วนหนึ่งของ ‘รายได้ค่าเช่า’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 รายได้ค่าเช่าค้างรับแสดงไว้เป็นส่วนหนึ่งของลูกหนี้ค่าเช่าและ</w:t>
      </w:r>
      <w:r w:rsidRPr="00CF58DA">
        <w:rPr>
          <w:rFonts w:ascii="Angsana New" w:hAnsi="Angsana New" w:hint="cs"/>
          <w:sz w:val="30"/>
          <w:szCs w:val="30"/>
          <w:cs/>
        </w:rPr>
        <w:t>ลูกหนี้อื่น</w:t>
      </w:r>
    </w:p>
    <w:p w14:paraId="077F0D22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0279011" w14:textId="303A1BB1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 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กองทรัสต์ที่ได้จากเงินลงทุนสุทธิคงเหลือตามสัญญาเช่า โดย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</w:t>
      </w:r>
      <w:r w:rsidR="00E34D43"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 xml:space="preserve">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 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 xml:space="preserve">กองทรัสต์ถือปฏิบัติตามข้อกำหนดการตัดรายการและการด้อยค่าลูกหนี้สัญญาเช่าเงินทุนตามที่กำหนดในหมายเหตุข้อ </w:t>
      </w:r>
      <w:r w:rsidRPr="00CF58DA">
        <w:rPr>
          <w:rFonts w:ascii="Angsana New" w:hAnsi="Angsana New"/>
          <w:sz w:val="30"/>
          <w:szCs w:val="30"/>
        </w:rPr>
        <w:t>3</w:t>
      </w:r>
      <w:r w:rsidR="002F142A" w:rsidRPr="00CF58DA">
        <w:rPr>
          <w:rFonts w:ascii="Angsana New" w:hAnsi="Angsana New" w:hint="cs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</w:rPr>
        <w:t>(</w:t>
      </w:r>
      <w:r w:rsidRPr="00CF58DA">
        <w:rPr>
          <w:rFonts w:ascii="Angsana New" w:hAnsi="Angsana New" w:hint="cs"/>
          <w:sz w:val="30"/>
          <w:szCs w:val="30"/>
          <w:cs/>
        </w:rPr>
        <w:t>ค</w:t>
      </w:r>
      <w:r w:rsidRPr="00CF58DA">
        <w:rPr>
          <w:rFonts w:ascii="Angsana New" w:hAnsi="Angsana New"/>
          <w:sz w:val="30"/>
          <w:szCs w:val="30"/>
          <w:cs/>
        </w:rPr>
        <w:t xml:space="preserve">) และข้อ </w:t>
      </w:r>
      <w:r w:rsidRPr="00CF58DA">
        <w:rPr>
          <w:rFonts w:ascii="Angsana New" w:hAnsi="Angsana New"/>
          <w:sz w:val="30"/>
          <w:szCs w:val="30"/>
        </w:rPr>
        <w:t>3</w:t>
      </w:r>
      <w:r w:rsidR="002F142A"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</w:rPr>
        <w:t>(</w:t>
      </w:r>
      <w:r w:rsidRPr="00CF58DA">
        <w:rPr>
          <w:rFonts w:ascii="Angsana New" w:hAnsi="Angsana New" w:hint="cs"/>
          <w:sz w:val="30"/>
          <w:szCs w:val="30"/>
          <w:cs/>
        </w:rPr>
        <w:t>ฉ</w:t>
      </w:r>
      <w:r w:rsidRPr="00CF58DA">
        <w:rPr>
          <w:rFonts w:ascii="Angsana New" w:hAnsi="Angsana New"/>
          <w:sz w:val="30"/>
          <w:szCs w:val="30"/>
          <w:cs/>
        </w:rPr>
        <w:t>) ตามลำดับ</w:t>
      </w:r>
    </w:p>
    <w:p w14:paraId="1AE91B82" w14:textId="7BD1165A" w:rsidR="003A675E" w:rsidRPr="00CF58DA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F537505" w14:textId="5FBCF57D" w:rsidR="003A675E" w:rsidRPr="00CF58DA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F22B0D9" w14:textId="20E75903" w:rsidR="003A675E" w:rsidRPr="00CF58DA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64E9C62" w14:textId="70D242B3" w:rsidR="003A675E" w:rsidRPr="00CF58DA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D55CAD5" w14:textId="77777777" w:rsidR="003A675E" w:rsidRPr="00CF58DA" w:rsidRDefault="003A675E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8CEB749" w14:textId="77777777" w:rsidR="00A70195" w:rsidRPr="00CF58DA" w:rsidRDefault="00A70195" w:rsidP="00A70195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CF58DA">
        <w:rPr>
          <w:rFonts w:ascii="Angsana New" w:eastAsia="Cordia New" w:hAnsi="Angsana New" w:cs="Angsana New"/>
          <w:b/>
          <w:bCs/>
          <w:i/>
          <w:iCs/>
          <w:lang w:val="en-US"/>
        </w:rPr>
        <w:lastRenderedPageBreak/>
        <w:t>(</w:t>
      </w:r>
      <w:r w:rsidRPr="00CF58DA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ฏ</w:t>
      </w:r>
      <w:r w:rsidRPr="00CF58DA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CF58DA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ดอกเบี้ย</w:t>
      </w:r>
    </w:p>
    <w:p w14:paraId="2D5A66EE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2B723C" w14:textId="64DB5530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</w:t>
      </w:r>
      <w:r w:rsidR="00AB6B62" w:rsidRPr="00CF58DA">
        <w:rPr>
          <w:rFonts w:ascii="Angsana New" w:hAnsi="Angsana New"/>
          <w:sz w:val="30"/>
          <w:szCs w:val="30"/>
          <w:cs/>
        </w:rPr>
        <w:br/>
      </w:r>
      <w:r w:rsidRPr="00CF58DA">
        <w:rPr>
          <w:rFonts w:ascii="Angsana New" w:hAnsi="Angsana New"/>
          <w:sz w:val="30"/>
          <w:szCs w:val="30"/>
          <w:cs/>
        </w:rPr>
        <w:t xml:space="preserve">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1DCA1D00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DC73B20" w14:textId="77777777" w:rsidR="00A70195" w:rsidRPr="00CF58DA" w:rsidRDefault="00A70195" w:rsidP="00A70195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CF58DA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CF58DA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ฐ</w:t>
      </w:r>
      <w:r w:rsidRPr="00CF58DA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CF58DA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ค่าใช้จ่าย</w:t>
      </w:r>
    </w:p>
    <w:p w14:paraId="0F3436B6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1238FCC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14:paraId="2C508158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77EC697" w14:textId="77777777" w:rsidR="00A70195" w:rsidRPr="00CF58DA" w:rsidRDefault="00A70195" w:rsidP="00A70195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CF58DA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CF58DA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ฑ</w:t>
      </w:r>
      <w:r w:rsidRPr="00CF58DA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CF58DA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Pr="00CF58DA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ภาษีเงินได้</w:t>
      </w:r>
    </w:p>
    <w:p w14:paraId="45955C7B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E09BB6B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กองทรัสต์ได้รับยกเว้นภาษีเงินได้นิติบุคคลในประเทศไทย จึงไม่มีภาระภาษีเงินได้นิติบุคคล</w:t>
      </w:r>
    </w:p>
    <w:p w14:paraId="2667BE75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024606" w14:textId="71E7BC33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Pr="00CF58DA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F58DA">
        <w:rPr>
          <w:rFonts w:ascii="Angsana New" w:hAnsi="Angsana New"/>
          <w:sz w:val="30"/>
          <w:szCs w:val="30"/>
          <w:cs/>
        </w:rPr>
        <w:t>สำหรับปีประกอบด้วยภาษีเงินได้ของงวดปัจจุบันและภาษีเงินได้รอการตัดบัญชี</w:t>
      </w:r>
      <w:r w:rsidRPr="00CF58DA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CF58DA">
        <w:rPr>
          <w:rFonts w:ascii="Angsana New" w:hAnsi="Angsana New"/>
          <w:sz w:val="30"/>
          <w:szCs w:val="30"/>
          <w:cs/>
        </w:rPr>
        <w:t xml:space="preserve"> </w:t>
      </w:r>
      <w:r w:rsidR="00AB6B62" w:rsidRPr="00CF58DA">
        <w:rPr>
          <w:rFonts w:ascii="Angsana New" w:hAnsi="Angsana New" w:hint="cs"/>
          <w:sz w:val="30"/>
          <w:szCs w:val="30"/>
          <w:cs/>
        </w:rPr>
        <w:t>ซึ่ง</w:t>
      </w:r>
      <w:r w:rsidRPr="00CF58DA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 หรือรายการที่รับรู้โดยตรงในส่วนของผู้ถือ</w:t>
      </w:r>
      <w:r w:rsidRPr="00CF58DA"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CF58DA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  <w:r w:rsidRPr="00CF58DA">
        <w:rPr>
          <w:rFonts w:ascii="Angsana New" w:hAnsi="Angsana New"/>
          <w:sz w:val="30"/>
          <w:szCs w:val="30"/>
        </w:rPr>
        <w:t xml:space="preserve"> </w:t>
      </w:r>
    </w:p>
    <w:p w14:paraId="734544DE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370000B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CF58DA">
        <w:rPr>
          <w:rFonts w:ascii="Angsana New" w:hAnsi="Angsana New" w:hint="cs"/>
          <w:sz w:val="30"/>
          <w:szCs w:val="30"/>
          <w:cs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ๆ</w:t>
      </w:r>
    </w:p>
    <w:p w14:paraId="3ABE8887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A88776A" w14:textId="4A48F185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</w:t>
      </w:r>
      <w:r w:rsidRPr="00CF58DA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DE75DA" w:rsidRPr="00CF58DA">
        <w:rPr>
          <w:rFonts w:ascii="Angsana New" w:hAnsi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2059E537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B424D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CF58DA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รวม</w:t>
      </w:r>
    </w:p>
    <w:p w14:paraId="31EB5D37" w14:textId="6495F2FE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D63C745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7E0760F" w14:textId="77777777" w:rsidR="00A70195" w:rsidRPr="00CF58DA" w:rsidRDefault="00A70195" w:rsidP="00A70195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CF58DA">
        <w:rPr>
          <w:rFonts w:ascii="Angsana New" w:eastAsia="Cordia New" w:hAnsi="Angsana New" w:cs="Angsana New"/>
          <w:b/>
          <w:bCs/>
          <w:i/>
          <w:iCs/>
          <w:lang w:val="en-US"/>
        </w:rPr>
        <w:t>(</w:t>
      </w:r>
      <w:r w:rsidRPr="00CF58DA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ฒ</w:t>
      </w:r>
      <w:r w:rsidRPr="00CF58DA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CF58DA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การแบ่งปันส่วนทุน</w:t>
      </w:r>
    </w:p>
    <w:p w14:paraId="291E0F0B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133DA90" w14:textId="77777777" w:rsidR="00A70195" w:rsidRPr="00CF58DA" w:rsidRDefault="00A70195" w:rsidP="00A70195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lang w:val="en-US"/>
        </w:rPr>
      </w:pPr>
      <w:r w:rsidRPr="00CF58DA">
        <w:rPr>
          <w:rFonts w:ascii="Angsana New" w:eastAsia="Cordia New" w:hAnsi="Angsana New" w:cs="Angsana New"/>
          <w:lang w:val="en-US"/>
        </w:rPr>
        <w:tab/>
      </w:r>
      <w:r w:rsidRPr="00CF58DA">
        <w:rPr>
          <w:rFonts w:ascii="Angsana New" w:eastAsia="Cordia New" w:hAnsi="Angsana New" w:cs="Angsana New" w:hint="cs"/>
          <w:cs/>
          <w:lang w:val="en-US"/>
        </w:rPr>
        <w:t>กลุ่ม</w:t>
      </w:r>
      <w:r w:rsidRPr="00CF58DA">
        <w:rPr>
          <w:rFonts w:ascii="Angsana New" w:eastAsia="Cordia New" w:hAnsi="Angsana New" w:cs="Angsana New"/>
          <w:cs/>
          <w:lang w:val="en-US"/>
        </w:rPr>
        <w:t>กองทรัสต์บันทึกลดกำไรสะสม ณ วันที่ประกาศจ่าย</w:t>
      </w:r>
      <w:r w:rsidRPr="00CF58DA">
        <w:rPr>
          <w:rFonts w:ascii="Angsana New" w:eastAsia="Cordia New" w:hAnsi="Angsana New" w:cs="Angsana New" w:hint="cs"/>
          <w:cs/>
          <w:lang w:val="en-US"/>
        </w:rPr>
        <w:t>ประโยชน์ผลตอบแทน</w:t>
      </w:r>
    </w:p>
    <w:p w14:paraId="3D547751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402994C" w14:textId="2B3533CB" w:rsidR="00A70195" w:rsidRPr="00CF58DA" w:rsidRDefault="00442227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58DA">
        <w:rPr>
          <w:rFonts w:asciiTheme="majorBidi" w:hAnsiTheme="majorBidi" w:cstheme="majorBidi"/>
          <w:sz w:val="30"/>
          <w:szCs w:val="30"/>
        </w:rPr>
        <w:t>4</w:t>
      </w:r>
      <w:r w:rsidR="00A70195" w:rsidRPr="00CF58DA">
        <w:rPr>
          <w:rFonts w:asciiTheme="majorBidi" w:hAnsiTheme="majorBidi" w:cstheme="majorBidi"/>
          <w:sz w:val="30"/>
          <w:szCs w:val="30"/>
        </w:rPr>
        <w:tab/>
      </w:r>
      <w:r w:rsidR="00A70195" w:rsidRPr="00CF58DA">
        <w:rPr>
          <w:rFonts w:asciiTheme="majorBidi" w:hAnsiTheme="majorBidi" w:cstheme="majorBidi"/>
          <w:sz w:val="30"/>
          <w:szCs w:val="30"/>
          <w:cs/>
        </w:rPr>
        <w:t>ความเสี่ยงทางการเงิน</w:t>
      </w:r>
    </w:p>
    <w:p w14:paraId="42BFC4A9" w14:textId="77777777" w:rsidR="00A70195" w:rsidRPr="00CF58DA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1E86F3F" w14:textId="77777777" w:rsidR="00A70195" w:rsidRPr="00CF58DA" w:rsidRDefault="00A70195" w:rsidP="00A70195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2"/>
          <w:sz w:val="30"/>
          <w:szCs w:val="30"/>
        </w:rPr>
      </w:pPr>
      <w:r w:rsidRPr="00CF58DA">
        <w:rPr>
          <w:rFonts w:asciiTheme="majorBidi" w:hAnsiTheme="majorBidi"/>
          <w:i/>
          <w:iCs/>
          <w:spacing w:val="-2"/>
          <w:sz w:val="30"/>
          <w:szCs w:val="30"/>
          <w:cs/>
        </w:rPr>
        <w:t>ความเสี่ยงด้านเครดิต</w:t>
      </w:r>
    </w:p>
    <w:p w14:paraId="5D009449" w14:textId="77777777" w:rsidR="00A70195" w:rsidRPr="00CF58DA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A458A89" w14:textId="77777777" w:rsidR="00A70195" w:rsidRPr="00CF58DA" w:rsidRDefault="00A70195" w:rsidP="00A7019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CF58DA">
        <w:rPr>
          <w:rFonts w:ascii="Angsana New" w:hAnsi="Angsana New" w:cstheme="majorBidi" w:hint="cs"/>
          <w:sz w:val="30"/>
          <w:szCs w:val="30"/>
          <w:cs/>
        </w:rPr>
        <w:t>กลุ่ม</w:t>
      </w:r>
      <w:r w:rsidRPr="00CF58DA">
        <w:rPr>
          <w:rFonts w:ascii="Angsana New" w:hAnsi="Angsana New" w:cstheme="majorBidi"/>
          <w:sz w:val="30"/>
          <w:szCs w:val="30"/>
          <w:cs/>
        </w:rPr>
        <w:t>กองทรัสต์</w:t>
      </w:r>
      <w:r w:rsidRPr="00CF58DA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ซึ่งโดยส่วนใหญ่เกิดจากลูกหนี้ที่เป็นลูกค้าและเงินลงทุนในตราสารหนี้ของ</w:t>
      </w:r>
      <w:r w:rsidRPr="00CF58DA">
        <w:rPr>
          <w:rFonts w:ascii="Angsana New" w:hAnsi="Angsana New" w:cstheme="majorBidi" w:hint="cs"/>
          <w:sz w:val="30"/>
          <w:szCs w:val="30"/>
          <w:cs/>
        </w:rPr>
        <w:t>กลุ่ม</w:t>
      </w:r>
      <w:r w:rsidRPr="00CF58DA">
        <w:rPr>
          <w:rFonts w:ascii="Angsana New" w:hAnsi="Angsana New" w:cstheme="majorBidi"/>
          <w:sz w:val="30"/>
          <w:szCs w:val="30"/>
          <w:cs/>
        </w:rPr>
        <w:t>กองทรัสต์</w:t>
      </w:r>
      <w:r w:rsidRPr="00CF58DA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สินทรัพย์ทางการเงินดังกล่าวจะครบกำหนดในระยะเวลาอันสั้น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 w:cstheme="majorBidi"/>
          <w:sz w:val="30"/>
          <w:szCs w:val="30"/>
          <w:cs/>
        </w:rPr>
        <w:t>กองทรัสต์จึงไม่คาดว่าจะได้รับความเสียหายจากการเก็บหนี้</w:t>
      </w:r>
    </w:p>
    <w:p w14:paraId="58E097B0" w14:textId="77777777" w:rsidR="00A70195" w:rsidRPr="00CF58DA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B2826C3" w14:textId="77777777" w:rsidR="00A70195" w:rsidRPr="00CF58DA" w:rsidRDefault="00A70195" w:rsidP="00A70195">
      <w:pPr>
        <w:tabs>
          <w:tab w:val="clear" w:pos="227"/>
          <w:tab w:val="clear" w:pos="454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กองทรัสต์มีการกระจุกตัวของความเสี่ยงด้านการให้สินเชื่อ เนื่องจาก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 มีคู่สัญญาซึ่งเป็นผู้เช่าและผู้เช่าช่วงเพียง</w:t>
      </w:r>
      <w:r w:rsidRPr="00CF58DA">
        <w:rPr>
          <w:rFonts w:ascii="Angsana New" w:hAnsi="Angsana New" w:hint="cs"/>
          <w:sz w:val="30"/>
          <w:szCs w:val="30"/>
          <w:cs/>
        </w:rPr>
        <w:t>สอง</w:t>
      </w:r>
      <w:r w:rsidRPr="00CF58DA">
        <w:rPr>
          <w:rFonts w:ascii="Angsana New" w:hAnsi="Angsana New"/>
          <w:sz w:val="30"/>
          <w:szCs w:val="30"/>
          <w:cs/>
        </w:rPr>
        <w:t>ราย ดังนั้น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</w:t>
      </w:r>
      <w:r w:rsidRPr="00CF58DA">
        <w:rPr>
          <w:rFonts w:ascii="Angsana New" w:hAnsi="Angsana New" w:hint="cs"/>
          <w:sz w:val="30"/>
          <w:szCs w:val="30"/>
          <w:cs/>
        </w:rPr>
        <w:t>ทรัสต์</w:t>
      </w:r>
      <w:r w:rsidRPr="00CF58DA">
        <w:rPr>
          <w:rFonts w:ascii="Angsana New" w:hAnsi="Angsana New"/>
          <w:sz w:val="30"/>
          <w:szCs w:val="30"/>
          <w:cs/>
        </w:rPr>
        <w:t>อาจมีความเสี่ยงจากฐานะการเงินและความสามารถในการชําระค่าเช่าของผู้เช่าและผู้เช่าช่วงได้ หากผู้เช่าและผู้เช่าช่วงดังกล่าวมีปัญหาทางการเงิน</w:t>
      </w:r>
    </w:p>
    <w:p w14:paraId="0E63C8EE" w14:textId="77777777" w:rsidR="00A70195" w:rsidRPr="00CF58DA" w:rsidRDefault="00A70195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5200DE2" w14:textId="73163B31" w:rsidR="00A70195" w:rsidRPr="00CF58DA" w:rsidRDefault="00A70195" w:rsidP="00A7019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กลุ่มกองทรัสต์จำกัดความเสี่ยงด้านเครดิตของลูกหนี้</w:t>
      </w:r>
      <w:r w:rsidRPr="00CF58DA">
        <w:rPr>
          <w:rFonts w:ascii="Angsana New" w:hAnsi="Angsana New" w:hint="cs"/>
          <w:sz w:val="30"/>
          <w:szCs w:val="30"/>
          <w:cs/>
        </w:rPr>
        <w:t>ค่าเช่า</w:t>
      </w:r>
      <w:r w:rsidRPr="00CF58DA">
        <w:rPr>
          <w:rFonts w:ascii="Angsana New" w:hAnsi="Angsana New"/>
          <w:sz w:val="30"/>
          <w:szCs w:val="30"/>
          <w:cs/>
        </w:rPr>
        <w:t xml:space="preserve">ด้วยการกำหนดระยะเวลาการจ่ายชำระ และมีการติดตามยอดคงค้างของลูกหนี้อย่างสม่ำเสมอ </w:t>
      </w:r>
      <w:bookmarkStart w:id="2" w:name="_Hlk59433075"/>
      <w:r w:rsidRPr="00CF58DA">
        <w:rPr>
          <w:rFonts w:ascii="Angsana New" w:hAnsi="Angsana New"/>
          <w:sz w:val="30"/>
          <w:szCs w:val="30"/>
          <w:cs/>
        </w:rPr>
        <w:t xml:space="preserve">กลุ่มกองทรัสต์พิจารณาการด้อยค่าทุกวันสิ้นรอบระยะเวลารายงาน โดยพิจารณาจากอายุหนี้คงค้างนับจากวันที่ถึงกำหนดชำระสำหรับลูกหนี้แต่ละราย </w:t>
      </w:r>
      <w:bookmarkEnd w:id="2"/>
      <w:r w:rsidRPr="00CF58DA">
        <w:rPr>
          <w:rFonts w:ascii="Angsana New" w:hAnsi="Angsana New"/>
          <w:sz w:val="30"/>
          <w:szCs w:val="30"/>
          <w:cs/>
        </w:rPr>
        <w:t>และสะท้อน</w:t>
      </w:r>
      <w:r w:rsidRPr="00CF58DA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CF58DA">
        <w:rPr>
          <w:rFonts w:ascii="Angsana New" w:hAnsi="Angsana New"/>
          <w:sz w:val="30"/>
          <w:szCs w:val="30"/>
          <w:cs/>
        </w:rPr>
        <w:t>กลุ่มกองทรัสต์</w:t>
      </w:r>
      <w:r w:rsidRPr="00CF58DA">
        <w:rPr>
          <w:rFonts w:ascii="Angsana New" w:hAnsi="Angsana New" w:hint="cs"/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7C293B53" w14:textId="32D5DACB" w:rsidR="003A675E" w:rsidRPr="00CF58DA" w:rsidRDefault="003A675E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BD216D5" w14:textId="77777777" w:rsidR="00FC2A5E" w:rsidRPr="00CF58DA" w:rsidRDefault="00FC2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F58DA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675E4C0" w14:textId="5EE394D8" w:rsidR="00A70195" w:rsidRPr="00CF58DA" w:rsidRDefault="00A70195" w:rsidP="00A70195">
      <w:pPr>
        <w:ind w:left="540"/>
        <w:jc w:val="thaiDistribute"/>
        <w:rPr>
          <w:rFonts w:asciiTheme="majorBidi" w:hAnsiTheme="majorBidi" w:cstheme="majorBidi"/>
          <w:sz w:val="14"/>
          <w:szCs w:val="14"/>
          <w:cs/>
        </w:rPr>
      </w:pPr>
      <w:r w:rsidRPr="00CF58D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ความเสี่ยงด้านอัตราแลกเปลี่ยน</w:t>
      </w:r>
    </w:p>
    <w:p w14:paraId="0BF3653B" w14:textId="77777777" w:rsidR="003A675E" w:rsidRPr="00CF58DA" w:rsidRDefault="003A675E" w:rsidP="003A6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D0E2D0F" w14:textId="77777777" w:rsidR="00A70195" w:rsidRPr="00CF58DA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กองทรัสต์มีบัญชีที่เป็นเงินตราต่างประเทศดังนี้</w:t>
      </w:r>
    </w:p>
    <w:p w14:paraId="7649105C" w14:textId="77777777" w:rsidR="00493FC7" w:rsidRPr="00CF58DA" w:rsidRDefault="00493FC7" w:rsidP="005D07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A70195" w:rsidRPr="00CF58DA" w14:paraId="30D1BAB4" w14:textId="77777777" w:rsidTr="00621A34">
        <w:trPr>
          <w:cantSplit/>
          <w:trHeight w:val="155"/>
        </w:trPr>
        <w:tc>
          <w:tcPr>
            <w:tcW w:w="6030" w:type="dxa"/>
          </w:tcPr>
          <w:p w14:paraId="031826F0" w14:textId="77777777" w:rsidR="00A70195" w:rsidRPr="00CF58DA" w:rsidRDefault="00A70195" w:rsidP="00157C34">
            <w:pPr>
              <w:tabs>
                <w:tab w:val="clear" w:pos="2580"/>
                <w:tab w:val="left" w:pos="1767"/>
                <w:tab w:val="left" w:pos="183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09A6542" w14:textId="6C1BCC17" w:rsidR="00A70195" w:rsidRPr="00CF58DA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2C442F" w:rsidRPr="00CF58DA"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  <w:tc>
          <w:tcPr>
            <w:tcW w:w="270" w:type="dxa"/>
          </w:tcPr>
          <w:p w14:paraId="4E2B64ED" w14:textId="77777777" w:rsidR="00A70195" w:rsidRPr="00CF58DA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71CBC1AB" w14:textId="779D0D90" w:rsidR="00A70195" w:rsidRPr="00CF58DA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2C442F" w:rsidRPr="00CF58DA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</w:tr>
      <w:tr w:rsidR="00A70195" w:rsidRPr="00CF58DA" w14:paraId="2228CF47" w14:textId="77777777" w:rsidTr="00621A34">
        <w:trPr>
          <w:cantSplit/>
          <w:trHeight w:val="110"/>
        </w:trPr>
        <w:tc>
          <w:tcPr>
            <w:tcW w:w="6030" w:type="dxa"/>
          </w:tcPr>
          <w:p w14:paraId="78F44F59" w14:textId="77777777" w:rsidR="00A70195" w:rsidRPr="00CF58DA" w:rsidRDefault="00A70195" w:rsidP="00157C3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50" w:type="dxa"/>
            <w:gridSpan w:val="3"/>
          </w:tcPr>
          <w:p w14:paraId="4F94FFDE" w14:textId="77777777" w:rsidR="00A70195" w:rsidRPr="00CF58DA" w:rsidRDefault="00A70195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70195" w:rsidRPr="00CF58DA" w14:paraId="34A4F883" w14:textId="77777777" w:rsidTr="00621A34">
        <w:trPr>
          <w:cantSplit/>
          <w:trHeight w:val="144"/>
        </w:trPr>
        <w:tc>
          <w:tcPr>
            <w:tcW w:w="6030" w:type="dxa"/>
          </w:tcPr>
          <w:p w14:paraId="12A4924A" w14:textId="77777777" w:rsidR="00A70195" w:rsidRPr="00CF58DA" w:rsidRDefault="00A70195" w:rsidP="00157C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40" w:type="dxa"/>
          </w:tcPr>
          <w:p w14:paraId="4E8CDCE6" w14:textId="77777777" w:rsidR="00A70195" w:rsidRPr="00CF58DA" w:rsidRDefault="00A70195" w:rsidP="00157C34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3505B" w14:textId="77777777" w:rsidR="00A70195" w:rsidRPr="00CF58DA" w:rsidRDefault="00A70195" w:rsidP="00157C34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2E5CA5" w14:textId="77777777" w:rsidR="00A70195" w:rsidRPr="00CF58DA" w:rsidRDefault="00A70195" w:rsidP="00157C34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290" w:rsidRPr="00CF58DA" w14:paraId="7927271B" w14:textId="77777777" w:rsidTr="00621A34">
        <w:trPr>
          <w:cantSplit/>
          <w:trHeight w:val="144"/>
        </w:trPr>
        <w:tc>
          <w:tcPr>
            <w:tcW w:w="6030" w:type="dxa"/>
          </w:tcPr>
          <w:p w14:paraId="37DE99E0" w14:textId="77777777" w:rsidR="00504290" w:rsidRPr="00CF58DA" w:rsidRDefault="00504290" w:rsidP="00504290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71C1E982" w14:textId="3A22FD41" w:rsidR="00504290" w:rsidRPr="00CF58DA" w:rsidRDefault="00AC70B4" w:rsidP="00621A34">
            <w:pPr>
              <w:tabs>
                <w:tab w:val="decimal" w:pos="9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9,978</w:t>
            </w:r>
          </w:p>
        </w:tc>
        <w:tc>
          <w:tcPr>
            <w:tcW w:w="270" w:type="dxa"/>
          </w:tcPr>
          <w:p w14:paraId="372816D7" w14:textId="77777777" w:rsidR="00504290" w:rsidRPr="00CF58DA" w:rsidRDefault="00504290" w:rsidP="00504290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00FE44" w14:textId="5560C753" w:rsidR="00504290" w:rsidRPr="00CF58DA" w:rsidRDefault="002C442F" w:rsidP="00621A34">
            <w:pPr>
              <w:tabs>
                <w:tab w:val="decimal" w:pos="9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109,260</w:t>
            </w:r>
          </w:p>
        </w:tc>
      </w:tr>
    </w:tbl>
    <w:p w14:paraId="6E141DAF" w14:textId="77777777" w:rsidR="00A70195" w:rsidRPr="00CF58DA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4C3AB8D" w14:textId="77777777" w:rsidR="00A70195" w:rsidRPr="00CF58DA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</w:t>
      </w:r>
      <w:r w:rsidRPr="00CF58DA">
        <w:rPr>
          <w:rFonts w:asciiTheme="majorBidi" w:hAnsiTheme="majorBidi" w:hint="cs"/>
          <w:sz w:val="30"/>
          <w:szCs w:val="30"/>
          <w:cs/>
        </w:rPr>
        <w:t>ไม่</w:t>
      </w:r>
      <w:r w:rsidRPr="00CF58DA">
        <w:rPr>
          <w:rFonts w:asciiTheme="majorBidi" w:hAnsiTheme="majorBidi"/>
          <w:sz w:val="30"/>
          <w:szCs w:val="30"/>
          <w:cs/>
        </w:rPr>
        <w:t>ได้ทำสัญญาอนุพันธ์เพื่อคุ้มครองความเสี่ยงจากอัตราแลกเปลี่ยนของ</w:t>
      </w:r>
      <w:r w:rsidRPr="00CF58DA">
        <w:rPr>
          <w:rFonts w:asciiTheme="majorBidi" w:hAnsiTheme="majorBidi" w:hint="cs"/>
          <w:sz w:val="30"/>
          <w:szCs w:val="30"/>
          <w:cs/>
        </w:rPr>
        <w:t>บัญชี</w:t>
      </w:r>
      <w:r w:rsidRPr="00CF58DA">
        <w:rPr>
          <w:rFonts w:asciiTheme="majorBidi" w:hAnsiTheme="majorBidi"/>
          <w:sz w:val="30"/>
          <w:szCs w:val="30"/>
          <w:cs/>
        </w:rPr>
        <w:t xml:space="preserve">ที่เป็นเงินตราต่างประเทศ </w:t>
      </w:r>
    </w:p>
    <w:p w14:paraId="31990622" w14:textId="77777777" w:rsidR="00A70195" w:rsidRPr="00CF58DA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68D0BE2" w14:textId="77777777" w:rsidR="00A70195" w:rsidRPr="00CF58DA" w:rsidRDefault="00A70195" w:rsidP="00A70195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F58DA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C0DCC84" w14:textId="77777777" w:rsidR="00A70195" w:rsidRPr="00CF58DA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86BE7FA" w14:textId="77777777" w:rsidR="00A70195" w:rsidRPr="00CF58DA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กองทรัสต์มีความเสี่ยงด้านตลาดเนื่องจากมีเงินลงทุนในตราสารหนี้ ซึ่งผลตอบแทนของเงินลงทุนดังกล่าวขึ้นอยู่กับความผันผวนของภาวะเศรษฐกิจ การเมือง สถานการณ์ตลาดเงินและตลาดทุน ซึ่งสภาวการณ์ดังกล่าวอาจมีผลกระทบทางด้านบวกหรือด้านลบต่อผลการดำเนินงานของบริษัทที่ออกตราสาร</w:t>
      </w:r>
      <w:r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>ทั้งนี้ขึ้นอยู่กับประเภทธุรกิจของผู้ออกตราสารว่ามีความสัมพันธ์กับความผันผวนของตลาดมากน้อยเพียงใดอันอาจทำให้ราคาของตราสารเพิ่มขึ้นหรือลดลงได้</w:t>
      </w:r>
    </w:p>
    <w:p w14:paraId="1EAF3DC2" w14:textId="77777777" w:rsidR="00A70195" w:rsidRPr="00CF58DA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3E11072" w14:textId="77777777" w:rsidR="00A70195" w:rsidRPr="00CF58DA" w:rsidRDefault="00A70195" w:rsidP="00A70195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F58D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ความเสี่ยงด้านอัตราดอกเบี้ย</w:t>
      </w:r>
    </w:p>
    <w:p w14:paraId="2C40BE81" w14:textId="77777777" w:rsidR="00A70195" w:rsidRPr="00CF58DA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  <w:cs/>
        </w:rPr>
      </w:pPr>
    </w:p>
    <w:p w14:paraId="4AD93394" w14:textId="2EFDDB8E" w:rsidR="00A70195" w:rsidRPr="00CF58DA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F58DA">
        <w:rPr>
          <w:rFonts w:asciiTheme="majorBidi" w:hAnsiTheme="majorBidi"/>
          <w:spacing w:val="-2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</w:t>
      </w:r>
      <w:r w:rsidRPr="00CF58DA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pacing w:val="-2"/>
          <w:sz w:val="30"/>
          <w:szCs w:val="30"/>
          <w:cs/>
        </w:rPr>
        <w:t xml:space="preserve">กองทรัสต์ </w:t>
      </w:r>
      <w:r w:rsidR="00992C64" w:rsidRPr="00CF58DA">
        <w:rPr>
          <w:rFonts w:asciiTheme="majorBidi" w:hAnsiTheme="majorBidi" w:hint="cs"/>
          <w:spacing w:val="-2"/>
          <w:sz w:val="30"/>
          <w:szCs w:val="30"/>
          <w:cs/>
        </w:rPr>
        <w:t>ทั้งนี้</w:t>
      </w:r>
      <w:r w:rsidRPr="00CF58D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F58DA">
        <w:rPr>
          <w:rFonts w:asciiTheme="majorBidi" w:hAnsiTheme="majorBidi"/>
          <w:spacing w:val="-2"/>
          <w:sz w:val="30"/>
          <w:szCs w:val="30"/>
          <w:cs/>
        </w:rPr>
        <w:t>ส่วนใหญ่มีอัตราดอกเบี้ย</w:t>
      </w:r>
      <w:r w:rsidRPr="00CF58DA">
        <w:rPr>
          <w:rFonts w:asciiTheme="majorBidi" w:hAnsiTheme="majorBidi" w:hint="cs"/>
          <w:spacing w:val="-2"/>
          <w:sz w:val="30"/>
          <w:szCs w:val="30"/>
          <w:cs/>
        </w:rPr>
        <w:t>ผันแปร</w:t>
      </w:r>
      <w:r w:rsidRPr="00CF58DA">
        <w:rPr>
          <w:rFonts w:asciiTheme="majorBidi" w:hAnsiTheme="majorBidi"/>
          <w:spacing w:val="-2"/>
          <w:sz w:val="30"/>
          <w:szCs w:val="30"/>
          <w:cs/>
        </w:rPr>
        <w:t>ทำให้</w:t>
      </w:r>
      <w:r w:rsidRPr="00CF58DA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pacing w:val="-2"/>
          <w:sz w:val="30"/>
          <w:szCs w:val="30"/>
          <w:cs/>
        </w:rPr>
        <w:t>กองทรัสต์มีความเสี่ยง</w:t>
      </w:r>
      <w:r w:rsidRPr="00CF58DA">
        <w:rPr>
          <w:rFonts w:asciiTheme="majorBidi" w:hAnsiTheme="majorBidi" w:hint="cs"/>
          <w:spacing w:val="-2"/>
          <w:sz w:val="30"/>
          <w:szCs w:val="30"/>
          <w:cs/>
        </w:rPr>
        <w:t>ด้าน</w:t>
      </w:r>
      <w:r w:rsidRPr="00CF58DA">
        <w:rPr>
          <w:rFonts w:asciiTheme="majorBidi" w:hAnsiTheme="majorBidi"/>
          <w:spacing w:val="-2"/>
          <w:sz w:val="30"/>
          <w:szCs w:val="30"/>
          <w:cs/>
        </w:rPr>
        <w:t xml:space="preserve">อัตราดอกเบี้ย </w:t>
      </w:r>
    </w:p>
    <w:p w14:paraId="099C9102" w14:textId="77777777" w:rsidR="00A70195" w:rsidRPr="00CF58DA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6739DD7" w14:textId="77777777" w:rsidR="00A70195" w:rsidRPr="00CF58DA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F58DA">
        <w:rPr>
          <w:rFonts w:asciiTheme="majorBidi" w:hAnsiTheme="majorBidi" w:cstheme="majorBidi"/>
          <w:spacing w:val="-2"/>
          <w:sz w:val="30"/>
          <w:szCs w:val="30"/>
          <w:cs/>
        </w:rPr>
        <w:t>ตารางต่อไปนี้ได้สรุปความเสี่ยงด้านอัตราดอกเบี้ยของ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F58DA">
        <w:rPr>
          <w:rFonts w:asciiTheme="majorBidi" w:eastAsia="Calibri" w:hAnsiTheme="majorBidi" w:cstheme="majorBidi"/>
          <w:sz w:val="30"/>
          <w:szCs w:val="30"/>
          <w:cs/>
        </w:rPr>
        <w:t>กองทรัสต์ ซึ่งประกอบด้วยสินทรัพย์</w:t>
      </w:r>
      <w:r w:rsidRPr="00CF58DA">
        <w:rPr>
          <w:rFonts w:asciiTheme="majorBidi" w:eastAsia="Calibri" w:hAnsiTheme="majorBidi" w:cstheme="majorBidi" w:hint="cs"/>
          <w:sz w:val="30"/>
          <w:szCs w:val="30"/>
          <w:cs/>
        </w:rPr>
        <w:t>และหนี้สินทางการเงินตามมูลค่ายุติธรรมที่มีอัตราดอกเบี้ย</w:t>
      </w:r>
      <w:r w:rsidRPr="00CF58DA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F58DA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</w:p>
    <w:p w14:paraId="2C7B3013" w14:textId="4DDBB3CA" w:rsidR="00A70195" w:rsidRPr="00CF58DA" w:rsidRDefault="00A70195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08D38F5" w14:textId="44CECA0C" w:rsidR="00060D9B" w:rsidRPr="00CF58DA" w:rsidRDefault="00060D9B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C2A0D4B" w14:textId="77777777" w:rsidR="00060D9B" w:rsidRPr="00CF58DA" w:rsidRDefault="00060D9B" w:rsidP="00060D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540"/>
        <w:gridCol w:w="1440"/>
        <w:gridCol w:w="270"/>
        <w:gridCol w:w="1440"/>
      </w:tblGrid>
      <w:tr w:rsidR="00A70195" w:rsidRPr="00CF58DA" w14:paraId="52DFC937" w14:textId="77777777" w:rsidTr="001238B3">
        <w:trPr>
          <w:tblHeader/>
        </w:trPr>
        <w:tc>
          <w:tcPr>
            <w:tcW w:w="5580" w:type="dxa"/>
            <w:hideMark/>
          </w:tcPr>
          <w:p w14:paraId="0CF0231F" w14:textId="77777777" w:rsidR="00A70195" w:rsidRPr="00CF58DA" w:rsidRDefault="00A70195" w:rsidP="00157C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ณ วันที่ </w:t>
            </w: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540" w:type="dxa"/>
          </w:tcPr>
          <w:p w14:paraId="7380040C" w14:textId="77777777" w:rsidR="00A70195" w:rsidRPr="00CF58DA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hideMark/>
          </w:tcPr>
          <w:p w14:paraId="11282B83" w14:textId="7F218055" w:rsidR="00A70195" w:rsidRPr="00CF58DA" w:rsidRDefault="00504290" w:rsidP="001238B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2C442F" w:rsidRPr="00CF58DA"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  <w:tc>
          <w:tcPr>
            <w:tcW w:w="270" w:type="dxa"/>
          </w:tcPr>
          <w:p w14:paraId="4D19EA79" w14:textId="77777777" w:rsidR="00A70195" w:rsidRPr="00CF58DA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hideMark/>
          </w:tcPr>
          <w:p w14:paraId="76451266" w14:textId="518A48DB" w:rsidR="00A70195" w:rsidRPr="00CF58DA" w:rsidRDefault="00504290" w:rsidP="001238B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2C442F" w:rsidRPr="00CF58DA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</w:tr>
      <w:tr w:rsidR="00A70195" w:rsidRPr="00CF58DA" w14:paraId="1B6AEA57" w14:textId="77777777" w:rsidTr="001238B3">
        <w:tc>
          <w:tcPr>
            <w:tcW w:w="5580" w:type="dxa"/>
          </w:tcPr>
          <w:p w14:paraId="6E372E0D" w14:textId="77777777" w:rsidR="00A70195" w:rsidRPr="00CF58DA" w:rsidRDefault="00A70195" w:rsidP="00157C3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55EE9837" w14:textId="77777777" w:rsidR="00A70195" w:rsidRPr="00CF58DA" w:rsidRDefault="00A70195" w:rsidP="00157C3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D525A9C" w14:textId="77777777" w:rsidR="00A70195" w:rsidRPr="00CF58DA" w:rsidRDefault="00A70195" w:rsidP="00157C3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F58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B23A1F" w:rsidRPr="00CF58DA" w14:paraId="0C23CC90" w14:textId="77777777" w:rsidTr="001238B3">
        <w:tc>
          <w:tcPr>
            <w:tcW w:w="5580" w:type="dxa"/>
            <w:hideMark/>
          </w:tcPr>
          <w:p w14:paraId="6FACD302" w14:textId="77777777" w:rsidR="00B23A1F" w:rsidRPr="00CF58DA" w:rsidRDefault="00B23A1F" w:rsidP="00B23A1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540" w:type="dxa"/>
          </w:tcPr>
          <w:p w14:paraId="5427F7E6" w14:textId="77777777" w:rsidR="00B23A1F" w:rsidRPr="00CF58DA" w:rsidRDefault="00B23A1F" w:rsidP="00B23A1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C5E1C48" w14:textId="77777777" w:rsidR="00B23A1F" w:rsidRPr="00CF58DA" w:rsidRDefault="00B23A1F" w:rsidP="00B23A1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16FB4F2" w14:textId="77777777" w:rsidR="00B23A1F" w:rsidRPr="00CF58DA" w:rsidRDefault="00B23A1F" w:rsidP="00B23A1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7D8A00" w14:textId="77777777" w:rsidR="00B23A1F" w:rsidRPr="00CF58DA" w:rsidRDefault="00B23A1F" w:rsidP="00B23A1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442F" w:rsidRPr="00CF58DA" w14:paraId="6282AEC7" w14:textId="77777777" w:rsidTr="001238B3">
        <w:trPr>
          <w:trHeight w:val="308"/>
        </w:trPr>
        <w:tc>
          <w:tcPr>
            <w:tcW w:w="5580" w:type="dxa"/>
            <w:hideMark/>
          </w:tcPr>
          <w:p w14:paraId="546B6A62" w14:textId="77777777" w:rsidR="002C442F" w:rsidRPr="00CF58DA" w:rsidRDefault="002C442F" w:rsidP="002C442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540" w:type="dxa"/>
          </w:tcPr>
          <w:p w14:paraId="37DD02AD" w14:textId="77777777" w:rsidR="002C442F" w:rsidRPr="00CF58DA" w:rsidRDefault="002C442F" w:rsidP="002C442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BC6EDB" w14:textId="0CE78D74" w:rsidR="002C442F" w:rsidRPr="00CF58DA" w:rsidRDefault="00757FE3" w:rsidP="00E9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="00AC70B4" w:rsidRPr="00CF58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270" w:type="dxa"/>
            <w:vAlign w:val="center"/>
          </w:tcPr>
          <w:p w14:paraId="3BF59064" w14:textId="77777777" w:rsidR="002C442F" w:rsidRPr="00CF58DA" w:rsidRDefault="002C442F" w:rsidP="002C442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6B11515" w14:textId="639F4F22" w:rsidR="002C442F" w:rsidRPr="00CF58DA" w:rsidRDefault="008C226B" w:rsidP="00E9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173</w:t>
            </w:r>
            <w:r w:rsidR="00757FE3" w:rsidRPr="00CF58DA">
              <w:rPr>
                <w:rFonts w:ascii="Angsana New" w:hAnsi="Angsana New"/>
                <w:sz w:val="30"/>
                <w:szCs w:val="30"/>
              </w:rPr>
              <w:t>,</w:t>
            </w:r>
            <w:r w:rsidRPr="00CF58DA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2C442F" w:rsidRPr="00CF58DA" w14:paraId="2E0FFB5C" w14:textId="77777777" w:rsidTr="001238B3">
        <w:tc>
          <w:tcPr>
            <w:tcW w:w="5580" w:type="dxa"/>
            <w:hideMark/>
          </w:tcPr>
          <w:p w14:paraId="4A77F490" w14:textId="77777777" w:rsidR="002C442F" w:rsidRPr="00CF58DA" w:rsidRDefault="002C442F" w:rsidP="002C442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540" w:type="dxa"/>
          </w:tcPr>
          <w:p w14:paraId="76EE2435" w14:textId="77777777" w:rsidR="002C442F" w:rsidRPr="00CF58DA" w:rsidRDefault="002C442F" w:rsidP="002C442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FF4AD" w14:textId="0991B089" w:rsidR="002C442F" w:rsidRPr="00CF58DA" w:rsidRDefault="00AC70B4" w:rsidP="00AC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(1,782,557)</w:t>
            </w:r>
          </w:p>
        </w:tc>
        <w:tc>
          <w:tcPr>
            <w:tcW w:w="270" w:type="dxa"/>
            <w:vAlign w:val="center"/>
          </w:tcPr>
          <w:p w14:paraId="188A4839" w14:textId="77777777" w:rsidR="002C442F" w:rsidRPr="00CF58DA" w:rsidRDefault="002C442F" w:rsidP="002C442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16F1A" w14:textId="42AD1270" w:rsidR="002C442F" w:rsidRPr="00CF58DA" w:rsidRDefault="002C442F" w:rsidP="00AC70B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(1,781,601)</w:t>
            </w:r>
          </w:p>
        </w:tc>
      </w:tr>
      <w:tr w:rsidR="002C442F" w:rsidRPr="00CF58DA" w14:paraId="475F721C" w14:textId="77777777" w:rsidTr="001238B3">
        <w:tc>
          <w:tcPr>
            <w:tcW w:w="5580" w:type="dxa"/>
          </w:tcPr>
          <w:p w14:paraId="362AB3C4" w14:textId="3AF96B83" w:rsidR="002C442F" w:rsidRPr="00CF58DA" w:rsidRDefault="002C442F" w:rsidP="002C442F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540" w:type="dxa"/>
          </w:tcPr>
          <w:p w14:paraId="1F3F3AA6" w14:textId="77777777" w:rsidR="002C442F" w:rsidRPr="00CF58DA" w:rsidRDefault="002C442F" w:rsidP="002C442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9C0FA" w14:textId="6501EC90" w:rsidR="002C442F" w:rsidRPr="00CF58DA" w:rsidRDefault="00AC70B4" w:rsidP="002C442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 w:rsidR="00757FE3"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634</w:t>
            </w: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57FE3"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507</w:t>
            </w: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C2D2C63" w14:textId="77777777" w:rsidR="002C442F" w:rsidRPr="00CF58DA" w:rsidRDefault="002C442F" w:rsidP="002C442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0C8537" w14:textId="4CCF3331" w:rsidR="002C442F" w:rsidRPr="00CF58DA" w:rsidRDefault="002C442F" w:rsidP="002C442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 w:rsidR="008C226B"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608</w:t>
            </w: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C226B"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4D3450B" w14:textId="77777777" w:rsidR="003A675E" w:rsidRPr="00CF58DA" w:rsidRDefault="003A675E" w:rsidP="00060D9B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8EA2E34" w14:textId="6CDAE6C0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Cs/>
          <w:sz w:val="24"/>
          <w:szCs w:val="24"/>
        </w:rPr>
      </w:pPr>
      <w:r w:rsidRPr="00CF58DA">
        <w:rPr>
          <w:rFonts w:asciiTheme="majorBidi" w:hAnsiTheme="majorBidi" w:cstheme="majorBidi" w:hint="cs"/>
          <w:i/>
          <w:iCs/>
          <w:sz w:val="30"/>
          <w:szCs w:val="30"/>
          <w:cs/>
        </w:rPr>
        <w:t>นโยบายการบริหารความเสี่ยงทางด้านการเงิน</w:t>
      </w:r>
    </w:p>
    <w:p w14:paraId="1AFB30D9" w14:textId="77777777" w:rsidR="00A70195" w:rsidRPr="00CF58DA" w:rsidRDefault="00A70195" w:rsidP="00A70195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18DB1E6" w14:textId="2FDA2DD5" w:rsidR="00A70195" w:rsidRPr="00CF58DA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 xml:space="preserve">กองทรัสต์บริหารความเสี่ยงที่อาจเกิดขึ้นจากการลงทุนโดยกำหนดนโยบายการบริหารความเสี่ยง เช่น </w:t>
      </w:r>
      <w:r w:rsidR="00D30B39" w:rsidRPr="00CF58DA">
        <w:rPr>
          <w:rFonts w:asciiTheme="majorBidi" w:hAnsiTheme="majorBidi"/>
          <w:sz w:val="30"/>
          <w:szCs w:val="30"/>
        </w:rPr>
        <w:br/>
      </w:r>
      <w:r w:rsidRPr="00CF58DA">
        <w:rPr>
          <w:rFonts w:asciiTheme="majorBidi" w:hAnsiTheme="majorBidi"/>
          <w:sz w:val="30"/>
          <w:szCs w:val="30"/>
          <w:cs/>
        </w:rPr>
        <w:t xml:space="preserve">การกระจายประเภทเงินลงทุน และการวิเคราะห์ฐานะของกิจการที่จะลงทุน </w:t>
      </w:r>
    </w:p>
    <w:p w14:paraId="48E6FE8C" w14:textId="77777777" w:rsidR="00AC2731" w:rsidRPr="00CF58DA" w:rsidRDefault="00AC2731" w:rsidP="00AC27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015E7" w14:textId="77777777" w:rsidR="00AC2731" w:rsidRPr="00CF58DA" w:rsidRDefault="00AC2731" w:rsidP="00AC273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</w:rPr>
        <w:t>5</w:t>
      </w:r>
      <w:r w:rsidRPr="00CF58DA">
        <w:rPr>
          <w:rFonts w:asciiTheme="majorBidi" w:hAnsiTheme="majorBidi" w:cstheme="majorBidi"/>
          <w:sz w:val="30"/>
          <w:szCs w:val="30"/>
        </w:rPr>
        <w:tab/>
      </w:r>
      <w:r w:rsidRPr="00CF58DA">
        <w:rPr>
          <w:rFonts w:asciiTheme="majorBidi" w:hAnsiTheme="majorBidi" w:cstheme="majorBidi"/>
          <w:sz w:val="30"/>
          <w:szCs w:val="30"/>
          <w:cs/>
        </w:rPr>
        <w:t>เงินลงทุนที่แสดงด้วยมูลค่ายุติธรรมผ่านกำไรหรือขาดทุน</w:t>
      </w:r>
    </w:p>
    <w:p w14:paraId="44151EFA" w14:textId="77777777" w:rsidR="00AC2731" w:rsidRPr="00CF58DA" w:rsidRDefault="00AC2731" w:rsidP="00AC273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AC2731" w:rsidRPr="00CF58DA" w14:paraId="721609D7" w14:textId="77777777" w:rsidTr="008D4588">
        <w:trPr>
          <w:cantSplit/>
        </w:trPr>
        <w:tc>
          <w:tcPr>
            <w:tcW w:w="6120" w:type="dxa"/>
          </w:tcPr>
          <w:p w14:paraId="79523169" w14:textId="77777777" w:rsidR="00AC2731" w:rsidRPr="00CF58DA" w:rsidRDefault="00AC2731" w:rsidP="008D45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3E8C1E" w14:textId="77777777" w:rsidR="00AC2731" w:rsidRPr="00CF58DA" w:rsidRDefault="00AC2731" w:rsidP="008D4588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</w:rPr>
              <w:t>2568</w:t>
            </w:r>
          </w:p>
        </w:tc>
        <w:tc>
          <w:tcPr>
            <w:tcW w:w="270" w:type="dxa"/>
          </w:tcPr>
          <w:p w14:paraId="37924838" w14:textId="77777777" w:rsidR="00AC2731" w:rsidRPr="00CF58DA" w:rsidRDefault="00AC2731" w:rsidP="008D4588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440" w:type="dxa"/>
          </w:tcPr>
          <w:p w14:paraId="01E966B6" w14:textId="77777777" w:rsidR="00AC2731" w:rsidRPr="00CF58DA" w:rsidRDefault="00AC2731" w:rsidP="008D4588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</w:tr>
      <w:tr w:rsidR="00AC2731" w:rsidRPr="00CF58DA" w14:paraId="0F38DFD3" w14:textId="77777777" w:rsidTr="008D4588">
        <w:trPr>
          <w:cantSplit/>
        </w:trPr>
        <w:tc>
          <w:tcPr>
            <w:tcW w:w="6120" w:type="dxa"/>
          </w:tcPr>
          <w:p w14:paraId="52846003" w14:textId="77777777" w:rsidR="00AC2731" w:rsidRPr="00CF58DA" w:rsidRDefault="00AC2731" w:rsidP="008D45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B643B04" w14:textId="77777777" w:rsidR="00AC2731" w:rsidRPr="00CF58DA" w:rsidRDefault="00AC2731" w:rsidP="008D4588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AC2731" w:rsidRPr="00CF58DA" w14:paraId="3FFFE887" w14:textId="77777777" w:rsidTr="008D4588">
        <w:trPr>
          <w:cantSplit/>
        </w:trPr>
        <w:tc>
          <w:tcPr>
            <w:tcW w:w="6120" w:type="dxa"/>
          </w:tcPr>
          <w:p w14:paraId="13EF4D30" w14:textId="77777777" w:rsidR="00AC2731" w:rsidRPr="00CF58DA" w:rsidRDefault="00AC2731" w:rsidP="008D4588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5E70F25E" w14:textId="77777777" w:rsidR="00AC2731" w:rsidRPr="00CF58DA" w:rsidRDefault="00AC2731" w:rsidP="002A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EE860" w14:textId="77777777" w:rsidR="00AC2731" w:rsidRPr="00CF58DA" w:rsidRDefault="00AC2731" w:rsidP="008D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F577C1" w14:textId="77777777" w:rsidR="00AC2731" w:rsidRPr="00CF58DA" w:rsidRDefault="00AC2731" w:rsidP="002A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165,449</w:t>
            </w:r>
          </w:p>
        </w:tc>
      </w:tr>
      <w:tr w:rsidR="00AC2731" w:rsidRPr="00CF58DA" w14:paraId="05AED366" w14:textId="77777777" w:rsidTr="008D4588">
        <w:trPr>
          <w:cantSplit/>
        </w:trPr>
        <w:tc>
          <w:tcPr>
            <w:tcW w:w="6120" w:type="dxa"/>
          </w:tcPr>
          <w:p w14:paraId="57884C79" w14:textId="77777777" w:rsidR="00AC2731" w:rsidRPr="00CF58DA" w:rsidRDefault="00AC2731" w:rsidP="00AC273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2EA9819" w14:textId="3D269EEA" w:rsidR="00AC2731" w:rsidRPr="00CF58DA" w:rsidRDefault="00AC2731" w:rsidP="002A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D9BE44" w14:textId="77777777" w:rsidR="00AC2731" w:rsidRPr="00CF58DA" w:rsidRDefault="00AC2731" w:rsidP="00AC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64FF9B" w14:textId="77777777" w:rsidR="00AC2731" w:rsidRPr="00CF58DA" w:rsidRDefault="00AC2731" w:rsidP="002A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165,000</w:t>
            </w:r>
          </w:p>
        </w:tc>
      </w:tr>
      <w:tr w:rsidR="00AC2731" w:rsidRPr="00CF58DA" w14:paraId="2F07F2EA" w14:textId="77777777" w:rsidTr="008D4588">
        <w:trPr>
          <w:cantSplit/>
        </w:trPr>
        <w:tc>
          <w:tcPr>
            <w:tcW w:w="6120" w:type="dxa"/>
          </w:tcPr>
          <w:p w14:paraId="1EF0ADB9" w14:textId="77777777" w:rsidR="00AC2731" w:rsidRPr="00CF58DA" w:rsidRDefault="00AC2731" w:rsidP="00AC273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1245587E" w14:textId="0DAB4A8E" w:rsidR="00AC2731" w:rsidRPr="00CF58DA" w:rsidRDefault="00AC2731" w:rsidP="002A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09BCA" w14:textId="77777777" w:rsidR="00AC2731" w:rsidRPr="00CF58DA" w:rsidRDefault="00AC2731" w:rsidP="00AC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4548D5" w14:textId="77777777" w:rsidR="00AC2731" w:rsidRPr="00CF58DA" w:rsidRDefault="00AC2731" w:rsidP="002A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(332,758)</w:t>
            </w:r>
          </w:p>
        </w:tc>
      </w:tr>
      <w:tr w:rsidR="00AC2731" w:rsidRPr="00CF58DA" w14:paraId="2C538EBD" w14:textId="77777777" w:rsidTr="008D4588">
        <w:trPr>
          <w:cantSplit/>
        </w:trPr>
        <w:tc>
          <w:tcPr>
            <w:tcW w:w="6120" w:type="dxa"/>
          </w:tcPr>
          <w:p w14:paraId="5EFEC52F" w14:textId="77777777" w:rsidR="00AC2731" w:rsidRPr="00CF58DA" w:rsidRDefault="00AC2731" w:rsidP="00AC273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1440" w:type="dxa"/>
          </w:tcPr>
          <w:p w14:paraId="6EDF9588" w14:textId="7F57F15D" w:rsidR="00AC2731" w:rsidRPr="00CF58DA" w:rsidRDefault="00AC2731" w:rsidP="002A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86D1B" w14:textId="77777777" w:rsidR="00AC2731" w:rsidRPr="00CF58DA" w:rsidRDefault="00AC2731" w:rsidP="00AC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FE7176" w14:textId="77777777" w:rsidR="00AC2731" w:rsidRPr="00CF58DA" w:rsidRDefault="00AC2731" w:rsidP="002A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1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2,309</w:t>
            </w:r>
          </w:p>
        </w:tc>
      </w:tr>
      <w:tr w:rsidR="00AC2731" w:rsidRPr="00CF58DA" w14:paraId="6AD72B94" w14:textId="77777777" w:rsidTr="008D4588">
        <w:trPr>
          <w:cantSplit/>
        </w:trPr>
        <w:tc>
          <w:tcPr>
            <w:tcW w:w="6120" w:type="dxa"/>
          </w:tcPr>
          <w:p w14:paraId="361EE88F" w14:textId="77777777" w:rsidR="00AC2731" w:rsidRPr="00CF58DA" w:rsidRDefault="00AC2731" w:rsidP="008D458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F58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CC7E67" w14:textId="0D8E7F86" w:rsidR="00AC2731" w:rsidRPr="00CF58DA" w:rsidRDefault="00AC2731" w:rsidP="002A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1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1A280E" w14:textId="77777777" w:rsidR="00AC2731" w:rsidRPr="00CF58DA" w:rsidRDefault="00AC2731" w:rsidP="008D4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-101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7F9DD7" w14:textId="77777777" w:rsidR="00AC2731" w:rsidRPr="00CF58DA" w:rsidRDefault="00AC2731" w:rsidP="002A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01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3E9BC3B" w14:textId="77777777" w:rsidR="00AC2731" w:rsidRPr="00CF58DA" w:rsidRDefault="00AC2731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724D0E" w14:textId="7FE865C0" w:rsidR="00A70195" w:rsidRPr="00CF58DA" w:rsidRDefault="005D544D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</w:rPr>
        <w:t>6</w:t>
      </w:r>
      <w:r w:rsidR="00A70195" w:rsidRPr="00CF58DA">
        <w:rPr>
          <w:rFonts w:asciiTheme="majorBidi" w:hAnsiTheme="majorBidi" w:cstheme="majorBidi"/>
          <w:sz w:val="30"/>
          <w:szCs w:val="30"/>
        </w:rPr>
        <w:tab/>
      </w:r>
      <w:r w:rsidR="00A70195" w:rsidRPr="00CF58DA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2302C5DD" w14:textId="77777777" w:rsidR="00A70195" w:rsidRPr="00CF58DA" w:rsidRDefault="00A70195" w:rsidP="00A701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D7678" w14:textId="77777777" w:rsidR="00A70195" w:rsidRPr="00CF58DA" w:rsidRDefault="00A70195" w:rsidP="00A70195">
      <w:pPr>
        <w:pStyle w:val="ListParagraph"/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 w:hint="cs"/>
          <w:sz w:val="30"/>
          <w:szCs w:val="30"/>
          <w:cs/>
        </w:rPr>
        <w:t>เมื่อ</w:t>
      </w:r>
      <w:r w:rsidRPr="00CF58DA">
        <w:rPr>
          <w:rFonts w:ascii="Angsana New" w:hAnsi="Angsana New"/>
          <w:sz w:val="30"/>
          <w:szCs w:val="30"/>
          <w:cs/>
        </w:rPr>
        <w:t xml:space="preserve">วันที่ </w:t>
      </w:r>
      <w:r w:rsidRPr="00CF58DA">
        <w:rPr>
          <w:rFonts w:ascii="Angsana New" w:hAnsi="Angsana New"/>
          <w:sz w:val="30"/>
          <w:szCs w:val="30"/>
        </w:rPr>
        <w:t>8</w:t>
      </w:r>
      <w:r w:rsidRPr="00CF58D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F58DA">
        <w:rPr>
          <w:rFonts w:ascii="Angsana New" w:hAnsi="Angsana New"/>
          <w:sz w:val="30"/>
          <w:szCs w:val="30"/>
        </w:rPr>
        <w:t>2560</w:t>
      </w:r>
      <w:r w:rsidRPr="00CF58DA">
        <w:rPr>
          <w:rFonts w:ascii="Angsana New" w:hAnsi="Angsana New"/>
          <w:sz w:val="30"/>
          <w:szCs w:val="30"/>
          <w:cs/>
        </w:rPr>
        <w:t xml:space="preserve"> </w:t>
      </w:r>
      <w:r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กองทรัสต์ได้รับโอนสินทรัพย์</w:t>
      </w:r>
      <w:r w:rsidRPr="00CF58DA">
        <w:rPr>
          <w:rFonts w:ascii="Angsana New" w:hAnsi="Angsana New"/>
          <w:spacing w:val="-8"/>
          <w:sz w:val="30"/>
          <w:szCs w:val="30"/>
          <w:cs/>
        </w:rPr>
        <w:t>ที่กองทุนรวมได้</w:t>
      </w:r>
      <w:r w:rsidRPr="00CF58DA">
        <w:rPr>
          <w:rFonts w:ascii="Angsana New" w:hAnsi="Angsana New"/>
          <w:sz w:val="30"/>
          <w:szCs w:val="30"/>
          <w:cs/>
        </w:rPr>
        <w:t>ลงทุนเป็นครั้งแรกในทรัพย์สินที่เกี่ยวเนื่องกับกิจการโรงแรม</w:t>
      </w:r>
      <w:r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Theme="majorBidi" w:hAnsiTheme="majorBidi"/>
          <w:spacing w:val="-4"/>
          <w:sz w:val="30"/>
          <w:szCs w:val="30"/>
        </w:rPr>
        <w:t>3</w:t>
      </w:r>
      <w:r w:rsidRPr="00CF58DA">
        <w:rPr>
          <w:rFonts w:asciiTheme="majorBidi" w:hAnsiTheme="majorBidi"/>
          <w:spacing w:val="-4"/>
          <w:sz w:val="30"/>
          <w:szCs w:val="30"/>
          <w:cs/>
        </w:rPr>
        <w:t xml:space="preserve"> แห่ง</w:t>
      </w:r>
      <w:r w:rsidRPr="00CF58DA">
        <w:rPr>
          <w:rFonts w:ascii="Times New Roman" w:hAnsi="Times New Roman"/>
          <w:sz w:val="30"/>
          <w:szCs w:val="30"/>
          <w:cs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ซึ่ง</w:t>
      </w:r>
      <w:r w:rsidRPr="00CF58DA">
        <w:rPr>
          <w:rFonts w:ascii="Times New Roman" w:hAnsi="Times New Roman"/>
          <w:sz w:val="30"/>
          <w:szCs w:val="30"/>
          <w:cs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ณ</w:t>
      </w:r>
      <w:r w:rsidRPr="00CF58DA">
        <w:rPr>
          <w:rFonts w:ascii="Times New Roman" w:hAnsi="Times New Roman"/>
          <w:sz w:val="30"/>
          <w:szCs w:val="30"/>
          <w:cs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วันที่รับโอน</w:t>
      </w:r>
      <w:r w:rsidRPr="00CF58DA">
        <w:rPr>
          <w:rFonts w:ascii="Times New Roman" w:hAnsi="Times New Roman"/>
          <w:sz w:val="30"/>
          <w:szCs w:val="30"/>
          <w:cs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14:paraId="4E66A280" w14:textId="77777777" w:rsidR="00A70195" w:rsidRPr="00CF58DA" w:rsidRDefault="00A70195" w:rsidP="00A70195">
      <w:pPr>
        <w:pStyle w:val="ListParagraph"/>
        <w:ind w:left="907"/>
        <w:jc w:val="thaiDistribute"/>
        <w:rPr>
          <w:rFonts w:ascii="Angsana New" w:hAnsi="Angsana New"/>
          <w:sz w:val="30"/>
          <w:szCs w:val="30"/>
        </w:rPr>
      </w:pPr>
    </w:p>
    <w:p w14:paraId="5274D839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/>
        <w:jc w:val="both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 w:hint="cs"/>
          <w:sz w:val="30"/>
          <w:szCs w:val="30"/>
        </w:rPr>
        <w:t>(</w:t>
      </w:r>
      <w:r w:rsidRPr="00CF58DA">
        <w:rPr>
          <w:rFonts w:ascii="Angsana New" w:hAnsi="Angsana New" w:hint="cs"/>
          <w:sz w:val="30"/>
          <w:szCs w:val="30"/>
          <w:cs/>
        </w:rPr>
        <w:t>ก</w:t>
      </w:r>
      <w:r w:rsidRPr="00CF58DA">
        <w:rPr>
          <w:rFonts w:ascii="Angsana New" w:hAnsi="Angsana New"/>
          <w:sz w:val="30"/>
          <w:szCs w:val="30"/>
        </w:rPr>
        <w:t xml:space="preserve">) </w:t>
      </w:r>
      <w:r w:rsidRPr="00CF58DA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ลงทุนในทรัพย์สินที่ใช้ในการประกอบกิจการโรงแรมดุสิตธานี ลากูน่า ภูเก็ต</w:t>
      </w:r>
      <w:r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6797E6BC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497BA6F1" w14:textId="77777777" w:rsidR="00A70195" w:rsidRPr="00CF58DA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ลงทุนกรรมสิทธิ์ในที่ดินและสิ่งปลูกสร้าง งานระบบสาธารณูปโภคที่เกี่ยวข้องกับกิจการ </w:t>
      </w:r>
      <w:r w:rsidRPr="00CF58DA">
        <w:rPr>
          <w:rFonts w:ascii="Angsana New" w:hAnsi="Angsana New"/>
          <w:spacing w:val="-2"/>
          <w:sz w:val="30"/>
          <w:szCs w:val="30"/>
          <w:cs/>
        </w:rPr>
        <w:t xml:space="preserve">โรงแรมดุสิตธานี ลากูน่า ภูเก็ต รวมเป็นเงินจำนวน </w:t>
      </w:r>
      <w:r w:rsidRPr="00CF58DA">
        <w:rPr>
          <w:rFonts w:ascii="Angsana New" w:hAnsi="Angsana New"/>
          <w:spacing w:val="-2"/>
          <w:sz w:val="30"/>
          <w:szCs w:val="30"/>
        </w:rPr>
        <w:t xml:space="preserve">2,801 </w:t>
      </w:r>
      <w:r w:rsidRPr="00CF58DA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186085EA" w14:textId="77777777" w:rsidR="00A70195" w:rsidRPr="00CF58DA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lastRenderedPageBreak/>
        <w:t>ลงทุนกรรมสิทธิ์ในเฟอร์นิเจอร์ ทรัพย์สินติดตรึงตรา และอุปกรณ์ต่าง</w:t>
      </w:r>
      <w:r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ที่ใช้ในการประกอบกิจการโรงแรมดุสิตธานี ลากูน่า ภูเก็ต รวมเป็นเงินจำนวน</w:t>
      </w:r>
      <w:r w:rsidRPr="00CF58DA">
        <w:rPr>
          <w:rFonts w:ascii="Angsana New" w:hAnsi="Angsana New"/>
          <w:sz w:val="30"/>
          <w:szCs w:val="30"/>
        </w:rPr>
        <w:t xml:space="preserve"> 68</w:t>
      </w:r>
      <w:r w:rsidRPr="00CF58D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CF58DA">
        <w:rPr>
          <w:rFonts w:ascii="Angsana New" w:hAnsi="Angsana New"/>
          <w:sz w:val="30"/>
          <w:szCs w:val="30"/>
        </w:rPr>
        <w:t xml:space="preserve"> </w:t>
      </w:r>
    </w:p>
    <w:p w14:paraId="49FE1B2E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34657DE4" w14:textId="77777777" w:rsidR="00A70195" w:rsidRPr="00CF58DA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 w:hint="cs"/>
          <w:sz w:val="30"/>
          <w:szCs w:val="30"/>
        </w:rPr>
        <w:t>(</w:t>
      </w:r>
      <w:r w:rsidRPr="00CF58DA">
        <w:rPr>
          <w:rFonts w:ascii="Angsana New" w:hAnsi="Angsana New" w:hint="cs"/>
          <w:sz w:val="30"/>
          <w:szCs w:val="30"/>
          <w:cs/>
        </w:rPr>
        <w:t>ข</w:t>
      </w:r>
      <w:r w:rsidRPr="00CF58DA">
        <w:rPr>
          <w:rFonts w:ascii="Angsana New" w:hAnsi="Angsana New"/>
          <w:sz w:val="30"/>
          <w:szCs w:val="30"/>
          <w:lang w:val="en-GB"/>
        </w:rPr>
        <w:t xml:space="preserve">) </w:t>
      </w:r>
      <w:r w:rsidRPr="00CF58DA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ลงทุนในทรัพย์สินที่ใช้ในการประกอบกิจการโรงแรมดุสิตดีทู เชียงใหม่ มีรายละเอียดดังนี้</w:t>
      </w:r>
    </w:p>
    <w:p w14:paraId="349B66ED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48C8566F" w14:textId="77777777" w:rsidR="00A70195" w:rsidRPr="00CF58DA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ลงทุนกรรมสิทธิ์ในที่ดินและสิ่งปลูกสร้าง งานระบบสาธารณูปโภคที่เกี่ยวข้องกับกิจการโรงแรมดุสิตดีทู เชียงใหม่ รวมเป็นเงินจำนวน </w:t>
      </w:r>
      <w:r w:rsidRPr="00CF58DA">
        <w:rPr>
          <w:rFonts w:ascii="Angsana New" w:hAnsi="Angsana New"/>
          <w:sz w:val="30"/>
          <w:szCs w:val="30"/>
        </w:rPr>
        <w:t>387</w:t>
      </w:r>
      <w:r w:rsidRPr="00CF58DA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48A8ACFA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0A00C5B2" w14:textId="03E103B4" w:rsidR="00A70195" w:rsidRPr="00CF58DA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ลงทุนกรรมสิทธิ์ในเฟอร์นิเจอร์ ทรัพย์สินติดตรึงตรา และอุปกรณ์ต่าง</w:t>
      </w:r>
      <w:r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 xml:space="preserve">ๆ ที่ใช้ในการประกอบกิจการโรงแรมดุสิตดีทู เชียงใหม่ รวมเป็นเงินจำนวน </w:t>
      </w:r>
      <w:r w:rsidRPr="00CF58DA">
        <w:rPr>
          <w:rFonts w:ascii="Angsana New" w:hAnsi="Angsana New"/>
          <w:sz w:val="30"/>
          <w:szCs w:val="30"/>
        </w:rPr>
        <w:t xml:space="preserve">14 </w:t>
      </w:r>
      <w:r w:rsidRPr="00CF58DA">
        <w:rPr>
          <w:rFonts w:ascii="Angsana New" w:hAnsi="Angsana New"/>
          <w:sz w:val="30"/>
          <w:szCs w:val="30"/>
          <w:cs/>
        </w:rPr>
        <w:t>ล้านบาท</w:t>
      </w:r>
    </w:p>
    <w:p w14:paraId="6A57D10D" w14:textId="77777777" w:rsidR="00CD78E7" w:rsidRPr="00CF58DA" w:rsidRDefault="00CD78E7" w:rsidP="00CD7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ACED18" w14:textId="17AB724C" w:rsidR="00A70195" w:rsidRPr="00CF58DA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CF58DA">
        <w:rPr>
          <w:rFonts w:ascii="Angsana New" w:hAnsi="Angsana New" w:hint="cs"/>
          <w:sz w:val="30"/>
          <w:szCs w:val="30"/>
        </w:rPr>
        <w:t>(</w:t>
      </w:r>
      <w:r w:rsidRPr="00CF58DA">
        <w:rPr>
          <w:rFonts w:ascii="Angsana New" w:hAnsi="Angsana New" w:hint="cs"/>
          <w:sz w:val="30"/>
          <w:szCs w:val="30"/>
          <w:cs/>
        </w:rPr>
        <w:t>ค</w:t>
      </w:r>
      <w:r w:rsidRPr="00CF58DA">
        <w:rPr>
          <w:rFonts w:ascii="Angsana New" w:hAnsi="Angsana New"/>
          <w:sz w:val="30"/>
          <w:szCs w:val="30"/>
          <w:lang w:val="en-GB"/>
        </w:rPr>
        <w:t xml:space="preserve">) </w:t>
      </w:r>
      <w:r w:rsidRPr="00CF58DA">
        <w:rPr>
          <w:rFonts w:ascii="Angsana New" w:hAnsi="Angsana New"/>
          <w:sz w:val="30"/>
          <w:szCs w:val="30"/>
          <w:cs/>
        </w:rPr>
        <w:t>ลงทุนในโครงการโรงแรมดุสิตธานี หัวหิน มีรายละเอียดดังนี้</w:t>
      </w:r>
    </w:p>
    <w:p w14:paraId="37108ABC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10A7200C" w14:textId="44C22579" w:rsidR="00A70195" w:rsidRPr="00CF58DA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 w:hint="cs"/>
          <w:sz w:val="30"/>
          <w:szCs w:val="30"/>
          <w:cs/>
        </w:rPr>
        <w:t>รับโอนสัญญา</w:t>
      </w:r>
      <w:r w:rsidRPr="00CF58DA">
        <w:rPr>
          <w:rFonts w:ascii="Angsana New" w:hAnsi="Angsana New"/>
          <w:sz w:val="30"/>
          <w:szCs w:val="30"/>
          <w:cs/>
        </w:rPr>
        <w:t>เช่าทรัพย์สิน</w:t>
      </w:r>
      <w:r w:rsidRPr="00CF58DA"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 w:rsidRPr="00CF58DA">
        <w:rPr>
          <w:rFonts w:ascii="Angsana New" w:hAnsi="Angsana New"/>
          <w:sz w:val="30"/>
          <w:szCs w:val="30"/>
        </w:rPr>
        <w:t xml:space="preserve">30 </w:t>
      </w:r>
      <w:r w:rsidRPr="00CF58DA">
        <w:rPr>
          <w:rFonts w:ascii="Angsana New" w:hAnsi="Angsana New" w:hint="cs"/>
          <w:sz w:val="30"/>
          <w:szCs w:val="30"/>
          <w:cs/>
        </w:rPr>
        <w:t>ปี</w:t>
      </w:r>
      <w:r w:rsidRPr="00CF58DA">
        <w:rPr>
          <w:rFonts w:ascii="Angsana New" w:hAnsi="Angsana New"/>
          <w:sz w:val="30"/>
          <w:szCs w:val="30"/>
          <w:cs/>
        </w:rPr>
        <w:t>ที่</w:t>
      </w:r>
      <w:r w:rsidRPr="00CF58DA">
        <w:rPr>
          <w:rFonts w:ascii="Angsana New" w:hAnsi="Angsana New" w:hint="cs"/>
          <w:sz w:val="30"/>
          <w:szCs w:val="30"/>
          <w:cs/>
        </w:rPr>
        <w:t>เกี่ยวข้องกับอสังหาริมทรัพย์ ที่</w:t>
      </w:r>
      <w:r w:rsidRPr="00CF58DA">
        <w:rPr>
          <w:rFonts w:ascii="Angsana New" w:hAnsi="Angsana New"/>
          <w:sz w:val="30"/>
          <w:szCs w:val="30"/>
          <w:cs/>
        </w:rPr>
        <w:t>ใช้ในการประกอบกิจการโรงแรมดุสิตธานี หัวหิน</w:t>
      </w:r>
      <w:r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ซึ่งเป็นกรรมสิทธิ์ของบริษัท ดุสิต ไทย</w:t>
      </w:r>
      <w:r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 xml:space="preserve">พร็อพเพอร์ตี้ส์ จำกัด (มหาชน) </w:t>
      </w:r>
      <w:r w:rsidR="00CB0CAB" w:rsidRPr="00CF58DA">
        <w:rPr>
          <w:rFonts w:ascii="Angsana New" w:hAnsi="Angsana New"/>
          <w:sz w:val="30"/>
          <w:szCs w:val="30"/>
        </w:rPr>
        <w:br/>
      </w:r>
      <w:r w:rsidRPr="00CF58DA">
        <w:rPr>
          <w:rFonts w:ascii="Angsana New" w:hAnsi="Angsana New"/>
          <w:sz w:val="30"/>
          <w:szCs w:val="30"/>
          <w:cs/>
        </w:rPr>
        <w:t>ซึ่งประกอบด้วย ที่ดินพร้อมสิ่งปลูกสร้าง และงานระบบสาธารณูปโภคที่เกี่ยวข้องกับกิจการโรงแรม</w:t>
      </w:r>
      <w:r w:rsidRPr="00CF58DA">
        <w:rPr>
          <w:rFonts w:ascii="Angsana New" w:hAnsi="Angsana New" w:hint="cs"/>
          <w:sz w:val="30"/>
          <w:szCs w:val="30"/>
          <w:cs/>
        </w:rPr>
        <w:t xml:space="preserve"> ระยะเวลาตามสัญญาเช่า เริ่ม</w:t>
      </w:r>
      <w:r w:rsidRPr="00CF58DA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CF58DA">
        <w:rPr>
          <w:rFonts w:ascii="Angsana New" w:hAnsi="Angsana New"/>
          <w:sz w:val="30"/>
          <w:szCs w:val="30"/>
        </w:rPr>
        <w:t>24</w:t>
      </w:r>
      <w:r w:rsidRPr="00CF58D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F58DA">
        <w:rPr>
          <w:rFonts w:ascii="Angsana New" w:hAnsi="Angsana New"/>
          <w:sz w:val="30"/>
          <w:szCs w:val="30"/>
        </w:rPr>
        <w:t>2553</w:t>
      </w:r>
      <w:r w:rsidRPr="00CF58D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CF58DA">
        <w:rPr>
          <w:rFonts w:ascii="Angsana New" w:hAnsi="Angsana New"/>
          <w:sz w:val="30"/>
          <w:szCs w:val="30"/>
        </w:rPr>
        <w:t>23</w:t>
      </w:r>
      <w:r w:rsidRPr="00CF58D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F58DA">
        <w:rPr>
          <w:rFonts w:ascii="Angsana New" w:hAnsi="Angsana New"/>
          <w:sz w:val="30"/>
          <w:szCs w:val="30"/>
        </w:rPr>
        <w:t>2583 (</w:t>
      </w:r>
      <w:r w:rsidRPr="00CF58DA">
        <w:rPr>
          <w:rFonts w:ascii="Angsana New" w:hAnsi="Angsana New"/>
          <w:sz w:val="30"/>
          <w:szCs w:val="30"/>
          <w:cs/>
        </w:rPr>
        <w:t xml:space="preserve">รวมระยะเวลา </w:t>
      </w:r>
      <w:r w:rsidRPr="00CF58DA">
        <w:rPr>
          <w:rFonts w:ascii="Angsana New" w:hAnsi="Angsana New"/>
          <w:sz w:val="30"/>
          <w:szCs w:val="30"/>
        </w:rPr>
        <w:t>30</w:t>
      </w:r>
      <w:r w:rsidRPr="00CF58DA">
        <w:rPr>
          <w:rFonts w:ascii="Angsana New" w:hAnsi="Angsana New"/>
          <w:sz w:val="30"/>
          <w:szCs w:val="30"/>
          <w:cs/>
        </w:rPr>
        <w:t xml:space="preserve"> ปี) โดยมูลค่าลงทุน</w:t>
      </w:r>
      <w:r w:rsidRPr="00CF58DA">
        <w:rPr>
          <w:rFonts w:ascii="Angsana New" w:hAnsi="Angsana New" w:hint="cs"/>
          <w:sz w:val="30"/>
          <w:szCs w:val="30"/>
          <w:cs/>
        </w:rPr>
        <w:t>รวม</w:t>
      </w:r>
      <w:r w:rsidRPr="00CF58DA">
        <w:rPr>
          <w:rFonts w:ascii="Angsana New" w:hAnsi="Angsana New"/>
          <w:sz w:val="30"/>
          <w:szCs w:val="30"/>
          <w:cs/>
        </w:rPr>
        <w:t>เป็นจำนวนเงิน</w:t>
      </w:r>
      <w:r w:rsidRPr="00CF58DA">
        <w:rPr>
          <w:rFonts w:ascii="Angsana New" w:hAnsi="Angsana New" w:hint="cs"/>
          <w:sz w:val="30"/>
          <w:szCs w:val="30"/>
          <w:cs/>
        </w:rPr>
        <w:t>จำนวน</w:t>
      </w:r>
      <w:r w:rsidRPr="00CF58DA">
        <w:rPr>
          <w:rFonts w:ascii="Angsana New" w:hAnsi="Angsana New"/>
          <w:sz w:val="30"/>
          <w:szCs w:val="30"/>
          <w:cs/>
        </w:rPr>
        <w:t xml:space="preserve"> </w:t>
      </w:r>
      <w:r w:rsidRPr="00CF58DA">
        <w:rPr>
          <w:rFonts w:ascii="Angsana New" w:hAnsi="Angsana New"/>
          <w:sz w:val="30"/>
          <w:szCs w:val="30"/>
        </w:rPr>
        <w:t>839</w:t>
      </w:r>
      <w:r w:rsidRPr="00CF58DA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685265A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6D1D3B29" w14:textId="77777777" w:rsidR="00A70195" w:rsidRPr="00CF58DA" w:rsidRDefault="00A70195" w:rsidP="00A70195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ลงทุนซื้อกรรมสิทธิ์ในเฟอร์นิเจอร์ ทรัพย์สินติดตรึงตรา และอุปกรณ์ต่าง</w:t>
      </w:r>
      <w:r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 ดุสิตธานี หัวหิน รวมเป็นเงิน</w:t>
      </w:r>
      <w:r w:rsidRPr="00CF58DA">
        <w:rPr>
          <w:rFonts w:ascii="Angsana New" w:hAnsi="Angsana New" w:hint="cs"/>
          <w:sz w:val="30"/>
          <w:szCs w:val="30"/>
          <w:cs/>
        </w:rPr>
        <w:t>จำนวน</w:t>
      </w:r>
      <w:r w:rsidRPr="00CF58DA">
        <w:rPr>
          <w:rFonts w:ascii="Angsana New" w:hAnsi="Angsana New"/>
          <w:sz w:val="30"/>
          <w:szCs w:val="30"/>
          <w:cs/>
        </w:rPr>
        <w:t xml:space="preserve"> </w:t>
      </w:r>
      <w:r w:rsidRPr="00CF58DA">
        <w:rPr>
          <w:rFonts w:ascii="Angsana New" w:hAnsi="Angsana New"/>
          <w:sz w:val="30"/>
          <w:szCs w:val="30"/>
        </w:rPr>
        <w:t xml:space="preserve">52 </w:t>
      </w:r>
      <w:r w:rsidRPr="00CF58DA">
        <w:rPr>
          <w:rFonts w:ascii="Angsana New" w:hAnsi="Angsana New"/>
          <w:sz w:val="30"/>
          <w:szCs w:val="30"/>
          <w:cs/>
        </w:rPr>
        <w:t>ล้านบาท</w:t>
      </w:r>
    </w:p>
    <w:p w14:paraId="15738676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0BFA2C5F" w14:textId="77777777" w:rsidR="00A70195" w:rsidRPr="00CF58DA" w:rsidRDefault="00A70195" w:rsidP="00A70195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กอง</w:t>
      </w: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ทรัสต์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ได้นำอสังหาริมทรัพย์ทั้งหมดออกให้เช่า</w:t>
      </w: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และ</w:t>
      </w:r>
      <w:r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/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หรือให้เช่าช่วงแก่ผู้ประกอบกิจการโรงแรมซึ่งได้แก่ บริษัท ดุสิต แมนเนจเม้นท์ จำกัด ซึ่งเป็นบริษัทย่อยของบริษัท ดุสิตธานี จำกัด (มหาชน)</w:t>
      </w:r>
    </w:p>
    <w:p w14:paraId="1784E147" w14:textId="77777777" w:rsidR="00A70195" w:rsidRPr="00CF58DA" w:rsidRDefault="00A70195" w:rsidP="00A701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</w:rPr>
      </w:pPr>
    </w:p>
    <w:p w14:paraId="5FC30D13" w14:textId="5007A08B" w:rsidR="00A70195" w:rsidRPr="00CF58DA" w:rsidRDefault="00A70195" w:rsidP="00992C64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ในการนำทรัพย์สินดังกล่าวออกให้เช่า และ/หรือ ให้เช่าช่วงแก่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บริษัท ดุสิต แมนเนจเม้นท์ จำกัด กลุ่ม</w:t>
      </w: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กองทรัสต์จะรับโอนสิทธิและหน้าที่ตามสัญญาเช่า/เช่าช่วงจากกองทุนรวม ซึ่งสิ้นสุดในปี </w:t>
      </w:r>
      <w:r w:rsidRPr="00CF58DA">
        <w:rPr>
          <w:rFonts w:ascii="Angsana New" w:hAnsi="Angsana New" w:cs="Angsana New" w:hint="cs"/>
          <w:spacing w:val="4"/>
          <w:sz w:val="30"/>
          <w:szCs w:val="30"/>
          <w:lang w:val="en-US"/>
        </w:rPr>
        <w:t>2562</w:t>
      </w: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หลังจากนั้น </w:t>
      </w:r>
      <w:r w:rsidR="00992C64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</w:t>
      </w: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กองทรัสต์สามารถใช้สิทธิให้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บริษัท ดุสิต แมนเนจเม้นท์ จำกัด </w:t>
      </w: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ต่ออายุสัญญาได้อีก </w:t>
      </w:r>
      <w:r w:rsidR="00BA3513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3</w:t>
      </w: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คราว คราวละ </w:t>
      </w:r>
      <w:r w:rsidRPr="00CF58DA">
        <w:rPr>
          <w:rFonts w:ascii="Angsana New" w:hAnsi="Angsana New" w:cs="Angsana New" w:hint="cs"/>
          <w:spacing w:val="4"/>
          <w:sz w:val="30"/>
          <w:szCs w:val="30"/>
          <w:lang w:val="en-US"/>
        </w:rPr>
        <w:t>3</w:t>
      </w: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ปี (สิ้นสุดปี </w:t>
      </w:r>
      <w:r w:rsidRPr="00CF58DA">
        <w:rPr>
          <w:rFonts w:ascii="Angsana New" w:hAnsi="Angsana New" w:cs="Angsana New" w:hint="cs"/>
          <w:spacing w:val="4"/>
          <w:sz w:val="30"/>
          <w:szCs w:val="30"/>
          <w:lang w:val="en-US"/>
        </w:rPr>
        <w:t xml:space="preserve">2574) 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โด</w:t>
      </w: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ยข้อกำหนดและเงื่อนไขต่างๆ เหมือนกับสัญญาเช่า/เช่าช่วงเดิมทุกประการ ยกเว้นข้อตกลงเกี่ยวกับค่าเช่า</w:t>
      </w:r>
      <w:r w:rsidR="00992C64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ทั</w:t>
      </w:r>
      <w:r w:rsidR="00992C64" w:rsidRPr="00CF58DA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>้</w:t>
      </w:r>
      <w:r w:rsidR="00992C64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งนี</w:t>
      </w:r>
      <w:r w:rsidR="00992C64" w:rsidRPr="00CF58DA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 xml:space="preserve">้ </w:t>
      </w:r>
      <w:r w:rsidR="00992C64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กลุ่มกองทรัสต์ได้มีการต่ออายุสัญญาเช่าใหม่เมื</w:t>
      </w:r>
      <w:r w:rsidR="00992C64" w:rsidRPr="00CF58DA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>่</w:t>
      </w:r>
      <w:r w:rsidR="00992C64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อวันที</w:t>
      </w:r>
      <w:r w:rsidR="00992C64" w:rsidRPr="00CF58DA">
        <w:rPr>
          <w:rFonts w:ascii="Angsana New" w:eastAsia="Angsana New" w:hAnsi="Angsana New" w:cs="Angsana New" w:hint="cs"/>
          <w:spacing w:val="4"/>
          <w:sz w:val="30"/>
          <w:szCs w:val="30"/>
          <w:cs/>
          <w:lang w:val="en-US"/>
        </w:rPr>
        <w:t xml:space="preserve">่ </w:t>
      </w:r>
      <w:r w:rsidR="00992C64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2</w:t>
      </w:r>
      <w:r w:rsidR="00CB0CAB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5</w:t>
      </w:r>
      <w:r w:rsidR="00992C64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CB0CAB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กันยายน</w:t>
      </w:r>
      <w:r w:rsidR="00992C64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992C64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256</w:t>
      </w:r>
      <w:r w:rsidR="00815A1C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5</w:t>
      </w:r>
      <w:r w:rsidR="00992C64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</w:t>
      </w:r>
      <w:r w:rsidR="00992C64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รายละเอียดค่าเช่ามีดังนี้</w:t>
      </w:r>
    </w:p>
    <w:p w14:paraId="58D97927" w14:textId="77777777" w:rsidR="00A70195" w:rsidRPr="00CF58DA" w:rsidRDefault="00A70195" w:rsidP="008B4B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2A09B28C" w14:textId="77777777" w:rsidR="00A70195" w:rsidRPr="00CF58DA" w:rsidRDefault="00A70195" w:rsidP="000F58E2">
      <w:pPr>
        <w:pStyle w:val="a6"/>
        <w:numPr>
          <w:ilvl w:val="0"/>
          <w:numId w:val="8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</w:pP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lastRenderedPageBreak/>
        <w:t>ค่าเช่าคงที่รายปี</w:t>
      </w: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จะเป็นไปตามข้อกำหนดที่ได้ตกลงกันในสัญญา 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ทั้งนี้ค่าเช่าคงที่รายปีที่คำนวณได้ดังกล่าวจะไม่ต่ำกว่า </w:t>
      </w:r>
      <w:r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205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ล้านบาท</w:t>
      </w:r>
    </w:p>
    <w:p w14:paraId="5113757B" w14:textId="77777777" w:rsidR="00A70195" w:rsidRPr="00CF58DA" w:rsidRDefault="00A70195" w:rsidP="008B4B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30"/>
          <w:szCs w:val="30"/>
          <w:cs/>
        </w:rPr>
      </w:pPr>
    </w:p>
    <w:p w14:paraId="728EDA9A" w14:textId="08CCA977" w:rsidR="00A70195" w:rsidRPr="00CF58DA" w:rsidRDefault="00A70195" w:rsidP="00A70195">
      <w:pPr>
        <w:pStyle w:val="a6"/>
        <w:numPr>
          <w:ilvl w:val="0"/>
          <w:numId w:val="8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 จะอ้างอิงจากผลประกอบการของโรงแรม </w:t>
      </w:r>
    </w:p>
    <w:p w14:paraId="139AA4D0" w14:textId="77777777" w:rsidR="002B4D68" w:rsidRPr="00CF58DA" w:rsidRDefault="002B4D68" w:rsidP="002B4D68">
      <w:pPr>
        <w:pStyle w:val="ListParagraph"/>
        <w:rPr>
          <w:rFonts w:ascii="Angsana New" w:hAnsi="Angsana New"/>
          <w:spacing w:val="4"/>
          <w:sz w:val="30"/>
          <w:szCs w:val="30"/>
        </w:rPr>
      </w:pPr>
    </w:p>
    <w:p w14:paraId="6A7C9271" w14:textId="24590EB8" w:rsidR="003348FB" w:rsidRPr="00CF58DA" w:rsidRDefault="00910645" w:rsidP="003348FB">
      <w:pPr>
        <w:pStyle w:val="ListParagraph"/>
        <w:ind w:left="540" w:right="108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CF58DA">
        <w:rPr>
          <w:rFonts w:ascii="Angsana New" w:hAnsi="Angsana New"/>
          <w:spacing w:val="4"/>
          <w:sz w:val="30"/>
          <w:szCs w:val="30"/>
          <w:cs/>
        </w:rPr>
        <w:t xml:space="preserve">อย่างไรก็ตาม เมื่อวันที่ </w:t>
      </w:r>
      <w:r w:rsidR="002F142A" w:rsidRPr="00CF58DA">
        <w:rPr>
          <w:rFonts w:ascii="Angsana New" w:hAnsi="Angsana New"/>
          <w:spacing w:val="4"/>
          <w:sz w:val="30"/>
          <w:szCs w:val="30"/>
        </w:rPr>
        <w:t>2</w:t>
      </w:r>
      <w:r w:rsidR="00744EC9" w:rsidRPr="00CF58DA">
        <w:rPr>
          <w:rFonts w:ascii="Angsana New" w:hAnsi="Angsana New"/>
          <w:spacing w:val="4"/>
          <w:sz w:val="30"/>
          <w:szCs w:val="30"/>
        </w:rPr>
        <w:t>8</w:t>
      </w:r>
      <w:r w:rsidRPr="00CF58DA">
        <w:rPr>
          <w:rFonts w:ascii="Angsana New" w:hAnsi="Angsana New"/>
          <w:spacing w:val="4"/>
          <w:sz w:val="30"/>
          <w:szCs w:val="30"/>
        </w:rPr>
        <w:t xml:space="preserve"> </w:t>
      </w:r>
      <w:r w:rsidR="002F142A" w:rsidRPr="00CF58DA">
        <w:rPr>
          <w:rFonts w:ascii="Angsana New" w:hAnsi="Angsana New" w:hint="cs"/>
          <w:spacing w:val="4"/>
          <w:sz w:val="30"/>
          <w:szCs w:val="30"/>
          <w:cs/>
        </w:rPr>
        <w:t>ธันว</w:t>
      </w:r>
      <w:r w:rsidR="00C35033" w:rsidRPr="00CF58DA">
        <w:rPr>
          <w:rFonts w:ascii="Angsana New" w:hAnsi="Angsana New" w:hint="cs"/>
          <w:spacing w:val="4"/>
          <w:sz w:val="30"/>
          <w:szCs w:val="30"/>
          <w:cs/>
        </w:rPr>
        <w:t>าคม</w:t>
      </w:r>
      <w:r w:rsidRPr="00CF58D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CF58DA">
        <w:rPr>
          <w:rFonts w:ascii="Angsana New" w:hAnsi="Angsana New"/>
          <w:spacing w:val="4"/>
          <w:sz w:val="30"/>
          <w:szCs w:val="30"/>
        </w:rPr>
        <w:t>256</w:t>
      </w:r>
      <w:r w:rsidR="002F142A" w:rsidRPr="00CF58DA">
        <w:rPr>
          <w:rFonts w:ascii="Angsana New" w:hAnsi="Angsana New"/>
          <w:spacing w:val="4"/>
          <w:sz w:val="30"/>
          <w:szCs w:val="30"/>
        </w:rPr>
        <w:t>5</w:t>
      </w:r>
      <w:r w:rsidRPr="00CF58DA">
        <w:rPr>
          <w:rFonts w:ascii="Angsana New" w:hAnsi="Angsana New"/>
          <w:spacing w:val="4"/>
          <w:sz w:val="30"/>
          <w:szCs w:val="30"/>
        </w:rPr>
        <w:t xml:space="preserve"> </w:t>
      </w:r>
      <w:r w:rsidRPr="00CF58DA">
        <w:rPr>
          <w:rFonts w:ascii="Angsana New" w:hAnsi="Angsana New"/>
          <w:spacing w:val="4"/>
          <w:sz w:val="30"/>
          <w:szCs w:val="30"/>
          <w:cs/>
        </w:rPr>
        <w:t>กองทรัสต์</w:t>
      </w:r>
      <w:r w:rsidR="008C6CD7" w:rsidRPr="00CF58DA">
        <w:rPr>
          <w:rFonts w:ascii="Angsana New" w:hAnsi="Angsana New" w:hint="cs"/>
          <w:spacing w:val="4"/>
          <w:sz w:val="30"/>
          <w:szCs w:val="30"/>
          <w:cs/>
        </w:rPr>
        <w:t>ได้จำหน่าย</w:t>
      </w:r>
      <w:r w:rsidR="005B2996" w:rsidRPr="00CF58DA">
        <w:rPr>
          <w:rFonts w:ascii="Angsana New" w:hAnsi="Angsana New" w:hint="cs"/>
          <w:spacing w:val="4"/>
          <w:sz w:val="30"/>
          <w:szCs w:val="30"/>
          <w:cs/>
        </w:rPr>
        <w:t>ที่ดินพร้อมสิ่งปลูกสร้างบนที่ดินและ</w:t>
      </w:r>
      <w:r w:rsidR="008C6CD7" w:rsidRPr="00CF58DA">
        <w:rPr>
          <w:rFonts w:ascii="Angsana New" w:hAnsi="Angsana New" w:hint="cs"/>
          <w:spacing w:val="4"/>
          <w:sz w:val="30"/>
          <w:szCs w:val="30"/>
          <w:cs/>
        </w:rPr>
        <w:t>ทรัพย์สิน</w:t>
      </w:r>
      <w:r w:rsidR="005B2996" w:rsidRPr="00CF58DA">
        <w:rPr>
          <w:rFonts w:ascii="Angsana New" w:hAnsi="Angsana New" w:hint="cs"/>
          <w:spacing w:val="4"/>
          <w:sz w:val="30"/>
          <w:szCs w:val="30"/>
          <w:cs/>
        </w:rPr>
        <w:t>ที่ใช้ในการดำเนินงาน</w:t>
      </w:r>
      <w:r w:rsidR="008C6CD7" w:rsidRPr="00CF58DA">
        <w:rPr>
          <w:rFonts w:ascii="Angsana New" w:hAnsi="Angsana New" w:hint="cs"/>
          <w:spacing w:val="4"/>
          <w:sz w:val="30"/>
          <w:szCs w:val="30"/>
          <w:cs/>
        </w:rPr>
        <w:t>ของโครงการโรงแรมดุสิต</w:t>
      </w:r>
      <w:r w:rsidR="005B2996" w:rsidRPr="00CF58D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C6CD7" w:rsidRPr="00CF58DA">
        <w:rPr>
          <w:rFonts w:ascii="Angsana New" w:hAnsi="Angsana New" w:hint="cs"/>
          <w:spacing w:val="4"/>
          <w:sz w:val="30"/>
          <w:szCs w:val="30"/>
          <w:cs/>
        </w:rPr>
        <w:t>ดีทู เชียงใหม่ จึง</w:t>
      </w:r>
      <w:r w:rsidRPr="00CF58DA">
        <w:rPr>
          <w:rFonts w:ascii="Angsana New" w:hAnsi="Angsana New"/>
          <w:spacing w:val="4"/>
          <w:sz w:val="30"/>
          <w:szCs w:val="30"/>
          <w:cs/>
        </w:rPr>
        <w:t>ได้ทำสัญญาแก้ไขเพิ่มเติม</w:t>
      </w:r>
      <w:r w:rsidR="005B2996" w:rsidRPr="00CF58DA">
        <w:rPr>
          <w:rFonts w:ascii="Angsana New" w:hAnsi="Angsana New" w:hint="cs"/>
          <w:spacing w:val="4"/>
          <w:sz w:val="30"/>
          <w:szCs w:val="30"/>
          <w:cs/>
        </w:rPr>
        <w:t>สำหรับ</w:t>
      </w:r>
      <w:r w:rsidRPr="00CF58DA">
        <w:rPr>
          <w:rFonts w:ascii="Angsana New" w:hAnsi="Angsana New"/>
          <w:spacing w:val="4"/>
          <w:sz w:val="30"/>
          <w:szCs w:val="30"/>
          <w:cs/>
        </w:rPr>
        <w:t xml:space="preserve">สัญญาเช่าช่วง โดยค่าเช่าคงที่รายปีจะเป็นไปตามข้อกำหนดที่ได้ตกลงกันในสัญญา ทั้งนี้ค่าเช่าคงที่รายปีที่คำนวณได้ดังกล่าวจะไม่ต่ำกว่า </w:t>
      </w:r>
      <w:r w:rsidRPr="00CF58DA">
        <w:rPr>
          <w:rFonts w:ascii="Angsana New" w:hAnsi="Angsana New"/>
          <w:spacing w:val="4"/>
          <w:sz w:val="30"/>
          <w:szCs w:val="30"/>
        </w:rPr>
        <w:t xml:space="preserve">186.34 </w:t>
      </w:r>
      <w:r w:rsidRPr="00CF58DA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="003348FB" w:rsidRPr="00CF58DA">
        <w:rPr>
          <w:rFonts w:ascii="Angsana New" w:hAnsi="Angsana New"/>
          <w:spacing w:val="4"/>
          <w:sz w:val="30"/>
          <w:szCs w:val="30"/>
        </w:rPr>
        <w:t xml:space="preserve"> </w:t>
      </w:r>
      <w:r w:rsidR="008C6CD7" w:rsidRPr="00CF58DA">
        <w:rPr>
          <w:rFonts w:ascii="Angsana New" w:hAnsi="Angsana New" w:hint="cs"/>
          <w:sz w:val="30"/>
          <w:szCs w:val="30"/>
          <w:cs/>
        </w:rPr>
        <w:t>และ</w:t>
      </w:r>
      <w:r w:rsidR="003348FB" w:rsidRPr="00CF58DA">
        <w:rPr>
          <w:rFonts w:ascii="Angsana New" w:hAnsi="Angsana New" w:hint="cs"/>
          <w:sz w:val="30"/>
          <w:szCs w:val="30"/>
          <w:cs/>
        </w:rPr>
        <w:t>เมื่อ</w:t>
      </w:r>
      <w:r w:rsidR="003348FB" w:rsidRPr="00CF58DA">
        <w:rPr>
          <w:rFonts w:ascii="Angsana New" w:hAnsi="Angsana New"/>
          <w:sz w:val="30"/>
          <w:szCs w:val="30"/>
          <w:cs/>
        </w:rPr>
        <w:t xml:space="preserve">วันที่ </w:t>
      </w:r>
      <w:r w:rsidR="003348FB" w:rsidRPr="00CF58DA">
        <w:rPr>
          <w:rFonts w:ascii="Angsana New" w:hAnsi="Angsana New"/>
          <w:sz w:val="30"/>
          <w:szCs w:val="30"/>
        </w:rPr>
        <w:t>25</w:t>
      </w:r>
      <w:r w:rsidR="003348FB" w:rsidRPr="00CF58DA">
        <w:rPr>
          <w:rFonts w:ascii="Angsana New" w:hAnsi="Angsana New" w:hint="cs"/>
          <w:sz w:val="30"/>
          <w:szCs w:val="30"/>
          <w:cs/>
        </w:rPr>
        <w:t xml:space="preserve"> </w:t>
      </w:r>
      <w:r w:rsidR="008C6CD7" w:rsidRPr="00CF58DA">
        <w:rPr>
          <w:rFonts w:ascii="Angsana New" w:hAnsi="Angsana New" w:hint="cs"/>
          <w:sz w:val="30"/>
          <w:szCs w:val="30"/>
          <w:cs/>
        </w:rPr>
        <w:t>กันยายน</w:t>
      </w:r>
      <w:r w:rsidR="003348FB" w:rsidRPr="00CF58DA">
        <w:rPr>
          <w:rFonts w:ascii="Angsana New" w:hAnsi="Angsana New" w:hint="cs"/>
          <w:sz w:val="30"/>
          <w:szCs w:val="30"/>
          <w:cs/>
        </w:rPr>
        <w:t xml:space="preserve"> </w:t>
      </w:r>
      <w:r w:rsidR="003348FB" w:rsidRPr="00CF58DA">
        <w:rPr>
          <w:rFonts w:ascii="Angsana New" w:hAnsi="Angsana New"/>
          <w:sz w:val="30"/>
          <w:szCs w:val="30"/>
        </w:rPr>
        <w:t>2568</w:t>
      </w:r>
      <w:r w:rsidR="003348FB" w:rsidRPr="00CF58DA">
        <w:rPr>
          <w:rFonts w:ascii="Angsana New" w:hAnsi="Angsana New" w:hint="cs"/>
          <w:sz w:val="30"/>
          <w:szCs w:val="30"/>
          <w:cs/>
        </w:rPr>
        <w:t xml:space="preserve"> กองทรัสต์ได้มีการต่ออายุสัญญาเช่าช่วงดังกล่าวข้างต้นออกไปอีก </w:t>
      </w:r>
      <w:r w:rsidR="003348FB" w:rsidRPr="00CF58DA">
        <w:rPr>
          <w:rFonts w:ascii="Angsana New" w:hAnsi="Angsana New"/>
          <w:sz w:val="30"/>
          <w:szCs w:val="30"/>
        </w:rPr>
        <w:t>3</w:t>
      </w:r>
      <w:r w:rsidR="003348FB" w:rsidRPr="00CF58DA">
        <w:rPr>
          <w:rFonts w:ascii="Angsana New" w:hAnsi="Angsana New" w:hint="cs"/>
          <w:sz w:val="30"/>
          <w:szCs w:val="30"/>
          <w:cs/>
        </w:rPr>
        <w:t xml:space="preserve"> ปี โดยข้อกำหนดและเงื่อนไขต่าง ๆ เหมือนกับสัญญาเช่าเดิมทุกประการ </w:t>
      </w:r>
    </w:p>
    <w:p w14:paraId="3DA488B0" w14:textId="77777777" w:rsidR="002077DA" w:rsidRPr="00CF58DA" w:rsidRDefault="002077DA" w:rsidP="00910645">
      <w:pPr>
        <w:pStyle w:val="a6"/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14:paraId="22F6F9E9" w14:textId="2ADCC608" w:rsidR="00972CDA" w:rsidRPr="00CF58DA" w:rsidRDefault="002B4D68" w:rsidP="002B4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22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องทรัสต์ได้เข้าทำสัญญาที่เกี่ยวข้องกับการลงทุนและการจัดหาผลประโยชน์ในทรัพย์สินที่จะลงทุนเพิ่มเติมครั้งที่ 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2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ได้แก่ (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1)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สัญญาเช่าอสังหาริมทรัพย์กับบริษัท ดุสิต ไทยพร็อพเพอร์ตี้ส์ จำกัด (มหาชน) (“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DTPP”) (2)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สัญญาเช่าสังหาริมทรัพย์กับ 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DTPP (3)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สัญญาเช่าช่วงทรัพย์สินกับบริษัท ดุสิต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br/>
        <w:t>แมนเนจเม้นท์ จำกัด</w:t>
      </w:r>
      <w:r w:rsidR="00C26C95"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(“</w:t>
      </w:r>
      <w:r w:rsidR="00C26C95" w:rsidRPr="00CF58DA">
        <w:rPr>
          <w:rFonts w:ascii="Angsana New" w:hAnsi="Angsana New" w:cs="Angsana New"/>
          <w:sz w:val="30"/>
          <w:szCs w:val="30"/>
          <w:lang w:val="en-US"/>
        </w:rPr>
        <w:t>DMCO</w:t>
      </w:r>
      <w:r w:rsidR="00C26C95"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”)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และ (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4)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สัญญาตกลงกระทำการกับบริษัท ดุสิตธานี จำกัด (มหาชน)</w:t>
      </w:r>
      <w:r w:rsidR="00355006"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(“</w:t>
      </w:r>
      <w:r w:rsidR="00355006" w:rsidRPr="00CF58DA">
        <w:rPr>
          <w:rFonts w:ascii="Angsana New" w:hAnsi="Angsana New" w:cs="Angsana New"/>
          <w:sz w:val="30"/>
          <w:szCs w:val="30"/>
          <w:lang w:val="en-US"/>
        </w:rPr>
        <w:t>D</w:t>
      </w:r>
      <w:r w:rsidR="00733D01" w:rsidRPr="00CF58DA">
        <w:rPr>
          <w:rFonts w:ascii="Angsana New" w:hAnsi="Angsana New" w:cs="Angsana New"/>
          <w:sz w:val="30"/>
          <w:szCs w:val="30"/>
          <w:lang w:val="en-US"/>
        </w:rPr>
        <w:t>USIT</w:t>
      </w:r>
      <w:r w:rsidR="00355006"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”)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ทั้งนี้ เมื่อวันที่ 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31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กองทรัสต์ได้รับโอนกรรมสิทธิ์ในอาคารและสิ่งปลูกสร้างเป็นจำนวนเงิน 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>3</w:t>
      </w:r>
      <w:r w:rsidRPr="00CF58DA">
        <w:rPr>
          <w:rFonts w:ascii="Angsana New" w:hAnsi="Angsana New" w:cs="Angsana New"/>
          <w:sz w:val="30"/>
          <w:szCs w:val="30"/>
          <w:lang w:val="en-US"/>
        </w:rPr>
        <w:t>7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ตามสัญญาเช่าอสังหาริมทรัพย์ดังกล่าวในโครงการส่วนขยายของโรงแรมดุสิตธานี หัวหินแล้ว</w:t>
      </w:r>
      <w:r w:rsidR="00635830" w:rsidRPr="00CF58DA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20EEB723" w14:textId="77777777" w:rsidR="00972CDA" w:rsidRPr="00CF58DA" w:rsidRDefault="00972CDA" w:rsidP="002B4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FC5B46D" w14:textId="17D21EB7" w:rsidR="002B4D68" w:rsidRPr="00CF58DA" w:rsidRDefault="00406178" w:rsidP="002B4D6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22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Pr="00CF58DA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="00635830" w:rsidRPr="00CF58DA">
        <w:rPr>
          <w:rFonts w:ascii="Angsana New" w:hAnsi="Angsana New" w:cs="Angsana New"/>
          <w:sz w:val="30"/>
          <w:szCs w:val="30"/>
          <w:cs/>
          <w:lang w:val="en-US"/>
        </w:rPr>
        <w:t>กองทรัสต์ได้นำอสังหาริมทรัพย์และสังหาริมทรัพย์ (โครงการส่วนขยายอาคารและสิ่งปลูกสร้างของโรงแรมดุสิตธานี หัวหิน) ออกให้เช่าและ/หรือเช่าช่วงกับ</w:t>
      </w:r>
      <w:r w:rsidR="00635830" w:rsidRPr="00CF58DA">
        <w:rPr>
          <w:rFonts w:ascii="Angsana New" w:hAnsi="Angsana New" w:cs="Angsana New"/>
          <w:sz w:val="30"/>
          <w:szCs w:val="30"/>
          <w:lang w:val="en-US"/>
        </w:rPr>
        <w:t xml:space="preserve"> DMCO </w:t>
      </w:r>
      <w:r w:rsidR="00635830" w:rsidRPr="00CF58DA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="00635830" w:rsidRPr="00CF58DA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="00635830" w:rsidRPr="00CF58DA">
        <w:rPr>
          <w:rFonts w:ascii="Angsana New" w:hAnsi="Angsana New" w:cs="Angsana New"/>
          <w:sz w:val="30"/>
          <w:szCs w:val="30"/>
          <w:cs/>
          <w:lang w:val="en-US"/>
        </w:rPr>
        <w:t xml:space="preserve">ปี และกองทรัสต์มีสิทธิต่ออายุสัญญาเช่าช่วงได้อีก </w:t>
      </w:r>
      <w:r w:rsidR="00635830" w:rsidRPr="00CF58DA">
        <w:rPr>
          <w:rFonts w:ascii="Angsana New" w:hAnsi="Angsana New" w:cs="Angsana New"/>
          <w:sz w:val="30"/>
          <w:szCs w:val="30"/>
          <w:lang w:val="en-US"/>
        </w:rPr>
        <w:t xml:space="preserve">6 </w:t>
      </w:r>
      <w:r w:rsidR="00635830" w:rsidRPr="00CF58DA">
        <w:rPr>
          <w:rFonts w:ascii="Angsana New" w:hAnsi="Angsana New" w:cs="Angsana New"/>
          <w:sz w:val="30"/>
          <w:szCs w:val="30"/>
          <w:cs/>
          <w:lang w:val="en-US"/>
        </w:rPr>
        <w:t xml:space="preserve">ครั้ง ครั้งละ </w:t>
      </w:r>
      <w:r w:rsidR="00635830" w:rsidRPr="00CF58DA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="00635830" w:rsidRPr="00CF58DA">
        <w:rPr>
          <w:rFonts w:ascii="Angsana New" w:hAnsi="Angsana New" w:cs="Angsana New"/>
          <w:sz w:val="30"/>
          <w:szCs w:val="30"/>
          <w:cs/>
          <w:lang w:val="en-US"/>
        </w:rPr>
        <w:t xml:space="preserve">ปี และ อีก </w:t>
      </w:r>
      <w:r w:rsidR="00635830" w:rsidRPr="00CF58DA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="00635830" w:rsidRPr="00CF58DA">
        <w:rPr>
          <w:rFonts w:ascii="Angsana New" w:hAnsi="Angsana New" w:cs="Angsana New"/>
          <w:sz w:val="30"/>
          <w:szCs w:val="30"/>
          <w:cs/>
          <w:lang w:val="en-US"/>
        </w:rPr>
        <w:t xml:space="preserve">ครั้ง จนถึงวันที่ </w:t>
      </w:r>
      <w:r w:rsidR="00635830" w:rsidRPr="00CF58DA">
        <w:rPr>
          <w:rFonts w:ascii="Angsana New" w:hAnsi="Angsana New" w:cs="Angsana New"/>
          <w:sz w:val="30"/>
          <w:szCs w:val="30"/>
          <w:lang w:val="en-US"/>
        </w:rPr>
        <w:t xml:space="preserve">23 </w:t>
      </w:r>
      <w:r w:rsidR="00635830" w:rsidRPr="00CF58DA">
        <w:rPr>
          <w:rFonts w:ascii="Angsana New" w:hAnsi="Angsana New" w:cs="Angsana New"/>
          <w:sz w:val="30"/>
          <w:szCs w:val="30"/>
          <w:cs/>
          <w:lang w:val="en-US"/>
        </w:rPr>
        <w:t xml:space="preserve">ธันวาคม </w:t>
      </w:r>
      <w:r w:rsidR="00635830" w:rsidRPr="00CF58DA">
        <w:rPr>
          <w:rFonts w:ascii="Angsana New" w:hAnsi="Angsana New" w:cs="Angsana New"/>
          <w:sz w:val="30"/>
          <w:szCs w:val="30"/>
          <w:lang w:val="en-US"/>
        </w:rPr>
        <w:t xml:space="preserve">2583 </w:t>
      </w:r>
      <w:r w:rsidR="00635830" w:rsidRPr="00CF58DA">
        <w:rPr>
          <w:rFonts w:ascii="Angsana New" w:hAnsi="Angsana New" w:cs="Angsana New"/>
          <w:sz w:val="30"/>
          <w:szCs w:val="30"/>
          <w:cs/>
          <w:lang w:val="en-US"/>
        </w:rPr>
        <w:t>โดยมีรายละเอียดค่าเช่าดังนี้</w:t>
      </w:r>
    </w:p>
    <w:p w14:paraId="6CC775F0" w14:textId="77777777" w:rsidR="003C2CDB" w:rsidRPr="00CF58DA" w:rsidRDefault="003C2CDB" w:rsidP="00C26C95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ECFECCC" w14:textId="5EEB8A5B" w:rsidR="00635830" w:rsidRPr="00CF58DA" w:rsidRDefault="00635830" w:rsidP="00635830">
      <w:pPr>
        <w:pStyle w:val="a6"/>
        <w:numPr>
          <w:ilvl w:val="0"/>
          <w:numId w:val="17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ค่าเช่าคงที่ในอัตรารวม </w:t>
      </w:r>
      <w:r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3.4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ล้านบาทต่อปี โดยแบ่งชำระเป็นรายเดือนตามจำนวนที่ระบุในสัญญา</w:t>
      </w:r>
    </w:p>
    <w:p w14:paraId="571E269C" w14:textId="6D64AADB" w:rsidR="00C26C95" w:rsidRPr="00CF58DA" w:rsidRDefault="00635830" w:rsidP="00900762">
      <w:pPr>
        <w:pStyle w:val="a6"/>
        <w:numPr>
          <w:ilvl w:val="0"/>
          <w:numId w:val="17"/>
        </w:numPr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ค่าเช่าแปรผันชำระเป็นรายไตรมาส </w:t>
      </w:r>
      <w:r w:rsidR="003730E4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คำนวณ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จากกำไรจากการดำเนินงานก่อนหักค่าใช้จ่ายทางการเงิน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ค่าเสื่อมราคาและค่าใช้จ่ายตัดบัญชีของกิจการโรงแรม ซึ่งทาง</w:t>
      </w:r>
      <w:r w:rsidR="00924069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</w:t>
      </w:r>
      <w:r w:rsidR="00924069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D</w:t>
      </w:r>
      <w:r w:rsidR="00733D01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USIT</w:t>
      </w:r>
      <w:r w:rsidR="00924069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ได้มีการรับประกันรายได้ขั้นต่ำจากการดำเนินงาน </w:t>
      </w:r>
      <w:r w:rsidR="00355006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ตาม</w:t>
      </w:r>
      <w:r w:rsidR="00924069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จำนวนที่ระบุ</w:t>
      </w:r>
      <w:r w:rsidR="00355006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ใน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สัญญาตกลงกระทำการ</w:t>
      </w:r>
    </w:p>
    <w:p w14:paraId="29AB0802" w14:textId="77777777" w:rsidR="00733D01" w:rsidRPr="00CF58DA" w:rsidRDefault="00733D01" w:rsidP="00733D01">
      <w:pPr>
        <w:pStyle w:val="a6"/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EF6C47C" w14:textId="1B327B76" w:rsidR="00733D01" w:rsidRPr="00CF58DA" w:rsidRDefault="00733D01" w:rsidP="00733D01">
      <w:pPr>
        <w:pStyle w:val="a6"/>
        <w:tabs>
          <w:tab w:val="left" w:pos="540"/>
          <w:tab w:val="left" w:pos="9605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CF58DA">
        <w:rPr>
          <w:rFonts w:ascii="Angsana New" w:hAnsi="Angsana New" w:cs="Angsana New"/>
          <w:sz w:val="30"/>
          <w:szCs w:val="30"/>
          <w:lang w:val="en-US"/>
        </w:rPr>
        <w:t xml:space="preserve">8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กรกฎาคม </w:t>
      </w:r>
      <w:r w:rsidRPr="00CF58DA"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กองทรัสต์ได้มีการต่อสัญญาเช่าช่วงของโครงการส่วนขยายข้างต้นออกไปอีก </w:t>
      </w:r>
      <w:r w:rsidRPr="00CF58DA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CF58D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F58DA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โดยข้อกำหนดและเงื่อนไขต่าง ๆ เหมือนกับส</w:t>
      </w:r>
      <w:r w:rsidR="00467E00">
        <w:rPr>
          <w:rFonts w:ascii="Angsana New" w:hAnsi="Angsana New" w:cs="Angsana New" w:hint="cs"/>
          <w:sz w:val="30"/>
          <w:szCs w:val="30"/>
          <w:cs/>
          <w:lang w:val="en-US"/>
        </w:rPr>
        <w:t>ั</w:t>
      </w:r>
      <w:r w:rsidRPr="00CF58DA">
        <w:rPr>
          <w:rFonts w:ascii="Angsana New" w:hAnsi="Angsana New" w:cs="Angsana New" w:hint="cs"/>
          <w:sz w:val="30"/>
          <w:szCs w:val="30"/>
          <w:cs/>
          <w:lang w:val="en-US"/>
        </w:rPr>
        <w:t>ญญาเช่าเดิมทุกประการ</w:t>
      </w:r>
    </w:p>
    <w:p w14:paraId="692D16AE" w14:textId="77777777" w:rsidR="00733D01" w:rsidRPr="00CF58DA" w:rsidRDefault="00733D01" w:rsidP="00054F96">
      <w:pPr>
        <w:pStyle w:val="a6"/>
        <w:ind w:left="90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269044E" w14:textId="37C583B4" w:rsidR="00A70195" w:rsidRPr="00CF58DA" w:rsidRDefault="00A70195" w:rsidP="00A70195">
      <w:pPr>
        <w:pStyle w:val="ListParagraph"/>
        <w:numPr>
          <w:ilvl w:val="0"/>
          <w:numId w:val="9"/>
        </w:numPr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lastRenderedPageBreak/>
        <w:t xml:space="preserve">ในวันที่ </w:t>
      </w:r>
      <w:r w:rsidRPr="00CF58DA">
        <w:rPr>
          <w:rFonts w:ascii="Angsana New" w:hAnsi="Angsana New"/>
          <w:sz w:val="30"/>
          <w:szCs w:val="30"/>
        </w:rPr>
        <w:t>25</w:t>
      </w:r>
      <w:r w:rsidRPr="00CF58D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CF58DA">
        <w:rPr>
          <w:rFonts w:ascii="Angsana New" w:hAnsi="Angsana New"/>
          <w:sz w:val="30"/>
          <w:szCs w:val="30"/>
        </w:rPr>
        <w:t>2562</w:t>
      </w:r>
      <w:r w:rsidRPr="00CF58DA">
        <w:rPr>
          <w:rFonts w:ascii="Angsana New" w:hAnsi="Angsana New"/>
          <w:sz w:val="30"/>
          <w:szCs w:val="30"/>
          <w:cs/>
        </w:rPr>
        <w:t xml:space="preserve"> </w:t>
      </w:r>
      <w:r w:rsidR="00992C64" w:rsidRPr="00CF58DA">
        <w:rPr>
          <w:rFonts w:ascii="Angsana New" w:hAnsi="Angsana New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กองทรัสต์ได้เข้าลงทุนใน</w:t>
      </w:r>
      <w:r w:rsidRPr="00CF58DA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มัลดีฟส์ </w:t>
      </w:r>
      <w:r w:rsidRPr="00CF58DA">
        <w:rPr>
          <w:rFonts w:ascii="Angsana New" w:hAnsi="Angsana New"/>
          <w:sz w:val="30"/>
          <w:szCs w:val="30"/>
          <w:cs/>
        </w:rPr>
        <w:t>โดยมูลค่า</w:t>
      </w:r>
      <w:r w:rsidRPr="00CF58DA">
        <w:rPr>
          <w:rFonts w:ascii="Angsana New" w:hAnsi="Angsana New" w:hint="cs"/>
          <w:sz w:val="30"/>
          <w:szCs w:val="30"/>
          <w:cs/>
        </w:rPr>
        <w:t>เงิน</w:t>
      </w:r>
      <w:r w:rsidRPr="00CF58DA">
        <w:rPr>
          <w:rFonts w:ascii="Angsana New" w:hAnsi="Angsana New"/>
          <w:sz w:val="30"/>
          <w:szCs w:val="30"/>
          <w:cs/>
        </w:rPr>
        <w:t>ลงทุน</w:t>
      </w:r>
      <w:r w:rsidRPr="00CF58DA">
        <w:rPr>
          <w:rFonts w:ascii="Angsana New" w:hAnsi="Angsana New" w:hint="cs"/>
          <w:sz w:val="30"/>
          <w:szCs w:val="30"/>
          <w:cs/>
        </w:rPr>
        <w:t>เท่ากับ</w:t>
      </w:r>
      <w:r w:rsidRPr="00CF58DA">
        <w:rPr>
          <w:rFonts w:ascii="Angsana New" w:hAnsi="Angsana New"/>
          <w:sz w:val="30"/>
          <w:szCs w:val="30"/>
          <w:cs/>
        </w:rPr>
        <w:t xml:space="preserve"> </w:t>
      </w:r>
      <w:r w:rsidRPr="00CF58DA">
        <w:rPr>
          <w:rFonts w:ascii="Angsana New" w:hAnsi="Angsana New"/>
          <w:sz w:val="30"/>
          <w:szCs w:val="30"/>
        </w:rPr>
        <w:t>76.92</w:t>
      </w:r>
      <w:r w:rsidRPr="00CF58DA">
        <w:rPr>
          <w:rFonts w:ascii="Angsana New" w:hAnsi="Angsana New"/>
          <w:sz w:val="30"/>
          <w:szCs w:val="30"/>
          <w:cs/>
        </w:rPr>
        <w:t xml:space="preserve"> </w:t>
      </w:r>
      <w:r w:rsidRPr="00CF58DA">
        <w:rPr>
          <w:rFonts w:ascii="Angsana New" w:hAnsi="Angsana New" w:hint="cs"/>
          <w:sz w:val="30"/>
          <w:szCs w:val="30"/>
          <w:cs/>
        </w:rPr>
        <w:t>ล้านดอลล่าร์สหรัฐ</w:t>
      </w:r>
      <w:r w:rsidRPr="00CF58DA">
        <w:rPr>
          <w:rFonts w:ascii="Angsana New" w:hAnsi="Angsana New"/>
          <w:sz w:val="30"/>
          <w:szCs w:val="30"/>
          <w:cs/>
        </w:rPr>
        <w:t xml:space="preserve"> </w:t>
      </w:r>
      <w:r w:rsidRPr="00CF58DA">
        <w:rPr>
          <w:rFonts w:ascii="Angsana New" w:hAnsi="Angsana New" w:hint="cs"/>
          <w:sz w:val="30"/>
          <w:szCs w:val="30"/>
          <w:cs/>
        </w:rPr>
        <w:t xml:space="preserve">ทั้งนี้รายละเอียดทรัพย์สินโครงการโรงแรมดุสิตธานี มัลดีฟส์ </w:t>
      </w:r>
      <w:r w:rsidRPr="00CF58DA">
        <w:rPr>
          <w:rFonts w:ascii="Angsana New" w:hAnsi="Angsana New"/>
          <w:sz w:val="30"/>
          <w:szCs w:val="30"/>
          <w:cs/>
        </w:rPr>
        <w:t>ประกอบด้วย</w:t>
      </w:r>
    </w:p>
    <w:p w14:paraId="6A692E22" w14:textId="77777777" w:rsidR="00A62038" w:rsidRPr="00CF58DA" w:rsidRDefault="00A62038" w:rsidP="00DB701F">
      <w:pPr>
        <w:pStyle w:val="a6"/>
        <w:ind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14:paraId="618B42E1" w14:textId="33B8FBB2" w:rsidR="00A70195" w:rsidRPr="00CF58DA" w:rsidRDefault="00CD3BE6" w:rsidP="00CD3BE6">
      <w:pPr>
        <w:pStyle w:val="a6"/>
        <w:ind w:left="1170" w:right="0" w:hanging="27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(</w:t>
      </w:r>
      <w:r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</w:t>
      </w:r>
      <w:r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)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เกาะ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Mudhdhoo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ในหมู่เกาะ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Baa Atoll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ในสาธารณรัฐมัลดีฟส์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ที่เป็นที่ตั้งของโรงแรมดุสิตธานี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มัลดีฟส์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โดยเป็นที่ดินที่ได้รับสิทธิการเช่าจากรัฐบาลของสาธารณรัฐมัลดีฟส์ ระยะเวลาประมาณ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40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ปี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เนื้อที่รวมประมาณ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166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ไร่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2</w:t>
      </w:r>
      <w:r w:rsidR="00A70195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งาน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60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ตารางวา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รวมถึงส่วนควบของเกาะดังกล่าว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สำหรับสิทธิการเช่าที่ดินบนเกาะ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Mudhdhoo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 บริษัท ดุสิต มัลดีฟส์ อินเวสเม้นท์ จำกัดจะเป็นผู้รับภาระค่าเช่าจ่ายให้แก่รัฐบาลของสาธารณรัฐมัลดีฟส์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จำนวน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1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ล้านดอลลาร์สหรัฐต่อปี</w:t>
      </w:r>
      <w:r w:rsidR="00A70195" w:rsidRPr="00CF58DA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จนครบกำหนดในเดือนกันยายน </w:t>
      </w:r>
      <w:r w:rsidR="00A70195" w:rsidRPr="00CF58DA">
        <w:rPr>
          <w:rFonts w:ascii="Angsana New" w:hAnsi="Angsana New" w:cs="Angsana New"/>
          <w:spacing w:val="4"/>
          <w:sz w:val="30"/>
          <w:szCs w:val="30"/>
          <w:lang w:val="en-US"/>
        </w:rPr>
        <w:t>2602</w:t>
      </w:r>
    </w:p>
    <w:p w14:paraId="36918F2D" w14:textId="77777777" w:rsidR="00A70195" w:rsidRPr="00CF58DA" w:rsidRDefault="00A70195" w:rsidP="00DB701F">
      <w:pPr>
        <w:ind w:left="454"/>
        <w:jc w:val="thaiDistribute"/>
        <w:rPr>
          <w:rFonts w:ascii="Angsana New" w:eastAsia="Cordia New" w:hAnsi="Angsana New"/>
          <w:spacing w:val="4"/>
          <w:sz w:val="30"/>
          <w:szCs w:val="30"/>
          <w:lang w:eastAsia="th-TH"/>
        </w:rPr>
      </w:pPr>
    </w:p>
    <w:p w14:paraId="092E783C" w14:textId="7338FDB7" w:rsidR="00A70195" w:rsidRPr="00CF58DA" w:rsidRDefault="00CD3BE6" w:rsidP="00CD3BE6">
      <w:pPr>
        <w:tabs>
          <w:tab w:val="clear" w:pos="454"/>
          <w:tab w:val="clear" w:pos="680"/>
          <w:tab w:val="left" w:pos="990"/>
          <w:tab w:val="left" w:pos="1080"/>
        </w:tabs>
        <w:ind w:left="1170" w:hanging="270"/>
        <w:jc w:val="thaiDistribute"/>
        <w:rPr>
          <w:rFonts w:ascii="Angsana New" w:eastAsia="Cordia New" w:hAnsi="Angsana New"/>
          <w:spacing w:val="4"/>
          <w:sz w:val="30"/>
          <w:szCs w:val="30"/>
          <w:lang w:eastAsia="th-TH"/>
        </w:rPr>
      </w:pPr>
      <w:r w:rsidRPr="00CF58DA">
        <w:rPr>
          <w:rFonts w:ascii="Angsana New" w:eastAsia="Cordia New" w:hAnsi="Angsana New"/>
          <w:spacing w:val="4"/>
          <w:sz w:val="30"/>
          <w:szCs w:val="30"/>
          <w:lang w:eastAsia="th-TH"/>
        </w:rPr>
        <w:t>(</w:t>
      </w:r>
      <w:r w:rsidRPr="00CF58DA">
        <w:rPr>
          <w:rFonts w:ascii="Angsana New" w:eastAsia="Cordia New" w:hAnsi="Angsana New" w:hint="cs"/>
          <w:spacing w:val="4"/>
          <w:sz w:val="30"/>
          <w:szCs w:val="30"/>
          <w:cs/>
          <w:lang w:eastAsia="th-TH"/>
        </w:rPr>
        <w:t>ข</w:t>
      </w:r>
      <w:r w:rsidRPr="00CF58DA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) 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อาคารและสิ่งปลูกสร้างใด</w:t>
      </w:r>
      <w:r w:rsidR="00A24CE8" w:rsidRPr="00CF58DA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ๆ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รวมถึงแต่ไม่จำกัดเพียงอาคารที่พักแบบวิลล่า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จำนวน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95 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หลังพร้อมทั้งสาธารณูปโภค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งานระบบ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และสิ่งอำนวยความสะดวกต่าง</w:t>
      </w:r>
      <w:r w:rsidR="007D14E6" w:rsidRPr="00CF58DA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cs/>
          <w:lang w:eastAsia="th-TH"/>
        </w:rPr>
        <w:t>ๆ</w:t>
      </w:r>
      <w:r w:rsidR="00A70195" w:rsidRPr="00CF58DA">
        <w:rPr>
          <w:rFonts w:ascii="Angsana New" w:eastAsia="Cordia New" w:hAnsi="Angsana New"/>
          <w:spacing w:val="4"/>
          <w:sz w:val="30"/>
          <w:szCs w:val="30"/>
          <w:lang w:eastAsia="th-TH"/>
        </w:rPr>
        <w:t xml:space="preserve"> </w:t>
      </w:r>
    </w:p>
    <w:p w14:paraId="56C742D4" w14:textId="77777777" w:rsidR="00A70195" w:rsidRPr="00CF58DA" w:rsidRDefault="00A70195" w:rsidP="00A70195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16F8303E" w14:textId="240FEEE6" w:rsidR="00A70195" w:rsidRPr="00CF58DA" w:rsidRDefault="00454CEA" w:rsidP="002077DA">
      <w:pPr>
        <w:tabs>
          <w:tab w:val="clear" w:pos="227"/>
          <w:tab w:val="left" w:pos="1080"/>
        </w:tabs>
        <w:ind w:left="1170" w:hanging="27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</w:rPr>
        <w:t>(</w:t>
      </w:r>
      <w:r w:rsidRPr="00CF58DA">
        <w:rPr>
          <w:rFonts w:ascii="Angsana New" w:hAnsi="Angsana New" w:hint="cs"/>
          <w:sz w:val="30"/>
          <w:szCs w:val="30"/>
          <w:cs/>
        </w:rPr>
        <w:t>ค</w:t>
      </w:r>
      <w:r w:rsidRPr="00CF58DA">
        <w:rPr>
          <w:rFonts w:ascii="Angsana New" w:hAnsi="Angsana New"/>
          <w:sz w:val="30"/>
          <w:szCs w:val="30"/>
        </w:rPr>
        <w:t xml:space="preserve">) </w:t>
      </w:r>
      <w:r w:rsidR="00A70195" w:rsidRPr="00CF58DA">
        <w:rPr>
          <w:rFonts w:ascii="Angsana New" w:hAnsi="Angsana New"/>
          <w:sz w:val="30"/>
          <w:szCs w:val="30"/>
          <w:cs/>
        </w:rPr>
        <w:t>เฟอร์นิเจอร์</w:t>
      </w:r>
      <w:r w:rsidR="00A70195" w:rsidRPr="00CF58DA">
        <w:rPr>
          <w:rFonts w:ascii="Angsana New" w:hAnsi="Angsana New"/>
          <w:sz w:val="30"/>
          <w:szCs w:val="30"/>
        </w:rPr>
        <w:t xml:space="preserve"> </w:t>
      </w:r>
      <w:r w:rsidR="00A70195" w:rsidRPr="00CF58DA">
        <w:rPr>
          <w:rFonts w:ascii="Angsana New" w:hAnsi="Angsana New"/>
          <w:sz w:val="30"/>
          <w:szCs w:val="30"/>
          <w:cs/>
        </w:rPr>
        <w:t>เครื่องมือ</w:t>
      </w:r>
      <w:r w:rsidR="00A70195" w:rsidRPr="00CF58DA">
        <w:rPr>
          <w:rFonts w:ascii="Angsana New" w:hAnsi="Angsana New"/>
          <w:sz w:val="30"/>
          <w:szCs w:val="30"/>
        </w:rPr>
        <w:t xml:space="preserve"> </w:t>
      </w:r>
      <w:r w:rsidR="00A70195" w:rsidRPr="00CF58DA">
        <w:rPr>
          <w:rFonts w:ascii="Angsana New" w:hAnsi="Angsana New"/>
          <w:sz w:val="30"/>
          <w:szCs w:val="30"/>
          <w:cs/>
        </w:rPr>
        <w:t>และอุปกรณ์อำนวยความสะดวกต่าง</w:t>
      </w:r>
      <w:r w:rsidR="007D14E6" w:rsidRPr="00CF58DA">
        <w:rPr>
          <w:rFonts w:ascii="Angsana New" w:hAnsi="Angsana New"/>
          <w:sz w:val="30"/>
          <w:szCs w:val="30"/>
        </w:rPr>
        <w:t xml:space="preserve"> </w:t>
      </w:r>
      <w:r w:rsidR="00A70195" w:rsidRPr="00CF58DA">
        <w:rPr>
          <w:rFonts w:ascii="Angsana New" w:hAnsi="Angsana New"/>
          <w:sz w:val="30"/>
          <w:szCs w:val="30"/>
          <w:cs/>
        </w:rPr>
        <w:t>ๆ</w:t>
      </w:r>
      <w:r w:rsidR="00A70195" w:rsidRPr="00CF58DA">
        <w:rPr>
          <w:rFonts w:ascii="Angsana New" w:hAnsi="Angsana New"/>
          <w:sz w:val="30"/>
          <w:szCs w:val="30"/>
        </w:rPr>
        <w:t xml:space="preserve"> </w:t>
      </w:r>
      <w:r w:rsidR="00A70195" w:rsidRPr="00CF58DA">
        <w:rPr>
          <w:rFonts w:ascii="Angsana New" w:hAnsi="Angsana New"/>
          <w:sz w:val="30"/>
          <w:szCs w:val="30"/>
          <w:cs/>
        </w:rPr>
        <w:t>และทรัพย์สินอื่น</w:t>
      </w:r>
      <w:r w:rsidR="007D14E6" w:rsidRPr="00CF58DA">
        <w:rPr>
          <w:rFonts w:ascii="Angsana New" w:hAnsi="Angsana New"/>
          <w:sz w:val="30"/>
          <w:szCs w:val="30"/>
        </w:rPr>
        <w:t xml:space="preserve"> </w:t>
      </w:r>
      <w:r w:rsidR="00A70195" w:rsidRPr="00CF58DA">
        <w:rPr>
          <w:rFonts w:ascii="Angsana New" w:hAnsi="Angsana New"/>
          <w:sz w:val="30"/>
          <w:szCs w:val="30"/>
          <w:cs/>
        </w:rPr>
        <w:t>ๆ</w:t>
      </w:r>
      <w:r w:rsidR="004F2145" w:rsidRPr="00CF58DA">
        <w:rPr>
          <w:rFonts w:ascii="Angsana New" w:hAnsi="Angsana New"/>
          <w:sz w:val="30"/>
          <w:szCs w:val="30"/>
        </w:rPr>
        <w:t xml:space="preserve"> </w:t>
      </w:r>
      <w:r w:rsidR="00A70195" w:rsidRPr="00CF58DA">
        <w:rPr>
          <w:rFonts w:ascii="Angsana New" w:hAnsi="Angsana New"/>
          <w:sz w:val="30"/>
          <w:szCs w:val="30"/>
          <w:cs/>
        </w:rPr>
        <w:t>ที่เกี่ยวเนื่องซึ่งได้ใช้ในการดำเนินกิจการโรงแรมดุสิตธานี</w:t>
      </w:r>
      <w:r w:rsidR="00A70195" w:rsidRPr="00CF58DA">
        <w:rPr>
          <w:rFonts w:ascii="Angsana New" w:hAnsi="Angsana New" w:hint="cs"/>
          <w:sz w:val="30"/>
          <w:szCs w:val="30"/>
          <w:cs/>
        </w:rPr>
        <w:t xml:space="preserve"> </w:t>
      </w:r>
      <w:r w:rsidR="00A70195" w:rsidRPr="00CF58DA">
        <w:rPr>
          <w:rFonts w:ascii="Angsana New" w:hAnsi="Angsana New"/>
          <w:sz w:val="30"/>
          <w:szCs w:val="30"/>
          <w:cs/>
        </w:rPr>
        <w:t>มัลดีฟส์</w:t>
      </w:r>
      <w:r w:rsidR="00A70195" w:rsidRPr="00CF58DA">
        <w:rPr>
          <w:rFonts w:ascii="Angsana New" w:hAnsi="Angsana New"/>
          <w:sz w:val="30"/>
          <w:szCs w:val="30"/>
        </w:rPr>
        <w:t xml:space="preserve"> </w:t>
      </w:r>
    </w:p>
    <w:p w14:paraId="56D3A540" w14:textId="77777777" w:rsidR="00DA477C" w:rsidRPr="00CF58DA" w:rsidRDefault="00DA477C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5F6887" w14:textId="5D1702CF" w:rsidR="00A70195" w:rsidRPr="00CF58DA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="Angsana New" w:hAnsi="Angsana New"/>
          <w:sz w:val="30"/>
          <w:szCs w:val="30"/>
          <w:cs/>
        </w:rPr>
        <w:t>กองทรัสต์</w:t>
      </w:r>
      <w:r w:rsidRPr="00CF58DA">
        <w:rPr>
          <w:rFonts w:ascii="Angsana New" w:hAnsi="Angsana New" w:hint="cs"/>
          <w:sz w:val="30"/>
          <w:szCs w:val="30"/>
          <w:cs/>
        </w:rPr>
        <w:t xml:space="preserve">เข้าลงทุนในโครงการดังกล่าวข้างต้นผ่าน </w:t>
      </w:r>
      <w:r w:rsidRPr="00CF58DA">
        <w:rPr>
          <w:rFonts w:ascii="Angsana New" w:hAnsi="Angsana New"/>
          <w:sz w:val="30"/>
          <w:szCs w:val="30"/>
        </w:rPr>
        <w:t xml:space="preserve">(1) </w:t>
      </w:r>
      <w:r w:rsidRPr="00CF58DA">
        <w:rPr>
          <w:rFonts w:ascii="Angsana New" w:hAnsi="Angsana New" w:hint="cs"/>
          <w:sz w:val="30"/>
          <w:szCs w:val="30"/>
          <w:cs/>
        </w:rPr>
        <w:t xml:space="preserve">การถือหุ้นทางอ้อมในบริษัท ดุสิต มัลดีฟส์ </w:t>
      </w:r>
      <w:r w:rsidR="007D14E6" w:rsidRPr="00CF58DA">
        <w:rPr>
          <w:rFonts w:ascii="Angsana New" w:hAnsi="Angsana New"/>
          <w:sz w:val="30"/>
          <w:szCs w:val="30"/>
        </w:rPr>
        <w:br/>
      </w:r>
      <w:r w:rsidRPr="00CF58DA">
        <w:rPr>
          <w:rFonts w:ascii="Angsana New" w:hAnsi="Angsana New" w:hint="cs"/>
          <w:sz w:val="30"/>
          <w:szCs w:val="30"/>
          <w:cs/>
        </w:rPr>
        <w:t xml:space="preserve">อินเวสเม้นท์ จำกัด ซึ่งเป็นบริษัทที่ถือครองกรรมสิทธิ์ และสิทธิการเช่าในทรัพย์สินโครงการโรงแรมดุสิตธานี </w:t>
      </w:r>
      <w:r w:rsidR="001A75AE" w:rsidRPr="00CF58DA">
        <w:rPr>
          <w:rFonts w:ascii="Angsana New" w:hAnsi="Angsana New"/>
          <w:sz w:val="30"/>
          <w:szCs w:val="30"/>
        </w:rPr>
        <w:br/>
      </w:r>
      <w:r w:rsidRPr="00CF58DA">
        <w:rPr>
          <w:rFonts w:ascii="Angsana New" w:hAnsi="Angsana New" w:hint="cs"/>
          <w:sz w:val="30"/>
          <w:szCs w:val="30"/>
          <w:cs/>
        </w:rPr>
        <w:t xml:space="preserve">มัลดีฟส์ และ </w:t>
      </w:r>
      <w:r w:rsidRPr="00CF58DA">
        <w:rPr>
          <w:rFonts w:ascii="Angsana New" w:hAnsi="Angsana New"/>
          <w:sz w:val="30"/>
          <w:szCs w:val="30"/>
        </w:rPr>
        <w:t xml:space="preserve">(2) </w:t>
      </w:r>
      <w:r w:rsidRPr="00CF58DA">
        <w:rPr>
          <w:rFonts w:ascii="Angsana New" w:hAnsi="Angsana New" w:hint="cs"/>
          <w:sz w:val="30"/>
          <w:szCs w:val="30"/>
          <w:cs/>
        </w:rPr>
        <w:t>ให้เงินกู้ยืม</w:t>
      </w:r>
      <w:r w:rsidRPr="00CF58DA">
        <w:rPr>
          <w:rFonts w:ascii="Angsana New" w:hAnsi="Angsana New"/>
          <w:sz w:val="30"/>
          <w:szCs w:val="30"/>
          <w:cs/>
        </w:rPr>
        <w:t xml:space="preserve">แก่บริษัท ดุสิต มัลดีฟส์ อินเวสเม้นท์ จำกัดเพื่อให้ได้มาซึ่งทรัพย์สินดังกล่าว โดยมีอัตราดอกเบี้ยและเงื่อนไขการชำระดอกเบี้ยเงินกู้ตามที่ระบุในสัญญา </w:t>
      </w:r>
    </w:p>
    <w:p w14:paraId="1C5AB38B" w14:textId="77777777" w:rsidR="005D074E" w:rsidRPr="00CF58DA" w:rsidRDefault="005D074E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E3B8DB" w14:textId="29517A67" w:rsidR="00A70195" w:rsidRPr="00CF58DA" w:rsidRDefault="003542E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 w:hint="cs"/>
          <w:sz w:val="30"/>
          <w:szCs w:val="30"/>
          <w:cs/>
        </w:rPr>
        <w:t>และใน</w:t>
      </w:r>
      <w:r w:rsidR="00A70195" w:rsidRPr="00CF58DA">
        <w:rPr>
          <w:rFonts w:ascii="Angsana New" w:hAnsi="Angsana New"/>
          <w:sz w:val="30"/>
          <w:szCs w:val="30"/>
          <w:cs/>
        </w:rPr>
        <w:t xml:space="preserve">วันที่ </w:t>
      </w:r>
      <w:r w:rsidR="00A70195" w:rsidRPr="00CF58DA">
        <w:rPr>
          <w:rFonts w:ascii="Angsana New" w:hAnsi="Angsana New"/>
          <w:sz w:val="30"/>
          <w:szCs w:val="30"/>
        </w:rPr>
        <w:t>25</w:t>
      </w:r>
      <w:r w:rsidR="00A70195" w:rsidRPr="00CF58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70195" w:rsidRPr="00CF58DA">
        <w:rPr>
          <w:rFonts w:ascii="Angsana New" w:hAnsi="Angsana New"/>
          <w:sz w:val="30"/>
          <w:szCs w:val="30"/>
        </w:rPr>
        <w:t>2562</w:t>
      </w:r>
      <w:r w:rsidR="00A70195" w:rsidRPr="00CF58DA">
        <w:rPr>
          <w:rFonts w:ascii="Angsana New" w:hAnsi="Angsana New"/>
          <w:sz w:val="30"/>
          <w:szCs w:val="30"/>
          <w:cs/>
        </w:rPr>
        <w:t xml:space="preserve"> บริษัท ดุสิต มัลดีฟส์ แมนเนจเม้นท์ จำกัด ได้ทำสัญญาเช่าช่วงที่ดินและเช่าทรัพย์สินของโครงการโรงแรมดุสิตธานี มัลดีฟส์ จากบริษัท ดุสิต มัลดีฟส์ อินเวสเม้นท์ </w:t>
      </w:r>
      <w:r w:rsidR="00A70195" w:rsidRPr="00CF58DA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A70195" w:rsidRPr="00CF58DA">
        <w:rPr>
          <w:rFonts w:ascii="Angsana New" w:hAnsi="Angsana New"/>
          <w:sz w:val="30"/>
          <w:szCs w:val="30"/>
          <w:cs/>
        </w:rPr>
        <w:t xml:space="preserve">มีระยะเวลาการเช่า </w:t>
      </w:r>
      <w:r w:rsidR="00A70195" w:rsidRPr="00CF58DA">
        <w:rPr>
          <w:rFonts w:ascii="Angsana New" w:hAnsi="Angsana New"/>
          <w:sz w:val="30"/>
          <w:szCs w:val="30"/>
        </w:rPr>
        <w:t xml:space="preserve">21 </w:t>
      </w:r>
      <w:r w:rsidR="00A70195" w:rsidRPr="00CF58DA">
        <w:rPr>
          <w:rFonts w:ascii="Angsana New" w:hAnsi="Angsana New"/>
          <w:sz w:val="30"/>
          <w:szCs w:val="30"/>
          <w:cs/>
        </w:rPr>
        <w:t>ปี ค่าเช่าจะเป็นอัตราและวิธีการคำนวณตามที่ระบุใน</w:t>
      </w:r>
      <w:r w:rsidR="00A70195" w:rsidRPr="00CF58DA">
        <w:rPr>
          <w:rFonts w:ascii="Angsana New" w:hAnsi="Angsana New" w:hint="cs"/>
          <w:sz w:val="30"/>
          <w:szCs w:val="30"/>
          <w:cs/>
        </w:rPr>
        <w:t>สัญญา</w:t>
      </w:r>
      <w:r w:rsidR="00A70195" w:rsidRPr="00CF58DA">
        <w:rPr>
          <w:rFonts w:ascii="Angsana New" w:hAnsi="Angsana New"/>
          <w:sz w:val="30"/>
          <w:szCs w:val="30"/>
        </w:rPr>
        <w:t xml:space="preserve"> </w:t>
      </w:r>
      <w:r w:rsidR="00A70195" w:rsidRPr="00CF58DA">
        <w:rPr>
          <w:rFonts w:ascii="Angsana New" w:hAnsi="Angsana New"/>
          <w:sz w:val="30"/>
          <w:szCs w:val="30"/>
          <w:cs/>
        </w:rPr>
        <w:t>โดยจะมีการทบทวนค่าเช่าคงที่ขั้นต้นทุก</w:t>
      </w:r>
      <w:r w:rsidR="000F2152" w:rsidRPr="00CF58DA">
        <w:rPr>
          <w:rFonts w:ascii="Angsana New" w:hAnsi="Angsana New"/>
          <w:sz w:val="30"/>
          <w:szCs w:val="30"/>
        </w:rPr>
        <w:t xml:space="preserve"> </w:t>
      </w:r>
      <w:r w:rsidR="00A70195" w:rsidRPr="00CF58DA">
        <w:rPr>
          <w:rFonts w:ascii="Angsana New" w:hAnsi="Angsana New"/>
          <w:sz w:val="30"/>
          <w:szCs w:val="30"/>
          <w:cs/>
        </w:rPr>
        <w:t>ๆ</w:t>
      </w:r>
      <w:r w:rsidR="00A70195" w:rsidRPr="00CF58DA">
        <w:rPr>
          <w:rFonts w:ascii="Angsana New" w:hAnsi="Angsana New"/>
          <w:sz w:val="30"/>
          <w:szCs w:val="30"/>
        </w:rPr>
        <w:t xml:space="preserve"> 3 </w:t>
      </w:r>
      <w:r w:rsidR="00A70195" w:rsidRPr="00CF58DA">
        <w:rPr>
          <w:rFonts w:ascii="Angsana New" w:hAnsi="Angsana New"/>
          <w:sz w:val="30"/>
          <w:szCs w:val="30"/>
          <w:cs/>
        </w:rPr>
        <w:t xml:space="preserve">ปี </w:t>
      </w:r>
    </w:p>
    <w:p w14:paraId="113782CD" w14:textId="71A11A07" w:rsidR="00A70195" w:rsidRPr="00CF58DA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E78B5C" w14:textId="4D192986" w:rsidR="00313B8B" w:rsidRPr="00CF58DA" w:rsidRDefault="00A70195" w:rsidP="00B623C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>ทั้งนี้ ที่ดินและสิ่งปลูกสร้างของ</w:t>
      </w:r>
      <w:r w:rsidR="00800F36" w:rsidRPr="00CF58DA">
        <w:rPr>
          <w:rFonts w:asciiTheme="majorBidi" w:hAnsiTheme="majorBidi" w:cstheme="majorBidi" w:hint="cs"/>
          <w:sz w:val="30"/>
          <w:szCs w:val="30"/>
          <w:cs/>
        </w:rPr>
        <w:t>โครงการ</w:t>
      </w:r>
      <w:r w:rsidRPr="00CF58DA">
        <w:rPr>
          <w:rFonts w:asciiTheme="majorBidi" w:hAnsiTheme="majorBidi" w:cstheme="majorBidi"/>
          <w:sz w:val="30"/>
          <w:szCs w:val="30"/>
          <w:cs/>
        </w:rPr>
        <w:t>โรงแรมดุสิตธานี ลากูน่า ภูเก็ต ได้จดจำนองเป็น</w:t>
      </w:r>
      <w:r w:rsidR="00037BAB" w:rsidRPr="00CF58DA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ประกันเงินกู้ยืมกับสถาบันการเงินตามที่กล่าวในหมายเหตุข้อ </w:t>
      </w:r>
      <w:r w:rsidR="00A62038" w:rsidRPr="00CF58DA">
        <w:rPr>
          <w:rFonts w:asciiTheme="majorBidi" w:hAnsiTheme="majorBidi" w:cstheme="majorBidi"/>
          <w:sz w:val="30"/>
          <w:szCs w:val="30"/>
        </w:rPr>
        <w:t>8</w:t>
      </w:r>
      <w:r w:rsidRPr="00CF58DA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</w:p>
    <w:p w14:paraId="5AB4E662" w14:textId="77777777" w:rsidR="00D97ED0" w:rsidRPr="00CF58DA" w:rsidRDefault="00D97ED0" w:rsidP="00037BAB">
      <w:pPr>
        <w:pStyle w:val="ListParagraph"/>
        <w:tabs>
          <w:tab w:val="clear" w:pos="227"/>
          <w:tab w:val="clear" w:pos="454"/>
          <w:tab w:val="clear" w:pos="680"/>
          <w:tab w:val="left" w:pos="720"/>
          <w:tab w:val="left" w:pos="9605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C13C60" w14:textId="77777777" w:rsidR="00A62038" w:rsidRPr="00CF58DA" w:rsidRDefault="00A62038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F10911" w14:textId="77777777" w:rsidR="00A62038" w:rsidRPr="00CF58DA" w:rsidRDefault="00A62038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62C881" w14:textId="77777777" w:rsidR="00A62038" w:rsidRPr="00CF58DA" w:rsidRDefault="00A62038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992372" w14:textId="77777777" w:rsidR="00A62038" w:rsidRPr="00CF58DA" w:rsidRDefault="00A62038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99FAF9" w14:textId="388829B5" w:rsidR="00A70195" w:rsidRPr="00CF58DA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lastRenderedPageBreak/>
        <w:t>รายการเปลี่ยนแปลงของเงินลงทุนในอสังหาริมทรัพย์ มีรายละเอียดดังนี้</w:t>
      </w:r>
    </w:p>
    <w:p w14:paraId="7CC4E8F3" w14:textId="77777777" w:rsidR="0072022F" w:rsidRPr="00CF58DA" w:rsidRDefault="0072022F" w:rsidP="00DB701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8"/>
        <w:gridCol w:w="265"/>
        <w:gridCol w:w="1444"/>
        <w:gridCol w:w="265"/>
        <w:gridCol w:w="1474"/>
      </w:tblGrid>
      <w:tr w:rsidR="00A70195" w:rsidRPr="00CF58DA" w14:paraId="4DD6FE5E" w14:textId="77777777" w:rsidTr="007D3F5A">
        <w:trPr>
          <w:trHeight w:val="144"/>
          <w:tblHeader/>
        </w:trPr>
        <w:tc>
          <w:tcPr>
            <w:tcW w:w="4590" w:type="dxa"/>
          </w:tcPr>
          <w:p w14:paraId="04616B30" w14:textId="77777777" w:rsidR="00A70195" w:rsidRPr="00CF58DA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center"/>
          </w:tcPr>
          <w:p w14:paraId="2859BC1F" w14:textId="77777777" w:rsidR="00A70195" w:rsidRPr="00CF58DA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592C722" w14:textId="77777777" w:rsidR="00A70195" w:rsidRPr="00CF58DA" w:rsidRDefault="00A70195" w:rsidP="00157C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14:paraId="3AEE1CF9" w14:textId="77ADDE13" w:rsidR="00A70195" w:rsidRPr="00CF58DA" w:rsidRDefault="00504290" w:rsidP="00157C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5" w:type="dxa"/>
            <w:vAlign w:val="center"/>
          </w:tcPr>
          <w:p w14:paraId="5BDA4A15" w14:textId="77777777" w:rsidR="00A70195" w:rsidRPr="00CF58DA" w:rsidRDefault="00A70195" w:rsidP="00157C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6058E85C" w14:textId="414C76BA" w:rsidR="00A70195" w:rsidRPr="00CF58DA" w:rsidRDefault="00504290" w:rsidP="00157C34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70195" w:rsidRPr="00CF58DA" w14:paraId="4A7F9B2D" w14:textId="77777777" w:rsidTr="007D3F5A">
        <w:trPr>
          <w:trHeight w:val="144"/>
          <w:tblHeader/>
        </w:trPr>
        <w:tc>
          <w:tcPr>
            <w:tcW w:w="4590" w:type="dxa"/>
          </w:tcPr>
          <w:p w14:paraId="4BE93A08" w14:textId="77777777" w:rsidR="00A70195" w:rsidRPr="00CF58DA" w:rsidDel="008A5E13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8" w:type="dxa"/>
          </w:tcPr>
          <w:p w14:paraId="4D643599" w14:textId="77777777" w:rsidR="00A70195" w:rsidRPr="00CF58DA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8690F9E" w14:textId="77777777" w:rsidR="00A70195" w:rsidRPr="00CF58DA" w:rsidRDefault="00A70195" w:rsidP="00157C3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3" w:type="dxa"/>
            <w:gridSpan w:val="3"/>
          </w:tcPr>
          <w:p w14:paraId="1188DC7E" w14:textId="77777777" w:rsidR="00A70195" w:rsidRPr="00CF58DA" w:rsidDel="008A5E13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C442F" w:rsidRPr="00CF58DA" w14:paraId="22783F20" w14:textId="77777777" w:rsidTr="0034200F">
        <w:trPr>
          <w:trHeight w:val="144"/>
        </w:trPr>
        <w:tc>
          <w:tcPr>
            <w:tcW w:w="4590" w:type="dxa"/>
          </w:tcPr>
          <w:p w14:paraId="1C70D92D" w14:textId="77777777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F5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F58DA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38" w:type="dxa"/>
          </w:tcPr>
          <w:p w14:paraId="3048664B" w14:textId="77777777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4892801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7CD0A99E" w14:textId="3C379024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7,629,770</w:t>
            </w:r>
          </w:p>
        </w:tc>
        <w:tc>
          <w:tcPr>
            <w:tcW w:w="265" w:type="dxa"/>
          </w:tcPr>
          <w:p w14:paraId="6C080AE1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0B965CF1" w14:textId="20FF46FF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7,272,686</w:t>
            </w:r>
          </w:p>
        </w:tc>
      </w:tr>
      <w:tr w:rsidR="002C442F" w:rsidRPr="00CF58DA" w14:paraId="277A1933" w14:textId="77777777" w:rsidTr="0034200F">
        <w:trPr>
          <w:trHeight w:val="144"/>
        </w:trPr>
        <w:tc>
          <w:tcPr>
            <w:tcW w:w="4590" w:type="dxa"/>
          </w:tcPr>
          <w:p w14:paraId="7A1A8397" w14:textId="43F72321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/ 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038" w:type="dxa"/>
          </w:tcPr>
          <w:p w14:paraId="6637374E" w14:textId="77777777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F51AA7D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B06609E" w14:textId="4A95860D" w:rsidR="002C442F" w:rsidRPr="00CF58DA" w:rsidRDefault="00271C8A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180,548</w:t>
            </w:r>
          </w:p>
        </w:tc>
        <w:tc>
          <w:tcPr>
            <w:tcW w:w="265" w:type="dxa"/>
          </w:tcPr>
          <w:p w14:paraId="2EB553C2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D5B0274" w14:textId="28E02EBD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163,475</w:t>
            </w:r>
          </w:p>
        </w:tc>
      </w:tr>
      <w:tr w:rsidR="002C442F" w:rsidRPr="00CF58DA" w14:paraId="549DC03E" w14:textId="77777777" w:rsidTr="0034200F">
        <w:trPr>
          <w:trHeight w:val="144"/>
        </w:trPr>
        <w:tc>
          <w:tcPr>
            <w:tcW w:w="4590" w:type="dxa"/>
          </w:tcPr>
          <w:p w14:paraId="182AD12F" w14:textId="2F6663A1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ในระหว่าง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038" w:type="dxa"/>
          </w:tcPr>
          <w:p w14:paraId="3DA7C57A" w14:textId="77777777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84FA525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527F75C0" w14:textId="2F3353ED" w:rsidR="002C442F" w:rsidRPr="00CF58DA" w:rsidRDefault="00271C8A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(7,401)</w:t>
            </w:r>
          </w:p>
        </w:tc>
        <w:tc>
          <w:tcPr>
            <w:tcW w:w="265" w:type="dxa"/>
          </w:tcPr>
          <w:p w14:paraId="7ED52382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1C02D7C" w14:textId="7D304CDD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(11,899)</w:t>
            </w:r>
          </w:p>
        </w:tc>
      </w:tr>
      <w:tr w:rsidR="002C442F" w:rsidRPr="00CF58DA" w14:paraId="5FD1B9DE" w14:textId="77777777" w:rsidTr="0034200F">
        <w:trPr>
          <w:trHeight w:val="144"/>
        </w:trPr>
        <w:tc>
          <w:tcPr>
            <w:tcW w:w="4590" w:type="dxa"/>
          </w:tcPr>
          <w:p w14:paraId="42E4EE54" w14:textId="76943407" w:rsidR="002C442F" w:rsidRPr="00CF58DA" w:rsidRDefault="002C442F" w:rsidP="002C442F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38" w:type="dxa"/>
          </w:tcPr>
          <w:p w14:paraId="6397E441" w14:textId="77777777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51C865A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425B0462" w14:textId="40BB8A03" w:rsidR="002C442F" w:rsidRPr="00CF58DA" w:rsidRDefault="00271C8A" w:rsidP="00271C8A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(37,960)</w:t>
            </w:r>
          </w:p>
        </w:tc>
        <w:tc>
          <w:tcPr>
            <w:tcW w:w="265" w:type="dxa"/>
          </w:tcPr>
          <w:p w14:paraId="38C40DB3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44E6DA8" w14:textId="7AEBD8B0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232,853</w:t>
            </w:r>
          </w:p>
        </w:tc>
      </w:tr>
      <w:tr w:rsidR="002C442F" w:rsidRPr="00CF58DA" w14:paraId="4E83DBD5" w14:textId="77777777" w:rsidTr="0034200F">
        <w:trPr>
          <w:trHeight w:val="144"/>
        </w:trPr>
        <w:tc>
          <w:tcPr>
            <w:tcW w:w="4590" w:type="dxa"/>
          </w:tcPr>
          <w:p w14:paraId="0BD472D0" w14:textId="77777777" w:rsidR="002C442F" w:rsidRPr="00CF58DA" w:rsidRDefault="002C442F" w:rsidP="002C442F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038" w:type="dxa"/>
          </w:tcPr>
          <w:p w14:paraId="70453E05" w14:textId="77777777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B694951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012E79E1" w14:textId="5284B550" w:rsidR="002C442F" w:rsidRPr="00CF58DA" w:rsidRDefault="00271C8A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(1,112)</w:t>
            </w:r>
          </w:p>
        </w:tc>
        <w:tc>
          <w:tcPr>
            <w:tcW w:w="265" w:type="dxa"/>
          </w:tcPr>
          <w:p w14:paraId="6F064ADB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72B483" w14:textId="191C9C13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(987)</w:t>
            </w:r>
          </w:p>
        </w:tc>
      </w:tr>
      <w:tr w:rsidR="002C442F" w:rsidRPr="00CF58DA" w14:paraId="7D37E36C" w14:textId="77777777" w:rsidTr="0034200F">
        <w:trPr>
          <w:trHeight w:val="144"/>
        </w:trPr>
        <w:tc>
          <w:tcPr>
            <w:tcW w:w="4590" w:type="dxa"/>
          </w:tcPr>
          <w:p w14:paraId="339556D7" w14:textId="77777777" w:rsidR="002C442F" w:rsidRPr="00CF58DA" w:rsidRDefault="002C442F" w:rsidP="002C442F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38" w:type="dxa"/>
          </w:tcPr>
          <w:p w14:paraId="0331557E" w14:textId="77777777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6A97F05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7F7A97CA" w14:textId="12C6FF30" w:rsidR="002C442F" w:rsidRPr="00CF58DA" w:rsidRDefault="00271C8A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(206,566)</w:t>
            </w:r>
          </w:p>
        </w:tc>
        <w:tc>
          <w:tcPr>
            <w:tcW w:w="265" w:type="dxa"/>
          </w:tcPr>
          <w:p w14:paraId="1D1E2156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F1AAF3" w14:textId="79794F6A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(26,358)</w:t>
            </w:r>
          </w:p>
        </w:tc>
      </w:tr>
      <w:tr w:rsidR="002C442F" w:rsidRPr="00CF58DA" w14:paraId="4D787360" w14:textId="77777777" w:rsidTr="0034200F">
        <w:trPr>
          <w:trHeight w:val="144"/>
        </w:trPr>
        <w:tc>
          <w:tcPr>
            <w:tcW w:w="4590" w:type="dxa"/>
          </w:tcPr>
          <w:p w14:paraId="641C9A72" w14:textId="77777777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CF58D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38" w:type="dxa"/>
          </w:tcPr>
          <w:p w14:paraId="385DFD21" w14:textId="77777777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8C49C2E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9A8453C" w14:textId="03CB6A06" w:rsidR="002C442F" w:rsidRPr="00CF58DA" w:rsidRDefault="00271C8A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7,557,279</w:t>
            </w:r>
          </w:p>
        </w:tc>
        <w:tc>
          <w:tcPr>
            <w:tcW w:w="265" w:type="dxa"/>
          </w:tcPr>
          <w:p w14:paraId="4774F54C" w14:textId="77777777" w:rsidR="002C442F" w:rsidRPr="00CF58DA" w:rsidRDefault="002C442F" w:rsidP="002C442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CF35107" w14:textId="1F4872EB" w:rsidR="002C442F" w:rsidRPr="00CF58DA" w:rsidRDefault="002C442F" w:rsidP="002C44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7,629,770</w:t>
            </w:r>
          </w:p>
        </w:tc>
      </w:tr>
    </w:tbl>
    <w:p w14:paraId="7CCCB4FF" w14:textId="77777777" w:rsidR="009E3345" w:rsidRPr="00CF58DA" w:rsidRDefault="009E334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360"/>
        <w:gridCol w:w="1350"/>
        <w:gridCol w:w="270"/>
        <w:gridCol w:w="1531"/>
      </w:tblGrid>
      <w:tr w:rsidR="0034200F" w:rsidRPr="00CF58DA" w14:paraId="2029FA6C" w14:textId="77777777" w:rsidTr="007D3F5A">
        <w:trPr>
          <w:cantSplit/>
          <w:tblHeader/>
        </w:trPr>
        <w:tc>
          <w:tcPr>
            <w:tcW w:w="45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B8D2E07" w14:textId="4DF1D9D4" w:rsidR="0034200F" w:rsidRPr="00CF58DA" w:rsidRDefault="0034200F" w:rsidP="00157C3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F58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CF58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CF58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22B83CF" w14:textId="77777777" w:rsidR="0034200F" w:rsidRPr="00CF58DA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6C57B2" w14:textId="77777777" w:rsidR="0034200F" w:rsidRPr="00CF58DA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96D03AF" w14:textId="558525CD" w:rsidR="0034200F" w:rsidRPr="00CF58DA" w:rsidRDefault="0034200F" w:rsidP="007D3F5A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331703" w14:textId="77777777" w:rsidR="0034200F" w:rsidRPr="00CF58DA" w:rsidRDefault="0034200F" w:rsidP="007D3F5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531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10677AC" w14:textId="028756CB" w:rsidR="0034200F" w:rsidRPr="00CF58DA" w:rsidRDefault="0034200F" w:rsidP="007D3F5A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4200F" w:rsidRPr="00CF58DA" w14:paraId="719F19C1" w14:textId="77777777" w:rsidTr="007D3F5A">
        <w:trPr>
          <w:cantSplit/>
          <w:trHeight w:val="191"/>
          <w:tblHeader/>
        </w:trPr>
        <w:tc>
          <w:tcPr>
            <w:tcW w:w="45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78BB4F" w14:textId="77777777" w:rsidR="0034200F" w:rsidRPr="00CF58DA" w:rsidRDefault="0034200F" w:rsidP="00157C3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B6706A" w14:textId="77777777" w:rsidR="0034200F" w:rsidRPr="00CF58DA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033428" w14:textId="77777777" w:rsidR="0034200F" w:rsidRPr="00CF58DA" w:rsidRDefault="0034200F" w:rsidP="00157C3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3151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AF484FF" w14:textId="77777777" w:rsidR="0034200F" w:rsidRPr="00CF58DA" w:rsidRDefault="0034200F" w:rsidP="00157C34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F58D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F58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F58D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4200F" w:rsidRPr="00CF58DA" w14:paraId="4A43AE07" w14:textId="77777777" w:rsidTr="007D3F5A">
        <w:trPr>
          <w:cantSplit/>
        </w:trPr>
        <w:tc>
          <w:tcPr>
            <w:tcW w:w="45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FABE943" w14:textId="77777777" w:rsidR="0034200F" w:rsidRPr="00CF58DA" w:rsidRDefault="0034200F" w:rsidP="00157C3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5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209BC4" w14:textId="77777777" w:rsidR="0034200F" w:rsidRPr="00CF58DA" w:rsidRDefault="0034200F" w:rsidP="00157C34">
            <w:pPr>
              <w:pStyle w:val="acctfourfigures"/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045B62" w14:textId="77777777" w:rsidR="0034200F" w:rsidRPr="00CF58DA" w:rsidRDefault="0034200F" w:rsidP="00157C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32ACBF" w14:textId="77777777" w:rsidR="0034200F" w:rsidRPr="00CF58DA" w:rsidRDefault="0034200F" w:rsidP="00157C34">
            <w:pPr>
              <w:pStyle w:val="acctfourfigures"/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1A0124" w14:textId="77777777" w:rsidR="0034200F" w:rsidRPr="00CF58DA" w:rsidRDefault="0034200F" w:rsidP="00157C3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AA8F2E" w14:textId="77777777" w:rsidR="0034200F" w:rsidRPr="00CF58DA" w:rsidRDefault="0034200F" w:rsidP="00DD5269">
            <w:pPr>
              <w:pStyle w:val="acctfourfigures"/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04290" w:rsidRPr="00CF58DA" w14:paraId="68EA6174" w14:textId="77777777" w:rsidTr="007D3F5A">
        <w:trPr>
          <w:cantSplit/>
        </w:trPr>
        <w:tc>
          <w:tcPr>
            <w:tcW w:w="45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17825FA" w14:textId="77777777" w:rsidR="00504290" w:rsidRPr="00CF58DA" w:rsidRDefault="00504290" w:rsidP="00504290">
            <w:pPr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559CB9" w14:textId="77777777" w:rsidR="00504290" w:rsidRPr="00CF58DA" w:rsidRDefault="00504290" w:rsidP="005042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6A21D4" w14:textId="77777777" w:rsidR="00504290" w:rsidRPr="00CF58DA" w:rsidRDefault="00504290" w:rsidP="0050429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A07377" w14:textId="01728D01" w:rsidR="00504290" w:rsidRPr="00CF58DA" w:rsidRDefault="00016AF6" w:rsidP="00342A60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535,353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7A97F1" w14:textId="77777777" w:rsidR="00504290" w:rsidRPr="00CF58DA" w:rsidRDefault="00504290" w:rsidP="00504290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1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E23A7D4" w14:textId="368C16DA" w:rsidR="00504290" w:rsidRPr="00CF58DA" w:rsidRDefault="002C442F" w:rsidP="00342A60">
            <w:pPr>
              <w:pStyle w:val="acctfourfigures"/>
              <w:tabs>
                <w:tab w:val="clear" w:pos="765"/>
              </w:tabs>
              <w:spacing w:line="240" w:lineRule="atLeast"/>
              <w:ind w:left="-79"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547,911</w:t>
            </w:r>
          </w:p>
        </w:tc>
      </w:tr>
    </w:tbl>
    <w:p w14:paraId="12A880F6" w14:textId="77777777" w:rsidR="007E79FD" w:rsidRPr="00CF58DA" w:rsidRDefault="007E79FD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</w:p>
    <w:p w14:paraId="48D56E16" w14:textId="41ACC44F" w:rsidR="00A70195" w:rsidRPr="00CF58DA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CF58DA">
        <w:rPr>
          <w:rFonts w:ascii="Angsana New" w:hAnsi="Angsana New"/>
          <w:sz w:val="30"/>
          <w:szCs w:val="30"/>
        </w:rPr>
        <w:t xml:space="preserve">Income Approach) </w:t>
      </w:r>
      <w:r w:rsidRPr="00CF58DA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CF58DA">
        <w:rPr>
          <w:rFonts w:ascii="Angsana New" w:hAnsi="Angsana New"/>
          <w:sz w:val="30"/>
          <w:szCs w:val="30"/>
        </w:rPr>
        <w:t xml:space="preserve">3 </w:t>
      </w:r>
      <w:r w:rsidRPr="00CF58D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BF3EBF5" w14:textId="77777777" w:rsidR="00581200" w:rsidRPr="00CF58DA" w:rsidRDefault="00581200" w:rsidP="00A701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7FB366D5" w14:textId="3BB29DE3" w:rsidR="002D5419" w:rsidRPr="00CF58DA" w:rsidRDefault="002D5419" w:rsidP="007E79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 w:hint="cs"/>
          <w:sz w:val="30"/>
          <w:szCs w:val="30"/>
        </w:rPr>
        <w:t xml:space="preserve">1. </w:t>
      </w:r>
      <w:r w:rsidRPr="00CF58DA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ลากูน่า ภูเก็ต มีราคาประเมินรวมเท่ากับ </w:t>
      </w:r>
      <w:r w:rsidRPr="00CF58DA">
        <w:rPr>
          <w:rFonts w:ascii="Angsana New" w:hAnsi="Angsana New" w:hint="cs"/>
          <w:sz w:val="30"/>
          <w:szCs w:val="30"/>
        </w:rPr>
        <w:t>3,</w:t>
      </w:r>
      <w:r w:rsidR="007E79FD" w:rsidRPr="00CF58DA">
        <w:rPr>
          <w:rFonts w:ascii="Angsana New" w:hAnsi="Angsana New"/>
          <w:sz w:val="30"/>
          <w:szCs w:val="30"/>
        </w:rPr>
        <w:t>378</w:t>
      </w:r>
      <w:r w:rsidRPr="00CF58DA">
        <w:rPr>
          <w:rFonts w:ascii="Angsana New" w:hAnsi="Angsana New" w:hint="cs"/>
          <w:sz w:val="30"/>
          <w:szCs w:val="30"/>
        </w:rPr>
        <w:t>.</w:t>
      </w:r>
      <w:r w:rsidR="007E79FD" w:rsidRPr="00CF58DA">
        <w:rPr>
          <w:rFonts w:ascii="Angsana New" w:hAnsi="Angsana New"/>
          <w:sz w:val="30"/>
          <w:szCs w:val="30"/>
        </w:rPr>
        <w:t>60</w:t>
      </w:r>
      <w:r w:rsidRPr="00CF58DA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 w:rsidR="00D10A6E" w:rsidRPr="00CF58DA">
        <w:rPr>
          <w:rFonts w:ascii="Angsana New" w:hAnsi="Angsana New"/>
          <w:sz w:val="30"/>
          <w:szCs w:val="30"/>
        </w:rPr>
        <w:t>3</w:t>
      </w:r>
      <w:r w:rsidR="007E79FD" w:rsidRPr="00CF58DA">
        <w:rPr>
          <w:rFonts w:ascii="Angsana New" w:hAnsi="Angsana New"/>
          <w:sz w:val="30"/>
          <w:szCs w:val="30"/>
        </w:rPr>
        <w:t>0</w:t>
      </w:r>
      <w:r w:rsidRPr="00CF58DA">
        <w:rPr>
          <w:rFonts w:ascii="Angsana New" w:hAnsi="Angsana New" w:hint="cs"/>
          <w:sz w:val="30"/>
          <w:szCs w:val="30"/>
        </w:rPr>
        <w:t xml:space="preserve"> </w:t>
      </w:r>
      <w:r w:rsidR="00D10A6E" w:rsidRPr="00CF58DA">
        <w:rPr>
          <w:rFonts w:ascii="Angsana New" w:hAnsi="Angsana New" w:hint="cs"/>
          <w:sz w:val="30"/>
          <w:szCs w:val="30"/>
          <w:cs/>
        </w:rPr>
        <w:t>เมษายน</w:t>
      </w:r>
      <w:r w:rsidRPr="00CF58DA">
        <w:rPr>
          <w:rFonts w:ascii="Angsana New" w:hAnsi="Angsana New" w:hint="cs"/>
          <w:sz w:val="30"/>
          <w:szCs w:val="30"/>
          <w:cs/>
        </w:rPr>
        <w:t xml:space="preserve"> </w:t>
      </w:r>
      <w:r w:rsidRPr="00CF58DA">
        <w:rPr>
          <w:rFonts w:ascii="Angsana New" w:hAnsi="Angsana New" w:hint="cs"/>
          <w:sz w:val="30"/>
          <w:szCs w:val="30"/>
        </w:rPr>
        <w:t>256</w:t>
      </w:r>
      <w:r w:rsidR="007E79FD" w:rsidRPr="00CF58DA">
        <w:rPr>
          <w:rFonts w:ascii="Angsana New" w:hAnsi="Angsana New"/>
          <w:sz w:val="30"/>
          <w:szCs w:val="30"/>
        </w:rPr>
        <w:t>8</w:t>
      </w:r>
      <w:r w:rsidRPr="00CF58DA">
        <w:rPr>
          <w:rFonts w:ascii="Angsana New" w:hAnsi="Angsana New" w:hint="cs"/>
          <w:sz w:val="30"/>
          <w:szCs w:val="30"/>
          <w:cs/>
        </w:rPr>
        <w:t xml:space="preserve"> ทำให้เกิดผลกำไรจากการเปลี่ยนแปลงในมูลค่ายุติธรรมจำนวน </w:t>
      </w:r>
      <w:r w:rsidR="007E79FD" w:rsidRPr="00CF58DA">
        <w:rPr>
          <w:rFonts w:ascii="Angsana New" w:hAnsi="Angsana New"/>
          <w:sz w:val="30"/>
          <w:szCs w:val="30"/>
        </w:rPr>
        <w:t>47.69</w:t>
      </w:r>
      <w:r w:rsidRPr="00CF58DA">
        <w:rPr>
          <w:rFonts w:ascii="Angsana New" w:hAnsi="Angsana New" w:hint="cs"/>
          <w:sz w:val="30"/>
          <w:szCs w:val="30"/>
        </w:rPr>
        <w:t xml:space="preserve"> </w:t>
      </w:r>
      <w:r w:rsidRPr="00CF58DA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207CE74D" w14:textId="79B47EE9" w:rsidR="002D5419" w:rsidRPr="00CF58DA" w:rsidRDefault="002D5419" w:rsidP="008C03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 w:hint="cs"/>
          <w:sz w:val="30"/>
          <w:szCs w:val="30"/>
        </w:rPr>
        <w:t xml:space="preserve">2. </w:t>
      </w:r>
      <w:r w:rsidRPr="00CF58DA">
        <w:rPr>
          <w:rFonts w:ascii="Angsana New" w:hAnsi="Angsana New" w:hint="cs"/>
          <w:sz w:val="30"/>
          <w:szCs w:val="30"/>
          <w:cs/>
        </w:rPr>
        <w:t xml:space="preserve">โครงการโรมแรมดุสิตธานี หัวหิน มีราคาประเมินรวมเท่ากับ </w:t>
      </w:r>
      <w:r w:rsidRPr="00CF58DA">
        <w:rPr>
          <w:rFonts w:ascii="Angsana New" w:hAnsi="Angsana New" w:hint="cs"/>
          <w:sz w:val="30"/>
          <w:szCs w:val="30"/>
        </w:rPr>
        <w:t>1,</w:t>
      </w:r>
      <w:r w:rsidR="00D10A6E" w:rsidRPr="00CF58DA">
        <w:rPr>
          <w:rFonts w:ascii="Angsana New" w:hAnsi="Angsana New"/>
          <w:sz w:val="30"/>
          <w:szCs w:val="30"/>
        </w:rPr>
        <w:t>2</w:t>
      </w:r>
      <w:r w:rsidR="008C0352" w:rsidRPr="00CF58DA">
        <w:rPr>
          <w:rFonts w:ascii="Angsana New" w:hAnsi="Angsana New"/>
          <w:sz w:val="30"/>
          <w:szCs w:val="30"/>
        </w:rPr>
        <w:t>56</w:t>
      </w:r>
      <w:r w:rsidRPr="00CF58DA">
        <w:rPr>
          <w:rFonts w:ascii="Angsana New" w:hAnsi="Angsana New" w:hint="cs"/>
          <w:sz w:val="30"/>
          <w:szCs w:val="30"/>
        </w:rPr>
        <w:t>.</w:t>
      </w:r>
      <w:r w:rsidR="008C0352" w:rsidRPr="00CF58DA">
        <w:rPr>
          <w:rFonts w:ascii="Angsana New" w:hAnsi="Angsana New"/>
          <w:sz w:val="30"/>
          <w:szCs w:val="30"/>
        </w:rPr>
        <w:t>60</w:t>
      </w:r>
      <w:r w:rsidRPr="00CF58DA">
        <w:rPr>
          <w:rFonts w:ascii="Angsana New" w:hAnsi="Angsana New" w:hint="cs"/>
          <w:sz w:val="30"/>
          <w:szCs w:val="30"/>
        </w:rPr>
        <w:t xml:space="preserve"> </w:t>
      </w:r>
      <w:r w:rsidRPr="00CF58DA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D10A6E" w:rsidRPr="00CF58DA">
        <w:rPr>
          <w:rFonts w:ascii="Angsana New" w:hAnsi="Angsana New"/>
          <w:sz w:val="30"/>
          <w:szCs w:val="30"/>
        </w:rPr>
        <w:t>3</w:t>
      </w:r>
      <w:r w:rsidR="008C0352" w:rsidRPr="00CF58DA">
        <w:rPr>
          <w:rFonts w:ascii="Angsana New" w:hAnsi="Angsana New"/>
          <w:sz w:val="30"/>
          <w:szCs w:val="30"/>
        </w:rPr>
        <w:t>0</w:t>
      </w:r>
      <w:r w:rsidRPr="00CF58DA">
        <w:rPr>
          <w:rFonts w:ascii="Angsana New" w:hAnsi="Angsana New" w:hint="cs"/>
          <w:sz w:val="30"/>
          <w:szCs w:val="30"/>
        </w:rPr>
        <w:t xml:space="preserve"> </w:t>
      </w:r>
      <w:r w:rsidR="00D10A6E" w:rsidRPr="00CF58DA">
        <w:rPr>
          <w:rFonts w:ascii="Angsana New" w:hAnsi="Angsana New" w:hint="cs"/>
          <w:sz w:val="30"/>
          <w:szCs w:val="30"/>
          <w:cs/>
        </w:rPr>
        <w:t>เมษายน</w:t>
      </w:r>
      <w:r w:rsidRPr="00CF58DA">
        <w:rPr>
          <w:rFonts w:ascii="Angsana New" w:hAnsi="Angsana New" w:hint="cs"/>
          <w:sz w:val="30"/>
          <w:szCs w:val="30"/>
          <w:cs/>
        </w:rPr>
        <w:t xml:space="preserve"> </w:t>
      </w:r>
      <w:r w:rsidRPr="00CF58DA">
        <w:rPr>
          <w:rFonts w:ascii="Angsana New" w:hAnsi="Angsana New" w:hint="cs"/>
          <w:sz w:val="30"/>
          <w:szCs w:val="30"/>
        </w:rPr>
        <w:t>256</w:t>
      </w:r>
      <w:r w:rsidR="008C0352" w:rsidRPr="00CF58DA">
        <w:rPr>
          <w:rFonts w:ascii="Angsana New" w:hAnsi="Angsana New"/>
          <w:sz w:val="30"/>
          <w:szCs w:val="30"/>
        </w:rPr>
        <w:t>8</w:t>
      </w:r>
      <w:r w:rsidRPr="00CF58DA">
        <w:rPr>
          <w:rFonts w:ascii="Angsana New" w:hAnsi="Angsana New" w:hint="cs"/>
          <w:sz w:val="30"/>
          <w:szCs w:val="30"/>
          <w:cs/>
        </w:rPr>
        <w:t xml:space="preserve"> ทำให้เกิดผล</w:t>
      </w:r>
      <w:r w:rsidR="00FF778B" w:rsidRPr="00CF58DA">
        <w:rPr>
          <w:rFonts w:ascii="Angsana New" w:hAnsi="Angsana New" w:hint="cs"/>
          <w:sz w:val="30"/>
          <w:szCs w:val="30"/>
          <w:cs/>
        </w:rPr>
        <w:t>ขาดทุน</w:t>
      </w:r>
      <w:r w:rsidRPr="00CF58DA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FF778B" w:rsidRPr="00CF58DA">
        <w:rPr>
          <w:rFonts w:ascii="Angsana New" w:hAnsi="Angsana New"/>
          <w:sz w:val="30"/>
          <w:szCs w:val="30"/>
        </w:rPr>
        <w:t>45</w:t>
      </w:r>
      <w:r w:rsidR="00D10A6E" w:rsidRPr="00CF58DA">
        <w:rPr>
          <w:rFonts w:ascii="Angsana New" w:hAnsi="Angsana New"/>
          <w:sz w:val="30"/>
          <w:szCs w:val="30"/>
        </w:rPr>
        <w:t>.</w:t>
      </w:r>
      <w:r w:rsidR="00FF778B" w:rsidRPr="00CF58DA">
        <w:rPr>
          <w:rFonts w:ascii="Angsana New" w:hAnsi="Angsana New"/>
          <w:sz w:val="30"/>
          <w:szCs w:val="30"/>
        </w:rPr>
        <w:t>87</w:t>
      </w:r>
      <w:r w:rsidRPr="00CF58DA">
        <w:rPr>
          <w:rFonts w:ascii="Angsana New" w:hAnsi="Angsana New" w:hint="cs"/>
          <w:sz w:val="30"/>
          <w:szCs w:val="30"/>
          <w:cs/>
        </w:rPr>
        <w:t xml:space="preserve"> ล้านบาท และโครงการส่วนขยายของโรงแรมดุสิตธานี หัวหิน มีราคาประเมินรวมเท่ากับ </w:t>
      </w:r>
      <w:r w:rsidRPr="00CF58DA">
        <w:rPr>
          <w:rFonts w:ascii="Angsana New" w:hAnsi="Angsana New" w:hint="cs"/>
          <w:sz w:val="30"/>
          <w:szCs w:val="30"/>
        </w:rPr>
        <w:t>3</w:t>
      </w:r>
      <w:r w:rsidR="00FF778B" w:rsidRPr="00CF58DA">
        <w:rPr>
          <w:rFonts w:ascii="Angsana New" w:hAnsi="Angsana New"/>
          <w:sz w:val="30"/>
          <w:szCs w:val="30"/>
        </w:rPr>
        <w:t>4</w:t>
      </w:r>
      <w:r w:rsidR="00D10A6E" w:rsidRPr="00CF58DA">
        <w:rPr>
          <w:rFonts w:ascii="Angsana New" w:hAnsi="Angsana New"/>
          <w:sz w:val="30"/>
          <w:szCs w:val="30"/>
        </w:rPr>
        <w:t>.</w:t>
      </w:r>
      <w:r w:rsidR="00FF778B" w:rsidRPr="00CF58DA">
        <w:rPr>
          <w:rFonts w:ascii="Angsana New" w:hAnsi="Angsana New"/>
          <w:sz w:val="30"/>
          <w:szCs w:val="30"/>
        </w:rPr>
        <w:t>08</w:t>
      </w:r>
      <w:r w:rsidRPr="00CF58DA">
        <w:rPr>
          <w:rFonts w:ascii="Angsana New" w:hAnsi="Angsana New" w:hint="cs"/>
          <w:sz w:val="30"/>
          <w:szCs w:val="30"/>
        </w:rPr>
        <w:t xml:space="preserve"> </w:t>
      </w:r>
      <w:r w:rsidRPr="00CF58DA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FF778B" w:rsidRPr="00CF58DA">
        <w:rPr>
          <w:rFonts w:ascii="Angsana New" w:hAnsi="Angsana New"/>
          <w:sz w:val="30"/>
          <w:szCs w:val="30"/>
        </w:rPr>
        <w:t>10</w:t>
      </w:r>
      <w:r w:rsidRPr="00CF58DA">
        <w:rPr>
          <w:rFonts w:ascii="Angsana New" w:hAnsi="Angsana New" w:hint="cs"/>
          <w:sz w:val="30"/>
          <w:szCs w:val="30"/>
        </w:rPr>
        <w:t xml:space="preserve"> </w:t>
      </w:r>
      <w:r w:rsidRPr="00CF58D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F58DA">
        <w:rPr>
          <w:rFonts w:ascii="Angsana New" w:hAnsi="Angsana New" w:hint="cs"/>
          <w:sz w:val="30"/>
          <w:szCs w:val="30"/>
        </w:rPr>
        <w:t>256</w:t>
      </w:r>
      <w:r w:rsidR="00FF778B" w:rsidRPr="00CF58DA">
        <w:rPr>
          <w:rFonts w:ascii="Angsana New" w:hAnsi="Angsana New"/>
          <w:sz w:val="30"/>
          <w:szCs w:val="30"/>
        </w:rPr>
        <w:t>8</w:t>
      </w:r>
      <w:r w:rsidRPr="00CF58DA">
        <w:rPr>
          <w:rFonts w:ascii="Angsana New" w:hAnsi="Angsana New" w:hint="cs"/>
          <w:sz w:val="30"/>
          <w:szCs w:val="30"/>
        </w:rPr>
        <w:t xml:space="preserve"> </w:t>
      </w:r>
      <w:r w:rsidRPr="00CF58DA">
        <w:rPr>
          <w:rFonts w:ascii="Angsana New" w:hAnsi="Angsana New" w:hint="cs"/>
          <w:sz w:val="30"/>
          <w:szCs w:val="30"/>
          <w:cs/>
        </w:rPr>
        <w:t>ทำให้เกิดผล</w:t>
      </w:r>
      <w:r w:rsidR="00FF778B" w:rsidRPr="00CF58DA">
        <w:rPr>
          <w:rFonts w:ascii="Angsana New" w:hAnsi="Angsana New" w:hint="cs"/>
          <w:sz w:val="30"/>
          <w:szCs w:val="30"/>
          <w:cs/>
        </w:rPr>
        <w:t>ขาดทุน</w:t>
      </w:r>
      <w:r w:rsidRPr="00CF58DA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FF778B" w:rsidRPr="00CF58DA">
        <w:rPr>
          <w:rFonts w:ascii="Angsana New" w:hAnsi="Angsana New"/>
          <w:sz w:val="30"/>
          <w:szCs w:val="30"/>
        </w:rPr>
        <w:t>3</w:t>
      </w:r>
      <w:r w:rsidRPr="00CF58DA">
        <w:rPr>
          <w:rFonts w:ascii="Angsana New" w:hAnsi="Angsana New" w:hint="cs"/>
          <w:sz w:val="30"/>
          <w:szCs w:val="30"/>
        </w:rPr>
        <w:t>.</w:t>
      </w:r>
      <w:r w:rsidR="00FF778B" w:rsidRPr="00CF58DA">
        <w:rPr>
          <w:rFonts w:ascii="Angsana New" w:hAnsi="Angsana New"/>
          <w:sz w:val="30"/>
          <w:szCs w:val="30"/>
        </w:rPr>
        <w:t>69</w:t>
      </w:r>
      <w:r w:rsidRPr="00CF58DA">
        <w:rPr>
          <w:rFonts w:ascii="Angsana New" w:hAnsi="Angsana New" w:hint="cs"/>
          <w:sz w:val="30"/>
          <w:szCs w:val="30"/>
        </w:rPr>
        <w:t xml:space="preserve"> </w:t>
      </w:r>
      <w:r w:rsidRPr="00CF58DA">
        <w:rPr>
          <w:rFonts w:ascii="Angsana New" w:hAnsi="Angsana New" w:hint="cs"/>
          <w:sz w:val="30"/>
          <w:szCs w:val="30"/>
          <w:cs/>
        </w:rPr>
        <w:t>ล้านบาท</w:t>
      </w:r>
    </w:p>
    <w:p w14:paraId="72C23A6E" w14:textId="3AEA417A" w:rsidR="002D5419" w:rsidRPr="00CF58DA" w:rsidRDefault="00D10A6E" w:rsidP="000F58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</w:rPr>
        <w:t>3</w:t>
      </w:r>
      <w:r w:rsidR="002D5419" w:rsidRPr="00CF58DA">
        <w:rPr>
          <w:rFonts w:ascii="Angsana New" w:hAnsi="Angsana New" w:hint="cs"/>
          <w:sz w:val="30"/>
          <w:szCs w:val="30"/>
        </w:rPr>
        <w:t xml:space="preserve">. </w:t>
      </w:r>
      <w:r w:rsidR="002D5419" w:rsidRPr="00CF58DA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มัลดีฟส์ มีราคาประเมินรวมเท่ากับ </w:t>
      </w:r>
      <w:r w:rsidR="00957749" w:rsidRPr="00CF58DA">
        <w:rPr>
          <w:rFonts w:ascii="Angsana New" w:hAnsi="Angsana New"/>
          <w:sz w:val="30"/>
          <w:szCs w:val="30"/>
        </w:rPr>
        <w:t>7</w:t>
      </w:r>
      <w:r w:rsidR="00016AF6" w:rsidRPr="00CF58DA">
        <w:rPr>
          <w:rFonts w:ascii="Angsana New" w:hAnsi="Angsana New"/>
          <w:sz w:val="30"/>
          <w:szCs w:val="30"/>
        </w:rPr>
        <w:t>9</w:t>
      </w:r>
      <w:r w:rsidR="00957749" w:rsidRPr="00CF58DA">
        <w:rPr>
          <w:rFonts w:ascii="Angsana New" w:hAnsi="Angsana New"/>
          <w:sz w:val="30"/>
          <w:szCs w:val="30"/>
        </w:rPr>
        <w:t>.</w:t>
      </w:r>
      <w:r w:rsidR="00016AF6" w:rsidRPr="00CF58DA">
        <w:rPr>
          <w:rFonts w:ascii="Angsana New" w:hAnsi="Angsana New"/>
          <w:sz w:val="30"/>
          <w:szCs w:val="30"/>
        </w:rPr>
        <w:t>62</w:t>
      </w:r>
      <w:r w:rsidR="002D5419" w:rsidRPr="00CF58DA">
        <w:rPr>
          <w:rFonts w:ascii="Angsana New" w:hAnsi="Angsana New" w:hint="cs"/>
          <w:sz w:val="30"/>
          <w:szCs w:val="30"/>
        </w:rPr>
        <w:t xml:space="preserve"> </w:t>
      </w:r>
      <w:r w:rsidR="002D5419" w:rsidRPr="00CF58DA">
        <w:rPr>
          <w:rFonts w:ascii="Angsana New" w:hAnsi="Angsana New" w:hint="cs"/>
          <w:sz w:val="30"/>
          <w:szCs w:val="30"/>
          <w:cs/>
        </w:rPr>
        <w:t xml:space="preserve">ล้านดอลล่าร์สหรัฐ ตามรายงานการประเมินเมื่อวันที่ </w:t>
      </w:r>
      <w:r w:rsidR="00016AF6" w:rsidRPr="00CF58DA">
        <w:rPr>
          <w:rFonts w:ascii="Angsana New" w:hAnsi="Angsana New"/>
          <w:sz w:val="30"/>
          <w:szCs w:val="30"/>
        </w:rPr>
        <w:t>31</w:t>
      </w:r>
      <w:r w:rsidR="00FA4B5D" w:rsidRPr="00CF58DA">
        <w:rPr>
          <w:rFonts w:ascii="Angsana New" w:hAnsi="Angsana New"/>
          <w:sz w:val="30"/>
          <w:szCs w:val="30"/>
        </w:rPr>
        <w:t xml:space="preserve"> </w:t>
      </w:r>
      <w:r w:rsidR="00016AF6" w:rsidRPr="00CF58DA">
        <w:rPr>
          <w:rFonts w:ascii="Angsana New" w:hAnsi="Angsana New" w:hint="cs"/>
          <w:sz w:val="30"/>
          <w:szCs w:val="30"/>
          <w:cs/>
        </w:rPr>
        <w:t>ธันวา</w:t>
      </w:r>
      <w:r w:rsidR="00FA4B5D" w:rsidRPr="00CF58DA">
        <w:rPr>
          <w:rFonts w:ascii="Angsana New" w:hAnsi="Angsana New" w:hint="cs"/>
          <w:sz w:val="30"/>
          <w:szCs w:val="30"/>
          <w:cs/>
        </w:rPr>
        <w:t xml:space="preserve">คม </w:t>
      </w:r>
      <w:r w:rsidR="00FA4B5D" w:rsidRPr="00CF58DA">
        <w:rPr>
          <w:rFonts w:ascii="Angsana New" w:hAnsi="Angsana New"/>
          <w:sz w:val="30"/>
          <w:szCs w:val="30"/>
        </w:rPr>
        <w:t>256</w:t>
      </w:r>
      <w:r w:rsidRPr="00CF58DA">
        <w:rPr>
          <w:rFonts w:ascii="Angsana New" w:hAnsi="Angsana New"/>
          <w:sz w:val="30"/>
          <w:szCs w:val="30"/>
        </w:rPr>
        <w:t>8</w:t>
      </w:r>
      <w:r w:rsidR="002D5419" w:rsidRPr="00CF58DA">
        <w:rPr>
          <w:rFonts w:ascii="Angsana New" w:hAnsi="Angsana New" w:hint="cs"/>
          <w:sz w:val="30"/>
          <w:szCs w:val="30"/>
        </w:rPr>
        <w:t xml:space="preserve"> </w:t>
      </w:r>
      <w:r w:rsidR="002D5419" w:rsidRPr="00CF58DA">
        <w:rPr>
          <w:rFonts w:ascii="Angsana New" w:hAnsi="Angsana New" w:hint="cs"/>
          <w:sz w:val="30"/>
          <w:szCs w:val="30"/>
          <w:cs/>
        </w:rPr>
        <w:t>ทำให้เกิดผล</w:t>
      </w:r>
      <w:r w:rsidR="001E033E" w:rsidRPr="00CF58DA">
        <w:rPr>
          <w:rFonts w:ascii="Angsana New" w:hAnsi="Angsana New" w:hint="cs"/>
          <w:sz w:val="30"/>
          <w:szCs w:val="30"/>
          <w:cs/>
        </w:rPr>
        <w:t>ขาดทุน</w:t>
      </w:r>
      <w:r w:rsidR="002D5419" w:rsidRPr="00CF58DA">
        <w:rPr>
          <w:rFonts w:ascii="Angsana New" w:hAnsi="Angsana New" w:hint="cs"/>
          <w:sz w:val="30"/>
          <w:szCs w:val="30"/>
          <w:cs/>
        </w:rPr>
        <w:t xml:space="preserve">จากการเปลี่ยนแปลงในมูลค่ายุติธรรมจำนวน </w:t>
      </w:r>
      <w:r w:rsidR="00016AF6" w:rsidRPr="00CF58DA">
        <w:rPr>
          <w:rFonts w:ascii="Angsana New" w:hAnsi="Angsana New"/>
          <w:sz w:val="30"/>
          <w:szCs w:val="30"/>
        </w:rPr>
        <w:t>1</w:t>
      </w:r>
      <w:r w:rsidR="00957749" w:rsidRPr="00CF58DA">
        <w:rPr>
          <w:rFonts w:ascii="Angsana New" w:hAnsi="Angsana New"/>
          <w:sz w:val="30"/>
          <w:szCs w:val="30"/>
        </w:rPr>
        <w:t>.1</w:t>
      </w:r>
      <w:r w:rsidR="00016AF6" w:rsidRPr="00CF58DA">
        <w:rPr>
          <w:rFonts w:ascii="Angsana New" w:hAnsi="Angsana New"/>
          <w:sz w:val="30"/>
          <w:szCs w:val="30"/>
        </w:rPr>
        <w:t>0</w:t>
      </w:r>
      <w:r w:rsidR="002D5419" w:rsidRPr="00CF58DA">
        <w:rPr>
          <w:rFonts w:ascii="Angsana New" w:hAnsi="Angsana New" w:hint="cs"/>
          <w:sz w:val="30"/>
          <w:szCs w:val="30"/>
        </w:rPr>
        <w:t xml:space="preserve"> </w:t>
      </w:r>
      <w:r w:rsidR="002D5419" w:rsidRPr="00CF58DA">
        <w:rPr>
          <w:rFonts w:ascii="Angsana New" w:hAnsi="Angsana New" w:hint="cs"/>
          <w:sz w:val="30"/>
          <w:szCs w:val="30"/>
          <w:cs/>
        </w:rPr>
        <w:t xml:space="preserve">ล้านดอลล่าร์สหรัฐ คิดเป็นจำนวนเงิน </w:t>
      </w:r>
      <w:r w:rsidR="00016AF6" w:rsidRPr="00CF58DA">
        <w:rPr>
          <w:rFonts w:ascii="Angsana New" w:hAnsi="Angsana New"/>
          <w:sz w:val="30"/>
          <w:szCs w:val="30"/>
        </w:rPr>
        <w:t>36</w:t>
      </w:r>
      <w:r w:rsidR="00957749" w:rsidRPr="00CF58DA">
        <w:rPr>
          <w:rFonts w:ascii="Angsana New" w:hAnsi="Angsana New"/>
          <w:sz w:val="30"/>
          <w:szCs w:val="30"/>
        </w:rPr>
        <w:t>.</w:t>
      </w:r>
      <w:r w:rsidR="00016AF6" w:rsidRPr="00CF58DA">
        <w:rPr>
          <w:rFonts w:ascii="Angsana New" w:hAnsi="Angsana New"/>
          <w:sz w:val="30"/>
          <w:szCs w:val="30"/>
        </w:rPr>
        <w:t>0</w:t>
      </w:r>
      <w:r w:rsidR="00571A55" w:rsidRPr="00CF58DA">
        <w:rPr>
          <w:rFonts w:ascii="Angsana New" w:hAnsi="Angsana New"/>
          <w:sz w:val="30"/>
          <w:szCs w:val="30"/>
        </w:rPr>
        <w:t>9</w:t>
      </w:r>
      <w:r w:rsidR="002D5419" w:rsidRPr="00CF58DA">
        <w:rPr>
          <w:rFonts w:ascii="Angsana New" w:hAnsi="Angsana New" w:hint="cs"/>
          <w:sz w:val="30"/>
          <w:szCs w:val="30"/>
        </w:rPr>
        <w:t xml:space="preserve"> </w:t>
      </w:r>
      <w:r w:rsidR="002D5419" w:rsidRPr="00CF58DA">
        <w:rPr>
          <w:rFonts w:ascii="Angsana New" w:hAnsi="Angsana New" w:hint="cs"/>
          <w:sz w:val="30"/>
          <w:szCs w:val="30"/>
          <w:cs/>
        </w:rPr>
        <w:t>ล้านบาท</w:t>
      </w:r>
    </w:p>
    <w:p w14:paraId="0863A8A2" w14:textId="77777777" w:rsidR="00A70195" w:rsidRPr="00CF58DA" w:rsidRDefault="00A70195" w:rsidP="00182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590"/>
      </w:tblGrid>
      <w:tr w:rsidR="00A70195" w:rsidRPr="00CF58DA" w14:paraId="49352749" w14:textId="77777777" w:rsidTr="00EE6637">
        <w:trPr>
          <w:trHeight w:val="720"/>
          <w:tblHeader/>
        </w:trPr>
        <w:tc>
          <w:tcPr>
            <w:tcW w:w="4770" w:type="dxa"/>
            <w:vAlign w:val="bottom"/>
          </w:tcPr>
          <w:p w14:paraId="7248F19E" w14:textId="77777777" w:rsidR="00A70195" w:rsidRPr="00CF58DA" w:rsidRDefault="00A70195" w:rsidP="00157C3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736A1F06" w14:textId="77777777" w:rsidR="00A70195" w:rsidRPr="00CF58DA" w:rsidRDefault="00A70195" w:rsidP="00157C3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70195" w:rsidRPr="00CF58DA" w14:paraId="4270A419" w14:textId="77777777" w:rsidTr="00EE6637">
        <w:trPr>
          <w:trHeight w:val="720"/>
        </w:trPr>
        <w:tc>
          <w:tcPr>
            <w:tcW w:w="4770" w:type="dxa"/>
          </w:tcPr>
          <w:p w14:paraId="1730E9F9" w14:textId="4BF4CEAD" w:rsidR="00A70195" w:rsidRPr="00CF58DA" w:rsidRDefault="00A70195" w:rsidP="00102512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="00C956AE" w:rsidRPr="00CF58D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2E5A" w:rsidRPr="00CF58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42E5A"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212671" w:rsidRPr="00CF58D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C956AE"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12671" w:rsidRPr="00CF58D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2425"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D2E01"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C956AE"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F2425" w:rsidRPr="00CF58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4A8CAFC0" w14:textId="1B3840BB" w:rsidR="00A70195" w:rsidRPr="00CF58DA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อัตราการเข้าพัก </w:t>
            </w:r>
            <w:r w:rsidR="00C956AE" w:rsidRPr="00CF58D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(256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212671" w:rsidRPr="00CF58DA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ED46F9"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12671" w:rsidRPr="00CF58DA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, 256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ร้อยละ 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E26C9" w:rsidRPr="00CF58D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D53F8E"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C212BF" w:rsidRPr="00CF58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123F3EBB" w14:textId="2DECDE9B" w:rsidR="00A70195" w:rsidRPr="00CF58DA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56AE" w:rsidRPr="00CF58D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(256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212671" w:rsidRPr="00CF58D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12671" w:rsidRPr="00CF58DA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, 256</w:t>
            </w:r>
            <w:r w:rsidR="002C442F" w:rsidRPr="00CF58D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D53F8E"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E345A"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5292" w:rsidRPr="00CF58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90" w:type="dxa"/>
          </w:tcPr>
          <w:p w14:paraId="1F564794" w14:textId="77777777" w:rsidR="00A70195" w:rsidRPr="00CF58DA" w:rsidRDefault="00A70195" w:rsidP="00157C3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4C04C2B8" w14:textId="77777777" w:rsidR="00A70195" w:rsidRPr="00CF58DA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อัตราการเติบโตของรายได้ห้องพักสูงขึ้น (ลดลง)</w:t>
            </w:r>
          </w:p>
          <w:p w14:paraId="6DAEF165" w14:textId="77777777" w:rsidR="00A70195" w:rsidRPr="00CF58DA" w:rsidRDefault="00A70195" w:rsidP="00157C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อัตราการเข้าพัก สูงขึ้น (ลดลง)</w:t>
            </w:r>
          </w:p>
          <w:p w14:paraId="4CB121F5" w14:textId="77777777" w:rsidR="00A70195" w:rsidRPr="00CF58DA" w:rsidRDefault="00A70195" w:rsidP="00157C34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1A3EEAAC" w14:textId="77777777" w:rsidR="00CE5684" w:rsidRPr="00CF58DA" w:rsidRDefault="00CE5684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DC1CD30" w14:textId="77777777" w:rsidR="00A70195" w:rsidRPr="00CF58DA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CF58DA">
        <w:rPr>
          <w:rFonts w:asciiTheme="majorBidi" w:hAnsiTheme="majorBidi"/>
          <w:b/>
          <w:bCs/>
          <w:i/>
          <w:iCs/>
          <w:color w:val="000000" w:themeColor="text1"/>
          <w:sz w:val="30"/>
          <w:szCs w:val="30"/>
          <w:cs/>
        </w:rPr>
        <w:t xml:space="preserve">สัญญาเช่า </w:t>
      </w:r>
    </w:p>
    <w:p w14:paraId="3EE9A060" w14:textId="77777777" w:rsidR="00A70195" w:rsidRPr="00CF58DA" w:rsidRDefault="00A70195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BA591F" w14:textId="77777777" w:rsidR="00A70195" w:rsidRPr="00CF58DA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CF58DA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ในฐานะผู้เช่า</w:t>
      </w:r>
    </w:p>
    <w:p w14:paraId="3EF9B05C" w14:textId="77777777" w:rsidR="00A70195" w:rsidRPr="00CF58DA" w:rsidRDefault="00A70195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ED793A" w14:textId="5C30ACAD" w:rsidR="008A3400" w:rsidRPr="00CF58DA" w:rsidRDefault="00A70195" w:rsidP="00CE568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</w:pPr>
      <w:r w:rsidRPr="00CF58DA">
        <w:rPr>
          <w:rFonts w:asciiTheme="majorBidi" w:hAnsiTheme="majorBidi"/>
          <w:color w:val="000000" w:themeColor="text1"/>
          <w:sz w:val="30"/>
          <w:szCs w:val="30"/>
          <w:cs/>
        </w:rPr>
        <w:t xml:space="preserve">ค่าเช่าคงที่สำหรับปีสิ้นสุดวันที่ </w:t>
      </w:r>
      <w:r w:rsidRPr="00CF58D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CF58DA">
        <w:rPr>
          <w:rFonts w:asciiTheme="majorBidi" w:hAnsiTheme="majorBidi"/>
          <w:color w:val="000000" w:themeColor="text1"/>
          <w:sz w:val="30"/>
          <w:szCs w:val="30"/>
          <w:cs/>
        </w:rPr>
        <w:t xml:space="preserve">ธันวาคม </w:t>
      </w:r>
      <w:r w:rsidRPr="00CF58DA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C442F" w:rsidRPr="00CF58DA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746F5C" w:rsidRPr="00CF58D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CF58D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CF58DA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มีจำนวน </w:t>
      </w:r>
      <w:r w:rsidR="00DF3853" w:rsidRPr="00CF58DA">
        <w:rPr>
          <w:rFonts w:asciiTheme="majorBidi" w:hAnsiTheme="majorBidi" w:cstheme="majorBidi"/>
          <w:sz w:val="30"/>
          <w:szCs w:val="30"/>
        </w:rPr>
        <w:t>33.28</w:t>
      </w:r>
      <w:r w:rsidR="002C442F"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Pr="00CF58DA">
        <w:rPr>
          <w:rFonts w:asciiTheme="majorBidi" w:hAnsiTheme="majorBidi"/>
          <w:color w:val="000000" w:themeColor="text1"/>
          <w:sz w:val="30"/>
          <w:szCs w:val="30"/>
          <w:cs/>
        </w:rPr>
        <w:t>ล้านบาท</w:t>
      </w:r>
      <w:r w:rsidRPr="00CF58DA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CF58DA">
        <w:rPr>
          <w:rFonts w:asciiTheme="majorBidi" w:hAnsiTheme="majorBidi" w:hint="cs"/>
          <w:i/>
          <w:iCs/>
          <w:color w:val="000000" w:themeColor="text1"/>
          <w:sz w:val="30"/>
          <w:szCs w:val="30"/>
        </w:rPr>
        <w:t>(</w:t>
      </w:r>
      <w:r w:rsidRPr="00CF58DA">
        <w:rPr>
          <w:rFonts w:asciiTheme="majorBidi" w:hAnsiTheme="majorBidi"/>
          <w:i/>
          <w:iCs/>
          <w:color w:val="000000" w:themeColor="text1"/>
          <w:sz w:val="30"/>
          <w:szCs w:val="30"/>
        </w:rPr>
        <w:t>256</w:t>
      </w:r>
      <w:r w:rsidR="002C442F" w:rsidRPr="00CF58DA">
        <w:rPr>
          <w:rFonts w:asciiTheme="majorBidi" w:hAnsiTheme="majorBidi"/>
          <w:i/>
          <w:iCs/>
          <w:color w:val="000000" w:themeColor="text1"/>
          <w:sz w:val="30"/>
          <w:szCs w:val="30"/>
        </w:rPr>
        <w:t>7</w:t>
      </w:r>
      <w:r w:rsidRPr="00CF58DA">
        <w:rPr>
          <w:rFonts w:asciiTheme="majorBidi" w:hAnsiTheme="majorBidi"/>
          <w:i/>
          <w:iCs/>
          <w:color w:val="000000" w:themeColor="text1"/>
          <w:sz w:val="30"/>
          <w:szCs w:val="30"/>
        </w:rPr>
        <w:t xml:space="preserve">: </w:t>
      </w:r>
      <w:r w:rsidR="00746F5C" w:rsidRPr="00CF58DA">
        <w:rPr>
          <w:rFonts w:asciiTheme="majorBidi" w:hAnsiTheme="majorBidi"/>
          <w:i/>
          <w:iCs/>
          <w:color w:val="000000" w:themeColor="text1"/>
          <w:sz w:val="30"/>
          <w:szCs w:val="30"/>
        </w:rPr>
        <w:t>3</w:t>
      </w:r>
      <w:r w:rsidR="002C442F" w:rsidRPr="00CF58DA">
        <w:rPr>
          <w:rFonts w:asciiTheme="majorBidi" w:hAnsiTheme="majorBidi"/>
          <w:i/>
          <w:iCs/>
          <w:color w:val="000000" w:themeColor="text1"/>
          <w:sz w:val="30"/>
          <w:szCs w:val="30"/>
        </w:rPr>
        <w:t>5</w:t>
      </w:r>
      <w:r w:rsidR="00746F5C" w:rsidRPr="00CF58DA">
        <w:rPr>
          <w:rFonts w:asciiTheme="majorBidi" w:hAnsiTheme="majorBidi"/>
          <w:i/>
          <w:iCs/>
          <w:color w:val="000000" w:themeColor="text1"/>
          <w:sz w:val="30"/>
          <w:szCs w:val="30"/>
        </w:rPr>
        <w:t>.</w:t>
      </w:r>
      <w:r w:rsidR="002C442F" w:rsidRPr="00CF58DA">
        <w:rPr>
          <w:rFonts w:asciiTheme="majorBidi" w:hAnsiTheme="majorBidi"/>
          <w:i/>
          <w:iCs/>
          <w:color w:val="000000" w:themeColor="text1"/>
          <w:sz w:val="30"/>
          <w:szCs w:val="30"/>
        </w:rPr>
        <w:t>79</w:t>
      </w:r>
      <w:r w:rsidR="00746F5C" w:rsidRPr="00CF58DA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 xml:space="preserve"> </w:t>
      </w:r>
      <w:r w:rsidRPr="00CF58DA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ล้านบาท)</w:t>
      </w:r>
    </w:p>
    <w:p w14:paraId="4B642746" w14:textId="77777777" w:rsidR="00A464A6" w:rsidRPr="00CF58DA" w:rsidRDefault="00A464A6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60"/>
        <w:gridCol w:w="1170"/>
        <w:gridCol w:w="180"/>
        <w:gridCol w:w="1260"/>
      </w:tblGrid>
      <w:tr w:rsidR="00A70195" w:rsidRPr="00CF58DA" w14:paraId="361E61BA" w14:textId="77777777" w:rsidTr="00157C34">
        <w:trPr>
          <w:cantSplit/>
          <w:tblHeader/>
        </w:trPr>
        <w:tc>
          <w:tcPr>
            <w:tcW w:w="6660" w:type="dxa"/>
          </w:tcPr>
          <w:p w14:paraId="22FF3F64" w14:textId="77777777" w:rsidR="00A70195" w:rsidRPr="00CF58DA" w:rsidRDefault="00A70195" w:rsidP="00157C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CF58DA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352FA2EB" w14:textId="0BF07A62" w:rsidR="00A70195" w:rsidRPr="00CF58DA" w:rsidRDefault="00504290" w:rsidP="00157C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C442F" w:rsidRPr="00CF58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F89D5B4" w14:textId="77777777" w:rsidR="00A70195" w:rsidRPr="00CF58DA" w:rsidRDefault="00A70195" w:rsidP="00157C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D84D67" w14:textId="77231494" w:rsidR="00A70195" w:rsidRPr="00CF58DA" w:rsidRDefault="00504290" w:rsidP="00157C3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C442F" w:rsidRPr="00CF58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A70195" w:rsidRPr="00CF58DA" w14:paraId="2621AC0E" w14:textId="77777777" w:rsidTr="00157C34">
        <w:trPr>
          <w:cantSplit/>
        </w:trPr>
        <w:tc>
          <w:tcPr>
            <w:tcW w:w="6660" w:type="dxa"/>
          </w:tcPr>
          <w:p w14:paraId="4697F955" w14:textId="77777777" w:rsidR="00A70195" w:rsidRPr="00CF58DA" w:rsidRDefault="00A70195" w:rsidP="00157C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F4506C6" w14:textId="77777777" w:rsidR="00A70195" w:rsidRPr="00CF58DA" w:rsidRDefault="00A70195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58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0195" w:rsidRPr="00CF58DA" w14:paraId="5AE1F6F3" w14:textId="77777777" w:rsidTr="00157C34">
        <w:trPr>
          <w:cantSplit/>
        </w:trPr>
        <w:tc>
          <w:tcPr>
            <w:tcW w:w="6660" w:type="dxa"/>
          </w:tcPr>
          <w:p w14:paraId="74D24B8E" w14:textId="77777777" w:rsidR="00A70195" w:rsidRPr="00CF58DA" w:rsidRDefault="00A70195" w:rsidP="00157C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42A988D0" w14:textId="77777777" w:rsidR="00A70195" w:rsidRPr="00CF58DA" w:rsidRDefault="00A70195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261B6" w14:textId="77777777" w:rsidR="00A70195" w:rsidRPr="00CF58DA" w:rsidRDefault="00A70195" w:rsidP="00157C3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B6E43" w14:textId="77777777" w:rsidR="00A70195" w:rsidRPr="00CF58DA" w:rsidRDefault="00A70195" w:rsidP="00157C3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290" w:rsidRPr="00CF58DA" w14:paraId="75F5ED08" w14:textId="77777777" w:rsidTr="00157C34">
        <w:trPr>
          <w:cantSplit/>
        </w:trPr>
        <w:tc>
          <w:tcPr>
            <w:tcW w:w="6660" w:type="dxa"/>
          </w:tcPr>
          <w:p w14:paraId="29CBB6CC" w14:textId="77777777" w:rsidR="00504290" w:rsidRPr="00CF58DA" w:rsidRDefault="00504290" w:rsidP="005042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073086E1" w14:textId="6DD07C33" w:rsidR="00504290" w:rsidRPr="00CF58DA" w:rsidRDefault="00DF3853" w:rsidP="0050429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31,692</w:t>
            </w:r>
          </w:p>
        </w:tc>
        <w:tc>
          <w:tcPr>
            <w:tcW w:w="180" w:type="dxa"/>
            <w:vAlign w:val="bottom"/>
          </w:tcPr>
          <w:p w14:paraId="6BB32640" w14:textId="77777777" w:rsidR="00504290" w:rsidRPr="00CF58DA" w:rsidRDefault="00504290" w:rsidP="0050429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CF4E26" w14:textId="205A9C49" w:rsidR="00504290" w:rsidRPr="00CF58DA" w:rsidRDefault="002C442F" w:rsidP="009D24ED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34,202</w:t>
            </w:r>
          </w:p>
        </w:tc>
      </w:tr>
    </w:tbl>
    <w:p w14:paraId="769334F4" w14:textId="77777777" w:rsidR="00A70195" w:rsidRPr="00CF58DA" w:rsidRDefault="00A70195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6367F6" w14:textId="525D5737" w:rsidR="00A70195" w:rsidRPr="00CF58DA" w:rsidRDefault="00A70195" w:rsidP="00A7019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7"/>
        <w:jc w:val="thaiDistribute"/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</w:pPr>
      <w:r w:rsidRPr="00CF58DA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ในปี </w:t>
      </w:r>
      <w:r w:rsidRPr="00CF58DA">
        <w:rPr>
          <w:rFonts w:asciiTheme="majorBidi" w:hAnsiTheme="majorBidi"/>
          <w:color w:val="000000" w:themeColor="text1"/>
          <w:spacing w:val="-4"/>
          <w:sz w:val="30"/>
          <w:szCs w:val="30"/>
        </w:rPr>
        <w:t>256</w:t>
      </w:r>
      <w:r w:rsidR="00624A38" w:rsidRPr="00CF58DA">
        <w:rPr>
          <w:rFonts w:asciiTheme="majorBidi" w:hAnsiTheme="majorBidi"/>
          <w:color w:val="000000" w:themeColor="text1"/>
          <w:spacing w:val="-4"/>
          <w:sz w:val="30"/>
          <w:szCs w:val="30"/>
        </w:rPr>
        <w:t>8</w:t>
      </w:r>
      <w:r w:rsidRPr="00CF58DA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 </w:t>
      </w:r>
      <w:r w:rsidRPr="00CF58DA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กระแสเงินสดจ่ายทั้งหมดของสัญญาเช่าของ</w:t>
      </w:r>
      <w:r w:rsidRPr="00CF58DA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กองทรัสต์มีจำนวน</w:t>
      </w:r>
      <w:r w:rsidRPr="00CF58DA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F3853" w:rsidRPr="00CF58DA">
        <w:rPr>
          <w:rFonts w:asciiTheme="majorBidi" w:hAnsiTheme="majorBidi"/>
          <w:spacing w:val="-4"/>
          <w:sz w:val="30"/>
          <w:szCs w:val="30"/>
        </w:rPr>
        <w:t>32.28</w:t>
      </w:r>
      <w:r w:rsidRPr="00CF58D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F58DA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ล้านบาท</w:t>
      </w:r>
      <w:r w:rsidRPr="00CF58DA">
        <w:rPr>
          <w:rFonts w:asciiTheme="majorBidi" w:hAnsiTheme="majorBidi"/>
          <w:color w:val="000000" w:themeColor="text1"/>
          <w:spacing w:val="-4"/>
          <w:sz w:val="30"/>
          <w:szCs w:val="30"/>
        </w:rPr>
        <w:t xml:space="preserve"> </w:t>
      </w:r>
      <w:r w:rsidRPr="00CF58DA"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</w:rPr>
        <w:t>(</w:t>
      </w:r>
      <w:r w:rsidRPr="00CF58DA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256</w:t>
      </w:r>
      <w:r w:rsidR="00624A38" w:rsidRPr="00CF58DA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7</w:t>
      </w:r>
      <w:r w:rsidRPr="00CF58DA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 xml:space="preserve">: </w:t>
      </w:r>
      <w:r w:rsidR="00624A38" w:rsidRPr="00CF58DA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34</w:t>
      </w:r>
      <w:r w:rsidR="00746F5C" w:rsidRPr="00CF58DA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.</w:t>
      </w:r>
      <w:r w:rsidR="00624A38" w:rsidRPr="00CF58DA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>89</w:t>
      </w:r>
      <w:r w:rsidRPr="00CF58DA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</w:rPr>
        <w:t xml:space="preserve"> </w:t>
      </w:r>
      <w:r w:rsidRPr="00CF58DA"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  <w:cs/>
        </w:rPr>
        <w:t>ล้านบาท)</w:t>
      </w:r>
    </w:p>
    <w:p w14:paraId="44DEF34A" w14:textId="77777777" w:rsidR="00A62038" w:rsidRPr="00CF58DA" w:rsidRDefault="00A62038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F3DDF42" w14:textId="77777777" w:rsidR="00C02D56" w:rsidRPr="00CF58DA" w:rsidRDefault="00C02D56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B94C52" w14:textId="77777777" w:rsidR="00C02D56" w:rsidRPr="00CF58DA" w:rsidRDefault="00C02D56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11AC2E" w14:textId="77777777" w:rsidR="00C02D56" w:rsidRPr="00CF58DA" w:rsidRDefault="00C02D56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FEFDA8" w14:textId="77777777" w:rsidR="00C02D56" w:rsidRPr="00CF58DA" w:rsidRDefault="00C02D56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FDD373" w14:textId="77777777" w:rsidR="00C02D56" w:rsidRPr="00CF58DA" w:rsidRDefault="00C02D56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D9F8B4" w14:textId="77777777" w:rsidR="00C02D56" w:rsidRPr="00CF58DA" w:rsidRDefault="00C02D56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53D77B" w14:textId="77777777" w:rsidR="00C02D56" w:rsidRPr="00CF58DA" w:rsidRDefault="00C02D56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6CB7FE" w14:textId="77777777" w:rsidR="00C02D56" w:rsidRPr="00CF58DA" w:rsidRDefault="00C02D56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6F5373" w14:textId="77777777" w:rsidR="00C02D56" w:rsidRPr="00CF58DA" w:rsidRDefault="00C02D56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446912" w14:textId="77777777" w:rsidR="00C02D56" w:rsidRPr="00CF58DA" w:rsidRDefault="00C02D56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0A7D25" w14:textId="77777777" w:rsidR="00A70195" w:rsidRPr="00CF58DA" w:rsidRDefault="00A70195" w:rsidP="00A70195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F58D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ในฐานะผู้ให้เช่า</w:t>
      </w:r>
    </w:p>
    <w:p w14:paraId="586FCAD5" w14:textId="77777777" w:rsidR="00A70195" w:rsidRPr="00CF58DA" w:rsidRDefault="00A70195" w:rsidP="0042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260"/>
        <w:gridCol w:w="270"/>
        <w:gridCol w:w="1080"/>
      </w:tblGrid>
      <w:tr w:rsidR="00504290" w:rsidRPr="00CF58DA" w14:paraId="52EAC7F7" w14:textId="77777777" w:rsidTr="00157C34">
        <w:trPr>
          <w:trHeight w:val="20"/>
        </w:trPr>
        <w:tc>
          <w:tcPr>
            <w:tcW w:w="6660" w:type="dxa"/>
          </w:tcPr>
          <w:p w14:paraId="53C537C7" w14:textId="77777777" w:rsidR="00504290" w:rsidRPr="00CF58DA" w:rsidRDefault="00504290" w:rsidP="00504290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ค่าเช่าที่จะได้รับจากสัญญาให้เช่าดำเนินงาน ณ วันที่ </w:t>
            </w:r>
            <w:r w:rsidRPr="00CF58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F58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9A46F" w14:textId="6CCD644F" w:rsidR="00504290" w:rsidRPr="00CF58DA" w:rsidRDefault="00504290" w:rsidP="009D24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F58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24A38" w:rsidRPr="00CF58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72619AE" w14:textId="77777777" w:rsidR="00504290" w:rsidRPr="00CF58DA" w:rsidRDefault="00504290" w:rsidP="009D24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B3FC81" w14:textId="4E9AD70B" w:rsidR="00504290" w:rsidRPr="00CF58DA" w:rsidRDefault="00504290" w:rsidP="009D24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CF58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24A38" w:rsidRPr="00CF58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504290" w:rsidRPr="00CF58DA" w14:paraId="70BEF501" w14:textId="77777777" w:rsidTr="00BC4D0A">
        <w:trPr>
          <w:trHeight w:val="308"/>
        </w:trPr>
        <w:tc>
          <w:tcPr>
            <w:tcW w:w="6660" w:type="dxa"/>
          </w:tcPr>
          <w:p w14:paraId="1406262D" w14:textId="77777777" w:rsidR="00504290" w:rsidRPr="00CF58DA" w:rsidRDefault="00504290" w:rsidP="00504290">
            <w:pPr>
              <w:spacing w:line="240" w:lineRule="auto"/>
              <w:ind w:left="156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AF33ED9" w14:textId="77777777" w:rsidR="00504290" w:rsidRPr="00CF58DA" w:rsidRDefault="00504290" w:rsidP="0050429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CF58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624A38" w:rsidRPr="00CF58DA" w14:paraId="2E00F1D8" w14:textId="77777777" w:rsidTr="00BA0C71">
        <w:trPr>
          <w:trHeight w:val="20"/>
        </w:trPr>
        <w:tc>
          <w:tcPr>
            <w:tcW w:w="6660" w:type="dxa"/>
          </w:tcPr>
          <w:p w14:paraId="68CA0FF6" w14:textId="77777777" w:rsidR="00624A38" w:rsidRPr="00CF58DA" w:rsidRDefault="00624A38" w:rsidP="00624A38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AD34016" w14:textId="0C14BC0F" w:rsidR="00624A38" w:rsidRPr="00CF58DA" w:rsidRDefault="00BA0C71" w:rsidP="00624A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419,371</w:t>
            </w:r>
          </w:p>
        </w:tc>
        <w:tc>
          <w:tcPr>
            <w:tcW w:w="270" w:type="dxa"/>
          </w:tcPr>
          <w:p w14:paraId="054E5F2B" w14:textId="77777777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59990" w14:textId="15A04FD0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436,064</w:t>
            </w:r>
          </w:p>
        </w:tc>
      </w:tr>
      <w:tr w:rsidR="00624A38" w:rsidRPr="00CF58DA" w14:paraId="4664F8A7" w14:textId="77777777" w:rsidTr="00BA0C71">
        <w:trPr>
          <w:trHeight w:val="20"/>
        </w:trPr>
        <w:tc>
          <w:tcPr>
            <w:tcW w:w="6660" w:type="dxa"/>
          </w:tcPr>
          <w:p w14:paraId="754ABEB6" w14:textId="77777777" w:rsidR="00624A38" w:rsidRPr="00CF58DA" w:rsidRDefault="00624A38" w:rsidP="00624A38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4F8344C0" w14:textId="621A0A0B" w:rsidR="00624A38" w:rsidRPr="00CF58DA" w:rsidRDefault="00BA0C71" w:rsidP="00624A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419,371</w:t>
            </w:r>
          </w:p>
        </w:tc>
        <w:tc>
          <w:tcPr>
            <w:tcW w:w="270" w:type="dxa"/>
          </w:tcPr>
          <w:p w14:paraId="79F164AB" w14:textId="77777777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FFC0B" w14:textId="4568A2DD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436,064</w:t>
            </w:r>
          </w:p>
        </w:tc>
      </w:tr>
      <w:tr w:rsidR="00624A38" w:rsidRPr="00CF58DA" w14:paraId="38CA2A13" w14:textId="77777777" w:rsidTr="00BA0C71">
        <w:trPr>
          <w:trHeight w:val="20"/>
        </w:trPr>
        <w:tc>
          <w:tcPr>
            <w:tcW w:w="6660" w:type="dxa"/>
          </w:tcPr>
          <w:p w14:paraId="2AA40386" w14:textId="77777777" w:rsidR="00624A38" w:rsidRPr="00CF58DA" w:rsidRDefault="00624A38" w:rsidP="00624A38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7127F1E3" w14:textId="1C00371E" w:rsidR="00624A38" w:rsidRPr="00CF58DA" w:rsidRDefault="00BA0C71" w:rsidP="00624A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419,371</w:t>
            </w:r>
          </w:p>
        </w:tc>
        <w:tc>
          <w:tcPr>
            <w:tcW w:w="270" w:type="dxa"/>
          </w:tcPr>
          <w:p w14:paraId="247772E0" w14:textId="77777777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EB3F3" w14:textId="68871C1E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436,064</w:t>
            </w:r>
          </w:p>
        </w:tc>
      </w:tr>
      <w:tr w:rsidR="00624A38" w:rsidRPr="00CF58DA" w14:paraId="740B25E8" w14:textId="77777777" w:rsidTr="00BA0C71">
        <w:trPr>
          <w:trHeight w:val="20"/>
        </w:trPr>
        <w:tc>
          <w:tcPr>
            <w:tcW w:w="6660" w:type="dxa"/>
          </w:tcPr>
          <w:p w14:paraId="3EBCE89A" w14:textId="77777777" w:rsidR="00624A38" w:rsidRPr="00CF58DA" w:rsidRDefault="00624A38" w:rsidP="00624A38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703443A5" w14:textId="4F4F3BAF" w:rsidR="00624A38" w:rsidRPr="00CF58DA" w:rsidRDefault="00BA0C71" w:rsidP="00624A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419,371</w:t>
            </w:r>
          </w:p>
        </w:tc>
        <w:tc>
          <w:tcPr>
            <w:tcW w:w="270" w:type="dxa"/>
          </w:tcPr>
          <w:p w14:paraId="2013F9C5" w14:textId="77777777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1B28A" w14:textId="3AE7E595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436,064</w:t>
            </w:r>
          </w:p>
        </w:tc>
      </w:tr>
      <w:tr w:rsidR="00624A38" w:rsidRPr="00CF58DA" w14:paraId="2FA667CB" w14:textId="77777777" w:rsidTr="00BA0C71">
        <w:trPr>
          <w:trHeight w:val="20"/>
        </w:trPr>
        <w:tc>
          <w:tcPr>
            <w:tcW w:w="6660" w:type="dxa"/>
          </w:tcPr>
          <w:p w14:paraId="6ABA23F3" w14:textId="77777777" w:rsidR="00624A38" w:rsidRPr="00CF58DA" w:rsidRDefault="00624A38" w:rsidP="00624A38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202060F" w14:textId="2DB194D9" w:rsidR="00624A38" w:rsidRPr="00CF58DA" w:rsidRDefault="00BA0C71" w:rsidP="00624A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419,371</w:t>
            </w:r>
          </w:p>
        </w:tc>
        <w:tc>
          <w:tcPr>
            <w:tcW w:w="270" w:type="dxa"/>
          </w:tcPr>
          <w:p w14:paraId="22AF2CB1" w14:textId="77777777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24178" w14:textId="7B69E8B0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436,064</w:t>
            </w:r>
          </w:p>
        </w:tc>
      </w:tr>
      <w:tr w:rsidR="00624A38" w:rsidRPr="00CF58DA" w14:paraId="0436640F" w14:textId="77777777" w:rsidTr="00BA0C71">
        <w:trPr>
          <w:trHeight w:val="20"/>
        </w:trPr>
        <w:tc>
          <w:tcPr>
            <w:tcW w:w="6660" w:type="dxa"/>
          </w:tcPr>
          <w:p w14:paraId="1DE8B05D" w14:textId="77777777" w:rsidR="00624A38" w:rsidRPr="00CF58DA" w:rsidRDefault="00624A38" w:rsidP="00624A38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หลังจากปีที่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C29C8E" w14:textId="5C7E6F62" w:rsidR="00624A38" w:rsidRPr="00CF58DA" w:rsidRDefault="00BA0C71" w:rsidP="00624A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2,516,648</w:t>
            </w:r>
          </w:p>
        </w:tc>
        <w:tc>
          <w:tcPr>
            <w:tcW w:w="270" w:type="dxa"/>
          </w:tcPr>
          <w:p w14:paraId="7EFCB2F9" w14:textId="77777777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6AEDED" w14:textId="00EC695C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3,119,648</w:t>
            </w:r>
          </w:p>
        </w:tc>
      </w:tr>
      <w:tr w:rsidR="00624A38" w:rsidRPr="00CF58DA" w14:paraId="459674C5" w14:textId="77777777" w:rsidTr="00157C34">
        <w:trPr>
          <w:trHeight w:val="20"/>
        </w:trPr>
        <w:tc>
          <w:tcPr>
            <w:tcW w:w="6660" w:type="dxa"/>
          </w:tcPr>
          <w:p w14:paraId="35A94773" w14:textId="77777777" w:rsidR="00624A38" w:rsidRPr="00CF58DA" w:rsidRDefault="00624A38" w:rsidP="00624A38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26E2DD" w14:textId="789A80E5" w:rsidR="00624A38" w:rsidRPr="00CF58DA" w:rsidRDefault="00BA0C71" w:rsidP="00624A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0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4,613,503</w:t>
            </w:r>
          </w:p>
        </w:tc>
        <w:tc>
          <w:tcPr>
            <w:tcW w:w="270" w:type="dxa"/>
          </w:tcPr>
          <w:p w14:paraId="00DA1B32" w14:textId="77777777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1F7A6" w14:textId="7E4B0FDA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5,299,968</w:t>
            </w:r>
          </w:p>
        </w:tc>
      </w:tr>
    </w:tbl>
    <w:p w14:paraId="29687CA5" w14:textId="77777777" w:rsidR="00C02D56" w:rsidRPr="00CF58DA" w:rsidRDefault="00C02D56" w:rsidP="00A70195">
      <w:pPr>
        <w:pStyle w:val="a6"/>
        <w:ind w:right="0" w:firstLine="576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14:paraId="076592B0" w14:textId="6D492049" w:rsidR="00A70195" w:rsidRPr="00CF58DA" w:rsidRDefault="00A70195" w:rsidP="00A70195">
      <w:pPr>
        <w:pStyle w:val="a6"/>
        <w:ind w:right="0" w:firstLine="576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CF58DA">
        <w:rPr>
          <w:rFonts w:ascii="Angsana New" w:hAnsi="Angsana New" w:cs="Angsana New" w:hint="cs"/>
          <w:spacing w:val="4"/>
          <w:sz w:val="30"/>
          <w:szCs w:val="30"/>
          <w:lang w:val="en-US"/>
        </w:rPr>
        <w:t>*</w:t>
      </w:r>
      <w:r w:rsidRPr="00CF58DA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ค่าเช่าแปรผัน จะอ้างอิงจากผลประกอบการของโรงแรม </w:t>
      </w:r>
    </w:p>
    <w:p w14:paraId="60D8E08B" w14:textId="77777777" w:rsidR="00C02D56" w:rsidRPr="00CF58DA" w:rsidRDefault="00C02D56" w:rsidP="00A70195">
      <w:pPr>
        <w:pStyle w:val="a6"/>
        <w:ind w:right="0" w:firstLine="576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</w:p>
    <w:p w14:paraId="187958E0" w14:textId="065F6F14" w:rsidR="00A70195" w:rsidRPr="00CF58DA" w:rsidRDefault="005D544D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F58DA">
        <w:rPr>
          <w:rFonts w:ascii="Angsana New" w:hAnsi="Angsana New"/>
          <w:b/>
          <w:bCs/>
          <w:sz w:val="30"/>
          <w:szCs w:val="30"/>
        </w:rPr>
        <w:t>7</w:t>
      </w:r>
      <w:r w:rsidR="00A70195" w:rsidRPr="00CF58DA">
        <w:rPr>
          <w:rFonts w:ascii="Angsana New" w:hAnsi="Angsana New"/>
          <w:b/>
          <w:bCs/>
          <w:sz w:val="30"/>
          <w:szCs w:val="30"/>
        </w:rPr>
        <w:tab/>
      </w:r>
      <w:r w:rsidR="00A70195" w:rsidRPr="00CF58DA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2533895" w14:textId="77777777" w:rsidR="00A70195" w:rsidRPr="00CF58DA" w:rsidRDefault="00A70195" w:rsidP="00C02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440"/>
        <w:gridCol w:w="236"/>
        <w:gridCol w:w="1260"/>
        <w:gridCol w:w="270"/>
        <w:gridCol w:w="1474"/>
      </w:tblGrid>
      <w:tr w:rsidR="00A70195" w:rsidRPr="00CF58DA" w14:paraId="7AF37997" w14:textId="77777777" w:rsidTr="00157C34">
        <w:trPr>
          <w:cantSplit/>
          <w:trHeight w:val="20"/>
        </w:trPr>
        <w:tc>
          <w:tcPr>
            <w:tcW w:w="2970" w:type="dxa"/>
          </w:tcPr>
          <w:p w14:paraId="4DAE703D" w14:textId="77777777" w:rsidR="00A70195" w:rsidRPr="00CF58DA" w:rsidRDefault="00A70195" w:rsidP="00157C3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814B246" w14:textId="7285CBC6" w:rsidR="00A70195" w:rsidRPr="00CF58DA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</w:rPr>
              <w:t xml:space="preserve">31 </w:t>
            </w:r>
            <w:r w:rsidRPr="00CF58DA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CF58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624A38" w:rsidRPr="00CF58DA"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  <w:tc>
          <w:tcPr>
            <w:tcW w:w="236" w:type="dxa"/>
          </w:tcPr>
          <w:p w14:paraId="0D07F74F" w14:textId="77777777" w:rsidR="00A70195" w:rsidRPr="00CF58DA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3004" w:type="dxa"/>
            <w:gridSpan w:val="3"/>
          </w:tcPr>
          <w:p w14:paraId="05A736F1" w14:textId="71C739FB" w:rsidR="00A70195" w:rsidRPr="00CF58DA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</w:rPr>
              <w:t xml:space="preserve">31 </w:t>
            </w:r>
            <w:r w:rsidRPr="00CF58DA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CF58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624A38" w:rsidRPr="00CF58DA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</w:tr>
      <w:tr w:rsidR="00DE6F81" w:rsidRPr="00CF58DA" w14:paraId="6593FF0C" w14:textId="77777777" w:rsidTr="00157C34">
        <w:trPr>
          <w:cantSplit/>
          <w:trHeight w:val="20"/>
        </w:trPr>
        <w:tc>
          <w:tcPr>
            <w:tcW w:w="2970" w:type="dxa"/>
          </w:tcPr>
          <w:p w14:paraId="698C7EFA" w14:textId="77777777" w:rsidR="00DE6F81" w:rsidRPr="00CF58DA" w:rsidRDefault="00DE6F81" w:rsidP="00DE6F8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F03707" w14:textId="77777777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270" w:type="dxa"/>
          </w:tcPr>
          <w:p w14:paraId="137BEB33" w14:textId="77777777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13FACD56" w14:textId="77777777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7A40C80" w14:textId="77777777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0B803D15" w14:textId="77777777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0" w:type="dxa"/>
          </w:tcPr>
          <w:p w14:paraId="51B3F30B" w14:textId="77777777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7F7FD179" w14:textId="4C993C9A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</w:tr>
      <w:tr w:rsidR="00DE6F81" w:rsidRPr="00CF58DA" w14:paraId="2F7DD9CB" w14:textId="77777777" w:rsidTr="00157C34">
        <w:trPr>
          <w:cantSplit/>
          <w:trHeight w:val="20"/>
        </w:trPr>
        <w:tc>
          <w:tcPr>
            <w:tcW w:w="2970" w:type="dxa"/>
          </w:tcPr>
          <w:p w14:paraId="79AC655E" w14:textId="77777777" w:rsidR="00DE6F81" w:rsidRPr="00CF58DA" w:rsidRDefault="00DE6F81" w:rsidP="00DE6F8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B9CA92" w14:textId="77777777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239D33F5" w14:textId="77777777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60DF0D93" w14:textId="77777777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36" w:type="dxa"/>
          </w:tcPr>
          <w:p w14:paraId="6818BCDB" w14:textId="77777777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18121273" w14:textId="54A37578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085A870B" w14:textId="77777777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13FB6C7E" w14:textId="7630ABC9" w:rsidR="00DE6F81" w:rsidRPr="00CF58DA" w:rsidRDefault="00DE6F81" w:rsidP="00DE6F81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</w:tr>
      <w:tr w:rsidR="00624A38" w:rsidRPr="00CF58DA" w14:paraId="2C699FF5" w14:textId="77777777" w:rsidTr="00157C34">
        <w:trPr>
          <w:cantSplit/>
          <w:trHeight w:val="20"/>
        </w:trPr>
        <w:tc>
          <w:tcPr>
            <w:tcW w:w="2970" w:type="dxa"/>
          </w:tcPr>
          <w:p w14:paraId="0A19072F" w14:textId="77777777" w:rsidR="00624A38" w:rsidRPr="00CF58DA" w:rsidRDefault="00624A38" w:rsidP="00624A38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353FA8" w14:textId="00C7F31A" w:rsidR="00624A38" w:rsidRPr="00CF58DA" w:rsidRDefault="0021280B" w:rsidP="00624A38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225,474</w:t>
            </w:r>
          </w:p>
        </w:tc>
        <w:tc>
          <w:tcPr>
            <w:tcW w:w="270" w:type="dxa"/>
          </w:tcPr>
          <w:p w14:paraId="7ED808F6" w14:textId="78D9DF6A" w:rsidR="00624A38" w:rsidRPr="00CF58DA" w:rsidRDefault="00624A38" w:rsidP="00624A38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DCCC2A" w14:textId="0A88939C" w:rsidR="00624A38" w:rsidRPr="00CF58DA" w:rsidRDefault="0021280B" w:rsidP="00624A3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0.010 - 3.250</w:t>
            </w:r>
          </w:p>
        </w:tc>
        <w:tc>
          <w:tcPr>
            <w:tcW w:w="236" w:type="dxa"/>
          </w:tcPr>
          <w:p w14:paraId="71913867" w14:textId="77777777" w:rsidR="00624A38" w:rsidRPr="00CF58DA" w:rsidRDefault="00624A38" w:rsidP="00624A38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2DBCC1" w14:textId="2AD290CC" w:rsidR="00624A38" w:rsidRPr="00CF58DA" w:rsidRDefault="00DE75C3" w:rsidP="00624A38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341,423</w:t>
            </w:r>
          </w:p>
        </w:tc>
        <w:tc>
          <w:tcPr>
            <w:tcW w:w="270" w:type="dxa"/>
          </w:tcPr>
          <w:p w14:paraId="54AF2356" w14:textId="77777777" w:rsidR="00624A38" w:rsidRPr="00CF58DA" w:rsidRDefault="00624A38" w:rsidP="00624A38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DEB7162" w14:textId="175C9CC2" w:rsidR="00624A38" w:rsidRPr="00CF58DA" w:rsidRDefault="00624A38" w:rsidP="00624A3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0.010 - 2.500</w:t>
            </w:r>
          </w:p>
        </w:tc>
      </w:tr>
      <w:tr w:rsidR="00624A38" w:rsidRPr="00CF58DA" w14:paraId="4DA5523A" w14:textId="77777777" w:rsidTr="00157C34">
        <w:trPr>
          <w:cantSplit/>
          <w:trHeight w:val="20"/>
        </w:trPr>
        <w:tc>
          <w:tcPr>
            <w:tcW w:w="2970" w:type="dxa"/>
          </w:tcPr>
          <w:p w14:paraId="6B2A4E4C" w14:textId="77777777" w:rsidR="00624A38" w:rsidRPr="00CF58DA" w:rsidRDefault="00624A38" w:rsidP="00624A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0AA0B6" w14:textId="0D00BBF2" w:rsidR="00624A38" w:rsidRPr="00CF58DA" w:rsidRDefault="0021280B" w:rsidP="00624A38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225,474</w:t>
            </w:r>
          </w:p>
        </w:tc>
        <w:tc>
          <w:tcPr>
            <w:tcW w:w="270" w:type="dxa"/>
          </w:tcPr>
          <w:p w14:paraId="1FC43D90" w14:textId="77777777" w:rsidR="00624A38" w:rsidRPr="00CF58DA" w:rsidRDefault="00624A38" w:rsidP="00624A38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7A6FD0" w14:textId="77777777" w:rsidR="00624A38" w:rsidRPr="00CF58DA" w:rsidRDefault="00624A38" w:rsidP="00624A38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2068BC" w14:textId="77777777" w:rsidR="00624A38" w:rsidRPr="00CF58DA" w:rsidRDefault="00624A38" w:rsidP="00624A38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5EDCE6" w14:textId="09B46F59" w:rsidR="00624A38" w:rsidRPr="00CF58DA" w:rsidRDefault="00624A38" w:rsidP="00624A38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E75C3"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E75C3"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224D2CE9" w14:textId="77777777" w:rsidR="00624A38" w:rsidRPr="00CF58DA" w:rsidRDefault="00624A38" w:rsidP="00624A38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05C0B9D2" w14:textId="77777777" w:rsidR="00624A38" w:rsidRPr="00CF58DA" w:rsidRDefault="00624A38" w:rsidP="00624A38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703382D" w14:textId="77777777" w:rsidR="00A464A6" w:rsidRPr="00CF58DA" w:rsidRDefault="00A464A6" w:rsidP="00A464A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0002BB8" w14:textId="77777777" w:rsidR="00C02D56" w:rsidRPr="00CF58DA" w:rsidRDefault="00C02D56" w:rsidP="00A464A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62E2DF" w14:textId="77777777" w:rsidR="00C02D56" w:rsidRPr="00CF58DA" w:rsidRDefault="00C02D56" w:rsidP="00A464A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88B09BA" w14:textId="77777777" w:rsidR="00C02D56" w:rsidRPr="00CF58DA" w:rsidRDefault="00C02D56" w:rsidP="00A464A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4D10377" w14:textId="77777777" w:rsidR="00C02D56" w:rsidRPr="00CF58DA" w:rsidRDefault="00C02D56" w:rsidP="00A464A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77032FE" w14:textId="77777777" w:rsidR="00C02D56" w:rsidRPr="00CF58DA" w:rsidRDefault="00C02D56" w:rsidP="00A464A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D7148BB" w14:textId="77777777" w:rsidR="00C02D56" w:rsidRPr="00CF58DA" w:rsidRDefault="00C02D56" w:rsidP="00A464A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90ABA0B" w14:textId="77777777" w:rsidR="00C02D56" w:rsidRPr="00CF58DA" w:rsidRDefault="00C02D56" w:rsidP="00A464A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5F9D783" w14:textId="77777777" w:rsidR="00C02D56" w:rsidRPr="00CF58DA" w:rsidRDefault="00C02D56" w:rsidP="00A464A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4789E00" w14:textId="77777777" w:rsidR="00C02D56" w:rsidRPr="00CF58DA" w:rsidRDefault="00C02D56" w:rsidP="00A464A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40C9EF4" w14:textId="7B2B2137" w:rsidR="00C02D56" w:rsidRPr="00CF58DA" w:rsidRDefault="00C02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</w:rPr>
        <w:br w:type="page"/>
      </w:r>
    </w:p>
    <w:p w14:paraId="16B39263" w14:textId="0DFB9B3D" w:rsidR="00A70195" w:rsidRPr="00CF58DA" w:rsidRDefault="005D544D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F58DA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A70195" w:rsidRPr="00CF58DA">
        <w:rPr>
          <w:rFonts w:ascii="Angsana New" w:hAnsi="Angsana New"/>
          <w:b/>
          <w:bCs/>
          <w:sz w:val="30"/>
          <w:szCs w:val="30"/>
        </w:rPr>
        <w:tab/>
      </w:r>
      <w:r w:rsidR="00A70195" w:rsidRPr="00CF58DA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</w:t>
      </w:r>
    </w:p>
    <w:p w14:paraId="02038BA7" w14:textId="77777777" w:rsidR="00A70195" w:rsidRPr="00CF58DA" w:rsidRDefault="00A70195" w:rsidP="009E7FF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FF23A42" w14:textId="1D3C8A4A" w:rsidR="00D32A1B" w:rsidRPr="00CF58DA" w:rsidRDefault="00D32A1B" w:rsidP="00D32A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CF58DA">
        <w:rPr>
          <w:rFonts w:asciiTheme="majorBidi" w:hAnsiTheme="majorBidi" w:cstheme="majorBidi"/>
          <w:sz w:val="30"/>
          <w:szCs w:val="30"/>
        </w:rPr>
        <w:t>23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CF58DA">
        <w:rPr>
          <w:rFonts w:asciiTheme="majorBidi" w:hAnsiTheme="majorBidi" w:cstheme="majorBidi"/>
          <w:sz w:val="30"/>
          <w:szCs w:val="30"/>
        </w:rPr>
        <w:t>2567</w:t>
      </w:r>
      <w:r w:rsidRPr="00CF58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กองทรัสต์ได้เข้าทำสัญญากู้ยืมเงินจากสถาบันการเงินหลายแห่ง วงเงินการกู้รวมทั้งสิ้น </w:t>
      </w:r>
      <w:r w:rsidRPr="00CF58DA">
        <w:rPr>
          <w:rFonts w:asciiTheme="majorBidi" w:hAnsiTheme="majorBidi" w:cstheme="majorBidi"/>
          <w:sz w:val="30"/>
          <w:szCs w:val="30"/>
        </w:rPr>
        <w:t>1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CF58DA">
        <w:rPr>
          <w:rFonts w:asciiTheme="majorBidi" w:hAnsiTheme="majorBidi" w:cstheme="majorBidi"/>
          <w:sz w:val="30"/>
          <w:szCs w:val="30"/>
        </w:rPr>
        <w:t>7</w:t>
      </w:r>
      <w:r w:rsidR="000D0311" w:rsidRPr="00CF58DA">
        <w:rPr>
          <w:rFonts w:asciiTheme="majorBidi" w:hAnsiTheme="majorBidi" w:cstheme="majorBidi"/>
          <w:sz w:val="30"/>
          <w:szCs w:val="30"/>
        </w:rPr>
        <w:t>8</w:t>
      </w:r>
      <w:r w:rsidR="00771BA8" w:rsidRPr="00CF58DA">
        <w:rPr>
          <w:rFonts w:asciiTheme="majorBidi" w:hAnsiTheme="majorBidi" w:cstheme="majorBidi"/>
          <w:sz w:val="30"/>
          <w:szCs w:val="30"/>
        </w:rPr>
        <w:t>9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ล้านบาท ณ วันที่ </w:t>
      </w:r>
      <w:r w:rsidRPr="00CF58DA">
        <w:rPr>
          <w:rFonts w:asciiTheme="majorBidi" w:hAnsiTheme="majorBidi" w:cstheme="majorBidi"/>
          <w:sz w:val="30"/>
          <w:szCs w:val="30"/>
        </w:rPr>
        <w:t xml:space="preserve">31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F58DA">
        <w:rPr>
          <w:rFonts w:asciiTheme="majorBidi" w:hAnsiTheme="majorBidi" w:cstheme="majorBidi"/>
          <w:sz w:val="30"/>
          <w:szCs w:val="30"/>
        </w:rPr>
        <w:t>256</w:t>
      </w:r>
      <w:r w:rsidR="0009286C" w:rsidRPr="00CF58DA">
        <w:rPr>
          <w:rFonts w:asciiTheme="majorBidi" w:hAnsiTheme="majorBidi" w:cstheme="majorBidi"/>
          <w:sz w:val="30"/>
          <w:szCs w:val="30"/>
        </w:rPr>
        <w:t>8</w:t>
      </w:r>
      <w:r w:rsidRPr="00CF58D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กองทรัสต์เบิกเงินกู้แล้วจำนวน</w:t>
      </w:r>
      <w:r w:rsidR="00027442" w:rsidRPr="00CF58DA">
        <w:rPr>
          <w:rFonts w:asciiTheme="majorBidi" w:hAnsiTheme="majorBidi" w:cstheme="majorBidi"/>
          <w:sz w:val="30"/>
          <w:szCs w:val="30"/>
        </w:rPr>
        <w:t xml:space="preserve"> 1,786</w:t>
      </w:r>
      <w:r w:rsidR="00624A38"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เงินกู้ยืมดังกล่าวมีหลักทรัพย์ค้ำประกัน ได้แก่ ที่ดินพร้อมสิ่งปลูกสร้าง และหลักประกันทางธุรกิจของโครงการโรงแรมดุสิตธานี </w:t>
      </w:r>
      <w:r w:rsidRPr="00CF58DA">
        <w:rPr>
          <w:rFonts w:asciiTheme="majorBidi" w:hAnsiTheme="majorBidi" w:cstheme="majorBidi"/>
          <w:sz w:val="30"/>
          <w:szCs w:val="30"/>
        </w:rPr>
        <w:br/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ลากูน่า ภูเก็ต และ สิทธิที่จะได้รับค่าเช่าของโครงการโรงแรมดุสิตธานี มัลดีฟส์ และ</w:t>
      </w:r>
      <w:r w:rsidRPr="00CF58DA">
        <w:rPr>
          <w:rFonts w:ascii="Angsana New" w:hAnsi="Angsana New" w:cstheme="majorBidi"/>
          <w:sz w:val="30"/>
          <w:szCs w:val="30"/>
          <w:cs/>
        </w:rPr>
        <w:t>สัญญาหลักประกันธุรกิจของโครงการโรงแรมดุสิตธานี หัวหิน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รวมถึง</w:t>
      </w:r>
      <w:r w:rsidRPr="00CF58DA">
        <w:rPr>
          <w:rFonts w:ascii="Angsana New" w:hAnsi="Angsana New" w:cstheme="majorBidi"/>
          <w:sz w:val="30"/>
          <w:szCs w:val="30"/>
          <w:cs/>
        </w:rPr>
        <w:t xml:space="preserve">บัญชีเงินฝากของธนาคารของกองทรัสต์จำนวน </w:t>
      </w:r>
      <w:r w:rsidRPr="00CF58DA">
        <w:rPr>
          <w:rFonts w:ascii="Angsana New" w:hAnsi="Angsana New" w:cstheme="majorBidi"/>
          <w:sz w:val="30"/>
          <w:szCs w:val="30"/>
        </w:rPr>
        <w:t xml:space="preserve">1 </w:t>
      </w:r>
      <w:r w:rsidRPr="00CF58DA">
        <w:rPr>
          <w:rFonts w:ascii="Angsana New" w:hAnsi="Angsana New" w:cstheme="majorBidi" w:hint="cs"/>
          <w:sz w:val="30"/>
          <w:szCs w:val="30"/>
          <w:cs/>
        </w:rPr>
        <w:t>บัญชีจดเป็นหลักประกันทางธุรกิจ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โดยอัตราดอกเบี้ยเป็นไปตามระบุสัญญาเงินกู้ ชำระดอกเบี้ยรายไตรมาส และ</w:t>
      </w:r>
      <w:r w:rsidR="00B5546D" w:rsidRPr="00CF58DA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CF58DA">
        <w:rPr>
          <w:rFonts w:asciiTheme="majorBidi" w:hAnsiTheme="majorBidi" w:cstheme="majorBidi"/>
          <w:sz w:val="30"/>
          <w:szCs w:val="30"/>
          <w:cs/>
        </w:rPr>
        <w:t>เงื่อนไขการชำระคืนเงินต้น คือ</w:t>
      </w:r>
      <w:r w:rsidR="00037BAB" w:rsidRPr="00CF58DA">
        <w:rPr>
          <w:rFonts w:asciiTheme="majorBidi" w:hAnsiTheme="majorBidi" w:cstheme="majorBidi" w:hint="cs"/>
          <w:sz w:val="30"/>
          <w:szCs w:val="30"/>
          <w:cs/>
        </w:rPr>
        <w:t xml:space="preserve">ผ่อนชำระคืนเงินต้นในปีที่ </w:t>
      </w:r>
      <w:r w:rsidR="00037BAB" w:rsidRPr="00CF58DA">
        <w:rPr>
          <w:rFonts w:asciiTheme="majorBidi" w:hAnsiTheme="majorBidi" w:cstheme="majorBidi"/>
          <w:sz w:val="30"/>
          <w:szCs w:val="30"/>
        </w:rPr>
        <w:t xml:space="preserve">5 </w:t>
      </w:r>
      <w:r w:rsidR="00037BAB" w:rsidRPr="00CF58DA">
        <w:rPr>
          <w:rFonts w:asciiTheme="majorBidi" w:hAnsiTheme="majorBidi" w:cstheme="majorBidi" w:hint="cs"/>
          <w:sz w:val="30"/>
          <w:szCs w:val="30"/>
          <w:cs/>
        </w:rPr>
        <w:t>โดยสัญญาเงินกู้มีอายุ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</w:rPr>
        <w:t>5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>ปี นับตั้งแต่วันเบิกเงินกู้งวดแรก (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CF58DA">
        <w:rPr>
          <w:rFonts w:asciiTheme="majorBidi" w:hAnsiTheme="majorBidi" w:cstheme="majorBidi"/>
          <w:sz w:val="30"/>
          <w:szCs w:val="30"/>
        </w:rPr>
        <w:t xml:space="preserve">23 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CF58DA">
        <w:rPr>
          <w:rFonts w:asciiTheme="majorBidi" w:hAnsiTheme="majorBidi" w:cstheme="majorBidi"/>
          <w:sz w:val="30"/>
          <w:szCs w:val="30"/>
        </w:rPr>
        <w:t>256</w:t>
      </w:r>
      <w:r w:rsidRPr="00CF58DA">
        <w:rPr>
          <w:rFonts w:asciiTheme="majorBidi" w:hAnsiTheme="majorBidi" w:cstheme="majorBidi" w:hint="cs"/>
          <w:sz w:val="30"/>
          <w:szCs w:val="30"/>
        </w:rPr>
        <w:t>7</w:t>
      </w:r>
      <w:r w:rsidRPr="00CF58DA">
        <w:rPr>
          <w:rFonts w:asciiTheme="majorBidi" w:hAnsiTheme="majorBidi" w:cstheme="majorBidi"/>
          <w:sz w:val="30"/>
          <w:szCs w:val="30"/>
        </w:rPr>
        <w:t>)</w:t>
      </w:r>
      <w:r w:rsidR="00037BAB" w:rsidRPr="00CF58DA">
        <w:rPr>
          <w:rFonts w:asciiTheme="majorBidi" w:hAnsiTheme="majorBidi" w:cstheme="majorBidi" w:hint="cs"/>
          <w:sz w:val="30"/>
          <w:szCs w:val="30"/>
          <w:cs/>
        </w:rPr>
        <w:t xml:space="preserve"> โดยในปีที่ </w:t>
      </w:r>
      <w:r w:rsidR="00037BAB" w:rsidRPr="00CF58DA">
        <w:rPr>
          <w:rFonts w:asciiTheme="majorBidi" w:hAnsiTheme="majorBidi" w:cstheme="majorBidi"/>
          <w:sz w:val="30"/>
          <w:szCs w:val="30"/>
        </w:rPr>
        <w:t xml:space="preserve">5 </w:t>
      </w:r>
      <w:r w:rsidR="00037BAB" w:rsidRPr="00CF58DA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กองทรัสต์ต้องผ่อนชำระคืนเงินต้นของวงเงินกู้ระยะยาวเป็นจำนวน </w:t>
      </w:r>
      <w:r w:rsidR="00BE2B91" w:rsidRPr="00CF58DA">
        <w:rPr>
          <w:rFonts w:asciiTheme="majorBidi" w:hAnsiTheme="majorBidi" w:cstheme="majorBidi"/>
          <w:sz w:val="30"/>
          <w:szCs w:val="30"/>
          <w:cs/>
        </w:rPr>
        <w:br/>
      </w:r>
      <w:r w:rsidR="00037BAB" w:rsidRPr="00CF58DA">
        <w:rPr>
          <w:rFonts w:asciiTheme="majorBidi" w:hAnsiTheme="majorBidi" w:cstheme="majorBidi"/>
          <w:sz w:val="30"/>
          <w:szCs w:val="30"/>
        </w:rPr>
        <w:t>3</w:t>
      </w:r>
      <w:r w:rsidR="00037BAB" w:rsidRPr="00CF58DA">
        <w:rPr>
          <w:rFonts w:asciiTheme="majorBidi" w:hAnsiTheme="majorBidi" w:cstheme="majorBidi" w:hint="cs"/>
          <w:sz w:val="30"/>
          <w:szCs w:val="30"/>
          <w:cs/>
        </w:rPr>
        <w:t xml:space="preserve"> งวด</w:t>
      </w:r>
      <w:r w:rsidR="00BE2B91" w:rsidRPr="00CF58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7BAB" w:rsidRPr="00CF58DA">
        <w:rPr>
          <w:rFonts w:asciiTheme="majorBidi" w:hAnsiTheme="majorBidi" w:cstheme="majorBidi" w:hint="cs"/>
          <w:sz w:val="30"/>
          <w:szCs w:val="30"/>
          <w:cs/>
        </w:rPr>
        <w:t>และชำระคืนทั้งหมดเมื่อสิ้นสุดอายุสัญญาเงินกู้</w:t>
      </w:r>
    </w:p>
    <w:p w14:paraId="4841CD87" w14:textId="77777777" w:rsidR="008E5EA9" w:rsidRPr="00CF58DA" w:rsidRDefault="008E5EA9" w:rsidP="00C02D5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FFD5371" w14:textId="63F63160" w:rsidR="00D32A1B" w:rsidRPr="00CF58DA" w:rsidRDefault="00D32A1B" w:rsidP="00D32A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การดำรงอัตราส่วนหนี้สิน</w:t>
      </w:r>
      <w:r w:rsidR="00907134" w:rsidRPr="00CF58DA">
        <w:rPr>
          <w:rFonts w:asciiTheme="majorBidi" w:hAnsiTheme="majorBidi" w:cstheme="majorBidi" w:hint="cs"/>
          <w:sz w:val="30"/>
          <w:szCs w:val="30"/>
          <w:cs/>
        </w:rPr>
        <w:t>จากภาระดอกเบี้ย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ต่อ 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CF58DA">
        <w:rPr>
          <w:rFonts w:asciiTheme="majorBidi" w:hAnsiTheme="majorBidi" w:cstheme="majorBidi"/>
          <w:sz w:val="30"/>
          <w:szCs w:val="30"/>
          <w:cs/>
        </w:rPr>
        <w:t>และการดำรงสัดส่วนเงินกู้ยืมต่อสินทรัพย์รวม</w:t>
      </w:r>
    </w:p>
    <w:p w14:paraId="75FA03BC" w14:textId="77777777" w:rsidR="00D32A1B" w:rsidRPr="00CF58DA" w:rsidRDefault="00D32A1B" w:rsidP="00C02D5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7A91EA8" w14:textId="1367F76A" w:rsidR="00A70195" w:rsidRPr="00CF58DA" w:rsidRDefault="00A70195" w:rsidP="00A70195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F58DA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  <w:r w:rsidR="006B0FAF" w:rsidRPr="00CF58DA"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759B7DC7" w14:textId="77777777" w:rsidR="005A6CA5" w:rsidRPr="00CF58DA" w:rsidRDefault="005A6CA5" w:rsidP="00C02D5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0"/>
        <w:gridCol w:w="1180"/>
        <w:gridCol w:w="1440"/>
        <w:gridCol w:w="237"/>
        <w:gridCol w:w="1473"/>
      </w:tblGrid>
      <w:tr w:rsidR="00A70195" w:rsidRPr="00CF58DA" w14:paraId="7F718AA1" w14:textId="77777777" w:rsidTr="00157C34">
        <w:tc>
          <w:tcPr>
            <w:tcW w:w="4760" w:type="dxa"/>
          </w:tcPr>
          <w:p w14:paraId="680B7B28" w14:textId="77777777" w:rsidR="00A70195" w:rsidRPr="00CF58DA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808F2A" w14:textId="41A564C8" w:rsidR="00A70195" w:rsidRPr="00CF58DA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010BBC" w14:textId="2A021B18" w:rsidR="00A70195" w:rsidRPr="00CF58DA" w:rsidRDefault="00504290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4A38" w:rsidRPr="00CF58D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792BFE17" w14:textId="77777777" w:rsidR="00A70195" w:rsidRPr="00CF58DA" w:rsidDel="00152099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27BFAD8C" w14:textId="0C060602" w:rsidR="00A70195" w:rsidRPr="00CF58DA" w:rsidRDefault="00504290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4A38" w:rsidRPr="00CF58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70195" w:rsidRPr="00CF58DA" w14:paraId="7F693DEC" w14:textId="77777777" w:rsidTr="00157C34">
        <w:tc>
          <w:tcPr>
            <w:tcW w:w="4760" w:type="dxa"/>
          </w:tcPr>
          <w:p w14:paraId="41E03A39" w14:textId="77777777" w:rsidR="00A70195" w:rsidRPr="00CF58DA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2680BC" w14:textId="77777777" w:rsidR="00A70195" w:rsidRPr="00CF58DA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A2598F2" w14:textId="77777777" w:rsidR="00A70195" w:rsidRPr="00CF58DA" w:rsidDel="00152099" w:rsidRDefault="00A70195" w:rsidP="001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CF58D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624A38" w:rsidRPr="00CF58DA" w14:paraId="284786FA" w14:textId="77777777" w:rsidTr="0010456E">
        <w:tc>
          <w:tcPr>
            <w:tcW w:w="4760" w:type="dxa"/>
          </w:tcPr>
          <w:p w14:paraId="037987EA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80" w:type="dxa"/>
          </w:tcPr>
          <w:p w14:paraId="685FD52D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20FE4" w14:textId="4A706724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1,781,601</w:t>
            </w:r>
          </w:p>
        </w:tc>
        <w:tc>
          <w:tcPr>
            <w:tcW w:w="237" w:type="dxa"/>
          </w:tcPr>
          <w:p w14:paraId="7BA870EC" w14:textId="77777777" w:rsidR="00624A38" w:rsidRPr="00CF58DA" w:rsidDel="00152099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0800F870" w14:textId="546FE6FC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1,785,011</w:t>
            </w:r>
          </w:p>
        </w:tc>
      </w:tr>
      <w:tr w:rsidR="00624A38" w:rsidRPr="00CF58DA" w14:paraId="16C0852A" w14:textId="77777777" w:rsidTr="0010456E">
        <w:tc>
          <w:tcPr>
            <w:tcW w:w="4760" w:type="dxa"/>
          </w:tcPr>
          <w:p w14:paraId="5B11F7B1" w14:textId="2A25453F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เงินสดรับจากเงินกู้ยืมระยะยาว</w:t>
            </w:r>
          </w:p>
        </w:tc>
        <w:tc>
          <w:tcPr>
            <w:tcW w:w="1180" w:type="dxa"/>
          </w:tcPr>
          <w:p w14:paraId="5B581718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7ACCBB" w14:textId="492F5B8C" w:rsidR="00624A38" w:rsidRPr="00CF58DA" w:rsidRDefault="00C15F9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B0D1A0B" w14:textId="77777777" w:rsidR="00624A38" w:rsidRPr="00CF58DA" w:rsidDel="00152099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0ACF85A" w14:textId="0378FB00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1,785,986</w:t>
            </w:r>
          </w:p>
        </w:tc>
      </w:tr>
      <w:tr w:rsidR="00624A38" w:rsidRPr="00CF58DA" w14:paraId="0E8AD210" w14:textId="77777777" w:rsidTr="0010456E">
        <w:tc>
          <w:tcPr>
            <w:tcW w:w="4760" w:type="dxa"/>
          </w:tcPr>
          <w:p w14:paraId="405385A6" w14:textId="43B49B28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หัก 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เงินสดจ่ายชำระคืนเงินกู้ยืมระยะยาว</w:t>
            </w:r>
          </w:p>
        </w:tc>
        <w:tc>
          <w:tcPr>
            <w:tcW w:w="1180" w:type="dxa"/>
          </w:tcPr>
          <w:p w14:paraId="5F3B10E9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04B227" w14:textId="38D7DE3B" w:rsidR="00624A38" w:rsidRPr="00CF58DA" w:rsidRDefault="00C15F92" w:rsidP="00C1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7337781" w14:textId="77777777" w:rsidR="00624A38" w:rsidRPr="00CF58DA" w:rsidDel="00152099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3C7C7B16" w14:textId="23719EC9" w:rsidR="00624A38" w:rsidRPr="00CF58DA" w:rsidRDefault="00624A38" w:rsidP="0061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(1,785,986)</w:t>
            </w:r>
          </w:p>
        </w:tc>
      </w:tr>
      <w:tr w:rsidR="00624A38" w:rsidRPr="00CF58DA" w14:paraId="0F1A5EAA" w14:textId="77777777" w:rsidTr="0010456E">
        <w:tc>
          <w:tcPr>
            <w:tcW w:w="4760" w:type="dxa"/>
          </w:tcPr>
          <w:p w14:paraId="72C16862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180" w:type="dxa"/>
          </w:tcPr>
          <w:p w14:paraId="00CE666D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3C0997" w14:textId="3C0EA74B" w:rsidR="00624A38" w:rsidRPr="00CF58DA" w:rsidRDefault="00C15F9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37" w:type="dxa"/>
          </w:tcPr>
          <w:p w14:paraId="5F489CDA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7FB648F8" w14:textId="6ED7593C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1,288</w:t>
            </w:r>
          </w:p>
        </w:tc>
      </w:tr>
      <w:tr w:rsidR="00624A38" w:rsidRPr="00CF58DA" w14:paraId="193C4EE3" w14:textId="77777777" w:rsidTr="0010456E">
        <w:tc>
          <w:tcPr>
            <w:tcW w:w="4760" w:type="dxa"/>
          </w:tcPr>
          <w:p w14:paraId="522FCD15" w14:textId="56EF7568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หัก เงินสดจ่ายชำระค่าใช้จ่ายในการออกเงินกู้ยืมระยะยาว</w:t>
            </w:r>
          </w:p>
        </w:tc>
        <w:tc>
          <w:tcPr>
            <w:tcW w:w="1180" w:type="dxa"/>
          </w:tcPr>
          <w:p w14:paraId="0EDB86EF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D42C4F" w14:textId="1934CEE7" w:rsidR="00624A38" w:rsidRPr="00CF58DA" w:rsidRDefault="00C15F92" w:rsidP="00C15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4B48FFD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7E04CD13" w14:textId="1E1B14AF" w:rsidR="00624A38" w:rsidRPr="00CF58DA" w:rsidRDefault="00624A38" w:rsidP="0061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(4,698)</w:t>
            </w:r>
          </w:p>
        </w:tc>
      </w:tr>
      <w:tr w:rsidR="00624A38" w:rsidRPr="00CF58DA" w14:paraId="4C73BF9D" w14:textId="77777777" w:rsidTr="0010456E">
        <w:tc>
          <w:tcPr>
            <w:tcW w:w="4760" w:type="dxa"/>
          </w:tcPr>
          <w:p w14:paraId="5E1D043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F58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80" w:type="dxa"/>
          </w:tcPr>
          <w:p w14:paraId="1A370926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66AA81" w14:textId="59C8189F" w:rsidR="00624A38" w:rsidRPr="00CF58DA" w:rsidRDefault="00C15F9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1,782,557</w:t>
            </w:r>
          </w:p>
        </w:tc>
        <w:tc>
          <w:tcPr>
            <w:tcW w:w="237" w:type="dxa"/>
          </w:tcPr>
          <w:p w14:paraId="19A7FD71" w14:textId="77777777" w:rsidR="00624A38" w:rsidRPr="00CF58DA" w:rsidDel="00152099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5CB2A513" w14:textId="4E8C98B1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1,781,601</w:t>
            </w:r>
          </w:p>
        </w:tc>
      </w:tr>
    </w:tbl>
    <w:p w14:paraId="7E4E2F2D" w14:textId="77777777" w:rsidR="00C02D56" w:rsidRPr="00CF58DA" w:rsidRDefault="00C02D56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106F1A" w14:textId="77777777" w:rsidR="00C02D56" w:rsidRPr="00CF58DA" w:rsidRDefault="00C02D56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FC59B2" w14:textId="77777777" w:rsidR="00C02D56" w:rsidRPr="00CF58DA" w:rsidRDefault="00C02D56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D16C06" w14:textId="77777777" w:rsidR="00C02D56" w:rsidRPr="00CF58DA" w:rsidRDefault="00C02D56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DEDE36" w14:textId="77777777" w:rsidR="00C02D56" w:rsidRPr="00CF58DA" w:rsidRDefault="00C02D56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96CC67" w14:textId="77777777" w:rsidR="00C02D56" w:rsidRPr="00CF58DA" w:rsidRDefault="00C02D56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A3D24E" w14:textId="77777777" w:rsidR="00C02D56" w:rsidRPr="00CF58DA" w:rsidRDefault="00C02D56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5FD6B4" w14:textId="552C396C" w:rsidR="00A70195" w:rsidRPr="00CF58DA" w:rsidRDefault="005D544D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F58DA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70195" w:rsidRPr="00CF58DA">
        <w:rPr>
          <w:rFonts w:ascii="Angsana New" w:hAnsi="Angsana New"/>
          <w:b/>
          <w:bCs/>
          <w:sz w:val="30"/>
          <w:szCs w:val="30"/>
        </w:rPr>
        <w:tab/>
      </w:r>
      <w:r w:rsidR="00A70195" w:rsidRPr="00CF58DA">
        <w:rPr>
          <w:rFonts w:ascii="Angsana New" w:hAnsi="Angsana New"/>
          <w:b/>
          <w:bCs/>
          <w:sz w:val="30"/>
          <w:szCs w:val="30"/>
          <w:cs/>
        </w:rPr>
        <w:t>กำไรสะสม</w:t>
      </w:r>
    </w:p>
    <w:p w14:paraId="12BC9474" w14:textId="77777777" w:rsidR="00A70195" w:rsidRPr="00CF58DA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1350"/>
        <w:gridCol w:w="270"/>
        <w:gridCol w:w="1440"/>
      </w:tblGrid>
      <w:tr w:rsidR="000B489F" w:rsidRPr="00CF58DA" w14:paraId="0ADCF99B" w14:textId="77777777" w:rsidTr="00624A38">
        <w:trPr>
          <w:cantSplit/>
          <w:trHeight w:val="20"/>
          <w:tblHeader/>
        </w:trPr>
        <w:tc>
          <w:tcPr>
            <w:tcW w:w="5400" w:type="dxa"/>
          </w:tcPr>
          <w:p w14:paraId="6797F08B" w14:textId="528F59B6" w:rsidR="000B489F" w:rsidRPr="00CF58DA" w:rsidRDefault="000B489F" w:rsidP="00157C3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35883A" w14:textId="5EC65273" w:rsidR="000B489F" w:rsidRPr="00CF58DA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4AF3EC7F" w14:textId="7BD8DF8F" w:rsidR="000B489F" w:rsidRPr="00CF58DA" w:rsidRDefault="00504290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624A38" w:rsidRPr="00CF58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AC4A27A" w14:textId="77777777" w:rsidR="000B489F" w:rsidRPr="00CF58DA" w:rsidDel="00152099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99C9BC" w14:textId="4B8B3118" w:rsidR="000B489F" w:rsidRPr="00CF58DA" w:rsidRDefault="00504290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624A38" w:rsidRPr="00CF58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</w:tr>
      <w:tr w:rsidR="000B489F" w:rsidRPr="00CF58DA" w14:paraId="0B497BD7" w14:textId="77777777" w:rsidTr="00624A38">
        <w:trPr>
          <w:cantSplit/>
          <w:trHeight w:val="20"/>
          <w:tblHeader/>
        </w:trPr>
        <w:tc>
          <w:tcPr>
            <w:tcW w:w="5400" w:type="dxa"/>
          </w:tcPr>
          <w:p w14:paraId="5A606DA6" w14:textId="77777777" w:rsidR="000B489F" w:rsidRPr="00CF58DA" w:rsidRDefault="000B489F" w:rsidP="0015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05A548" w14:textId="77777777" w:rsidR="000B489F" w:rsidRPr="00CF58DA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05B57F0" w14:textId="61B7F382" w:rsidR="000B489F" w:rsidRPr="00CF58DA" w:rsidDel="00152099" w:rsidRDefault="000B489F" w:rsidP="00157C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CF58D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624A38" w:rsidRPr="00CF58DA" w14:paraId="1BB540BF" w14:textId="77777777" w:rsidTr="00624A38">
        <w:trPr>
          <w:cantSplit/>
          <w:trHeight w:val="20"/>
        </w:trPr>
        <w:tc>
          <w:tcPr>
            <w:tcW w:w="5400" w:type="dxa"/>
          </w:tcPr>
          <w:p w14:paraId="1D209EEE" w14:textId="77777777" w:rsidR="00624A38" w:rsidRPr="00CF58DA" w:rsidRDefault="00624A38" w:rsidP="00624A38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0F883C6" w14:textId="77777777" w:rsidR="00624A38" w:rsidRPr="00CF58DA" w:rsidRDefault="00624A38" w:rsidP="00624A38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7DD04E" w14:textId="74D041F2" w:rsidR="00624A38" w:rsidRPr="00CF58DA" w:rsidRDefault="00624A38" w:rsidP="00BA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549,748</w:t>
            </w:r>
          </w:p>
        </w:tc>
        <w:tc>
          <w:tcPr>
            <w:tcW w:w="270" w:type="dxa"/>
          </w:tcPr>
          <w:p w14:paraId="00ACEA86" w14:textId="77777777" w:rsidR="00624A38" w:rsidRPr="00CF58DA" w:rsidDel="00152099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ADD446" w14:textId="2E3C2F0C" w:rsidR="00624A38" w:rsidRPr="00CF58DA" w:rsidRDefault="00624A38" w:rsidP="0061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245,194</w:t>
            </w:r>
          </w:p>
        </w:tc>
      </w:tr>
      <w:tr w:rsidR="00624A38" w:rsidRPr="00CF58DA" w14:paraId="342FD195" w14:textId="77777777" w:rsidTr="00624A38">
        <w:trPr>
          <w:cantSplit/>
          <w:trHeight w:val="263"/>
        </w:trPr>
        <w:tc>
          <w:tcPr>
            <w:tcW w:w="5400" w:type="dxa"/>
          </w:tcPr>
          <w:p w14:paraId="1381B105" w14:textId="77777777" w:rsidR="00624A38" w:rsidRPr="00CF58DA" w:rsidRDefault="00624A38" w:rsidP="00624A38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กำไรจากการลงทุนสุทธิ</w:t>
            </w:r>
          </w:p>
        </w:tc>
        <w:tc>
          <w:tcPr>
            <w:tcW w:w="990" w:type="dxa"/>
          </w:tcPr>
          <w:p w14:paraId="719B09F6" w14:textId="77777777" w:rsidR="00624A38" w:rsidRPr="00CF58DA" w:rsidRDefault="00624A38" w:rsidP="00624A38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70C7E5" w14:textId="47D86809" w:rsidR="00624A38" w:rsidRPr="00CF58DA" w:rsidRDefault="001735A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381,692</w:t>
            </w:r>
          </w:p>
        </w:tc>
        <w:tc>
          <w:tcPr>
            <w:tcW w:w="270" w:type="dxa"/>
          </w:tcPr>
          <w:p w14:paraId="0EB191CB" w14:textId="77777777" w:rsidR="00624A38" w:rsidRPr="00CF58DA" w:rsidDel="00152099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32E2B3" w14:textId="6638AB24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381,737</w:t>
            </w:r>
          </w:p>
        </w:tc>
      </w:tr>
      <w:tr w:rsidR="00624A38" w:rsidRPr="00CF58DA" w14:paraId="3DA57826" w14:textId="77777777" w:rsidTr="00624A38">
        <w:trPr>
          <w:cantSplit/>
          <w:trHeight w:val="308"/>
        </w:trPr>
        <w:tc>
          <w:tcPr>
            <w:tcW w:w="5400" w:type="dxa"/>
          </w:tcPr>
          <w:p w14:paraId="298811D4" w14:textId="50F196A5" w:rsidR="00624A38" w:rsidRPr="00CF58DA" w:rsidRDefault="00624A38" w:rsidP="00624A38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990" w:type="dxa"/>
          </w:tcPr>
          <w:p w14:paraId="3FFA68FB" w14:textId="46361CFC" w:rsidR="00624A38" w:rsidRPr="00CF58DA" w:rsidRDefault="00624A38" w:rsidP="00624A38">
            <w:pPr>
              <w:tabs>
                <w:tab w:val="decimal" w:pos="1064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420BD8B" w14:textId="610DF364" w:rsidR="00624A38" w:rsidRPr="00CF58DA" w:rsidRDefault="001735A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(6,992)</w:t>
            </w:r>
          </w:p>
        </w:tc>
        <w:tc>
          <w:tcPr>
            <w:tcW w:w="270" w:type="dxa"/>
          </w:tcPr>
          <w:p w14:paraId="57145AEE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F149B5" w14:textId="56C14F83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(10,577)</w:t>
            </w:r>
          </w:p>
        </w:tc>
      </w:tr>
      <w:tr w:rsidR="00624A38" w:rsidRPr="00CF58DA" w14:paraId="11926F68" w14:textId="77777777" w:rsidTr="00624A38">
        <w:trPr>
          <w:cantSplit/>
          <w:trHeight w:val="20"/>
        </w:trPr>
        <w:tc>
          <w:tcPr>
            <w:tcW w:w="5400" w:type="dxa"/>
          </w:tcPr>
          <w:p w14:paraId="4AFB979F" w14:textId="7E94A7DE" w:rsidR="00624A38" w:rsidRPr="00CF58DA" w:rsidRDefault="00624A38" w:rsidP="00624A38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กำไร </w:t>
            </w: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CF58D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CF58D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จากการเปลี่ยนแปลงในมูลค่ายุติธรรมของเงินลงทุน</w:t>
            </w:r>
          </w:p>
        </w:tc>
        <w:tc>
          <w:tcPr>
            <w:tcW w:w="990" w:type="dxa"/>
          </w:tcPr>
          <w:p w14:paraId="2A121624" w14:textId="2502D66D" w:rsidR="00624A38" w:rsidRPr="00CF58DA" w:rsidRDefault="00624A38" w:rsidP="00624A38">
            <w:pPr>
              <w:tabs>
                <w:tab w:val="decimal" w:pos="1064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57770F" w14:textId="00544BD7" w:rsidR="00624A38" w:rsidRPr="00CF58DA" w:rsidRDefault="001735A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(37,960)</w:t>
            </w:r>
          </w:p>
        </w:tc>
        <w:tc>
          <w:tcPr>
            <w:tcW w:w="270" w:type="dxa"/>
          </w:tcPr>
          <w:p w14:paraId="497F4DC5" w14:textId="55687264" w:rsidR="00624A38" w:rsidRPr="00CF58DA" w:rsidDel="00152099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50607C" w14:textId="10094F55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232,853</w:t>
            </w:r>
          </w:p>
        </w:tc>
      </w:tr>
      <w:tr w:rsidR="00624A38" w:rsidRPr="00CF58DA" w14:paraId="12651E8E" w14:textId="77777777" w:rsidTr="00624A38">
        <w:trPr>
          <w:cantSplit/>
          <w:trHeight w:val="20"/>
        </w:trPr>
        <w:tc>
          <w:tcPr>
            <w:tcW w:w="5400" w:type="dxa"/>
          </w:tcPr>
          <w:p w14:paraId="39C8B403" w14:textId="77777777" w:rsidR="00624A38" w:rsidRPr="00CF58DA" w:rsidRDefault="00624A38" w:rsidP="00624A38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ผลต่างจากการเปลี่ยนแปลง</w:t>
            </w: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990" w:type="dxa"/>
          </w:tcPr>
          <w:p w14:paraId="70790BEE" w14:textId="27E9329C" w:rsidR="00624A38" w:rsidRPr="00CF58DA" w:rsidRDefault="00624A38" w:rsidP="00624A38">
            <w:pPr>
              <w:tabs>
                <w:tab w:val="decimal" w:pos="1064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E98A6" w14:textId="6433A406" w:rsidR="00624A38" w:rsidRPr="00CF58DA" w:rsidDel="00977380" w:rsidRDefault="001735A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(114,503)</w:t>
            </w:r>
          </w:p>
        </w:tc>
        <w:tc>
          <w:tcPr>
            <w:tcW w:w="270" w:type="dxa"/>
          </w:tcPr>
          <w:p w14:paraId="3C231609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11292B" w14:textId="224F4396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(13,245)</w:t>
            </w:r>
          </w:p>
        </w:tc>
      </w:tr>
      <w:tr w:rsidR="00624A38" w:rsidRPr="00CF58DA" w14:paraId="035EE37B" w14:textId="77777777" w:rsidTr="00624A38">
        <w:trPr>
          <w:cantSplit/>
          <w:trHeight w:val="20"/>
        </w:trPr>
        <w:tc>
          <w:tcPr>
            <w:tcW w:w="5400" w:type="dxa"/>
          </w:tcPr>
          <w:p w14:paraId="4C51EF73" w14:textId="6F5B5500" w:rsidR="00624A38" w:rsidRPr="00CF58DA" w:rsidRDefault="00624A38" w:rsidP="00624A38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การแบ่ง</w:t>
            </w:r>
            <w:r w:rsidRPr="00CF58D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ปัน</w:t>
            </w: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ส่วนทุนให้ผู้ถือหน่วย</w:t>
            </w:r>
            <w:r w:rsidRPr="00CF58D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ทรัสต์ </w:t>
            </w:r>
          </w:p>
        </w:tc>
        <w:tc>
          <w:tcPr>
            <w:tcW w:w="990" w:type="dxa"/>
          </w:tcPr>
          <w:p w14:paraId="163B904E" w14:textId="05F5F7FF" w:rsidR="00624A38" w:rsidRPr="00CF58DA" w:rsidRDefault="00624A38" w:rsidP="00624A38">
            <w:pPr>
              <w:tabs>
                <w:tab w:val="decimal" w:pos="1064"/>
              </w:tabs>
              <w:spacing w:line="240" w:lineRule="auto"/>
              <w:ind w:left="-108" w:righ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F70765" w:rsidRPr="00CF58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E5BDBA6" w14:textId="78F88FDC" w:rsidR="00624A38" w:rsidRPr="00CF58DA" w:rsidRDefault="001735A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(295,272)</w:t>
            </w:r>
          </w:p>
        </w:tc>
        <w:tc>
          <w:tcPr>
            <w:tcW w:w="270" w:type="dxa"/>
          </w:tcPr>
          <w:p w14:paraId="25067D72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0747EC" w14:textId="229EC12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(286,214)</w:t>
            </w:r>
          </w:p>
        </w:tc>
      </w:tr>
      <w:tr w:rsidR="00624A38" w:rsidRPr="00CF58DA" w14:paraId="7758D4EB" w14:textId="77777777" w:rsidTr="00624A38">
        <w:trPr>
          <w:cantSplit/>
          <w:trHeight w:val="20"/>
        </w:trPr>
        <w:tc>
          <w:tcPr>
            <w:tcW w:w="5400" w:type="dxa"/>
          </w:tcPr>
          <w:p w14:paraId="6A49A8BE" w14:textId="77777777" w:rsidR="00624A38" w:rsidRPr="00CF58DA" w:rsidRDefault="00624A38" w:rsidP="00624A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F58D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CF58D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90" w:type="dxa"/>
          </w:tcPr>
          <w:p w14:paraId="6F218BFE" w14:textId="77777777" w:rsidR="00624A38" w:rsidRPr="00CF58DA" w:rsidRDefault="00624A38" w:rsidP="00624A38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DB70AB" w14:textId="6AC365C2" w:rsidR="00624A38" w:rsidRPr="00CF58DA" w:rsidRDefault="001735A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476,713</w:t>
            </w:r>
          </w:p>
        </w:tc>
        <w:tc>
          <w:tcPr>
            <w:tcW w:w="270" w:type="dxa"/>
          </w:tcPr>
          <w:p w14:paraId="4B7E1C53" w14:textId="77777777" w:rsidR="00624A38" w:rsidRPr="00CF58DA" w:rsidDel="00152099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116B94" w14:textId="1888FB5C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549,748</w:t>
            </w:r>
          </w:p>
        </w:tc>
      </w:tr>
    </w:tbl>
    <w:p w14:paraId="4BB91BB5" w14:textId="77777777" w:rsidR="00CC4800" w:rsidRPr="00CF58DA" w:rsidRDefault="00CC4800" w:rsidP="00A70195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189D6D87" w14:textId="26ED6B90" w:rsidR="00A70195" w:rsidRPr="00CF58DA" w:rsidRDefault="00465912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</w:rPr>
        <w:t>10</w:t>
      </w:r>
      <w:r w:rsidR="00A70195" w:rsidRPr="00CF58DA">
        <w:rPr>
          <w:rFonts w:asciiTheme="majorBidi" w:hAnsiTheme="majorBidi" w:cstheme="majorBidi"/>
          <w:sz w:val="30"/>
          <w:szCs w:val="30"/>
        </w:rPr>
        <w:tab/>
      </w:r>
      <w:r w:rsidR="00A70195" w:rsidRPr="00CF58DA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6A7FA484" w14:textId="77777777" w:rsidR="00A70195" w:rsidRPr="00CF58DA" w:rsidRDefault="00A70195" w:rsidP="00A70195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3DD738F1" w14:textId="2AB2906C" w:rsidR="00A70195" w:rsidRPr="00CF58DA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1F5B582D" w14:textId="77777777" w:rsidR="0008230F" w:rsidRPr="00CF58DA" w:rsidRDefault="0008230F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4B038FD" w14:textId="77777777" w:rsidR="00A70195" w:rsidRPr="00CF58DA" w:rsidRDefault="00A70195" w:rsidP="00A70195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CF58DA">
        <w:rPr>
          <w:rFonts w:asciiTheme="majorBidi" w:hAnsiTheme="majorBidi" w:cstheme="majorBidi"/>
          <w:sz w:val="30"/>
          <w:szCs w:val="30"/>
        </w:rPr>
        <w:t>-</w:t>
      </w:r>
      <w:r w:rsidRPr="00CF58DA">
        <w:rPr>
          <w:rFonts w:asciiTheme="majorBidi" w:hAnsiTheme="majorBidi" w:cstheme="majorBidi"/>
          <w:sz w:val="30"/>
          <w:szCs w:val="30"/>
        </w:rPr>
        <w:tab/>
      </w:r>
      <w:r w:rsidRPr="00CF58DA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CF58DA">
        <w:rPr>
          <w:rFonts w:asciiTheme="majorBidi" w:hAnsiTheme="majorBidi" w:cstheme="majorBidi"/>
          <w:sz w:val="30"/>
          <w:szCs w:val="30"/>
        </w:rPr>
        <w:t>2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CF58DA">
        <w:rPr>
          <w:rFonts w:asciiTheme="majorBidi" w:hAnsiTheme="majorBidi" w:cstheme="majorBidi"/>
          <w:sz w:val="30"/>
          <w:szCs w:val="30"/>
        </w:rPr>
        <w:t>00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CF58DA">
        <w:rPr>
          <w:rFonts w:asciiTheme="majorBidi" w:hAnsiTheme="majorBidi"/>
          <w:sz w:val="30"/>
          <w:szCs w:val="30"/>
        </w:rPr>
        <w:t>2561</w:t>
      </w:r>
      <w:r w:rsidRPr="00CF58DA">
        <w:rPr>
          <w:rFonts w:asciiTheme="majorBidi" w:hAnsiTheme="majorBidi"/>
          <w:sz w:val="30"/>
          <w:szCs w:val="30"/>
          <w:cs/>
        </w:rPr>
        <w:t xml:space="preserve"> และ </w:t>
      </w:r>
      <w:r w:rsidRPr="00CF58DA">
        <w:rPr>
          <w:rFonts w:asciiTheme="majorBidi" w:hAnsiTheme="majorBidi"/>
          <w:sz w:val="30"/>
          <w:szCs w:val="30"/>
        </w:rPr>
        <w:t>2562</w:t>
      </w:r>
      <w:r w:rsidRPr="00CF58DA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CF58DA">
        <w:rPr>
          <w:rFonts w:asciiTheme="majorBidi" w:hAnsiTheme="majorBidi"/>
          <w:sz w:val="30"/>
          <w:szCs w:val="30"/>
        </w:rPr>
        <w:t>0.15</w:t>
      </w:r>
      <w:r w:rsidRPr="00CF58DA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CF58DA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CF58DA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CF58DA">
        <w:rPr>
          <w:rFonts w:asciiTheme="majorBidi" w:hAnsiTheme="majorBidi"/>
          <w:sz w:val="30"/>
          <w:szCs w:val="30"/>
        </w:rPr>
        <w:t>2</w:t>
      </w:r>
      <w:r w:rsidRPr="00CF58DA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F58DA">
        <w:rPr>
          <w:rFonts w:asciiTheme="majorBidi" w:hAnsiTheme="majorBidi"/>
          <w:sz w:val="30"/>
          <w:szCs w:val="30"/>
          <w:lang w:val="en-GB"/>
        </w:rPr>
        <w:br/>
      </w:r>
      <w:r w:rsidRPr="00CF58DA">
        <w:rPr>
          <w:rFonts w:asciiTheme="majorBidi" w:hAnsiTheme="majorBidi"/>
          <w:sz w:val="30"/>
          <w:szCs w:val="30"/>
          <w:cs/>
        </w:rPr>
        <w:t>ต่อปี</w:t>
      </w:r>
    </w:p>
    <w:p w14:paraId="778707AA" w14:textId="3E79E1EC" w:rsidR="00A70195" w:rsidRPr="00CF58DA" w:rsidRDefault="00A70195" w:rsidP="00A70195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F58DA">
        <w:rPr>
          <w:rFonts w:asciiTheme="majorBidi" w:hAnsiTheme="majorBidi"/>
          <w:sz w:val="30"/>
          <w:szCs w:val="30"/>
        </w:rPr>
        <w:t>-</w:t>
      </w:r>
      <w:r w:rsidRPr="00CF58DA">
        <w:rPr>
          <w:rFonts w:asciiTheme="majorBidi" w:hAnsiTheme="majorBidi"/>
          <w:sz w:val="30"/>
          <w:szCs w:val="30"/>
        </w:rPr>
        <w:tab/>
      </w:r>
      <w:r w:rsidRPr="00CF58DA">
        <w:rPr>
          <w:rFonts w:asciiTheme="majorBidi" w:hAnsiTheme="majorBidi"/>
          <w:sz w:val="30"/>
          <w:szCs w:val="30"/>
          <w:cs/>
        </w:rPr>
        <w:t>ค่าธรรมเนียมในการได้มา</w:t>
      </w:r>
      <w:r w:rsidR="00955DD1" w:rsidRPr="00CF58DA">
        <w:rPr>
          <w:rFonts w:asciiTheme="majorBidi" w:hAnsiTheme="majorBidi"/>
          <w:sz w:val="30"/>
          <w:szCs w:val="30"/>
        </w:rPr>
        <w:t xml:space="preserve"> </w:t>
      </w:r>
      <w:r w:rsidRPr="00CF58DA">
        <w:rPr>
          <w:rFonts w:asciiTheme="majorBidi" w:hAnsiTheme="majorBidi"/>
          <w:sz w:val="30"/>
          <w:szCs w:val="30"/>
        </w:rPr>
        <w:t>/</w:t>
      </w:r>
      <w:r w:rsidR="00955DD1" w:rsidRPr="00CF58DA">
        <w:rPr>
          <w:rFonts w:asciiTheme="majorBidi" w:hAnsiTheme="majorBidi"/>
          <w:sz w:val="30"/>
          <w:szCs w:val="30"/>
        </w:rPr>
        <w:t xml:space="preserve"> </w:t>
      </w:r>
      <w:r w:rsidRPr="00CF58DA">
        <w:rPr>
          <w:rFonts w:asciiTheme="majorBidi" w:hAnsiTheme="majorBidi"/>
          <w:sz w:val="30"/>
          <w:szCs w:val="30"/>
          <w:cs/>
        </w:rPr>
        <w:t xml:space="preserve">จำหน่ายไปซึ่งทรัพย์สินของกองทรัสต์ ในอัตราไม่เกินร้อยละ </w:t>
      </w:r>
      <w:r w:rsidRPr="00CF58DA">
        <w:rPr>
          <w:rFonts w:asciiTheme="majorBidi" w:hAnsiTheme="majorBidi" w:cstheme="majorBidi"/>
          <w:sz w:val="30"/>
          <w:szCs w:val="30"/>
        </w:rPr>
        <w:t>1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CF58DA">
        <w:rPr>
          <w:rFonts w:asciiTheme="majorBidi" w:hAnsiTheme="majorBidi" w:cstheme="majorBidi"/>
          <w:sz w:val="30"/>
          <w:szCs w:val="30"/>
        </w:rPr>
        <w:t>00</w:t>
      </w:r>
      <w:r w:rsidRPr="00CF58DA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CF58DA">
        <w:rPr>
          <w:rFonts w:asciiTheme="majorBidi" w:hAnsiTheme="majorBidi" w:hint="cs"/>
          <w:sz w:val="30"/>
          <w:szCs w:val="30"/>
          <w:cs/>
        </w:rPr>
        <w:t>้</w:t>
      </w:r>
      <w:r w:rsidRPr="00CF58DA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123E0916" w14:textId="77777777" w:rsidR="00A70195" w:rsidRPr="00CF58DA" w:rsidRDefault="00A70195" w:rsidP="00A70195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</w:rPr>
        <w:t>-</w:t>
      </w:r>
      <w:r w:rsidRPr="00CF58DA">
        <w:rPr>
          <w:rFonts w:asciiTheme="majorBidi" w:hAnsiTheme="majorBidi" w:cstheme="majorBidi"/>
          <w:sz w:val="30"/>
          <w:szCs w:val="30"/>
        </w:rPr>
        <w:tab/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</w:rPr>
        <w:t>2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CF58DA">
        <w:rPr>
          <w:rFonts w:asciiTheme="majorBidi" w:hAnsiTheme="majorBidi" w:cstheme="majorBidi"/>
          <w:sz w:val="30"/>
          <w:szCs w:val="30"/>
        </w:rPr>
        <w:t>00</w:t>
      </w:r>
      <w:r w:rsidRPr="00CF58D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CF58DA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CF58DA">
        <w:rPr>
          <w:rFonts w:asciiTheme="majorBidi" w:hAnsiTheme="majorBidi"/>
          <w:sz w:val="30"/>
          <w:szCs w:val="30"/>
          <w:lang w:val="en-GB"/>
        </w:rPr>
        <w:br/>
      </w:r>
      <w:r w:rsidRPr="00CF58DA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CF58DA">
        <w:rPr>
          <w:rFonts w:asciiTheme="majorBidi" w:hAnsiTheme="majorBidi"/>
          <w:sz w:val="30"/>
          <w:szCs w:val="30"/>
        </w:rPr>
        <w:t>6</w:t>
      </w:r>
      <w:r w:rsidRPr="00CF58DA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70EF3C13" w14:textId="77777777" w:rsidR="00A70195" w:rsidRPr="00CF58DA" w:rsidRDefault="00A70195" w:rsidP="00A70195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</w:rPr>
        <w:t>-</w:t>
      </w:r>
      <w:r w:rsidRPr="00CF58DA">
        <w:rPr>
          <w:rFonts w:asciiTheme="majorBidi" w:hAnsiTheme="majorBidi" w:cstheme="majorBidi"/>
          <w:sz w:val="30"/>
          <w:szCs w:val="30"/>
        </w:rPr>
        <w:tab/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24E08FC1" w14:textId="71A79E81" w:rsidR="00A70195" w:rsidRPr="00CF58DA" w:rsidRDefault="00A70195" w:rsidP="0016718A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515BD26" w14:textId="3344A944" w:rsidR="006B33BF" w:rsidRPr="00CF58DA" w:rsidRDefault="006B3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shd w:val="clear" w:color="auto" w:fill="D9D9D9"/>
        </w:rPr>
      </w:pPr>
      <w:r w:rsidRPr="00CF58DA">
        <w:rPr>
          <w:rFonts w:asciiTheme="majorBidi" w:hAnsiTheme="majorBidi" w:cstheme="majorBidi"/>
          <w:sz w:val="28"/>
          <w:szCs w:val="28"/>
          <w:shd w:val="clear" w:color="auto" w:fill="D9D9D9"/>
        </w:rPr>
        <w:br w:type="page"/>
      </w:r>
    </w:p>
    <w:p w14:paraId="55F7937D" w14:textId="3FA70A78" w:rsidR="00A70195" w:rsidRPr="00CF58DA" w:rsidRDefault="0061410C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465912" w:rsidRPr="00CF58DA">
        <w:rPr>
          <w:rFonts w:asciiTheme="majorBidi" w:hAnsiTheme="majorBidi" w:cstheme="majorBidi"/>
          <w:sz w:val="30"/>
          <w:szCs w:val="30"/>
        </w:rPr>
        <w:t>1</w:t>
      </w:r>
      <w:r w:rsidR="00A70195" w:rsidRPr="00CF58DA">
        <w:rPr>
          <w:rFonts w:asciiTheme="majorBidi" w:hAnsiTheme="majorBidi" w:cstheme="majorBidi"/>
          <w:sz w:val="30"/>
          <w:szCs w:val="30"/>
        </w:rPr>
        <w:tab/>
      </w:r>
      <w:r w:rsidR="00A70195" w:rsidRPr="00CF58DA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15E1FAFA" w14:textId="7E6797E4" w:rsidR="00A70195" w:rsidRPr="00CF58DA" w:rsidRDefault="00A70195" w:rsidP="00462BC9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DE87A1F" w14:textId="77777777" w:rsidR="00462BC9" w:rsidRPr="00CF58DA" w:rsidRDefault="00462BC9" w:rsidP="00462BC9">
      <w:pPr>
        <w:tabs>
          <w:tab w:val="left" w:pos="540"/>
        </w:tabs>
        <w:spacing w:line="240" w:lineRule="auto"/>
        <w:ind w:left="547" w:right="155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 หรือ</w:t>
      </w: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FF72B5B" w14:textId="77777777" w:rsidR="00462BC9" w:rsidRPr="00CF58DA" w:rsidRDefault="00462BC9" w:rsidP="00462BC9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8CD98A7" w14:textId="77777777" w:rsidR="00B54FC4" w:rsidRPr="00CF58DA" w:rsidRDefault="00B54FC4" w:rsidP="00B54FC4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/>
          <w:sz w:val="30"/>
          <w:szCs w:val="30"/>
        </w:rPr>
      </w:pPr>
      <w:r w:rsidRPr="00CF58DA">
        <w:rPr>
          <w:rFonts w:asciiTheme="majorBidi" w:hAnsiTheme="majorBidi"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</w:t>
      </w: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กองทรัสต์ในระหว่างปีมีดังต่อไปนี้</w:t>
      </w:r>
    </w:p>
    <w:p w14:paraId="44B2060B" w14:textId="77777777" w:rsidR="00675C68" w:rsidRPr="00CF58DA" w:rsidRDefault="00675C68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A70195" w:rsidRPr="00CF58DA" w14:paraId="57F2CB80" w14:textId="77777777" w:rsidTr="008A6A7C">
        <w:trPr>
          <w:trHeight w:val="20"/>
          <w:tblHeader/>
        </w:trPr>
        <w:tc>
          <w:tcPr>
            <w:tcW w:w="3060" w:type="dxa"/>
          </w:tcPr>
          <w:p w14:paraId="7989EAB7" w14:textId="77777777" w:rsidR="00A70195" w:rsidRPr="00CF58DA" w:rsidRDefault="00A70195" w:rsidP="00157C3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3AFE5D43" w14:textId="77777777" w:rsidR="00A70195" w:rsidRPr="00CF58DA" w:rsidRDefault="00A70195" w:rsidP="00157C3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4B4CAF6D" w14:textId="77777777" w:rsidR="00A70195" w:rsidRPr="00CF58DA" w:rsidRDefault="00A70195" w:rsidP="00157C34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0195" w:rsidRPr="00CF58DA" w14:paraId="41C5E7DC" w14:textId="77777777" w:rsidTr="008A6A7C">
        <w:trPr>
          <w:trHeight w:val="20"/>
        </w:trPr>
        <w:tc>
          <w:tcPr>
            <w:tcW w:w="3060" w:type="dxa"/>
          </w:tcPr>
          <w:p w14:paraId="1875E4B7" w14:textId="77777777" w:rsidR="00A70195" w:rsidRPr="00CF58DA" w:rsidRDefault="00A70195" w:rsidP="00157C3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7DD3F394" w14:textId="77777777" w:rsidR="00A70195" w:rsidRPr="00CF58DA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7347053" w14:textId="5EA0D4BD" w:rsidR="00A70195" w:rsidRPr="00CF58DA" w:rsidRDefault="00A70195" w:rsidP="00957101">
            <w:pPr>
              <w:ind w:left="250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</w:t>
            </w:r>
            <w:r w:rsidRPr="00CF58D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ถือหุ้นใ</w:t>
            </w: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กองทรัสต์ร้อยละ</w:t>
            </w:r>
            <w:r w:rsidR="004E29D4" w:rsidRPr="00CF58D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A6A7C" w:rsidRPr="00CF58DA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30.20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และมีผู้แทนเป็นผ</w:t>
            </w:r>
            <w:r w:rsidR="000D31A6" w:rsidRPr="00CF58DA">
              <w:rPr>
                <w:rFonts w:asciiTheme="majorBidi" w:hAnsiTheme="majorBidi" w:hint="cs"/>
                <w:sz w:val="30"/>
                <w:szCs w:val="30"/>
                <w:cs/>
              </w:rPr>
              <w:t>ู้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บริหารขอ</w:t>
            </w: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A70195" w:rsidRPr="00CF58DA" w14:paraId="453F01C5" w14:textId="77777777" w:rsidTr="008A6A7C">
        <w:trPr>
          <w:trHeight w:val="20"/>
        </w:trPr>
        <w:tc>
          <w:tcPr>
            <w:tcW w:w="3060" w:type="dxa"/>
          </w:tcPr>
          <w:p w14:paraId="605CB63E" w14:textId="031AE008" w:rsidR="00A70195" w:rsidRPr="00CF58DA" w:rsidRDefault="00A70195" w:rsidP="00157C3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F58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58DA">
              <w:rPr>
                <w:rFonts w:ascii="Angsana New" w:hAnsi="Angsana New"/>
                <w:sz w:val="30"/>
                <w:szCs w:val="30"/>
                <w:cs/>
              </w:rPr>
              <w:t>ดุสิตธานี พร็อพเพอร์ตี้ส์ รีท</w:t>
            </w:r>
            <w:r w:rsidR="00765056" w:rsidRPr="00CF58DA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8F1B05" w:rsidRPr="00CF58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58D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5FC841C3" w14:textId="77777777" w:rsidR="00A70195" w:rsidRPr="00CF58DA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08FBC7E" w14:textId="77777777" w:rsidR="00A70195" w:rsidRPr="00CF58DA" w:rsidRDefault="00A70195" w:rsidP="00157C34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A70195" w:rsidRPr="00CF58DA" w14:paraId="3CDAEAA7" w14:textId="77777777" w:rsidTr="008A6A7C">
        <w:trPr>
          <w:trHeight w:val="20"/>
        </w:trPr>
        <w:tc>
          <w:tcPr>
            <w:tcW w:w="3060" w:type="dxa"/>
          </w:tcPr>
          <w:p w14:paraId="1D33ADCC" w14:textId="77777777" w:rsidR="00A70195" w:rsidRPr="00CF58DA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629F2CAB" w14:textId="77777777" w:rsidR="00A70195" w:rsidRPr="00CF58DA" w:rsidRDefault="00A70195" w:rsidP="00157C3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F8199DB" w14:textId="77777777" w:rsidR="00A70195" w:rsidRPr="00CF58DA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79F81217" w14:textId="77777777" w:rsidR="00A70195" w:rsidRPr="00CF58DA" w:rsidRDefault="00A70195" w:rsidP="00157C34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A70195" w:rsidRPr="00CF58DA" w14:paraId="7BF0F740" w14:textId="77777777" w:rsidTr="008A6A7C">
        <w:trPr>
          <w:trHeight w:val="20"/>
        </w:trPr>
        <w:tc>
          <w:tcPr>
            <w:tcW w:w="3060" w:type="dxa"/>
          </w:tcPr>
          <w:p w14:paraId="3568CA88" w14:textId="77777777" w:rsidR="00A70195" w:rsidRPr="00CF58DA" w:rsidRDefault="00A70195" w:rsidP="00157C3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102E9049" w14:textId="77777777" w:rsidR="00A70195" w:rsidRPr="00CF58DA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656201EE" w14:textId="77777777" w:rsidR="00A70195" w:rsidRPr="00CF58DA" w:rsidRDefault="00A70195" w:rsidP="00157C34">
            <w:pPr>
              <w:ind w:left="25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A70195" w:rsidRPr="00CF58DA" w14:paraId="471F2291" w14:textId="77777777" w:rsidTr="008A6A7C">
        <w:trPr>
          <w:trHeight w:val="20"/>
        </w:trPr>
        <w:tc>
          <w:tcPr>
            <w:tcW w:w="3060" w:type="dxa"/>
          </w:tcPr>
          <w:p w14:paraId="664A52C0" w14:textId="77777777" w:rsidR="00A70195" w:rsidRPr="00CF58DA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4C557D5F" w14:textId="77777777" w:rsidR="00A70195" w:rsidRPr="00CF58DA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6B77564" w14:textId="164516A4" w:rsidR="00A70195" w:rsidRPr="00CF58DA" w:rsidRDefault="00A70195" w:rsidP="00157C34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CF58DA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 w:rsidR="00881D24" w:rsidRPr="00CF58DA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 w:rsidR="00635E37" w:rsidRPr="00CF58D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35E37" w:rsidRPr="00CF58DA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 w:rsidR="00AA0DCA" w:rsidRPr="00CF58DA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</w:t>
            </w:r>
            <w:r w:rsidR="00635E37" w:rsidRPr="00CF58DA">
              <w:rPr>
                <w:rFonts w:asciiTheme="majorBidi" w:hAnsiTheme="majorBidi" w:hint="cs"/>
                <w:sz w:val="30"/>
                <w:szCs w:val="30"/>
                <w:cs/>
              </w:rPr>
              <w:t>ธานีหัวห</w:t>
            </w:r>
            <w:r w:rsidR="00FA63E8" w:rsidRPr="00CF58DA">
              <w:rPr>
                <w:rFonts w:asciiTheme="majorBidi" w:hAnsiTheme="majorBidi" w:hint="cs"/>
                <w:sz w:val="30"/>
                <w:szCs w:val="30"/>
                <w:cs/>
              </w:rPr>
              <w:t>ิน</w:t>
            </w:r>
          </w:p>
        </w:tc>
      </w:tr>
      <w:tr w:rsidR="00A70195" w:rsidRPr="00CF58DA" w14:paraId="1F258F05" w14:textId="77777777" w:rsidTr="008A6A7C">
        <w:trPr>
          <w:trHeight w:val="20"/>
        </w:trPr>
        <w:tc>
          <w:tcPr>
            <w:tcW w:w="3060" w:type="dxa"/>
          </w:tcPr>
          <w:p w14:paraId="107DF915" w14:textId="77777777" w:rsidR="00A70195" w:rsidRPr="00CF58DA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4BC95D64" w14:textId="77777777" w:rsidR="00A70195" w:rsidRPr="00CF58DA" w:rsidRDefault="00A70195" w:rsidP="00157C34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</w:tcPr>
          <w:p w14:paraId="0710991A" w14:textId="77777777" w:rsidR="00A70195" w:rsidRPr="00CF58DA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22CE30C5" w14:textId="77777777" w:rsidR="00A70195" w:rsidRPr="00CF58DA" w:rsidRDefault="00A70195" w:rsidP="00157C3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5B31C37E" w14:textId="77777777" w:rsidR="00A70195" w:rsidRPr="00CF58DA" w:rsidRDefault="00A70195" w:rsidP="00157C34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C97A57" w:rsidRPr="00CF58DA" w14:paraId="5ADA5FCB" w14:textId="77777777" w:rsidTr="008A6A7C">
        <w:trPr>
          <w:trHeight w:val="20"/>
        </w:trPr>
        <w:tc>
          <w:tcPr>
            <w:tcW w:w="3060" w:type="dxa"/>
          </w:tcPr>
          <w:p w14:paraId="4547B129" w14:textId="433BE24D" w:rsidR="00C97A57" w:rsidRPr="00CF58DA" w:rsidRDefault="00C97A57" w:rsidP="00C97A57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 w:rsidRPr="00CF58DA">
              <w:rPr>
                <w:rFonts w:asciiTheme="majorBidi" w:hAnsiTheme="majorBidi"/>
                <w:sz w:val="30"/>
                <w:szCs w:val="30"/>
              </w:rPr>
              <w:br/>
              <w:t xml:space="preserve">  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6A644609" w14:textId="3FFCF06F" w:rsidR="00C97A57" w:rsidRPr="00CF58DA" w:rsidRDefault="00C97A57" w:rsidP="00C97A5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3DFC6CD" w14:textId="44713F6E" w:rsidR="00C97A57" w:rsidRPr="00CF58DA" w:rsidRDefault="008C6C00" w:rsidP="00C97A57">
            <w:pPr>
              <w:ind w:left="250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C97A57" w:rsidRPr="00CF58DA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30C9A06E" w14:textId="421C6025" w:rsidR="001859B1" w:rsidRPr="00CF58DA" w:rsidRDefault="001859B1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89003E0" w14:textId="77777777" w:rsidR="004C7177" w:rsidRPr="00CF58DA" w:rsidRDefault="004C7177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7092A8E" w14:textId="77777777" w:rsidR="004C7177" w:rsidRPr="00CF58DA" w:rsidRDefault="004C7177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BDE8D42" w14:textId="77777777" w:rsidR="004C7177" w:rsidRPr="00CF58DA" w:rsidRDefault="004C7177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1281194" w14:textId="77777777" w:rsidR="004C7177" w:rsidRPr="00CF58DA" w:rsidRDefault="004C7177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503FA53" w14:textId="77777777" w:rsidR="004C7177" w:rsidRPr="00CF58DA" w:rsidRDefault="004C7177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D424A7C" w14:textId="77777777" w:rsidR="004C7177" w:rsidRPr="00CF58DA" w:rsidRDefault="004C7177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AC4FDE1" w14:textId="77777777" w:rsidR="004C7177" w:rsidRPr="00CF58DA" w:rsidRDefault="004C7177" w:rsidP="00A70195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9"/>
        <w:gridCol w:w="1431"/>
        <w:gridCol w:w="9"/>
        <w:gridCol w:w="1413"/>
      </w:tblGrid>
      <w:tr w:rsidR="00A70195" w:rsidRPr="00CF58DA" w14:paraId="299FDABC" w14:textId="77777777" w:rsidTr="00ED4A45">
        <w:trPr>
          <w:cantSplit/>
        </w:trPr>
        <w:tc>
          <w:tcPr>
            <w:tcW w:w="6228" w:type="dxa"/>
          </w:tcPr>
          <w:p w14:paraId="4E81B864" w14:textId="77777777" w:rsidR="00A70195" w:rsidRPr="00CF58DA" w:rsidRDefault="00A70195" w:rsidP="00157C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58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40" w:type="dxa"/>
            <w:gridSpan w:val="2"/>
          </w:tcPr>
          <w:p w14:paraId="618BB702" w14:textId="77777777" w:rsidR="00A70195" w:rsidRPr="00CF58DA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22" w:type="dxa"/>
            <w:gridSpan w:val="2"/>
          </w:tcPr>
          <w:p w14:paraId="47F8AA08" w14:textId="77777777" w:rsidR="00A70195" w:rsidRPr="00CF58DA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</w:tr>
      <w:tr w:rsidR="00A70195" w:rsidRPr="00CF58DA" w14:paraId="2BE46C8B" w14:textId="77777777" w:rsidTr="00ED4A45">
        <w:trPr>
          <w:cantSplit/>
        </w:trPr>
        <w:tc>
          <w:tcPr>
            <w:tcW w:w="6228" w:type="dxa"/>
          </w:tcPr>
          <w:p w14:paraId="7497325D" w14:textId="77777777" w:rsidR="00A70195" w:rsidRPr="00CF58DA" w:rsidRDefault="00A70195" w:rsidP="00157C34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58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F58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F58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gridSpan w:val="2"/>
          </w:tcPr>
          <w:p w14:paraId="67741258" w14:textId="52C52177" w:rsidR="00A70195" w:rsidRPr="00CF58DA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624A38" w:rsidRPr="00CF58DA"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  <w:tc>
          <w:tcPr>
            <w:tcW w:w="1422" w:type="dxa"/>
            <w:gridSpan w:val="2"/>
          </w:tcPr>
          <w:p w14:paraId="6AF09DD9" w14:textId="2B2D1F5D" w:rsidR="00A70195" w:rsidRPr="00CF58DA" w:rsidRDefault="00746F5C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624A38" w:rsidRPr="00CF58DA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</w:tr>
      <w:tr w:rsidR="00A70195" w:rsidRPr="00CF58DA" w14:paraId="7BC5FF49" w14:textId="77777777" w:rsidTr="00ED4A45">
        <w:trPr>
          <w:cantSplit/>
        </w:trPr>
        <w:tc>
          <w:tcPr>
            <w:tcW w:w="6228" w:type="dxa"/>
          </w:tcPr>
          <w:p w14:paraId="7524DABF" w14:textId="6490C2C5" w:rsidR="00A70195" w:rsidRPr="00CF58DA" w:rsidRDefault="00A70195" w:rsidP="00157C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62" w:type="dxa"/>
            <w:gridSpan w:val="4"/>
          </w:tcPr>
          <w:p w14:paraId="21E8D1D1" w14:textId="77777777" w:rsidR="00A70195" w:rsidRPr="00CF58DA" w:rsidRDefault="00A70195" w:rsidP="00157C34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A70195" w:rsidRPr="00CF58DA" w14:paraId="4A770CE8" w14:textId="77777777" w:rsidTr="00ED4A45">
        <w:trPr>
          <w:cantSplit/>
        </w:trPr>
        <w:tc>
          <w:tcPr>
            <w:tcW w:w="6228" w:type="dxa"/>
          </w:tcPr>
          <w:p w14:paraId="75DF94D8" w14:textId="77777777" w:rsidR="00A70195" w:rsidRPr="00CF58DA" w:rsidRDefault="00A70195" w:rsidP="00157C34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440" w:type="dxa"/>
            <w:gridSpan w:val="2"/>
          </w:tcPr>
          <w:p w14:paraId="1D5E1017" w14:textId="77777777" w:rsidR="00A70195" w:rsidRPr="00CF58DA" w:rsidRDefault="00A70195" w:rsidP="00157C34">
            <w:pPr>
              <w:tabs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3C9C124E" w14:textId="77777777" w:rsidR="00A70195" w:rsidRPr="00CF58DA" w:rsidRDefault="00A70195" w:rsidP="00157C3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A38" w:rsidRPr="00CF58DA" w14:paraId="25D847A5" w14:textId="77777777" w:rsidTr="00ED4A45">
        <w:trPr>
          <w:cantSplit/>
        </w:trPr>
        <w:tc>
          <w:tcPr>
            <w:tcW w:w="6228" w:type="dxa"/>
          </w:tcPr>
          <w:p w14:paraId="54370090" w14:textId="77777777" w:rsidR="00624A38" w:rsidRPr="00CF58DA" w:rsidRDefault="00624A38" w:rsidP="00624A38">
            <w:pPr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440" w:type="dxa"/>
            <w:gridSpan w:val="2"/>
          </w:tcPr>
          <w:p w14:paraId="5D1D7DCF" w14:textId="6E2DA258" w:rsidR="00624A38" w:rsidRPr="00CF58DA" w:rsidRDefault="003C0E5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14,718</w:t>
            </w:r>
          </w:p>
        </w:tc>
        <w:tc>
          <w:tcPr>
            <w:tcW w:w="1422" w:type="dxa"/>
            <w:gridSpan w:val="2"/>
          </w:tcPr>
          <w:p w14:paraId="4F7064CF" w14:textId="5EAC8E53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160" w:right="-11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14,907</w:t>
            </w:r>
          </w:p>
        </w:tc>
      </w:tr>
      <w:tr w:rsidR="00624A38" w:rsidRPr="00CF58DA" w14:paraId="77665A55" w14:textId="77777777" w:rsidTr="00ED4A45">
        <w:trPr>
          <w:cantSplit/>
        </w:trPr>
        <w:tc>
          <w:tcPr>
            <w:tcW w:w="6228" w:type="dxa"/>
          </w:tcPr>
          <w:p w14:paraId="754154BD" w14:textId="77777777" w:rsidR="00624A38" w:rsidRPr="00CF58DA" w:rsidRDefault="00624A38" w:rsidP="00624A38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CF58D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gridSpan w:val="2"/>
          </w:tcPr>
          <w:p w14:paraId="665CC1A8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0F7E328F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33BF" w:rsidRPr="00CF58DA" w14:paraId="349E9202" w14:textId="77777777" w:rsidTr="00ED4A45">
        <w:trPr>
          <w:cantSplit/>
        </w:trPr>
        <w:tc>
          <w:tcPr>
            <w:tcW w:w="6228" w:type="dxa"/>
          </w:tcPr>
          <w:p w14:paraId="2CA46C89" w14:textId="77777777" w:rsidR="006B33BF" w:rsidRPr="00CF58DA" w:rsidRDefault="006B33BF" w:rsidP="006B33BF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440" w:type="dxa"/>
            <w:gridSpan w:val="2"/>
          </w:tcPr>
          <w:p w14:paraId="3AE48EC6" w14:textId="483949D8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9,403</w:t>
            </w:r>
          </w:p>
        </w:tc>
        <w:tc>
          <w:tcPr>
            <w:tcW w:w="1422" w:type="dxa"/>
            <w:gridSpan w:val="2"/>
          </w:tcPr>
          <w:p w14:paraId="6D4614F3" w14:textId="645E18D8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9,524</w:t>
            </w:r>
          </w:p>
        </w:tc>
      </w:tr>
      <w:tr w:rsidR="006B33BF" w:rsidRPr="00CF58DA" w14:paraId="2F80DE1A" w14:textId="77777777" w:rsidTr="00ED4A45">
        <w:trPr>
          <w:cantSplit/>
        </w:trPr>
        <w:tc>
          <w:tcPr>
            <w:tcW w:w="6228" w:type="dxa"/>
          </w:tcPr>
          <w:p w14:paraId="42542793" w14:textId="77777777" w:rsidR="006B33BF" w:rsidRPr="00CF58DA" w:rsidRDefault="006B33BF" w:rsidP="006B33B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40" w:type="dxa"/>
            <w:gridSpan w:val="2"/>
          </w:tcPr>
          <w:p w14:paraId="317F0BDE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71F718D7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3BF" w:rsidRPr="00CF58DA" w14:paraId="18019959" w14:textId="77777777" w:rsidTr="00ED4A45">
        <w:trPr>
          <w:cantSplit/>
        </w:trPr>
        <w:tc>
          <w:tcPr>
            <w:tcW w:w="6228" w:type="dxa"/>
          </w:tcPr>
          <w:p w14:paraId="7DD557CB" w14:textId="77777777" w:rsidR="006B33BF" w:rsidRPr="00CF58DA" w:rsidRDefault="006B33BF" w:rsidP="006B33B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440" w:type="dxa"/>
            <w:gridSpan w:val="2"/>
          </w:tcPr>
          <w:p w14:paraId="7C960A77" w14:textId="2878C894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22" w:type="dxa"/>
            <w:gridSpan w:val="2"/>
          </w:tcPr>
          <w:p w14:paraId="231C8406" w14:textId="607CE0B4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6B33BF" w:rsidRPr="00CF58DA" w14:paraId="2C9ACA6B" w14:textId="77777777" w:rsidTr="00ED4A45">
        <w:trPr>
          <w:cantSplit/>
        </w:trPr>
        <w:tc>
          <w:tcPr>
            <w:tcW w:w="6228" w:type="dxa"/>
          </w:tcPr>
          <w:p w14:paraId="1064A388" w14:textId="77777777" w:rsidR="006B33BF" w:rsidRPr="00CF58DA" w:rsidRDefault="006B33BF" w:rsidP="006B33B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40" w:type="dxa"/>
            <w:gridSpan w:val="2"/>
          </w:tcPr>
          <w:p w14:paraId="7FE254B8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28D91F84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3BF" w:rsidRPr="00CF58DA" w14:paraId="468EA38B" w14:textId="77777777" w:rsidTr="00ED4A45">
        <w:trPr>
          <w:cantSplit/>
        </w:trPr>
        <w:tc>
          <w:tcPr>
            <w:tcW w:w="6228" w:type="dxa"/>
          </w:tcPr>
          <w:p w14:paraId="49543EF1" w14:textId="77777777" w:rsidR="006B33BF" w:rsidRPr="00CF58DA" w:rsidRDefault="006B33BF" w:rsidP="006B33B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F58D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gridSpan w:val="2"/>
          </w:tcPr>
          <w:p w14:paraId="3FFF75BF" w14:textId="6BE55236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305,722</w:t>
            </w:r>
          </w:p>
        </w:tc>
        <w:tc>
          <w:tcPr>
            <w:tcW w:w="1422" w:type="dxa"/>
            <w:gridSpan w:val="2"/>
          </w:tcPr>
          <w:p w14:paraId="46550431" w14:textId="7730FA3F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301,587</w:t>
            </w:r>
          </w:p>
        </w:tc>
      </w:tr>
      <w:tr w:rsidR="006B33BF" w:rsidRPr="00CF58DA" w14:paraId="122931DA" w14:textId="77777777" w:rsidTr="00ED4A45">
        <w:trPr>
          <w:cantSplit/>
        </w:trPr>
        <w:tc>
          <w:tcPr>
            <w:tcW w:w="6228" w:type="dxa"/>
          </w:tcPr>
          <w:p w14:paraId="044C751E" w14:textId="77777777" w:rsidR="006B33BF" w:rsidRPr="00CF58DA" w:rsidRDefault="006B33BF" w:rsidP="006B33B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440" w:type="dxa"/>
            <w:gridSpan w:val="2"/>
          </w:tcPr>
          <w:p w14:paraId="0435A285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18A878A6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33BF" w:rsidRPr="00CF58DA" w14:paraId="3A72A9F1" w14:textId="77777777" w:rsidTr="00ED4A45">
        <w:trPr>
          <w:cantSplit/>
        </w:trPr>
        <w:tc>
          <w:tcPr>
            <w:tcW w:w="6228" w:type="dxa"/>
          </w:tcPr>
          <w:p w14:paraId="516A3EDA" w14:textId="77777777" w:rsidR="006B33BF" w:rsidRPr="00CF58DA" w:rsidRDefault="006B33BF" w:rsidP="006B33B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440" w:type="dxa"/>
            <w:gridSpan w:val="2"/>
          </w:tcPr>
          <w:p w14:paraId="73FA160C" w14:textId="30243646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229,631</w:t>
            </w:r>
          </w:p>
        </w:tc>
        <w:tc>
          <w:tcPr>
            <w:tcW w:w="1422" w:type="dxa"/>
            <w:gridSpan w:val="2"/>
          </w:tcPr>
          <w:p w14:paraId="5C2CB6EE" w14:textId="0A0F462C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246,324</w:t>
            </w:r>
          </w:p>
        </w:tc>
      </w:tr>
      <w:tr w:rsidR="006B33BF" w:rsidRPr="00CF58DA" w14:paraId="59775C4A" w14:textId="77777777" w:rsidTr="00ED4A45">
        <w:trPr>
          <w:cantSplit/>
        </w:trPr>
        <w:tc>
          <w:tcPr>
            <w:tcW w:w="6228" w:type="dxa"/>
          </w:tcPr>
          <w:p w14:paraId="6A3158C2" w14:textId="77777777" w:rsidR="006B33BF" w:rsidRPr="00CF58DA" w:rsidRDefault="006B33BF" w:rsidP="006B33B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226EA9D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gridSpan w:val="2"/>
          </w:tcPr>
          <w:p w14:paraId="2A033E3C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3BF" w:rsidRPr="00CF58DA" w14:paraId="35304851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57037280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CF58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ณ วันที่ </w:t>
            </w:r>
            <w:r w:rsidRPr="00CF58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F58D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gridSpan w:val="2"/>
          </w:tcPr>
          <w:p w14:paraId="3A4C8153" w14:textId="5DECD3C9" w:rsidR="006B33BF" w:rsidRPr="00CF58DA" w:rsidRDefault="006B33BF" w:rsidP="006B33BF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</w:rPr>
              <w:t>2568</w:t>
            </w:r>
          </w:p>
        </w:tc>
        <w:tc>
          <w:tcPr>
            <w:tcW w:w="1413" w:type="dxa"/>
          </w:tcPr>
          <w:p w14:paraId="240A2B6A" w14:textId="5FED9A19" w:rsidR="006B33BF" w:rsidRPr="00CF58DA" w:rsidRDefault="006B33BF" w:rsidP="006B33BF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</w:tr>
      <w:tr w:rsidR="006B33BF" w:rsidRPr="00CF58DA" w14:paraId="581FF8D6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185317DB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853" w:type="dxa"/>
            <w:gridSpan w:val="3"/>
          </w:tcPr>
          <w:p w14:paraId="46C6EA86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B33BF" w:rsidRPr="00CF58DA" w14:paraId="170A9051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5D9A01A2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40" w:type="dxa"/>
            <w:gridSpan w:val="2"/>
          </w:tcPr>
          <w:p w14:paraId="783D8029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A6A9CB4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B33BF" w:rsidRPr="00CF58DA" w14:paraId="1D36BB00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0B4F2E9F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  <w:gridSpan w:val="2"/>
          </w:tcPr>
          <w:p w14:paraId="77BC5044" w14:textId="6F379F4D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6,109</w:t>
            </w:r>
          </w:p>
        </w:tc>
        <w:tc>
          <w:tcPr>
            <w:tcW w:w="1413" w:type="dxa"/>
          </w:tcPr>
          <w:p w14:paraId="0E603DFD" w14:textId="1FB4BEDB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5,630</w:t>
            </w:r>
          </w:p>
        </w:tc>
      </w:tr>
      <w:tr w:rsidR="006B33BF" w:rsidRPr="00CF58DA" w14:paraId="5A3E3A6F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57B0A94B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40" w:type="dxa"/>
            <w:gridSpan w:val="2"/>
          </w:tcPr>
          <w:p w14:paraId="2F5B883A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13" w:type="dxa"/>
          </w:tcPr>
          <w:p w14:paraId="6585D4B6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B33BF" w:rsidRPr="00CF58DA" w14:paraId="03239F6C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205498E1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440" w:type="dxa"/>
            <w:gridSpan w:val="2"/>
          </w:tcPr>
          <w:p w14:paraId="6879C06F" w14:textId="4DF01394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42,464</w:t>
            </w:r>
          </w:p>
        </w:tc>
        <w:tc>
          <w:tcPr>
            <w:tcW w:w="1413" w:type="dxa"/>
          </w:tcPr>
          <w:p w14:paraId="21D85438" w14:textId="58757109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28,719</w:t>
            </w:r>
          </w:p>
        </w:tc>
      </w:tr>
      <w:tr w:rsidR="006B33BF" w:rsidRPr="00CF58DA" w14:paraId="0103EF94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17ABC892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440" w:type="dxa"/>
            <w:gridSpan w:val="2"/>
          </w:tcPr>
          <w:p w14:paraId="343A3A6B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13" w:type="dxa"/>
          </w:tcPr>
          <w:p w14:paraId="38DFE93F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B33BF" w:rsidRPr="00CF58DA" w14:paraId="3BB3D2FE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6AE574A4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gridSpan w:val="2"/>
          </w:tcPr>
          <w:p w14:paraId="7FB89828" w14:textId="42FC68EE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2,542</w:t>
            </w:r>
          </w:p>
        </w:tc>
        <w:tc>
          <w:tcPr>
            <w:tcW w:w="1413" w:type="dxa"/>
          </w:tcPr>
          <w:p w14:paraId="67B23BFA" w14:textId="28F31820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2,589</w:t>
            </w:r>
          </w:p>
        </w:tc>
      </w:tr>
      <w:tr w:rsidR="006B33BF" w:rsidRPr="00CF58DA" w14:paraId="7FECB3BD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7CB226B2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440" w:type="dxa"/>
            <w:gridSpan w:val="2"/>
          </w:tcPr>
          <w:p w14:paraId="5983855B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13" w:type="dxa"/>
          </w:tcPr>
          <w:p w14:paraId="259FD64B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6B33BF" w:rsidRPr="00CF58DA" w14:paraId="00DA2A5A" w14:textId="77777777" w:rsidTr="00ED4A45">
        <w:tblPrEx>
          <w:tblLook w:val="04A0" w:firstRow="1" w:lastRow="0" w:firstColumn="1" w:lastColumn="0" w:noHBand="0" w:noVBand="1"/>
        </w:tblPrEx>
        <w:tc>
          <w:tcPr>
            <w:tcW w:w="6237" w:type="dxa"/>
            <w:gridSpan w:val="2"/>
          </w:tcPr>
          <w:p w14:paraId="36B85837" w14:textId="77777777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gridSpan w:val="2"/>
          </w:tcPr>
          <w:p w14:paraId="591D07E0" w14:textId="4A039393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1,624</w:t>
            </w:r>
          </w:p>
        </w:tc>
        <w:tc>
          <w:tcPr>
            <w:tcW w:w="1413" w:type="dxa"/>
          </w:tcPr>
          <w:p w14:paraId="49C40AAB" w14:textId="12DB5B1A" w:rsidR="006B33BF" w:rsidRPr="00CF58DA" w:rsidRDefault="006B33BF" w:rsidP="006B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2,488</w:t>
            </w:r>
          </w:p>
        </w:tc>
      </w:tr>
    </w:tbl>
    <w:p w14:paraId="7009EADB" w14:textId="4783B5CA" w:rsidR="009C2FA0" w:rsidRPr="00CF58DA" w:rsidRDefault="009C2FA0" w:rsidP="001D7B2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8D8A3" w14:textId="3A129638" w:rsidR="007F55E0" w:rsidRPr="00CF58DA" w:rsidRDefault="009843DD" w:rsidP="004F2145">
      <w:pPr>
        <w:tabs>
          <w:tab w:val="clear" w:pos="227"/>
        </w:tabs>
        <w:ind w:left="567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CF58D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F58DA">
        <w:rPr>
          <w:rFonts w:ascii="Angsana New" w:hAnsi="Angsana New"/>
          <w:sz w:val="30"/>
          <w:szCs w:val="30"/>
        </w:rPr>
        <w:t xml:space="preserve">25 </w:t>
      </w:r>
      <w:r w:rsidRPr="00CF58D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F58DA">
        <w:rPr>
          <w:rFonts w:ascii="Angsana New" w:hAnsi="Angsana New"/>
          <w:sz w:val="30"/>
          <w:szCs w:val="30"/>
        </w:rPr>
        <w:t>2562</w:t>
      </w:r>
      <w:r w:rsidRPr="00CF58D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CF58DA">
        <w:rPr>
          <w:rFonts w:ascii="Angsana New" w:hAnsi="Angsana New"/>
          <w:sz w:val="30"/>
          <w:szCs w:val="30"/>
        </w:rPr>
        <w:t xml:space="preserve">23 </w:t>
      </w:r>
      <w:r w:rsidRPr="00CF58D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F58DA">
        <w:rPr>
          <w:rFonts w:ascii="Angsana New" w:hAnsi="Angsana New"/>
          <w:sz w:val="30"/>
          <w:szCs w:val="30"/>
        </w:rPr>
        <w:t xml:space="preserve">2562 </w:t>
      </w:r>
      <w:r w:rsidRPr="00CF58DA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CF58DA">
        <w:rPr>
          <w:rFonts w:ascii="Angsana New" w:hAnsi="Angsana New"/>
          <w:sz w:val="30"/>
          <w:szCs w:val="30"/>
        </w:rPr>
        <w:t>(DMI)</w:t>
      </w:r>
      <w:r w:rsidRPr="00CF58DA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 </w:t>
      </w:r>
      <w:r w:rsidRPr="00CF58DA">
        <w:rPr>
          <w:rFonts w:ascii="Angsana New" w:hAnsi="Angsana New"/>
          <w:sz w:val="30"/>
          <w:szCs w:val="30"/>
        </w:rPr>
        <w:t xml:space="preserve">77.73 </w:t>
      </w:r>
      <w:r w:rsidRPr="00CF58DA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CF58DA">
        <w:rPr>
          <w:rFonts w:ascii="Angsana New" w:hAnsi="Angsana New" w:hint="cs"/>
          <w:sz w:val="30"/>
          <w:szCs w:val="30"/>
          <w:cs/>
        </w:rPr>
        <w:t xml:space="preserve">ณ </w:t>
      </w:r>
      <w:r w:rsidRPr="00CF58DA">
        <w:rPr>
          <w:rFonts w:ascii="Angsana New" w:hAnsi="Angsana New"/>
          <w:sz w:val="30"/>
          <w:szCs w:val="30"/>
          <w:cs/>
        </w:rPr>
        <w:t xml:space="preserve">วันที่ </w:t>
      </w:r>
      <w:r w:rsidRPr="00CF58DA">
        <w:rPr>
          <w:rFonts w:ascii="Angsana New" w:hAnsi="Angsana New"/>
          <w:sz w:val="30"/>
          <w:szCs w:val="30"/>
        </w:rPr>
        <w:t xml:space="preserve">31 </w:t>
      </w:r>
      <w:r w:rsidRPr="00CF58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F58DA">
        <w:rPr>
          <w:rFonts w:ascii="Angsana New" w:hAnsi="Angsana New"/>
          <w:sz w:val="30"/>
          <w:szCs w:val="30"/>
        </w:rPr>
        <w:t>256</w:t>
      </w:r>
      <w:r w:rsidR="00624A38" w:rsidRPr="00CF58DA">
        <w:rPr>
          <w:rFonts w:ascii="Angsana New" w:hAnsi="Angsana New"/>
          <w:sz w:val="30"/>
          <w:szCs w:val="30"/>
        </w:rPr>
        <w:t>8</w:t>
      </w:r>
      <w:r w:rsidRPr="00CF58DA">
        <w:rPr>
          <w:rFonts w:ascii="Angsana New" w:hAnsi="Angsana New"/>
          <w:sz w:val="30"/>
          <w:szCs w:val="30"/>
        </w:rPr>
        <w:t xml:space="preserve"> DMI </w:t>
      </w:r>
      <w:r w:rsidRPr="00CF58DA">
        <w:rPr>
          <w:rFonts w:ascii="Angsana New" w:hAnsi="Angsana New" w:hint="cs"/>
          <w:sz w:val="30"/>
          <w:szCs w:val="30"/>
          <w:cs/>
        </w:rPr>
        <w:t>มี</w:t>
      </w:r>
      <w:r w:rsidRPr="00CF58DA">
        <w:rPr>
          <w:rFonts w:ascii="Angsana New" w:hAnsi="Angsana New"/>
          <w:sz w:val="30"/>
          <w:szCs w:val="30"/>
          <w:cs/>
        </w:rPr>
        <w:t>เงินกู้ยืมคงเหลือจำนวน</w:t>
      </w:r>
      <w:r w:rsidR="00951ACC" w:rsidRPr="00CF58DA">
        <w:rPr>
          <w:rFonts w:ascii="Angsana New" w:hAnsi="Angsana New"/>
          <w:sz w:val="30"/>
          <w:szCs w:val="30"/>
        </w:rPr>
        <w:t xml:space="preserve"> </w:t>
      </w:r>
      <w:r w:rsidR="003C0E58" w:rsidRPr="00CF58DA">
        <w:rPr>
          <w:rFonts w:ascii="Angsana New" w:hAnsi="Angsana New"/>
          <w:sz w:val="30"/>
          <w:szCs w:val="30"/>
        </w:rPr>
        <w:t>45.20</w:t>
      </w:r>
      <w:r w:rsidRPr="00CF58DA">
        <w:rPr>
          <w:rFonts w:ascii="Angsana New" w:hAnsi="Angsana New"/>
          <w:sz w:val="30"/>
          <w:szCs w:val="30"/>
        </w:rPr>
        <w:t xml:space="preserve"> </w:t>
      </w:r>
      <w:r w:rsidRPr="00CF58DA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CF58DA">
        <w:rPr>
          <w:rFonts w:ascii="Angsana New" w:hAnsi="Angsana New"/>
          <w:i/>
          <w:iCs/>
          <w:sz w:val="30"/>
          <w:szCs w:val="30"/>
        </w:rPr>
        <w:t>(</w:t>
      </w:r>
      <w:r w:rsidRPr="00CF58DA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CF58D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CF58DA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CF58D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F58DA">
        <w:rPr>
          <w:rFonts w:ascii="Angsana New" w:hAnsi="Angsana New"/>
          <w:i/>
          <w:iCs/>
          <w:sz w:val="30"/>
          <w:szCs w:val="30"/>
        </w:rPr>
        <w:t>256</w:t>
      </w:r>
      <w:r w:rsidR="00624A38" w:rsidRPr="00CF58DA">
        <w:rPr>
          <w:rFonts w:ascii="Angsana New" w:hAnsi="Angsana New"/>
          <w:i/>
          <w:iCs/>
          <w:sz w:val="30"/>
          <w:szCs w:val="30"/>
        </w:rPr>
        <w:t>7</w:t>
      </w:r>
      <w:r w:rsidRPr="00CF58DA">
        <w:rPr>
          <w:rFonts w:ascii="Angsana New" w:hAnsi="Angsana New"/>
          <w:i/>
          <w:iCs/>
          <w:sz w:val="30"/>
          <w:szCs w:val="30"/>
        </w:rPr>
        <w:t>:</w:t>
      </w:r>
      <w:r w:rsidR="00CD1133" w:rsidRPr="00CF58DA">
        <w:rPr>
          <w:rFonts w:ascii="Angsana New" w:hAnsi="Angsana New"/>
          <w:i/>
          <w:iCs/>
          <w:sz w:val="30"/>
          <w:szCs w:val="30"/>
        </w:rPr>
        <w:t xml:space="preserve"> </w:t>
      </w:r>
      <w:r w:rsidR="005531F1" w:rsidRPr="00CF58DA">
        <w:rPr>
          <w:rFonts w:ascii="Angsana New" w:hAnsi="Angsana New"/>
          <w:i/>
          <w:iCs/>
          <w:sz w:val="30"/>
          <w:szCs w:val="30"/>
        </w:rPr>
        <w:t>4</w:t>
      </w:r>
      <w:r w:rsidR="00504290" w:rsidRPr="00CF58DA">
        <w:rPr>
          <w:rFonts w:ascii="Angsana New" w:hAnsi="Angsana New"/>
          <w:i/>
          <w:iCs/>
          <w:sz w:val="30"/>
          <w:szCs w:val="30"/>
        </w:rPr>
        <w:t>6</w:t>
      </w:r>
      <w:r w:rsidRPr="00CF58DA">
        <w:rPr>
          <w:rFonts w:ascii="Angsana New" w:hAnsi="Angsana New"/>
          <w:i/>
          <w:iCs/>
          <w:sz w:val="30"/>
          <w:szCs w:val="30"/>
        </w:rPr>
        <w:t xml:space="preserve"> </w:t>
      </w:r>
      <w:r w:rsidRPr="00CF58DA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</w:t>
      </w:r>
      <w:r w:rsidRPr="00CF58DA">
        <w:rPr>
          <w:rFonts w:ascii="Angsana New" w:hAnsi="Angsana New"/>
          <w:i/>
          <w:iCs/>
          <w:sz w:val="30"/>
          <w:szCs w:val="30"/>
        </w:rPr>
        <w:t>)</w:t>
      </w:r>
    </w:p>
    <w:p w14:paraId="1171C4B7" w14:textId="77777777" w:rsidR="003C0E58" w:rsidRPr="00CF58DA" w:rsidRDefault="003C0E58" w:rsidP="004F2145">
      <w:pPr>
        <w:tabs>
          <w:tab w:val="clear" w:pos="227"/>
        </w:tabs>
        <w:ind w:left="567"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3081207" w14:textId="77777777" w:rsidR="00857D49" w:rsidRPr="00CF58DA" w:rsidRDefault="00857D49" w:rsidP="004F2145">
      <w:pPr>
        <w:tabs>
          <w:tab w:val="clear" w:pos="227"/>
        </w:tabs>
        <w:ind w:left="567"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CFF518" w14:textId="77777777" w:rsidR="00857D49" w:rsidRPr="00CF58DA" w:rsidRDefault="00857D49" w:rsidP="004F2145">
      <w:pPr>
        <w:tabs>
          <w:tab w:val="clear" w:pos="227"/>
        </w:tabs>
        <w:ind w:left="567"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E1B7C8" w14:textId="3BEFD26C" w:rsidR="00A70195" w:rsidRPr="00CF58DA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F58DA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E45CB8" w:rsidRPr="00CF58DA">
        <w:rPr>
          <w:rFonts w:asciiTheme="majorBidi" w:hAnsiTheme="majorBidi" w:cstheme="majorBidi"/>
          <w:sz w:val="30"/>
          <w:szCs w:val="30"/>
        </w:rPr>
        <w:t>2</w:t>
      </w:r>
      <w:r w:rsidRPr="00CF58DA">
        <w:rPr>
          <w:rFonts w:asciiTheme="majorBidi" w:hAnsiTheme="majorBidi" w:cstheme="majorBidi"/>
          <w:sz w:val="30"/>
          <w:szCs w:val="30"/>
        </w:rPr>
        <w:tab/>
      </w:r>
      <w:r w:rsidRPr="00CF58DA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7D545E33" w14:textId="77777777" w:rsidR="00A70195" w:rsidRPr="00CF58DA" w:rsidRDefault="00A70195" w:rsidP="00B3158B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8AED5F8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 w:hint="cs"/>
          <w:sz w:val="30"/>
          <w:szCs w:val="30"/>
          <w:cs/>
        </w:rPr>
        <w:t>กองทรัสต์มีนโยบายการจ่ายประโยชน์ตอบแทนแก่ผู้ถือหน่วยทรัสต์ ได้แก่</w:t>
      </w:r>
    </w:p>
    <w:p w14:paraId="56536648" w14:textId="77777777" w:rsidR="00A70195" w:rsidRPr="00CF58DA" w:rsidRDefault="00A70195" w:rsidP="00B3158B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887B42B" w14:textId="0F03474B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CF58DA">
        <w:rPr>
          <w:rFonts w:ascii="Angsana New" w:hAnsi="Angsana New"/>
          <w:sz w:val="30"/>
          <w:szCs w:val="30"/>
        </w:rPr>
        <w:t>1</w:t>
      </w:r>
      <w:r w:rsidR="0097207A" w:rsidRPr="00CF58DA">
        <w:rPr>
          <w:rFonts w:ascii="Angsana New" w:hAnsi="Angsana New"/>
          <w:sz w:val="30"/>
          <w:szCs w:val="30"/>
        </w:rPr>
        <w:t>2</w:t>
      </w:r>
      <w:r w:rsidRPr="00CF58DA">
        <w:rPr>
          <w:rFonts w:ascii="Angsana New" w:hAnsi="Angsana New"/>
          <w:sz w:val="30"/>
          <w:szCs w:val="30"/>
        </w:rPr>
        <w:t>.1</w:t>
      </w:r>
      <w:r w:rsidRPr="00CF58DA">
        <w:rPr>
          <w:rFonts w:ascii="Angsana New" w:hAnsi="Angsana New"/>
          <w:sz w:val="30"/>
          <w:szCs w:val="30"/>
        </w:rPr>
        <w:tab/>
      </w:r>
      <w:r w:rsidRPr="00CF58DA">
        <w:rPr>
          <w:rFonts w:ascii="Angsana New" w:hAnsi="Angsana New"/>
          <w:sz w:val="30"/>
          <w:szCs w:val="30"/>
          <w:cs/>
        </w:rPr>
        <w:t xml:space="preserve">ผู้จัดการกองทรัสต์จะจ่ายประโยชน์ตอบแทนให้แก่ผู้ถือหน่วยทรัสต์ไม่น้อยกว่าร้อยละ </w:t>
      </w:r>
      <w:r w:rsidRPr="00CF58DA">
        <w:rPr>
          <w:rFonts w:ascii="Angsana New" w:hAnsi="Angsana New"/>
          <w:sz w:val="30"/>
          <w:szCs w:val="30"/>
        </w:rPr>
        <w:t>90</w:t>
      </w:r>
      <w:r w:rsidRPr="00CF58DA">
        <w:rPr>
          <w:rFonts w:ascii="Angsana New" w:hAnsi="Angsana New"/>
          <w:sz w:val="30"/>
          <w:szCs w:val="30"/>
          <w:cs/>
        </w:rPr>
        <w:t xml:space="preserve"> ของกำไรสุทธิท</w:t>
      </w:r>
      <w:r w:rsidRPr="00CF58DA">
        <w:rPr>
          <w:rFonts w:ascii="Angsana New" w:hAnsi="Angsana New" w:hint="cs"/>
          <w:sz w:val="30"/>
          <w:szCs w:val="30"/>
          <w:cs/>
        </w:rPr>
        <w:t>ี่</w:t>
      </w:r>
      <w:r w:rsidRPr="00CF58DA">
        <w:rPr>
          <w:rFonts w:ascii="Angsana New" w:hAnsi="Angsana New"/>
          <w:sz w:val="30"/>
          <w:szCs w:val="30"/>
          <w:cs/>
        </w:rPr>
        <w:t xml:space="preserve">ปรับปรุงแล้วของรอบปีบัญชี โดยจะจ่ายไม่น้อยกว่าปีละ </w:t>
      </w:r>
      <w:r w:rsidRPr="00CF58DA">
        <w:rPr>
          <w:rFonts w:ascii="Angsana New" w:hAnsi="Angsana New"/>
          <w:sz w:val="30"/>
          <w:szCs w:val="30"/>
        </w:rPr>
        <w:t>1</w:t>
      </w:r>
      <w:r w:rsidRPr="00CF58DA">
        <w:rPr>
          <w:rFonts w:ascii="Angsana New" w:hAnsi="Angsana New"/>
          <w:sz w:val="30"/>
          <w:szCs w:val="30"/>
          <w:cs/>
        </w:rPr>
        <w:t xml:space="preserve"> ครั้ง และจะจ่ายภายใน </w:t>
      </w:r>
      <w:r w:rsidRPr="00CF58DA">
        <w:rPr>
          <w:rFonts w:ascii="Angsana New" w:hAnsi="Angsana New"/>
          <w:sz w:val="30"/>
          <w:szCs w:val="30"/>
        </w:rPr>
        <w:t>90</w:t>
      </w:r>
      <w:r w:rsidRPr="00CF58DA">
        <w:rPr>
          <w:rFonts w:ascii="Angsana New" w:hAnsi="Angsana New"/>
          <w:sz w:val="30"/>
          <w:szCs w:val="30"/>
          <w:cs/>
        </w:rPr>
        <w:t xml:space="preserve"> วันนับแต่วันสิ้นรอบปีบัญชีหรือรอบระยะเวลาบัญชีที่มีการจ่ายประโยชน์ตอบแทนนั้น แล้วแต่กรณี</w:t>
      </w:r>
    </w:p>
    <w:p w14:paraId="6917B18E" w14:textId="77777777" w:rsidR="00A70195" w:rsidRPr="00CF58DA" w:rsidRDefault="00A70195" w:rsidP="00AC176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529E95" w14:textId="77777777" w:rsidR="00A70195" w:rsidRPr="00CF58DA" w:rsidRDefault="00A70195" w:rsidP="00A70195">
      <w:pPr>
        <w:pStyle w:val="a"/>
        <w:tabs>
          <w:tab w:val="clear" w:pos="1080"/>
        </w:tabs>
        <w:ind w:left="1080" w:right="29" w:hanging="108"/>
        <w:jc w:val="thaiDistribute"/>
        <w:rPr>
          <w:rFonts w:ascii="Angsana New" w:hAnsi="Angsana New" w:cs="Angsana New"/>
          <w:lang w:val="en-US"/>
        </w:rPr>
      </w:pPr>
      <w:r w:rsidRPr="00CF58DA">
        <w:rPr>
          <w:rFonts w:ascii="Angsana New" w:hAnsi="Angsana New" w:cs="Angsana New"/>
          <w:cs/>
          <w:lang w:val="en-US"/>
        </w:rPr>
        <w:t>กำไรสุทธิที่ปรับปรุงแล้วตามข้อนี้ ให้หมายถึงกำไรที่ปรับปรุงด้วยรายการดังต่อไปนี้</w:t>
      </w:r>
    </w:p>
    <w:p w14:paraId="679A965D" w14:textId="77777777" w:rsidR="00A70195" w:rsidRPr="00CF58DA" w:rsidRDefault="00A70195" w:rsidP="00A7019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4460F18" w14:textId="0FB27660" w:rsidR="00A70195" w:rsidRPr="00CF58DA" w:rsidRDefault="00A70195" w:rsidP="00F95AC2">
      <w:pPr>
        <w:pStyle w:val="a"/>
        <w:numPr>
          <w:ilvl w:val="0"/>
          <w:numId w:val="4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CF58DA">
        <w:rPr>
          <w:rFonts w:ascii="Angsana New" w:hAnsi="Angsana New" w:cs="Angsana New"/>
          <w:cs/>
          <w:lang w:val="en-US"/>
        </w:rPr>
        <w:t>การหักกำไรที่ยังไม่เกิดขึ้น จากการประเมินค่าหรือการสอบทานการประเมินค่าทรัพย์สินของกองทรัสต์ รวมทั้งการปรับปรุงด้วยรายการอื่นตามแนวทางของสำนักงาน</w:t>
      </w:r>
      <w:r w:rsidRPr="00CF58DA">
        <w:rPr>
          <w:rFonts w:ascii="Angsana New" w:hAnsi="Angsana New" w:cs="Angsana New" w:hint="cs"/>
          <w:cs/>
          <w:lang w:val="en-US"/>
        </w:rPr>
        <w:t>คณะกรรมการกำกับหลักทรัพย์และตลาดหลักทรัพย์</w:t>
      </w:r>
      <w:r w:rsidRPr="00CF58DA">
        <w:rPr>
          <w:rFonts w:ascii="Angsana New" w:hAnsi="Angsana New" w:cs="Angsana New"/>
          <w:cs/>
          <w:lang w:val="en-US"/>
        </w:rPr>
        <w:t xml:space="preserve"> เพื่อให้สอดคล้องกับสถานะเงินสดของกองทรัสต์</w:t>
      </w:r>
    </w:p>
    <w:p w14:paraId="1EBDE5EF" w14:textId="77777777" w:rsidR="00A70195" w:rsidRPr="00CF58DA" w:rsidRDefault="00A70195" w:rsidP="00A70195">
      <w:pPr>
        <w:pStyle w:val="a"/>
        <w:numPr>
          <w:ilvl w:val="0"/>
          <w:numId w:val="4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CF58DA">
        <w:rPr>
          <w:rFonts w:ascii="Angsana New" w:hAnsi="Angsana New" w:cs="Angsana New"/>
          <w:cs/>
          <w:lang w:val="en-US"/>
        </w:rPr>
        <w:t>การหักด้วยรายการเงินสำรองเพื่อการชำระหนี้เงินกู้ยืมหรือภาระผูกพันจากการกู้ยืมเงินของกองทรัสต์ตามวงเงินที่ได้ระบุไว้ในแบบแสดงรายการข้อมูลและหนังสือชี้ชวน หรือแบบแสดงรายการข้อมูลประจำปี แล้วแต่กรณี</w:t>
      </w:r>
    </w:p>
    <w:p w14:paraId="762ACFF9" w14:textId="77777777" w:rsidR="00A70195" w:rsidRPr="00CF58DA" w:rsidRDefault="00A70195" w:rsidP="00A7019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63796E9A" w14:textId="2CC0ADAB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</w:rPr>
        <w:t>1</w:t>
      </w:r>
      <w:r w:rsidR="0097207A" w:rsidRPr="00CF58DA">
        <w:rPr>
          <w:rFonts w:ascii="Angsana New" w:hAnsi="Angsana New"/>
          <w:sz w:val="30"/>
          <w:szCs w:val="30"/>
        </w:rPr>
        <w:t>2</w:t>
      </w:r>
      <w:r w:rsidRPr="00CF58DA">
        <w:rPr>
          <w:rFonts w:ascii="Angsana New" w:hAnsi="Angsana New"/>
          <w:sz w:val="30"/>
          <w:szCs w:val="30"/>
        </w:rPr>
        <w:t>.2</w:t>
      </w:r>
      <w:r w:rsidRPr="00CF58DA">
        <w:rPr>
          <w:rFonts w:ascii="Angsana New" w:hAnsi="Angsana New"/>
          <w:sz w:val="30"/>
          <w:szCs w:val="30"/>
        </w:rPr>
        <w:tab/>
      </w:r>
      <w:r w:rsidRPr="00CF58DA">
        <w:rPr>
          <w:rFonts w:ascii="Angsana New" w:hAnsi="Angsana New"/>
          <w:sz w:val="30"/>
          <w:szCs w:val="30"/>
          <w:cs/>
        </w:rPr>
        <w:t>ในกรณีที่กองทรัสต์มีกำไรสะสมในรอบระยะเวลาบัญชีใด ผู้จัดการกองทรัสต์อาจจ่ายประโยชน์ตอบแทนให้ผู้ถือหน่วย</w:t>
      </w:r>
      <w:r w:rsidRPr="00CF58DA">
        <w:rPr>
          <w:rFonts w:ascii="Angsana New" w:hAnsi="Angsana New" w:hint="cs"/>
          <w:sz w:val="30"/>
          <w:szCs w:val="30"/>
          <w:cs/>
        </w:rPr>
        <w:t>ทรัสต์</w:t>
      </w:r>
      <w:r w:rsidRPr="00CF58DA">
        <w:rPr>
          <w:rFonts w:ascii="Angsana New" w:hAnsi="Angsana New"/>
          <w:sz w:val="30"/>
          <w:szCs w:val="30"/>
          <w:cs/>
        </w:rPr>
        <w:t>จากกำไรสะสมดังกล่าวด้วยก็ได้</w:t>
      </w:r>
    </w:p>
    <w:p w14:paraId="4495008F" w14:textId="77777777" w:rsidR="00A70195" w:rsidRPr="00CF58DA" w:rsidRDefault="00A70195" w:rsidP="00A7019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23433608" w14:textId="20D27F31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</w:rPr>
        <w:t>1</w:t>
      </w:r>
      <w:r w:rsidR="0097207A" w:rsidRPr="00CF58DA">
        <w:rPr>
          <w:rFonts w:ascii="Angsana New" w:hAnsi="Angsana New"/>
          <w:sz w:val="30"/>
          <w:szCs w:val="30"/>
        </w:rPr>
        <w:t>2</w:t>
      </w:r>
      <w:r w:rsidRPr="00CF58DA">
        <w:rPr>
          <w:rFonts w:ascii="Angsana New" w:hAnsi="Angsana New"/>
          <w:sz w:val="30"/>
          <w:szCs w:val="30"/>
        </w:rPr>
        <w:t>.3</w:t>
      </w:r>
      <w:r w:rsidRPr="00CF58DA">
        <w:rPr>
          <w:rFonts w:ascii="Angsana New" w:hAnsi="Angsana New"/>
          <w:sz w:val="30"/>
          <w:szCs w:val="30"/>
        </w:rPr>
        <w:tab/>
      </w:r>
      <w:r w:rsidRPr="00CF58DA">
        <w:rPr>
          <w:rFonts w:ascii="Angsana New" w:hAnsi="Angsana New"/>
          <w:sz w:val="30"/>
          <w:szCs w:val="30"/>
          <w:cs/>
        </w:rPr>
        <w:t>ในกรณีที่กองทรัสต์ยังมียอดขาดทุนสะสมอยู่ ผู้จัดการกองทรัสต์จะไม่จ่ายประโยชน์ตอบแทนแก่ผู้ถือหน่วยทรัสต์</w:t>
      </w:r>
    </w:p>
    <w:p w14:paraId="647CA0B4" w14:textId="77777777" w:rsidR="00A70195" w:rsidRPr="00CF58DA" w:rsidRDefault="00A70195" w:rsidP="00B3158B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3B8A4E36" w14:textId="5CF27E75" w:rsidR="00B90E88" w:rsidRPr="00CF58DA" w:rsidRDefault="00A70195" w:rsidP="00675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F58DA">
        <w:rPr>
          <w:rFonts w:ascii="Angsana New" w:hAnsi="Angsana New"/>
          <w:sz w:val="30"/>
          <w:szCs w:val="30"/>
        </w:rPr>
        <w:t>1</w:t>
      </w:r>
      <w:r w:rsidR="0097207A" w:rsidRPr="00CF58DA">
        <w:rPr>
          <w:rFonts w:ascii="Angsana New" w:hAnsi="Angsana New"/>
          <w:sz w:val="30"/>
          <w:szCs w:val="30"/>
        </w:rPr>
        <w:t>2</w:t>
      </w:r>
      <w:r w:rsidRPr="00CF58DA">
        <w:rPr>
          <w:rFonts w:ascii="Angsana New" w:hAnsi="Angsana New"/>
          <w:sz w:val="30"/>
          <w:szCs w:val="30"/>
        </w:rPr>
        <w:t>.4</w:t>
      </w:r>
      <w:r w:rsidRPr="00CF58DA">
        <w:rPr>
          <w:rFonts w:ascii="Angsana New" w:hAnsi="Angsana New"/>
          <w:sz w:val="30"/>
          <w:szCs w:val="30"/>
        </w:rPr>
        <w:tab/>
      </w:r>
      <w:r w:rsidRPr="00CF58DA">
        <w:rPr>
          <w:rFonts w:ascii="Angsana New" w:hAnsi="Angsana New"/>
          <w:sz w:val="30"/>
          <w:szCs w:val="30"/>
          <w:cs/>
        </w:rPr>
        <w:t xml:space="preserve">ในการพิจารณาจ่ายประโยชน์ตอบแทน ถ้าประโยชน์ตอบแทนที่จะประกาศจ่ายต่อหน่วยทรัสต์ระหว่างปีบัญชีหรือรอบปีบัญชีใดมีมูลค่าต่ำกว่าหรือเท่ากับ </w:t>
      </w:r>
      <w:r w:rsidRPr="00CF58DA">
        <w:rPr>
          <w:rFonts w:ascii="Angsana New" w:hAnsi="Angsana New"/>
          <w:sz w:val="30"/>
          <w:szCs w:val="30"/>
        </w:rPr>
        <w:t>0.10</w:t>
      </w:r>
      <w:r w:rsidRPr="00CF58DA">
        <w:rPr>
          <w:rFonts w:ascii="Angsana New" w:hAnsi="Angsana New"/>
          <w:sz w:val="30"/>
          <w:szCs w:val="30"/>
          <w:cs/>
        </w:rPr>
        <w:t xml:space="preserve"> บาท ผู้จัดการกองทรัสต์สงวนสิทธิที่จะไม่จ่ายประโยชน์ตอบแทนในครั้งนั้นและให้ยกไปจ่ายประโยชน์ตอบแทนพร้อมกันในงวดถัดไปตามวิธีการจ่ายประโยชน์ตอบแทนที่กำหนดไว้</w:t>
      </w:r>
    </w:p>
    <w:p w14:paraId="04134661" w14:textId="77777777" w:rsidR="00857D49" w:rsidRPr="00CF58DA" w:rsidRDefault="00857D49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D6AD273" w14:textId="66185C2B" w:rsidR="006B33BF" w:rsidRPr="00CF58DA" w:rsidRDefault="006B3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CF58DA">
        <w:rPr>
          <w:rFonts w:ascii="Angsana New" w:hAnsi="Angsana New"/>
          <w:sz w:val="28"/>
          <w:szCs w:val="28"/>
        </w:rPr>
        <w:br w:type="page"/>
      </w:r>
    </w:p>
    <w:p w14:paraId="79FDD22F" w14:textId="4396C2CF" w:rsidR="00A70195" w:rsidRPr="00CF58DA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F58DA">
        <w:rPr>
          <w:rFonts w:asciiTheme="majorBidi" w:hAnsiTheme="majorBidi" w:cstheme="majorBidi"/>
          <w:sz w:val="30"/>
          <w:szCs w:val="30"/>
        </w:rPr>
        <w:t xml:space="preserve"> 256</w:t>
      </w:r>
      <w:r w:rsidR="00624A38" w:rsidRPr="00CF58DA">
        <w:rPr>
          <w:rFonts w:asciiTheme="majorBidi" w:hAnsiTheme="majorBidi" w:cstheme="majorBidi"/>
          <w:sz w:val="30"/>
          <w:szCs w:val="30"/>
        </w:rPr>
        <w:t>8</w:t>
      </w:r>
      <w:r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CF58DA">
        <w:rPr>
          <w:rFonts w:asciiTheme="majorBidi" w:hAnsiTheme="majorBidi" w:cstheme="majorBidi"/>
          <w:sz w:val="30"/>
          <w:szCs w:val="30"/>
        </w:rPr>
        <w:t>256</w:t>
      </w:r>
      <w:r w:rsidR="00624A38" w:rsidRPr="00CF58DA">
        <w:rPr>
          <w:rFonts w:asciiTheme="majorBidi" w:hAnsiTheme="majorBidi" w:cstheme="majorBidi"/>
          <w:sz w:val="30"/>
          <w:szCs w:val="30"/>
        </w:rPr>
        <w:t>7</w:t>
      </w:r>
      <w:r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>กองทรัสต์ได้มีการจ่ายเงินปันผลให้แก่ผู้ถือหน่วย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ทรัสต์</w:t>
      </w:r>
      <w:r w:rsidRPr="00CF58D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09D5519" w14:textId="77777777" w:rsidR="00EE6637" w:rsidRPr="00CF58DA" w:rsidRDefault="00EE6637" w:rsidP="00701C75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2970"/>
        <w:gridCol w:w="1350"/>
        <w:gridCol w:w="236"/>
        <w:gridCol w:w="1024"/>
        <w:gridCol w:w="236"/>
        <w:gridCol w:w="1024"/>
      </w:tblGrid>
      <w:tr w:rsidR="005A6CA5" w:rsidRPr="00CF58DA" w14:paraId="1E94511B" w14:textId="77777777" w:rsidTr="009473CD">
        <w:trPr>
          <w:cantSplit/>
          <w:tblHeader/>
        </w:trPr>
        <w:tc>
          <w:tcPr>
            <w:tcW w:w="2340" w:type="dxa"/>
          </w:tcPr>
          <w:p w14:paraId="43195033" w14:textId="77777777" w:rsidR="005A6CA5" w:rsidRPr="00CF58DA" w:rsidRDefault="005A6CA5" w:rsidP="00B90E88">
            <w:pPr>
              <w:tabs>
                <w:tab w:val="left" w:pos="1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970" w:type="dxa"/>
          </w:tcPr>
          <w:p w14:paraId="0D4A05A4" w14:textId="77777777" w:rsidR="005A6CA5" w:rsidRPr="00CF58DA" w:rsidRDefault="005A6CA5" w:rsidP="00157C34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1350" w:type="dxa"/>
          </w:tcPr>
          <w:p w14:paraId="4F60095A" w14:textId="78A5ED0B" w:rsidR="005A6CA5" w:rsidRPr="00CF58DA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CF58DA">
              <w:rPr>
                <w:rFonts w:asciiTheme="majorBidi" w:hAnsiTheme="majorBidi" w:cs="Angsana New"/>
                <w:b w:val="0"/>
                <w:bCs w:val="0"/>
                <w:spacing w:val="-2"/>
                <w:cs/>
              </w:rPr>
              <w:t>มูลค่า</w:t>
            </w:r>
            <w:r w:rsidRPr="00CF58DA">
              <w:rPr>
                <w:rFonts w:asciiTheme="majorBidi" w:hAnsiTheme="majorBidi" w:cs="Angsana New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36" w:type="dxa"/>
          </w:tcPr>
          <w:p w14:paraId="3253AD85" w14:textId="77777777" w:rsidR="005A6CA5" w:rsidRPr="00CF58DA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24" w:type="dxa"/>
          </w:tcPr>
          <w:p w14:paraId="4F348967" w14:textId="17692090" w:rsidR="005A6CA5" w:rsidRPr="00CF58DA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 w:rsidR="00624A38" w:rsidRPr="00CF58DA">
              <w:rPr>
                <w:rFonts w:asciiTheme="majorBidi" w:hAnsiTheme="majorBidi" w:cstheme="majorBidi"/>
                <w:b w:val="0"/>
                <w:bCs w:val="0"/>
                <w:spacing w:val="-2"/>
              </w:rPr>
              <w:t>8</w:t>
            </w:r>
          </w:p>
        </w:tc>
        <w:tc>
          <w:tcPr>
            <w:tcW w:w="236" w:type="dxa"/>
          </w:tcPr>
          <w:p w14:paraId="2D881633" w14:textId="77777777" w:rsidR="005A6CA5" w:rsidRPr="00CF58DA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024" w:type="dxa"/>
          </w:tcPr>
          <w:p w14:paraId="58C87DF0" w14:textId="6A252FA2" w:rsidR="005A6CA5" w:rsidRPr="00CF58DA" w:rsidRDefault="00504290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  <w:spacing w:val="-2"/>
              </w:rPr>
              <w:t>256</w:t>
            </w:r>
            <w:r w:rsidR="00624A38" w:rsidRPr="00CF58DA">
              <w:rPr>
                <w:rFonts w:asciiTheme="majorBidi" w:hAnsiTheme="majorBidi" w:cstheme="majorBidi"/>
                <w:b w:val="0"/>
                <w:bCs w:val="0"/>
                <w:spacing w:val="-2"/>
              </w:rPr>
              <w:t>7</w:t>
            </w:r>
          </w:p>
        </w:tc>
      </w:tr>
      <w:tr w:rsidR="005A6CA5" w:rsidRPr="00CF58DA" w14:paraId="0F6CA490" w14:textId="77777777" w:rsidTr="009473CD">
        <w:trPr>
          <w:cantSplit/>
          <w:tblHeader/>
        </w:trPr>
        <w:tc>
          <w:tcPr>
            <w:tcW w:w="2340" w:type="dxa"/>
          </w:tcPr>
          <w:p w14:paraId="3AF84862" w14:textId="77777777" w:rsidR="005A6CA5" w:rsidRPr="00CF58DA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5BFD5430" w14:textId="77777777" w:rsidR="005A6CA5" w:rsidRPr="00CF58DA" w:rsidRDefault="005A6CA5" w:rsidP="00157C34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FD50AB" w14:textId="77777777" w:rsidR="005A6CA5" w:rsidRPr="00CF58DA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36" w:type="dxa"/>
          </w:tcPr>
          <w:p w14:paraId="660C9280" w14:textId="77777777" w:rsidR="005A6CA5" w:rsidRPr="00CF58DA" w:rsidRDefault="005A6CA5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0B5D254D" w14:textId="77777777" w:rsidR="005A6CA5" w:rsidRPr="00CF58DA" w:rsidRDefault="005A6CA5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</w:pP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  <w:t>(</w:t>
            </w:r>
            <w:r w:rsidRPr="00CF58DA">
              <w:rPr>
                <w:rFonts w:asciiTheme="majorBidi" w:hAnsiTheme="majorBidi" w:cstheme="majorBidi" w:hint="cs"/>
                <w:b w:val="0"/>
                <w:bCs w:val="0"/>
                <w:i/>
                <w:iCs/>
                <w:spacing w:val="-2"/>
                <w:cs/>
              </w:rPr>
              <w:t>พัน</w:t>
            </w: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  <w:cs/>
              </w:rPr>
              <w:t>บาท</w:t>
            </w:r>
            <w:r w:rsidRPr="00CF58DA"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  <w:t>)</w:t>
            </w:r>
          </w:p>
        </w:tc>
      </w:tr>
      <w:tr w:rsidR="00796003" w:rsidRPr="00CF58DA" w14:paraId="45B59FA6" w14:textId="77777777" w:rsidTr="009473CD">
        <w:trPr>
          <w:cantSplit/>
          <w:tblHeader/>
        </w:trPr>
        <w:tc>
          <w:tcPr>
            <w:tcW w:w="2340" w:type="dxa"/>
          </w:tcPr>
          <w:p w14:paraId="1C1437A1" w14:textId="77777777" w:rsidR="00796003" w:rsidRPr="00CF58DA" w:rsidRDefault="00796003" w:rsidP="00157C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4EA6CFDD" w14:textId="77777777" w:rsidR="00796003" w:rsidRPr="00CF58DA" w:rsidRDefault="00796003" w:rsidP="00157C34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08129D9" w14:textId="77777777" w:rsidR="00796003" w:rsidRPr="00CF58DA" w:rsidRDefault="00796003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2F5E7F" w14:textId="77777777" w:rsidR="00796003" w:rsidRPr="00CF58DA" w:rsidRDefault="00796003" w:rsidP="00157C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024900F0" w14:textId="77777777" w:rsidR="00796003" w:rsidRPr="00CF58DA" w:rsidRDefault="00796003" w:rsidP="00157C34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pacing w:val="-2"/>
              </w:rPr>
            </w:pPr>
          </w:p>
        </w:tc>
      </w:tr>
      <w:tr w:rsidR="00624A38" w:rsidRPr="00CF58DA" w14:paraId="7F89F481" w14:textId="77777777" w:rsidTr="009473CD">
        <w:trPr>
          <w:cantSplit/>
        </w:trPr>
        <w:tc>
          <w:tcPr>
            <w:tcW w:w="2340" w:type="dxa"/>
          </w:tcPr>
          <w:p w14:paraId="309F5C13" w14:textId="68156321" w:rsidR="00624A38" w:rsidRPr="00CF58DA" w:rsidRDefault="00624A38" w:rsidP="00624A38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86C" w:rsidRPr="00CF58D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70" w:type="dxa"/>
          </w:tcPr>
          <w:p w14:paraId="5F82E5C5" w14:textId="75922AA4" w:rsidR="00624A38" w:rsidRPr="00CF58DA" w:rsidRDefault="00624A38" w:rsidP="00624A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-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385C" w:rsidRPr="00CF58D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3385C" w:rsidRPr="00CF58D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3385C"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1350" w:type="dxa"/>
          </w:tcPr>
          <w:p w14:paraId="16071016" w14:textId="74C4BDFB" w:rsidR="00624A38" w:rsidRPr="00CF58DA" w:rsidRDefault="0013385C" w:rsidP="00624A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24A38" w:rsidRPr="00CF58DA">
              <w:rPr>
                <w:rFonts w:asciiTheme="majorBidi" w:hAnsiTheme="majorBidi" w:cstheme="majorBidi"/>
                <w:sz w:val="30"/>
                <w:szCs w:val="30"/>
              </w:rPr>
              <w:t>0.20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24A38" w:rsidRPr="00CF58D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800E38D" w14:textId="77777777" w:rsidR="00624A38" w:rsidRPr="00CF58DA" w:rsidRDefault="00624A38" w:rsidP="00624A38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E1E4CA" w14:textId="15AB5736" w:rsidR="00624A38" w:rsidRPr="00CF58DA" w:rsidRDefault="0013385C" w:rsidP="00624A38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br/>
              <w:t>142,300</w:t>
            </w:r>
          </w:p>
        </w:tc>
        <w:tc>
          <w:tcPr>
            <w:tcW w:w="236" w:type="dxa"/>
          </w:tcPr>
          <w:p w14:paraId="5412FF49" w14:textId="77777777" w:rsidR="00624A38" w:rsidRPr="00CF58DA" w:rsidRDefault="00624A38" w:rsidP="00624A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163206" w14:textId="693D747A" w:rsidR="00624A38" w:rsidRPr="00CF58DA" w:rsidRDefault="0013385C" w:rsidP="00624A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</w:tr>
      <w:tr w:rsidR="00624A38" w:rsidRPr="00CF58DA" w14:paraId="72D529B0" w14:textId="77777777" w:rsidTr="009473CD">
        <w:trPr>
          <w:cantSplit/>
        </w:trPr>
        <w:tc>
          <w:tcPr>
            <w:tcW w:w="2340" w:type="dxa"/>
          </w:tcPr>
          <w:p w14:paraId="61CED122" w14:textId="24B2E90B" w:rsidR="00624A38" w:rsidRPr="00CF58DA" w:rsidRDefault="00624A38" w:rsidP="00624A38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9286C" w:rsidRPr="00CF58D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86C" w:rsidRPr="00CF58D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70" w:type="dxa"/>
          </w:tcPr>
          <w:p w14:paraId="563A00FB" w14:textId="6BBD43A5" w:rsidR="00624A38" w:rsidRPr="00CF58DA" w:rsidRDefault="00624A38" w:rsidP="00624A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-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86C" w:rsidRPr="00CF58D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1350" w:type="dxa"/>
          </w:tcPr>
          <w:p w14:paraId="005AF0A1" w14:textId="77777777" w:rsidR="00624A38" w:rsidRPr="00CF58DA" w:rsidRDefault="00624A38" w:rsidP="00624A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449226" w14:textId="56984461" w:rsidR="00624A38" w:rsidRPr="00CF58DA" w:rsidRDefault="00624A38" w:rsidP="00624A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13385C" w:rsidRPr="00CF58D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3385C" w:rsidRPr="00CF58D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3A7840A" w14:textId="77777777" w:rsidR="00624A38" w:rsidRPr="00CF58DA" w:rsidRDefault="00624A38" w:rsidP="00624A38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812B01" w14:textId="6036D59B" w:rsidR="00624A38" w:rsidRPr="00CF58DA" w:rsidRDefault="0013385C" w:rsidP="00624A38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br/>
              <w:t>152,972</w:t>
            </w:r>
          </w:p>
        </w:tc>
        <w:tc>
          <w:tcPr>
            <w:tcW w:w="236" w:type="dxa"/>
          </w:tcPr>
          <w:p w14:paraId="125BA81F" w14:textId="77777777" w:rsidR="00624A38" w:rsidRPr="00CF58DA" w:rsidRDefault="00624A38" w:rsidP="00624A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4FA28C" w14:textId="77777777" w:rsidR="00624A38" w:rsidRPr="00CF58DA" w:rsidRDefault="00624A38" w:rsidP="00624A38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4D702C" w14:textId="21998434" w:rsidR="00624A38" w:rsidRPr="00CF58DA" w:rsidRDefault="0013385C" w:rsidP="00624A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4A38" w:rsidRPr="00CF58DA" w14:paraId="39AF9D19" w14:textId="77777777" w:rsidTr="009473CD">
        <w:trPr>
          <w:cantSplit/>
        </w:trPr>
        <w:tc>
          <w:tcPr>
            <w:tcW w:w="2340" w:type="dxa"/>
          </w:tcPr>
          <w:p w14:paraId="29AF780F" w14:textId="1247D5CB" w:rsidR="00624A38" w:rsidRPr="00CF58DA" w:rsidRDefault="0009286C" w:rsidP="00624A38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24A38"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4A38"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="00624A38" w:rsidRPr="00CF58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970" w:type="dxa"/>
          </w:tcPr>
          <w:p w14:paraId="4B9DB376" w14:textId="2DFC0B8E" w:rsidR="00624A38" w:rsidRPr="00CF58DA" w:rsidRDefault="00624A38" w:rsidP="00624A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09286C" w:rsidRPr="00CF58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7BFA91CD" w14:textId="274E1943" w:rsidR="00624A38" w:rsidRPr="00CF58DA" w:rsidRDefault="00624A38" w:rsidP="00624A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 w:hint="cs"/>
                <w:sz w:val="30"/>
                <w:szCs w:val="30"/>
              </w:rPr>
              <w:t>0.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3385C" w:rsidRPr="00CF58D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6B860CE" w14:textId="77777777" w:rsidR="00624A38" w:rsidRPr="00CF58DA" w:rsidRDefault="00624A38" w:rsidP="00624A38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669813" w14:textId="0EC084B1" w:rsidR="00624A38" w:rsidRPr="00CF58DA" w:rsidRDefault="0061410C" w:rsidP="00624A38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E4F78E" w14:textId="77777777" w:rsidR="00624A38" w:rsidRPr="00CF58DA" w:rsidRDefault="00624A38" w:rsidP="00624A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F9D6BC" w14:textId="1EF1E495" w:rsidR="00624A38" w:rsidRPr="00CF58DA" w:rsidRDefault="0013385C" w:rsidP="00624A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145,857</w:t>
            </w:r>
          </w:p>
        </w:tc>
      </w:tr>
      <w:tr w:rsidR="00624A38" w:rsidRPr="00CF58DA" w14:paraId="519E5D86" w14:textId="77777777" w:rsidTr="009473CD">
        <w:trPr>
          <w:cantSplit/>
        </w:trPr>
        <w:tc>
          <w:tcPr>
            <w:tcW w:w="2340" w:type="dxa"/>
          </w:tcPr>
          <w:p w14:paraId="392DB7CE" w14:textId="1FECF070" w:rsidR="00624A38" w:rsidRPr="00CF58DA" w:rsidRDefault="00624A38" w:rsidP="00624A38">
            <w:pPr>
              <w:spacing w:line="240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9286C" w:rsidRPr="00CF58D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86C" w:rsidRPr="00CF58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970" w:type="dxa"/>
          </w:tcPr>
          <w:p w14:paraId="251B304A" w14:textId="224967C4" w:rsidR="00624A38" w:rsidRPr="00CF58DA" w:rsidRDefault="00624A38" w:rsidP="00624A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 xml:space="preserve">กรกฎาคม -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58DA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CF58DA">
              <w:rPr>
                <w:rFonts w:asciiTheme="majorBidi" w:hAnsiTheme="majorBidi"/>
                <w:sz w:val="30"/>
                <w:szCs w:val="30"/>
              </w:rPr>
              <w:t>2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09286C" w:rsidRPr="00CF58D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1350" w:type="dxa"/>
          </w:tcPr>
          <w:p w14:paraId="2170E669" w14:textId="77777777" w:rsidR="00624A38" w:rsidRPr="00CF58DA" w:rsidRDefault="00624A38" w:rsidP="00624A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555826" w14:textId="00C82EA0" w:rsidR="00624A38" w:rsidRPr="00CF58DA" w:rsidRDefault="00624A38" w:rsidP="00624A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F58DA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="0013385C" w:rsidRPr="00CF58DA">
              <w:rPr>
                <w:rFonts w:asciiTheme="majorBidi" w:hAnsiTheme="majorBidi" w:cstheme="majorBidi"/>
                <w:sz w:val="30"/>
                <w:szCs w:val="30"/>
              </w:rPr>
              <w:t>1975</w:t>
            </w:r>
          </w:p>
        </w:tc>
        <w:tc>
          <w:tcPr>
            <w:tcW w:w="236" w:type="dxa"/>
          </w:tcPr>
          <w:p w14:paraId="42234D65" w14:textId="77777777" w:rsidR="00624A38" w:rsidRPr="00CF58DA" w:rsidRDefault="00624A38" w:rsidP="00624A38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C7388DC" w14:textId="77777777" w:rsidR="00624A38" w:rsidRPr="00CF58DA" w:rsidRDefault="00624A38" w:rsidP="00624A38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5D003F" w14:textId="77565B2D" w:rsidR="0061410C" w:rsidRPr="00CF58DA" w:rsidRDefault="0061410C" w:rsidP="00624A38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DF4D0D" w14:textId="77777777" w:rsidR="00624A38" w:rsidRPr="00CF58DA" w:rsidRDefault="00624A38" w:rsidP="00624A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74184AC" w14:textId="77777777" w:rsidR="00624A38" w:rsidRPr="00CF58DA" w:rsidRDefault="00624A38" w:rsidP="00624A38">
            <w:pPr>
              <w:tabs>
                <w:tab w:val="clear" w:pos="907"/>
                <w:tab w:val="left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BAF3C" w14:textId="580B4077" w:rsidR="00624A38" w:rsidRPr="00CF58DA" w:rsidRDefault="0013385C" w:rsidP="00624A38">
            <w:pPr>
              <w:tabs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140,357</w:t>
            </w:r>
          </w:p>
        </w:tc>
      </w:tr>
      <w:tr w:rsidR="00624A38" w:rsidRPr="00CF58DA" w14:paraId="28B6F904" w14:textId="77777777" w:rsidTr="009473CD">
        <w:trPr>
          <w:cantSplit/>
          <w:trHeight w:val="146"/>
        </w:trPr>
        <w:tc>
          <w:tcPr>
            <w:tcW w:w="2340" w:type="dxa"/>
          </w:tcPr>
          <w:p w14:paraId="28379F17" w14:textId="1E81D6D6" w:rsidR="00624A38" w:rsidRPr="00CF58DA" w:rsidRDefault="00624A38" w:rsidP="00624A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CF58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1C3AB22C" w14:textId="77777777" w:rsidR="00624A38" w:rsidRPr="00CF58DA" w:rsidRDefault="00624A38" w:rsidP="00624A3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350" w:type="dxa"/>
          </w:tcPr>
          <w:p w14:paraId="1D82ED5E" w14:textId="77777777" w:rsidR="00624A38" w:rsidRPr="00CF58DA" w:rsidRDefault="00624A38" w:rsidP="00624A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D8EB77" w14:textId="77777777" w:rsidR="00624A38" w:rsidRPr="00CF58DA" w:rsidRDefault="00624A38" w:rsidP="00624A38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6CE168A" w14:textId="650F8396" w:rsidR="00624A38" w:rsidRPr="00CF58DA" w:rsidRDefault="0013385C" w:rsidP="00624A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295,272</w:t>
            </w:r>
          </w:p>
        </w:tc>
        <w:tc>
          <w:tcPr>
            <w:tcW w:w="236" w:type="dxa"/>
          </w:tcPr>
          <w:p w14:paraId="7B436B98" w14:textId="77777777" w:rsidR="00624A38" w:rsidRPr="00CF58DA" w:rsidRDefault="00624A38" w:rsidP="00624A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483A0A6" w14:textId="39095E56" w:rsidR="00624A38" w:rsidRPr="00CF58DA" w:rsidRDefault="00624A38" w:rsidP="00624A38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286,214</w:t>
            </w:r>
          </w:p>
        </w:tc>
      </w:tr>
    </w:tbl>
    <w:p w14:paraId="2EF1D68C" w14:textId="77777777" w:rsidR="0061410C" w:rsidRPr="00CF58DA" w:rsidRDefault="0061410C" w:rsidP="0061410C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CFAA6B4" w14:textId="2BE3F971" w:rsidR="008F4887" w:rsidRPr="00CF58DA" w:rsidRDefault="008F4887" w:rsidP="008F488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F58DA">
        <w:rPr>
          <w:rFonts w:asciiTheme="majorBidi" w:hAnsiTheme="majorBidi" w:cstheme="majorBidi"/>
          <w:sz w:val="30"/>
          <w:szCs w:val="30"/>
        </w:rPr>
        <w:t>1</w:t>
      </w:r>
      <w:r w:rsidR="00E13499" w:rsidRPr="00CF58DA">
        <w:rPr>
          <w:rFonts w:asciiTheme="majorBidi" w:hAnsiTheme="majorBidi" w:cstheme="majorBidi"/>
          <w:sz w:val="30"/>
          <w:szCs w:val="30"/>
        </w:rPr>
        <w:t>3</w:t>
      </w:r>
      <w:r w:rsidRPr="00CF58DA">
        <w:rPr>
          <w:rFonts w:asciiTheme="majorBidi" w:hAnsiTheme="majorBidi" w:cstheme="majorBidi"/>
          <w:sz w:val="30"/>
          <w:szCs w:val="30"/>
        </w:rPr>
        <w:tab/>
      </w:r>
      <w:r w:rsidRPr="00CF58DA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56DA18B9" w14:textId="77777777" w:rsidR="008F4887" w:rsidRPr="00CF58DA" w:rsidRDefault="008F4887" w:rsidP="008F488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7F364CA" w14:textId="4D218A10" w:rsidR="008F4887" w:rsidRPr="00CF58DA" w:rsidRDefault="008F4887" w:rsidP="008F488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58DA">
        <w:rPr>
          <w:rFonts w:asciiTheme="majorBidi" w:hAnsiTheme="majorBidi" w:hint="cs"/>
          <w:sz w:val="30"/>
          <w:szCs w:val="30"/>
          <w:cs/>
        </w:rPr>
        <w:t>กลุ่ม</w:t>
      </w:r>
      <w:r w:rsidRPr="00CF58DA">
        <w:rPr>
          <w:rFonts w:asciiTheme="majorBidi" w:hAnsiTheme="majorBidi"/>
          <w:sz w:val="30"/>
          <w:szCs w:val="30"/>
          <w:cs/>
        </w:rPr>
        <w:t>กองทรัสต์ได้ซื้อขายเงินลงทุนสำหรับ</w:t>
      </w:r>
      <w:r w:rsidRPr="00CF58DA">
        <w:rPr>
          <w:rFonts w:asciiTheme="majorBidi" w:hAnsiTheme="majorBidi" w:hint="cs"/>
          <w:sz w:val="30"/>
          <w:szCs w:val="30"/>
          <w:cs/>
        </w:rPr>
        <w:t>ปี</w:t>
      </w:r>
      <w:r w:rsidRPr="00CF58DA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Pr="00CF58DA">
        <w:rPr>
          <w:rFonts w:asciiTheme="majorBidi" w:hAnsiTheme="majorBidi" w:cstheme="majorBidi"/>
          <w:sz w:val="30"/>
          <w:szCs w:val="30"/>
        </w:rPr>
        <w:t>31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F58DA">
        <w:rPr>
          <w:rFonts w:asciiTheme="majorBidi" w:hAnsiTheme="majorBidi" w:cstheme="majorBidi"/>
          <w:sz w:val="30"/>
          <w:szCs w:val="30"/>
        </w:rPr>
        <w:t>2568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>โดยไม่รวมเงินลงทุนในเงินฝากธนาคาร เป็นจำนวน</w:t>
      </w:r>
      <w:r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="005D785A" w:rsidRPr="00CF58DA">
        <w:rPr>
          <w:rFonts w:asciiTheme="majorBidi" w:hAnsiTheme="majorBidi" w:cstheme="majorBidi"/>
          <w:sz w:val="30"/>
          <w:szCs w:val="30"/>
        </w:rPr>
        <w:t>187.95</w:t>
      </w:r>
      <w:r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CF58DA">
        <w:rPr>
          <w:rFonts w:asciiTheme="majorBidi" w:hAnsiTheme="majorBidi" w:cstheme="majorBidi"/>
          <w:sz w:val="30"/>
          <w:szCs w:val="30"/>
          <w:cs/>
        </w:rPr>
        <w:t>บาท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>โดยคิดเป็นร้อยละ</w:t>
      </w:r>
      <w:r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="005D785A" w:rsidRPr="00CF58DA">
        <w:rPr>
          <w:rFonts w:asciiTheme="majorBidi" w:hAnsiTheme="majorBidi" w:cstheme="majorBidi"/>
          <w:sz w:val="30"/>
          <w:szCs w:val="30"/>
        </w:rPr>
        <w:t>0.03</w:t>
      </w:r>
      <w:r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</w:rPr>
        <w:t>ต่อมูลค่าสินทรัพย์สุทธิถัวเฉลี่ยระหว่าง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Pr="00CF58DA">
        <w:rPr>
          <w:rFonts w:asciiTheme="majorBidi" w:hAnsiTheme="majorBidi" w:cstheme="majorBidi"/>
          <w:i/>
          <w:iCs/>
          <w:sz w:val="30"/>
          <w:szCs w:val="30"/>
        </w:rPr>
        <w:t xml:space="preserve">(2567: 175.37 </w:t>
      </w:r>
      <w:r w:rsidRPr="00CF58D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ล้านบาทคิดเป็นร้อยละ </w:t>
      </w:r>
      <w:r w:rsidRPr="00CF58DA">
        <w:rPr>
          <w:rFonts w:asciiTheme="majorBidi" w:hAnsiTheme="majorBidi" w:cstheme="majorBidi"/>
          <w:i/>
          <w:iCs/>
          <w:sz w:val="30"/>
          <w:szCs w:val="30"/>
        </w:rPr>
        <w:t>0.03</w:t>
      </w:r>
      <w:r w:rsidRPr="00CF58D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ต่อมูลค่าสินทรัพย์สุทธิถัวเฉลี่ยระหว่างปี</w:t>
      </w:r>
      <w:r w:rsidRPr="00CF58D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0BC46E5" w14:textId="77777777" w:rsidR="0061410C" w:rsidRPr="00CF58DA" w:rsidRDefault="0061410C" w:rsidP="0061410C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D8AA57F" w14:textId="05B7F1C3" w:rsidR="00A70195" w:rsidRPr="00CF58DA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58DA">
        <w:rPr>
          <w:rFonts w:asciiTheme="majorBidi" w:hAnsiTheme="majorBidi" w:cstheme="majorBidi"/>
          <w:sz w:val="30"/>
          <w:szCs w:val="30"/>
        </w:rPr>
        <w:t>1</w:t>
      </w:r>
      <w:r w:rsidR="00B13D0A" w:rsidRPr="00CF58DA">
        <w:rPr>
          <w:rFonts w:asciiTheme="majorBidi" w:hAnsiTheme="majorBidi" w:cstheme="majorBidi"/>
          <w:sz w:val="30"/>
          <w:szCs w:val="30"/>
        </w:rPr>
        <w:t>4</w:t>
      </w:r>
      <w:r w:rsidRPr="00CF58DA">
        <w:rPr>
          <w:rFonts w:asciiTheme="majorBidi" w:hAnsiTheme="majorBidi" w:cstheme="majorBidi"/>
          <w:sz w:val="30"/>
          <w:szCs w:val="30"/>
        </w:rPr>
        <w:tab/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CF58DA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6AFBC9C2" w14:textId="77777777" w:rsidR="00A70195" w:rsidRPr="00CF58DA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780266" w14:textId="75B94497" w:rsidR="00A70195" w:rsidRPr="00CF58DA" w:rsidRDefault="00A70195" w:rsidP="00A70195">
      <w:pPr>
        <w:pStyle w:val="a6"/>
        <w:ind w:left="540" w:right="29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CF58DA">
        <w:rPr>
          <w:rFonts w:asciiTheme="majorBidi" w:hAnsiTheme="majorBidi" w:cs="Angsana New"/>
          <w:sz w:val="30"/>
          <w:szCs w:val="30"/>
          <w:cs/>
          <w:lang w:val="en-US"/>
        </w:rPr>
        <w:t>ผลการดำเนินงานของส่วนงานที่รายงานต่อผู้บริหารของ</w:t>
      </w:r>
      <w:r w:rsidRPr="00CF58DA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Pr="00CF58DA">
        <w:rPr>
          <w:rFonts w:asciiTheme="majorBidi" w:hAnsiTheme="majorBidi" w:cs="Angsana New"/>
          <w:sz w:val="30"/>
          <w:szCs w:val="30"/>
          <w:cs/>
          <w:lang w:val="en-US"/>
        </w:rPr>
        <w:t>กองทรัสต์ (ผู้มีอำนาจตัดสินใจสูงสุดด้านการดำเนินงาน)</w:t>
      </w:r>
      <w:r w:rsidR="00A80CF0" w:rsidRPr="00CF58DA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CF58DA">
        <w:rPr>
          <w:rFonts w:asciiTheme="majorBidi" w:hAnsiTheme="majorBidi" w:cs="Angsana New"/>
          <w:sz w:val="30"/>
          <w:szCs w:val="30"/>
          <w:cs/>
          <w:lang w:val="en-US"/>
        </w:rPr>
        <w:t>ของ</w:t>
      </w:r>
      <w:r w:rsidRPr="00CF58DA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Pr="00CF58DA">
        <w:rPr>
          <w:rFonts w:asciiTheme="majorBidi" w:hAnsiTheme="majorBidi" w:cs="Angsana New"/>
          <w:sz w:val="30"/>
          <w:szCs w:val="30"/>
          <w:cs/>
          <w:lang w:val="en-US"/>
        </w:rPr>
        <w:t xml:space="preserve">กองทรัสต์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B62FA23" w14:textId="77777777" w:rsidR="00767007" w:rsidRPr="00CF58DA" w:rsidRDefault="00767007" w:rsidP="00767007">
      <w:pPr>
        <w:pStyle w:val="a6"/>
        <w:ind w:right="29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14:paraId="0B6765EC" w14:textId="77777777" w:rsidR="00767007" w:rsidRPr="00CF58DA" w:rsidRDefault="00767007" w:rsidP="00767007">
      <w:pPr>
        <w:pStyle w:val="a6"/>
        <w:ind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F00E4B1" w14:textId="640ECFE4" w:rsidR="00767007" w:rsidRPr="00CF58DA" w:rsidRDefault="00767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  <w:lang w:eastAsia="th-TH"/>
        </w:rPr>
      </w:pPr>
      <w:r w:rsidRPr="00CF58DA">
        <w:rPr>
          <w:rFonts w:asciiTheme="majorBidi" w:hAnsiTheme="majorBidi" w:cstheme="majorBidi"/>
          <w:sz w:val="30"/>
          <w:szCs w:val="30"/>
        </w:rPr>
        <w:br w:type="page"/>
      </w:r>
    </w:p>
    <w:p w14:paraId="3052016A" w14:textId="0B3D0E2A" w:rsidR="00A70195" w:rsidRPr="00CF58DA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F58DA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กลุ่มกองทรัสต์มี </w:t>
      </w:r>
      <w:r w:rsidRPr="00CF58D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F58D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องทรัสต์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การดำเนินงานของแต่ละส่วนงานที่รายงานของกลุ่มกองทรัสต์โดยสรุปมีดังนี้</w:t>
      </w:r>
    </w:p>
    <w:p w14:paraId="0B2EC697" w14:textId="77777777" w:rsidR="00E869B6" w:rsidRPr="00CF58DA" w:rsidRDefault="00E869B6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50D124D" w14:textId="5B9B7EDD" w:rsidR="00A70195" w:rsidRPr="00CF58DA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F58DA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Pr="00CF58DA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CF58DA">
        <w:rPr>
          <w:rFonts w:asciiTheme="majorBidi" w:hAnsiTheme="majorBidi" w:cstheme="majorBidi"/>
          <w:sz w:val="30"/>
          <w:szCs w:val="30"/>
          <w:cs/>
          <w:lang w:val="en-US"/>
        </w:rPr>
        <w:t>ธุรกิจการให้เช่า</w:t>
      </w:r>
    </w:p>
    <w:p w14:paraId="71840928" w14:textId="6BF9951E" w:rsidR="00A70195" w:rsidRPr="00CF58DA" w:rsidRDefault="00A70195" w:rsidP="00A70195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F58DA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Pr="00CF58DA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CF58DA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ธุรกิจอื่น </w:t>
      </w:r>
    </w:p>
    <w:p w14:paraId="71604707" w14:textId="77777777" w:rsidR="00A70195" w:rsidRPr="00CF58DA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2099C0" w14:textId="77777777" w:rsidR="005B0A04" w:rsidRPr="00CF58DA" w:rsidRDefault="00A70195" w:rsidP="005B0A04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F58DA">
        <w:rPr>
          <w:rFonts w:asciiTheme="majorBidi" w:hAnsiTheme="majorBidi" w:cstheme="majorBidi"/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องทรัสต์</w:t>
      </w:r>
      <w:r w:rsidRPr="00CF58D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F58DA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45506714" w14:textId="77777777" w:rsidR="00E638C0" w:rsidRPr="00CF58DA" w:rsidRDefault="00E638C0" w:rsidP="005B0A04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18CAE87" w14:textId="77777777" w:rsidR="0061410C" w:rsidRPr="00CF58DA" w:rsidRDefault="0061410C" w:rsidP="005B0A04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5CC9A9F" w14:textId="151FFA77" w:rsidR="0061410C" w:rsidRPr="00CF58DA" w:rsidRDefault="0061410C" w:rsidP="005B0A04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61410C" w:rsidRPr="00CF58DA" w:rsidSect="00AE410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2"/>
          <w:cols w:space="720"/>
        </w:sectPr>
      </w:pPr>
    </w:p>
    <w:tbl>
      <w:tblPr>
        <w:tblW w:w="145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1124"/>
        <w:gridCol w:w="178"/>
        <w:gridCol w:w="1060"/>
        <w:gridCol w:w="180"/>
        <w:gridCol w:w="1081"/>
      </w:tblGrid>
      <w:tr w:rsidR="00733BA7" w:rsidRPr="00CF58DA" w14:paraId="32DFF665" w14:textId="77777777" w:rsidTr="00680437">
        <w:trPr>
          <w:cantSplit/>
        </w:trPr>
        <w:tc>
          <w:tcPr>
            <w:tcW w:w="4680" w:type="dxa"/>
          </w:tcPr>
          <w:p w14:paraId="655480F4" w14:textId="77777777" w:rsidR="00733BA7" w:rsidRPr="00CF58DA" w:rsidRDefault="00733BA7" w:rsidP="00733BA7">
            <w:pPr>
              <w:tabs>
                <w:tab w:val="left" w:pos="11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B33E9FE" w14:textId="77777777" w:rsidR="00733BA7" w:rsidRPr="00CF58DA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58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51A47EED" w14:textId="77777777" w:rsidR="00733BA7" w:rsidRPr="00CF58DA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2EA63925" w14:textId="77777777" w:rsidR="00733BA7" w:rsidRPr="00CF58DA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58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39EAFB43" w14:textId="77777777" w:rsidR="00733BA7" w:rsidRPr="00CF58DA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06B6035F" w14:textId="77777777" w:rsidR="00733BA7" w:rsidRPr="00CF58DA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58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78" w:type="dxa"/>
          </w:tcPr>
          <w:p w14:paraId="0FAC18AC" w14:textId="77777777" w:rsidR="00733BA7" w:rsidRPr="00CF58DA" w:rsidRDefault="00733BA7" w:rsidP="00733BA7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1" w:type="dxa"/>
            <w:gridSpan w:val="3"/>
            <w:vAlign w:val="center"/>
          </w:tcPr>
          <w:p w14:paraId="583B4B0F" w14:textId="77777777" w:rsidR="00733BA7" w:rsidRPr="00CF58DA" w:rsidRDefault="00733BA7" w:rsidP="00733BA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24A38" w:rsidRPr="00CF58DA" w14:paraId="529ED750" w14:textId="77777777" w:rsidTr="00680437">
        <w:trPr>
          <w:cantSplit/>
        </w:trPr>
        <w:tc>
          <w:tcPr>
            <w:tcW w:w="4680" w:type="dxa"/>
          </w:tcPr>
          <w:p w14:paraId="54FC5955" w14:textId="33359356" w:rsidR="00624A38" w:rsidRPr="00CF58DA" w:rsidRDefault="00624A38" w:rsidP="00624A38">
            <w:pPr>
              <w:tabs>
                <w:tab w:val="left" w:pos="110"/>
              </w:tabs>
              <w:ind w:lef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F5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CF5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CF5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55C9E04C" w14:textId="55A2E82D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3CAEAD55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43C7B09" w14:textId="7795B934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6F48C3FC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59391D5" w14:textId="4944D3A6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194E78D0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27D94A2" w14:textId="55BAB409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56BBF938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454C89E" w14:textId="02CD3D3F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43A0FEC2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125A3C82" w14:textId="77C5994B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AD00D83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AA31C9B" w14:textId="3282423C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2E8D1AC3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6486402" w14:textId="3CE226B9" w:rsidR="00624A38" w:rsidRPr="00CF58DA" w:rsidRDefault="00624A38" w:rsidP="00624A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624A38" w:rsidRPr="00CF58DA" w14:paraId="4CE9151F" w14:textId="77777777" w:rsidTr="00680437">
        <w:trPr>
          <w:cantSplit/>
        </w:trPr>
        <w:tc>
          <w:tcPr>
            <w:tcW w:w="4680" w:type="dxa"/>
            <w:vAlign w:val="center"/>
          </w:tcPr>
          <w:p w14:paraId="32B6EA56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54" w:type="dxa"/>
            <w:gridSpan w:val="15"/>
          </w:tcPr>
          <w:p w14:paraId="2C092650" w14:textId="77777777" w:rsidR="00624A38" w:rsidRPr="00CF58DA" w:rsidRDefault="00624A38" w:rsidP="00624A38">
            <w:pPr>
              <w:tabs>
                <w:tab w:val="left" w:pos="628"/>
              </w:tabs>
              <w:ind w:right="1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58D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F58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24A38" w:rsidRPr="00CF58DA" w14:paraId="35D293D0" w14:textId="77777777" w:rsidTr="00680437">
        <w:trPr>
          <w:cantSplit/>
        </w:trPr>
        <w:tc>
          <w:tcPr>
            <w:tcW w:w="4680" w:type="dxa"/>
            <w:vAlign w:val="center"/>
          </w:tcPr>
          <w:p w14:paraId="24DC2533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4B8E8AB6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6C554A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510C44F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F47EF08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5A9C1C7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C7BA7C9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EE0C89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7B814E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D1C2EE8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403C25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4502FD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475B51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3386E59A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5923211B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center"/>
          </w:tcPr>
          <w:p w14:paraId="33B9F2AF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A38" w:rsidRPr="00CF58DA" w14:paraId="11A690A6" w14:textId="77777777" w:rsidTr="00680437">
        <w:trPr>
          <w:cantSplit/>
        </w:trPr>
        <w:tc>
          <w:tcPr>
            <w:tcW w:w="4680" w:type="dxa"/>
            <w:vAlign w:val="center"/>
          </w:tcPr>
          <w:p w14:paraId="6A7D644F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  <w:vAlign w:val="center"/>
          </w:tcPr>
          <w:p w14:paraId="58F2BA77" w14:textId="08ED7657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535,353</w:t>
            </w:r>
          </w:p>
        </w:tc>
        <w:tc>
          <w:tcPr>
            <w:tcW w:w="178" w:type="dxa"/>
            <w:vAlign w:val="center"/>
          </w:tcPr>
          <w:p w14:paraId="72E83D9F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290E729" w14:textId="149DC689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547,911</w:t>
            </w:r>
          </w:p>
        </w:tc>
        <w:tc>
          <w:tcPr>
            <w:tcW w:w="178" w:type="dxa"/>
            <w:vAlign w:val="center"/>
          </w:tcPr>
          <w:p w14:paraId="1C00E70A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9AC279F" w14:textId="4BDD4EC2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8,157</w:t>
            </w:r>
          </w:p>
        </w:tc>
        <w:tc>
          <w:tcPr>
            <w:tcW w:w="178" w:type="dxa"/>
            <w:vAlign w:val="center"/>
          </w:tcPr>
          <w:p w14:paraId="0C78F96C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80564FA" w14:textId="7835C48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8,484</w:t>
            </w:r>
          </w:p>
        </w:tc>
        <w:tc>
          <w:tcPr>
            <w:tcW w:w="178" w:type="dxa"/>
            <w:vAlign w:val="center"/>
          </w:tcPr>
          <w:p w14:paraId="21FF7BE7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140FF6B" w14:textId="58895622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593960C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59F00C98" w14:textId="49FF6F45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92012EF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E83545C" w14:textId="05EC986F" w:rsidR="00624A38" w:rsidRPr="00CF58DA" w:rsidRDefault="00AE04AE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543,510</w:t>
            </w:r>
          </w:p>
        </w:tc>
        <w:tc>
          <w:tcPr>
            <w:tcW w:w="180" w:type="dxa"/>
            <w:vAlign w:val="center"/>
          </w:tcPr>
          <w:p w14:paraId="5F4818B9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center"/>
          </w:tcPr>
          <w:p w14:paraId="6BE96019" w14:textId="6D707EF8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556,395</w:t>
            </w:r>
          </w:p>
        </w:tc>
      </w:tr>
      <w:tr w:rsidR="00624A38" w:rsidRPr="00CF58DA" w14:paraId="260EA191" w14:textId="77777777" w:rsidTr="00680437">
        <w:trPr>
          <w:cantSplit/>
        </w:trPr>
        <w:tc>
          <w:tcPr>
            <w:tcW w:w="4680" w:type="dxa"/>
            <w:vAlign w:val="center"/>
          </w:tcPr>
          <w:p w14:paraId="3E07FBC2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 w:hanging="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2FB4574C" w14:textId="18E1995C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3485D81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BF2619" w14:textId="4CF0056B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92554B6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282FBCD6" w14:textId="73FFCD46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53,309</w:t>
            </w:r>
          </w:p>
        </w:tc>
        <w:tc>
          <w:tcPr>
            <w:tcW w:w="178" w:type="dxa"/>
            <w:vAlign w:val="center"/>
          </w:tcPr>
          <w:p w14:paraId="4A6C14D0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2F675CCF" w14:textId="33BBE24F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58,818</w:t>
            </w:r>
          </w:p>
        </w:tc>
        <w:tc>
          <w:tcPr>
            <w:tcW w:w="178" w:type="dxa"/>
            <w:vAlign w:val="center"/>
          </w:tcPr>
          <w:p w14:paraId="2B604499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27345B6E" w14:textId="76A0210B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(53,309)</w:t>
            </w:r>
          </w:p>
        </w:tc>
        <w:tc>
          <w:tcPr>
            <w:tcW w:w="178" w:type="dxa"/>
            <w:vAlign w:val="center"/>
          </w:tcPr>
          <w:p w14:paraId="1EA44721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1F49915C" w14:textId="65343652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(58,818)</w:t>
            </w:r>
          </w:p>
        </w:tc>
        <w:tc>
          <w:tcPr>
            <w:tcW w:w="178" w:type="dxa"/>
            <w:vAlign w:val="center"/>
          </w:tcPr>
          <w:p w14:paraId="645A3E20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0E4B4E" w14:textId="44D0776E" w:rsidR="00624A38" w:rsidRPr="00CF58DA" w:rsidRDefault="00AE04AE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06BEEF0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07BA53EB" w14:textId="671DB103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4A38" w:rsidRPr="00CF58DA" w14:paraId="0B9783FE" w14:textId="77777777" w:rsidTr="00680437">
        <w:trPr>
          <w:cantSplit/>
        </w:trPr>
        <w:tc>
          <w:tcPr>
            <w:tcW w:w="4680" w:type="dxa"/>
            <w:vAlign w:val="center"/>
          </w:tcPr>
          <w:p w14:paraId="1A58F99E" w14:textId="77777777" w:rsidR="00624A38" w:rsidRPr="00CF58DA" w:rsidRDefault="00624A38" w:rsidP="00624A38">
            <w:pPr>
              <w:ind w:right="-79" w:hanging="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8BD0D" w14:textId="2C64EEE7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535,353</w:t>
            </w:r>
          </w:p>
        </w:tc>
        <w:tc>
          <w:tcPr>
            <w:tcW w:w="178" w:type="dxa"/>
            <w:vAlign w:val="center"/>
          </w:tcPr>
          <w:p w14:paraId="07798CDE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1DDEC3" w14:textId="1334F75D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547,911</w:t>
            </w:r>
          </w:p>
        </w:tc>
        <w:tc>
          <w:tcPr>
            <w:tcW w:w="178" w:type="dxa"/>
            <w:vAlign w:val="center"/>
          </w:tcPr>
          <w:p w14:paraId="5DF7CEEE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CA767A" w14:textId="0AFED634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61,466</w:t>
            </w:r>
          </w:p>
        </w:tc>
        <w:tc>
          <w:tcPr>
            <w:tcW w:w="178" w:type="dxa"/>
            <w:vAlign w:val="center"/>
          </w:tcPr>
          <w:p w14:paraId="202FDD05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3ED338" w14:textId="0DDA55DB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67,302</w:t>
            </w:r>
          </w:p>
        </w:tc>
        <w:tc>
          <w:tcPr>
            <w:tcW w:w="178" w:type="dxa"/>
            <w:vAlign w:val="center"/>
          </w:tcPr>
          <w:p w14:paraId="7039F357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39554D" w14:textId="2EC64EB9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(53,309)</w:t>
            </w:r>
          </w:p>
        </w:tc>
        <w:tc>
          <w:tcPr>
            <w:tcW w:w="178" w:type="dxa"/>
            <w:vAlign w:val="center"/>
          </w:tcPr>
          <w:p w14:paraId="048A5F31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283C9" w14:textId="7B6BE29D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(58,818)</w:t>
            </w:r>
          </w:p>
        </w:tc>
        <w:tc>
          <w:tcPr>
            <w:tcW w:w="178" w:type="dxa"/>
            <w:vAlign w:val="center"/>
          </w:tcPr>
          <w:p w14:paraId="03369D9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47C4ED" w14:textId="68D169B0" w:rsidR="00624A38" w:rsidRPr="00CF58DA" w:rsidRDefault="00AE04AE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543,510</w:t>
            </w:r>
          </w:p>
        </w:tc>
        <w:tc>
          <w:tcPr>
            <w:tcW w:w="180" w:type="dxa"/>
            <w:vAlign w:val="center"/>
          </w:tcPr>
          <w:p w14:paraId="195A9E9B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835702" w14:textId="5C778C88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556,395</w:t>
            </w:r>
          </w:p>
        </w:tc>
      </w:tr>
      <w:tr w:rsidR="00624A38" w:rsidRPr="00CF58DA" w14:paraId="330DC72B" w14:textId="77777777" w:rsidTr="00680437">
        <w:trPr>
          <w:cantSplit/>
          <w:trHeight w:val="325"/>
        </w:trPr>
        <w:tc>
          <w:tcPr>
            <w:tcW w:w="4680" w:type="dxa"/>
            <w:vAlign w:val="center"/>
          </w:tcPr>
          <w:p w14:paraId="4EAF5F3F" w14:textId="77777777" w:rsidR="00624A38" w:rsidRPr="00CF58DA" w:rsidRDefault="00624A38" w:rsidP="00624A38">
            <w:pPr>
              <w:ind w:right="-79" w:hanging="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2CFA737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34ECE22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146D070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B7033F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5C046851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22E2DD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566004B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260613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EC3F605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EC2060B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center"/>
          </w:tcPr>
          <w:p w14:paraId="046EA0E0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31E72CA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622678D0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8F59DB3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01AFC994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A38" w:rsidRPr="00CF58DA" w14:paraId="023A122D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329E890D" w14:textId="77777777" w:rsidR="00624A38" w:rsidRPr="00CF58DA" w:rsidRDefault="00624A38" w:rsidP="00624A38">
            <w:pPr>
              <w:ind w:right="-79" w:hanging="80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  <w:vAlign w:val="center"/>
          </w:tcPr>
          <w:p w14:paraId="4B5F1FFE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5B3E20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66B05DA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2CC46D3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1C5E333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A9C722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F49589D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D96338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DC00932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B2DC9A9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369E3408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3EF65D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07E375D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51E9BB8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248866A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A38" w:rsidRPr="00CF58DA" w14:paraId="778D9F3F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08D80C76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F58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  <w:vAlign w:val="center"/>
          </w:tcPr>
          <w:p w14:paraId="2A174D17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AF53F6C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D8F0ACC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39DF18D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D4885F7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248231C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4779C80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BB9E3D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7B25C6F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90D2BB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2EF149EB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9AD8B1E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1BEFA6F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69A239A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4254BC6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A38" w:rsidRPr="00CF58DA" w14:paraId="3FFCEE18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0F232B67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  <w:vAlign w:val="center"/>
          </w:tcPr>
          <w:p w14:paraId="32209885" w14:textId="319502AD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305,722</w:t>
            </w:r>
          </w:p>
        </w:tc>
        <w:tc>
          <w:tcPr>
            <w:tcW w:w="178" w:type="dxa"/>
            <w:vAlign w:val="center"/>
          </w:tcPr>
          <w:p w14:paraId="2787FF7C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760F15E" w14:textId="623167A1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301,587</w:t>
            </w:r>
          </w:p>
        </w:tc>
        <w:tc>
          <w:tcPr>
            <w:tcW w:w="178" w:type="dxa"/>
            <w:vAlign w:val="center"/>
          </w:tcPr>
          <w:p w14:paraId="4D187B4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F3DAA8F" w14:textId="71963622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  <w:tc>
          <w:tcPr>
            <w:tcW w:w="178" w:type="dxa"/>
            <w:vAlign w:val="center"/>
          </w:tcPr>
          <w:p w14:paraId="3BC4F509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DF91FE2" w14:textId="366F70DE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5,176</w:t>
            </w:r>
          </w:p>
        </w:tc>
        <w:tc>
          <w:tcPr>
            <w:tcW w:w="178" w:type="dxa"/>
            <w:vAlign w:val="center"/>
          </w:tcPr>
          <w:p w14:paraId="2948CAC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8977461" w14:textId="08C6EB13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5588967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09BF7EF" w14:textId="0C782F91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A83322F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6293548" w14:textId="2F914C9B" w:rsidR="00624A38" w:rsidRPr="00CF58DA" w:rsidRDefault="00AE04AE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307,641</w:t>
            </w:r>
          </w:p>
        </w:tc>
        <w:tc>
          <w:tcPr>
            <w:tcW w:w="180" w:type="dxa"/>
            <w:vAlign w:val="center"/>
          </w:tcPr>
          <w:p w14:paraId="45EDC214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4D3B5893" w14:textId="3887B681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306,763</w:t>
            </w:r>
          </w:p>
        </w:tc>
      </w:tr>
      <w:tr w:rsidR="00624A38" w:rsidRPr="00CF58DA" w14:paraId="02311687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6546D214" w14:textId="77777777" w:rsidR="00624A38" w:rsidRPr="00CF58DA" w:rsidRDefault="00624A38" w:rsidP="00624A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 w:hanging="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3B25DD76" w14:textId="00EBFC17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229,631</w:t>
            </w:r>
          </w:p>
        </w:tc>
        <w:tc>
          <w:tcPr>
            <w:tcW w:w="178" w:type="dxa"/>
            <w:vAlign w:val="center"/>
          </w:tcPr>
          <w:p w14:paraId="36ADBFE0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2A6BD35" w14:textId="5FEC1403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246,324</w:t>
            </w:r>
          </w:p>
        </w:tc>
        <w:tc>
          <w:tcPr>
            <w:tcW w:w="178" w:type="dxa"/>
            <w:vAlign w:val="center"/>
          </w:tcPr>
          <w:p w14:paraId="11B5630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76A42BE0" w14:textId="0F85CA59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59,547</w:t>
            </w:r>
          </w:p>
        </w:tc>
        <w:tc>
          <w:tcPr>
            <w:tcW w:w="178" w:type="dxa"/>
            <w:vAlign w:val="center"/>
          </w:tcPr>
          <w:p w14:paraId="13341CA6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513BD1EA" w14:textId="65B74C43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62,126</w:t>
            </w:r>
          </w:p>
        </w:tc>
        <w:tc>
          <w:tcPr>
            <w:tcW w:w="178" w:type="dxa"/>
            <w:vAlign w:val="center"/>
          </w:tcPr>
          <w:p w14:paraId="7EF0CE07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771CE271" w14:textId="52BDB183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(53,309)</w:t>
            </w:r>
          </w:p>
        </w:tc>
        <w:tc>
          <w:tcPr>
            <w:tcW w:w="178" w:type="dxa"/>
            <w:vAlign w:val="center"/>
          </w:tcPr>
          <w:p w14:paraId="2A280BA7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5D53D038" w14:textId="298280A2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(58,818)</w:t>
            </w:r>
          </w:p>
        </w:tc>
        <w:tc>
          <w:tcPr>
            <w:tcW w:w="178" w:type="dxa"/>
            <w:vAlign w:val="center"/>
          </w:tcPr>
          <w:p w14:paraId="7367EA47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493A23F" w14:textId="5A1B7DFE" w:rsidR="00624A38" w:rsidRPr="00CF58DA" w:rsidRDefault="00AE04AE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235,869</w:t>
            </w:r>
          </w:p>
        </w:tc>
        <w:tc>
          <w:tcPr>
            <w:tcW w:w="180" w:type="dxa"/>
            <w:vAlign w:val="center"/>
          </w:tcPr>
          <w:p w14:paraId="5EC43FD9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29D25681" w14:textId="17FD8512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249,632</w:t>
            </w:r>
          </w:p>
        </w:tc>
      </w:tr>
      <w:tr w:rsidR="00624A38" w:rsidRPr="00CF58DA" w14:paraId="1B8CA9C2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3039FC54" w14:textId="77777777" w:rsidR="00624A38" w:rsidRPr="00CF58DA" w:rsidRDefault="00624A38" w:rsidP="00624A38">
            <w:pPr>
              <w:ind w:right="-79" w:hanging="80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E6AB76" w14:textId="6125DE36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535,353</w:t>
            </w:r>
          </w:p>
        </w:tc>
        <w:tc>
          <w:tcPr>
            <w:tcW w:w="178" w:type="dxa"/>
            <w:vAlign w:val="center"/>
          </w:tcPr>
          <w:p w14:paraId="104C8BC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9A6CAA" w14:textId="73665E59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547,911</w:t>
            </w:r>
          </w:p>
        </w:tc>
        <w:tc>
          <w:tcPr>
            <w:tcW w:w="178" w:type="dxa"/>
            <w:vAlign w:val="center"/>
          </w:tcPr>
          <w:p w14:paraId="364791C5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B00E80" w14:textId="5FB2F594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61,466</w:t>
            </w:r>
          </w:p>
        </w:tc>
        <w:tc>
          <w:tcPr>
            <w:tcW w:w="178" w:type="dxa"/>
            <w:vAlign w:val="center"/>
          </w:tcPr>
          <w:p w14:paraId="67293FD4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82A79F" w14:textId="3FCF8D84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67,302</w:t>
            </w:r>
          </w:p>
        </w:tc>
        <w:tc>
          <w:tcPr>
            <w:tcW w:w="178" w:type="dxa"/>
            <w:vAlign w:val="center"/>
          </w:tcPr>
          <w:p w14:paraId="13653F0E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0A9B8" w14:textId="1119942C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(53,309)</w:t>
            </w:r>
          </w:p>
        </w:tc>
        <w:tc>
          <w:tcPr>
            <w:tcW w:w="178" w:type="dxa"/>
            <w:vAlign w:val="center"/>
          </w:tcPr>
          <w:p w14:paraId="1BEBC31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A77177" w14:textId="696902D5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(58,818)</w:t>
            </w:r>
          </w:p>
        </w:tc>
        <w:tc>
          <w:tcPr>
            <w:tcW w:w="178" w:type="dxa"/>
            <w:vAlign w:val="center"/>
          </w:tcPr>
          <w:p w14:paraId="38B8B999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4F47B" w14:textId="6F92B201" w:rsidR="00624A38" w:rsidRPr="00CF58DA" w:rsidRDefault="00AE04AE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543,510</w:t>
            </w:r>
          </w:p>
        </w:tc>
        <w:tc>
          <w:tcPr>
            <w:tcW w:w="180" w:type="dxa"/>
            <w:vAlign w:val="center"/>
          </w:tcPr>
          <w:p w14:paraId="3613DA9E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6A143" w14:textId="7483AC12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/>
                <w:b/>
                <w:bCs/>
                <w:sz w:val="30"/>
                <w:szCs w:val="30"/>
              </w:rPr>
              <w:t>556,395</w:t>
            </w:r>
          </w:p>
        </w:tc>
      </w:tr>
      <w:tr w:rsidR="00624A38" w:rsidRPr="00CF58DA" w14:paraId="55A6524A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7E5940E7" w14:textId="77777777" w:rsidR="00624A38" w:rsidRPr="00CF58DA" w:rsidRDefault="00624A38" w:rsidP="00624A38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57A2CCAF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933EB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AD92CCB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8986ACB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A45E21D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002975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3F434CD0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E6A334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120FBAFD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853F20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center"/>
          </w:tcPr>
          <w:p w14:paraId="12D35F7B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202B5A5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4CFF569E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AAABB1E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02D9784C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4A38" w:rsidRPr="00CF58DA" w14:paraId="2A5B3695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68AFCEA7" w14:textId="77777777" w:rsidR="00624A38" w:rsidRPr="00CF58DA" w:rsidRDefault="00624A38" w:rsidP="00624A38">
            <w:pPr>
              <w:ind w:left="-8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  <w:vAlign w:val="center"/>
          </w:tcPr>
          <w:p w14:paraId="722B3362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E5F3D65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6C34334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BF5F0F1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529193B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B9B171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2D9210E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ED5EA3C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F87B29A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3DB774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757B43D1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4E59A25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4757429A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9A2DA85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7A61294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4A38" w:rsidRPr="00CF58DA" w14:paraId="4DAB7D19" w14:textId="77777777" w:rsidTr="00680437">
        <w:trPr>
          <w:cantSplit/>
          <w:trHeight w:val="262"/>
        </w:trPr>
        <w:tc>
          <w:tcPr>
            <w:tcW w:w="4680" w:type="dxa"/>
            <w:vAlign w:val="center"/>
          </w:tcPr>
          <w:p w14:paraId="0849CA40" w14:textId="77777777" w:rsidR="00624A38" w:rsidRPr="00CF58DA" w:rsidRDefault="00624A38" w:rsidP="00624A38">
            <w:pPr>
              <w:tabs>
                <w:tab w:val="clear" w:pos="5613"/>
                <w:tab w:val="left" w:pos="4599"/>
              </w:tabs>
              <w:ind w:left="-80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  <w:vAlign w:val="center"/>
          </w:tcPr>
          <w:p w14:paraId="54DAC69F" w14:textId="567FE5D8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535,353</w:t>
            </w:r>
          </w:p>
        </w:tc>
        <w:tc>
          <w:tcPr>
            <w:tcW w:w="178" w:type="dxa"/>
            <w:vAlign w:val="center"/>
          </w:tcPr>
          <w:p w14:paraId="680299CD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6D337B9" w14:textId="2D02E81B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547,911</w:t>
            </w:r>
          </w:p>
        </w:tc>
        <w:tc>
          <w:tcPr>
            <w:tcW w:w="178" w:type="dxa"/>
            <w:vAlign w:val="center"/>
          </w:tcPr>
          <w:p w14:paraId="300D7D6A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09110BF" w14:textId="191BBF5F" w:rsidR="00624A38" w:rsidRPr="00CF58DA" w:rsidRDefault="00F21242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61,466</w:t>
            </w:r>
          </w:p>
        </w:tc>
        <w:tc>
          <w:tcPr>
            <w:tcW w:w="178" w:type="dxa"/>
            <w:vAlign w:val="center"/>
          </w:tcPr>
          <w:p w14:paraId="283C1C92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520D4D3" w14:textId="5639AC92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67,302</w:t>
            </w:r>
          </w:p>
        </w:tc>
        <w:tc>
          <w:tcPr>
            <w:tcW w:w="178" w:type="dxa"/>
            <w:vAlign w:val="center"/>
          </w:tcPr>
          <w:p w14:paraId="77915693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DB340E3" w14:textId="230D5B6B" w:rsidR="00624A38" w:rsidRPr="00CF58DA" w:rsidRDefault="00AE04AE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(53,309)</w:t>
            </w:r>
          </w:p>
        </w:tc>
        <w:tc>
          <w:tcPr>
            <w:tcW w:w="178" w:type="dxa"/>
            <w:vAlign w:val="center"/>
          </w:tcPr>
          <w:p w14:paraId="00CD0522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544A9376" w14:textId="6D545606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(58,818)</w:t>
            </w:r>
          </w:p>
        </w:tc>
        <w:tc>
          <w:tcPr>
            <w:tcW w:w="178" w:type="dxa"/>
            <w:vAlign w:val="center"/>
          </w:tcPr>
          <w:p w14:paraId="4C07F2DB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67FC8A75" w14:textId="2A058382" w:rsidR="00624A38" w:rsidRPr="00CF58DA" w:rsidRDefault="00AE04AE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543,510</w:t>
            </w:r>
          </w:p>
        </w:tc>
        <w:tc>
          <w:tcPr>
            <w:tcW w:w="180" w:type="dxa"/>
            <w:vAlign w:val="center"/>
          </w:tcPr>
          <w:p w14:paraId="5E588E9B" w14:textId="77777777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663C3ED" w14:textId="493F856D" w:rsidR="00624A38" w:rsidRPr="00CF58DA" w:rsidRDefault="00624A38" w:rsidP="0062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1" w:right="-107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556,395</w:t>
            </w:r>
          </w:p>
        </w:tc>
      </w:tr>
    </w:tbl>
    <w:p w14:paraId="46EB0418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108E8A8" w14:textId="77777777" w:rsidR="00A70195" w:rsidRPr="00CF58DA" w:rsidRDefault="00A70195" w:rsidP="00A70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A70195" w:rsidRPr="00CF58DA" w:rsidSect="006750E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DD24A01" w14:textId="72BAAC24" w:rsidR="00A70195" w:rsidRPr="00CF58DA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23666F" w:rsidRPr="00CF58DA">
        <w:rPr>
          <w:rFonts w:asciiTheme="majorBidi" w:hAnsiTheme="majorBidi" w:cstheme="majorBidi"/>
          <w:sz w:val="30"/>
          <w:szCs w:val="30"/>
        </w:rPr>
        <w:t>5</w:t>
      </w:r>
      <w:r w:rsidRPr="00CF58DA">
        <w:rPr>
          <w:rFonts w:asciiTheme="majorBidi" w:hAnsiTheme="majorBidi" w:cstheme="majorBidi"/>
          <w:sz w:val="30"/>
          <w:szCs w:val="30"/>
        </w:rPr>
        <w:tab/>
      </w:r>
      <w:r w:rsidRPr="00CF58DA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576DBB17" w14:textId="77777777" w:rsidR="00A70195" w:rsidRPr="00CF58DA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1"/>
        <w:gridCol w:w="264"/>
        <w:gridCol w:w="1447"/>
        <w:gridCol w:w="250"/>
        <w:gridCol w:w="1458"/>
      </w:tblGrid>
      <w:tr w:rsidR="00A70195" w:rsidRPr="00CF58DA" w14:paraId="4ECB2DD0" w14:textId="77777777" w:rsidTr="00157C34">
        <w:trPr>
          <w:tblHeader/>
        </w:trPr>
        <w:tc>
          <w:tcPr>
            <w:tcW w:w="2353" w:type="pct"/>
          </w:tcPr>
          <w:p w14:paraId="27AF3A13" w14:textId="77777777" w:rsidR="00A70195" w:rsidRPr="00CF58DA" w:rsidRDefault="00A70195" w:rsidP="00157C34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785" w:type="pct"/>
          </w:tcPr>
          <w:p w14:paraId="0853A0C8" w14:textId="77777777" w:rsidR="00A70195" w:rsidRPr="00CF58DA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B4BBCC6" w14:textId="77777777" w:rsidR="00A70195" w:rsidRPr="00CF58DA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7395C088" w14:textId="77777777" w:rsidR="00A70195" w:rsidRPr="00CF58DA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CF58D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530821FB" w14:textId="77777777" w:rsidR="00A70195" w:rsidRPr="00CF58DA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7A0C8EB2" w14:textId="77777777" w:rsidR="00A70195" w:rsidRPr="00CF58DA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70195" w:rsidRPr="00CF58DA" w14:paraId="0AC696A1" w14:textId="77777777" w:rsidTr="00157C34">
        <w:trPr>
          <w:tblHeader/>
        </w:trPr>
        <w:tc>
          <w:tcPr>
            <w:tcW w:w="2353" w:type="pct"/>
          </w:tcPr>
          <w:p w14:paraId="63A954CF" w14:textId="77777777" w:rsidR="00A70195" w:rsidRPr="00CF58DA" w:rsidRDefault="00A70195" w:rsidP="00157C34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722777A4" w14:textId="77777777" w:rsidR="00A70195" w:rsidRPr="00CF58DA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F25C4BD" w14:textId="77777777" w:rsidR="00A70195" w:rsidRPr="00CF58DA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16F971BC" w14:textId="77777777" w:rsidR="00A70195" w:rsidRPr="00CF58DA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6" w:type="pct"/>
          </w:tcPr>
          <w:p w14:paraId="7A8D0280" w14:textId="77777777" w:rsidR="00A70195" w:rsidRPr="00CF58DA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0EA5D41A" w14:textId="77777777" w:rsidR="00A70195" w:rsidRPr="00CF58DA" w:rsidRDefault="00A70195" w:rsidP="00157C3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0195" w:rsidRPr="00CF58DA" w14:paraId="31704ADF" w14:textId="77777777" w:rsidTr="00157C34">
        <w:tc>
          <w:tcPr>
            <w:tcW w:w="2353" w:type="pct"/>
          </w:tcPr>
          <w:p w14:paraId="7F8D6644" w14:textId="212CB88F" w:rsidR="00A70195" w:rsidRPr="00CF58DA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F58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24A38"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85" w:type="pct"/>
          </w:tcPr>
          <w:p w14:paraId="6E993F5A" w14:textId="77777777" w:rsidR="00A70195" w:rsidRPr="00CF58DA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205B41" w14:textId="77777777" w:rsidR="00A70195" w:rsidRPr="00CF58DA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5C599451" w14:textId="77777777" w:rsidR="00A70195" w:rsidRPr="00CF58DA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39BE11B" w14:textId="77777777" w:rsidR="00A70195" w:rsidRPr="00CF58DA" w:rsidRDefault="00A70195" w:rsidP="00157C34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3E17C869" w14:textId="77777777" w:rsidR="00A70195" w:rsidRPr="00CF58DA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CF58DA" w14:paraId="53D3F598" w14:textId="77777777" w:rsidTr="00157C34">
        <w:tc>
          <w:tcPr>
            <w:tcW w:w="2353" w:type="pct"/>
          </w:tcPr>
          <w:p w14:paraId="3BF527FA" w14:textId="77777777" w:rsidR="00A70195" w:rsidRPr="00CF58DA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785" w:type="pct"/>
          </w:tcPr>
          <w:p w14:paraId="470B68ED" w14:textId="7044CEC7" w:rsidR="00A70195" w:rsidRPr="00CF58DA" w:rsidRDefault="00FD5A2B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C53466" w14:textId="77777777" w:rsidR="00A70195" w:rsidRPr="00CF58DA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777800E5" w14:textId="64D8AA28" w:rsidR="00A70195" w:rsidRPr="00CF58DA" w:rsidRDefault="00FD5A2B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7,557,279</w:t>
            </w:r>
          </w:p>
        </w:tc>
        <w:tc>
          <w:tcPr>
            <w:tcW w:w="136" w:type="pct"/>
          </w:tcPr>
          <w:p w14:paraId="51C75B35" w14:textId="77777777" w:rsidR="00A70195" w:rsidRPr="00CF58DA" w:rsidRDefault="00A70195" w:rsidP="00157C34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802F092" w14:textId="6AD4E5FB" w:rsidR="00A70195" w:rsidRPr="00CF58DA" w:rsidRDefault="00FD5A2B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7,557,279</w:t>
            </w:r>
          </w:p>
        </w:tc>
      </w:tr>
      <w:tr w:rsidR="00A70195" w:rsidRPr="00CF58DA" w14:paraId="18C984FA" w14:textId="77777777" w:rsidTr="00157C34">
        <w:tc>
          <w:tcPr>
            <w:tcW w:w="2353" w:type="pct"/>
          </w:tcPr>
          <w:p w14:paraId="65E31AE8" w14:textId="77777777" w:rsidR="00A70195" w:rsidRPr="00CF58DA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48C24BA" w14:textId="77777777" w:rsidR="00A70195" w:rsidRPr="00CF58DA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69C35F" w14:textId="77777777" w:rsidR="00A70195" w:rsidRPr="00CF58DA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778D826" w14:textId="77777777" w:rsidR="00A70195" w:rsidRPr="00CF58DA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208EBF8" w14:textId="77777777" w:rsidR="00A70195" w:rsidRPr="00CF58DA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1B514B7C" w14:textId="77777777" w:rsidR="00A70195" w:rsidRPr="00CF58DA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CF58DA" w14:paraId="5435AE03" w14:textId="77777777" w:rsidTr="00157C34">
        <w:tc>
          <w:tcPr>
            <w:tcW w:w="2353" w:type="pct"/>
          </w:tcPr>
          <w:p w14:paraId="05FF35C1" w14:textId="6423454E" w:rsidR="00A70195" w:rsidRPr="00CF58DA" w:rsidRDefault="00A70195" w:rsidP="00157C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F58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90252"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624A38"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85" w:type="pct"/>
          </w:tcPr>
          <w:p w14:paraId="2ABDD2CE" w14:textId="77777777" w:rsidR="00A70195" w:rsidRPr="00CF58DA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4CEA53" w14:textId="77777777" w:rsidR="00A70195" w:rsidRPr="00CF58DA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54C6428D" w14:textId="77777777" w:rsidR="00A70195" w:rsidRPr="00CF58DA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4F3F13D" w14:textId="77777777" w:rsidR="00A70195" w:rsidRPr="00CF58DA" w:rsidRDefault="00A70195" w:rsidP="00157C34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2D7A9F15" w14:textId="77777777" w:rsidR="00A70195" w:rsidRPr="00CF58DA" w:rsidRDefault="00A70195" w:rsidP="00157C34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A38" w:rsidRPr="00CF58DA" w14:paraId="44F11172" w14:textId="77777777" w:rsidTr="00157C34">
        <w:tc>
          <w:tcPr>
            <w:tcW w:w="2353" w:type="pct"/>
          </w:tcPr>
          <w:p w14:paraId="2A618A93" w14:textId="77777777" w:rsidR="00624A38" w:rsidRPr="00CF58DA" w:rsidRDefault="00624A38" w:rsidP="00624A3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  <w:tc>
          <w:tcPr>
            <w:tcW w:w="785" w:type="pct"/>
          </w:tcPr>
          <w:p w14:paraId="7B0DE8F0" w14:textId="311E383F" w:rsidR="00624A38" w:rsidRPr="00CF58DA" w:rsidRDefault="00624A38" w:rsidP="00624A38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AE4096" w14:textId="77777777" w:rsidR="00624A38" w:rsidRPr="00CF58DA" w:rsidRDefault="00624A38" w:rsidP="00624A38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AF0AF02" w14:textId="66D727B1" w:rsidR="00624A38" w:rsidRPr="00CF58DA" w:rsidRDefault="00624A38" w:rsidP="00624A38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7,629,770</w:t>
            </w:r>
          </w:p>
        </w:tc>
        <w:tc>
          <w:tcPr>
            <w:tcW w:w="136" w:type="pct"/>
          </w:tcPr>
          <w:p w14:paraId="3E76A483" w14:textId="77777777" w:rsidR="00624A38" w:rsidRPr="00CF58DA" w:rsidRDefault="00624A38" w:rsidP="00624A38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89205B0" w14:textId="03F08C5F" w:rsidR="00624A38" w:rsidRPr="00CF58DA" w:rsidRDefault="00624A38" w:rsidP="00624A38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7,629,770</w:t>
            </w:r>
          </w:p>
        </w:tc>
      </w:tr>
    </w:tbl>
    <w:p w14:paraId="440EBDA2" w14:textId="77777777" w:rsidR="00733BA7" w:rsidRPr="00CF58DA" w:rsidRDefault="00733BA7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910F56F" w14:textId="44F9F3E7" w:rsidR="00A70195" w:rsidRPr="00CF58DA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ที่ </w:t>
      </w:r>
      <w:r w:rsidRPr="00CF58DA">
        <w:rPr>
          <w:rFonts w:asciiTheme="majorBidi" w:hAnsiTheme="majorBidi" w:cstheme="majorBidi"/>
          <w:sz w:val="30"/>
          <w:szCs w:val="30"/>
        </w:rPr>
        <w:t>2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CF58DA">
        <w:rPr>
          <w:rFonts w:asciiTheme="majorBidi" w:hAnsiTheme="majorBidi" w:cstheme="majorBidi" w:hint="cs"/>
          <w:sz w:val="30"/>
          <w:szCs w:val="30"/>
          <w:cs/>
        </w:rPr>
        <w:t>กองทุนรวมตราสารหนี้</w:t>
      </w:r>
    </w:p>
    <w:p w14:paraId="7AA4822E" w14:textId="77777777" w:rsidR="00A70195" w:rsidRPr="00CF58DA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GB" w:bidi="ar-SA"/>
        </w:rPr>
      </w:pPr>
    </w:p>
    <w:p w14:paraId="14231D45" w14:textId="7EC9BC2A" w:rsidR="00A70195" w:rsidRPr="00CF58DA" w:rsidRDefault="00A70195" w:rsidP="00A70195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CF58DA">
        <w:rPr>
          <w:rFonts w:asciiTheme="majorBidi" w:hAnsiTheme="majorBidi" w:cstheme="majorBidi"/>
          <w:sz w:val="30"/>
          <w:szCs w:val="30"/>
        </w:rPr>
        <w:t>3</w:t>
      </w:r>
      <w:r w:rsidRPr="00CF58DA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 w:rsidRPr="00CF58DA">
        <w:rPr>
          <w:rFonts w:asciiTheme="majorBidi" w:hAnsiTheme="majorBidi" w:cstheme="majorBidi"/>
          <w:sz w:val="30"/>
          <w:szCs w:val="30"/>
        </w:rPr>
        <w:t xml:space="preserve"> </w:t>
      </w:r>
      <w:r w:rsidRPr="00CF58DA">
        <w:rPr>
          <w:rFonts w:asciiTheme="majorBidi" w:hAnsiTheme="majorBidi"/>
          <w:sz w:val="30"/>
          <w:szCs w:val="30"/>
          <w:cs/>
        </w:rPr>
        <w:t>วิธีการและข้อสมมติที่ใช้ในการวัดมูลค่าเปิดเผยในหมายเหตุข้อ</w:t>
      </w:r>
      <w:r w:rsidRPr="00CF58DA">
        <w:rPr>
          <w:rFonts w:asciiTheme="majorBidi" w:hAnsiTheme="majorBidi"/>
          <w:sz w:val="30"/>
          <w:szCs w:val="30"/>
        </w:rPr>
        <w:t xml:space="preserve"> </w:t>
      </w:r>
      <w:r w:rsidR="00D04F52" w:rsidRPr="00CF58DA">
        <w:rPr>
          <w:rFonts w:asciiTheme="majorBidi" w:hAnsiTheme="majorBidi"/>
          <w:sz w:val="30"/>
          <w:szCs w:val="30"/>
        </w:rPr>
        <w:t>6</w:t>
      </w:r>
    </w:p>
    <w:p w14:paraId="22268B9A" w14:textId="77777777" w:rsidR="00A70195" w:rsidRPr="00CF58DA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BC65AE1" w14:textId="632971BB" w:rsidR="00A70195" w:rsidRPr="00CF58DA" w:rsidRDefault="00A70195" w:rsidP="00A7019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F58DA">
        <w:rPr>
          <w:rFonts w:asciiTheme="majorBidi" w:hAnsiTheme="majorBidi" w:cstheme="majorBidi"/>
          <w:sz w:val="30"/>
          <w:szCs w:val="30"/>
        </w:rPr>
        <w:t>1</w:t>
      </w:r>
      <w:r w:rsidR="0023666F" w:rsidRPr="00CF58DA">
        <w:rPr>
          <w:rFonts w:asciiTheme="majorBidi" w:hAnsiTheme="majorBidi" w:cstheme="majorBidi"/>
          <w:sz w:val="30"/>
          <w:szCs w:val="30"/>
        </w:rPr>
        <w:t>6</w:t>
      </w:r>
      <w:r w:rsidRPr="00CF58DA">
        <w:rPr>
          <w:rFonts w:asciiTheme="majorBidi" w:hAnsiTheme="majorBidi" w:cstheme="majorBidi"/>
          <w:sz w:val="30"/>
          <w:szCs w:val="30"/>
        </w:rPr>
        <w:tab/>
      </w:r>
      <w:r w:rsidRPr="00CF58DA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3992B9A" w14:textId="77777777" w:rsidR="00A70195" w:rsidRPr="00CF58DA" w:rsidRDefault="00A70195" w:rsidP="003E7D09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57"/>
        <w:gridCol w:w="1170"/>
        <w:gridCol w:w="272"/>
        <w:gridCol w:w="1081"/>
      </w:tblGrid>
      <w:tr w:rsidR="00A70195" w:rsidRPr="00CF58DA" w14:paraId="02A492F7" w14:textId="77777777" w:rsidTr="00157C34">
        <w:trPr>
          <w:trHeight w:val="344"/>
          <w:tblHeader/>
        </w:trPr>
        <w:tc>
          <w:tcPr>
            <w:tcW w:w="3626" w:type="pct"/>
          </w:tcPr>
          <w:p w14:paraId="662A7FD2" w14:textId="77777777" w:rsidR="00A70195" w:rsidRPr="00CF58DA" w:rsidRDefault="00A70195" w:rsidP="00157C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7768312" w14:textId="221C1031" w:rsidR="00A70195" w:rsidRPr="00CF58DA" w:rsidRDefault="00733BA7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4A38" w:rsidRPr="00CF58D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688EEC9A" w14:textId="77777777" w:rsidR="00A70195" w:rsidRPr="00CF58DA" w:rsidRDefault="00A70195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17D072" w14:textId="5AC5E55E" w:rsidR="00A70195" w:rsidRPr="00CF58DA" w:rsidRDefault="00733BA7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4A38" w:rsidRPr="00CF58D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70195" w:rsidRPr="00CF58DA" w14:paraId="38C7FC47" w14:textId="77777777" w:rsidTr="00157C34">
        <w:trPr>
          <w:trHeight w:val="344"/>
          <w:tblHeader/>
        </w:trPr>
        <w:tc>
          <w:tcPr>
            <w:tcW w:w="3626" w:type="pct"/>
          </w:tcPr>
          <w:p w14:paraId="7EA6B045" w14:textId="77777777" w:rsidR="00A70195" w:rsidRPr="00CF58DA" w:rsidRDefault="00A70195" w:rsidP="00157C34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5BC53D28" w14:textId="77777777" w:rsidR="00A70195" w:rsidRPr="00CF58DA" w:rsidRDefault="00A70195" w:rsidP="00157C3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58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70195" w:rsidRPr="00CF58DA" w14:paraId="1035A236" w14:textId="77777777" w:rsidTr="00157C34">
        <w:tc>
          <w:tcPr>
            <w:tcW w:w="3626" w:type="pct"/>
          </w:tcPr>
          <w:p w14:paraId="6B25F3FA" w14:textId="77777777" w:rsidR="00A70195" w:rsidRPr="00CF58DA" w:rsidRDefault="00A70195" w:rsidP="00157C3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CF58D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</w:tcPr>
          <w:p w14:paraId="2A0DA2E6" w14:textId="77777777" w:rsidR="00A70195" w:rsidRPr="00CF58DA" w:rsidRDefault="00A70195" w:rsidP="00157C34">
            <w:pPr>
              <w:pStyle w:val="BodyText"/>
              <w:tabs>
                <w:tab w:val="clear" w:pos="680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82F2CBE" w14:textId="77777777" w:rsidR="00A70195" w:rsidRPr="00CF58DA" w:rsidRDefault="00A70195" w:rsidP="00157C3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4D45108" w14:textId="77777777" w:rsidR="00A70195" w:rsidRPr="00CF58DA" w:rsidRDefault="00A70195" w:rsidP="00157C34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195" w:rsidRPr="00CF58DA" w14:paraId="7DFABB74" w14:textId="77777777" w:rsidTr="00157C34">
        <w:tc>
          <w:tcPr>
            <w:tcW w:w="3626" w:type="pct"/>
          </w:tcPr>
          <w:p w14:paraId="749CA04B" w14:textId="77777777" w:rsidR="00A70195" w:rsidRPr="00CF58DA" w:rsidRDefault="00A70195" w:rsidP="00157C3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8DA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37BE63AB" w14:textId="72AE1A15" w:rsidR="00A70195" w:rsidRPr="00CF58DA" w:rsidRDefault="00BB291D" w:rsidP="00157C34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14:paraId="1E026BDE" w14:textId="77777777" w:rsidR="00A70195" w:rsidRPr="00CF58DA" w:rsidRDefault="00A70195" w:rsidP="00157C3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5DF0E7D5" w14:textId="3228CA92" w:rsidR="00A70195" w:rsidRPr="00CF58DA" w:rsidRDefault="0060117F" w:rsidP="00157C34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24A38" w:rsidRPr="00CF5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16F6529F" w14:textId="15CAA266" w:rsidR="00A14D08" w:rsidRPr="00CF58DA" w:rsidRDefault="00A14D08" w:rsidP="00182296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B33F79A" w14:textId="33AE9694" w:rsidR="00BB291D" w:rsidRPr="00CF58DA" w:rsidRDefault="00BB2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CF58DA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7B6D49A7" w14:textId="4B284945" w:rsidR="00A14D08" w:rsidRPr="00CF58DA" w:rsidRDefault="00A14D08" w:rsidP="00BB2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F58D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3666F" w:rsidRPr="00CF58DA">
        <w:rPr>
          <w:rFonts w:ascii="Angsana New" w:hAnsi="Angsana New"/>
          <w:b/>
          <w:bCs/>
          <w:sz w:val="30"/>
          <w:szCs w:val="30"/>
        </w:rPr>
        <w:t>7</w:t>
      </w:r>
      <w:r w:rsidRPr="00CF58DA">
        <w:rPr>
          <w:rFonts w:ascii="Angsana New" w:hAnsi="Angsana New"/>
          <w:b/>
          <w:bCs/>
          <w:sz w:val="30"/>
          <w:szCs w:val="30"/>
        </w:rPr>
        <w:tab/>
      </w:r>
      <w:r w:rsidRPr="00CF58DA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27A56CBC" w14:textId="77777777" w:rsidR="00A14D08" w:rsidRPr="00CF58DA" w:rsidRDefault="00A14D08" w:rsidP="00182296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FDC8EF6" w14:textId="773C6B23" w:rsidR="00A14D08" w:rsidRPr="00CF58DA" w:rsidRDefault="00A14D08" w:rsidP="0098718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/>
          <w:sz w:val="30"/>
          <w:szCs w:val="30"/>
          <w:cs/>
        </w:rPr>
      </w:pPr>
      <w:r w:rsidRPr="00CF58DA">
        <w:rPr>
          <w:rFonts w:asciiTheme="majorBidi" w:hAnsiTheme="majorBidi" w:hint="cs"/>
          <w:sz w:val="30"/>
          <w:szCs w:val="30"/>
          <w:cs/>
        </w:rPr>
        <w:t>รายการในง</w:t>
      </w:r>
      <w:r w:rsidR="0098718F" w:rsidRPr="00CF58DA">
        <w:rPr>
          <w:rFonts w:asciiTheme="majorBidi" w:hAnsiTheme="majorBidi" w:hint="cs"/>
          <w:sz w:val="30"/>
          <w:szCs w:val="30"/>
          <w:cs/>
        </w:rPr>
        <w:t>บ</w:t>
      </w:r>
      <w:r w:rsidRPr="00CF58DA">
        <w:rPr>
          <w:rFonts w:asciiTheme="majorBidi" w:hAnsiTheme="majorBidi" w:hint="cs"/>
          <w:sz w:val="30"/>
          <w:szCs w:val="30"/>
          <w:cs/>
        </w:rPr>
        <w:t>การเงิน</w:t>
      </w:r>
      <w:r w:rsidR="0098718F" w:rsidRPr="00CF58DA">
        <w:rPr>
          <w:rFonts w:asciiTheme="majorBidi" w:hAnsiTheme="majorBidi" w:hint="cs"/>
          <w:sz w:val="30"/>
          <w:szCs w:val="30"/>
          <w:cs/>
        </w:rPr>
        <w:t>ของปี</w:t>
      </w:r>
      <w:r w:rsidRPr="00CF58DA">
        <w:rPr>
          <w:rFonts w:asciiTheme="majorBidi" w:hAnsiTheme="majorBidi" w:hint="cs"/>
          <w:sz w:val="30"/>
          <w:szCs w:val="30"/>
          <w:cs/>
        </w:rPr>
        <w:t xml:space="preserve"> </w:t>
      </w:r>
      <w:r w:rsidRPr="00CF58DA">
        <w:rPr>
          <w:rFonts w:asciiTheme="majorBidi" w:hAnsiTheme="majorBidi"/>
          <w:sz w:val="30"/>
          <w:szCs w:val="30"/>
        </w:rPr>
        <w:t xml:space="preserve">2567 </w:t>
      </w:r>
      <w:r w:rsidR="0098718F" w:rsidRPr="00CF58DA">
        <w:rPr>
          <w:rFonts w:asciiTheme="majorBidi" w:hAnsiTheme="majorBidi" w:hint="cs"/>
          <w:sz w:val="30"/>
          <w:szCs w:val="30"/>
          <w:cs/>
        </w:rPr>
        <w:t>บาง</w:t>
      </w:r>
      <w:r w:rsidRPr="00CF58DA">
        <w:rPr>
          <w:rFonts w:asciiTheme="majorBidi" w:hAnsiTheme="majorBidi" w:hint="cs"/>
          <w:sz w:val="30"/>
          <w:szCs w:val="30"/>
          <w:cs/>
        </w:rPr>
        <w:t>รายการ</w:t>
      </w:r>
      <w:r w:rsidR="0098718F" w:rsidRPr="00CF58DA">
        <w:rPr>
          <w:rFonts w:asciiTheme="majorBidi" w:hAnsiTheme="majorBidi" w:hint="cs"/>
          <w:sz w:val="30"/>
          <w:szCs w:val="30"/>
          <w:cs/>
        </w:rPr>
        <w:t>ได้จัดประเภท</w:t>
      </w:r>
      <w:r w:rsidRPr="00CF58DA">
        <w:rPr>
          <w:rFonts w:asciiTheme="majorBidi" w:hAnsiTheme="majorBidi" w:hint="cs"/>
          <w:sz w:val="30"/>
          <w:szCs w:val="30"/>
          <w:cs/>
        </w:rPr>
        <w:t>ใหม่ให้สอดคล้องกับ</w:t>
      </w:r>
      <w:r w:rsidR="0098718F" w:rsidRPr="00CF58DA">
        <w:rPr>
          <w:rFonts w:asciiTheme="majorBidi" w:hAnsiTheme="majorBidi" w:hint="cs"/>
          <w:sz w:val="30"/>
          <w:szCs w:val="30"/>
          <w:cs/>
        </w:rPr>
        <w:t>ราย</w:t>
      </w:r>
      <w:r w:rsidRPr="00CF58DA">
        <w:rPr>
          <w:rFonts w:asciiTheme="majorBidi" w:hAnsiTheme="majorBidi" w:hint="cs"/>
          <w:sz w:val="30"/>
          <w:szCs w:val="30"/>
          <w:cs/>
        </w:rPr>
        <w:t>การ</w:t>
      </w:r>
      <w:r w:rsidR="0098718F" w:rsidRPr="00CF58DA">
        <w:rPr>
          <w:rFonts w:asciiTheme="majorBidi" w:hAnsiTheme="majorBidi" w:hint="cs"/>
          <w:sz w:val="30"/>
          <w:szCs w:val="30"/>
          <w:cs/>
        </w:rPr>
        <w:t>ในงบการเงินของ</w:t>
      </w:r>
      <w:r w:rsidR="0098718F" w:rsidRPr="00CF58DA">
        <w:rPr>
          <w:rFonts w:asciiTheme="majorBidi" w:hAnsiTheme="majorBidi"/>
          <w:sz w:val="30"/>
          <w:szCs w:val="30"/>
          <w:cs/>
        </w:rPr>
        <w:br/>
      </w:r>
      <w:r w:rsidR="0098718F" w:rsidRPr="00CF58DA">
        <w:rPr>
          <w:rFonts w:asciiTheme="majorBidi" w:hAnsiTheme="majorBidi" w:hint="cs"/>
          <w:sz w:val="30"/>
          <w:szCs w:val="30"/>
          <w:cs/>
        </w:rPr>
        <w:t>ปี</w:t>
      </w:r>
      <w:r w:rsidRPr="00CF58DA">
        <w:rPr>
          <w:rFonts w:asciiTheme="majorBidi" w:hAnsiTheme="majorBidi" w:hint="cs"/>
          <w:sz w:val="30"/>
          <w:szCs w:val="30"/>
          <w:cs/>
        </w:rPr>
        <w:t xml:space="preserve"> </w:t>
      </w:r>
      <w:r w:rsidRPr="00CF58DA">
        <w:rPr>
          <w:rFonts w:asciiTheme="majorBidi" w:hAnsiTheme="majorBidi"/>
          <w:sz w:val="30"/>
          <w:szCs w:val="30"/>
        </w:rPr>
        <w:t xml:space="preserve">2568 </w:t>
      </w:r>
      <w:r w:rsidRPr="00CF58DA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7B655871" w14:textId="5E7703D5" w:rsidR="00A14D08" w:rsidRPr="00CF58DA" w:rsidRDefault="00A14D08" w:rsidP="007A56E0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260"/>
        <w:gridCol w:w="270"/>
        <w:gridCol w:w="1350"/>
        <w:gridCol w:w="257"/>
        <w:gridCol w:w="1363"/>
      </w:tblGrid>
      <w:tr w:rsidR="00AF1484" w:rsidRPr="00CF58DA" w14:paraId="3A227E0B" w14:textId="77777777" w:rsidTr="00C82C04">
        <w:trPr>
          <w:trHeight w:val="254"/>
          <w:tblHeader/>
        </w:trPr>
        <w:tc>
          <w:tcPr>
            <w:tcW w:w="4590" w:type="dxa"/>
          </w:tcPr>
          <w:p w14:paraId="340CED19" w14:textId="77777777" w:rsidR="00AF1484" w:rsidRPr="00CF58DA" w:rsidRDefault="00AF1484" w:rsidP="00B44925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F0B4D7" w14:textId="77777777" w:rsidR="00AF1484" w:rsidRPr="00CF58DA" w:rsidRDefault="00AF1484" w:rsidP="00C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2356975D" w14:textId="77777777" w:rsidR="00AF1484" w:rsidRPr="00CF58DA" w:rsidRDefault="00AF1484" w:rsidP="00C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F99CFB" w14:textId="1D18EB40" w:rsidR="00AF1484" w:rsidRPr="00CF58DA" w:rsidRDefault="007A56E0" w:rsidP="00C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7" w:type="dxa"/>
            <w:tcBorders>
              <w:left w:val="nil"/>
              <w:bottom w:val="single" w:sz="4" w:space="0" w:color="auto"/>
              <w:right w:val="nil"/>
            </w:tcBorders>
          </w:tcPr>
          <w:p w14:paraId="42082CFD" w14:textId="77777777" w:rsidR="00AF1484" w:rsidRPr="00CF58DA" w:rsidRDefault="00AF1484" w:rsidP="00C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B2BDA7" w14:textId="77777777" w:rsidR="00AF1484" w:rsidRPr="00CF58DA" w:rsidRDefault="00AF1484" w:rsidP="00C8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4D08" w:rsidRPr="00CF58DA" w14:paraId="5B4FCAB1" w14:textId="77777777" w:rsidTr="00AF1484">
        <w:trPr>
          <w:trHeight w:val="21"/>
          <w:tblHeader/>
        </w:trPr>
        <w:tc>
          <w:tcPr>
            <w:tcW w:w="4590" w:type="dxa"/>
          </w:tcPr>
          <w:p w14:paraId="79FEE899" w14:textId="77777777" w:rsidR="00A14D08" w:rsidRPr="00CF58DA" w:rsidRDefault="00A14D08" w:rsidP="00B44925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3" w:name="_Hlk65438520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2E3808" w14:textId="77777777" w:rsidR="00A14D08" w:rsidRPr="00CF58DA" w:rsidRDefault="00A14D08" w:rsidP="00B44925">
            <w:pPr>
              <w:pStyle w:val="BodyText"/>
              <w:tabs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  <w:p w14:paraId="5F286DE3" w14:textId="77777777" w:rsidR="00A14D08" w:rsidRPr="00CF58DA" w:rsidRDefault="00A14D08" w:rsidP="00B44925">
            <w:pPr>
              <w:pStyle w:val="BodyText"/>
              <w:tabs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C7548" w14:textId="77777777" w:rsidR="00A14D08" w:rsidRPr="00CF58DA" w:rsidRDefault="00A14D08" w:rsidP="00B44925">
            <w:pPr>
              <w:pStyle w:val="BodyText"/>
              <w:tabs>
                <w:tab w:val="left" w:pos="720"/>
              </w:tabs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FC2080" w14:textId="77777777" w:rsidR="00A14D08" w:rsidRPr="00CF58DA" w:rsidRDefault="00A14D08" w:rsidP="00B44925">
            <w:pPr>
              <w:pStyle w:val="BodyText"/>
              <w:tabs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77A411" w14:textId="77777777" w:rsidR="00A14D08" w:rsidRPr="00CF58DA" w:rsidRDefault="00A14D08" w:rsidP="00B44925">
            <w:pPr>
              <w:pStyle w:val="BodyText"/>
              <w:tabs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E0AA7" w14:textId="77777777" w:rsidR="00A14D08" w:rsidRPr="00CF58DA" w:rsidRDefault="00A14D08" w:rsidP="00B44925">
            <w:pPr>
              <w:pStyle w:val="BodyText"/>
              <w:tabs>
                <w:tab w:val="left" w:pos="720"/>
              </w:tabs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4B606B" w14:textId="77777777" w:rsidR="00A14D08" w:rsidRPr="00CF58DA" w:rsidRDefault="00A14D08" w:rsidP="00B44925">
            <w:pPr>
              <w:pStyle w:val="BodyText"/>
              <w:tabs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</w:rPr>
              <w:t>หลัง</w:t>
            </w:r>
          </w:p>
          <w:p w14:paraId="7BBEA1BD" w14:textId="77777777" w:rsidR="00A14D08" w:rsidRPr="00CF58DA" w:rsidRDefault="00A14D08" w:rsidP="00B44925">
            <w:pPr>
              <w:pStyle w:val="BodyText"/>
              <w:tabs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</w:tr>
      <w:tr w:rsidR="00A14D08" w:rsidRPr="00CF58DA" w14:paraId="0711524E" w14:textId="77777777" w:rsidTr="00B44925">
        <w:trPr>
          <w:trHeight w:val="21"/>
        </w:trPr>
        <w:tc>
          <w:tcPr>
            <w:tcW w:w="4590" w:type="dxa"/>
          </w:tcPr>
          <w:p w14:paraId="1F1FCC08" w14:textId="77777777" w:rsidR="00A14D08" w:rsidRPr="00CF58DA" w:rsidRDefault="00A14D08" w:rsidP="00B449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E31FAE" w14:textId="77777777" w:rsidR="00A14D08" w:rsidRPr="00CF58DA" w:rsidRDefault="00A14D08" w:rsidP="00B4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4328B6" w14:textId="77777777" w:rsidR="00A14D08" w:rsidRPr="00CF58DA" w:rsidRDefault="00A14D08" w:rsidP="00B44925">
            <w:pPr>
              <w:pStyle w:val="acctfourfigures"/>
              <w:tabs>
                <w:tab w:val="left" w:pos="720"/>
              </w:tabs>
              <w:spacing w:line="240" w:lineRule="atLeast"/>
              <w:ind w:left="-113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87D8112" w14:textId="03D2DAAE" w:rsidR="00A14D08" w:rsidRPr="00CF58DA" w:rsidRDefault="00A14D08" w:rsidP="00B4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(</w:t>
            </w:r>
            <w:r w:rsidR="00954EF2" w:rsidRPr="00CF58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F58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57" w:type="dxa"/>
          </w:tcPr>
          <w:p w14:paraId="71CD56CB" w14:textId="77777777" w:rsidR="00A14D08" w:rsidRPr="00CF58DA" w:rsidRDefault="00A14D08" w:rsidP="00B449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6D879FFB" w14:textId="77777777" w:rsidR="00A14D08" w:rsidRPr="00CF58DA" w:rsidRDefault="00A14D08" w:rsidP="00B44925">
            <w:pPr>
              <w:tabs>
                <w:tab w:val="decimal" w:pos="1300"/>
              </w:tabs>
              <w:ind w:left="-1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4D08" w:rsidRPr="00CF58DA" w14:paraId="332D6524" w14:textId="77777777" w:rsidTr="00B44925">
        <w:trPr>
          <w:trHeight w:val="21"/>
        </w:trPr>
        <w:tc>
          <w:tcPr>
            <w:tcW w:w="4590" w:type="dxa"/>
          </w:tcPr>
          <w:p w14:paraId="3E8F2006" w14:textId="699FD7E9" w:rsidR="00A14D08" w:rsidRPr="00CF58DA" w:rsidRDefault="00A14D08" w:rsidP="00B4492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5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7A56E0" w:rsidRPr="00CF5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</w:t>
            </w:r>
            <w:r w:rsidRPr="00CF5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ฐานะการเงิน</w:t>
            </w:r>
            <w:r w:rsidR="00AF1484" w:rsidRPr="00CF58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3CC6E09" w14:textId="77777777" w:rsidR="00A14D08" w:rsidRPr="00CF58DA" w:rsidRDefault="00A14D08" w:rsidP="00B4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A5F94E" w14:textId="77777777" w:rsidR="00A14D08" w:rsidRPr="00CF58DA" w:rsidRDefault="00A14D08" w:rsidP="00B44925">
            <w:pPr>
              <w:pStyle w:val="acctfourfigures"/>
              <w:tabs>
                <w:tab w:val="left" w:pos="720"/>
              </w:tabs>
              <w:spacing w:line="240" w:lineRule="atLeast"/>
              <w:ind w:left="-113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E59FB5B" w14:textId="77777777" w:rsidR="00A14D08" w:rsidRPr="00CF58DA" w:rsidRDefault="00A14D08" w:rsidP="00B4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2D0C999E" w14:textId="77777777" w:rsidR="00A14D08" w:rsidRPr="00CF58DA" w:rsidRDefault="00A14D08" w:rsidP="00B449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76E07C8" w14:textId="77777777" w:rsidR="00A14D08" w:rsidRPr="00CF58DA" w:rsidRDefault="00A14D08" w:rsidP="00B44925">
            <w:pPr>
              <w:tabs>
                <w:tab w:val="decimal" w:pos="1300"/>
              </w:tabs>
              <w:ind w:left="-1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4D08" w:rsidRPr="00CF58DA" w14:paraId="11E2C75A" w14:textId="77777777" w:rsidTr="00B44925">
        <w:trPr>
          <w:trHeight w:val="21"/>
        </w:trPr>
        <w:tc>
          <w:tcPr>
            <w:tcW w:w="4590" w:type="dxa"/>
          </w:tcPr>
          <w:p w14:paraId="6F8DD59D" w14:textId="115C3682" w:rsidR="00A14D08" w:rsidRPr="00CF58DA" w:rsidRDefault="00A14D08" w:rsidP="00B44925">
            <w:pPr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F58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F48E970" w14:textId="55F85025" w:rsidR="00A14D08" w:rsidRPr="00CF58DA" w:rsidRDefault="00FE41AD" w:rsidP="00B4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358</w:t>
            </w:r>
            <w:r w:rsidR="00A14D08" w:rsidRPr="00CF58DA">
              <w:rPr>
                <w:rFonts w:ascii="Angsana New" w:hAnsi="Angsana New"/>
                <w:sz w:val="30"/>
                <w:szCs w:val="30"/>
              </w:rPr>
              <w:t>,</w:t>
            </w:r>
            <w:r w:rsidRPr="00CF58DA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270" w:type="dxa"/>
          </w:tcPr>
          <w:p w14:paraId="1B303BD7" w14:textId="77777777" w:rsidR="00A14D08" w:rsidRPr="00CF58DA" w:rsidRDefault="00A14D08" w:rsidP="00B44925">
            <w:pPr>
              <w:pStyle w:val="acctfourfigures"/>
              <w:tabs>
                <w:tab w:val="left" w:pos="720"/>
              </w:tabs>
              <w:spacing w:line="240" w:lineRule="atLeast"/>
              <w:ind w:left="-113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4746BE4" w14:textId="7EAFCC14" w:rsidR="00A14D08" w:rsidRPr="00CF58DA" w:rsidRDefault="00A14D08" w:rsidP="00B4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="00954EF2" w:rsidRPr="00CF58DA">
              <w:rPr>
                <w:rFonts w:ascii="Angsana New" w:hAnsi="Angsana New"/>
                <w:sz w:val="30"/>
                <w:szCs w:val="30"/>
              </w:rPr>
              <w:t>17,270</w:t>
            </w:r>
            <w:r w:rsidRPr="00CF58D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215BD9EE" w14:textId="77777777" w:rsidR="00A14D08" w:rsidRPr="00CF58DA" w:rsidRDefault="00A14D08" w:rsidP="00B449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BC4399B" w14:textId="099C05B2" w:rsidR="00A14D08" w:rsidRPr="00CF58DA" w:rsidRDefault="00954EF2" w:rsidP="00B44925">
            <w:pPr>
              <w:tabs>
                <w:tab w:val="decimal" w:pos="1300"/>
              </w:tabs>
              <w:ind w:left="-1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341</w:t>
            </w:r>
            <w:r w:rsidR="00A14D08" w:rsidRPr="00CF58DA">
              <w:rPr>
                <w:rFonts w:ascii="Angsana New" w:hAnsi="Angsana New"/>
                <w:sz w:val="30"/>
                <w:szCs w:val="30"/>
              </w:rPr>
              <w:t>,</w:t>
            </w:r>
            <w:r w:rsidRPr="00CF58DA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A14D08" w:rsidRPr="00CF58DA" w14:paraId="6D25315E" w14:textId="77777777" w:rsidTr="00B44925">
        <w:trPr>
          <w:trHeight w:val="21"/>
        </w:trPr>
        <w:tc>
          <w:tcPr>
            <w:tcW w:w="4590" w:type="dxa"/>
          </w:tcPr>
          <w:p w14:paraId="44068B95" w14:textId="313ADFEE" w:rsidR="00A14D08" w:rsidRPr="00CF58DA" w:rsidRDefault="00FE41AD" w:rsidP="00B44925">
            <w:pPr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</w:tcPr>
          <w:p w14:paraId="4A259C55" w14:textId="4185E952" w:rsidR="00A14D08" w:rsidRPr="00CF58DA" w:rsidRDefault="00FE41AD" w:rsidP="00B4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EB547A" w14:textId="77777777" w:rsidR="00A14D08" w:rsidRPr="00CF58DA" w:rsidRDefault="00A14D08" w:rsidP="00B44925">
            <w:pPr>
              <w:pStyle w:val="acctfourfigures"/>
              <w:tabs>
                <w:tab w:val="left" w:pos="720"/>
              </w:tabs>
              <w:spacing w:line="240" w:lineRule="atLeast"/>
              <w:ind w:left="-113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149FDE" w14:textId="68A13479" w:rsidR="00A14D08" w:rsidRPr="00CF58DA" w:rsidRDefault="00A14D08" w:rsidP="00B4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17,</w:t>
            </w:r>
            <w:r w:rsidR="00954EF2" w:rsidRPr="00CF58DA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57" w:type="dxa"/>
          </w:tcPr>
          <w:p w14:paraId="0C45CF6F" w14:textId="77777777" w:rsidR="00A14D08" w:rsidRPr="00CF58DA" w:rsidRDefault="00A14D08" w:rsidP="00B449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6D33893F" w14:textId="12D4285E" w:rsidR="00A14D08" w:rsidRPr="00CF58DA" w:rsidRDefault="00954EF2" w:rsidP="00B44925">
            <w:pPr>
              <w:tabs>
                <w:tab w:val="decimal" w:pos="1300"/>
              </w:tabs>
              <w:ind w:left="-1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/>
                <w:sz w:val="30"/>
                <w:szCs w:val="30"/>
              </w:rPr>
              <w:t>17,270</w:t>
            </w:r>
          </w:p>
        </w:tc>
      </w:tr>
      <w:tr w:rsidR="00A14D08" w:rsidRPr="00CF58DA" w14:paraId="53B96B0B" w14:textId="77777777" w:rsidTr="00B44925">
        <w:trPr>
          <w:trHeight w:val="21"/>
        </w:trPr>
        <w:tc>
          <w:tcPr>
            <w:tcW w:w="4590" w:type="dxa"/>
          </w:tcPr>
          <w:p w14:paraId="46E3CA2D" w14:textId="77777777" w:rsidR="00A14D08" w:rsidRPr="00CF58DA" w:rsidRDefault="00A14D08" w:rsidP="00B44925">
            <w:pPr>
              <w:rPr>
                <w:rFonts w:ascii="Angsana New" w:hAnsi="Angsana New"/>
                <w:sz w:val="30"/>
                <w:szCs w:val="30"/>
              </w:rPr>
            </w:pPr>
            <w:r w:rsidRPr="00CF5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BCFF0E6" w14:textId="77777777" w:rsidR="00A14D08" w:rsidRPr="00CF58DA" w:rsidRDefault="00A14D08" w:rsidP="00B4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596525" w14:textId="77777777" w:rsidR="00A14D08" w:rsidRPr="00CF58DA" w:rsidRDefault="00A14D08" w:rsidP="00B44925">
            <w:pPr>
              <w:pStyle w:val="acctfourfigures"/>
              <w:tabs>
                <w:tab w:val="left" w:pos="720"/>
              </w:tabs>
              <w:spacing w:line="240" w:lineRule="atLeast"/>
              <w:ind w:left="-113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8A221E" w14:textId="77777777" w:rsidR="00A14D08" w:rsidRPr="00CF58DA" w:rsidRDefault="00A14D08" w:rsidP="00B4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0"/>
              </w:tabs>
              <w:ind w:left="-130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58DA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94BC566" w14:textId="77777777" w:rsidR="00A14D08" w:rsidRPr="00CF58DA" w:rsidRDefault="00A14D08" w:rsidP="00B4492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3AE08E21" w14:textId="77777777" w:rsidR="00A14D08" w:rsidRPr="00CF58DA" w:rsidRDefault="00A14D08" w:rsidP="00B44925">
            <w:pPr>
              <w:tabs>
                <w:tab w:val="decimal" w:pos="1300"/>
              </w:tabs>
              <w:ind w:left="-1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bookmarkEnd w:id="3"/>
    </w:tbl>
    <w:p w14:paraId="5EDA01C0" w14:textId="77777777" w:rsidR="00A14D08" w:rsidRPr="00CF58DA" w:rsidRDefault="00A14D08" w:rsidP="00182296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CC4C72" w14:textId="07EA5E33" w:rsidR="00A70195" w:rsidRPr="00CF58DA" w:rsidRDefault="0057405E" w:rsidP="00733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F58DA">
        <w:rPr>
          <w:rFonts w:ascii="Angsana New" w:hAnsi="Angsana New"/>
          <w:b/>
          <w:bCs/>
          <w:sz w:val="30"/>
          <w:szCs w:val="30"/>
        </w:rPr>
        <w:t>1</w:t>
      </w:r>
      <w:r w:rsidR="0023666F" w:rsidRPr="00CF58DA">
        <w:rPr>
          <w:rFonts w:ascii="Angsana New" w:hAnsi="Angsana New"/>
          <w:b/>
          <w:bCs/>
          <w:sz w:val="30"/>
          <w:szCs w:val="30"/>
        </w:rPr>
        <w:t>8</w:t>
      </w:r>
      <w:r w:rsidR="00A70195" w:rsidRPr="00CF58DA">
        <w:rPr>
          <w:rFonts w:ascii="Angsana New" w:hAnsi="Angsana New"/>
          <w:b/>
          <w:bCs/>
          <w:sz w:val="30"/>
          <w:szCs w:val="30"/>
        </w:rPr>
        <w:tab/>
      </w:r>
      <w:r w:rsidR="00A70195" w:rsidRPr="00CF58DA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729D6B1B" w14:textId="77777777" w:rsidR="00A70195" w:rsidRPr="00CF58DA" w:rsidRDefault="00A70195" w:rsidP="00A70195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73AB43A" w14:textId="0453E642" w:rsidR="00A70195" w:rsidRPr="00E6785E" w:rsidRDefault="00A70195" w:rsidP="002666C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A212EA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ในการประชุมคณะกรรมการบริษัทของผู้จัดการกองทรัสต์เมื่อวันที่ </w:t>
      </w:r>
      <w:r w:rsidR="00E61210" w:rsidRPr="00A212EA">
        <w:rPr>
          <w:rFonts w:asciiTheme="majorBidi" w:hAnsiTheme="majorBidi" w:cstheme="majorBidi"/>
          <w:sz w:val="30"/>
          <w:szCs w:val="30"/>
        </w:rPr>
        <w:t>2</w:t>
      </w:r>
      <w:r w:rsidR="00F07BE5" w:rsidRPr="00A212EA">
        <w:rPr>
          <w:rFonts w:asciiTheme="majorBidi" w:hAnsiTheme="majorBidi" w:cstheme="majorBidi"/>
          <w:sz w:val="30"/>
          <w:szCs w:val="30"/>
        </w:rPr>
        <w:t>4</w:t>
      </w:r>
      <w:r w:rsidRPr="00A212EA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A212EA">
        <w:rPr>
          <w:rFonts w:asciiTheme="majorBidi" w:hAnsiTheme="majorBidi" w:cstheme="majorBidi"/>
          <w:sz w:val="30"/>
          <w:szCs w:val="30"/>
        </w:rPr>
        <w:t>256</w:t>
      </w:r>
      <w:r w:rsidR="004A5EAB" w:rsidRPr="00A212EA">
        <w:rPr>
          <w:rFonts w:asciiTheme="majorBidi" w:hAnsiTheme="majorBidi" w:cstheme="majorBidi"/>
          <w:sz w:val="30"/>
          <w:szCs w:val="30"/>
        </w:rPr>
        <w:t>9</w:t>
      </w:r>
      <w:r w:rsidRPr="00A212EA">
        <w:rPr>
          <w:rFonts w:asciiTheme="majorBidi" w:hAnsiTheme="majorBidi" w:cstheme="majorBidi"/>
          <w:sz w:val="30"/>
          <w:szCs w:val="30"/>
          <w:cs/>
        </w:rPr>
        <w:t xml:space="preserve"> คณะกรรมการได้มีมติอนุมัติให้จ่ายประโยชน์ตอบแทนของกองทรัสต์จากงวดผลการดำเนินงานตั้งแต่วันที่ </w:t>
      </w:r>
      <w:r w:rsidRPr="00A212EA">
        <w:rPr>
          <w:rFonts w:asciiTheme="majorBidi" w:hAnsiTheme="majorBidi" w:cstheme="majorBidi"/>
          <w:sz w:val="30"/>
          <w:szCs w:val="30"/>
        </w:rPr>
        <w:t>1</w:t>
      </w:r>
      <w:r w:rsidRPr="00A212EA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A212EA">
        <w:rPr>
          <w:rFonts w:asciiTheme="majorBidi" w:hAnsiTheme="majorBidi" w:cstheme="majorBidi"/>
          <w:sz w:val="30"/>
          <w:szCs w:val="30"/>
        </w:rPr>
        <w:t>256</w:t>
      </w:r>
      <w:r w:rsidR="004A5EAB" w:rsidRPr="00A212EA">
        <w:rPr>
          <w:rFonts w:asciiTheme="majorBidi" w:hAnsiTheme="majorBidi" w:cstheme="majorBidi"/>
          <w:sz w:val="30"/>
          <w:szCs w:val="30"/>
        </w:rPr>
        <w:t>8</w:t>
      </w:r>
      <w:r w:rsidRPr="00A212E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A212EA">
        <w:rPr>
          <w:rFonts w:asciiTheme="majorBidi" w:hAnsiTheme="majorBidi" w:cstheme="majorBidi"/>
          <w:sz w:val="30"/>
          <w:szCs w:val="30"/>
        </w:rPr>
        <w:br/>
        <w:t>31</w:t>
      </w:r>
      <w:r w:rsidRPr="00A212E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212EA">
        <w:rPr>
          <w:rFonts w:asciiTheme="majorBidi" w:hAnsiTheme="majorBidi" w:cstheme="majorBidi"/>
          <w:sz w:val="30"/>
          <w:szCs w:val="30"/>
        </w:rPr>
        <w:t>256</w:t>
      </w:r>
      <w:r w:rsidR="004A5EAB" w:rsidRPr="00A212EA">
        <w:rPr>
          <w:rFonts w:asciiTheme="majorBidi" w:hAnsiTheme="majorBidi" w:cstheme="majorBidi"/>
          <w:sz w:val="30"/>
          <w:szCs w:val="30"/>
        </w:rPr>
        <w:t>8</w:t>
      </w:r>
      <w:r w:rsidR="00071D11" w:rsidRPr="00A212EA">
        <w:rPr>
          <w:rFonts w:asciiTheme="majorBidi" w:hAnsiTheme="majorBidi" w:cstheme="majorBidi"/>
          <w:sz w:val="30"/>
          <w:szCs w:val="30"/>
        </w:rPr>
        <w:t xml:space="preserve"> </w:t>
      </w:r>
      <w:r w:rsidR="00071D11" w:rsidRPr="00A212EA">
        <w:rPr>
          <w:rFonts w:asciiTheme="majorBidi" w:hAnsiTheme="majorBidi" w:cstheme="majorBidi"/>
          <w:sz w:val="30"/>
          <w:szCs w:val="30"/>
          <w:cs/>
        </w:rPr>
        <w:t>และกำไรสะสม</w:t>
      </w:r>
      <w:r w:rsidRPr="00A212EA">
        <w:rPr>
          <w:rFonts w:asciiTheme="majorBidi" w:hAnsiTheme="majorBidi" w:cstheme="majorBidi"/>
          <w:sz w:val="30"/>
          <w:szCs w:val="30"/>
          <w:cs/>
        </w:rPr>
        <w:t xml:space="preserve"> ในอัตราหน่วยละ </w:t>
      </w:r>
      <w:r w:rsidR="007C6C0E">
        <w:rPr>
          <w:rFonts w:asciiTheme="majorBidi" w:hAnsiTheme="majorBidi" w:cstheme="majorBidi"/>
          <w:sz w:val="30"/>
          <w:szCs w:val="30"/>
        </w:rPr>
        <w:t>0.1900</w:t>
      </w:r>
      <w:r w:rsidRPr="00A212EA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รวมเป็นจำนวนเงินทั้งสิ้น </w:t>
      </w:r>
      <w:r w:rsidR="007C6C0E">
        <w:rPr>
          <w:rFonts w:asciiTheme="majorBidi" w:hAnsiTheme="majorBidi" w:cstheme="majorBidi"/>
          <w:sz w:val="30"/>
          <w:szCs w:val="30"/>
        </w:rPr>
        <w:t>135.19</w:t>
      </w:r>
      <w:r w:rsidRPr="00A212E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E61210" w:rsidRPr="00A212EA">
        <w:rPr>
          <w:rFonts w:asciiTheme="majorBidi" w:hAnsiTheme="majorBidi" w:cstheme="majorBidi"/>
          <w:sz w:val="30"/>
          <w:szCs w:val="30"/>
        </w:rPr>
        <w:t xml:space="preserve"> </w:t>
      </w:r>
      <w:r w:rsidRPr="00A212EA">
        <w:rPr>
          <w:rFonts w:asciiTheme="majorBidi" w:hAnsiTheme="majorBidi" w:cstheme="majorBidi"/>
          <w:sz w:val="30"/>
          <w:szCs w:val="30"/>
          <w:cs/>
        </w:rPr>
        <w:t xml:space="preserve">โดยประโยชน์ตอบแทนดังกล่าวจะจ่ายให้แก่ผู้ถือหน่วยทรัสต์ในเดือนมีนาคม </w:t>
      </w:r>
      <w:r w:rsidRPr="00A212EA">
        <w:rPr>
          <w:rFonts w:asciiTheme="majorBidi" w:hAnsiTheme="majorBidi" w:cstheme="majorBidi"/>
          <w:sz w:val="30"/>
          <w:szCs w:val="30"/>
        </w:rPr>
        <w:t>256</w:t>
      </w:r>
      <w:r w:rsidR="004A5EAB" w:rsidRPr="00A212EA">
        <w:rPr>
          <w:rFonts w:asciiTheme="majorBidi" w:hAnsiTheme="majorBidi" w:cstheme="majorBidi"/>
          <w:sz w:val="30"/>
          <w:szCs w:val="30"/>
        </w:rPr>
        <w:t>9</w:t>
      </w:r>
    </w:p>
    <w:sectPr w:rsidR="00A70195" w:rsidRPr="00E6785E" w:rsidSect="006750EA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46000" w14:textId="77777777" w:rsidR="00311890" w:rsidRDefault="00311890" w:rsidP="004956B4">
      <w:r>
        <w:separator/>
      </w:r>
    </w:p>
  </w:endnote>
  <w:endnote w:type="continuationSeparator" w:id="0">
    <w:p w14:paraId="5368E9C5" w14:textId="77777777" w:rsidR="00311890" w:rsidRDefault="0031189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71296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4DF6D3E" w14:textId="77777777" w:rsidR="00D1781B" w:rsidRPr="006E1AE1" w:rsidRDefault="00D1781B" w:rsidP="006E1AE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97648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B2B4D50" w14:textId="10ECC353" w:rsidR="00A70195" w:rsidRPr="00270ACC" w:rsidRDefault="00A70195" w:rsidP="00270AC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97648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2A41A3" w14:textId="77777777" w:rsidR="008E3283" w:rsidRPr="00607FD1" w:rsidRDefault="008E328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51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1E56D" w14:textId="77777777" w:rsidR="00311890" w:rsidRDefault="00311890" w:rsidP="004956B4">
      <w:r>
        <w:separator/>
      </w:r>
    </w:p>
  </w:footnote>
  <w:footnote w:type="continuationSeparator" w:id="0">
    <w:p w14:paraId="72B4F874" w14:textId="77777777" w:rsidR="00311890" w:rsidRDefault="0031189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1C7D" w14:textId="77777777" w:rsidR="00DF42FB" w:rsidRPr="00D22000" w:rsidRDefault="00DF42FB" w:rsidP="00BA1CAE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D22000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D22000">
      <w:rPr>
        <w:b/>
        <w:bCs/>
        <w:sz w:val="32"/>
        <w:szCs w:val="32"/>
        <w:cs/>
      </w:rPr>
      <w:t>และสิทธิการเช่าดุสิตธานี</w:t>
    </w:r>
    <w:r w:rsidRPr="00D22000"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30A1B975" w14:textId="0DD46944" w:rsidR="00DF42FB" w:rsidRPr="008F1FDB" w:rsidRDefault="00DF42FB" w:rsidP="00BA1CAE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D2200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หมายเหตุประกอบงบการเงิน</w:t>
    </w:r>
    <w:r w:rsidRPr="008F1FDB"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 w:rsidRPr="008F1FDB">
      <w:rPr>
        <w:rFonts w:ascii="Angsana New" w:hAnsi="Angsana New"/>
        <w:b w:val="0"/>
        <w:bCs/>
        <w:sz w:val="32"/>
        <w:szCs w:val="32"/>
      </w:rPr>
      <w:br/>
    </w:r>
    <w:r w:rsidRPr="00D22000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D22000"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Pr="008F1FDB">
      <w:rPr>
        <w:rFonts w:ascii="Angsana New" w:hAnsi="Angsana New" w:hint="cs"/>
        <w:bCs/>
        <w:sz w:val="32"/>
        <w:szCs w:val="32"/>
        <w:lang w:val="en-US" w:bidi="th-TH"/>
      </w:rPr>
      <w:t>3</w:t>
    </w:r>
    <w:r w:rsidRPr="008F1FDB">
      <w:rPr>
        <w:rFonts w:ascii="Angsana New" w:hAnsi="Angsana New"/>
        <w:bCs/>
        <w:sz w:val="32"/>
        <w:szCs w:val="32"/>
        <w:lang w:val="en-US" w:bidi="th-TH"/>
      </w:rPr>
      <w:t>1</w:t>
    </w:r>
    <w:r w:rsidRPr="00D22000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8F1FDB">
      <w:rPr>
        <w:rFonts w:ascii="Angsana New" w:hAnsi="Angsana New"/>
        <w:bCs/>
        <w:sz w:val="32"/>
        <w:szCs w:val="32"/>
        <w:lang w:val="en-US" w:bidi="th-TH"/>
      </w:rPr>
      <w:t>256</w:t>
    </w:r>
    <w:r w:rsidR="002C442F">
      <w:rPr>
        <w:rFonts w:ascii="Angsana New" w:hAnsi="Angsana New"/>
        <w:bCs/>
        <w:sz w:val="32"/>
        <w:szCs w:val="32"/>
        <w:lang w:val="en-US" w:bidi="th-TH"/>
      </w:rPr>
      <w:t>8</w:t>
    </w:r>
  </w:p>
  <w:p w14:paraId="4754935F" w14:textId="77777777" w:rsidR="00DF42FB" w:rsidRPr="00443D95" w:rsidRDefault="00DF42F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1AF4C" w14:textId="77777777" w:rsidR="00A70195" w:rsidRPr="00D22000" w:rsidRDefault="00A70195" w:rsidP="00733B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D22000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D22000">
      <w:rPr>
        <w:b/>
        <w:bCs/>
        <w:sz w:val="32"/>
        <w:szCs w:val="32"/>
        <w:cs/>
      </w:rPr>
      <w:t>และสิทธิการเช่าดุสิตธานี</w:t>
    </w:r>
    <w:r w:rsidRPr="00D22000"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049EEB94" w14:textId="67CBD39F" w:rsidR="00A70195" w:rsidRPr="008F1FDB" w:rsidRDefault="00A70195" w:rsidP="00733BA7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D2200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หมายเหตุประกอบงบการเงิน</w:t>
    </w:r>
    <w:r w:rsidRPr="008F1FDB"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 w:rsidRPr="008F1FDB">
      <w:rPr>
        <w:rFonts w:ascii="Angsana New" w:hAnsi="Angsana New"/>
        <w:b w:val="0"/>
        <w:bCs/>
        <w:sz w:val="32"/>
        <w:szCs w:val="32"/>
      </w:rPr>
      <w:br/>
    </w:r>
    <w:r w:rsidRPr="00D22000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D22000"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Pr="008F1FDB">
      <w:rPr>
        <w:rFonts w:ascii="Angsana New" w:hAnsi="Angsana New" w:hint="cs"/>
        <w:bCs/>
        <w:sz w:val="32"/>
        <w:szCs w:val="32"/>
        <w:lang w:val="en-US" w:bidi="th-TH"/>
      </w:rPr>
      <w:t>3</w:t>
    </w:r>
    <w:r w:rsidRPr="008F1FDB">
      <w:rPr>
        <w:rFonts w:ascii="Angsana New" w:hAnsi="Angsana New"/>
        <w:bCs/>
        <w:sz w:val="32"/>
        <w:szCs w:val="32"/>
        <w:lang w:val="en-US" w:bidi="th-TH"/>
      </w:rPr>
      <w:t>1</w:t>
    </w:r>
    <w:r w:rsidRPr="00D22000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8F1FDB">
      <w:rPr>
        <w:rFonts w:ascii="Angsana New" w:hAnsi="Angsana New"/>
        <w:bCs/>
        <w:sz w:val="32"/>
        <w:szCs w:val="32"/>
        <w:lang w:val="en-US" w:bidi="th-TH"/>
      </w:rPr>
      <w:t>256</w:t>
    </w:r>
    <w:r w:rsidR="00624A38">
      <w:rPr>
        <w:rFonts w:ascii="Angsana New" w:hAnsi="Angsana New"/>
        <w:bCs/>
        <w:sz w:val="32"/>
        <w:szCs w:val="32"/>
        <w:lang w:val="en-US" w:bidi="th-TH"/>
      </w:rPr>
      <w:t>8</w:t>
    </w:r>
  </w:p>
  <w:p w14:paraId="5FC02EA2" w14:textId="77777777" w:rsidR="00A70195" w:rsidRPr="00375638" w:rsidRDefault="00A70195" w:rsidP="00375638">
    <w:pPr>
      <w:pStyle w:val="Header"/>
      <w:ind w:firstLine="540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B577" w14:textId="77777777" w:rsidR="00443D95" w:rsidRPr="00D22000" w:rsidRDefault="00443D95" w:rsidP="00443D95">
    <w:pPr>
      <w:ind w:right="-233"/>
      <w:jc w:val="thaiDistribute"/>
      <w:rPr>
        <w:rFonts w:ascii="Angsana New" w:hAnsi="Angsana New"/>
        <w:b/>
        <w:bCs/>
        <w:sz w:val="32"/>
        <w:szCs w:val="32"/>
        <w:cs/>
      </w:rPr>
    </w:pPr>
    <w:r w:rsidRPr="00D22000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D22000">
      <w:rPr>
        <w:b/>
        <w:bCs/>
        <w:sz w:val="32"/>
        <w:szCs w:val="32"/>
        <w:cs/>
      </w:rPr>
      <w:t>และสิทธิการเช่าดุสิตธานี</w:t>
    </w:r>
    <w:r w:rsidRPr="00D22000"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0FE978F" w14:textId="58298D1F" w:rsidR="00443D95" w:rsidRPr="008F1FDB" w:rsidRDefault="00443D95" w:rsidP="00443D95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D2200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หมายเหตุประกอบงบการเงิน</w:t>
    </w:r>
    <w:r w:rsidRPr="008F1FDB"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 w:rsidRPr="008F1FDB">
      <w:rPr>
        <w:rFonts w:ascii="Angsana New" w:hAnsi="Angsana New"/>
        <w:b w:val="0"/>
        <w:bCs/>
        <w:sz w:val="32"/>
        <w:szCs w:val="32"/>
      </w:rPr>
      <w:br/>
    </w:r>
    <w:r w:rsidRPr="00D22000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D22000"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Pr="008F1FDB">
      <w:rPr>
        <w:rFonts w:ascii="Angsana New" w:hAnsi="Angsana New" w:hint="cs"/>
        <w:bCs/>
        <w:sz w:val="32"/>
        <w:szCs w:val="32"/>
        <w:lang w:val="en-US" w:bidi="th-TH"/>
      </w:rPr>
      <w:t>3</w:t>
    </w:r>
    <w:r w:rsidRPr="008F1FDB">
      <w:rPr>
        <w:rFonts w:ascii="Angsana New" w:hAnsi="Angsana New"/>
        <w:bCs/>
        <w:sz w:val="32"/>
        <w:szCs w:val="32"/>
        <w:lang w:val="en-US" w:bidi="th-TH"/>
      </w:rPr>
      <w:t>1</w:t>
    </w:r>
    <w:r w:rsidRPr="00D22000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8F1FDB">
      <w:rPr>
        <w:rFonts w:ascii="Angsana New" w:hAnsi="Angsana New"/>
        <w:bCs/>
        <w:sz w:val="32"/>
        <w:szCs w:val="32"/>
        <w:lang w:val="en-US" w:bidi="th-TH"/>
      </w:rPr>
      <w:t>256</w:t>
    </w:r>
    <w:r w:rsidR="00624A38">
      <w:rPr>
        <w:rFonts w:ascii="Angsana New" w:hAnsi="Angsana New"/>
        <w:bCs/>
        <w:sz w:val="32"/>
        <w:szCs w:val="32"/>
        <w:lang w:val="en-US" w:bidi="th-TH"/>
      </w:rPr>
      <w:t>8</w:t>
    </w:r>
  </w:p>
  <w:p w14:paraId="6209100E" w14:textId="77777777" w:rsidR="00443D95" w:rsidRPr="00044E5E" w:rsidRDefault="00443D95" w:rsidP="00443D9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4B60A5"/>
    <w:multiLevelType w:val="hybridMultilevel"/>
    <w:tmpl w:val="AF085286"/>
    <w:lvl w:ilvl="0" w:tplc="FC62C1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3" w:hanging="360"/>
      </w:pPr>
    </w:lvl>
    <w:lvl w:ilvl="2" w:tplc="0409001B" w:tentative="1">
      <w:start w:val="1"/>
      <w:numFmt w:val="lowerRoman"/>
      <w:lvlText w:val="%3."/>
      <w:lvlJc w:val="right"/>
      <w:pPr>
        <w:ind w:left="2383" w:hanging="180"/>
      </w:pPr>
    </w:lvl>
    <w:lvl w:ilvl="3" w:tplc="0409000F" w:tentative="1">
      <w:start w:val="1"/>
      <w:numFmt w:val="decimal"/>
      <w:lvlText w:val="%4."/>
      <w:lvlJc w:val="left"/>
      <w:pPr>
        <w:ind w:left="3103" w:hanging="360"/>
      </w:pPr>
    </w:lvl>
    <w:lvl w:ilvl="4" w:tplc="04090019" w:tentative="1">
      <w:start w:val="1"/>
      <w:numFmt w:val="lowerLetter"/>
      <w:lvlText w:val="%5."/>
      <w:lvlJc w:val="left"/>
      <w:pPr>
        <w:ind w:left="3823" w:hanging="360"/>
      </w:pPr>
    </w:lvl>
    <w:lvl w:ilvl="5" w:tplc="0409001B" w:tentative="1">
      <w:start w:val="1"/>
      <w:numFmt w:val="lowerRoman"/>
      <w:lvlText w:val="%6."/>
      <w:lvlJc w:val="right"/>
      <w:pPr>
        <w:ind w:left="4543" w:hanging="180"/>
      </w:pPr>
    </w:lvl>
    <w:lvl w:ilvl="6" w:tplc="0409000F" w:tentative="1">
      <w:start w:val="1"/>
      <w:numFmt w:val="decimal"/>
      <w:lvlText w:val="%7."/>
      <w:lvlJc w:val="left"/>
      <w:pPr>
        <w:ind w:left="5263" w:hanging="360"/>
      </w:pPr>
    </w:lvl>
    <w:lvl w:ilvl="7" w:tplc="04090019" w:tentative="1">
      <w:start w:val="1"/>
      <w:numFmt w:val="lowerLetter"/>
      <w:lvlText w:val="%8."/>
      <w:lvlJc w:val="left"/>
      <w:pPr>
        <w:ind w:left="5983" w:hanging="360"/>
      </w:pPr>
    </w:lvl>
    <w:lvl w:ilvl="8" w:tplc="0409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5" w15:restartNumberingAfterBreak="0">
    <w:nsid w:val="24C42CE9"/>
    <w:multiLevelType w:val="hybridMultilevel"/>
    <w:tmpl w:val="803AAFF8"/>
    <w:lvl w:ilvl="0" w:tplc="0150D178">
      <w:start w:val="1"/>
      <w:numFmt w:val="thaiLetters"/>
      <w:lvlText w:val="(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933692"/>
    <w:multiLevelType w:val="multilevel"/>
    <w:tmpl w:val="191820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6153D"/>
    <w:multiLevelType w:val="hybridMultilevel"/>
    <w:tmpl w:val="4B6A89C4"/>
    <w:lvl w:ilvl="0" w:tplc="A1302F34">
      <w:start w:val="1"/>
      <w:numFmt w:val="thaiLett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71AA5"/>
    <w:multiLevelType w:val="hybridMultilevel"/>
    <w:tmpl w:val="DE62F49A"/>
    <w:lvl w:ilvl="0" w:tplc="D534D7F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6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7B52447"/>
    <w:multiLevelType w:val="hybridMultilevel"/>
    <w:tmpl w:val="B9187A7A"/>
    <w:lvl w:ilvl="0" w:tplc="EFF675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474066">
    <w:abstractNumId w:val="9"/>
  </w:num>
  <w:num w:numId="2" w16cid:durableId="146433413">
    <w:abstractNumId w:val="15"/>
  </w:num>
  <w:num w:numId="3" w16cid:durableId="60905953">
    <w:abstractNumId w:val="2"/>
  </w:num>
  <w:num w:numId="4" w16cid:durableId="2035383407">
    <w:abstractNumId w:val="0"/>
  </w:num>
  <w:num w:numId="5" w16cid:durableId="1466242097">
    <w:abstractNumId w:val="10"/>
  </w:num>
  <w:num w:numId="6" w16cid:durableId="1178889777">
    <w:abstractNumId w:val="4"/>
  </w:num>
  <w:num w:numId="7" w16cid:durableId="613053779">
    <w:abstractNumId w:val="12"/>
  </w:num>
  <w:num w:numId="8" w16cid:durableId="376442431">
    <w:abstractNumId w:val="17"/>
  </w:num>
  <w:num w:numId="9" w16cid:durableId="1141536779">
    <w:abstractNumId w:val="16"/>
  </w:num>
  <w:num w:numId="10" w16cid:durableId="1536893547">
    <w:abstractNumId w:val="7"/>
  </w:num>
  <w:num w:numId="11" w16cid:durableId="1212107255">
    <w:abstractNumId w:val="5"/>
  </w:num>
  <w:num w:numId="12" w16cid:durableId="1345327415">
    <w:abstractNumId w:val="8"/>
  </w:num>
  <w:num w:numId="13" w16cid:durableId="815536479">
    <w:abstractNumId w:val="14"/>
  </w:num>
  <w:num w:numId="14" w16cid:durableId="359161009">
    <w:abstractNumId w:val="6"/>
  </w:num>
  <w:num w:numId="15" w16cid:durableId="880289458">
    <w:abstractNumId w:val="11"/>
  </w:num>
  <w:num w:numId="16" w16cid:durableId="380055947">
    <w:abstractNumId w:val="18"/>
  </w:num>
  <w:num w:numId="17" w16cid:durableId="1575503249">
    <w:abstractNumId w:val="1"/>
  </w:num>
  <w:num w:numId="18" w16cid:durableId="1349021038">
    <w:abstractNumId w:val="13"/>
  </w:num>
  <w:num w:numId="19" w16cid:durableId="1076509931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E85"/>
    <w:rsid w:val="0000523F"/>
    <w:rsid w:val="00005684"/>
    <w:rsid w:val="00005ACB"/>
    <w:rsid w:val="00005D4D"/>
    <w:rsid w:val="00006117"/>
    <w:rsid w:val="000061B5"/>
    <w:rsid w:val="00006B0D"/>
    <w:rsid w:val="00007220"/>
    <w:rsid w:val="000076BC"/>
    <w:rsid w:val="000077CE"/>
    <w:rsid w:val="00010B38"/>
    <w:rsid w:val="00010C1A"/>
    <w:rsid w:val="00010EAE"/>
    <w:rsid w:val="00011603"/>
    <w:rsid w:val="00011DD5"/>
    <w:rsid w:val="00012EF0"/>
    <w:rsid w:val="00013025"/>
    <w:rsid w:val="000131EA"/>
    <w:rsid w:val="000132F9"/>
    <w:rsid w:val="0001416C"/>
    <w:rsid w:val="000141EA"/>
    <w:rsid w:val="000142EC"/>
    <w:rsid w:val="000143C3"/>
    <w:rsid w:val="0001522C"/>
    <w:rsid w:val="000153DB"/>
    <w:rsid w:val="00016872"/>
    <w:rsid w:val="00016AF6"/>
    <w:rsid w:val="00017136"/>
    <w:rsid w:val="00017F1C"/>
    <w:rsid w:val="0002011E"/>
    <w:rsid w:val="0002045A"/>
    <w:rsid w:val="00020595"/>
    <w:rsid w:val="00020A62"/>
    <w:rsid w:val="00020D43"/>
    <w:rsid w:val="00021B84"/>
    <w:rsid w:val="00021D86"/>
    <w:rsid w:val="000228B6"/>
    <w:rsid w:val="000231B6"/>
    <w:rsid w:val="0002374E"/>
    <w:rsid w:val="00023E11"/>
    <w:rsid w:val="0002424D"/>
    <w:rsid w:val="0002484C"/>
    <w:rsid w:val="00025269"/>
    <w:rsid w:val="00025B2E"/>
    <w:rsid w:val="00025C43"/>
    <w:rsid w:val="000263B7"/>
    <w:rsid w:val="00026B1D"/>
    <w:rsid w:val="00026D24"/>
    <w:rsid w:val="00026D96"/>
    <w:rsid w:val="00027442"/>
    <w:rsid w:val="00027BF6"/>
    <w:rsid w:val="000306CA"/>
    <w:rsid w:val="00030F9A"/>
    <w:rsid w:val="000312D8"/>
    <w:rsid w:val="000313B0"/>
    <w:rsid w:val="000314D5"/>
    <w:rsid w:val="000315E3"/>
    <w:rsid w:val="00031697"/>
    <w:rsid w:val="000323F4"/>
    <w:rsid w:val="0003348C"/>
    <w:rsid w:val="000335FC"/>
    <w:rsid w:val="00033834"/>
    <w:rsid w:val="000339B8"/>
    <w:rsid w:val="00033BC3"/>
    <w:rsid w:val="00033E0C"/>
    <w:rsid w:val="000341BF"/>
    <w:rsid w:val="00034BF0"/>
    <w:rsid w:val="00035AA5"/>
    <w:rsid w:val="00035E3E"/>
    <w:rsid w:val="0003616D"/>
    <w:rsid w:val="00037A64"/>
    <w:rsid w:val="00037B04"/>
    <w:rsid w:val="00037BAB"/>
    <w:rsid w:val="00040BED"/>
    <w:rsid w:val="000413A6"/>
    <w:rsid w:val="00041A06"/>
    <w:rsid w:val="00042C7F"/>
    <w:rsid w:val="00044B66"/>
    <w:rsid w:val="00044BBA"/>
    <w:rsid w:val="00044E5E"/>
    <w:rsid w:val="0004520E"/>
    <w:rsid w:val="0004544B"/>
    <w:rsid w:val="000454F3"/>
    <w:rsid w:val="00045911"/>
    <w:rsid w:val="00045EAB"/>
    <w:rsid w:val="00045EB3"/>
    <w:rsid w:val="00046321"/>
    <w:rsid w:val="00046C59"/>
    <w:rsid w:val="00046DB0"/>
    <w:rsid w:val="00046DCD"/>
    <w:rsid w:val="00047188"/>
    <w:rsid w:val="0004738A"/>
    <w:rsid w:val="00047546"/>
    <w:rsid w:val="00047926"/>
    <w:rsid w:val="00047A09"/>
    <w:rsid w:val="00047B9A"/>
    <w:rsid w:val="0005011D"/>
    <w:rsid w:val="000505E4"/>
    <w:rsid w:val="0005068F"/>
    <w:rsid w:val="00050C5E"/>
    <w:rsid w:val="00051BFC"/>
    <w:rsid w:val="00053100"/>
    <w:rsid w:val="000537DF"/>
    <w:rsid w:val="00054335"/>
    <w:rsid w:val="000549B5"/>
    <w:rsid w:val="00054C47"/>
    <w:rsid w:val="00054F96"/>
    <w:rsid w:val="00055675"/>
    <w:rsid w:val="00055960"/>
    <w:rsid w:val="00055D63"/>
    <w:rsid w:val="000567E9"/>
    <w:rsid w:val="00057225"/>
    <w:rsid w:val="000573E4"/>
    <w:rsid w:val="000574DA"/>
    <w:rsid w:val="00060CC4"/>
    <w:rsid w:val="00060D9B"/>
    <w:rsid w:val="0006137F"/>
    <w:rsid w:val="0006145D"/>
    <w:rsid w:val="000615C0"/>
    <w:rsid w:val="00061E16"/>
    <w:rsid w:val="00062151"/>
    <w:rsid w:val="000622B0"/>
    <w:rsid w:val="00062FF4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255"/>
    <w:rsid w:val="000674D3"/>
    <w:rsid w:val="00067D22"/>
    <w:rsid w:val="000703F9"/>
    <w:rsid w:val="000706C9"/>
    <w:rsid w:val="00070B6D"/>
    <w:rsid w:val="00071164"/>
    <w:rsid w:val="000711B2"/>
    <w:rsid w:val="00071A72"/>
    <w:rsid w:val="00071D11"/>
    <w:rsid w:val="00071F88"/>
    <w:rsid w:val="00072854"/>
    <w:rsid w:val="000730CF"/>
    <w:rsid w:val="0007399D"/>
    <w:rsid w:val="00073CB1"/>
    <w:rsid w:val="000742E5"/>
    <w:rsid w:val="000744FA"/>
    <w:rsid w:val="00074DD8"/>
    <w:rsid w:val="0007509B"/>
    <w:rsid w:val="000751B4"/>
    <w:rsid w:val="000754D3"/>
    <w:rsid w:val="0007573C"/>
    <w:rsid w:val="000759E5"/>
    <w:rsid w:val="00075A6C"/>
    <w:rsid w:val="00075CC3"/>
    <w:rsid w:val="00077B34"/>
    <w:rsid w:val="00077D95"/>
    <w:rsid w:val="0008017A"/>
    <w:rsid w:val="000807BC"/>
    <w:rsid w:val="000817CE"/>
    <w:rsid w:val="00081E56"/>
    <w:rsid w:val="00082121"/>
    <w:rsid w:val="0008230F"/>
    <w:rsid w:val="0008241C"/>
    <w:rsid w:val="000829A2"/>
    <w:rsid w:val="00082BA5"/>
    <w:rsid w:val="00082C4D"/>
    <w:rsid w:val="00082F02"/>
    <w:rsid w:val="0008356D"/>
    <w:rsid w:val="0008361B"/>
    <w:rsid w:val="000843B6"/>
    <w:rsid w:val="00084689"/>
    <w:rsid w:val="00084E31"/>
    <w:rsid w:val="00085093"/>
    <w:rsid w:val="0008690D"/>
    <w:rsid w:val="00086AAB"/>
    <w:rsid w:val="0008714C"/>
    <w:rsid w:val="00087C9A"/>
    <w:rsid w:val="00090B7A"/>
    <w:rsid w:val="00090D4D"/>
    <w:rsid w:val="0009286C"/>
    <w:rsid w:val="00093949"/>
    <w:rsid w:val="00094AC9"/>
    <w:rsid w:val="00094ED0"/>
    <w:rsid w:val="0009505F"/>
    <w:rsid w:val="0009521D"/>
    <w:rsid w:val="00096052"/>
    <w:rsid w:val="00096388"/>
    <w:rsid w:val="000968DC"/>
    <w:rsid w:val="00096E62"/>
    <w:rsid w:val="000970E2"/>
    <w:rsid w:val="00097406"/>
    <w:rsid w:val="0009756E"/>
    <w:rsid w:val="00097B2A"/>
    <w:rsid w:val="00097EEF"/>
    <w:rsid w:val="000A0B11"/>
    <w:rsid w:val="000A0EAC"/>
    <w:rsid w:val="000A1D6E"/>
    <w:rsid w:val="000A1EFB"/>
    <w:rsid w:val="000A2E6C"/>
    <w:rsid w:val="000A30C8"/>
    <w:rsid w:val="000A373D"/>
    <w:rsid w:val="000A37CC"/>
    <w:rsid w:val="000A3ECC"/>
    <w:rsid w:val="000A6781"/>
    <w:rsid w:val="000A69F0"/>
    <w:rsid w:val="000A6B1D"/>
    <w:rsid w:val="000A6C35"/>
    <w:rsid w:val="000A76F6"/>
    <w:rsid w:val="000A7772"/>
    <w:rsid w:val="000B0BBA"/>
    <w:rsid w:val="000B0E74"/>
    <w:rsid w:val="000B1152"/>
    <w:rsid w:val="000B1407"/>
    <w:rsid w:val="000B1B44"/>
    <w:rsid w:val="000B21D6"/>
    <w:rsid w:val="000B296E"/>
    <w:rsid w:val="000B30BA"/>
    <w:rsid w:val="000B34C9"/>
    <w:rsid w:val="000B4771"/>
    <w:rsid w:val="000B489F"/>
    <w:rsid w:val="000B4BDA"/>
    <w:rsid w:val="000B4FE2"/>
    <w:rsid w:val="000B5446"/>
    <w:rsid w:val="000B61FC"/>
    <w:rsid w:val="000B64A9"/>
    <w:rsid w:val="000B6805"/>
    <w:rsid w:val="000B69DA"/>
    <w:rsid w:val="000B6E77"/>
    <w:rsid w:val="000B71ED"/>
    <w:rsid w:val="000B734E"/>
    <w:rsid w:val="000B77AC"/>
    <w:rsid w:val="000B78AD"/>
    <w:rsid w:val="000B7A60"/>
    <w:rsid w:val="000B7E0B"/>
    <w:rsid w:val="000C03A5"/>
    <w:rsid w:val="000C0946"/>
    <w:rsid w:val="000C0D65"/>
    <w:rsid w:val="000C1187"/>
    <w:rsid w:val="000C118A"/>
    <w:rsid w:val="000C1A62"/>
    <w:rsid w:val="000C2336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C6DAC"/>
    <w:rsid w:val="000D02D5"/>
    <w:rsid w:val="000D0311"/>
    <w:rsid w:val="000D0D11"/>
    <w:rsid w:val="000D104C"/>
    <w:rsid w:val="000D1944"/>
    <w:rsid w:val="000D1AB9"/>
    <w:rsid w:val="000D2025"/>
    <w:rsid w:val="000D238C"/>
    <w:rsid w:val="000D27CC"/>
    <w:rsid w:val="000D28C0"/>
    <w:rsid w:val="000D2F52"/>
    <w:rsid w:val="000D30F7"/>
    <w:rsid w:val="000D31A6"/>
    <w:rsid w:val="000D380E"/>
    <w:rsid w:val="000D3865"/>
    <w:rsid w:val="000D3BF0"/>
    <w:rsid w:val="000D41FB"/>
    <w:rsid w:val="000D51DC"/>
    <w:rsid w:val="000D6982"/>
    <w:rsid w:val="000D6C5A"/>
    <w:rsid w:val="000D7082"/>
    <w:rsid w:val="000D76CE"/>
    <w:rsid w:val="000D79DC"/>
    <w:rsid w:val="000D7C88"/>
    <w:rsid w:val="000D7F02"/>
    <w:rsid w:val="000D7F7A"/>
    <w:rsid w:val="000D7FDD"/>
    <w:rsid w:val="000E0521"/>
    <w:rsid w:val="000E0A51"/>
    <w:rsid w:val="000E0A74"/>
    <w:rsid w:val="000E1CE6"/>
    <w:rsid w:val="000E1F47"/>
    <w:rsid w:val="000E262F"/>
    <w:rsid w:val="000E2F3D"/>
    <w:rsid w:val="000E32A0"/>
    <w:rsid w:val="000E4157"/>
    <w:rsid w:val="000E4781"/>
    <w:rsid w:val="000E4BCB"/>
    <w:rsid w:val="000E4CF7"/>
    <w:rsid w:val="000E4D74"/>
    <w:rsid w:val="000E60CA"/>
    <w:rsid w:val="000E65AE"/>
    <w:rsid w:val="000E6682"/>
    <w:rsid w:val="000E6BD2"/>
    <w:rsid w:val="000E6CEA"/>
    <w:rsid w:val="000E74E0"/>
    <w:rsid w:val="000E7516"/>
    <w:rsid w:val="000E7A45"/>
    <w:rsid w:val="000E7D0D"/>
    <w:rsid w:val="000E7E13"/>
    <w:rsid w:val="000F0C0E"/>
    <w:rsid w:val="000F1E9F"/>
    <w:rsid w:val="000F1FD1"/>
    <w:rsid w:val="000F202D"/>
    <w:rsid w:val="000F2152"/>
    <w:rsid w:val="000F2E63"/>
    <w:rsid w:val="000F3351"/>
    <w:rsid w:val="000F354B"/>
    <w:rsid w:val="000F36A3"/>
    <w:rsid w:val="000F3AA6"/>
    <w:rsid w:val="000F46C7"/>
    <w:rsid w:val="000F4A78"/>
    <w:rsid w:val="000F58B7"/>
    <w:rsid w:val="000F58E2"/>
    <w:rsid w:val="000F5956"/>
    <w:rsid w:val="000F5F28"/>
    <w:rsid w:val="000F61FD"/>
    <w:rsid w:val="000F6C6C"/>
    <w:rsid w:val="000F7221"/>
    <w:rsid w:val="000F7443"/>
    <w:rsid w:val="0010035A"/>
    <w:rsid w:val="001005A4"/>
    <w:rsid w:val="001012B7"/>
    <w:rsid w:val="00101B71"/>
    <w:rsid w:val="001024B3"/>
    <w:rsid w:val="00102512"/>
    <w:rsid w:val="00102B13"/>
    <w:rsid w:val="00102C97"/>
    <w:rsid w:val="00102E78"/>
    <w:rsid w:val="0010356C"/>
    <w:rsid w:val="00103AAB"/>
    <w:rsid w:val="00103B53"/>
    <w:rsid w:val="00103FFC"/>
    <w:rsid w:val="0010456E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6D4E"/>
    <w:rsid w:val="00107622"/>
    <w:rsid w:val="001077C4"/>
    <w:rsid w:val="00107FA1"/>
    <w:rsid w:val="00110F10"/>
    <w:rsid w:val="0011118F"/>
    <w:rsid w:val="00111491"/>
    <w:rsid w:val="00111FB6"/>
    <w:rsid w:val="00112171"/>
    <w:rsid w:val="00112377"/>
    <w:rsid w:val="00114070"/>
    <w:rsid w:val="0011494D"/>
    <w:rsid w:val="00114A5D"/>
    <w:rsid w:val="00114F5F"/>
    <w:rsid w:val="00115547"/>
    <w:rsid w:val="00116845"/>
    <w:rsid w:val="0011699E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8B3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08F5"/>
    <w:rsid w:val="001316B5"/>
    <w:rsid w:val="00131CB9"/>
    <w:rsid w:val="00131FE9"/>
    <w:rsid w:val="00132190"/>
    <w:rsid w:val="001321B2"/>
    <w:rsid w:val="001325C4"/>
    <w:rsid w:val="00132612"/>
    <w:rsid w:val="0013385C"/>
    <w:rsid w:val="00133862"/>
    <w:rsid w:val="00134220"/>
    <w:rsid w:val="00134AEA"/>
    <w:rsid w:val="00134E49"/>
    <w:rsid w:val="00135449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17E1"/>
    <w:rsid w:val="0014283E"/>
    <w:rsid w:val="00142CD7"/>
    <w:rsid w:val="00142EB0"/>
    <w:rsid w:val="0014404F"/>
    <w:rsid w:val="00144186"/>
    <w:rsid w:val="00144700"/>
    <w:rsid w:val="00144D61"/>
    <w:rsid w:val="001450E2"/>
    <w:rsid w:val="001465B2"/>
    <w:rsid w:val="001468A0"/>
    <w:rsid w:val="00147081"/>
    <w:rsid w:val="00147279"/>
    <w:rsid w:val="001472BD"/>
    <w:rsid w:val="0014753A"/>
    <w:rsid w:val="0015067F"/>
    <w:rsid w:val="0015098F"/>
    <w:rsid w:val="00150A2B"/>
    <w:rsid w:val="00150CD7"/>
    <w:rsid w:val="00151CEF"/>
    <w:rsid w:val="00152B69"/>
    <w:rsid w:val="00153008"/>
    <w:rsid w:val="00153AFC"/>
    <w:rsid w:val="00154228"/>
    <w:rsid w:val="0015432B"/>
    <w:rsid w:val="00154DBE"/>
    <w:rsid w:val="00155769"/>
    <w:rsid w:val="00155D9B"/>
    <w:rsid w:val="00155F70"/>
    <w:rsid w:val="001564DB"/>
    <w:rsid w:val="00160FCF"/>
    <w:rsid w:val="00161A96"/>
    <w:rsid w:val="00161E83"/>
    <w:rsid w:val="001620C9"/>
    <w:rsid w:val="0016288E"/>
    <w:rsid w:val="00162E06"/>
    <w:rsid w:val="00162EF2"/>
    <w:rsid w:val="00163371"/>
    <w:rsid w:val="001635FC"/>
    <w:rsid w:val="001637EA"/>
    <w:rsid w:val="001646DD"/>
    <w:rsid w:val="001649E6"/>
    <w:rsid w:val="00164BD4"/>
    <w:rsid w:val="0016677E"/>
    <w:rsid w:val="00166961"/>
    <w:rsid w:val="0016711F"/>
    <w:rsid w:val="0016718A"/>
    <w:rsid w:val="001672BD"/>
    <w:rsid w:val="00167B12"/>
    <w:rsid w:val="001707EA"/>
    <w:rsid w:val="00170E03"/>
    <w:rsid w:val="001712ED"/>
    <w:rsid w:val="001717A5"/>
    <w:rsid w:val="00171D05"/>
    <w:rsid w:val="001727DC"/>
    <w:rsid w:val="00172D43"/>
    <w:rsid w:val="001735A2"/>
    <w:rsid w:val="00173638"/>
    <w:rsid w:val="00174291"/>
    <w:rsid w:val="00174510"/>
    <w:rsid w:val="00174537"/>
    <w:rsid w:val="001745C1"/>
    <w:rsid w:val="00174961"/>
    <w:rsid w:val="00174E06"/>
    <w:rsid w:val="001755DC"/>
    <w:rsid w:val="0017589E"/>
    <w:rsid w:val="00176283"/>
    <w:rsid w:val="001762F1"/>
    <w:rsid w:val="00176557"/>
    <w:rsid w:val="001766AB"/>
    <w:rsid w:val="001808C6"/>
    <w:rsid w:val="00180C8F"/>
    <w:rsid w:val="00180EEF"/>
    <w:rsid w:val="00180F55"/>
    <w:rsid w:val="0018159A"/>
    <w:rsid w:val="001816AF"/>
    <w:rsid w:val="001817C5"/>
    <w:rsid w:val="001819A5"/>
    <w:rsid w:val="00181DC8"/>
    <w:rsid w:val="00182296"/>
    <w:rsid w:val="001829C5"/>
    <w:rsid w:val="00182CD4"/>
    <w:rsid w:val="00182F60"/>
    <w:rsid w:val="001833FE"/>
    <w:rsid w:val="00183B68"/>
    <w:rsid w:val="00183EA0"/>
    <w:rsid w:val="001842F9"/>
    <w:rsid w:val="00184878"/>
    <w:rsid w:val="00185243"/>
    <w:rsid w:val="001853F3"/>
    <w:rsid w:val="00185761"/>
    <w:rsid w:val="00185908"/>
    <w:rsid w:val="001859B1"/>
    <w:rsid w:val="00186036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2F34"/>
    <w:rsid w:val="001934DA"/>
    <w:rsid w:val="00193B33"/>
    <w:rsid w:val="001943AC"/>
    <w:rsid w:val="001948C2"/>
    <w:rsid w:val="00194BD3"/>
    <w:rsid w:val="00194E3C"/>
    <w:rsid w:val="00196086"/>
    <w:rsid w:val="00196CA6"/>
    <w:rsid w:val="00196F9A"/>
    <w:rsid w:val="00197C59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3FA"/>
    <w:rsid w:val="001A5869"/>
    <w:rsid w:val="001A589D"/>
    <w:rsid w:val="001A5DE1"/>
    <w:rsid w:val="001A63AF"/>
    <w:rsid w:val="001A739C"/>
    <w:rsid w:val="001A75AE"/>
    <w:rsid w:val="001B000C"/>
    <w:rsid w:val="001B10D2"/>
    <w:rsid w:val="001B11BE"/>
    <w:rsid w:val="001B1C98"/>
    <w:rsid w:val="001B1F7E"/>
    <w:rsid w:val="001B1F8F"/>
    <w:rsid w:val="001B2794"/>
    <w:rsid w:val="001B302B"/>
    <w:rsid w:val="001B34EF"/>
    <w:rsid w:val="001B4218"/>
    <w:rsid w:val="001B4788"/>
    <w:rsid w:val="001B4CFB"/>
    <w:rsid w:val="001B56A1"/>
    <w:rsid w:val="001B5D68"/>
    <w:rsid w:val="001B603D"/>
    <w:rsid w:val="001B6159"/>
    <w:rsid w:val="001B6335"/>
    <w:rsid w:val="001B64BB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4C8E"/>
    <w:rsid w:val="001C6053"/>
    <w:rsid w:val="001C6531"/>
    <w:rsid w:val="001C6632"/>
    <w:rsid w:val="001C6FAB"/>
    <w:rsid w:val="001C70DE"/>
    <w:rsid w:val="001C7184"/>
    <w:rsid w:val="001C775D"/>
    <w:rsid w:val="001C7CFB"/>
    <w:rsid w:val="001D0E9C"/>
    <w:rsid w:val="001D1A7B"/>
    <w:rsid w:val="001D1D1C"/>
    <w:rsid w:val="001D1EC8"/>
    <w:rsid w:val="001D218A"/>
    <w:rsid w:val="001D26F9"/>
    <w:rsid w:val="001D27EE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0D0"/>
    <w:rsid w:val="001D7310"/>
    <w:rsid w:val="001D7728"/>
    <w:rsid w:val="001D798D"/>
    <w:rsid w:val="001D7B2F"/>
    <w:rsid w:val="001E010C"/>
    <w:rsid w:val="001E033E"/>
    <w:rsid w:val="001E0CED"/>
    <w:rsid w:val="001E1C75"/>
    <w:rsid w:val="001E1CDB"/>
    <w:rsid w:val="001E1F35"/>
    <w:rsid w:val="001E204C"/>
    <w:rsid w:val="001E28B4"/>
    <w:rsid w:val="001E29C9"/>
    <w:rsid w:val="001E2AAC"/>
    <w:rsid w:val="001E30F0"/>
    <w:rsid w:val="001E36DE"/>
    <w:rsid w:val="001E382C"/>
    <w:rsid w:val="001E45F5"/>
    <w:rsid w:val="001E4B80"/>
    <w:rsid w:val="001E5175"/>
    <w:rsid w:val="001E52C1"/>
    <w:rsid w:val="001E58F5"/>
    <w:rsid w:val="001E7602"/>
    <w:rsid w:val="001E785F"/>
    <w:rsid w:val="001E789C"/>
    <w:rsid w:val="001E79A8"/>
    <w:rsid w:val="001F033E"/>
    <w:rsid w:val="001F04E5"/>
    <w:rsid w:val="001F05CA"/>
    <w:rsid w:val="001F1210"/>
    <w:rsid w:val="001F146F"/>
    <w:rsid w:val="001F19CB"/>
    <w:rsid w:val="001F1C2E"/>
    <w:rsid w:val="001F22B1"/>
    <w:rsid w:val="001F2517"/>
    <w:rsid w:val="001F2F77"/>
    <w:rsid w:val="001F30A3"/>
    <w:rsid w:val="001F33C3"/>
    <w:rsid w:val="001F34E4"/>
    <w:rsid w:val="001F3AFB"/>
    <w:rsid w:val="001F3C44"/>
    <w:rsid w:val="001F46AC"/>
    <w:rsid w:val="001F4CAE"/>
    <w:rsid w:val="001F51D0"/>
    <w:rsid w:val="001F54DC"/>
    <w:rsid w:val="001F5603"/>
    <w:rsid w:val="001F5625"/>
    <w:rsid w:val="001F5C17"/>
    <w:rsid w:val="001F5C62"/>
    <w:rsid w:val="001F6465"/>
    <w:rsid w:val="001F6508"/>
    <w:rsid w:val="001F67F6"/>
    <w:rsid w:val="001F69FB"/>
    <w:rsid w:val="001F6E25"/>
    <w:rsid w:val="001F7162"/>
    <w:rsid w:val="001F74F5"/>
    <w:rsid w:val="001F76D3"/>
    <w:rsid w:val="001F78C7"/>
    <w:rsid w:val="001F7A12"/>
    <w:rsid w:val="00200110"/>
    <w:rsid w:val="002006A9"/>
    <w:rsid w:val="00200B8B"/>
    <w:rsid w:val="002012D6"/>
    <w:rsid w:val="0020178D"/>
    <w:rsid w:val="00201C3A"/>
    <w:rsid w:val="002024B5"/>
    <w:rsid w:val="00202D37"/>
    <w:rsid w:val="00203109"/>
    <w:rsid w:val="002035C2"/>
    <w:rsid w:val="00203A1E"/>
    <w:rsid w:val="00203B06"/>
    <w:rsid w:val="00203BF9"/>
    <w:rsid w:val="0020448B"/>
    <w:rsid w:val="00204B6D"/>
    <w:rsid w:val="00204D9D"/>
    <w:rsid w:val="002053D5"/>
    <w:rsid w:val="00206681"/>
    <w:rsid w:val="00207117"/>
    <w:rsid w:val="00207120"/>
    <w:rsid w:val="0020766F"/>
    <w:rsid w:val="0020768A"/>
    <w:rsid w:val="002077DA"/>
    <w:rsid w:val="00207D9B"/>
    <w:rsid w:val="0021034F"/>
    <w:rsid w:val="0021056F"/>
    <w:rsid w:val="002106CE"/>
    <w:rsid w:val="00210AFA"/>
    <w:rsid w:val="00211981"/>
    <w:rsid w:val="00212070"/>
    <w:rsid w:val="00212671"/>
    <w:rsid w:val="0021280B"/>
    <w:rsid w:val="0021282F"/>
    <w:rsid w:val="00212C60"/>
    <w:rsid w:val="002136F8"/>
    <w:rsid w:val="002138F0"/>
    <w:rsid w:val="00213F06"/>
    <w:rsid w:val="00215146"/>
    <w:rsid w:val="00215FC1"/>
    <w:rsid w:val="00216CFD"/>
    <w:rsid w:val="00217556"/>
    <w:rsid w:val="00220B33"/>
    <w:rsid w:val="00220FFB"/>
    <w:rsid w:val="00221929"/>
    <w:rsid w:val="002219A0"/>
    <w:rsid w:val="00221B57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57A"/>
    <w:rsid w:val="00225CB8"/>
    <w:rsid w:val="00225E40"/>
    <w:rsid w:val="00226327"/>
    <w:rsid w:val="00226A76"/>
    <w:rsid w:val="002275E3"/>
    <w:rsid w:val="00227A8F"/>
    <w:rsid w:val="002306FE"/>
    <w:rsid w:val="0023083D"/>
    <w:rsid w:val="00230971"/>
    <w:rsid w:val="00231242"/>
    <w:rsid w:val="00231387"/>
    <w:rsid w:val="0023163C"/>
    <w:rsid w:val="00231A64"/>
    <w:rsid w:val="0023215B"/>
    <w:rsid w:val="00232A33"/>
    <w:rsid w:val="00232CE3"/>
    <w:rsid w:val="00233024"/>
    <w:rsid w:val="00234889"/>
    <w:rsid w:val="002348C7"/>
    <w:rsid w:val="00234B84"/>
    <w:rsid w:val="0023501E"/>
    <w:rsid w:val="00235384"/>
    <w:rsid w:val="0023666F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3FC7"/>
    <w:rsid w:val="00244266"/>
    <w:rsid w:val="00244AFB"/>
    <w:rsid w:val="00244D19"/>
    <w:rsid w:val="002453BA"/>
    <w:rsid w:val="0024541C"/>
    <w:rsid w:val="0024582D"/>
    <w:rsid w:val="00245D08"/>
    <w:rsid w:val="002471D4"/>
    <w:rsid w:val="00250208"/>
    <w:rsid w:val="0025086A"/>
    <w:rsid w:val="0025179F"/>
    <w:rsid w:val="00251A8A"/>
    <w:rsid w:val="00251BBD"/>
    <w:rsid w:val="00251CA8"/>
    <w:rsid w:val="00252146"/>
    <w:rsid w:val="002527C9"/>
    <w:rsid w:val="00252CE3"/>
    <w:rsid w:val="0025369B"/>
    <w:rsid w:val="00253B7E"/>
    <w:rsid w:val="00253FEA"/>
    <w:rsid w:val="0025449D"/>
    <w:rsid w:val="00254E1B"/>
    <w:rsid w:val="002556D3"/>
    <w:rsid w:val="002579FB"/>
    <w:rsid w:val="00257E2F"/>
    <w:rsid w:val="0026014E"/>
    <w:rsid w:val="002602D8"/>
    <w:rsid w:val="00260A88"/>
    <w:rsid w:val="00261504"/>
    <w:rsid w:val="00261924"/>
    <w:rsid w:val="00261B0C"/>
    <w:rsid w:val="00261F1B"/>
    <w:rsid w:val="00262024"/>
    <w:rsid w:val="002622D9"/>
    <w:rsid w:val="00262855"/>
    <w:rsid w:val="00262A54"/>
    <w:rsid w:val="00262DB5"/>
    <w:rsid w:val="00262EBD"/>
    <w:rsid w:val="00263078"/>
    <w:rsid w:val="00263503"/>
    <w:rsid w:val="002643CE"/>
    <w:rsid w:val="00264AED"/>
    <w:rsid w:val="0026571C"/>
    <w:rsid w:val="00265874"/>
    <w:rsid w:val="00265A63"/>
    <w:rsid w:val="002663C2"/>
    <w:rsid w:val="002666C6"/>
    <w:rsid w:val="0026676C"/>
    <w:rsid w:val="002668FE"/>
    <w:rsid w:val="00266BD3"/>
    <w:rsid w:val="002675B4"/>
    <w:rsid w:val="00267A04"/>
    <w:rsid w:val="00267F21"/>
    <w:rsid w:val="00270023"/>
    <w:rsid w:val="00270839"/>
    <w:rsid w:val="00270ACC"/>
    <w:rsid w:val="00270C33"/>
    <w:rsid w:val="00270F3A"/>
    <w:rsid w:val="00270F42"/>
    <w:rsid w:val="00271591"/>
    <w:rsid w:val="00271C8A"/>
    <w:rsid w:val="00272714"/>
    <w:rsid w:val="00272F3E"/>
    <w:rsid w:val="0027300A"/>
    <w:rsid w:val="00273299"/>
    <w:rsid w:val="00273D9A"/>
    <w:rsid w:val="00273E91"/>
    <w:rsid w:val="00274CF3"/>
    <w:rsid w:val="00274F39"/>
    <w:rsid w:val="00275011"/>
    <w:rsid w:val="00275C95"/>
    <w:rsid w:val="00275E6F"/>
    <w:rsid w:val="00275F65"/>
    <w:rsid w:val="0027607F"/>
    <w:rsid w:val="00277480"/>
    <w:rsid w:val="00277635"/>
    <w:rsid w:val="002778AE"/>
    <w:rsid w:val="00280740"/>
    <w:rsid w:val="00280B29"/>
    <w:rsid w:val="00280EC9"/>
    <w:rsid w:val="002819B3"/>
    <w:rsid w:val="00281EEE"/>
    <w:rsid w:val="0028208B"/>
    <w:rsid w:val="00283376"/>
    <w:rsid w:val="002838C9"/>
    <w:rsid w:val="00284AC0"/>
    <w:rsid w:val="00284EBE"/>
    <w:rsid w:val="00285936"/>
    <w:rsid w:val="00286016"/>
    <w:rsid w:val="002868C6"/>
    <w:rsid w:val="00286D2E"/>
    <w:rsid w:val="00286DD4"/>
    <w:rsid w:val="00287394"/>
    <w:rsid w:val="00290038"/>
    <w:rsid w:val="00290222"/>
    <w:rsid w:val="00291021"/>
    <w:rsid w:val="00291283"/>
    <w:rsid w:val="002913F3"/>
    <w:rsid w:val="00291DCD"/>
    <w:rsid w:val="00291F91"/>
    <w:rsid w:val="00292126"/>
    <w:rsid w:val="00292399"/>
    <w:rsid w:val="00292A30"/>
    <w:rsid w:val="00292F30"/>
    <w:rsid w:val="00293089"/>
    <w:rsid w:val="002931E4"/>
    <w:rsid w:val="00293262"/>
    <w:rsid w:val="0029371A"/>
    <w:rsid w:val="00293941"/>
    <w:rsid w:val="002939AC"/>
    <w:rsid w:val="002946A5"/>
    <w:rsid w:val="00294889"/>
    <w:rsid w:val="00294BB1"/>
    <w:rsid w:val="00294C43"/>
    <w:rsid w:val="002962FB"/>
    <w:rsid w:val="00296874"/>
    <w:rsid w:val="00296BE8"/>
    <w:rsid w:val="00297510"/>
    <w:rsid w:val="002976EE"/>
    <w:rsid w:val="00297A86"/>
    <w:rsid w:val="002A0254"/>
    <w:rsid w:val="002A0EA5"/>
    <w:rsid w:val="002A201E"/>
    <w:rsid w:val="002A36A1"/>
    <w:rsid w:val="002A491E"/>
    <w:rsid w:val="002A5AA8"/>
    <w:rsid w:val="002A5C13"/>
    <w:rsid w:val="002A60F4"/>
    <w:rsid w:val="002A6123"/>
    <w:rsid w:val="002A6345"/>
    <w:rsid w:val="002A6B83"/>
    <w:rsid w:val="002A7373"/>
    <w:rsid w:val="002A762D"/>
    <w:rsid w:val="002A78F7"/>
    <w:rsid w:val="002A7BA0"/>
    <w:rsid w:val="002A7D5E"/>
    <w:rsid w:val="002A7F1D"/>
    <w:rsid w:val="002B0027"/>
    <w:rsid w:val="002B009C"/>
    <w:rsid w:val="002B00C7"/>
    <w:rsid w:val="002B017E"/>
    <w:rsid w:val="002B0584"/>
    <w:rsid w:val="002B0969"/>
    <w:rsid w:val="002B1201"/>
    <w:rsid w:val="002B18DA"/>
    <w:rsid w:val="002B20C5"/>
    <w:rsid w:val="002B22DB"/>
    <w:rsid w:val="002B24A3"/>
    <w:rsid w:val="002B320E"/>
    <w:rsid w:val="002B3294"/>
    <w:rsid w:val="002B360D"/>
    <w:rsid w:val="002B371B"/>
    <w:rsid w:val="002B4830"/>
    <w:rsid w:val="002B4AFE"/>
    <w:rsid w:val="002B4BE1"/>
    <w:rsid w:val="002B4CFC"/>
    <w:rsid w:val="002B4D68"/>
    <w:rsid w:val="002B5272"/>
    <w:rsid w:val="002B54F4"/>
    <w:rsid w:val="002B5638"/>
    <w:rsid w:val="002B5796"/>
    <w:rsid w:val="002B5C9A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42F"/>
    <w:rsid w:val="002C4C94"/>
    <w:rsid w:val="002C4F39"/>
    <w:rsid w:val="002C6228"/>
    <w:rsid w:val="002C6820"/>
    <w:rsid w:val="002C6AE9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4A7E"/>
    <w:rsid w:val="002D4D77"/>
    <w:rsid w:val="002D4FBC"/>
    <w:rsid w:val="002D5419"/>
    <w:rsid w:val="002D642B"/>
    <w:rsid w:val="002D6EC7"/>
    <w:rsid w:val="002D6F2E"/>
    <w:rsid w:val="002D715B"/>
    <w:rsid w:val="002D7566"/>
    <w:rsid w:val="002D768E"/>
    <w:rsid w:val="002E10D2"/>
    <w:rsid w:val="002E1522"/>
    <w:rsid w:val="002E15C0"/>
    <w:rsid w:val="002E207A"/>
    <w:rsid w:val="002E2301"/>
    <w:rsid w:val="002E2549"/>
    <w:rsid w:val="002E2556"/>
    <w:rsid w:val="002E2717"/>
    <w:rsid w:val="002E2783"/>
    <w:rsid w:val="002E30E6"/>
    <w:rsid w:val="002E3123"/>
    <w:rsid w:val="002E40DE"/>
    <w:rsid w:val="002E49BC"/>
    <w:rsid w:val="002E52C5"/>
    <w:rsid w:val="002E53F3"/>
    <w:rsid w:val="002E544C"/>
    <w:rsid w:val="002E595B"/>
    <w:rsid w:val="002E59ED"/>
    <w:rsid w:val="002E633F"/>
    <w:rsid w:val="002E6ABE"/>
    <w:rsid w:val="002E6B65"/>
    <w:rsid w:val="002E765B"/>
    <w:rsid w:val="002E7747"/>
    <w:rsid w:val="002E7D6D"/>
    <w:rsid w:val="002F0020"/>
    <w:rsid w:val="002F0339"/>
    <w:rsid w:val="002F0C8D"/>
    <w:rsid w:val="002F10B3"/>
    <w:rsid w:val="002F142A"/>
    <w:rsid w:val="002F1829"/>
    <w:rsid w:val="002F1898"/>
    <w:rsid w:val="002F1CD1"/>
    <w:rsid w:val="002F220C"/>
    <w:rsid w:val="002F2533"/>
    <w:rsid w:val="002F2C50"/>
    <w:rsid w:val="002F3721"/>
    <w:rsid w:val="002F3F60"/>
    <w:rsid w:val="002F3FEA"/>
    <w:rsid w:val="002F44F5"/>
    <w:rsid w:val="002F4F08"/>
    <w:rsid w:val="002F523D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8A9"/>
    <w:rsid w:val="00303A3C"/>
    <w:rsid w:val="00304336"/>
    <w:rsid w:val="00305033"/>
    <w:rsid w:val="003057D6"/>
    <w:rsid w:val="00305961"/>
    <w:rsid w:val="003059B5"/>
    <w:rsid w:val="003064A9"/>
    <w:rsid w:val="0030658A"/>
    <w:rsid w:val="00306BCD"/>
    <w:rsid w:val="00306CFA"/>
    <w:rsid w:val="003073C9"/>
    <w:rsid w:val="00307C72"/>
    <w:rsid w:val="00307D8C"/>
    <w:rsid w:val="00307F45"/>
    <w:rsid w:val="003103B8"/>
    <w:rsid w:val="0031043E"/>
    <w:rsid w:val="00310D6A"/>
    <w:rsid w:val="00311890"/>
    <w:rsid w:val="00311D31"/>
    <w:rsid w:val="00312050"/>
    <w:rsid w:val="0031234D"/>
    <w:rsid w:val="00312957"/>
    <w:rsid w:val="00312D55"/>
    <w:rsid w:val="0031366A"/>
    <w:rsid w:val="00313B8B"/>
    <w:rsid w:val="00315AA5"/>
    <w:rsid w:val="0031711B"/>
    <w:rsid w:val="00317668"/>
    <w:rsid w:val="003177C5"/>
    <w:rsid w:val="00317C9A"/>
    <w:rsid w:val="00317D0E"/>
    <w:rsid w:val="003201DC"/>
    <w:rsid w:val="00320360"/>
    <w:rsid w:val="003207C4"/>
    <w:rsid w:val="00320BD0"/>
    <w:rsid w:val="003218A9"/>
    <w:rsid w:val="00321C0E"/>
    <w:rsid w:val="00321EEF"/>
    <w:rsid w:val="003229C6"/>
    <w:rsid w:val="00322A27"/>
    <w:rsid w:val="00322B53"/>
    <w:rsid w:val="00322D30"/>
    <w:rsid w:val="00323D42"/>
    <w:rsid w:val="00323DF7"/>
    <w:rsid w:val="00323F79"/>
    <w:rsid w:val="003241E0"/>
    <w:rsid w:val="003242D1"/>
    <w:rsid w:val="00325007"/>
    <w:rsid w:val="003255FC"/>
    <w:rsid w:val="003256DD"/>
    <w:rsid w:val="00325BF4"/>
    <w:rsid w:val="00325C70"/>
    <w:rsid w:val="00325FD5"/>
    <w:rsid w:val="003265A9"/>
    <w:rsid w:val="0032679C"/>
    <w:rsid w:val="003269AB"/>
    <w:rsid w:val="003270C6"/>
    <w:rsid w:val="003271F2"/>
    <w:rsid w:val="0032767C"/>
    <w:rsid w:val="00332105"/>
    <w:rsid w:val="003325C5"/>
    <w:rsid w:val="00332957"/>
    <w:rsid w:val="00332E2E"/>
    <w:rsid w:val="00332EC4"/>
    <w:rsid w:val="00332EFA"/>
    <w:rsid w:val="00333520"/>
    <w:rsid w:val="003335EE"/>
    <w:rsid w:val="00333F3B"/>
    <w:rsid w:val="00334081"/>
    <w:rsid w:val="003341E7"/>
    <w:rsid w:val="003348FB"/>
    <w:rsid w:val="00335F81"/>
    <w:rsid w:val="0033703D"/>
    <w:rsid w:val="00337339"/>
    <w:rsid w:val="003409CD"/>
    <w:rsid w:val="00340BAD"/>
    <w:rsid w:val="003419EE"/>
    <w:rsid w:val="00341D7C"/>
    <w:rsid w:val="00341D87"/>
    <w:rsid w:val="0034200F"/>
    <w:rsid w:val="00342196"/>
    <w:rsid w:val="003426A7"/>
    <w:rsid w:val="003426F4"/>
    <w:rsid w:val="00342831"/>
    <w:rsid w:val="00342A60"/>
    <w:rsid w:val="00342C1D"/>
    <w:rsid w:val="003433FC"/>
    <w:rsid w:val="00343664"/>
    <w:rsid w:val="0034431D"/>
    <w:rsid w:val="003445E6"/>
    <w:rsid w:val="00344735"/>
    <w:rsid w:val="003448D7"/>
    <w:rsid w:val="00344932"/>
    <w:rsid w:val="00345E6D"/>
    <w:rsid w:val="00345ECE"/>
    <w:rsid w:val="0034686F"/>
    <w:rsid w:val="00347156"/>
    <w:rsid w:val="00347D4C"/>
    <w:rsid w:val="0035000D"/>
    <w:rsid w:val="00350B0D"/>
    <w:rsid w:val="003512CD"/>
    <w:rsid w:val="003515F8"/>
    <w:rsid w:val="003518FA"/>
    <w:rsid w:val="00351D54"/>
    <w:rsid w:val="00352159"/>
    <w:rsid w:val="0035397F"/>
    <w:rsid w:val="003539BF"/>
    <w:rsid w:val="003539F8"/>
    <w:rsid w:val="003542E5"/>
    <w:rsid w:val="00354581"/>
    <w:rsid w:val="0035469B"/>
    <w:rsid w:val="003548BF"/>
    <w:rsid w:val="00355006"/>
    <w:rsid w:val="003556D4"/>
    <w:rsid w:val="0035650B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2E5B"/>
    <w:rsid w:val="00364277"/>
    <w:rsid w:val="0036437A"/>
    <w:rsid w:val="00364ED8"/>
    <w:rsid w:val="0036553E"/>
    <w:rsid w:val="00365E94"/>
    <w:rsid w:val="00366580"/>
    <w:rsid w:val="0036662A"/>
    <w:rsid w:val="00366A64"/>
    <w:rsid w:val="00366FE1"/>
    <w:rsid w:val="003670DE"/>
    <w:rsid w:val="0036784E"/>
    <w:rsid w:val="00367F29"/>
    <w:rsid w:val="00370A64"/>
    <w:rsid w:val="0037106F"/>
    <w:rsid w:val="0037130E"/>
    <w:rsid w:val="003718A5"/>
    <w:rsid w:val="00372307"/>
    <w:rsid w:val="0037239A"/>
    <w:rsid w:val="00372410"/>
    <w:rsid w:val="003724F8"/>
    <w:rsid w:val="003730E4"/>
    <w:rsid w:val="0037310A"/>
    <w:rsid w:val="00373816"/>
    <w:rsid w:val="00373B2A"/>
    <w:rsid w:val="00373CA4"/>
    <w:rsid w:val="00373CE9"/>
    <w:rsid w:val="003740E8"/>
    <w:rsid w:val="003749C9"/>
    <w:rsid w:val="00374A94"/>
    <w:rsid w:val="00375638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863"/>
    <w:rsid w:val="00381B8B"/>
    <w:rsid w:val="00382138"/>
    <w:rsid w:val="003821BA"/>
    <w:rsid w:val="003823FC"/>
    <w:rsid w:val="00382B2F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87341"/>
    <w:rsid w:val="003878E5"/>
    <w:rsid w:val="00387F13"/>
    <w:rsid w:val="0039081C"/>
    <w:rsid w:val="00390F46"/>
    <w:rsid w:val="003913BE"/>
    <w:rsid w:val="0039182F"/>
    <w:rsid w:val="00391D76"/>
    <w:rsid w:val="00391E6A"/>
    <w:rsid w:val="00391FA3"/>
    <w:rsid w:val="0039234B"/>
    <w:rsid w:val="0039281E"/>
    <w:rsid w:val="00392A32"/>
    <w:rsid w:val="00392EF5"/>
    <w:rsid w:val="0039323E"/>
    <w:rsid w:val="00393F36"/>
    <w:rsid w:val="003944B2"/>
    <w:rsid w:val="003948D0"/>
    <w:rsid w:val="003950A0"/>
    <w:rsid w:val="0039586E"/>
    <w:rsid w:val="00395876"/>
    <w:rsid w:val="00395B43"/>
    <w:rsid w:val="00395E0C"/>
    <w:rsid w:val="00395F6C"/>
    <w:rsid w:val="003963A6"/>
    <w:rsid w:val="00396A1A"/>
    <w:rsid w:val="00396A66"/>
    <w:rsid w:val="003974D1"/>
    <w:rsid w:val="003975F7"/>
    <w:rsid w:val="00397F91"/>
    <w:rsid w:val="00397FEE"/>
    <w:rsid w:val="003A216D"/>
    <w:rsid w:val="003A2AB8"/>
    <w:rsid w:val="003A2B27"/>
    <w:rsid w:val="003A2C9E"/>
    <w:rsid w:val="003A2FF9"/>
    <w:rsid w:val="003A3E1B"/>
    <w:rsid w:val="003A442E"/>
    <w:rsid w:val="003A444F"/>
    <w:rsid w:val="003A4B69"/>
    <w:rsid w:val="003A4F85"/>
    <w:rsid w:val="003A5247"/>
    <w:rsid w:val="003A55BC"/>
    <w:rsid w:val="003A5A4A"/>
    <w:rsid w:val="003A5E9B"/>
    <w:rsid w:val="003A5F64"/>
    <w:rsid w:val="003A62D7"/>
    <w:rsid w:val="003A675E"/>
    <w:rsid w:val="003A67EB"/>
    <w:rsid w:val="003A6C96"/>
    <w:rsid w:val="003A7034"/>
    <w:rsid w:val="003A727C"/>
    <w:rsid w:val="003A7F98"/>
    <w:rsid w:val="003B0313"/>
    <w:rsid w:val="003B10F4"/>
    <w:rsid w:val="003B1B72"/>
    <w:rsid w:val="003B1F27"/>
    <w:rsid w:val="003B21F7"/>
    <w:rsid w:val="003B221B"/>
    <w:rsid w:val="003B22FF"/>
    <w:rsid w:val="003B2608"/>
    <w:rsid w:val="003B2A43"/>
    <w:rsid w:val="003B380B"/>
    <w:rsid w:val="003B4E8C"/>
    <w:rsid w:val="003B557F"/>
    <w:rsid w:val="003B55D3"/>
    <w:rsid w:val="003B5711"/>
    <w:rsid w:val="003B5712"/>
    <w:rsid w:val="003B5BAF"/>
    <w:rsid w:val="003B5F37"/>
    <w:rsid w:val="003B70DA"/>
    <w:rsid w:val="003B77EE"/>
    <w:rsid w:val="003C0453"/>
    <w:rsid w:val="003C0C79"/>
    <w:rsid w:val="003C0E58"/>
    <w:rsid w:val="003C2C78"/>
    <w:rsid w:val="003C2CDB"/>
    <w:rsid w:val="003C365F"/>
    <w:rsid w:val="003C39BB"/>
    <w:rsid w:val="003C3B4B"/>
    <w:rsid w:val="003C4AF2"/>
    <w:rsid w:val="003C4CD3"/>
    <w:rsid w:val="003C50B0"/>
    <w:rsid w:val="003C5493"/>
    <w:rsid w:val="003C5CA9"/>
    <w:rsid w:val="003C655B"/>
    <w:rsid w:val="003C68DE"/>
    <w:rsid w:val="003C6DC9"/>
    <w:rsid w:val="003C7F4B"/>
    <w:rsid w:val="003D0CFD"/>
    <w:rsid w:val="003D16EB"/>
    <w:rsid w:val="003D2290"/>
    <w:rsid w:val="003D2561"/>
    <w:rsid w:val="003D270C"/>
    <w:rsid w:val="003D27B6"/>
    <w:rsid w:val="003D2DCC"/>
    <w:rsid w:val="003D32A8"/>
    <w:rsid w:val="003D34EF"/>
    <w:rsid w:val="003D3F17"/>
    <w:rsid w:val="003D49C4"/>
    <w:rsid w:val="003D55A8"/>
    <w:rsid w:val="003D65D3"/>
    <w:rsid w:val="003D66E2"/>
    <w:rsid w:val="003D6AA4"/>
    <w:rsid w:val="003D6C87"/>
    <w:rsid w:val="003D72CF"/>
    <w:rsid w:val="003D7365"/>
    <w:rsid w:val="003D7D4A"/>
    <w:rsid w:val="003D7EA9"/>
    <w:rsid w:val="003D7F77"/>
    <w:rsid w:val="003E060F"/>
    <w:rsid w:val="003E0B8C"/>
    <w:rsid w:val="003E113F"/>
    <w:rsid w:val="003E14A3"/>
    <w:rsid w:val="003E1706"/>
    <w:rsid w:val="003E1A6A"/>
    <w:rsid w:val="003E2473"/>
    <w:rsid w:val="003E25D1"/>
    <w:rsid w:val="003E2864"/>
    <w:rsid w:val="003E2F67"/>
    <w:rsid w:val="003E312A"/>
    <w:rsid w:val="003E3346"/>
    <w:rsid w:val="003E3676"/>
    <w:rsid w:val="003E3927"/>
    <w:rsid w:val="003E3F40"/>
    <w:rsid w:val="003E4082"/>
    <w:rsid w:val="003E4201"/>
    <w:rsid w:val="003E4746"/>
    <w:rsid w:val="003E4EE7"/>
    <w:rsid w:val="003E6222"/>
    <w:rsid w:val="003E62A5"/>
    <w:rsid w:val="003E639C"/>
    <w:rsid w:val="003E6541"/>
    <w:rsid w:val="003E6DB6"/>
    <w:rsid w:val="003E7AB0"/>
    <w:rsid w:val="003E7AD9"/>
    <w:rsid w:val="003E7D09"/>
    <w:rsid w:val="003E7FAF"/>
    <w:rsid w:val="003F0180"/>
    <w:rsid w:val="003F0A1B"/>
    <w:rsid w:val="003F0AF9"/>
    <w:rsid w:val="003F0C90"/>
    <w:rsid w:val="003F179D"/>
    <w:rsid w:val="003F18E6"/>
    <w:rsid w:val="003F1BBB"/>
    <w:rsid w:val="003F1D56"/>
    <w:rsid w:val="003F2823"/>
    <w:rsid w:val="003F288C"/>
    <w:rsid w:val="003F3346"/>
    <w:rsid w:val="003F41C4"/>
    <w:rsid w:val="003F4606"/>
    <w:rsid w:val="003F5158"/>
    <w:rsid w:val="003F5777"/>
    <w:rsid w:val="003F5BAE"/>
    <w:rsid w:val="003F5D33"/>
    <w:rsid w:val="003F60E9"/>
    <w:rsid w:val="003F693C"/>
    <w:rsid w:val="003F764B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4BDA"/>
    <w:rsid w:val="00405922"/>
    <w:rsid w:val="00405DE6"/>
    <w:rsid w:val="00406178"/>
    <w:rsid w:val="004068C7"/>
    <w:rsid w:val="004070D6"/>
    <w:rsid w:val="004070DE"/>
    <w:rsid w:val="00410086"/>
    <w:rsid w:val="00410657"/>
    <w:rsid w:val="004111F7"/>
    <w:rsid w:val="0041164B"/>
    <w:rsid w:val="004130C9"/>
    <w:rsid w:val="004143C6"/>
    <w:rsid w:val="00414660"/>
    <w:rsid w:val="00414946"/>
    <w:rsid w:val="00414C71"/>
    <w:rsid w:val="0041625E"/>
    <w:rsid w:val="0041629A"/>
    <w:rsid w:val="00417351"/>
    <w:rsid w:val="004174E2"/>
    <w:rsid w:val="00417896"/>
    <w:rsid w:val="00417CDA"/>
    <w:rsid w:val="00417E98"/>
    <w:rsid w:val="00420098"/>
    <w:rsid w:val="0042159C"/>
    <w:rsid w:val="0042194D"/>
    <w:rsid w:val="00421A72"/>
    <w:rsid w:val="00421EE8"/>
    <w:rsid w:val="004233D6"/>
    <w:rsid w:val="0042343D"/>
    <w:rsid w:val="00423D0E"/>
    <w:rsid w:val="00423DB0"/>
    <w:rsid w:val="00424080"/>
    <w:rsid w:val="004240AE"/>
    <w:rsid w:val="004241BE"/>
    <w:rsid w:val="00424C2A"/>
    <w:rsid w:val="00425E22"/>
    <w:rsid w:val="00426152"/>
    <w:rsid w:val="00426A9B"/>
    <w:rsid w:val="00426FA0"/>
    <w:rsid w:val="0042764D"/>
    <w:rsid w:val="00427E6E"/>
    <w:rsid w:val="00427FC6"/>
    <w:rsid w:val="004302FA"/>
    <w:rsid w:val="00430713"/>
    <w:rsid w:val="00430C6E"/>
    <w:rsid w:val="004317CD"/>
    <w:rsid w:val="00431891"/>
    <w:rsid w:val="00431932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96A"/>
    <w:rsid w:val="00440D62"/>
    <w:rsid w:val="004416F0"/>
    <w:rsid w:val="00442227"/>
    <w:rsid w:val="00442B14"/>
    <w:rsid w:val="004436E7"/>
    <w:rsid w:val="00443D95"/>
    <w:rsid w:val="00444068"/>
    <w:rsid w:val="00444A28"/>
    <w:rsid w:val="00444D1F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72E"/>
    <w:rsid w:val="00450B01"/>
    <w:rsid w:val="00450F01"/>
    <w:rsid w:val="00451990"/>
    <w:rsid w:val="004519DF"/>
    <w:rsid w:val="004528CE"/>
    <w:rsid w:val="004530D2"/>
    <w:rsid w:val="00453180"/>
    <w:rsid w:val="00453C91"/>
    <w:rsid w:val="00453CBB"/>
    <w:rsid w:val="00454483"/>
    <w:rsid w:val="00454CEA"/>
    <w:rsid w:val="00454DA6"/>
    <w:rsid w:val="0045536C"/>
    <w:rsid w:val="004565C9"/>
    <w:rsid w:val="004565D9"/>
    <w:rsid w:val="004569C0"/>
    <w:rsid w:val="004571B3"/>
    <w:rsid w:val="004575C8"/>
    <w:rsid w:val="0045778C"/>
    <w:rsid w:val="00457798"/>
    <w:rsid w:val="00457BF3"/>
    <w:rsid w:val="0046000A"/>
    <w:rsid w:val="004602B6"/>
    <w:rsid w:val="0046062E"/>
    <w:rsid w:val="00460A91"/>
    <w:rsid w:val="00460C78"/>
    <w:rsid w:val="0046109D"/>
    <w:rsid w:val="0046112C"/>
    <w:rsid w:val="00461EB7"/>
    <w:rsid w:val="00462282"/>
    <w:rsid w:val="00462544"/>
    <w:rsid w:val="0046296B"/>
    <w:rsid w:val="00462BC9"/>
    <w:rsid w:val="00462D6D"/>
    <w:rsid w:val="00462DA7"/>
    <w:rsid w:val="00463739"/>
    <w:rsid w:val="004642F9"/>
    <w:rsid w:val="004644FB"/>
    <w:rsid w:val="004647BC"/>
    <w:rsid w:val="004651F3"/>
    <w:rsid w:val="00465912"/>
    <w:rsid w:val="00465A8E"/>
    <w:rsid w:val="00465E0E"/>
    <w:rsid w:val="004662C4"/>
    <w:rsid w:val="00466685"/>
    <w:rsid w:val="00466A5B"/>
    <w:rsid w:val="00466C1F"/>
    <w:rsid w:val="00467AC8"/>
    <w:rsid w:val="00467D9E"/>
    <w:rsid w:val="00467E00"/>
    <w:rsid w:val="00471F44"/>
    <w:rsid w:val="004721B4"/>
    <w:rsid w:val="004721B8"/>
    <w:rsid w:val="00472365"/>
    <w:rsid w:val="00473193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A3"/>
    <w:rsid w:val="004801C1"/>
    <w:rsid w:val="00480E51"/>
    <w:rsid w:val="00480EA9"/>
    <w:rsid w:val="00481399"/>
    <w:rsid w:val="00482934"/>
    <w:rsid w:val="00482D28"/>
    <w:rsid w:val="004836DD"/>
    <w:rsid w:val="00485409"/>
    <w:rsid w:val="00485515"/>
    <w:rsid w:val="00485829"/>
    <w:rsid w:val="004864AE"/>
    <w:rsid w:val="0048663B"/>
    <w:rsid w:val="00486AFF"/>
    <w:rsid w:val="004906F0"/>
    <w:rsid w:val="00490E10"/>
    <w:rsid w:val="00490FC8"/>
    <w:rsid w:val="004916C6"/>
    <w:rsid w:val="004919C8"/>
    <w:rsid w:val="00491E6C"/>
    <w:rsid w:val="004921F6"/>
    <w:rsid w:val="004924A2"/>
    <w:rsid w:val="00492BF1"/>
    <w:rsid w:val="00492DE2"/>
    <w:rsid w:val="00493C2E"/>
    <w:rsid w:val="00493FC7"/>
    <w:rsid w:val="004942E9"/>
    <w:rsid w:val="004946DC"/>
    <w:rsid w:val="0049490E"/>
    <w:rsid w:val="00494A63"/>
    <w:rsid w:val="004956B4"/>
    <w:rsid w:val="0049587F"/>
    <w:rsid w:val="00495FF6"/>
    <w:rsid w:val="0049665F"/>
    <w:rsid w:val="00496772"/>
    <w:rsid w:val="004969A4"/>
    <w:rsid w:val="00496C2C"/>
    <w:rsid w:val="00497B39"/>
    <w:rsid w:val="004A1673"/>
    <w:rsid w:val="004A1B1C"/>
    <w:rsid w:val="004A1E86"/>
    <w:rsid w:val="004A22C5"/>
    <w:rsid w:val="004A2948"/>
    <w:rsid w:val="004A37DA"/>
    <w:rsid w:val="004A39C2"/>
    <w:rsid w:val="004A3A45"/>
    <w:rsid w:val="004A3B8B"/>
    <w:rsid w:val="004A3DB0"/>
    <w:rsid w:val="004A4701"/>
    <w:rsid w:val="004A5853"/>
    <w:rsid w:val="004A5DD4"/>
    <w:rsid w:val="004A5EAB"/>
    <w:rsid w:val="004A634E"/>
    <w:rsid w:val="004A63E4"/>
    <w:rsid w:val="004A6A7D"/>
    <w:rsid w:val="004A710E"/>
    <w:rsid w:val="004A78FB"/>
    <w:rsid w:val="004A7B1C"/>
    <w:rsid w:val="004A7B2F"/>
    <w:rsid w:val="004B02CC"/>
    <w:rsid w:val="004B0B6B"/>
    <w:rsid w:val="004B13F5"/>
    <w:rsid w:val="004B1692"/>
    <w:rsid w:val="004B2261"/>
    <w:rsid w:val="004B27F2"/>
    <w:rsid w:val="004B3C4F"/>
    <w:rsid w:val="004B40D9"/>
    <w:rsid w:val="004B439F"/>
    <w:rsid w:val="004B4C0A"/>
    <w:rsid w:val="004B5047"/>
    <w:rsid w:val="004B56CC"/>
    <w:rsid w:val="004B591B"/>
    <w:rsid w:val="004B5B8A"/>
    <w:rsid w:val="004B5B8C"/>
    <w:rsid w:val="004B6290"/>
    <w:rsid w:val="004B62E4"/>
    <w:rsid w:val="004B6414"/>
    <w:rsid w:val="004B7B41"/>
    <w:rsid w:val="004B7BB6"/>
    <w:rsid w:val="004B7CC0"/>
    <w:rsid w:val="004C114C"/>
    <w:rsid w:val="004C146D"/>
    <w:rsid w:val="004C19A2"/>
    <w:rsid w:val="004C2097"/>
    <w:rsid w:val="004C2B18"/>
    <w:rsid w:val="004C2EE3"/>
    <w:rsid w:val="004C33F6"/>
    <w:rsid w:val="004C37E6"/>
    <w:rsid w:val="004C3AAE"/>
    <w:rsid w:val="004C3EE2"/>
    <w:rsid w:val="004C4105"/>
    <w:rsid w:val="004C49DC"/>
    <w:rsid w:val="004C4D62"/>
    <w:rsid w:val="004C5920"/>
    <w:rsid w:val="004C6088"/>
    <w:rsid w:val="004C61BB"/>
    <w:rsid w:val="004C61F2"/>
    <w:rsid w:val="004C6563"/>
    <w:rsid w:val="004C7068"/>
    <w:rsid w:val="004C7177"/>
    <w:rsid w:val="004C7482"/>
    <w:rsid w:val="004D02E4"/>
    <w:rsid w:val="004D0980"/>
    <w:rsid w:val="004D0D54"/>
    <w:rsid w:val="004D10FC"/>
    <w:rsid w:val="004D11BF"/>
    <w:rsid w:val="004D166B"/>
    <w:rsid w:val="004D1866"/>
    <w:rsid w:val="004D20DF"/>
    <w:rsid w:val="004D2840"/>
    <w:rsid w:val="004D2881"/>
    <w:rsid w:val="004D2A1D"/>
    <w:rsid w:val="004D3344"/>
    <w:rsid w:val="004D3B30"/>
    <w:rsid w:val="004D3D1C"/>
    <w:rsid w:val="004D3F69"/>
    <w:rsid w:val="004D40EF"/>
    <w:rsid w:val="004D41F2"/>
    <w:rsid w:val="004D5169"/>
    <w:rsid w:val="004D58D2"/>
    <w:rsid w:val="004D5B94"/>
    <w:rsid w:val="004D64F5"/>
    <w:rsid w:val="004D6DF8"/>
    <w:rsid w:val="004D6F95"/>
    <w:rsid w:val="004D7A75"/>
    <w:rsid w:val="004E009F"/>
    <w:rsid w:val="004E03DC"/>
    <w:rsid w:val="004E07A8"/>
    <w:rsid w:val="004E12F8"/>
    <w:rsid w:val="004E16B7"/>
    <w:rsid w:val="004E1EE7"/>
    <w:rsid w:val="004E1F7C"/>
    <w:rsid w:val="004E227F"/>
    <w:rsid w:val="004E27FA"/>
    <w:rsid w:val="004E28A2"/>
    <w:rsid w:val="004E29D4"/>
    <w:rsid w:val="004E2A70"/>
    <w:rsid w:val="004E2B2D"/>
    <w:rsid w:val="004E2BA7"/>
    <w:rsid w:val="004E30C0"/>
    <w:rsid w:val="004E35FA"/>
    <w:rsid w:val="004E3689"/>
    <w:rsid w:val="004E3960"/>
    <w:rsid w:val="004E3D6A"/>
    <w:rsid w:val="004E437E"/>
    <w:rsid w:val="004E4A25"/>
    <w:rsid w:val="004E4AE8"/>
    <w:rsid w:val="004E51F3"/>
    <w:rsid w:val="004E57C1"/>
    <w:rsid w:val="004E5950"/>
    <w:rsid w:val="004E5F53"/>
    <w:rsid w:val="004E695D"/>
    <w:rsid w:val="004E739A"/>
    <w:rsid w:val="004E79D9"/>
    <w:rsid w:val="004F01E8"/>
    <w:rsid w:val="004F0974"/>
    <w:rsid w:val="004F0B32"/>
    <w:rsid w:val="004F1D10"/>
    <w:rsid w:val="004F2145"/>
    <w:rsid w:val="004F26F9"/>
    <w:rsid w:val="004F2D35"/>
    <w:rsid w:val="004F3A98"/>
    <w:rsid w:val="004F3B07"/>
    <w:rsid w:val="004F4407"/>
    <w:rsid w:val="004F4656"/>
    <w:rsid w:val="004F497D"/>
    <w:rsid w:val="004F523C"/>
    <w:rsid w:val="004F60A5"/>
    <w:rsid w:val="004F611B"/>
    <w:rsid w:val="004F6413"/>
    <w:rsid w:val="004F653C"/>
    <w:rsid w:val="004F6743"/>
    <w:rsid w:val="004F6C9B"/>
    <w:rsid w:val="004F7097"/>
    <w:rsid w:val="004F7C98"/>
    <w:rsid w:val="00500298"/>
    <w:rsid w:val="005007A3"/>
    <w:rsid w:val="005017BE"/>
    <w:rsid w:val="00501907"/>
    <w:rsid w:val="00502299"/>
    <w:rsid w:val="00503A38"/>
    <w:rsid w:val="00503C4D"/>
    <w:rsid w:val="00503E49"/>
    <w:rsid w:val="00504290"/>
    <w:rsid w:val="00504A0C"/>
    <w:rsid w:val="00504E74"/>
    <w:rsid w:val="005055A0"/>
    <w:rsid w:val="005061A2"/>
    <w:rsid w:val="00506614"/>
    <w:rsid w:val="00507326"/>
    <w:rsid w:val="005116F8"/>
    <w:rsid w:val="00512CB6"/>
    <w:rsid w:val="005138E4"/>
    <w:rsid w:val="00513EE9"/>
    <w:rsid w:val="00514776"/>
    <w:rsid w:val="00514F05"/>
    <w:rsid w:val="005164F8"/>
    <w:rsid w:val="00516669"/>
    <w:rsid w:val="00516CA9"/>
    <w:rsid w:val="00517738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806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96E"/>
    <w:rsid w:val="00526F70"/>
    <w:rsid w:val="00527097"/>
    <w:rsid w:val="005274E5"/>
    <w:rsid w:val="00527930"/>
    <w:rsid w:val="00527964"/>
    <w:rsid w:val="00527F7B"/>
    <w:rsid w:val="00530013"/>
    <w:rsid w:val="00530086"/>
    <w:rsid w:val="00530882"/>
    <w:rsid w:val="00531559"/>
    <w:rsid w:val="00531DEE"/>
    <w:rsid w:val="00532330"/>
    <w:rsid w:val="005329C5"/>
    <w:rsid w:val="00533106"/>
    <w:rsid w:val="0053376C"/>
    <w:rsid w:val="00533A13"/>
    <w:rsid w:val="00533F84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6F67"/>
    <w:rsid w:val="00537F5F"/>
    <w:rsid w:val="005406E4"/>
    <w:rsid w:val="0054099B"/>
    <w:rsid w:val="005422EE"/>
    <w:rsid w:val="00542333"/>
    <w:rsid w:val="005424F8"/>
    <w:rsid w:val="00542D52"/>
    <w:rsid w:val="00543D1A"/>
    <w:rsid w:val="0054402D"/>
    <w:rsid w:val="0054473F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2EA7"/>
    <w:rsid w:val="005531F1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3A3"/>
    <w:rsid w:val="005563B6"/>
    <w:rsid w:val="0055689B"/>
    <w:rsid w:val="00556EC3"/>
    <w:rsid w:val="005578FA"/>
    <w:rsid w:val="00557FD6"/>
    <w:rsid w:val="00560EC4"/>
    <w:rsid w:val="00561217"/>
    <w:rsid w:val="0056179B"/>
    <w:rsid w:val="00561897"/>
    <w:rsid w:val="00561CF7"/>
    <w:rsid w:val="00561DDC"/>
    <w:rsid w:val="00562F03"/>
    <w:rsid w:val="0056392D"/>
    <w:rsid w:val="0056466F"/>
    <w:rsid w:val="00565232"/>
    <w:rsid w:val="005662AF"/>
    <w:rsid w:val="005663C2"/>
    <w:rsid w:val="005672C9"/>
    <w:rsid w:val="00567310"/>
    <w:rsid w:val="005673E1"/>
    <w:rsid w:val="0056781C"/>
    <w:rsid w:val="00567851"/>
    <w:rsid w:val="00567F9D"/>
    <w:rsid w:val="00567FB4"/>
    <w:rsid w:val="005709A5"/>
    <w:rsid w:val="00571A55"/>
    <w:rsid w:val="0057208C"/>
    <w:rsid w:val="0057258D"/>
    <w:rsid w:val="005729D2"/>
    <w:rsid w:val="00572B6F"/>
    <w:rsid w:val="00572CCE"/>
    <w:rsid w:val="00572D2B"/>
    <w:rsid w:val="0057405E"/>
    <w:rsid w:val="005743B8"/>
    <w:rsid w:val="0057445A"/>
    <w:rsid w:val="005744B7"/>
    <w:rsid w:val="00574F72"/>
    <w:rsid w:val="00575330"/>
    <w:rsid w:val="00575416"/>
    <w:rsid w:val="00575802"/>
    <w:rsid w:val="00575873"/>
    <w:rsid w:val="005758FF"/>
    <w:rsid w:val="00576163"/>
    <w:rsid w:val="00576F16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1200"/>
    <w:rsid w:val="00582C3A"/>
    <w:rsid w:val="00583751"/>
    <w:rsid w:val="00583AF7"/>
    <w:rsid w:val="0058465D"/>
    <w:rsid w:val="005847B5"/>
    <w:rsid w:val="0058492B"/>
    <w:rsid w:val="005849ED"/>
    <w:rsid w:val="0058667E"/>
    <w:rsid w:val="00586DC8"/>
    <w:rsid w:val="0058709F"/>
    <w:rsid w:val="00587B5B"/>
    <w:rsid w:val="00587D64"/>
    <w:rsid w:val="00587EC0"/>
    <w:rsid w:val="00590252"/>
    <w:rsid w:val="00590305"/>
    <w:rsid w:val="005903EA"/>
    <w:rsid w:val="005905D3"/>
    <w:rsid w:val="0059131F"/>
    <w:rsid w:val="00591359"/>
    <w:rsid w:val="00591705"/>
    <w:rsid w:val="00591948"/>
    <w:rsid w:val="005925D9"/>
    <w:rsid w:val="00592831"/>
    <w:rsid w:val="00592BAC"/>
    <w:rsid w:val="00593E8B"/>
    <w:rsid w:val="005943D8"/>
    <w:rsid w:val="00595906"/>
    <w:rsid w:val="00595FBF"/>
    <w:rsid w:val="00595FFC"/>
    <w:rsid w:val="00596544"/>
    <w:rsid w:val="005965AE"/>
    <w:rsid w:val="005965C5"/>
    <w:rsid w:val="00597139"/>
    <w:rsid w:val="00597302"/>
    <w:rsid w:val="00597490"/>
    <w:rsid w:val="00597B6B"/>
    <w:rsid w:val="00597DA9"/>
    <w:rsid w:val="005A08E3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BC2"/>
    <w:rsid w:val="005A3EDF"/>
    <w:rsid w:val="005A415B"/>
    <w:rsid w:val="005A42DA"/>
    <w:rsid w:val="005A4669"/>
    <w:rsid w:val="005A4D0B"/>
    <w:rsid w:val="005A510D"/>
    <w:rsid w:val="005A512D"/>
    <w:rsid w:val="005A6CA5"/>
    <w:rsid w:val="005A7622"/>
    <w:rsid w:val="005A7638"/>
    <w:rsid w:val="005A76FE"/>
    <w:rsid w:val="005A7BC7"/>
    <w:rsid w:val="005B0356"/>
    <w:rsid w:val="005B0918"/>
    <w:rsid w:val="005B0A04"/>
    <w:rsid w:val="005B17E1"/>
    <w:rsid w:val="005B2228"/>
    <w:rsid w:val="005B23C9"/>
    <w:rsid w:val="005B24C7"/>
    <w:rsid w:val="005B27A5"/>
    <w:rsid w:val="005B2996"/>
    <w:rsid w:val="005B31A4"/>
    <w:rsid w:val="005B336E"/>
    <w:rsid w:val="005B3C4A"/>
    <w:rsid w:val="005B5623"/>
    <w:rsid w:val="005B5866"/>
    <w:rsid w:val="005B5C67"/>
    <w:rsid w:val="005B5D51"/>
    <w:rsid w:val="005B5D93"/>
    <w:rsid w:val="005B60DF"/>
    <w:rsid w:val="005B6897"/>
    <w:rsid w:val="005B6EEE"/>
    <w:rsid w:val="005C0219"/>
    <w:rsid w:val="005C0A2C"/>
    <w:rsid w:val="005C0B41"/>
    <w:rsid w:val="005C12F5"/>
    <w:rsid w:val="005C17C3"/>
    <w:rsid w:val="005C1C53"/>
    <w:rsid w:val="005C215A"/>
    <w:rsid w:val="005C21AE"/>
    <w:rsid w:val="005C2EB2"/>
    <w:rsid w:val="005C31B6"/>
    <w:rsid w:val="005C3E63"/>
    <w:rsid w:val="005C471F"/>
    <w:rsid w:val="005C4777"/>
    <w:rsid w:val="005C4C38"/>
    <w:rsid w:val="005C4EAC"/>
    <w:rsid w:val="005C4F27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74E"/>
    <w:rsid w:val="005D0C93"/>
    <w:rsid w:val="005D0E39"/>
    <w:rsid w:val="005D1359"/>
    <w:rsid w:val="005D154E"/>
    <w:rsid w:val="005D17A7"/>
    <w:rsid w:val="005D2222"/>
    <w:rsid w:val="005D2DB8"/>
    <w:rsid w:val="005D3689"/>
    <w:rsid w:val="005D5024"/>
    <w:rsid w:val="005D544D"/>
    <w:rsid w:val="005D5888"/>
    <w:rsid w:val="005D5AEA"/>
    <w:rsid w:val="005D61C1"/>
    <w:rsid w:val="005D64A5"/>
    <w:rsid w:val="005D6DC9"/>
    <w:rsid w:val="005D6E79"/>
    <w:rsid w:val="005D73D9"/>
    <w:rsid w:val="005D785A"/>
    <w:rsid w:val="005D7F93"/>
    <w:rsid w:val="005E07AF"/>
    <w:rsid w:val="005E088E"/>
    <w:rsid w:val="005E0F29"/>
    <w:rsid w:val="005E105A"/>
    <w:rsid w:val="005E13B0"/>
    <w:rsid w:val="005E2C52"/>
    <w:rsid w:val="005E2F16"/>
    <w:rsid w:val="005E2F87"/>
    <w:rsid w:val="005E302C"/>
    <w:rsid w:val="005E341F"/>
    <w:rsid w:val="005E3CFC"/>
    <w:rsid w:val="005E3F37"/>
    <w:rsid w:val="005E3FC2"/>
    <w:rsid w:val="005E47B1"/>
    <w:rsid w:val="005E4A90"/>
    <w:rsid w:val="005E4ADB"/>
    <w:rsid w:val="005E5B9A"/>
    <w:rsid w:val="005E6D37"/>
    <w:rsid w:val="005E7C1D"/>
    <w:rsid w:val="005E7EBF"/>
    <w:rsid w:val="005F025E"/>
    <w:rsid w:val="005F0460"/>
    <w:rsid w:val="005F061E"/>
    <w:rsid w:val="005F0EBD"/>
    <w:rsid w:val="005F1DBE"/>
    <w:rsid w:val="005F2318"/>
    <w:rsid w:val="005F2374"/>
    <w:rsid w:val="005F31E8"/>
    <w:rsid w:val="005F3309"/>
    <w:rsid w:val="005F3859"/>
    <w:rsid w:val="005F3AFE"/>
    <w:rsid w:val="005F4916"/>
    <w:rsid w:val="005F4A60"/>
    <w:rsid w:val="005F4E5D"/>
    <w:rsid w:val="005F5101"/>
    <w:rsid w:val="005F5A76"/>
    <w:rsid w:val="005F5E26"/>
    <w:rsid w:val="005F63D5"/>
    <w:rsid w:val="005F6554"/>
    <w:rsid w:val="005F661D"/>
    <w:rsid w:val="005F6B8B"/>
    <w:rsid w:val="00600225"/>
    <w:rsid w:val="006006EE"/>
    <w:rsid w:val="00600A5B"/>
    <w:rsid w:val="00600AB0"/>
    <w:rsid w:val="00600D30"/>
    <w:rsid w:val="00600E62"/>
    <w:rsid w:val="00600E67"/>
    <w:rsid w:val="0060117F"/>
    <w:rsid w:val="00601C45"/>
    <w:rsid w:val="0060291B"/>
    <w:rsid w:val="006030D0"/>
    <w:rsid w:val="00603209"/>
    <w:rsid w:val="006033CA"/>
    <w:rsid w:val="0060366B"/>
    <w:rsid w:val="00603A90"/>
    <w:rsid w:val="00603EA5"/>
    <w:rsid w:val="0060419C"/>
    <w:rsid w:val="00604380"/>
    <w:rsid w:val="00604E6E"/>
    <w:rsid w:val="00604FE6"/>
    <w:rsid w:val="00605081"/>
    <w:rsid w:val="00605112"/>
    <w:rsid w:val="006059F9"/>
    <w:rsid w:val="00605E24"/>
    <w:rsid w:val="00605EC0"/>
    <w:rsid w:val="00606B08"/>
    <w:rsid w:val="00606E8F"/>
    <w:rsid w:val="00607932"/>
    <w:rsid w:val="0061056C"/>
    <w:rsid w:val="0061068A"/>
    <w:rsid w:val="00610B8B"/>
    <w:rsid w:val="0061121E"/>
    <w:rsid w:val="00612347"/>
    <w:rsid w:val="00612348"/>
    <w:rsid w:val="006128F3"/>
    <w:rsid w:val="0061410C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1A34"/>
    <w:rsid w:val="00623048"/>
    <w:rsid w:val="006232EB"/>
    <w:rsid w:val="006234F2"/>
    <w:rsid w:val="0062372D"/>
    <w:rsid w:val="00623745"/>
    <w:rsid w:val="00623A3B"/>
    <w:rsid w:val="00623D7B"/>
    <w:rsid w:val="00624631"/>
    <w:rsid w:val="00624A38"/>
    <w:rsid w:val="00624EA0"/>
    <w:rsid w:val="00625112"/>
    <w:rsid w:val="006303A5"/>
    <w:rsid w:val="00630BE9"/>
    <w:rsid w:val="00630C4D"/>
    <w:rsid w:val="00631F80"/>
    <w:rsid w:val="00633038"/>
    <w:rsid w:val="00634216"/>
    <w:rsid w:val="0063486A"/>
    <w:rsid w:val="00634EB8"/>
    <w:rsid w:val="006350C4"/>
    <w:rsid w:val="00635678"/>
    <w:rsid w:val="00635830"/>
    <w:rsid w:val="00635ACB"/>
    <w:rsid w:val="00635CF6"/>
    <w:rsid w:val="00635E37"/>
    <w:rsid w:val="00637C4D"/>
    <w:rsid w:val="00637D79"/>
    <w:rsid w:val="00640477"/>
    <w:rsid w:val="00641501"/>
    <w:rsid w:val="0064178C"/>
    <w:rsid w:val="00641D33"/>
    <w:rsid w:val="00641F61"/>
    <w:rsid w:val="006428F3"/>
    <w:rsid w:val="00642B04"/>
    <w:rsid w:val="00643173"/>
    <w:rsid w:val="00643B01"/>
    <w:rsid w:val="0064410C"/>
    <w:rsid w:val="006444F5"/>
    <w:rsid w:val="00644586"/>
    <w:rsid w:val="00644829"/>
    <w:rsid w:val="00644954"/>
    <w:rsid w:val="00644B04"/>
    <w:rsid w:val="0064584D"/>
    <w:rsid w:val="00645A07"/>
    <w:rsid w:val="00646311"/>
    <w:rsid w:val="006472AE"/>
    <w:rsid w:val="00647CFD"/>
    <w:rsid w:val="00650B47"/>
    <w:rsid w:val="00651220"/>
    <w:rsid w:val="00651758"/>
    <w:rsid w:val="00651E8A"/>
    <w:rsid w:val="00651EB8"/>
    <w:rsid w:val="006530B5"/>
    <w:rsid w:val="00653F72"/>
    <w:rsid w:val="0065433C"/>
    <w:rsid w:val="00654929"/>
    <w:rsid w:val="006549A1"/>
    <w:rsid w:val="00654DEF"/>
    <w:rsid w:val="00655CA2"/>
    <w:rsid w:val="00655CB8"/>
    <w:rsid w:val="006560EF"/>
    <w:rsid w:val="00656C81"/>
    <w:rsid w:val="00657982"/>
    <w:rsid w:val="00657AE8"/>
    <w:rsid w:val="006602B7"/>
    <w:rsid w:val="00660E42"/>
    <w:rsid w:val="00661620"/>
    <w:rsid w:val="00661DCB"/>
    <w:rsid w:val="00661EA1"/>
    <w:rsid w:val="0066262A"/>
    <w:rsid w:val="00662684"/>
    <w:rsid w:val="006631C2"/>
    <w:rsid w:val="006631D6"/>
    <w:rsid w:val="00663207"/>
    <w:rsid w:val="006636C8"/>
    <w:rsid w:val="00664999"/>
    <w:rsid w:val="006651E8"/>
    <w:rsid w:val="006656CC"/>
    <w:rsid w:val="00665B5C"/>
    <w:rsid w:val="00666228"/>
    <w:rsid w:val="006664D5"/>
    <w:rsid w:val="00666927"/>
    <w:rsid w:val="00666966"/>
    <w:rsid w:val="00666D6B"/>
    <w:rsid w:val="006700E4"/>
    <w:rsid w:val="006704E3"/>
    <w:rsid w:val="00670A1E"/>
    <w:rsid w:val="00671066"/>
    <w:rsid w:val="006716B8"/>
    <w:rsid w:val="00671965"/>
    <w:rsid w:val="00671B18"/>
    <w:rsid w:val="00672460"/>
    <w:rsid w:val="0067257D"/>
    <w:rsid w:val="00672DD9"/>
    <w:rsid w:val="00673811"/>
    <w:rsid w:val="00673CBE"/>
    <w:rsid w:val="00673D57"/>
    <w:rsid w:val="00673E1A"/>
    <w:rsid w:val="00674505"/>
    <w:rsid w:val="006749AF"/>
    <w:rsid w:val="006750EA"/>
    <w:rsid w:val="00675231"/>
    <w:rsid w:val="00675C68"/>
    <w:rsid w:val="00676176"/>
    <w:rsid w:val="00676C3D"/>
    <w:rsid w:val="00677178"/>
    <w:rsid w:val="0067734D"/>
    <w:rsid w:val="006775E7"/>
    <w:rsid w:val="00680437"/>
    <w:rsid w:val="0068063F"/>
    <w:rsid w:val="00680801"/>
    <w:rsid w:val="00680C22"/>
    <w:rsid w:val="00680F0D"/>
    <w:rsid w:val="00681A91"/>
    <w:rsid w:val="00682632"/>
    <w:rsid w:val="00682BD9"/>
    <w:rsid w:val="0068315C"/>
    <w:rsid w:val="006844F5"/>
    <w:rsid w:val="00684A25"/>
    <w:rsid w:val="00684E71"/>
    <w:rsid w:val="0068505D"/>
    <w:rsid w:val="0068508E"/>
    <w:rsid w:val="0068526E"/>
    <w:rsid w:val="00685444"/>
    <w:rsid w:val="00685654"/>
    <w:rsid w:val="00685ABC"/>
    <w:rsid w:val="006862F6"/>
    <w:rsid w:val="006863B7"/>
    <w:rsid w:val="00686543"/>
    <w:rsid w:val="0068735E"/>
    <w:rsid w:val="00687373"/>
    <w:rsid w:val="00687631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603"/>
    <w:rsid w:val="006967D6"/>
    <w:rsid w:val="006969CC"/>
    <w:rsid w:val="00696DA4"/>
    <w:rsid w:val="00696E73"/>
    <w:rsid w:val="0069706F"/>
    <w:rsid w:val="0069762E"/>
    <w:rsid w:val="006979A0"/>
    <w:rsid w:val="00697C3C"/>
    <w:rsid w:val="006A041B"/>
    <w:rsid w:val="006A04AF"/>
    <w:rsid w:val="006A1601"/>
    <w:rsid w:val="006A174D"/>
    <w:rsid w:val="006A1AE6"/>
    <w:rsid w:val="006A2B4F"/>
    <w:rsid w:val="006A3941"/>
    <w:rsid w:val="006A4235"/>
    <w:rsid w:val="006A5327"/>
    <w:rsid w:val="006A5456"/>
    <w:rsid w:val="006A5D49"/>
    <w:rsid w:val="006A68D7"/>
    <w:rsid w:val="006A6A60"/>
    <w:rsid w:val="006A73C2"/>
    <w:rsid w:val="006A7681"/>
    <w:rsid w:val="006B01D9"/>
    <w:rsid w:val="006B0991"/>
    <w:rsid w:val="006B0B72"/>
    <w:rsid w:val="006B0FAF"/>
    <w:rsid w:val="006B1108"/>
    <w:rsid w:val="006B117A"/>
    <w:rsid w:val="006B196A"/>
    <w:rsid w:val="006B2043"/>
    <w:rsid w:val="006B2180"/>
    <w:rsid w:val="006B2412"/>
    <w:rsid w:val="006B297C"/>
    <w:rsid w:val="006B2B83"/>
    <w:rsid w:val="006B2E8B"/>
    <w:rsid w:val="006B33BF"/>
    <w:rsid w:val="006B36A0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5"/>
    <w:rsid w:val="006C2729"/>
    <w:rsid w:val="006C2D93"/>
    <w:rsid w:val="006C36D0"/>
    <w:rsid w:val="006C3869"/>
    <w:rsid w:val="006C3CB2"/>
    <w:rsid w:val="006C6007"/>
    <w:rsid w:val="006C64A2"/>
    <w:rsid w:val="006D10CE"/>
    <w:rsid w:val="006D1187"/>
    <w:rsid w:val="006D14D8"/>
    <w:rsid w:val="006D1809"/>
    <w:rsid w:val="006D1836"/>
    <w:rsid w:val="006D1E5C"/>
    <w:rsid w:val="006D2771"/>
    <w:rsid w:val="006D4068"/>
    <w:rsid w:val="006D4FE8"/>
    <w:rsid w:val="006D5079"/>
    <w:rsid w:val="006D52FB"/>
    <w:rsid w:val="006D58E2"/>
    <w:rsid w:val="006D5E0A"/>
    <w:rsid w:val="006D5F23"/>
    <w:rsid w:val="006D63E3"/>
    <w:rsid w:val="006D65EC"/>
    <w:rsid w:val="006D66F9"/>
    <w:rsid w:val="006D6C1D"/>
    <w:rsid w:val="006D6E67"/>
    <w:rsid w:val="006D6ED5"/>
    <w:rsid w:val="006D70B4"/>
    <w:rsid w:val="006D7262"/>
    <w:rsid w:val="006D782B"/>
    <w:rsid w:val="006D7FF5"/>
    <w:rsid w:val="006E0360"/>
    <w:rsid w:val="006E054A"/>
    <w:rsid w:val="006E05FB"/>
    <w:rsid w:val="006E07BA"/>
    <w:rsid w:val="006E0BA2"/>
    <w:rsid w:val="006E0D3F"/>
    <w:rsid w:val="006E103A"/>
    <w:rsid w:val="006E1695"/>
    <w:rsid w:val="006E1AE1"/>
    <w:rsid w:val="006E1C24"/>
    <w:rsid w:val="006E25F4"/>
    <w:rsid w:val="006E28CE"/>
    <w:rsid w:val="006E4173"/>
    <w:rsid w:val="006E43CD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625"/>
    <w:rsid w:val="006F078A"/>
    <w:rsid w:val="006F0EE9"/>
    <w:rsid w:val="006F10AB"/>
    <w:rsid w:val="006F23AD"/>
    <w:rsid w:val="006F48AF"/>
    <w:rsid w:val="006F5798"/>
    <w:rsid w:val="006F5D99"/>
    <w:rsid w:val="006F6144"/>
    <w:rsid w:val="006F66F2"/>
    <w:rsid w:val="006F6850"/>
    <w:rsid w:val="006F6885"/>
    <w:rsid w:val="006F6A7A"/>
    <w:rsid w:val="006F6C7A"/>
    <w:rsid w:val="006F7322"/>
    <w:rsid w:val="006F7970"/>
    <w:rsid w:val="006F7B62"/>
    <w:rsid w:val="006F7DED"/>
    <w:rsid w:val="00700317"/>
    <w:rsid w:val="00700A5B"/>
    <w:rsid w:val="00700BFB"/>
    <w:rsid w:val="00700F6B"/>
    <w:rsid w:val="0070136C"/>
    <w:rsid w:val="00701502"/>
    <w:rsid w:val="00701C33"/>
    <w:rsid w:val="00701C75"/>
    <w:rsid w:val="007021ED"/>
    <w:rsid w:val="007024E1"/>
    <w:rsid w:val="007025B6"/>
    <w:rsid w:val="0070323D"/>
    <w:rsid w:val="0070328B"/>
    <w:rsid w:val="00704E28"/>
    <w:rsid w:val="00704EED"/>
    <w:rsid w:val="0070596A"/>
    <w:rsid w:val="007059B5"/>
    <w:rsid w:val="00705CE2"/>
    <w:rsid w:val="00706008"/>
    <w:rsid w:val="00707D12"/>
    <w:rsid w:val="00707DBA"/>
    <w:rsid w:val="00710341"/>
    <w:rsid w:val="00710471"/>
    <w:rsid w:val="00710EAC"/>
    <w:rsid w:val="0071149A"/>
    <w:rsid w:val="00711D06"/>
    <w:rsid w:val="00711E7D"/>
    <w:rsid w:val="00712F07"/>
    <w:rsid w:val="00713182"/>
    <w:rsid w:val="007132FD"/>
    <w:rsid w:val="007142C7"/>
    <w:rsid w:val="00714AB9"/>
    <w:rsid w:val="00714C6B"/>
    <w:rsid w:val="007151BE"/>
    <w:rsid w:val="007154AA"/>
    <w:rsid w:val="00716128"/>
    <w:rsid w:val="00716379"/>
    <w:rsid w:val="007173D2"/>
    <w:rsid w:val="0072022F"/>
    <w:rsid w:val="00720307"/>
    <w:rsid w:val="0072040D"/>
    <w:rsid w:val="00720FD3"/>
    <w:rsid w:val="0072115E"/>
    <w:rsid w:val="0072157F"/>
    <w:rsid w:val="00721DDB"/>
    <w:rsid w:val="007235ED"/>
    <w:rsid w:val="0072383F"/>
    <w:rsid w:val="0072470E"/>
    <w:rsid w:val="0072487A"/>
    <w:rsid w:val="00724E68"/>
    <w:rsid w:val="00725368"/>
    <w:rsid w:val="00725477"/>
    <w:rsid w:val="00725B8C"/>
    <w:rsid w:val="007261AB"/>
    <w:rsid w:val="0072629D"/>
    <w:rsid w:val="00727BB1"/>
    <w:rsid w:val="007308F5"/>
    <w:rsid w:val="007310CB"/>
    <w:rsid w:val="00731D02"/>
    <w:rsid w:val="00732D3F"/>
    <w:rsid w:val="007335BC"/>
    <w:rsid w:val="00733BA7"/>
    <w:rsid w:val="00733C03"/>
    <w:rsid w:val="00733D01"/>
    <w:rsid w:val="007343F9"/>
    <w:rsid w:val="00734509"/>
    <w:rsid w:val="007345E9"/>
    <w:rsid w:val="00735073"/>
    <w:rsid w:val="00735875"/>
    <w:rsid w:val="007359AD"/>
    <w:rsid w:val="00735B4B"/>
    <w:rsid w:val="00736501"/>
    <w:rsid w:val="00736832"/>
    <w:rsid w:val="00737585"/>
    <w:rsid w:val="0073767B"/>
    <w:rsid w:val="007408BB"/>
    <w:rsid w:val="00740906"/>
    <w:rsid w:val="007413A9"/>
    <w:rsid w:val="007413F7"/>
    <w:rsid w:val="0074224A"/>
    <w:rsid w:val="00742874"/>
    <w:rsid w:val="0074305A"/>
    <w:rsid w:val="00743E7F"/>
    <w:rsid w:val="00744EC9"/>
    <w:rsid w:val="0074523C"/>
    <w:rsid w:val="0074541D"/>
    <w:rsid w:val="007454AD"/>
    <w:rsid w:val="00745AB8"/>
    <w:rsid w:val="00745AE8"/>
    <w:rsid w:val="00745D39"/>
    <w:rsid w:val="00745DBB"/>
    <w:rsid w:val="007464C9"/>
    <w:rsid w:val="00746A35"/>
    <w:rsid w:val="00746AAE"/>
    <w:rsid w:val="00746E2B"/>
    <w:rsid w:val="00746F5C"/>
    <w:rsid w:val="00747393"/>
    <w:rsid w:val="0074769E"/>
    <w:rsid w:val="00747A34"/>
    <w:rsid w:val="00747C75"/>
    <w:rsid w:val="00747F04"/>
    <w:rsid w:val="00750A82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02"/>
    <w:rsid w:val="00755E9F"/>
    <w:rsid w:val="007562C3"/>
    <w:rsid w:val="00756EC7"/>
    <w:rsid w:val="00757696"/>
    <w:rsid w:val="007578E3"/>
    <w:rsid w:val="00757DCA"/>
    <w:rsid w:val="00757FE3"/>
    <w:rsid w:val="007600AB"/>
    <w:rsid w:val="0076017E"/>
    <w:rsid w:val="00760491"/>
    <w:rsid w:val="00760C23"/>
    <w:rsid w:val="0076144D"/>
    <w:rsid w:val="00761759"/>
    <w:rsid w:val="00761A44"/>
    <w:rsid w:val="00762F60"/>
    <w:rsid w:val="007636AD"/>
    <w:rsid w:val="0076376E"/>
    <w:rsid w:val="00763935"/>
    <w:rsid w:val="00764DB0"/>
    <w:rsid w:val="00764F71"/>
    <w:rsid w:val="00765056"/>
    <w:rsid w:val="00765416"/>
    <w:rsid w:val="007656D5"/>
    <w:rsid w:val="00765725"/>
    <w:rsid w:val="0076585C"/>
    <w:rsid w:val="00766353"/>
    <w:rsid w:val="00767007"/>
    <w:rsid w:val="00767A7A"/>
    <w:rsid w:val="00770A1A"/>
    <w:rsid w:val="00770FCE"/>
    <w:rsid w:val="00771028"/>
    <w:rsid w:val="007714C8"/>
    <w:rsid w:val="00771BA8"/>
    <w:rsid w:val="007721BF"/>
    <w:rsid w:val="0077232E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1CB"/>
    <w:rsid w:val="00777F1B"/>
    <w:rsid w:val="00780631"/>
    <w:rsid w:val="00780B99"/>
    <w:rsid w:val="0078155E"/>
    <w:rsid w:val="00781979"/>
    <w:rsid w:val="00781C4C"/>
    <w:rsid w:val="00781F77"/>
    <w:rsid w:val="00782362"/>
    <w:rsid w:val="00782388"/>
    <w:rsid w:val="0078243D"/>
    <w:rsid w:val="007829E8"/>
    <w:rsid w:val="00782A43"/>
    <w:rsid w:val="00782E5F"/>
    <w:rsid w:val="00783AD2"/>
    <w:rsid w:val="0078432E"/>
    <w:rsid w:val="0078474D"/>
    <w:rsid w:val="00785075"/>
    <w:rsid w:val="007856A9"/>
    <w:rsid w:val="0078580E"/>
    <w:rsid w:val="00785AF7"/>
    <w:rsid w:val="00785DA2"/>
    <w:rsid w:val="007860E9"/>
    <w:rsid w:val="007865A2"/>
    <w:rsid w:val="00786860"/>
    <w:rsid w:val="007868B0"/>
    <w:rsid w:val="00786A67"/>
    <w:rsid w:val="00786F61"/>
    <w:rsid w:val="00787D3F"/>
    <w:rsid w:val="00790DBF"/>
    <w:rsid w:val="0079107F"/>
    <w:rsid w:val="00791363"/>
    <w:rsid w:val="007915C9"/>
    <w:rsid w:val="007916B1"/>
    <w:rsid w:val="00791B11"/>
    <w:rsid w:val="00791FE8"/>
    <w:rsid w:val="007931EF"/>
    <w:rsid w:val="0079415A"/>
    <w:rsid w:val="007946E7"/>
    <w:rsid w:val="007948A0"/>
    <w:rsid w:val="007954C2"/>
    <w:rsid w:val="007957A2"/>
    <w:rsid w:val="00796003"/>
    <w:rsid w:val="007961A7"/>
    <w:rsid w:val="007969A2"/>
    <w:rsid w:val="00796E04"/>
    <w:rsid w:val="007971FF"/>
    <w:rsid w:val="00797AD6"/>
    <w:rsid w:val="00797EE9"/>
    <w:rsid w:val="007A0220"/>
    <w:rsid w:val="007A0D28"/>
    <w:rsid w:val="007A1C13"/>
    <w:rsid w:val="007A20D2"/>
    <w:rsid w:val="007A2921"/>
    <w:rsid w:val="007A2D85"/>
    <w:rsid w:val="007A3B54"/>
    <w:rsid w:val="007A3F20"/>
    <w:rsid w:val="007A4B77"/>
    <w:rsid w:val="007A501A"/>
    <w:rsid w:val="007A56E0"/>
    <w:rsid w:val="007A6158"/>
    <w:rsid w:val="007A622F"/>
    <w:rsid w:val="007A63B1"/>
    <w:rsid w:val="007A67B7"/>
    <w:rsid w:val="007A713A"/>
    <w:rsid w:val="007A7509"/>
    <w:rsid w:val="007A7FE5"/>
    <w:rsid w:val="007B0177"/>
    <w:rsid w:val="007B06FC"/>
    <w:rsid w:val="007B09EE"/>
    <w:rsid w:val="007B0B16"/>
    <w:rsid w:val="007B0E81"/>
    <w:rsid w:val="007B0E90"/>
    <w:rsid w:val="007B1693"/>
    <w:rsid w:val="007B1758"/>
    <w:rsid w:val="007B19E2"/>
    <w:rsid w:val="007B1C0F"/>
    <w:rsid w:val="007B1DC7"/>
    <w:rsid w:val="007B21DC"/>
    <w:rsid w:val="007B2489"/>
    <w:rsid w:val="007B2A1E"/>
    <w:rsid w:val="007B355B"/>
    <w:rsid w:val="007B37D4"/>
    <w:rsid w:val="007B4098"/>
    <w:rsid w:val="007B4374"/>
    <w:rsid w:val="007B4792"/>
    <w:rsid w:val="007B49B4"/>
    <w:rsid w:val="007B4A70"/>
    <w:rsid w:val="007B4C41"/>
    <w:rsid w:val="007B5020"/>
    <w:rsid w:val="007B5840"/>
    <w:rsid w:val="007B597F"/>
    <w:rsid w:val="007B614F"/>
    <w:rsid w:val="007B6258"/>
    <w:rsid w:val="007B6B43"/>
    <w:rsid w:val="007B750B"/>
    <w:rsid w:val="007C005E"/>
    <w:rsid w:val="007C07A6"/>
    <w:rsid w:val="007C089C"/>
    <w:rsid w:val="007C0C74"/>
    <w:rsid w:val="007C178E"/>
    <w:rsid w:val="007C1C9D"/>
    <w:rsid w:val="007C1D82"/>
    <w:rsid w:val="007C1EDC"/>
    <w:rsid w:val="007C237C"/>
    <w:rsid w:val="007C24DB"/>
    <w:rsid w:val="007C32C0"/>
    <w:rsid w:val="007C32FC"/>
    <w:rsid w:val="007C33E8"/>
    <w:rsid w:val="007C34B2"/>
    <w:rsid w:val="007C3692"/>
    <w:rsid w:val="007C3926"/>
    <w:rsid w:val="007C42E6"/>
    <w:rsid w:val="007C45DA"/>
    <w:rsid w:val="007C4796"/>
    <w:rsid w:val="007C495D"/>
    <w:rsid w:val="007C4C62"/>
    <w:rsid w:val="007C4DF6"/>
    <w:rsid w:val="007C4E67"/>
    <w:rsid w:val="007C4EA0"/>
    <w:rsid w:val="007C536A"/>
    <w:rsid w:val="007C65D2"/>
    <w:rsid w:val="007C69D8"/>
    <w:rsid w:val="007C6AB6"/>
    <w:rsid w:val="007C6C0E"/>
    <w:rsid w:val="007C7494"/>
    <w:rsid w:val="007C78E7"/>
    <w:rsid w:val="007D031A"/>
    <w:rsid w:val="007D1391"/>
    <w:rsid w:val="007D14E6"/>
    <w:rsid w:val="007D2210"/>
    <w:rsid w:val="007D2873"/>
    <w:rsid w:val="007D2E99"/>
    <w:rsid w:val="007D3DA6"/>
    <w:rsid w:val="007D3F5A"/>
    <w:rsid w:val="007D4158"/>
    <w:rsid w:val="007D49F4"/>
    <w:rsid w:val="007D4F84"/>
    <w:rsid w:val="007D5B74"/>
    <w:rsid w:val="007D5D1F"/>
    <w:rsid w:val="007D5FEA"/>
    <w:rsid w:val="007D6512"/>
    <w:rsid w:val="007E0331"/>
    <w:rsid w:val="007E169A"/>
    <w:rsid w:val="007E1F41"/>
    <w:rsid w:val="007E26C9"/>
    <w:rsid w:val="007E2905"/>
    <w:rsid w:val="007E3686"/>
    <w:rsid w:val="007E3727"/>
    <w:rsid w:val="007E3D7B"/>
    <w:rsid w:val="007E4A82"/>
    <w:rsid w:val="007E5226"/>
    <w:rsid w:val="007E530C"/>
    <w:rsid w:val="007E5AB6"/>
    <w:rsid w:val="007E5AC9"/>
    <w:rsid w:val="007E5B36"/>
    <w:rsid w:val="007E5E52"/>
    <w:rsid w:val="007E6F00"/>
    <w:rsid w:val="007E79FD"/>
    <w:rsid w:val="007E7A62"/>
    <w:rsid w:val="007E7F2C"/>
    <w:rsid w:val="007F031E"/>
    <w:rsid w:val="007F05F7"/>
    <w:rsid w:val="007F0799"/>
    <w:rsid w:val="007F0D4E"/>
    <w:rsid w:val="007F10B4"/>
    <w:rsid w:val="007F1391"/>
    <w:rsid w:val="007F1444"/>
    <w:rsid w:val="007F1452"/>
    <w:rsid w:val="007F252E"/>
    <w:rsid w:val="007F2989"/>
    <w:rsid w:val="007F2C27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5E0"/>
    <w:rsid w:val="007F5E6F"/>
    <w:rsid w:val="007F60E9"/>
    <w:rsid w:val="007F63D7"/>
    <w:rsid w:val="007F6EF5"/>
    <w:rsid w:val="007F7DE0"/>
    <w:rsid w:val="007F7E8F"/>
    <w:rsid w:val="008008C2"/>
    <w:rsid w:val="0080097C"/>
    <w:rsid w:val="00800F36"/>
    <w:rsid w:val="00801352"/>
    <w:rsid w:val="00802DFB"/>
    <w:rsid w:val="0080378C"/>
    <w:rsid w:val="00803CC8"/>
    <w:rsid w:val="00804CD1"/>
    <w:rsid w:val="00804D6B"/>
    <w:rsid w:val="008051F0"/>
    <w:rsid w:val="0080522B"/>
    <w:rsid w:val="0080548D"/>
    <w:rsid w:val="00805951"/>
    <w:rsid w:val="00805DE6"/>
    <w:rsid w:val="0080695D"/>
    <w:rsid w:val="00806FD0"/>
    <w:rsid w:val="00810382"/>
    <w:rsid w:val="00810901"/>
    <w:rsid w:val="00810A38"/>
    <w:rsid w:val="00811226"/>
    <w:rsid w:val="008116ED"/>
    <w:rsid w:val="00811DC6"/>
    <w:rsid w:val="00812293"/>
    <w:rsid w:val="008126C0"/>
    <w:rsid w:val="0081291D"/>
    <w:rsid w:val="00812EDA"/>
    <w:rsid w:val="00813649"/>
    <w:rsid w:val="008142BC"/>
    <w:rsid w:val="00814408"/>
    <w:rsid w:val="00814881"/>
    <w:rsid w:val="00815A1C"/>
    <w:rsid w:val="0081649A"/>
    <w:rsid w:val="008168B8"/>
    <w:rsid w:val="0081770A"/>
    <w:rsid w:val="00817C58"/>
    <w:rsid w:val="00817F85"/>
    <w:rsid w:val="00820674"/>
    <w:rsid w:val="008212F0"/>
    <w:rsid w:val="00821F41"/>
    <w:rsid w:val="00822127"/>
    <w:rsid w:val="008223C5"/>
    <w:rsid w:val="008231E9"/>
    <w:rsid w:val="008232DB"/>
    <w:rsid w:val="00823BAE"/>
    <w:rsid w:val="00823EED"/>
    <w:rsid w:val="00824251"/>
    <w:rsid w:val="00824295"/>
    <w:rsid w:val="00824781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A1F"/>
    <w:rsid w:val="00827D70"/>
    <w:rsid w:val="00827DBF"/>
    <w:rsid w:val="00827F45"/>
    <w:rsid w:val="008300A4"/>
    <w:rsid w:val="008305C5"/>
    <w:rsid w:val="008308FA"/>
    <w:rsid w:val="00831C93"/>
    <w:rsid w:val="00831DC6"/>
    <w:rsid w:val="00831E4D"/>
    <w:rsid w:val="00832D27"/>
    <w:rsid w:val="00833811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1E7"/>
    <w:rsid w:val="0083752A"/>
    <w:rsid w:val="00837CE3"/>
    <w:rsid w:val="00840206"/>
    <w:rsid w:val="0084040B"/>
    <w:rsid w:val="00840971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1B9"/>
    <w:rsid w:val="0085656A"/>
    <w:rsid w:val="00856978"/>
    <w:rsid w:val="00856B54"/>
    <w:rsid w:val="00856D6D"/>
    <w:rsid w:val="00857D49"/>
    <w:rsid w:val="00860227"/>
    <w:rsid w:val="00861553"/>
    <w:rsid w:val="00861DD4"/>
    <w:rsid w:val="00862840"/>
    <w:rsid w:val="00862D42"/>
    <w:rsid w:val="008637D4"/>
    <w:rsid w:val="008638D5"/>
    <w:rsid w:val="00863E72"/>
    <w:rsid w:val="00864130"/>
    <w:rsid w:val="008648F5"/>
    <w:rsid w:val="00865B61"/>
    <w:rsid w:val="00865DF8"/>
    <w:rsid w:val="00866309"/>
    <w:rsid w:val="008664EA"/>
    <w:rsid w:val="008671C2"/>
    <w:rsid w:val="0086720E"/>
    <w:rsid w:val="00867540"/>
    <w:rsid w:val="00867CE2"/>
    <w:rsid w:val="00867D27"/>
    <w:rsid w:val="00867EB8"/>
    <w:rsid w:val="008703B1"/>
    <w:rsid w:val="00870E7C"/>
    <w:rsid w:val="0087106B"/>
    <w:rsid w:val="0087116F"/>
    <w:rsid w:val="008713D8"/>
    <w:rsid w:val="0087188C"/>
    <w:rsid w:val="008718ED"/>
    <w:rsid w:val="00871A8B"/>
    <w:rsid w:val="00871FD2"/>
    <w:rsid w:val="00872061"/>
    <w:rsid w:val="0087207C"/>
    <w:rsid w:val="0087224B"/>
    <w:rsid w:val="0087247F"/>
    <w:rsid w:val="00872872"/>
    <w:rsid w:val="00873193"/>
    <w:rsid w:val="0087360C"/>
    <w:rsid w:val="008737BA"/>
    <w:rsid w:val="00875037"/>
    <w:rsid w:val="0087509C"/>
    <w:rsid w:val="00875229"/>
    <w:rsid w:val="008752C4"/>
    <w:rsid w:val="0087534E"/>
    <w:rsid w:val="00875707"/>
    <w:rsid w:val="00875D61"/>
    <w:rsid w:val="00875F0D"/>
    <w:rsid w:val="00876516"/>
    <w:rsid w:val="00876523"/>
    <w:rsid w:val="0087666B"/>
    <w:rsid w:val="0087682F"/>
    <w:rsid w:val="00876A7C"/>
    <w:rsid w:val="00880647"/>
    <w:rsid w:val="00880680"/>
    <w:rsid w:val="00880DBB"/>
    <w:rsid w:val="00881440"/>
    <w:rsid w:val="00881D24"/>
    <w:rsid w:val="008843FA"/>
    <w:rsid w:val="00884587"/>
    <w:rsid w:val="008847B4"/>
    <w:rsid w:val="00884CF1"/>
    <w:rsid w:val="00885251"/>
    <w:rsid w:val="00885292"/>
    <w:rsid w:val="00885558"/>
    <w:rsid w:val="008859FF"/>
    <w:rsid w:val="00885A2D"/>
    <w:rsid w:val="008867FC"/>
    <w:rsid w:val="00886C56"/>
    <w:rsid w:val="00886CBA"/>
    <w:rsid w:val="00887218"/>
    <w:rsid w:val="008874C7"/>
    <w:rsid w:val="008875E4"/>
    <w:rsid w:val="008876FB"/>
    <w:rsid w:val="00887C96"/>
    <w:rsid w:val="00887CEC"/>
    <w:rsid w:val="00887E62"/>
    <w:rsid w:val="00890645"/>
    <w:rsid w:val="00890670"/>
    <w:rsid w:val="0089129A"/>
    <w:rsid w:val="00891653"/>
    <w:rsid w:val="00891C15"/>
    <w:rsid w:val="0089230F"/>
    <w:rsid w:val="00892451"/>
    <w:rsid w:val="00892758"/>
    <w:rsid w:val="008927DF"/>
    <w:rsid w:val="00892E7E"/>
    <w:rsid w:val="00892E9F"/>
    <w:rsid w:val="00893282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1AC5"/>
    <w:rsid w:val="008A256E"/>
    <w:rsid w:val="008A29FA"/>
    <w:rsid w:val="008A3125"/>
    <w:rsid w:val="008A3400"/>
    <w:rsid w:val="008A3B65"/>
    <w:rsid w:val="008A45C5"/>
    <w:rsid w:val="008A4A5E"/>
    <w:rsid w:val="008A4DB7"/>
    <w:rsid w:val="008A4E05"/>
    <w:rsid w:val="008A5827"/>
    <w:rsid w:val="008A6847"/>
    <w:rsid w:val="008A6A7C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4BC5"/>
    <w:rsid w:val="008B517A"/>
    <w:rsid w:val="008B57B9"/>
    <w:rsid w:val="008B59AC"/>
    <w:rsid w:val="008B69AA"/>
    <w:rsid w:val="008B69D9"/>
    <w:rsid w:val="008B6E98"/>
    <w:rsid w:val="008B6F11"/>
    <w:rsid w:val="008B719A"/>
    <w:rsid w:val="008B77B4"/>
    <w:rsid w:val="008C031F"/>
    <w:rsid w:val="008C0352"/>
    <w:rsid w:val="008C04EF"/>
    <w:rsid w:val="008C0FE9"/>
    <w:rsid w:val="008C1272"/>
    <w:rsid w:val="008C1A09"/>
    <w:rsid w:val="008C226B"/>
    <w:rsid w:val="008C2909"/>
    <w:rsid w:val="008C2C8A"/>
    <w:rsid w:val="008C3074"/>
    <w:rsid w:val="008C34AC"/>
    <w:rsid w:val="008C370D"/>
    <w:rsid w:val="008C543F"/>
    <w:rsid w:val="008C5EAF"/>
    <w:rsid w:val="008C5F55"/>
    <w:rsid w:val="008C69C0"/>
    <w:rsid w:val="008C6C00"/>
    <w:rsid w:val="008C6CD7"/>
    <w:rsid w:val="008C700D"/>
    <w:rsid w:val="008C7619"/>
    <w:rsid w:val="008D021A"/>
    <w:rsid w:val="008D03BB"/>
    <w:rsid w:val="008D106E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45C3"/>
    <w:rsid w:val="008D46EE"/>
    <w:rsid w:val="008D4B9E"/>
    <w:rsid w:val="008D5C32"/>
    <w:rsid w:val="008D5F99"/>
    <w:rsid w:val="008D6780"/>
    <w:rsid w:val="008D75D9"/>
    <w:rsid w:val="008D7FFB"/>
    <w:rsid w:val="008E0157"/>
    <w:rsid w:val="008E031F"/>
    <w:rsid w:val="008E0449"/>
    <w:rsid w:val="008E05F7"/>
    <w:rsid w:val="008E076E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283"/>
    <w:rsid w:val="008E38E4"/>
    <w:rsid w:val="008E3932"/>
    <w:rsid w:val="008E4EDA"/>
    <w:rsid w:val="008E50A5"/>
    <w:rsid w:val="008E5684"/>
    <w:rsid w:val="008E56B7"/>
    <w:rsid w:val="008E58CF"/>
    <w:rsid w:val="008E5A86"/>
    <w:rsid w:val="008E5EA9"/>
    <w:rsid w:val="008E629E"/>
    <w:rsid w:val="008E634B"/>
    <w:rsid w:val="008E6B55"/>
    <w:rsid w:val="008E6EF9"/>
    <w:rsid w:val="008E741D"/>
    <w:rsid w:val="008E74B3"/>
    <w:rsid w:val="008E7659"/>
    <w:rsid w:val="008E7666"/>
    <w:rsid w:val="008E7AA3"/>
    <w:rsid w:val="008E7BF7"/>
    <w:rsid w:val="008F0245"/>
    <w:rsid w:val="008F0507"/>
    <w:rsid w:val="008F08B8"/>
    <w:rsid w:val="008F09EF"/>
    <w:rsid w:val="008F106E"/>
    <w:rsid w:val="008F1324"/>
    <w:rsid w:val="008F1B05"/>
    <w:rsid w:val="008F1D7F"/>
    <w:rsid w:val="008F1FDB"/>
    <w:rsid w:val="008F2425"/>
    <w:rsid w:val="008F2C63"/>
    <w:rsid w:val="008F31B4"/>
    <w:rsid w:val="008F3335"/>
    <w:rsid w:val="008F37D6"/>
    <w:rsid w:val="008F39ED"/>
    <w:rsid w:val="008F3AB0"/>
    <w:rsid w:val="008F4887"/>
    <w:rsid w:val="008F4F9D"/>
    <w:rsid w:val="008F5146"/>
    <w:rsid w:val="008F57ED"/>
    <w:rsid w:val="008F58C9"/>
    <w:rsid w:val="008F5F72"/>
    <w:rsid w:val="008F6165"/>
    <w:rsid w:val="008F616A"/>
    <w:rsid w:val="008F652F"/>
    <w:rsid w:val="008F6AC7"/>
    <w:rsid w:val="008F6B60"/>
    <w:rsid w:val="008F6C30"/>
    <w:rsid w:val="008F6C3F"/>
    <w:rsid w:val="008F6EBC"/>
    <w:rsid w:val="008F7296"/>
    <w:rsid w:val="008F731A"/>
    <w:rsid w:val="008F73A0"/>
    <w:rsid w:val="008F749E"/>
    <w:rsid w:val="008F7864"/>
    <w:rsid w:val="008F7D90"/>
    <w:rsid w:val="009003BC"/>
    <w:rsid w:val="00901211"/>
    <w:rsid w:val="00901285"/>
    <w:rsid w:val="009013AD"/>
    <w:rsid w:val="00901527"/>
    <w:rsid w:val="0090155F"/>
    <w:rsid w:val="0090168C"/>
    <w:rsid w:val="009017B4"/>
    <w:rsid w:val="00902C71"/>
    <w:rsid w:val="00902F97"/>
    <w:rsid w:val="00903836"/>
    <w:rsid w:val="00904777"/>
    <w:rsid w:val="00904F5E"/>
    <w:rsid w:val="009052C0"/>
    <w:rsid w:val="00905357"/>
    <w:rsid w:val="0090558A"/>
    <w:rsid w:val="009057F4"/>
    <w:rsid w:val="009058A5"/>
    <w:rsid w:val="009067A4"/>
    <w:rsid w:val="00907134"/>
    <w:rsid w:val="00907612"/>
    <w:rsid w:val="00907946"/>
    <w:rsid w:val="00907A67"/>
    <w:rsid w:val="00907AAC"/>
    <w:rsid w:val="00910645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5F7"/>
    <w:rsid w:val="009149CA"/>
    <w:rsid w:val="0091548E"/>
    <w:rsid w:val="00915770"/>
    <w:rsid w:val="00916AF8"/>
    <w:rsid w:val="00916C7E"/>
    <w:rsid w:val="00916E6F"/>
    <w:rsid w:val="00916E74"/>
    <w:rsid w:val="00917C5A"/>
    <w:rsid w:val="0092028F"/>
    <w:rsid w:val="00920958"/>
    <w:rsid w:val="00920B0B"/>
    <w:rsid w:val="00920F73"/>
    <w:rsid w:val="0092108F"/>
    <w:rsid w:val="00921940"/>
    <w:rsid w:val="00921CF6"/>
    <w:rsid w:val="00921EE7"/>
    <w:rsid w:val="00922307"/>
    <w:rsid w:val="00922826"/>
    <w:rsid w:val="00923452"/>
    <w:rsid w:val="00923B87"/>
    <w:rsid w:val="00924069"/>
    <w:rsid w:val="009240CE"/>
    <w:rsid w:val="00924BD9"/>
    <w:rsid w:val="009257FA"/>
    <w:rsid w:val="00925C0D"/>
    <w:rsid w:val="00926532"/>
    <w:rsid w:val="009268A5"/>
    <w:rsid w:val="00926CFB"/>
    <w:rsid w:val="009271FD"/>
    <w:rsid w:val="00927B5D"/>
    <w:rsid w:val="009302DA"/>
    <w:rsid w:val="009312EE"/>
    <w:rsid w:val="009318FD"/>
    <w:rsid w:val="00931D91"/>
    <w:rsid w:val="00932598"/>
    <w:rsid w:val="00932D97"/>
    <w:rsid w:val="009334EB"/>
    <w:rsid w:val="009346A3"/>
    <w:rsid w:val="00934913"/>
    <w:rsid w:val="00934C3E"/>
    <w:rsid w:val="0093519D"/>
    <w:rsid w:val="0093587B"/>
    <w:rsid w:val="00935E5F"/>
    <w:rsid w:val="0093745A"/>
    <w:rsid w:val="00937C99"/>
    <w:rsid w:val="00940290"/>
    <w:rsid w:val="00940579"/>
    <w:rsid w:val="00940A8E"/>
    <w:rsid w:val="00941C58"/>
    <w:rsid w:val="00942538"/>
    <w:rsid w:val="00942DC2"/>
    <w:rsid w:val="0094306B"/>
    <w:rsid w:val="009434A3"/>
    <w:rsid w:val="00943994"/>
    <w:rsid w:val="00943BAA"/>
    <w:rsid w:val="009440A2"/>
    <w:rsid w:val="009446A4"/>
    <w:rsid w:val="009447C2"/>
    <w:rsid w:val="00944A17"/>
    <w:rsid w:val="00944CF0"/>
    <w:rsid w:val="00944E6E"/>
    <w:rsid w:val="00945131"/>
    <w:rsid w:val="009454E2"/>
    <w:rsid w:val="009473CD"/>
    <w:rsid w:val="009477E8"/>
    <w:rsid w:val="00947A44"/>
    <w:rsid w:val="00950244"/>
    <w:rsid w:val="00950424"/>
    <w:rsid w:val="00950AC4"/>
    <w:rsid w:val="00950B2C"/>
    <w:rsid w:val="009511AC"/>
    <w:rsid w:val="00951206"/>
    <w:rsid w:val="0095175C"/>
    <w:rsid w:val="00951ACC"/>
    <w:rsid w:val="0095225A"/>
    <w:rsid w:val="009522EA"/>
    <w:rsid w:val="00952933"/>
    <w:rsid w:val="009537D6"/>
    <w:rsid w:val="00953B8F"/>
    <w:rsid w:val="0095424A"/>
    <w:rsid w:val="009543E7"/>
    <w:rsid w:val="00954AB5"/>
    <w:rsid w:val="00954EF2"/>
    <w:rsid w:val="00955DD1"/>
    <w:rsid w:val="00955F85"/>
    <w:rsid w:val="00956543"/>
    <w:rsid w:val="00956A53"/>
    <w:rsid w:val="00956C84"/>
    <w:rsid w:val="00956F2E"/>
    <w:rsid w:val="00957101"/>
    <w:rsid w:val="00957661"/>
    <w:rsid w:val="00957749"/>
    <w:rsid w:val="00957BF5"/>
    <w:rsid w:val="00960E2F"/>
    <w:rsid w:val="00961BA4"/>
    <w:rsid w:val="00961D52"/>
    <w:rsid w:val="00961E9C"/>
    <w:rsid w:val="00962DC7"/>
    <w:rsid w:val="0096304D"/>
    <w:rsid w:val="00963875"/>
    <w:rsid w:val="0096393B"/>
    <w:rsid w:val="00963BAD"/>
    <w:rsid w:val="00964805"/>
    <w:rsid w:val="00964CAB"/>
    <w:rsid w:val="00964EB7"/>
    <w:rsid w:val="0096559A"/>
    <w:rsid w:val="009657D8"/>
    <w:rsid w:val="00965AAC"/>
    <w:rsid w:val="009660A3"/>
    <w:rsid w:val="0096630A"/>
    <w:rsid w:val="0096635F"/>
    <w:rsid w:val="009663B7"/>
    <w:rsid w:val="009666F1"/>
    <w:rsid w:val="00967400"/>
    <w:rsid w:val="00967401"/>
    <w:rsid w:val="00967B38"/>
    <w:rsid w:val="00967DF3"/>
    <w:rsid w:val="0097033B"/>
    <w:rsid w:val="00970617"/>
    <w:rsid w:val="00970633"/>
    <w:rsid w:val="00970AF1"/>
    <w:rsid w:val="00970B32"/>
    <w:rsid w:val="0097144B"/>
    <w:rsid w:val="0097207A"/>
    <w:rsid w:val="00972C59"/>
    <w:rsid w:val="00972CDA"/>
    <w:rsid w:val="00972D86"/>
    <w:rsid w:val="009730B4"/>
    <w:rsid w:val="00973A73"/>
    <w:rsid w:val="0097408D"/>
    <w:rsid w:val="00974FC5"/>
    <w:rsid w:val="0097556F"/>
    <w:rsid w:val="00975F7A"/>
    <w:rsid w:val="00976661"/>
    <w:rsid w:val="00976AC4"/>
    <w:rsid w:val="0097777A"/>
    <w:rsid w:val="00977F12"/>
    <w:rsid w:val="00980169"/>
    <w:rsid w:val="0098053B"/>
    <w:rsid w:val="009805FB"/>
    <w:rsid w:val="00980B0B"/>
    <w:rsid w:val="00980C65"/>
    <w:rsid w:val="00980D68"/>
    <w:rsid w:val="00980E14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3DD"/>
    <w:rsid w:val="00984954"/>
    <w:rsid w:val="009857E9"/>
    <w:rsid w:val="009858D2"/>
    <w:rsid w:val="00985C2D"/>
    <w:rsid w:val="00985E5F"/>
    <w:rsid w:val="00986101"/>
    <w:rsid w:val="0098718F"/>
    <w:rsid w:val="0098734E"/>
    <w:rsid w:val="00987753"/>
    <w:rsid w:val="00990275"/>
    <w:rsid w:val="009905D1"/>
    <w:rsid w:val="009907F5"/>
    <w:rsid w:val="00990A29"/>
    <w:rsid w:val="00990BC4"/>
    <w:rsid w:val="00990E8B"/>
    <w:rsid w:val="00991C7B"/>
    <w:rsid w:val="0099226E"/>
    <w:rsid w:val="00992639"/>
    <w:rsid w:val="00992C64"/>
    <w:rsid w:val="00993893"/>
    <w:rsid w:val="00994758"/>
    <w:rsid w:val="00994C05"/>
    <w:rsid w:val="009965A8"/>
    <w:rsid w:val="00996920"/>
    <w:rsid w:val="009969B2"/>
    <w:rsid w:val="00997219"/>
    <w:rsid w:val="0099746A"/>
    <w:rsid w:val="009A065F"/>
    <w:rsid w:val="009A0A2D"/>
    <w:rsid w:val="009A1428"/>
    <w:rsid w:val="009A1A6F"/>
    <w:rsid w:val="009A1DD5"/>
    <w:rsid w:val="009A1ED0"/>
    <w:rsid w:val="009A2184"/>
    <w:rsid w:val="009A29B3"/>
    <w:rsid w:val="009A2C55"/>
    <w:rsid w:val="009A3412"/>
    <w:rsid w:val="009A35BB"/>
    <w:rsid w:val="009A4B38"/>
    <w:rsid w:val="009A4D59"/>
    <w:rsid w:val="009A4F75"/>
    <w:rsid w:val="009A5CC1"/>
    <w:rsid w:val="009A5D3D"/>
    <w:rsid w:val="009A6470"/>
    <w:rsid w:val="009B0072"/>
    <w:rsid w:val="009B0167"/>
    <w:rsid w:val="009B043B"/>
    <w:rsid w:val="009B04EA"/>
    <w:rsid w:val="009B0D98"/>
    <w:rsid w:val="009B0EFE"/>
    <w:rsid w:val="009B16F6"/>
    <w:rsid w:val="009B1D38"/>
    <w:rsid w:val="009B2B45"/>
    <w:rsid w:val="009B3169"/>
    <w:rsid w:val="009B3681"/>
    <w:rsid w:val="009B36CB"/>
    <w:rsid w:val="009B3EC9"/>
    <w:rsid w:val="009B456F"/>
    <w:rsid w:val="009B4577"/>
    <w:rsid w:val="009B471B"/>
    <w:rsid w:val="009B4AA7"/>
    <w:rsid w:val="009B4BA4"/>
    <w:rsid w:val="009B59F6"/>
    <w:rsid w:val="009B5E6C"/>
    <w:rsid w:val="009B632E"/>
    <w:rsid w:val="009B64E4"/>
    <w:rsid w:val="009B686B"/>
    <w:rsid w:val="009B6C9E"/>
    <w:rsid w:val="009B6E69"/>
    <w:rsid w:val="009B7183"/>
    <w:rsid w:val="009B7431"/>
    <w:rsid w:val="009B74A6"/>
    <w:rsid w:val="009B7AAC"/>
    <w:rsid w:val="009B7DC4"/>
    <w:rsid w:val="009C03AC"/>
    <w:rsid w:val="009C03C2"/>
    <w:rsid w:val="009C0A42"/>
    <w:rsid w:val="009C0BAB"/>
    <w:rsid w:val="009C13FB"/>
    <w:rsid w:val="009C1484"/>
    <w:rsid w:val="009C1AA6"/>
    <w:rsid w:val="009C1B92"/>
    <w:rsid w:val="009C1D47"/>
    <w:rsid w:val="009C2398"/>
    <w:rsid w:val="009C2565"/>
    <w:rsid w:val="009C286E"/>
    <w:rsid w:val="009C2B9D"/>
    <w:rsid w:val="009C2E0B"/>
    <w:rsid w:val="009C2FA0"/>
    <w:rsid w:val="009C30FF"/>
    <w:rsid w:val="009C34AB"/>
    <w:rsid w:val="009C36FD"/>
    <w:rsid w:val="009C3A85"/>
    <w:rsid w:val="009C3DB1"/>
    <w:rsid w:val="009C3E70"/>
    <w:rsid w:val="009C4E2D"/>
    <w:rsid w:val="009C51F1"/>
    <w:rsid w:val="009C5294"/>
    <w:rsid w:val="009C5CED"/>
    <w:rsid w:val="009C707E"/>
    <w:rsid w:val="009C72A1"/>
    <w:rsid w:val="009C7F89"/>
    <w:rsid w:val="009D0671"/>
    <w:rsid w:val="009D1598"/>
    <w:rsid w:val="009D1F4F"/>
    <w:rsid w:val="009D22D4"/>
    <w:rsid w:val="009D2390"/>
    <w:rsid w:val="009D24ED"/>
    <w:rsid w:val="009D2A64"/>
    <w:rsid w:val="009D2E01"/>
    <w:rsid w:val="009D2E4A"/>
    <w:rsid w:val="009D2F5C"/>
    <w:rsid w:val="009D3898"/>
    <w:rsid w:val="009D3AC1"/>
    <w:rsid w:val="009D3D1C"/>
    <w:rsid w:val="009D42C6"/>
    <w:rsid w:val="009D4C38"/>
    <w:rsid w:val="009D71D8"/>
    <w:rsid w:val="009D7C88"/>
    <w:rsid w:val="009E044D"/>
    <w:rsid w:val="009E0B3E"/>
    <w:rsid w:val="009E1172"/>
    <w:rsid w:val="009E17B2"/>
    <w:rsid w:val="009E1B68"/>
    <w:rsid w:val="009E1EF7"/>
    <w:rsid w:val="009E23F0"/>
    <w:rsid w:val="009E2ABD"/>
    <w:rsid w:val="009E30FD"/>
    <w:rsid w:val="009E3345"/>
    <w:rsid w:val="009E345A"/>
    <w:rsid w:val="009E359E"/>
    <w:rsid w:val="009E4A04"/>
    <w:rsid w:val="009E4A19"/>
    <w:rsid w:val="009E4E71"/>
    <w:rsid w:val="009E5FF4"/>
    <w:rsid w:val="009E6117"/>
    <w:rsid w:val="009E6E16"/>
    <w:rsid w:val="009E7FFB"/>
    <w:rsid w:val="009F05F5"/>
    <w:rsid w:val="009F08DA"/>
    <w:rsid w:val="009F198D"/>
    <w:rsid w:val="009F233F"/>
    <w:rsid w:val="009F23BA"/>
    <w:rsid w:val="009F2556"/>
    <w:rsid w:val="009F290E"/>
    <w:rsid w:val="009F317C"/>
    <w:rsid w:val="009F3DBE"/>
    <w:rsid w:val="009F451B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1994"/>
    <w:rsid w:val="00A0228B"/>
    <w:rsid w:val="00A027DD"/>
    <w:rsid w:val="00A0282B"/>
    <w:rsid w:val="00A02B0D"/>
    <w:rsid w:val="00A02B35"/>
    <w:rsid w:val="00A0304C"/>
    <w:rsid w:val="00A03123"/>
    <w:rsid w:val="00A03618"/>
    <w:rsid w:val="00A04398"/>
    <w:rsid w:val="00A0475E"/>
    <w:rsid w:val="00A0481B"/>
    <w:rsid w:val="00A04BC4"/>
    <w:rsid w:val="00A04FB9"/>
    <w:rsid w:val="00A0523B"/>
    <w:rsid w:val="00A055CD"/>
    <w:rsid w:val="00A05B8D"/>
    <w:rsid w:val="00A06984"/>
    <w:rsid w:val="00A07021"/>
    <w:rsid w:val="00A07DE5"/>
    <w:rsid w:val="00A1091A"/>
    <w:rsid w:val="00A11A4D"/>
    <w:rsid w:val="00A11A77"/>
    <w:rsid w:val="00A11C22"/>
    <w:rsid w:val="00A1209C"/>
    <w:rsid w:val="00A121CC"/>
    <w:rsid w:val="00A12AB4"/>
    <w:rsid w:val="00A12CB5"/>
    <w:rsid w:val="00A1397A"/>
    <w:rsid w:val="00A13A8F"/>
    <w:rsid w:val="00A13B08"/>
    <w:rsid w:val="00A14172"/>
    <w:rsid w:val="00A143BC"/>
    <w:rsid w:val="00A145D6"/>
    <w:rsid w:val="00A14885"/>
    <w:rsid w:val="00A14AF2"/>
    <w:rsid w:val="00A14D08"/>
    <w:rsid w:val="00A16777"/>
    <w:rsid w:val="00A167D7"/>
    <w:rsid w:val="00A17506"/>
    <w:rsid w:val="00A178A9"/>
    <w:rsid w:val="00A17A4F"/>
    <w:rsid w:val="00A17C99"/>
    <w:rsid w:val="00A17E51"/>
    <w:rsid w:val="00A20351"/>
    <w:rsid w:val="00A212AB"/>
    <w:rsid w:val="00A212EA"/>
    <w:rsid w:val="00A21481"/>
    <w:rsid w:val="00A22680"/>
    <w:rsid w:val="00A22929"/>
    <w:rsid w:val="00A22A4F"/>
    <w:rsid w:val="00A22B7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4CE8"/>
    <w:rsid w:val="00A25021"/>
    <w:rsid w:val="00A2518B"/>
    <w:rsid w:val="00A256AB"/>
    <w:rsid w:val="00A25907"/>
    <w:rsid w:val="00A25D36"/>
    <w:rsid w:val="00A272E9"/>
    <w:rsid w:val="00A27F39"/>
    <w:rsid w:val="00A30826"/>
    <w:rsid w:val="00A308A4"/>
    <w:rsid w:val="00A30EB2"/>
    <w:rsid w:val="00A31EED"/>
    <w:rsid w:val="00A33727"/>
    <w:rsid w:val="00A339E9"/>
    <w:rsid w:val="00A34328"/>
    <w:rsid w:val="00A344B1"/>
    <w:rsid w:val="00A349CD"/>
    <w:rsid w:val="00A34E56"/>
    <w:rsid w:val="00A35418"/>
    <w:rsid w:val="00A3556D"/>
    <w:rsid w:val="00A35CCE"/>
    <w:rsid w:val="00A35E20"/>
    <w:rsid w:val="00A35E7B"/>
    <w:rsid w:val="00A363A4"/>
    <w:rsid w:val="00A36B24"/>
    <w:rsid w:val="00A36EF6"/>
    <w:rsid w:val="00A372FA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8C4"/>
    <w:rsid w:val="00A45BB2"/>
    <w:rsid w:val="00A464A6"/>
    <w:rsid w:val="00A465C5"/>
    <w:rsid w:val="00A46E40"/>
    <w:rsid w:val="00A474D0"/>
    <w:rsid w:val="00A503E5"/>
    <w:rsid w:val="00A506A2"/>
    <w:rsid w:val="00A5073F"/>
    <w:rsid w:val="00A50815"/>
    <w:rsid w:val="00A50E2B"/>
    <w:rsid w:val="00A5157F"/>
    <w:rsid w:val="00A5233D"/>
    <w:rsid w:val="00A53225"/>
    <w:rsid w:val="00A5322A"/>
    <w:rsid w:val="00A53D7B"/>
    <w:rsid w:val="00A543CE"/>
    <w:rsid w:val="00A544B0"/>
    <w:rsid w:val="00A54E8F"/>
    <w:rsid w:val="00A55194"/>
    <w:rsid w:val="00A55475"/>
    <w:rsid w:val="00A5593A"/>
    <w:rsid w:val="00A55AB3"/>
    <w:rsid w:val="00A55F6B"/>
    <w:rsid w:val="00A55FC3"/>
    <w:rsid w:val="00A5642A"/>
    <w:rsid w:val="00A56477"/>
    <w:rsid w:val="00A56B9C"/>
    <w:rsid w:val="00A606DB"/>
    <w:rsid w:val="00A608C4"/>
    <w:rsid w:val="00A61639"/>
    <w:rsid w:val="00A616CB"/>
    <w:rsid w:val="00A6195A"/>
    <w:rsid w:val="00A61B95"/>
    <w:rsid w:val="00A61CFB"/>
    <w:rsid w:val="00A62038"/>
    <w:rsid w:val="00A628D2"/>
    <w:rsid w:val="00A629BB"/>
    <w:rsid w:val="00A62A33"/>
    <w:rsid w:val="00A63167"/>
    <w:rsid w:val="00A63C94"/>
    <w:rsid w:val="00A63F18"/>
    <w:rsid w:val="00A64300"/>
    <w:rsid w:val="00A659E0"/>
    <w:rsid w:val="00A6650A"/>
    <w:rsid w:val="00A67049"/>
    <w:rsid w:val="00A679D8"/>
    <w:rsid w:val="00A70195"/>
    <w:rsid w:val="00A70BC1"/>
    <w:rsid w:val="00A713DE"/>
    <w:rsid w:val="00A7205B"/>
    <w:rsid w:val="00A7259B"/>
    <w:rsid w:val="00A726AF"/>
    <w:rsid w:val="00A7435C"/>
    <w:rsid w:val="00A746EC"/>
    <w:rsid w:val="00A74A57"/>
    <w:rsid w:val="00A75080"/>
    <w:rsid w:val="00A757C4"/>
    <w:rsid w:val="00A76ED4"/>
    <w:rsid w:val="00A7706A"/>
    <w:rsid w:val="00A7728B"/>
    <w:rsid w:val="00A77A5B"/>
    <w:rsid w:val="00A77B7D"/>
    <w:rsid w:val="00A80120"/>
    <w:rsid w:val="00A8015A"/>
    <w:rsid w:val="00A80CF0"/>
    <w:rsid w:val="00A8114F"/>
    <w:rsid w:val="00A81498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65E6"/>
    <w:rsid w:val="00A8674C"/>
    <w:rsid w:val="00A87734"/>
    <w:rsid w:val="00A87A54"/>
    <w:rsid w:val="00A90145"/>
    <w:rsid w:val="00A904C2"/>
    <w:rsid w:val="00A9074C"/>
    <w:rsid w:val="00A908AB"/>
    <w:rsid w:val="00A91027"/>
    <w:rsid w:val="00A91173"/>
    <w:rsid w:val="00A916C6"/>
    <w:rsid w:val="00A91D99"/>
    <w:rsid w:val="00A91FC5"/>
    <w:rsid w:val="00A922AF"/>
    <w:rsid w:val="00A92652"/>
    <w:rsid w:val="00A92C8C"/>
    <w:rsid w:val="00A933A5"/>
    <w:rsid w:val="00A93673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0DCA"/>
    <w:rsid w:val="00AA11FB"/>
    <w:rsid w:val="00AA1541"/>
    <w:rsid w:val="00AA173B"/>
    <w:rsid w:val="00AA1991"/>
    <w:rsid w:val="00AA34CA"/>
    <w:rsid w:val="00AA47E7"/>
    <w:rsid w:val="00AA5519"/>
    <w:rsid w:val="00AA59DA"/>
    <w:rsid w:val="00AA605C"/>
    <w:rsid w:val="00AA62B7"/>
    <w:rsid w:val="00AA64EF"/>
    <w:rsid w:val="00AA7149"/>
    <w:rsid w:val="00AA7607"/>
    <w:rsid w:val="00AA77D6"/>
    <w:rsid w:val="00AA7D76"/>
    <w:rsid w:val="00AB024C"/>
    <w:rsid w:val="00AB06B2"/>
    <w:rsid w:val="00AB111A"/>
    <w:rsid w:val="00AB1155"/>
    <w:rsid w:val="00AB12C9"/>
    <w:rsid w:val="00AB1907"/>
    <w:rsid w:val="00AB1CC2"/>
    <w:rsid w:val="00AB1F78"/>
    <w:rsid w:val="00AB1F97"/>
    <w:rsid w:val="00AB2678"/>
    <w:rsid w:val="00AB2F9C"/>
    <w:rsid w:val="00AB3058"/>
    <w:rsid w:val="00AB3142"/>
    <w:rsid w:val="00AB34B3"/>
    <w:rsid w:val="00AB34EE"/>
    <w:rsid w:val="00AB366A"/>
    <w:rsid w:val="00AB3B9B"/>
    <w:rsid w:val="00AB3CAD"/>
    <w:rsid w:val="00AB3FB5"/>
    <w:rsid w:val="00AB53ED"/>
    <w:rsid w:val="00AB605A"/>
    <w:rsid w:val="00AB62DC"/>
    <w:rsid w:val="00AB636F"/>
    <w:rsid w:val="00AB65B8"/>
    <w:rsid w:val="00AB6B23"/>
    <w:rsid w:val="00AB6B62"/>
    <w:rsid w:val="00AB6CAE"/>
    <w:rsid w:val="00AB713D"/>
    <w:rsid w:val="00AB7635"/>
    <w:rsid w:val="00AB7697"/>
    <w:rsid w:val="00AB7A55"/>
    <w:rsid w:val="00AC08B5"/>
    <w:rsid w:val="00AC13BD"/>
    <w:rsid w:val="00AC1761"/>
    <w:rsid w:val="00AC211D"/>
    <w:rsid w:val="00AC26C9"/>
    <w:rsid w:val="00AC2731"/>
    <w:rsid w:val="00AC2A4F"/>
    <w:rsid w:val="00AC2A86"/>
    <w:rsid w:val="00AC2B4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0B4"/>
    <w:rsid w:val="00AC7213"/>
    <w:rsid w:val="00AC7933"/>
    <w:rsid w:val="00AC7BC1"/>
    <w:rsid w:val="00AC7EA1"/>
    <w:rsid w:val="00AD0AC1"/>
    <w:rsid w:val="00AD0B6A"/>
    <w:rsid w:val="00AD0F0C"/>
    <w:rsid w:val="00AD1094"/>
    <w:rsid w:val="00AD13A6"/>
    <w:rsid w:val="00AD1D41"/>
    <w:rsid w:val="00AD232B"/>
    <w:rsid w:val="00AD2545"/>
    <w:rsid w:val="00AD2D34"/>
    <w:rsid w:val="00AD3929"/>
    <w:rsid w:val="00AD42C0"/>
    <w:rsid w:val="00AD4407"/>
    <w:rsid w:val="00AD4D06"/>
    <w:rsid w:val="00AD5722"/>
    <w:rsid w:val="00AD63A6"/>
    <w:rsid w:val="00AD6907"/>
    <w:rsid w:val="00AD6A14"/>
    <w:rsid w:val="00AD7833"/>
    <w:rsid w:val="00AD7CE9"/>
    <w:rsid w:val="00AE04AE"/>
    <w:rsid w:val="00AE0E30"/>
    <w:rsid w:val="00AE12A3"/>
    <w:rsid w:val="00AE1796"/>
    <w:rsid w:val="00AE199A"/>
    <w:rsid w:val="00AE22AF"/>
    <w:rsid w:val="00AE27FC"/>
    <w:rsid w:val="00AE3570"/>
    <w:rsid w:val="00AE35A4"/>
    <w:rsid w:val="00AE36DB"/>
    <w:rsid w:val="00AE410E"/>
    <w:rsid w:val="00AE49ED"/>
    <w:rsid w:val="00AE4C67"/>
    <w:rsid w:val="00AE4E05"/>
    <w:rsid w:val="00AE50FF"/>
    <w:rsid w:val="00AE52F7"/>
    <w:rsid w:val="00AE5930"/>
    <w:rsid w:val="00AE5B86"/>
    <w:rsid w:val="00AE60FD"/>
    <w:rsid w:val="00AE674D"/>
    <w:rsid w:val="00AE6EE9"/>
    <w:rsid w:val="00AE7717"/>
    <w:rsid w:val="00AE77AB"/>
    <w:rsid w:val="00AF022B"/>
    <w:rsid w:val="00AF09B8"/>
    <w:rsid w:val="00AF0DDF"/>
    <w:rsid w:val="00AF1098"/>
    <w:rsid w:val="00AF11CF"/>
    <w:rsid w:val="00AF1484"/>
    <w:rsid w:val="00AF14F1"/>
    <w:rsid w:val="00AF1E25"/>
    <w:rsid w:val="00AF1E4C"/>
    <w:rsid w:val="00AF1F3E"/>
    <w:rsid w:val="00AF2AEE"/>
    <w:rsid w:val="00AF2D3C"/>
    <w:rsid w:val="00AF31D3"/>
    <w:rsid w:val="00AF32CA"/>
    <w:rsid w:val="00AF3AB3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6FD3"/>
    <w:rsid w:val="00AF7BFA"/>
    <w:rsid w:val="00B00760"/>
    <w:rsid w:val="00B0129D"/>
    <w:rsid w:val="00B01386"/>
    <w:rsid w:val="00B018B6"/>
    <w:rsid w:val="00B0198D"/>
    <w:rsid w:val="00B01FD0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53A"/>
    <w:rsid w:val="00B04FC0"/>
    <w:rsid w:val="00B051FF"/>
    <w:rsid w:val="00B05EEC"/>
    <w:rsid w:val="00B06463"/>
    <w:rsid w:val="00B0690E"/>
    <w:rsid w:val="00B06F85"/>
    <w:rsid w:val="00B07438"/>
    <w:rsid w:val="00B077FC"/>
    <w:rsid w:val="00B07A63"/>
    <w:rsid w:val="00B07B68"/>
    <w:rsid w:val="00B10C8E"/>
    <w:rsid w:val="00B10D1A"/>
    <w:rsid w:val="00B10E96"/>
    <w:rsid w:val="00B11270"/>
    <w:rsid w:val="00B1241D"/>
    <w:rsid w:val="00B12EC2"/>
    <w:rsid w:val="00B13725"/>
    <w:rsid w:val="00B13D0A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2E3"/>
    <w:rsid w:val="00B217E7"/>
    <w:rsid w:val="00B21E37"/>
    <w:rsid w:val="00B21E6C"/>
    <w:rsid w:val="00B224CF"/>
    <w:rsid w:val="00B230B2"/>
    <w:rsid w:val="00B23A1F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6E0"/>
    <w:rsid w:val="00B27895"/>
    <w:rsid w:val="00B3158B"/>
    <w:rsid w:val="00B316E6"/>
    <w:rsid w:val="00B3191A"/>
    <w:rsid w:val="00B31DEC"/>
    <w:rsid w:val="00B32867"/>
    <w:rsid w:val="00B330D2"/>
    <w:rsid w:val="00B3322D"/>
    <w:rsid w:val="00B33C65"/>
    <w:rsid w:val="00B345AA"/>
    <w:rsid w:val="00B34B24"/>
    <w:rsid w:val="00B34B50"/>
    <w:rsid w:val="00B35251"/>
    <w:rsid w:val="00B35668"/>
    <w:rsid w:val="00B36A7B"/>
    <w:rsid w:val="00B3740A"/>
    <w:rsid w:val="00B37DE7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5B89"/>
    <w:rsid w:val="00B463D5"/>
    <w:rsid w:val="00B468D8"/>
    <w:rsid w:val="00B4769A"/>
    <w:rsid w:val="00B47A37"/>
    <w:rsid w:val="00B47F87"/>
    <w:rsid w:val="00B504AE"/>
    <w:rsid w:val="00B50758"/>
    <w:rsid w:val="00B51EF6"/>
    <w:rsid w:val="00B5370B"/>
    <w:rsid w:val="00B53B7B"/>
    <w:rsid w:val="00B543CF"/>
    <w:rsid w:val="00B54764"/>
    <w:rsid w:val="00B5492E"/>
    <w:rsid w:val="00B549E6"/>
    <w:rsid w:val="00B54A71"/>
    <w:rsid w:val="00B54FC4"/>
    <w:rsid w:val="00B551E0"/>
    <w:rsid w:val="00B552F2"/>
    <w:rsid w:val="00B5546D"/>
    <w:rsid w:val="00B55D33"/>
    <w:rsid w:val="00B56467"/>
    <w:rsid w:val="00B57034"/>
    <w:rsid w:val="00B576DF"/>
    <w:rsid w:val="00B57B62"/>
    <w:rsid w:val="00B604BA"/>
    <w:rsid w:val="00B60757"/>
    <w:rsid w:val="00B60835"/>
    <w:rsid w:val="00B6087D"/>
    <w:rsid w:val="00B60B31"/>
    <w:rsid w:val="00B61103"/>
    <w:rsid w:val="00B617E4"/>
    <w:rsid w:val="00B62148"/>
    <w:rsid w:val="00B623C4"/>
    <w:rsid w:val="00B6251F"/>
    <w:rsid w:val="00B62A7B"/>
    <w:rsid w:val="00B62D41"/>
    <w:rsid w:val="00B63A3C"/>
    <w:rsid w:val="00B64833"/>
    <w:rsid w:val="00B64AFD"/>
    <w:rsid w:val="00B650FB"/>
    <w:rsid w:val="00B6541B"/>
    <w:rsid w:val="00B6565B"/>
    <w:rsid w:val="00B65DAA"/>
    <w:rsid w:val="00B660FE"/>
    <w:rsid w:val="00B66CCD"/>
    <w:rsid w:val="00B700F6"/>
    <w:rsid w:val="00B70E7A"/>
    <w:rsid w:val="00B710B7"/>
    <w:rsid w:val="00B7168B"/>
    <w:rsid w:val="00B71C7B"/>
    <w:rsid w:val="00B72347"/>
    <w:rsid w:val="00B7238C"/>
    <w:rsid w:val="00B72BA0"/>
    <w:rsid w:val="00B73083"/>
    <w:rsid w:val="00B731FA"/>
    <w:rsid w:val="00B73EEA"/>
    <w:rsid w:val="00B7402B"/>
    <w:rsid w:val="00B7452F"/>
    <w:rsid w:val="00B746DF"/>
    <w:rsid w:val="00B74787"/>
    <w:rsid w:val="00B74AE7"/>
    <w:rsid w:val="00B754FF"/>
    <w:rsid w:val="00B77355"/>
    <w:rsid w:val="00B774B3"/>
    <w:rsid w:val="00B77710"/>
    <w:rsid w:val="00B77960"/>
    <w:rsid w:val="00B77C2D"/>
    <w:rsid w:val="00B77FD4"/>
    <w:rsid w:val="00B8001F"/>
    <w:rsid w:val="00B801D1"/>
    <w:rsid w:val="00B812AC"/>
    <w:rsid w:val="00B817A8"/>
    <w:rsid w:val="00B826EA"/>
    <w:rsid w:val="00B828C6"/>
    <w:rsid w:val="00B82A91"/>
    <w:rsid w:val="00B83831"/>
    <w:rsid w:val="00B83B5F"/>
    <w:rsid w:val="00B83C6E"/>
    <w:rsid w:val="00B83D89"/>
    <w:rsid w:val="00B8447E"/>
    <w:rsid w:val="00B8525E"/>
    <w:rsid w:val="00B8679E"/>
    <w:rsid w:val="00B902A1"/>
    <w:rsid w:val="00B904F0"/>
    <w:rsid w:val="00B90D8A"/>
    <w:rsid w:val="00B90E88"/>
    <w:rsid w:val="00B91DD1"/>
    <w:rsid w:val="00B926AC"/>
    <w:rsid w:val="00B92ED8"/>
    <w:rsid w:val="00B92F38"/>
    <w:rsid w:val="00B935D5"/>
    <w:rsid w:val="00B94064"/>
    <w:rsid w:val="00B94F91"/>
    <w:rsid w:val="00B94FBF"/>
    <w:rsid w:val="00B955B1"/>
    <w:rsid w:val="00B957F6"/>
    <w:rsid w:val="00B95C2B"/>
    <w:rsid w:val="00B9632F"/>
    <w:rsid w:val="00B96343"/>
    <w:rsid w:val="00B969FC"/>
    <w:rsid w:val="00B97192"/>
    <w:rsid w:val="00B974E8"/>
    <w:rsid w:val="00BA0319"/>
    <w:rsid w:val="00BA04B7"/>
    <w:rsid w:val="00BA05FA"/>
    <w:rsid w:val="00BA0C71"/>
    <w:rsid w:val="00BA1CAE"/>
    <w:rsid w:val="00BA1D49"/>
    <w:rsid w:val="00BA1FCE"/>
    <w:rsid w:val="00BA3513"/>
    <w:rsid w:val="00BA3B88"/>
    <w:rsid w:val="00BA48CB"/>
    <w:rsid w:val="00BA4B1A"/>
    <w:rsid w:val="00BA500B"/>
    <w:rsid w:val="00BA6497"/>
    <w:rsid w:val="00BA70FE"/>
    <w:rsid w:val="00BA7813"/>
    <w:rsid w:val="00BA7A48"/>
    <w:rsid w:val="00BA7DF9"/>
    <w:rsid w:val="00BA7F10"/>
    <w:rsid w:val="00BB0044"/>
    <w:rsid w:val="00BB0DBD"/>
    <w:rsid w:val="00BB1331"/>
    <w:rsid w:val="00BB1955"/>
    <w:rsid w:val="00BB20EA"/>
    <w:rsid w:val="00BB291D"/>
    <w:rsid w:val="00BB2AE7"/>
    <w:rsid w:val="00BB2EDF"/>
    <w:rsid w:val="00BB3A4B"/>
    <w:rsid w:val="00BB3D9B"/>
    <w:rsid w:val="00BB4278"/>
    <w:rsid w:val="00BB44AD"/>
    <w:rsid w:val="00BB49DC"/>
    <w:rsid w:val="00BB4A1C"/>
    <w:rsid w:val="00BB4A4A"/>
    <w:rsid w:val="00BB4C4A"/>
    <w:rsid w:val="00BB4E6B"/>
    <w:rsid w:val="00BB4FF3"/>
    <w:rsid w:val="00BB4FF5"/>
    <w:rsid w:val="00BB594D"/>
    <w:rsid w:val="00BB5AFE"/>
    <w:rsid w:val="00BB5D15"/>
    <w:rsid w:val="00BB6E9A"/>
    <w:rsid w:val="00BB6FF8"/>
    <w:rsid w:val="00BB74B2"/>
    <w:rsid w:val="00BB77B9"/>
    <w:rsid w:val="00BB790E"/>
    <w:rsid w:val="00BC0362"/>
    <w:rsid w:val="00BC040B"/>
    <w:rsid w:val="00BC0984"/>
    <w:rsid w:val="00BC0E27"/>
    <w:rsid w:val="00BC13EA"/>
    <w:rsid w:val="00BC35B7"/>
    <w:rsid w:val="00BC3D0B"/>
    <w:rsid w:val="00BC4474"/>
    <w:rsid w:val="00BC4871"/>
    <w:rsid w:val="00BC4D0A"/>
    <w:rsid w:val="00BC4F86"/>
    <w:rsid w:val="00BC5B69"/>
    <w:rsid w:val="00BC669B"/>
    <w:rsid w:val="00BC6819"/>
    <w:rsid w:val="00BC6967"/>
    <w:rsid w:val="00BC76CC"/>
    <w:rsid w:val="00BC7D8D"/>
    <w:rsid w:val="00BD046B"/>
    <w:rsid w:val="00BD04EB"/>
    <w:rsid w:val="00BD075C"/>
    <w:rsid w:val="00BD0764"/>
    <w:rsid w:val="00BD0C05"/>
    <w:rsid w:val="00BD1E40"/>
    <w:rsid w:val="00BD1FFC"/>
    <w:rsid w:val="00BD22C8"/>
    <w:rsid w:val="00BD30E7"/>
    <w:rsid w:val="00BD35BB"/>
    <w:rsid w:val="00BD3BA1"/>
    <w:rsid w:val="00BD4B36"/>
    <w:rsid w:val="00BD4D1E"/>
    <w:rsid w:val="00BD5411"/>
    <w:rsid w:val="00BD622E"/>
    <w:rsid w:val="00BD62CD"/>
    <w:rsid w:val="00BD6496"/>
    <w:rsid w:val="00BD6F82"/>
    <w:rsid w:val="00BD7144"/>
    <w:rsid w:val="00BD719C"/>
    <w:rsid w:val="00BD71C7"/>
    <w:rsid w:val="00BD71D6"/>
    <w:rsid w:val="00BD74CF"/>
    <w:rsid w:val="00BD74E2"/>
    <w:rsid w:val="00BD7E46"/>
    <w:rsid w:val="00BE005B"/>
    <w:rsid w:val="00BE0DE4"/>
    <w:rsid w:val="00BE1573"/>
    <w:rsid w:val="00BE1E1A"/>
    <w:rsid w:val="00BE1E6B"/>
    <w:rsid w:val="00BE1EE3"/>
    <w:rsid w:val="00BE21B6"/>
    <w:rsid w:val="00BE2B91"/>
    <w:rsid w:val="00BE30EA"/>
    <w:rsid w:val="00BE3670"/>
    <w:rsid w:val="00BE367D"/>
    <w:rsid w:val="00BE3D22"/>
    <w:rsid w:val="00BE47E3"/>
    <w:rsid w:val="00BE6037"/>
    <w:rsid w:val="00BE68C7"/>
    <w:rsid w:val="00BE6DC7"/>
    <w:rsid w:val="00BF01B8"/>
    <w:rsid w:val="00BF056F"/>
    <w:rsid w:val="00BF08D6"/>
    <w:rsid w:val="00BF10EA"/>
    <w:rsid w:val="00BF12AA"/>
    <w:rsid w:val="00BF13F1"/>
    <w:rsid w:val="00BF1999"/>
    <w:rsid w:val="00BF1B8D"/>
    <w:rsid w:val="00BF27AE"/>
    <w:rsid w:val="00BF2F1E"/>
    <w:rsid w:val="00BF3263"/>
    <w:rsid w:val="00BF388C"/>
    <w:rsid w:val="00BF397C"/>
    <w:rsid w:val="00BF3C3E"/>
    <w:rsid w:val="00BF3F35"/>
    <w:rsid w:val="00BF404D"/>
    <w:rsid w:val="00BF4521"/>
    <w:rsid w:val="00BF5038"/>
    <w:rsid w:val="00BF51AB"/>
    <w:rsid w:val="00BF559B"/>
    <w:rsid w:val="00BF65FD"/>
    <w:rsid w:val="00BF680C"/>
    <w:rsid w:val="00BF7282"/>
    <w:rsid w:val="00BF72BE"/>
    <w:rsid w:val="00C0009E"/>
    <w:rsid w:val="00C0062E"/>
    <w:rsid w:val="00C008C8"/>
    <w:rsid w:val="00C009C9"/>
    <w:rsid w:val="00C01009"/>
    <w:rsid w:val="00C011F7"/>
    <w:rsid w:val="00C0225D"/>
    <w:rsid w:val="00C0271E"/>
    <w:rsid w:val="00C02D56"/>
    <w:rsid w:val="00C03215"/>
    <w:rsid w:val="00C03582"/>
    <w:rsid w:val="00C04AD8"/>
    <w:rsid w:val="00C05862"/>
    <w:rsid w:val="00C05B59"/>
    <w:rsid w:val="00C06B84"/>
    <w:rsid w:val="00C06EF3"/>
    <w:rsid w:val="00C0708F"/>
    <w:rsid w:val="00C076E8"/>
    <w:rsid w:val="00C07945"/>
    <w:rsid w:val="00C079CC"/>
    <w:rsid w:val="00C07BFD"/>
    <w:rsid w:val="00C1098F"/>
    <w:rsid w:val="00C117B4"/>
    <w:rsid w:val="00C11A34"/>
    <w:rsid w:val="00C12035"/>
    <w:rsid w:val="00C120E6"/>
    <w:rsid w:val="00C13A0A"/>
    <w:rsid w:val="00C13A88"/>
    <w:rsid w:val="00C13DB5"/>
    <w:rsid w:val="00C13EAD"/>
    <w:rsid w:val="00C14038"/>
    <w:rsid w:val="00C14942"/>
    <w:rsid w:val="00C1507E"/>
    <w:rsid w:val="00C154ED"/>
    <w:rsid w:val="00C15F92"/>
    <w:rsid w:val="00C16501"/>
    <w:rsid w:val="00C1686C"/>
    <w:rsid w:val="00C16E53"/>
    <w:rsid w:val="00C17DCC"/>
    <w:rsid w:val="00C2041A"/>
    <w:rsid w:val="00C20575"/>
    <w:rsid w:val="00C20675"/>
    <w:rsid w:val="00C206B0"/>
    <w:rsid w:val="00C20CA3"/>
    <w:rsid w:val="00C212BF"/>
    <w:rsid w:val="00C21EC8"/>
    <w:rsid w:val="00C21EE4"/>
    <w:rsid w:val="00C221E1"/>
    <w:rsid w:val="00C2236B"/>
    <w:rsid w:val="00C228EA"/>
    <w:rsid w:val="00C22A70"/>
    <w:rsid w:val="00C22CD6"/>
    <w:rsid w:val="00C231BE"/>
    <w:rsid w:val="00C235F9"/>
    <w:rsid w:val="00C237C4"/>
    <w:rsid w:val="00C23AA3"/>
    <w:rsid w:val="00C23DB3"/>
    <w:rsid w:val="00C24506"/>
    <w:rsid w:val="00C246B8"/>
    <w:rsid w:val="00C261BE"/>
    <w:rsid w:val="00C26C95"/>
    <w:rsid w:val="00C2771E"/>
    <w:rsid w:val="00C30307"/>
    <w:rsid w:val="00C304F6"/>
    <w:rsid w:val="00C310CE"/>
    <w:rsid w:val="00C311A2"/>
    <w:rsid w:val="00C311D4"/>
    <w:rsid w:val="00C31DA2"/>
    <w:rsid w:val="00C31F12"/>
    <w:rsid w:val="00C3201F"/>
    <w:rsid w:val="00C32546"/>
    <w:rsid w:val="00C33128"/>
    <w:rsid w:val="00C33344"/>
    <w:rsid w:val="00C33A5C"/>
    <w:rsid w:val="00C34008"/>
    <w:rsid w:val="00C35033"/>
    <w:rsid w:val="00C35A96"/>
    <w:rsid w:val="00C3619F"/>
    <w:rsid w:val="00C367E9"/>
    <w:rsid w:val="00C36933"/>
    <w:rsid w:val="00C3705B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CEC"/>
    <w:rsid w:val="00C42E5A"/>
    <w:rsid w:val="00C42F2F"/>
    <w:rsid w:val="00C435DD"/>
    <w:rsid w:val="00C43C45"/>
    <w:rsid w:val="00C44BCB"/>
    <w:rsid w:val="00C45199"/>
    <w:rsid w:val="00C45258"/>
    <w:rsid w:val="00C45FDE"/>
    <w:rsid w:val="00C46259"/>
    <w:rsid w:val="00C4680A"/>
    <w:rsid w:val="00C468F6"/>
    <w:rsid w:val="00C47154"/>
    <w:rsid w:val="00C501EC"/>
    <w:rsid w:val="00C50800"/>
    <w:rsid w:val="00C51106"/>
    <w:rsid w:val="00C5128D"/>
    <w:rsid w:val="00C5140D"/>
    <w:rsid w:val="00C51DB1"/>
    <w:rsid w:val="00C51E07"/>
    <w:rsid w:val="00C5243D"/>
    <w:rsid w:val="00C53C8A"/>
    <w:rsid w:val="00C5435D"/>
    <w:rsid w:val="00C54A16"/>
    <w:rsid w:val="00C55258"/>
    <w:rsid w:val="00C5534B"/>
    <w:rsid w:val="00C55863"/>
    <w:rsid w:val="00C566E5"/>
    <w:rsid w:val="00C56738"/>
    <w:rsid w:val="00C56794"/>
    <w:rsid w:val="00C5740C"/>
    <w:rsid w:val="00C57912"/>
    <w:rsid w:val="00C57E18"/>
    <w:rsid w:val="00C57FEC"/>
    <w:rsid w:val="00C60014"/>
    <w:rsid w:val="00C60545"/>
    <w:rsid w:val="00C60B02"/>
    <w:rsid w:val="00C60D3A"/>
    <w:rsid w:val="00C61B84"/>
    <w:rsid w:val="00C61F81"/>
    <w:rsid w:val="00C6243B"/>
    <w:rsid w:val="00C63782"/>
    <w:rsid w:val="00C63BF2"/>
    <w:rsid w:val="00C64109"/>
    <w:rsid w:val="00C64900"/>
    <w:rsid w:val="00C64DB0"/>
    <w:rsid w:val="00C652C8"/>
    <w:rsid w:val="00C65411"/>
    <w:rsid w:val="00C654DC"/>
    <w:rsid w:val="00C65903"/>
    <w:rsid w:val="00C65DAF"/>
    <w:rsid w:val="00C65F9C"/>
    <w:rsid w:val="00C66D89"/>
    <w:rsid w:val="00C671BE"/>
    <w:rsid w:val="00C674F9"/>
    <w:rsid w:val="00C67624"/>
    <w:rsid w:val="00C67C94"/>
    <w:rsid w:val="00C67E94"/>
    <w:rsid w:val="00C7056E"/>
    <w:rsid w:val="00C70974"/>
    <w:rsid w:val="00C70AB8"/>
    <w:rsid w:val="00C70AD5"/>
    <w:rsid w:val="00C718B3"/>
    <w:rsid w:val="00C72199"/>
    <w:rsid w:val="00C7245A"/>
    <w:rsid w:val="00C7297D"/>
    <w:rsid w:val="00C72E80"/>
    <w:rsid w:val="00C73022"/>
    <w:rsid w:val="00C73BC4"/>
    <w:rsid w:val="00C75197"/>
    <w:rsid w:val="00C759BD"/>
    <w:rsid w:val="00C75BF3"/>
    <w:rsid w:val="00C75F47"/>
    <w:rsid w:val="00C76347"/>
    <w:rsid w:val="00C768DC"/>
    <w:rsid w:val="00C80318"/>
    <w:rsid w:val="00C80541"/>
    <w:rsid w:val="00C806AB"/>
    <w:rsid w:val="00C80AFD"/>
    <w:rsid w:val="00C8124E"/>
    <w:rsid w:val="00C81359"/>
    <w:rsid w:val="00C81935"/>
    <w:rsid w:val="00C81EE0"/>
    <w:rsid w:val="00C829BF"/>
    <w:rsid w:val="00C82A66"/>
    <w:rsid w:val="00C82C04"/>
    <w:rsid w:val="00C82FA3"/>
    <w:rsid w:val="00C83628"/>
    <w:rsid w:val="00C839EB"/>
    <w:rsid w:val="00C83FDD"/>
    <w:rsid w:val="00C84172"/>
    <w:rsid w:val="00C84198"/>
    <w:rsid w:val="00C85407"/>
    <w:rsid w:val="00C85571"/>
    <w:rsid w:val="00C856EB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4A08"/>
    <w:rsid w:val="00C95034"/>
    <w:rsid w:val="00C956AE"/>
    <w:rsid w:val="00C95B7A"/>
    <w:rsid w:val="00C95F36"/>
    <w:rsid w:val="00C962EE"/>
    <w:rsid w:val="00C965A6"/>
    <w:rsid w:val="00C9690B"/>
    <w:rsid w:val="00C97A1A"/>
    <w:rsid w:val="00C97A57"/>
    <w:rsid w:val="00CA020D"/>
    <w:rsid w:val="00CA0773"/>
    <w:rsid w:val="00CA07E8"/>
    <w:rsid w:val="00CA096F"/>
    <w:rsid w:val="00CA0BD2"/>
    <w:rsid w:val="00CA1B1A"/>
    <w:rsid w:val="00CA1D8F"/>
    <w:rsid w:val="00CA1EE4"/>
    <w:rsid w:val="00CA29E1"/>
    <w:rsid w:val="00CA2C5C"/>
    <w:rsid w:val="00CA3809"/>
    <w:rsid w:val="00CA38F4"/>
    <w:rsid w:val="00CA3EB6"/>
    <w:rsid w:val="00CA537F"/>
    <w:rsid w:val="00CA5396"/>
    <w:rsid w:val="00CA5DF0"/>
    <w:rsid w:val="00CA60D1"/>
    <w:rsid w:val="00CA6F05"/>
    <w:rsid w:val="00CA7752"/>
    <w:rsid w:val="00CA77AC"/>
    <w:rsid w:val="00CA7847"/>
    <w:rsid w:val="00CA7ABD"/>
    <w:rsid w:val="00CA7F5B"/>
    <w:rsid w:val="00CB0121"/>
    <w:rsid w:val="00CB077E"/>
    <w:rsid w:val="00CB0C2F"/>
    <w:rsid w:val="00CB0CAB"/>
    <w:rsid w:val="00CB0F7E"/>
    <w:rsid w:val="00CB1042"/>
    <w:rsid w:val="00CB1465"/>
    <w:rsid w:val="00CB18D9"/>
    <w:rsid w:val="00CB1D17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C8A"/>
    <w:rsid w:val="00CC0431"/>
    <w:rsid w:val="00CC0717"/>
    <w:rsid w:val="00CC1184"/>
    <w:rsid w:val="00CC11AE"/>
    <w:rsid w:val="00CC134C"/>
    <w:rsid w:val="00CC1534"/>
    <w:rsid w:val="00CC18A4"/>
    <w:rsid w:val="00CC1A98"/>
    <w:rsid w:val="00CC1F9C"/>
    <w:rsid w:val="00CC2662"/>
    <w:rsid w:val="00CC2AF5"/>
    <w:rsid w:val="00CC2E5D"/>
    <w:rsid w:val="00CC3AB1"/>
    <w:rsid w:val="00CC3E50"/>
    <w:rsid w:val="00CC4800"/>
    <w:rsid w:val="00CC4DAE"/>
    <w:rsid w:val="00CC5381"/>
    <w:rsid w:val="00CC545C"/>
    <w:rsid w:val="00CC6065"/>
    <w:rsid w:val="00CC66AC"/>
    <w:rsid w:val="00CC6ADB"/>
    <w:rsid w:val="00CC711C"/>
    <w:rsid w:val="00CC717E"/>
    <w:rsid w:val="00CC74B6"/>
    <w:rsid w:val="00CC7970"/>
    <w:rsid w:val="00CC7A5A"/>
    <w:rsid w:val="00CD0291"/>
    <w:rsid w:val="00CD04A7"/>
    <w:rsid w:val="00CD05E5"/>
    <w:rsid w:val="00CD0A67"/>
    <w:rsid w:val="00CD112B"/>
    <w:rsid w:val="00CD1133"/>
    <w:rsid w:val="00CD1642"/>
    <w:rsid w:val="00CD2819"/>
    <w:rsid w:val="00CD297F"/>
    <w:rsid w:val="00CD2E11"/>
    <w:rsid w:val="00CD3214"/>
    <w:rsid w:val="00CD3393"/>
    <w:rsid w:val="00CD33C8"/>
    <w:rsid w:val="00CD353C"/>
    <w:rsid w:val="00CD3BE6"/>
    <w:rsid w:val="00CD3F4E"/>
    <w:rsid w:val="00CD4440"/>
    <w:rsid w:val="00CD459D"/>
    <w:rsid w:val="00CD45B8"/>
    <w:rsid w:val="00CD46DF"/>
    <w:rsid w:val="00CD5234"/>
    <w:rsid w:val="00CD54E1"/>
    <w:rsid w:val="00CD59E2"/>
    <w:rsid w:val="00CD78E7"/>
    <w:rsid w:val="00CD7B7B"/>
    <w:rsid w:val="00CE0CC5"/>
    <w:rsid w:val="00CE11A9"/>
    <w:rsid w:val="00CE1397"/>
    <w:rsid w:val="00CE1632"/>
    <w:rsid w:val="00CE3110"/>
    <w:rsid w:val="00CE3A72"/>
    <w:rsid w:val="00CE4051"/>
    <w:rsid w:val="00CE460C"/>
    <w:rsid w:val="00CE503D"/>
    <w:rsid w:val="00CE5225"/>
    <w:rsid w:val="00CE528B"/>
    <w:rsid w:val="00CE5684"/>
    <w:rsid w:val="00CE5852"/>
    <w:rsid w:val="00CE62EE"/>
    <w:rsid w:val="00CE6A96"/>
    <w:rsid w:val="00CE6C57"/>
    <w:rsid w:val="00CE746E"/>
    <w:rsid w:val="00CE7524"/>
    <w:rsid w:val="00CE7C7D"/>
    <w:rsid w:val="00CF0E70"/>
    <w:rsid w:val="00CF1356"/>
    <w:rsid w:val="00CF1C8A"/>
    <w:rsid w:val="00CF1D6E"/>
    <w:rsid w:val="00CF2863"/>
    <w:rsid w:val="00CF2CB7"/>
    <w:rsid w:val="00CF418B"/>
    <w:rsid w:val="00CF4575"/>
    <w:rsid w:val="00CF4690"/>
    <w:rsid w:val="00CF47E8"/>
    <w:rsid w:val="00CF50D3"/>
    <w:rsid w:val="00CF53AC"/>
    <w:rsid w:val="00CF58DA"/>
    <w:rsid w:val="00CF6B05"/>
    <w:rsid w:val="00CF7722"/>
    <w:rsid w:val="00CF78CB"/>
    <w:rsid w:val="00D00A1F"/>
    <w:rsid w:val="00D01BFD"/>
    <w:rsid w:val="00D0230E"/>
    <w:rsid w:val="00D0232F"/>
    <w:rsid w:val="00D02A06"/>
    <w:rsid w:val="00D03105"/>
    <w:rsid w:val="00D03721"/>
    <w:rsid w:val="00D03F44"/>
    <w:rsid w:val="00D04656"/>
    <w:rsid w:val="00D04BA3"/>
    <w:rsid w:val="00D04BAE"/>
    <w:rsid w:val="00D04F52"/>
    <w:rsid w:val="00D05331"/>
    <w:rsid w:val="00D0545E"/>
    <w:rsid w:val="00D057BF"/>
    <w:rsid w:val="00D05DEF"/>
    <w:rsid w:val="00D06A6C"/>
    <w:rsid w:val="00D06F4A"/>
    <w:rsid w:val="00D07071"/>
    <w:rsid w:val="00D07285"/>
    <w:rsid w:val="00D074FF"/>
    <w:rsid w:val="00D07740"/>
    <w:rsid w:val="00D07C0E"/>
    <w:rsid w:val="00D1013F"/>
    <w:rsid w:val="00D1014D"/>
    <w:rsid w:val="00D101AC"/>
    <w:rsid w:val="00D10A6E"/>
    <w:rsid w:val="00D116E4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18F"/>
    <w:rsid w:val="00D156EA"/>
    <w:rsid w:val="00D1572D"/>
    <w:rsid w:val="00D15743"/>
    <w:rsid w:val="00D1583B"/>
    <w:rsid w:val="00D1648D"/>
    <w:rsid w:val="00D17676"/>
    <w:rsid w:val="00D1781B"/>
    <w:rsid w:val="00D17876"/>
    <w:rsid w:val="00D179F5"/>
    <w:rsid w:val="00D17AB3"/>
    <w:rsid w:val="00D17BC3"/>
    <w:rsid w:val="00D17DE5"/>
    <w:rsid w:val="00D17F6D"/>
    <w:rsid w:val="00D17FDB"/>
    <w:rsid w:val="00D203D4"/>
    <w:rsid w:val="00D20663"/>
    <w:rsid w:val="00D2081A"/>
    <w:rsid w:val="00D20FFE"/>
    <w:rsid w:val="00D21997"/>
    <w:rsid w:val="00D22000"/>
    <w:rsid w:val="00D22BC4"/>
    <w:rsid w:val="00D238C9"/>
    <w:rsid w:val="00D24830"/>
    <w:rsid w:val="00D24D06"/>
    <w:rsid w:val="00D25058"/>
    <w:rsid w:val="00D25861"/>
    <w:rsid w:val="00D26206"/>
    <w:rsid w:val="00D26387"/>
    <w:rsid w:val="00D26871"/>
    <w:rsid w:val="00D268F4"/>
    <w:rsid w:val="00D27269"/>
    <w:rsid w:val="00D3064F"/>
    <w:rsid w:val="00D306A0"/>
    <w:rsid w:val="00D308C5"/>
    <w:rsid w:val="00D30B39"/>
    <w:rsid w:val="00D31040"/>
    <w:rsid w:val="00D31376"/>
    <w:rsid w:val="00D31776"/>
    <w:rsid w:val="00D3189A"/>
    <w:rsid w:val="00D319AD"/>
    <w:rsid w:val="00D319D0"/>
    <w:rsid w:val="00D32352"/>
    <w:rsid w:val="00D3278C"/>
    <w:rsid w:val="00D328DD"/>
    <w:rsid w:val="00D32A1B"/>
    <w:rsid w:val="00D32AEF"/>
    <w:rsid w:val="00D32C89"/>
    <w:rsid w:val="00D32F14"/>
    <w:rsid w:val="00D33075"/>
    <w:rsid w:val="00D331C7"/>
    <w:rsid w:val="00D33A24"/>
    <w:rsid w:val="00D33D1D"/>
    <w:rsid w:val="00D3432C"/>
    <w:rsid w:val="00D34F6C"/>
    <w:rsid w:val="00D35D55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2C64"/>
    <w:rsid w:val="00D43331"/>
    <w:rsid w:val="00D433F1"/>
    <w:rsid w:val="00D435C3"/>
    <w:rsid w:val="00D43861"/>
    <w:rsid w:val="00D4424C"/>
    <w:rsid w:val="00D4430E"/>
    <w:rsid w:val="00D444FE"/>
    <w:rsid w:val="00D455FC"/>
    <w:rsid w:val="00D45A1E"/>
    <w:rsid w:val="00D45EDF"/>
    <w:rsid w:val="00D46F81"/>
    <w:rsid w:val="00D471F7"/>
    <w:rsid w:val="00D4728B"/>
    <w:rsid w:val="00D50761"/>
    <w:rsid w:val="00D50CCC"/>
    <w:rsid w:val="00D50DC7"/>
    <w:rsid w:val="00D51762"/>
    <w:rsid w:val="00D51E2F"/>
    <w:rsid w:val="00D52606"/>
    <w:rsid w:val="00D52A51"/>
    <w:rsid w:val="00D53E05"/>
    <w:rsid w:val="00D53EDC"/>
    <w:rsid w:val="00D53F8E"/>
    <w:rsid w:val="00D54632"/>
    <w:rsid w:val="00D54857"/>
    <w:rsid w:val="00D5493F"/>
    <w:rsid w:val="00D54F41"/>
    <w:rsid w:val="00D5616F"/>
    <w:rsid w:val="00D563EA"/>
    <w:rsid w:val="00D56A5B"/>
    <w:rsid w:val="00D56F93"/>
    <w:rsid w:val="00D57626"/>
    <w:rsid w:val="00D57B8D"/>
    <w:rsid w:val="00D60248"/>
    <w:rsid w:val="00D60554"/>
    <w:rsid w:val="00D6069D"/>
    <w:rsid w:val="00D6189D"/>
    <w:rsid w:val="00D61C50"/>
    <w:rsid w:val="00D6253D"/>
    <w:rsid w:val="00D6270E"/>
    <w:rsid w:val="00D62D4C"/>
    <w:rsid w:val="00D62D5D"/>
    <w:rsid w:val="00D64382"/>
    <w:rsid w:val="00D64A67"/>
    <w:rsid w:val="00D65990"/>
    <w:rsid w:val="00D65EF5"/>
    <w:rsid w:val="00D6607C"/>
    <w:rsid w:val="00D660A4"/>
    <w:rsid w:val="00D662BF"/>
    <w:rsid w:val="00D663DD"/>
    <w:rsid w:val="00D66899"/>
    <w:rsid w:val="00D66DEB"/>
    <w:rsid w:val="00D67A55"/>
    <w:rsid w:val="00D7044C"/>
    <w:rsid w:val="00D70D07"/>
    <w:rsid w:val="00D716FF"/>
    <w:rsid w:val="00D71F42"/>
    <w:rsid w:val="00D72A1C"/>
    <w:rsid w:val="00D72AFC"/>
    <w:rsid w:val="00D730FC"/>
    <w:rsid w:val="00D73150"/>
    <w:rsid w:val="00D73B87"/>
    <w:rsid w:val="00D73FD2"/>
    <w:rsid w:val="00D74335"/>
    <w:rsid w:val="00D744BB"/>
    <w:rsid w:val="00D746E3"/>
    <w:rsid w:val="00D74B2B"/>
    <w:rsid w:val="00D75C6A"/>
    <w:rsid w:val="00D76183"/>
    <w:rsid w:val="00D76AB4"/>
    <w:rsid w:val="00D76E87"/>
    <w:rsid w:val="00D775A7"/>
    <w:rsid w:val="00D77C35"/>
    <w:rsid w:val="00D813EC"/>
    <w:rsid w:val="00D818FB"/>
    <w:rsid w:val="00D8216C"/>
    <w:rsid w:val="00D821A1"/>
    <w:rsid w:val="00D829CF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28B1"/>
    <w:rsid w:val="00D93954"/>
    <w:rsid w:val="00D93E12"/>
    <w:rsid w:val="00D94F36"/>
    <w:rsid w:val="00D9579F"/>
    <w:rsid w:val="00D95D71"/>
    <w:rsid w:val="00D95E0A"/>
    <w:rsid w:val="00D966F6"/>
    <w:rsid w:val="00D96949"/>
    <w:rsid w:val="00D96988"/>
    <w:rsid w:val="00D9727A"/>
    <w:rsid w:val="00D97692"/>
    <w:rsid w:val="00D97808"/>
    <w:rsid w:val="00D97D3F"/>
    <w:rsid w:val="00D97ED0"/>
    <w:rsid w:val="00DA1831"/>
    <w:rsid w:val="00DA29B5"/>
    <w:rsid w:val="00DA2B70"/>
    <w:rsid w:val="00DA2B8E"/>
    <w:rsid w:val="00DA2E3E"/>
    <w:rsid w:val="00DA2EC8"/>
    <w:rsid w:val="00DA3F7E"/>
    <w:rsid w:val="00DA4492"/>
    <w:rsid w:val="00DA477C"/>
    <w:rsid w:val="00DA4ABA"/>
    <w:rsid w:val="00DA4D38"/>
    <w:rsid w:val="00DA5BFF"/>
    <w:rsid w:val="00DA6659"/>
    <w:rsid w:val="00DA6995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6B7"/>
    <w:rsid w:val="00DB3D3D"/>
    <w:rsid w:val="00DB48FE"/>
    <w:rsid w:val="00DB49DA"/>
    <w:rsid w:val="00DB5496"/>
    <w:rsid w:val="00DB5729"/>
    <w:rsid w:val="00DB57F9"/>
    <w:rsid w:val="00DB63CE"/>
    <w:rsid w:val="00DB6C32"/>
    <w:rsid w:val="00DB701F"/>
    <w:rsid w:val="00DB70B4"/>
    <w:rsid w:val="00DB786F"/>
    <w:rsid w:val="00DB7B92"/>
    <w:rsid w:val="00DC107E"/>
    <w:rsid w:val="00DC150D"/>
    <w:rsid w:val="00DC17EC"/>
    <w:rsid w:val="00DC190E"/>
    <w:rsid w:val="00DC1C23"/>
    <w:rsid w:val="00DC20E8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87E"/>
    <w:rsid w:val="00DD2CAF"/>
    <w:rsid w:val="00DD2E14"/>
    <w:rsid w:val="00DD31E1"/>
    <w:rsid w:val="00DD3717"/>
    <w:rsid w:val="00DD4C2C"/>
    <w:rsid w:val="00DD5269"/>
    <w:rsid w:val="00DD5735"/>
    <w:rsid w:val="00DD5C1E"/>
    <w:rsid w:val="00DD5F1B"/>
    <w:rsid w:val="00DD659F"/>
    <w:rsid w:val="00DD6C01"/>
    <w:rsid w:val="00DD715E"/>
    <w:rsid w:val="00DE065B"/>
    <w:rsid w:val="00DE0E7F"/>
    <w:rsid w:val="00DE0FF2"/>
    <w:rsid w:val="00DE11C4"/>
    <w:rsid w:val="00DE14B5"/>
    <w:rsid w:val="00DE1D56"/>
    <w:rsid w:val="00DE1FDE"/>
    <w:rsid w:val="00DE20D5"/>
    <w:rsid w:val="00DE2BC7"/>
    <w:rsid w:val="00DE31BD"/>
    <w:rsid w:val="00DE3500"/>
    <w:rsid w:val="00DE3601"/>
    <w:rsid w:val="00DE36FC"/>
    <w:rsid w:val="00DE458B"/>
    <w:rsid w:val="00DE4BCB"/>
    <w:rsid w:val="00DE5357"/>
    <w:rsid w:val="00DE552C"/>
    <w:rsid w:val="00DE684D"/>
    <w:rsid w:val="00DE690A"/>
    <w:rsid w:val="00DE6F81"/>
    <w:rsid w:val="00DE7162"/>
    <w:rsid w:val="00DE757A"/>
    <w:rsid w:val="00DE75C3"/>
    <w:rsid w:val="00DE75DA"/>
    <w:rsid w:val="00DF081A"/>
    <w:rsid w:val="00DF150E"/>
    <w:rsid w:val="00DF19B1"/>
    <w:rsid w:val="00DF2C3D"/>
    <w:rsid w:val="00DF2E62"/>
    <w:rsid w:val="00DF343E"/>
    <w:rsid w:val="00DF3791"/>
    <w:rsid w:val="00DF3853"/>
    <w:rsid w:val="00DF3D18"/>
    <w:rsid w:val="00DF3E29"/>
    <w:rsid w:val="00DF3FCC"/>
    <w:rsid w:val="00DF42FB"/>
    <w:rsid w:val="00DF57C9"/>
    <w:rsid w:val="00DF5E31"/>
    <w:rsid w:val="00DF681B"/>
    <w:rsid w:val="00DF7546"/>
    <w:rsid w:val="00DF7795"/>
    <w:rsid w:val="00DF7AAA"/>
    <w:rsid w:val="00E0116A"/>
    <w:rsid w:val="00E01252"/>
    <w:rsid w:val="00E01338"/>
    <w:rsid w:val="00E021C3"/>
    <w:rsid w:val="00E023E4"/>
    <w:rsid w:val="00E02DD7"/>
    <w:rsid w:val="00E033A8"/>
    <w:rsid w:val="00E037EF"/>
    <w:rsid w:val="00E0395B"/>
    <w:rsid w:val="00E03B4B"/>
    <w:rsid w:val="00E03DE2"/>
    <w:rsid w:val="00E0495F"/>
    <w:rsid w:val="00E059EA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38"/>
    <w:rsid w:val="00E12FD2"/>
    <w:rsid w:val="00E13207"/>
    <w:rsid w:val="00E13499"/>
    <w:rsid w:val="00E134E8"/>
    <w:rsid w:val="00E15756"/>
    <w:rsid w:val="00E169D2"/>
    <w:rsid w:val="00E16ABF"/>
    <w:rsid w:val="00E1735A"/>
    <w:rsid w:val="00E17375"/>
    <w:rsid w:val="00E17FBA"/>
    <w:rsid w:val="00E204BE"/>
    <w:rsid w:val="00E20542"/>
    <w:rsid w:val="00E20E75"/>
    <w:rsid w:val="00E20FFC"/>
    <w:rsid w:val="00E2169F"/>
    <w:rsid w:val="00E21F38"/>
    <w:rsid w:val="00E22545"/>
    <w:rsid w:val="00E22773"/>
    <w:rsid w:val="00E228E7"/>
    <w:rsid w:val="00E22F70"/>
    <w:rsid w:val="00E23C0A"/>
    <w:rsid w:val="00E2410F"/>
    <w:rsid w:val="00E24567"/>
    <w:rsid w:val="00E25570"/>
    <w:rsid w:val="00E25D4C"/>
    <w:rsid w:val="00E26115"/>
    <w:rsid w:val="00E26C1B"/>
    <w:rsid w:val="00E26D3D"/>
    <w:rsid w:val="00E26EDB"/>
    <w:rsid w:val="00E2786B"/>
    <w:rsid w:val="00E27D0F"/>
    <w:rsid w:val="00E302BC"/>
    <w:rsid w:val="00E306AD"/>
    <w:rsid w:val="00E308CD"/>
    <w:rsid w:val="00E30D08"/>
    <w:rsid w:val="00E30D7B"/>
    <w:rsid w:val="00E3104A"/>
    <w:rsid w:val="00E3131C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4D43"/>
    <w:rsid w:val="00E35299"/>
    <w:rsid w:val="00E3581A"/>
    <w:rsid w:val="00E36060"/>
    <w:rsid w:val="00E36256"/>
    <w:rsid w:val="00E376C2"/>
    <w:rsid w:val="00E37E64"/>
    <w:rsid w:val="00E37FCF"/>
    <w:rsid w:val="00E40048"/>
    <w:rsid w:val="00E401CA"/>
    <w:rsid w:val="00E40449"/>
    <w:rsid w:val="00E4116A"/>
    <w:rsid w:val="00E428DF"/>
    <w:rsid w:val="00E44248"/>
    <w:rsid w:val="00E44E36"/>
    <w:rsid w:val="00E45053"/>
    <w:rsid w:val="00E45060"/>
    <w:rsid w:val="00E45170"/>
    <w:rsid w:val="00E4597D"/>
    <w:rsid w:val="00E45B1F"/>
    <w:rsid w:val="00E45CB8"/>
    <w:rsid w:val="00E45EA1"/>
    <w:rsid w:val="00E45F66"/>
    <w:rsid w:val="00E46182"/>
    <w:rsid w:val="00E47673"/>
    <w:rsid w:val="00E47D91"/>
    <w:rsid w:val="00E5020E"/>
    <w:rsid w:val="00E50E54"/>
    <w:rsid w:val="00E50FFD"/>
    <w:rsid w:val="00E515ED"/>
    <w:rsid w:val="00E517B9"/>
    <w:rsid w:val="00E52146"/>
    <w:rsid w:val="00E5289D"/>
    <w:rsid w:val="00E53010"/>
    <w:rsid w:val="00E5377B"/>
    <w:rsid w:val="00E53BAC"/>
    <w:rsid w:val="00E53D98"/>
    <w:rsid w:val="00E53DA4"/>
    <w:rsid w:val="00E541BB"/>
    <w:rsid w:val="00E54712"/>
    <w:rsid w:val="00E548B0"/>
    <w:rsid w:val="00E54D2E"/>
    <w:rsid w:val="00E54DAF"/>
    <w:rsid w:val="00E54FC8"/>
    <w:rsid w:val="00E55421"/>
    <w:rsid w:val="00E56AA1"/>
    <w:rsid w:val="00E56DA8"/>
    <w:rsid w:val="00E578A2"/>
    <w:rsid w:val="00E57BC0"/>
    <w:rsid w:val="00E60806"/>
    <w:rsid w:val="00E60A82"/>
    <w:rsid w:val="00E61210"/>
    <w:rsid w:val="00E6126D"/>
    <w:rsid w:val="00E61865"/>
    <w:rsid w:val="00E61FB9"/>
    <w:rsid w:val="00E6263F"/>
    <w:rsid w:val="00E627B7"/>
    <w:rsid w:val="00E62C30"/>
    <w:rsid w:val="00E631CD"/>
    <w:rsid w:val="00E638C0"/>
    <w:rsid w:val="00E63FDD"/>
    <w:rsid w:val="00E6416B"/>
    <w:rsid w:val="00E64272"/>
    <w:rsid w:val="00E64EFE"/>
    <w:rsid w:val="00E65D6E"/>
    <w:rsid w:val="00E65DC5"/>
    <w:rsid w:val="00E6617B"/>
    <w:rsid w:val="00E66AA8"/>
    <w:rsid w:val="00E67115"/>
    <w:rsid w:val="00E676EF"/>
    <w:rsid w:val="00E6785E"/>
    <w:rsid w:val="00E67904"/>
    <w:rsid w:val="00E67A38"/>
    <w:rsid w:val="00E67F85"/>
    <w:rsid w:val="00E704CE"/>
    <w:rsid w:val="00E707F0"/>
    <w:rsid w:val="00E70838"/>
    <w:rsid w:val="00E70D76"/>
    <w:rsid w:val="00E7114A"/>
    <w:rsid w:val="00E7192F"/>
    <w:rsid w:val="00E71B72"/>
    <w:rsid w:val="00E72146"/>
    <w:rsid w:val="00E72AF1"/>
    <w:rsid w:val="00E72D36"/>
    <w:rsid w:val="00E72EAD"/>
    <w:rsid w:val="00E74190"/>
    <w:rsid w:val="00E749D1"/>
    <w:rsid w:val="00E75243"/>
    <w:rsid w:val="00E75A1E"/>
    <w:rsid w:val="00E75C82"/>
    <w:rsid w:val="00E762AC"/>
    <w:rsid w:val="00E765E1"/>
    <w:rsid w:val="00E76A41"/>
    <w:rsid w:val="00E77610"/>
    <w:rsid w:val="00E778C9"/>
    <w:rsid w:val="00E802AB"/>
    <w:rsid w:val="00E80536"/>
    <w:rsid w:val="00E81218"/>
    <w:rsid w:val="00E8182D"/>
    <w:rsid w:val="00E81883"/>
    <w:rsid w:val="00E825E9"/>
    <w:rsid w:val="00E82620"/>
    <w:rsid w:val="00E82690"/>
    <w:rsid w:val="00E83B49"/>
    <w:rsid w:val="00E83FF7"/>
    <w:rsid w:val="00E84048"/>
    <w:rsid w:val="00E8447B"/>
    <w:rsid w:val="00E8455E"/>
    <w:rsid w:val="00E858B2"/>
    <w:rsid w:val="00E86892"/>
    <w:rsid w:val="00E869B6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2C0F"/>
    <w:rsid w:val="00E92F09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034"/>
    <w:rsid w:val="00E9762E"/>
    <w:rsid w:val="00E97FF0"/>
    <w:rsid w:val="00EA1DAA"/>
    <w:rsid w:val="00EA27DD"/>
    <w:rsid w:val="00EA28F7"/>
    <w:rsid w:val="00EA301E"/>
    <w:rsid w:val="00EA3216"/>
    <w:rsid w:val="00EA3323"/>
    <w:rsid w:val="00EA3D58"/>
    <w:rsid w:val="00EA49B6"/>
    <w:rsid w:val="00EA54E9"/>
    <w:rsid w:val="00EA57AA"/>
    <w:rsid w:val="00EA592D"/>
    <w:rsid w:val="00EA5B3E"/>
    <w:rsid w:val="00EA60D7"/>
    <w:rsid w:val="00EA688F"/>
    <w:rsid w:val="00EA760D"/>
    <w:rsid w:val="00EA7D29"/>
    <w:rsid w:val="00EB02C0"/>
    <w:rsid w:val="00EB0FE4"/>
    <w:rsid w:val="00EB199D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4FC"/>
    <w:rsid w:val="00EB36F1"/>
    <w:rsid w:val="00EB407C"/>
    <w:rsid w:val="00EB448F"/>
    <w:rsid w:val="00EB46B1"/>
    <w:rsid w:val="00EB470C"/>
    <w:rsid w:val="00EB57B0"/>
    <w:rsid w:val="00EB6535"/>
    <w:rsid w:val="00EB6973"/>
    <w:rsid w:val="00EB69AB"/>
    <w:rsid w:val="00EB6B34"/>
    <w:rsid w:val="00EB6FD7"/>
    <w:rsid w:val="00EB72A4"/>
    <w:rsid w:val="00EB7724"/>
    <w:rsid w:val="00EB797A"/>
    <w:rsid w:val="00EB79B2"/>
    <w:rsid w:val="00EC062A"/>
    <w:rsid w:val="00EC1B9D"/>
    <w:rsid w:val="00EC2091"/>
    <w:rsid w:val="00EC2390"/>
    <w:rsid w:val="00EC2595"/>
    <w:rsid w:val="00EC305B"/>
    <w:rsid w:val="00EC3B58"/>
    <w:rsid w:val="00EC414C"/>
    <w:rsid w:val="00EC44AF"/>
    <w:rsid w:val="00EC44E2"/>
    <w:rsid w:val="00EC51AD"/>
    <w:rsid w:val="00EC5256"/>
    <w:rsid w:val="00EC56C5"/>
    <w:rsid w:val="00EC5977"/>
    <w:rsid w:val="00EC5ED3"/>
    <w:rsid w:val="00ED0847"/>
    <w:rsid w:val="00ED09EF"/>
    <w:rsid w:val="00ED0A4E"/>
    <w:rsid w:val="00ED12E0"/>
    <w:rsid w:val="00ED155C"/>
    <w:rsid w:val="00ED1596"/>
    <w:rsid w:val="00ED1B5D"/>
    <w:rsid w:val="00ED1CF3"/>
    <w:rsid w:val="00ED1D06"/>
    <w:rsid w:val="00ED2358"/>
    <w:rsid w:val="00ED23A1"/>
    <w:rsid w:val="00ED31AA"/>
    <w:rsid w:val="00ED32B8"/>
    <w:rsid w:val="00ED3E36"/>
    <w:rsid w:val="00ED3E5B"/>
    <w:rsid w:val="00ED43DB"/>
    <w:rsid w:val="00ED46F9"/>
    <w:rsid w:val="00ED4974"/>
    <w:rsid w:val="00ED4A45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94"/>
    <w:rsid w:val="00EE2AD7"/>
    <w:rsid w:val="00EE2F91"/>
    <w:rsid w:val="00EE3A01"/>
    <w:rsid w:val="00EE4386"/>
    <w:rsid w:val="00EE43BE"/>
    <w:rsid w:val="00EE5911"/>
    <w:rsid w:val="00EE5E48"/>
    <w:rsid w:val="00EE6637"/>
    <w:rsid w:val="00EE66F2"/>
    <w:rsid w:val="00EE6868"/>
    <w:rsid w:val="00EE79CE"/>
    <w:rsid w:val="00EF00D2"/>
    <w:rsid w:val="00EF06FB"/>
    <w:rsid w:val="00EF1413"/>
    <w:rsid w:val="00EF1655"/>
    <w:rsid w:val="00EF171A"/>
    <w:rsid w:val="00EF2103"/>
    <w:rsid w:val="00EF36B8"/>
    <w:rsid w:val="00EF3AEC"/>
    <w:rsid w:val="00EF3CAA"/>
    <w:rsid w:val="00EF41E7"/>
    <w:rsid w:val="00EF46F7"/>
    <w:rsid w:val="00EF53AC"/>
    <w:rsid w:val="00EF54C1"/>
    <w:rsid w:val="00EF5836"/>
    <w:rsid w:val="00EF5AF0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1194"/>
    <w:rsid w:val="00F01C5C"/>
    <w:rsid w:val="00F02657"/>
    <w:rsid w:val="00F0278C"/>
    <w:rsid w:val="00F02BAF"/>
    <w:rsid w:val="00F02CF3"/>
    <w:rsid w:val="00F0385F"/>
    <w:rsid w:val="00F039E2"/>
    <w:rsid w:val="00F03D2F"/>
    <w:rsid w:val="00F0418A"/>
    <w:rsid w:val="00F057AD"/>
    <w:rsid w:val="00F05A36"/>
    <w:rsid w:val="00F05AB3"/>
    <w:rsid w:val="00F05AD9"/>
    <w:rsid w:val="00F05AE0"/>
    <w:rsid w:val="00F06598"/>
    <w:rsid w:val="00F067E2"/>
    <w:rsid w:val="00F07783"/>
    <w:rsid w:val="00F07B9F"/>
    <w:rsid w:val="00F07BE5"/>
    <w:rsid w:val="00F07F39"/>
    <w:rsid w:val="00F07FA9"/>
    <w:rsid w:val="00F10A9C"/>
    <w:rsid w:val="00F10CD3"/>
    <w:rsid w:val="00F11029"/>
    <w:rsid w:val="00F113A4"/>
    <w:rsid w:val="00F11C21"/>
    <w:rsid w:val="00F11E94"/>
    <w:rsid w:val="00F120A8"/>
    <w:rsid w:val="00F12BBF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624B"/>
    <w:rsid w:val="00F170F0"/>
    <w:rsid w:val="00F17E23"/>
    <w:rsid w:val="00F2045D"/>
    <w:rsid w:val="00F204A8"/>
    <w:rsid w:val="00F20507"/>
    <w:rsid w:val="00F20E35"/>
    <w:rsid w:val="00F20EAE"/>
    <w:rsid w:val="00F211F8"/>
    <w:rsid w:val="00F21242"/>
    <w:rsid w:val="00F21352"/>
    <w:rsid w:val="00F213C4"/>
    <w:rsid w:val="00F21889"/>
    <w:rsid w:val="00F218F8"/>
    <w:rsid w:val="00F21C6F"/>
    <w:rsid w:val="00F21F46"/>
    <w:rsid w:val="00F229A1"/>
    <w:rsid w:val="00F22BF3"/>
    <w:rsid w:val="00F22C5F"/>
    <w:rsid w:val="00F236F9"/>
    <w:rsid w:val="00F241F4"/>
    <w:rsid w:val="00F24797"/>
    <w:rsid w:val="00F24912"/>
    <w:rsid w:val="00F24B50"/>
    <w:rsid w:val="00F251F7"/>
    <w:rsid w:val="00F25935"/>
    <w:rsid w:val="00F2604F"/>
    <w:rsid w:val="00F26F8A"/>
    <w:rsid w:val="00F270EB"/>
    <w:rsid w:val="00F2724E"/>
    <w:rsid w:val="00F27ED6"/>
    <w:rsid w:val="00F30575"/>
    <w:rsid w:val="00F30761"/>
    <w:rsid w:val="00F31067"/>
    <w:rsid w:val="00F31140"/>
    <w:rsid w:val="00F31B43"/>
    <w:rsid w:val="00F31B8E"/>
    <w:rsid w:val="00F33023"/>
    <w:rsid w:val="00F33535"/>
    <w:rsid w:val="00F339B6"/>
    <w:rsid w:val="00F3416F"/>
    <w:rsid w:val="00F3432D"/>
    <w:rsid w:val="00F343AA"/>
    <w:rsid w:val="00F34486"/>
    <w:rsid w:val="00F34BAD"/>
    <w:rsid w:val="00F34E2A"/>
    <w:rsid w:val="00F37C65"/>
    <w:rsid w:val="00F37DEA"/>
    <w:rsid w:val="00F4002A"/>
    <w:rsid w:val="00F40FE8"/>
    <w:rsid w:val="00F41088"/>
    <w:rsid w:val="00F43431"/>
    <w:rsid w:val="00F43F72"/>
    <w:rsid w:val="00F44161"/>
    <w:rsid w:val="00F44319"/>
    <w:rsid w:val="00F44BE3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44"/>
    <w:rsid w:val="00F47F70"/>
    <w:rsid w:val="00F501BF"/>
    <w:rsid w:val="00F50A6E"/>
    <w:rsid w:val="00F50A8A"/>
    <w:rsid w:val="00F512FD"/>
    <w:rsid w:val="00F513B3"/>
    <w:rsid w:val="00F518B9"/>
    <w:rsid w:val="00F526A1"/>
    <w:rsid w:val="00F52733"/>
    <w:rsid w:val="00F52974"/>
    <w:rsid w:val="00F52FCB"/>
    <w:rsid w:val="00F53005"/>
    <w:rsid w:val="00F53CB6"/>
    <w:rsid w:val="00F53D2A"/>
    <w:rsid w:val="00F53EF5"/>
    <w:rsid w:val="00F54BE0"/>
    <w:rsid w:val="00F553CA"/>
    <w:rsid w:val="00F563F2"/>
    <w:rsid w:val="00F569B0"/>
    <w:rsid w:val="00F569D1"/>
    <w:rsid w:val="00F56D56"/>
    <w:rsid w:val="00F57085"/>
    <w:rsid w:val="00F57D1E"/>
    <w:rsid w:val="00F60BDB"/>
    <w:rsid w:val="00F6183D"/>
    <w:rsid w:val="00F61983"/>
    <w:rsid w:val="00F61FFD"/>
    <w:rsid w:val="00F6242D"/>
    <w:rsid w:val="00F62559"/>
    <w:rsid w:val="00F63497"/>
    <w:rsid w:val="00F63A33"/>
    <w:rsid w:val="00F63D18"/>
    <w:rsid w:val="00F63ED2"/>
    <w:rsid w:val="00F641D6"/>
    <w:rsid w:val="00F64618"/>
    <w:rsid w:val="00F65371"/>
    <w:rsid w:val="00F653C0"/>
    <w:rsid w:val="00F66523"/>
    <w:rsid w:val="00F67271"/>
    <w:rsid w:val="00F67ECD"/>
    <w:rsid w:val="00F70395"/>
    <w:rsid w:val="00F70765"/>
    <w:rsid w:val="00F71809"/>
    <w:rsid w:val="00F7192E"/>
    <w:rsid w:val="00F719EC"/>
    <w:rsid w:val="00F71C2D"/>
    <w:rsid w:val="00F72363"/>
    <w:rsid w:val="00F739F1"/>
    <w:rsid w:val="00F743C2"/>
    <w:rsid w:val="00F745CC"/>
    <w:rsid w:val="00F74BC5"/>
    <w:rsid w:val="00F75CA2"/>
    <w:rsid w:val="00F7679E"/>
    <w:rsid w:val="00F76CF8"/>
    <w:rsid w:val="00F76DDE"/>
    <w:rsid w:val="00F8004C"/>
    <w:rsid w:val="00F801D4"/>
    <w:rsid w:val="00F81035"/>
    <w:rsid w:val="00F8109C"/>
    <w:rsid w:val="00F82023"/>
    <w:rsid w:val="00F820FB"/>
    <w:rsid w:val="00F82485"/>
    <w:rsid w:val="00F82DED"/>
    <w:rsid w:val="00F82F2B"/>
    <w:rsid w:val="00F8351E"/>
    <w:rsid w:val="00F83683"/>
    <w:rsid w:val="00F83A78"/>
    <w:rsid w:val="00F847FE"/>
    <w:rsid w:val="00F8490C"/>
    <w:rsid w:val="00F84BD4"/>
    <w:rsid w:val="00F84DC3"/>
    <w:rsid w:val="00F858B1"/>
    <w:rsid w:val="00F85CD3"/>
    <w:rsid w:val="00F8612D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387"/>
    <w:rsid w:val="00F93528"/>
    <w:rsid w:val="00F93B80"/>
    <w:rsid w:val="00F9483D"/>
    <w:rsid w:val="00F95450"/>
    <w:rsid w:val="00F95AC2"/>
    <w:rsid w:val="00F95BD9"/>
    <w:rsid w:val="00F95FA1"/>
    <w:rsid w:val="00F960EC"/>
    <w:rsid w:val="00F96476"/>
    <w:rsid w:val="00F965F1"/>
    <w:rsid w:val="00F97629"/>
    <w:rsid w:val="00F97D88"/>
    <w:rsid w:val="00FA05EA"/>
    <w:rsid w:val="00FA0969"/>
    <w:rsid w:val="00FA09E9"/>
    <w:rsid w:val="00FA0AA9"/>
    <w:rsid w:val="00FA2129"/>
    <w:rsid w:val="00FA21DD"/>
    <w:rsid w:val="00FA2AD7"/>
    <w:rsid w:val="00FA2D23"/>
    <w:rsid w:val="00FA2D78"/>
    <w:rsid w:val="00FA31CA"/>
    <w:rsid w:val="00FA3391"/>
    <w:rsid w:val="00FA3419"/>
    <w:rsid w:val="00FA36F8"/>
    <w:rsid w:val="00FA486B"/>
    <w:rsid w:val="00FA4B5D"/>
    <w:rsid w:val="00FA4E87"/>
    <w:rsid w:val="00FA5796"/>
    <w:rsid w:val="00FA5B3F"/>
    <w:rsid w:val="00FA6246"/>
    <w:rsid w:val="00FA63E8"/>
    <w:rsid w:val="00FA6474"/>
    <w:rsid w:val="00FA653D"/>
    <w:rsid w:val="00FA66D9"/>
    <w:rsid w:val="00FA6DF9"/>
    <w:rsid w:val="00FA74EA"/>
    <w:rsid w:val="00FA7747"/>
    <w:rsid w:val="00FA7F0A"/>
    <w:rsid w:val="00FA7F83"/>
    <w:rsid w:val="00FB0603"/>
    <w:rsid w:val="00FB100F"/>
    <w:rsid w:val="00FB26DD"/>
    <w:rsid w:val="00FB277F"/>
    <w:rsid w:val="00FB2859"/>
    <w:rsid w:val="00FB29B9"/>
    <w:rsid w:val="00FB2C31"/>
    <w:rsid w:val="00FB346C"/>
    <w:rsid w:val="00FB361C"/>
    <w:rsid w:val="00FB479D"/>
    <w:rsid w:val="00FB49FC"/>
    <w:rsid w:val="00FB4CD0"/>
    <w:rsid w:val="00FB501B"/>
    <w:rsid w:val="00FB51FB"/>
    <w:rsid w:val="00FB56A6"/>
    <w:rsid w:val="00FB5B09"/>
    <w:rsid w:val="00FB5B73"/>
    <w:rsid w:val="00FB5D89"/>
    <w:rsid w:val="00FB61F7"/>
    <w:rsid w:val="00FB63A1"/>
    <w:rsid w:val="00FB7654"/>
    <w:rsid w:val="00FB7753"/>
    <w:rsid w:val="00FB7C33"/>
    <w:rsid w:val="00FC1E21"/>
    <w:rsid w:val="00FC28F7"/>
    <w:rsid w:val="00FC2A5E"/>
    <w:rsid w:val="00FC342B"/>
    <w:rsid w:val="00FC362D"/>
    <w:rsid w:val="00FC39F5"/>
    <w:rsid w:val="00FC3F96"/>
    <w:rsid w:val="00FC5533"/>
    <w:rsid w:val="00FC59F4"/>
    <w:rsid w:val="00FC659C"/>
    <w:rsid w:val="00FC66C5"/>
    <w:rsid w:val="00FC6C0A"/>
    <w:rsid w:val="00FC6D54"/>
    <w:rsid w:val="00FC71C0"/>
    <w:rsid w:val="00FC7831"/>
    <w:rsid w:val="00FC797C"/>
    <w:rsid w:val="00FC7B53"/>
    <w:rsid w:val="00FC7F4B"/>
    <w:rsid w:val="00FD0226"/>
    <w:rsid w:val="00FD051C"/>
    <w:rsid w:val="00FD072C"/>
    <w:rsid w:val="00FD0AE2"/>
    <w:rsid w:val="00FD13DA"/>
    <w:rsid w:val="00FD22BE"/>
    <w:rsid w:val="00FD3740"/>
    <w:rsid w:val="00FD3802"/>
    <w:rsid w:val="00FD3E05"/>
    <w:rsid w:val="00FD418C"/>
    <w:rsid w:val="00FD42BA"/>
    <w:rsid w:val="00FD4342"/>
    <w:rsid w:val="00FD4D78"/>
    <w:rsid w:val="00FD51EA"/>
    <w:rsid w:val="00FD5208"/>
    <w:rsid w:val="00FD5961"/>
    <w:rsid w:val="00FD5A2B"/>
    <w:rsid w:val="00FD5CE8"/>
    <w:rsid w:val="00FD5E5D"/>
    <w:rsid w:val="00FD6101"/>
    <w:rsid w:val="00FD69FF"/>
    <w:rsid w:val="00FD7174"/>
    <w:rsid w:val="00FD777F"/>
    <w:rsid w:val="00FD7CF3"/>
    <w:rsid w:val="00FE10EF"/>
    <w:rsid w:val="00FE1D96"/>
    <w:rsid w:val="00FE2808"/>
    <w:rsid w:val="00FE2EEF"/>
    <w:rsid w:val="00FE3401"/>
    <w:rsid w:val="00FE35C0"/>
    <w:rsid w:val="00FE36D4"/>
    <w:rsid w:val="00FE41AD"/>
    <w:rsid w:val="00FE4388"/>
    <w:rsid w:val="00FE443C"/>
    <w:rsid w:val="00FE47DB"/>
    <w:rsid w:val="00FE58C6"/>
    <w:rsid w:val="00FE5B72"/>
    <w:rsid w:val="00FE5DC3"/>
    <w:rsid w:val="00FF07CA"/>
    <w:rsid w:val="00FF16E9"/>
    <w:rsid w:val="00FF1CFB"/>
    <w:rsid w:val="00FF28BF"/>
    <w:rsid w:val="00FF2BB6"/>
    <w:rsid w:val="00FF2D30"/>
    <w:rsid w:val="00FF2F0F"/>
    <w:rsid w:val="00FF3D05"/>
    <w:rsid w:val="00FF3F36"/>
    <w:rsid w:val="00FF4B4A"/>
    <w:rsid w:val="00FF5195"/>
    <w:rsid w:val="00FF5C01"/>
    <w:rsid w:val="00FF5CD4"/>
    <w:rsid w:val="00FF61C5"/>
    <w:rsid w:val="00FF63D5"/>
    <w:rsid w:val="00FF648D"/>
    <w:rsid w:val="00FF6F69"/>
    <w:rsid w:val="00FF778B"/>
    <w:rsid w:val="00FF77DD"/>
    <w:rsid w:val="00FF7B2D"/>
    <w:rsid w:val="00FF7BD0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ED12E0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ED12E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ED12E0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ED12E0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ED12E0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ED12E0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12E0"/>
    <w:rPr>
      <w:rFonts w:ascii="Arial" w:hAnsi="Arial" w:cs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ED12E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ED12E0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D12E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D12E0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ED12E0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ED12E0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ED12E0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D12E0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D12E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ED12E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ED12E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ED12E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D12E0"/>
    <w:rPr>
      <w:rFonts w:cs="Times New Roman"/>
    </w:rPr>
  </w:style>
  <w:style w:type="paragraph" w:customStyle="1" w:styleId="Subhead3">
    <w:name w:val="Subhead 3"/>
    <w:basedOn w:val="Normal"/>
    <w:link w:val="Subhead3Char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ED12E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D12E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D12E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D12E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D12E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D12E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D12E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ED12E0"/>
    <w:rPr>
      <w:i/>
      <w:iCs/>
    </w:rPr>
  </w:style>
  <w:style w:type="character" w:customStyle="1" w:styleId="apple-converted-space">
    <w:name w:val="apple-converted-space"/>
    <w:basedOn w:val="DefaultParagraphFont"/>
    <w:rsid w:val="00ED12E0"/>
  </w:style>
  <w:style w:type="paragraph" w:customStyle="1" w:styleId="TableParagraph">
    <w:name w:val="Table Paragraph"/>
    <w:basedOn w:val="Normal"/>
    <w:uiPriority w:val="1"/>
    <w:qFormat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ED12E0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ED12E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ED12E0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ED12E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ED12E0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2B4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FF2952-1DDB-403E-BFAC-62648C7CAC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7F3DCA-39C0-4EDE-87A9-B3738FB855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946354-BAA1-4AB0-95CB-C1A656340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95FB59-DC55-46A0-8BB1-592F7A6C62B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713</TotalTime>
  <Pages>1</Pages>
  <Words>7257</Words>
  <Characters>33310</Characters>
  <Application>Microsoft Office Word</Application>
  <DocSecurity>0</DocSecurity>
  <Lines>1448</Lines>
  <Paragraphs>676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komsak@kpmg.co.th</dc:creator>
  <cp:keywords/>
  <cp:lastModifiedBy>Komsak, Intakan</cp:lastModifiedBy>
  <cp:revision>97</cp:revision>
  <cp:lastPrinted>2026-02-23T20:37:00Z</cp:lastPrinted>
  <dcterms:created xsi:type="dcterms:W3CDTF">2026-02-06T11:02:00Z</dcterms:created>
  <dcterms:modified xsi:type="dcterms:W3CDTF">2026-02-24T06:49:00Z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