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D70" w14:textId="155B11AF" w:rsidR="00CA76C3" w:rsidRPr="0023404D" w:rsidRDefault="004153C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</w:rPr>
        <w:tab/>
      </w:r>
      <w:bookmarkStart w:id="0" w:name="SubTitle"/>
      <w:r w:rsidR="000F1C0A" w:rsidRPr="0023404D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23404D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F1C0A" w:rsidRPr="0023404D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0"/>
    <w:p w14:paraId="3CF269E1" w14:textId="77777777" w:rsidR="00B63EA7" w:rsidRPr="0023404D" w:rsidRDefault="00847B70" w:rsidP="005D525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</w:rPr>
        <w:tab/>
      </w:r>
    </w:p>
    <w:p w14:paraId="3AD4AE90" w14:textId="2DAADE82" w:rsidR="00B63EA7" w:rsidRPr="0023404D" w:rsidRDefault="00B63EA7" w:rsidP="005D525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E56DD" w:rsidRPr="0023404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23404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E56DD" w:rsidRPr="0023404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8017C" w:rsidRPr="0023404D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C398B47" w14:textId="77777777" w:rsidR="00B63EA7" w:rsidRPr="0023404D" w:rsidRDefault="00B63EA7" w:rsidP="005D525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23404D" w:rsidRDefault="00B63EA7" w:rsidP="005D525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2340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8CC40" w14:textId="77777777" w:rsidR="007C2D59" w:rsidRPr="0023404D" w:rsidRDefault="007C2D59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23404D" w:rsidRDefault="00AD40D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23404D" w:rsidRDefault="00AD40D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23404D" w:rsidRDefault="00AD40D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23404D" w:rsidSect="002063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7E102461" w14:textId="77777777" w:rsidR="0009267B" w:rsidRPr="0023404D" w:rsidRDefault="0009267B" w:rsidP="005D525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3404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C8123A" w:rsidRPr="0023404D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3404D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23404D" w:rsidRDefault="00C4592A" w:rsidP="005D525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77777777" w:rsidR="0009267B" w:rsidRPr="0023404D" w:rsidRDefault="00782C95" w:rsidP="005D525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3404D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23404D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23404D" w:rsidRDefault="00BC7CF8" w:rsidP="005D52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B0883FC" w14:textId="77777777" w:rsidR="00C8123A" w:rsidRPr="0023404D" w:rsidRDefault="00C8123A" w:rsidP="005D52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404D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23404D" w:rsidRDefault="00C8123A" w:rsidP="005D52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78D03B6" w14:textId="137CC808" w:rsidR="00C8123A" w:rsidRPr="0023404D" w:rsidRDefault="00B1562F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ของบริษัท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</w:t>
      </w:r>
      <w:r w:rsidR="00C8123A" w:rsidRPr="0023404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และ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23404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="00C8123A" w:rsidRPr="0023404D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="00892B6C" w:rsidRPr="0023404D">
        <w:rPr>
          <w:rFonts w:asciiTheme="majorBidi" w:eastAsia="Calibri" w:hAnsiTheme="majorBidi" w:cstheme="majorBidi"/>
          <w:sz w:val="28"/>
          <w:szCs w:val="28"/>
          <w:cs/>
        </w:rPr>
        <w:t>งบฐานะการเงิน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892B6C" w:rsidRPr="0023404D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ณ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23404D">
        <w:rPr>
          <w:rFonts w:asciiTheme="majorBidi" w:hAnsiTheme="majorBidi" w:cstheme="majorBidi"/>
          <w:sz w:val="28"/>
          <w:szCs w:val="28"/>
        </w:rPr>
        <w:t>31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23404D">
        <w:rPr>
          <w:rFonts w:asciiTheme="majorBidi" w:hAnsiTheme="majorBidi" w:cstheme="majorBidi"/>
          <w:sz w:val="28"/>
          <w:szCs w:val="28"/>
        </w:rPr>
        <w:t>256</w:t>
      </w:r>
      <w:r w:rsidR="0038017C" w:rsidRPr="0023404D">
        <w:rPr>
          <w:rFonts w:asciiTheme="majorBidi" w:hAnsiTheme="majorBidi" w:cstheme="majorBidi"/>
          <w:sz w:val="28"/>
          <w:szCs w:val="28"/>
        </w:rPr>
        <w:t>8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</w:t>
      </w:r>
      <w:r w:rsidR="00344230" w:rsidRPr="0023404D">
        <w:rPr>
          <w:rFonts w:asciiTheme="majorBidi" w:hAnsiTheme="majorBidi" w:cstheme="majorBidi"/>
          <w:sz w:val="28"/>
          <w:szCs w:val="28"/>
        </w:rPr>
        <w:br/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งบกำไรขาดทุนเบ็ดเสร็จเฉพาะกิจการ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892B6C" w:rsidRPr="0023404D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รวมและงบการเปลี่ยนแปลงส่วนของผู้ถือหุ้น</w:t>
      </w:r>
      <w:r w:rsidR="00344230" w:rsidRPr="0023404D">
        <w:rPr>
          <w:rFonts w:asciiTheme="majorBidi" w:hAnsiTheme="majorBidi" w:cstheme="majorBidi"/>
          <w:sz w:val="28"/>
          <w:szCs w:val="28"/>
        </w:rPr>
        <w:br/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</w:t>
      </w:r>
      <w:r w:rsidR="00C8123A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สำหรับปีสิ้นสุดวันเดียวกัน </w:t>
      </w:r>
      <w:r w:rsidR="007479EC" w:rsidRPr="0023404D">
        <w:rPr>
          <w:rFonts w:asciiTheme="majorBidi" w:hAnsiTheme="majorBidi" w:cstheme="majorBidi" w:hint="cs"/>
          <w:sz w:val="28"/>
          <w:szCs w:val="28"/>
          <w:cs/>
        </w:rPr>
        <w:t>และห</w:t>
      </w:r>
      <w:r w:rsidR="00C8123A" w:rsidRPr="0023404D">
        <w:rPr>
          <w:rFonts w:asciiTheme="majorBidi" w:eastAsia="Calibri" w:hAnsiTheme="majorBidi" w:cstheme="majorBidi"/>
          <w:sz w:val="28"/>
          <w:szCs w:val="28"/>
          <w:cs/>
        </w:rPr>
        <w:t>มายเหตุ</w:t>
      </w:r>
      <w:r w:rsidR="007479EC" w:rsidRPr="0023404D">
        <w:rPr>
          <w:rFonts w:asciiTheme="majorBidi" w:eastAsia="Calibri" w:hAnsiTheme="majorBidi" w:cstheme="majorBidi" w:hint="cs"/>
          <w:sz w:val="28"/>
          <w:szCs w:val="28"/>
          <w:cs/>
        </w:rPr>
        <w:t>ประกอบงบการเงิน</w:t>
      </w:r>
      <w:r w:rsidR="00C8123A" w:rsidRPr="0023404D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ซึ่งประกอบด้วยสรุปนโยบายการบัญชี</w:t>
      </w:r>
      <w:r w:rsidR="007479EC" w:rsidRPr="0023404D">
        <w:rPr>
          <w:rFonts w:asciiTheme="majorBidi" w:eastAsia="Calibri" w:hAnsiTheme="majorBidi" w:cstheme="majorBidi" w:hint="cs"/>
          <w:sz w:val="28"/>
          <w:szCs w:val="28"/>
          <w:cs/>
        </w:rPr>
        <w:t>และข้อมูลอธิบายอื่นที่มีสาระสำ</w:t>
      </w:r>
      <w:r w:rsidR="00C8123A" w:rsidRPr="0023404D">
        <w:rPr>
          <w:rFonts w:asciiTheme="majorBidi" w:eastAsia="Calibri" w:hAnsiTheme="majorBidi" w:cstheme="majorBidi"/>
          <w:sz w:val="28"/>
          <w:szCs w:val="28"/>
          <w:cs/>
        </w:rPr>
        <w:t>คั</w:t>
      </w:r>
      <w:r w:rsidR="00C8123A" w:rsidRPr="0023404D">
        <w:rPr>
          <w:rFonts w:asciiTheme="majorBidi" w:hAnsiTheme="majorBidi" w:cstheme="majorBidi"/>
          <w:sz w:val="28"/>
          <w:szCs w:val="28"/>
          <w:cs/>
        </w:rPr>
        <w:t>ญ</w:t>
      </w:r>
    </w:p>
    <w:p w14:paraId="67D41610" w14:textId="77777777" w:rsidR="00117797" w:rsidRPr="0023404D" w:rsidRDefault="00117797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F3F73" w14:textId="26FAF419" w:rsidR="00C8123A" w:rsidRPr="0023404D" w:rsidRDefault="00C8123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 ตามลำดับ ณ</w:t>
      </w:r>
      <w:r w:rsidR="006E31A7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23404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23404D">
        <w:rPr>
          <w:rFonts w:asciiTheme="majorBidi" w:hAnsiTheme="majorBidi" w:cstheme="majorBidi"/>
          <w:sz w:val="28"/>
          <w:szCs w:val="28"/>
        </w:rPr>
        <w:t>31</w:t>
      </w:r>
      <w:r w:rsidR="006E31A7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23404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23404D">
        <w:rPr>
          <w:rFonts w:asciiTheme="majorBidi" w:hAnsiTheme="majorBidi" w:cstheme="majorBidi"/>
          <w:sz w:val="28"/>
          <w:szCs w:val="28"/>
        </w:rPr>
        <w:t>256</w:t>
      </w:r>
      <w:r w:rsidR="0038017C" w:rsidRPr="0023404D">
        <w:rPr>
          <w:rFonts w:asciiTheme="majorBidi" w:hAnsiTheme="majorBidi" w:cstheme="majorBidi"/>
          <w:sz w:val="28"/>
          <w:szCs w:val="28"/>
        </w:rPr>
        <w:t>8</w:t>
      </w:r>
      <w:r w:rsidRPr="0023404D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</w:t>
      </w:r>
      <w:r w:rsidR="00344230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23404D" w:rsidRDefault="00C8123A" w:rsidP="005D52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32D5F" w14:textId="77777777" w:rsidR="00C8123A" w:rsidRPr="0023404D" w:rsidRDefault="00C8123A" w:rsidP="005D525D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404D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23404D" w:rsidRDefault="00C8123A" w:rsidP="005D525D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403C1814" w:rsidR="00C8123A" w:rsidRPr="0023404D" w:rsidRDefault="00C8123A" w:rsidP="005D525D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23404D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3404D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31C9D" w:rsidRPr="0023404D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E31C9D" w:rsidRPr="0023404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23404D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E31C9D" w:rsidRPr="0023404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23404D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E31C9D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E31C9D" w:rsidRPr="0023404D">
        <w:rPr>
          <w:rFonts w:asciiTheme="majorBidi" w:hAnsiTheme="majorBidi" w:cstheme="majorBidi"/>
          <w:sz w:val="28"/>
          <w:szCs w:val="28"/>
        </w:rPr>
        <w:br/>
      </w:r>
      <w:r w:rsidR="00E31C9D" w:rsidRPr="0023404D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31C9D" w:rsidRPr="0023404D">
        <w:rPr>
          <w:rFonts w:asciiTheme="majorBidi" w:hAnsiTheme="majorBidi" w:cstheme="majorBidi"/>
          <w:sz w:val="28"/>
          <w:szCs w:val="28"/>
        </w:rPr>
        <w:t xml:space="preserve"> (</w:t>
      </w:r>
      <w:r w:rsidR="00E31C9D" w:rsidRPr="0023404D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</w:t>
      </w:r>
      <w:r w:rsidR="00BE4418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23404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E31C9D" w:rsidRPr="0023404D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DF0DA4" w14:textId="77777777" w:rsidR="00853990" w:rsidRPr="0023404D" w:rsidRDefault="00853990" w:rsidP="005D525D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46DE726" w14:textId="77777777" w:rsidR="003A147A" w:rsidRPr="0023404D" w:rsidRDefault="003A147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  <w:sectPr w:rsidR="003A147A" w:rsidRPr="0023404D" w:rsidSect="00560CD8">
          <w:headerReference w:type="default" r:id="rId17"/>
          <w:footerReference w:type="default" r:id="rId18"/>
          <w:pgSz w:w="11909" w:h="16834" w:code="9"/>
          <w:pgMar w:top="691" w:right="1152" w:bottom="576" w:left="1440" w:header="634" w:footer="662" w:gutter="0"/>
          <w:cols w:space="720"/>
          <w:docGrid w:linePitch="245"/>
        </w:sectPr>
      </w:pPr>
    </w:p>
    <w:p w14:paraId="5C892C85" w14:textId="4E2A0B7D" w:rsidR="00587494" w:rsidRPr="0023404D" w:rsidRDefault="00587494" w:rsidP="005D525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404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157DC1B0" w14:textId="77777777" w:rsidR="00587494" w:rsidRPr="0023404D" w:rsidRDefault="00587494" w:rsidP="005D525D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147C2879" w14:textId="793DA843" w:rsidR="00587494" w:rsidRPr="0023404D" w:rsidRDefault="00587494" w:rsidP="005D525D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Pr="0023404D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23404D">
        <w:rPr>
          <w:rFonts w:asciiTheme="majorBidi" w:eastAsia="Calibri" w:hAnsiTheme="majorBidi" w:cstheme="majorBidi"/>
          <w:spacing w:val="16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23404D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23404D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23404D" w:rsidRDefault="00587494" w:rsidP="005D525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01FC4" w:rsidRPr="0023404D" w14:paraId="2F808F4D" w14:textId="77777777" w:rsidTr="00601FC4">
        <w:tc>
          <w:tcPr>
            <w:tcW w:w="9468" w:type="dxa"/>
            <w:gridSpan w:val="2"/>
          </w:tcPr>
          <w:p w14:paraId="2478206C" w14:textId="77777777" w:rsidR="00601FC4" w:rsidRPr="0023404D" w:rsidRDefault="00601FC4" w:rsidP="005D525D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การรับรู้รายได้ตามสัญญา</w:t>
            </w:r>
          </w:p>
        </w:tc>
      </w:tr>
      <w:tr w:rsidR="00601FC4" w:rsidRPr="0023404D" w14:paraId="743B0967" w14:textId="77777777" w:rsidTr="00601FC4">
        <w:tc>
          <w:tcPr>
            <w:tcW w:w="9468" w:type="dxa"/>
            <w:gridSpan w:val="2"/>
          </w:tcPr>
          <w:p w14:paraId="72063C0F" w14:textId="7310A1E0" w:rsidR="00601FC4" w:rsidRPr="0023404D" w:rsidRDefault="00601FC4" w:rsidP="005D525D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C47E9A" w:rsidRPr="002340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400A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23404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66B1" w:rsidRPr="002340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01FC4" w:rsidRPr="0023404D" w14:paraId="366BD18B" w14:textId="77777777" w:rsidTr="00601FC4">
        <w:trPr>
          <w:trHeight w:val="58"/>
        </w:trPr>
        <w:tc>
          <w:tcPr>
            <w:tcW w:w="4675" w:type="dxa"/>
          </w:tcPr>
          <w:p w14:paraId="17E49B4C" w14:textId="77777777" w:rsidR="00601FC4" w:rsidRPr="0023404D" w:rsidRDefault="00601FC4" w:rsidP="005D525D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</w:tcPr>
          <w:p w14:paraId="38267539" w14:textId="77777777" w:rsidR="00601FC4" w:rsidRPr="0023404D" w:rsidRDefault="00601FC4" w:rsidP="005D525D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23404D" w14:paraId="053A886B" w14:textId="77777777" w:rsidTr="00601FC4">
        <w:tc>
          <w:tcPr>
            <w:tcW w:w="4675" w:type="dxa"/>
          </w:tcPr>
          <w:p w14:paraId="6152800F" w14:textId="77777777" w:rsidR="00601FC4" w:rsidRPr="0023404D" w:rsidRDefault="00601FC4" w:rsidP="005D525D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E74757D" w14:textId="23641C9C" w:rsidR="00A26A7A" w:rsidRPr="0023404D" w:rsidRDefault="00EB05F5" w:rsidP="005D525D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</w:t>
            </w:r>
            <w:r w:rsidR="00601FC4"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 การให้บริการ และการให้บริการหลังการขาย </w:t>
            </w:r>
            <w:r w:rsidR="00A26A7A"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กลุ่มบริษัทต้องระบุภาระที่ต้องปฏิบัติ การกำหนดราคาของรายการ และจัง</w:t>
            </w:r>
            <w:r w:rsidR="00EF5D2C"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ห</w:t>
            </w:r>
            <w:r w:rsidR="00A26A7A"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วะการรับรู้รายได้</w:t>
            </w:r>
          </w:p>
          <w:p w14:paraId="036A7133" w14:textId="77777777" w:rsidR="00601FC4" w:rsidRPr="0023404D" w:rsidRDefault="00601FC4" w:rsidP="005D525D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5856A7A" w14:textId="1A2C6202" w:rsidR="00601FC4" w:rsidRPr="0023404D" w:rsidRDefault="00601FC4" w:rsidP="005D525D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</w:t>
            </w:r>
            <w:r w:rsidR="00EF5D2C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ของผู้บริหารในการพิจารณาถึงสัญญาที่มีหลายภาระที่ต้องปฏิบัติ การพิจารณาถึงเกณฑ์</w:t>
            </w: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br/>
            </w:r>
            <w:r w:rsidR="000F16D8"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การกำหนดราคา</w:t>
            </w: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A527F99" w14:textId="77777777" w:rsidR="00601FC4" w:rsidRPr="0023404D" w:rsidRDefault="00601FC4" w:rsidP="005D525D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</w:p>
          <w:p w14:paraId="19F5C9AE" w14:textId="61E9DCCF" w:rsidR="00601FC4" w:rsidRPr="0023404D" w:rsidRDefault="00601FC4" w:rsidP="005D525D">
            <w:pPr>
              <w:pStyle w:val="Default"/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404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ดังนั้นเรื่องดังกล่าวจึงเป็นเรื่อง</w:t>
            </w:r>
            <w:r w:rsidR="00EF5D2C" w:rsidRPr="0023404D">
              <w:rPr>
                <w:rFonts w:asciiTheme="majorBidi" w:eastAsia="Calibri" w:hAnsiTheme="majorBidi" w:cs="Angsana New" w:hint="cs"/>
                <w:sz w:val="28"/>
                <w:szCs w:val="28"/>
                <w:cs/>
              </w:rPr>
              <w:t>ที่ข้าพเจ้าให้ความสำคัญในการตรวจสอบ</w:t>
            </w:r>
          </w:p>
        </w:tc>
        <w:tc>
          <w:tcPr>
            <w:tcW w:w="4793" w:type="dxa"/>
          </w:tcPr>
          <w:p w14:paraId="0546DB6D" w14:textId="77777777" w:rsidR="00601FC4" w:rsidRPr="0023404D" w:rsidRDefault="00601FC4" w:rsidP="005D525D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A5C9574" w14:textId="77777777" w:rsidR="00601FC4" w:rsidRPr="0023404D" w:rsidRDefault="00601FC4" w:rsidP="005D525D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CDE471A" w14:textId="77777777" w:rsidR="00601FC4" w:rsidRPr="0023404D" w:rsidRDefault="00601FC4" w:rsidP="005D525D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65A809F" w14:textId="30611F90" w:rsidR="00601FC4" w:rsidRPr="0023404D" w:rsidRDefault="00601FC4" w:rsidP="005D525D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ทำความเข้าใจ</w:t>
            </w:r>
            <w:r w:rsidR="00B028D0" w:rsidRPr="0023404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เกี่ยวกับกระบวนการรับรู้รายได้ ทดสอบการออกแบบ และการนำไปปฏิบัติของการควบคุมภายในเกี่ยวกับการรับรู้รายได้ที่เกี่ยวข้องกับสัญญาที่มีหลายภาระปฏิบัติรวมถึงทดสอบประสิทธิผลของการควบคุมภายใน</w:t>
            </w:r>
          </w:p>
          <w:p w14:paraId="290514E0" w14:textId="77777777" w:rsidR="00601FC4" w:rsidRPr="0023404D" w:rsidRDefault="00601FC4" w:rsidP="005D52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C760CB2" w14:textId="392DBC1A" w:rsidR="00601FC4" w:rsidRPr="0023404D" w:rsidRDefault="00293CD4" w:rsidP="005D525D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ทำความเข้าใจภาระที่ต้องปฏิบัติแต่ละรายการ</w:t>
            </w:r>
            <w:r w:rsidR="00601FC4" w:rsidRPr="0023404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D63EC8" w:rsidRPr="0023404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</w:t>
            </w:r>
            <w:r w:rsidR="00D63EC8" w:rsidRPr="0023404D">
              <w:rPr>
                <w:rFonts w:asciiTheme="majorBidi" w:eastAsia="Calibri" w:hAnsiTheme="majorBidi" w:hint="cs"/>
                <w:sz w:val="28"/>
                <w:szCs w:val="28"/>
                <w:cs/>
              </w:rPr>
              <w:t>สุ่มทดสอบการบันทึกรายได้กับเอกสารที่เกี่ยวข้อง</w:t>
            </w:r>
            <w:r w:rsidR="00D63EC8" w:rsidRPr="0023404D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="00D63EC8" w:rsidRPr="0023404D">
              <w:rPr>
                <w:rFonts w:asciiTheme="majorBidi" w:eastAsia="Calibri" w:hAnsiTheme="majorBidi" w:hint="cs"/>
                <w:sz w:val="28"/>
                <w:szCs w:val="28"/>
                <w:cs/>
              </w:rPr>
              <w:t>และพิจารณาความเหมาะสมของการรับรู้รายการของแต่ละภาระที่ต้องปฏิบัติ</w:t>
            </w:r>
          </w:p>
          <w:p w14:paraId="17D1DFA9" w14:textId="77777777" w:rsidR="00601FC4" w:rsidRPr="0023404D" w:rsidRDefault="00601FC4" w:rsidP="005D52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97E0573" w14:textId="77777777" w:rsidR="00601FC4" w:rsidRPr="0023404D" w:rsidRDefault="00601FC4" w:rsidP="005D525D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2A3E951" w14:textId="77777777" w:rsidR="00601FC4" w:rsidRPr="0023404D" w:rsidRDefault="00601FC4" w:rsidP="005D52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7C236AF2" w14:textId="77777777" w:rsidR="00601FC4" w:rsidRPr="0023404D" w:rsidRDefault="00601FC4" w:rsidP="005D52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70"/>
      </w:tblGrid>
      <w:tr w:rsidR="00034F74" w:rsidRPr="0023404D" w14:paraId="7BB565F5" w14:textId="77777777" w:rsidTr="00A26A7A">
        <w:tc>
          <w:tcPr>
            <w:tcW w:w="9450" w:type="dxa"/>
            <w:gridSpan w:val="2"/>
            <w:vAlign w:val="center"/>
          </w:tcPr>
          <w:p w14:paraId="75CAAF56" w14:textId="16677890" w:rsidR="00601FC4" w:rsidRPr="0023404D" w:rsidRDefault="00601FC4" w:rsidP="005D525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23404D" w14:paraId="444E9662" w14:textId="77777777" w:rsidTr="00A26A7A">
        <w:tc>
          <w:tcPr>
            <w:tcW w:w="9450" w:type="dxa"/>
            <w:gridSpan w:val="2"/>
            <w:vAlign w:val="center"/>
          </w:tcPr>
          <w:p w14:paraId="7915619C" w14:textId="184A46B3" w:rsidR="00601FC4" w:rsidRPr="0023404D" w:rsidRDefault="00601FC4" w:rsidP="005D525D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624C50" w:rsidRPr="002340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814"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2814" w:rsidRPr="002340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="00F42814" w:rsidRPr="0023404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F16D8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2340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4C50" w:rsidRPr="0023404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8096A" w:rsidRPr="0023404D" w14:paraId="5B246696" w14:textId="77777777" w:rsidTr="00A26A7A">
        <w:trPr>
          <w:trHeight w:val="58"/>
        </w:trPr>
        <w:tc>
          <w:tcPr>
            <w:tcW w:w="4680" w:type="dxa"/>
            <w:vAlign w:val="center"/>
          </w:tcPr>
          <w:p w14:paraId="15EBF90F" w14:textId="77777777" w:rsidR="00601FC4" w:rsidRPr="0023404D" w:rsidRDefault="00601FC4" w:rsidP="005D525D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vAlign w:val="center"/>
          </w:tcPr>
          <w:p w14:paraId="18BE648E" w14:textId="77777777" w:rsidR="00601FC4" w:rsidRPr="0023404D" w:rsidRDefault="00601FC4" w:rsidP="005D52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23404D" w14:paraId="5868B4D9" w14:textId="77777777" w:rsidTr="00987D2D">
        <w:trPr>
          <w:trHeight w:val="58"/>
        </w:trPr>
        <w:tc>
          <w:tcPr>
            <w:tcW w:w="4680" w:type="dxa"/>
          </w:tcPr>
          <w:p w14:paraId="1E8081E1" w14:textId="77777777" w:rsidR="00601FC4" w:rsidRPr="0023404D" w:rsidRDefault="00601FC4" w:rsidP="005D525D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300" w:lineRule="exact"/>
              <w:ind w:right="95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303521B" w14:textId="5585C392" w:rsidR="00601FC4" w:rsidRPr="0023404D" w:rsidRDefault="00EB05F5" w:rsidP="005D52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บริษัทต้อง</w:t>
            </w:r>
            <w:r w:rsidR="006800F1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การทดสอบการด้อยค่าของค่าความนิยมประจำปีตามมาต</w:t>
            </w:r>
            <w:r w:rsidR="004736E5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ฐานการรายงานทางการเงิน มูลค่าตามบัญชีของค่าความนิยม ณ วันที่ </w:t>
            </w:r>
            <w:r w:rsidR="007E56DD" w:rsidRPr="002340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028D0"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E56DD" w:rsidRPr="0023404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017C" w:rsidRPr="0023404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28D0"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มีจำนวน</w:t>
            </w:r>
            <w:r w:rsidR="000D323B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A04C5" w:rsidRPr="0023404D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B028D0" w:rsidRPr="002340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ซึ่งมีสาระสำคัญต่องบการเงิน</w:t>
            </w:r>
          </w:p>
          <w:p w14:paraId="7171A694" w14:textId="77777777" w:rsidR="00601FC4" w:rsidRPr="0023404D" w:rsidRDefault="00601FC4" w:rsidP="005D52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1074A0" w14:textId="2514292B" w:rsidR="00601FC4" w:rsidRPr="0023404D" w:rsidRDefault="00B028D0" w:rsidP="005D52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ในการทดสอบการด้อยค่า</w:t>
            </w:r>
            <w:r w:rsidR="00293CD4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มูลค่าที่คาดว่าจะได้รับคืนคำนวณโดยใช้วิธีการคิดลดกระแสเงินสดในอนาคตซึ่ง</w:t>
            </w:r>
            <w:r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ผู้บริหารต้องใช้ดุลยพินิจในข้อสมมติที่สำคัญ เรื่องดังกล่าวจึงเป็น</w:t>
            </w:r>
            <w:r w:rsidR="00A26A7A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เรื่องที่ข้าพเจ้าให้ความสำคัญในการตรวจสอบ</w:t>
            </w:r>
          </w:p>
        </w:tc>
        <w:tc>
          <w:tcPr>
            <w:tcW w:w="4770" w:type="dxa"/>
          </w:tcPr>
          <w:p w14:paraId="0256F785" w14:textId="77777777" w:rsidR="00601FC4" w:rsidRPr="0023404D" w:rsidRDefault="00601FC4" w:rsidP="005D52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D62512D" w14:textId="77777777" w:rsidR="00601FC4" w:rsidRPr="0023404D" w:rsidRDefault="00601FC4" w:rsidP="005D525D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FD11D78" w14:textId="77777777" w:rsidR="00601FC4" w:rsidRPr="0023404D" w:rsidRDefault="00601FC4" w:rsidP="005D52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644136" w14:textId="33EFBBEA" w:rsidR="00601FC4" w:rsidRPr="0023404D" w:rsidRDefault="00601FC4" w:rsidP="005D525D">
            <w:pPr>
              <w:numPr>
                <w:ilvl w:val="0"/>
                <w:numId w:val="22"/>
              </w:numPr>
              <w:tabs>
                <w:tab w:val="clear" w:pos="680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ทำความเข้าใจ</w:t>
            </w:r>
            <w:r w:rsidR="00A26A7A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และประเมินกระบวนการการทดสอบการด้อยค่า และการประมาณ</w:t>
            </w: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มูลค่าที่คาดว่าจะได้รับคืน</w:t>
            </w:r>
            <w:r w:rsidR="00A26A7A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ของผู้บริหาร</w:t>
            </w:r>
          </w:p>
          <w:p w14:paraId="05268C70" w14:textId="77777777" w:rsidR="00601FC4" w:rsidRPr="0023404D" w:rsidRDefault="00601FC4" w:rsidP="005D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342" w:hanging="34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05CCD32D" w14:textId="004E98A7" w:rsidR="00601FC4" w:rsidRPr="0023404D" w:rsidRDefault="00601FC4" w:rsidP="005D525D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ประเมินความเหมาะสมของวิธีการ</w:t>
            </w:r>
            <w:r w:rsidR="00EF5D2C"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ที่นำมาใช้</w:t>
            </w:r>
            <w:r w:rsidR="00EF5D2C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</w:t>
            </w:r>
            <w:r w:rsidR="00A26A7A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การประมาณ</w:t>
            </w: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มูลค่าที่คาดว่าจะได้รับคืนของค่าความนิยม </w:t>
            </w:r>
            <w:r w:rsidR="00523D19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รวมถึงประเมินความเหมาะสมของข้อสมมติที่สำคัญ</w:t>
            </w:r>
            <w:r w:rsidR="00293CD4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โดยเปรียบเทียบกับข้อมูลในอดีตและแหล่งข้อมูลอื่น</w:t>
            </w:r>
            <w:r w:rsidR="00A34EF9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A26A7A" w:rsidRPr="002340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2340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ทดสอบการคำนวณ </w:t>
            </w:r>
          </w:p>
          <w:p w14:paraId="2648F842" w14:textId="0444BD7F" w:rsidR="00D63EC8" w:rsidRPr="0023404D" w:rsidRDefault="00D63EC8" w:rsidP="005D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  <w:tr w:rsidR="00034F74" w:rsidRPr="0023404D" w14:paraId="0CEC8CEB" w14:textId="77777777" w:rsidTr="00ED0FB8">
        <w:tc>
          <w:tcPr>
            <w:tcW w:w="9450" w:type="dxa"/>
            <w:gridSpan w:val="2"/>
            <w:vAlign w:val="center"/>
          </w:tcPr>
          <w:p w14:paraId="0647D615" w14:textId="77777777" w:rsidR="00987D2D" w:rsidRPr="0023404D" w:rsidRDefault="00987D2D" w:rsidP="005D5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23404D" w14:paraId="55E2DEF1" w14:textId="77777777" w:rsidTr="00ED0FB8">
        <w:tc>
          <w:tcPr>
            <w:tcW w:w="9450" w:type="dxa"/>
            <w:gridSpan w:val="2"/>
            <w:vAlign w:val="center"/>
          </w:tcPr>
          <w:p w14:paraId="69E6CA11" w14:textId="46E83FE2" w:rsidR="00987D2D" w:rsidRPr="0023404D" w:rsidRDefault="00987D2D" w:rsidP="005D5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922E04" w:rsidRPr="002340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3404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Pr="0023404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340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340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2340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2E04" w:rsidRPr="0023404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8096A" w:rsidRPr="0023404D" w14:paraId="2C6221CD" w14:textId="77777777" w:rsidTr="00ED0FB8">
        <w:trPr>
          <w:trHeight w:val="58"/>
        </w:trPr>
        <w:tc>
          <w:tcPr>
            <w:tcW w:w="4680" w:type="dxa"/>
            <w:vAlign w:val="center"/>
          </w:tcPr>
          <w:p w14:paraId="7B8FAB8C" w14:textId="77777777" w:rsidR="00987D2D" w:rsidRPr="0023404D" w:rsidRDefault="00987D2D" w:rsidP="005D52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vAlign w:val="center"/>
          </w:tcPr>
          <w:p w14:paraId="51B51E8E" w14:textId="77777777" w:rsidR="00987D2D" w:rsidRPr="0023404D" w:rsidRDefault="00987D2D" w:rsidP="005D52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0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23404D" w14:paraId="524C1FEF" w14:textId="77777777" w:rsidTr="00987D2D">
        <w:trPr>
          <w:trHeight w:val="595"/>
        </w:trPr>
        <w:tc>
          <w:tcPr>
            <w:tcW w:w="4680" w:type="dxa"/>
          </w:tcPr>
          <w:p w14:paraId="46A15B93" w14:textId="033F64D4" w:rsidR="00987D2D" w:rsidRPr="0023404D" w:rsidRDefault="00987D2D" w:rsidP="005D525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</w:tcPr>
          <w:p w14:paraId="3742DFFC" w14:textId="77777777" w:rsidR="00987D2D" w:rsidRPr="0023404D" w:rsidRDefault="00987D2D" w:rsidP="005D52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747702D" w14:textId="77777777" w:rsidR="00987D2D" w:rsidRPr="0023404D" w:rsidRDefault="00987D2D" w:rsidP="005D525D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3404D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AA7614B" w14:textId="77777777" w:rsidR="00987D2D" w:rsidRPr="0023404D" w:rsidRDefault="00987D2D" w:rsidP="005D5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</w:tbl>
    <w:p w14:paraId="08C0A670" w14:textId="77777777" w:rsidR="00987D2D" w:rsidRPr="0023404D" w:rsidRDefault="00987D2D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369562D" w14:textId="715C9B59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404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DDEDA7" w14:textId="77777777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6B386DE" w14:textId="77777777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23404D">
        <w:rPr>
          <w:rFonts w:asciiTheme="majorBidi" w:hAnsiTheme="majorBidi" w:cstheme="majorBidi"/>
          <w:sz w:val="28"/>
          <w:szCs w:val="28"/>
        </w:rPr>
        <w:t xml:space="preserve"> </w:t>
      </w:r>
    </w:p>
    <w:p w14:paraId="4CFFF7EC" w14:textId="77777777" w:rsidR="00601FC4" w:rsidRPr="0023404D" w:rsidRDefault="00601FC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D4D2584" w14:textId="5FB8BB8D" w:rsidR="002E335A" w:rsidRPr="0023404D" w:rsidRDefault="002E335A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3404D">
        <w:rPr>
          <w:rFonts w:asciiTheme="majorBidi" w:hAnsiTheme="majorBidi" w:cstheme="majorBidi"/>
          <w:sz w:val="28"/>
          <w:szCs w:val="28"/>
        </w:rPr>
        <w:t xml:space="preserve"> </w:t>
      </w:r>
    </w:p>
    <w:p w14:paraId="0DC24B70" w14:textId="77777777" w:rsidR="00ED1B3E" w:rsidRPr="0023404D" w:rsidRDefault="00ED1B3E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16109CE" w14:textId="146BFC7F" w:rsidR="009B58FB" w:rsidRPr="0023404D" w:rsidRDefault="009B58F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23404D">
        <w:rPr>
          <w:rFonts w:asciiTheme="majorBidi" w:hAnsiTheme="majorBidi" w:cstheme="majorBidi"/>
          <w:sz w:val="28"/>
          <w:szCs w:val="28"/>
          <w:cs/>
        </w:rPr>
        <w:t xml:space="preserve">ดต่อข้อเท็จจริงอันเป็นสาระสำคัญ </w:t>
      </w:r>
      <w:r w:rsidRPr="0023404D">
        <w:rPr>
          <w:rFonts w:asciiTheme="majorBidi" w:hAnsiTheme="majorBidi" w:cstheme="majorBidi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23404D" w:rsidRDefault="0039461F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16"/>
          <w:szCs w:val="16"/>
        </w:rPr>
      </w:pPr>
    </w:p>
    <w:p w14:paraId="68195CA6" w14:textId="54335651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404D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404D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EE3F551" w14:textId="77777777" w:rsidR="009B58F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23404D" w:rsidRDefault="0039461F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0C9036AD" w14:textId="48A6410B" w:rsidR="00740AD7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23404D" w:rsidRDefault="008D4311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5892A56" w14:textId="4D716C67" w:rsidR="00B658F0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621E28" w:rsidRPr="0023404D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23404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0A2A121E" w14:textId="77777777" w:rsidR="00B1562F" w:rsidRPr="0023404D" w:rsidRDefault="00B1562F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9E7054" w14:textId="77777777" w:rsidR="00987D2D" w:rsidRPr="0023404D" w:rsidRDefault="00987D2D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3404D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B05B975" w14:textId="0E48102C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404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4E3283" w14:textId="49ECC60C" w:rsidR="008D4311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404D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3404D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2B9CC080" w14:textId="08AA7907" w:rsidR="00D8555B" w:rsidRPr="0023404D" w:rsidRDefault="00D8555B" w:rsidP="005D525D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23404D" w:rsidRDefault="009B58FB" w:rsidP="005D525D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C892" w14:textId="27906F83" w:rsidR="00ED1B3E" w:rsidRPr="0023404D" w:rsidRDefault="00D8555B" w:rsidP="005D525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404D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404D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6E3CD572" w14:textId="71D4BD1C" w:rsidR="00D42191" w:rsidRPr="0023404D" w:rsidRDefault="00D8555B" w:rsidP="005D525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23404D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759D3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9759D3" w:rsidRPr="0023404D">
        <w:rPr>
          <w:rFonts w:asciiTheme="majorBidi" w:hAnsiTheme="majorBidi" w:cstheme="majorBidi"/>
          <w:sz w:val="28"/>
          <w:szCs w:val="28"/>
        </w:rPr>
        <w:tab/>
      </w:r>
    </w:p>
    <w:p w14:paraId="2ED5695B" w14:textId="58E0A9FE" w:rsidR="00A80445" w:rsidRPr="0023404D" w:rsidRDefault="00D8555B" w:rsidP="005D525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23404D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5F1738E4" w:rsidR="00D8555B" w:rsidRPr="0023404D" w:rsidRDefault="00D8555B" w:rsidP="005D525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2172F1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2172F1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23404D">
        <w:rPr>
          <w:rFonts w:asciiTheme="majorBidi" w:hAnsiTheme="majorBidi" w:cstheme="majorBidi"/>
          <w:sz w:val="28"/>
          <w:szCs w:val="28"/>
          <w:cs/>
        </w:rPr>
        <w:t>โดยให้ข้อสังเกต</w:t>
      </w:r>
      <w:r w:rsidR="002172F1" w:rsidRPr="0023404D">
        <w:rPr>
          <w:rFonts w:asciiTheme="majorBidi" w:hAnsiTheme="majorBidi" w:cstheme="majorBidi"/>
          <w:sz w:val="28"/>
          <w:szCs w:val="28"/>
        </w:rPr>
        <w:br/>
      </w:r>
      <w:r w:rsidR="001B0FC6" w:rsidRPr="0023404D">
        <w:rPr>
          <w:rFonts w:asciiTheme="majorBidi" w:hAnsiTheme="majorBidi" w:cstheme="majorBidi"/>
          <w:sz w:val="28"/>
          <w:szCs w:val="28"/>
          <w:cs/>
        </w:rPr>
        <w:t xml:space="preserve">ถึงการเปิดเผยข้อมูลในงบการเงินรวมและงบการเงินเฉพาะกิจการที่เกี่ยวข้อง </w:t>
      </w:r>
      <w:r w:rsidRPr="0023404D">
        <w:rPr>
          <w:rFonts w:asciiTheme="majorBidi" w:hAnsiTheme="majorBidi" w:cstheme="majorBidi"/>
          <w:sz w:val="28"/>
          <w:szCs w:val="28"/>
          <w:cs/>
        </w:rPr>
        <w:t>หรือถ้าการเปิดเผย</w:t>
      </w:r>
      <w:r w:rsidR="00D42191" w:rsidRPr="0023404D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23404D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172F1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870488A" w14:textId="14980520" w:rsidR="00D444DB" w:rsidRPr="0023404D" w:rsidRDefault="00D8555B" w:rsidP="005D525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23404D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23404D">
        <w:rPr>
          <w:rFonts w:asciiTheme="majorBidi" w:hAnsiTheme="majorBidi" w:cstheme="majorBidi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23404D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441574ED" w14:textId="1351B296" w:rsidR="00987D2D" w:rsidRPr="0023404D" w:rsidRDefault="00987D2D" w:rsidP="005D52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75C94" w14:textId="24CE078E" w:rsidR="00D8555B" w:rsidRPr="0023404D" w:rsidRDefault="002D2CC9" w:rsidP="005D525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200611904"/>
      <w:r w:rsidRPr="0023404D">
        <w:rPr>
          <w:rFonts w:ascii="Angsana New" w:hAnsi="Angsana New"/>
          <w:sz w:val="28"/>
          <w:szCs w:val="28"/>
          <w:cs/>
        </w:rPr>
        <w:lastRenderedPageBreak/>
        <w:t>วางแผนและปฏิบัติงานตรวจสอบกลุ่ม</w:t>
      </w:r>
      <w:r w:rsidRPr="0023404D">
        <w:rPr>
          <w:rFonts w:ascii="Angsana New" w:hAnsi="Angsana New" w:hint="cs"/>
          <w:sz w:val="28"/>
          <w:szCs w:val="28"/>
          <w:cs/>
        </w:rPr>
        <w:t>กิจการ</w:t>
      </w:r>
      <w:r w:rsidRPr="0023404D">
        <w:rPr>
          <w:rFonts w:ascii="Angsana New" w:hAnsi="Angsana New"/>
          <w:sz w:val="28"/>
          <w:szCs w:val="28"/>
          <w:cs/>
        </w:rPr>
        <w:t>เพื่อให้</w:t>
      </w:r>
      <w:bookmarkEnd w:id="1"/>
      <w:r w:rsidR="00D8555B" w:rsidRPr="0023404D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23404D">
        <w:rPr>
          <w:rFonts w:asciiTheme="majorBidi" w:hAnsiTheme="majorBidi" w:hint="cs"/>
          <w:sz w:val="28"/>
          <w:szCs w:val="28"/>
          <w:cs/>
        </w:rPr>
        <w:t>หน่วย</w:t>
      </w:r>
      <w:r w:rsidR="00D8555B" w:rsidRPr="0023404D">
        <w:rPr>
          <w:rFonts w:asciiTheme="majorBidi" w:hAnsiTheme="majorBidi" w:cstheme="majorBidi"/>
          <w:sz w:val="28"/>
          <w:szCs w:val="28"/>
          <w:cs/>
        </w:rPr>
        <w:t>ธุรกิจภายในกลุ่มบริษัทเพื่อ</w:t>
      </w:r>
      <w:r w:rsidRPr="0023404D">
        <w:rPr>
          <w:rFonts w:asciiTheme="majorBidi" w:hAnsiTheme="majorBidi" w:hint="cs"/>
          <w:sz w:val="28"/>
          <w:szCs w:val="28"/>
          <w:cs/>
        </w:rPr>
        <w:t>ใช้เป็นเกณฑ์ในการ</w:t>
      </w:r>
      <w:r w:rsidR="00D8555B" w:rsidRPr="0023404D">
        <w:rPr>
          <w:rFonts w:asciiTheme="majorBidi" w:hAnsiTheme="majorBidi" w:cstheme="majorBidi"/>
          <w:sz w:val="28"/>
          <w:szCs w:val="28"/>
          <w:cs/>
        </w:rPr>
        <w:t>แสดงความเห็นต่องบการเงินรวม</w:t>
      </w:r>
      <w:r w:rsidRPr="0023404D">
        <w:rPr>
          <w:rFonts w:asciiTheme="majorBidi" w:hAnsiTheme="majorBidi" w:hint="cs"/>
          <w:sz w:val="28"/>
          <w:szCs w:val="28"/>
          <w:cs/>
        </w:rPr>
        <w:t>ของกลุ่มบริษัท</w:t>
      </w:r>
      <w:r w:rsidR="00D8555B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D8555B" w:rsidRPr="0023404D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</w:t>
      </w:r>
      <w:r w:rsidRPr="0023404D">
        <w:rPr>
          <w:rFonts w:asciiTheme="majorBidi" w:hAnsiTheme="majorBidi" w:hint="cs"/>
          <w:sz w:val="28"/>
          <w:szCs w:val="28"/>
          <w:cs/>
        </w:rPr>
        <w:t>สอบทานงานตรวจสอบที่ทำเพื่อวัตถุประสงค์ของการ</w:t>
      </w:r>
      <w:r w:rsidR="00D8555B" w:rsidRPr="0023404D">
        <w:rPr>
          <w:rFonts w:asciiTheme="majorBidi" w:hAnsiTheme="majorBidi" w:cstheme="majorBidi"/>
          <w:sz w:val="28"/>
          <w:szCs w:val="28"/>
          <w:cs/>
        </w:rPr>
        <w:t>ตรวจสอบกลุ่มบริษัท</w:t>
      </w:r>
      <w:r w:rsidR="00D8555B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D8555B" w:rsidRPr="0023404D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23404D" w:rsidRDefault="00701B93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DD27B45" w14:textId="329E0E52" w:rsidR="00D8555B" w:rsidRPr="0023404D" w:rsidRDefault="00D8555B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23404D">
        <w:rPr>
          <w:rFonts w:asciiTheme="majorBidi" w:eastAsia="Calibri" w:hAnsiTheme="majorBidi" w:cstheme="majorBidi"/>
          <w:sz w:val="28"/>
          <w:szCs w:val="28"/>
          <w:cs/>
        </w:rPr>
        <w:t>ในเรื่องต่างๆ ที่สำคัญซึ่งรวมถึง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</w:t>
      </w:r>
      <w:r w:rsidR="00DF1BD0" w:rsidRPr="0023404D">
        <w:rPr>
          <w:rFonts w:asciiTheme="majorBidi" w:eastAsia="Calibri" w:hAnsiTheme="majorBidi" w:cstheme="majorBidi"/>
          <w:sz w:val="28"/>
          <w:szCs w:val="28"/>
        </w:rPr>
        <w:br/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23404D">
        <w:rPr>
          <w:rFonts w:asciiTheme="majorBidi" w:eastAsia="Calibri" w:hAnsiTheme="majorBidi" w:cstheme="majorBidi"/>
          <w:sz w:val="28"/>
          <w:szCs w:val="28"/>
          <w:cs/>
        </w:rPr>
        <w:t>หาก</w:t>
      </w:r>
      <w:r w:rsidRPr="0023404D">
        <w:rPr>
          <w:rFonts w:asciiTheme="majorBidi" w:eastAsia="Calibri" w:hAnsiTheme="majorBidi" w:cstheme="majorBidi"/>
          <w:sz w:val="28"/>
          <w:szCs w:val="28"/>
          <w:cs/>
        </w:rPr>
        <w:t>ข้าพเจ้าได้พบในระหว่างการตรวจสอบขอ</w:t>
      </w:r>
      <w:r w:rsidRPr="0023404D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0EEC6B7C" w14:textId="77777777" w:rsidR="00601FC4" w:rsidRPr="0023404D" w:rsidRDefault="00601FC4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2EBD8B1" w14:textId="7CF47C83" w:rsidR="00ED1B3E" w:rsidRPr="0023404D" w:rsidRDefault="00AD1FA5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  <w:r w:rsidRPr="0023404D">
        <w:rPr>
          <w:rFonts w:asciiTheme="majorBidi" w:eastAsia="Calibri" w:hAnsiTheme="majorBidi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59B549" w14:textId="77777777" w:rsidR="00AD1FA5" w:rsidRPr="0023404D" w:rsidRDefault="00AD1FA5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C1E6E5" w14:textId="6D864401" w:rsidR="00D8555B" w:rsidRPr="0023404D" w:rsidRDefault="00D42191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23404D">
        <w:rPr>
          <w:rFonts w:asciiTheme="majorBidi" w:hAnsiTheme="majorBidi" w:cstheme="majorBidi"/>
          <w:sz w:val="28"/>
          <w:szCs w:val="28"/>
        </w:rPr>
        <w:br/>
      </w:r>
      <w:r w:rsidRPr="0023404D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23404D" w:rsidRDefault="00D8555B" w:rsidP="005D525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6FD1550" w14:textId="77777777" w:rsidR="0098009E" w:rsidRPr="0023404D" w:rsidRDefault="0098009E" w:rsidP="005D525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2762A0" w14:textId="77777777" w:rsidR="00B658F0" w:rsidRPr="0023404D" w:rsidRDefault="00B658F0" w:rsidP="005D525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FF4F51" w14:textId="77777777" w:rsidR="00FF5289" w:rsidRPr="0023404D" w:rsidRDefault="00FF5289" w:rsidP="005D525D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092C34D" w14:textId="07D20E4E" w:rsidR="00F83C84" w:rsidRPr="0023404D" w:rsidRDefault="00F83C84" w:rsidP="005D525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(</w:t>
      </w:r>
      <w:r w:rsidR="004A6024" w:rsidRPr="0023404D">
        <w:rPr>
          <w:rFonts w:asciiTheme="majorBidi" w:hAnsiTheme="majorBidi" w:cs="Angsana New" w:hint="cs"/>
          <w:sz w:val="28"/>
          <w:szCs w:val="28"/>
          <w:cs/>
        </w:rPr>
        <w:t>วิไลวรรณ</w:t>
      </w:r>
      <w:r w:rsidR="004A6024" w:rsidRPr="0023404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024" w:rsidRPr="0023404D">
        <w:rPr>
          <w:rFonts w:asciiTheme="majorBidi" w:hAnsiTheme="majorBidi" w:cs="Angsana New" w:hint="cs"/>
          <w:sz w:val="28"/>
          <w:szCs w:val="28"/>
          <w:cs/>
        </w:rPr>
        <w:t>ผลประเสริฐ</w:t>
      </w:r>
      <w:r w:rsidRPr="0023404D">
        <w:rPr>
          <w:rFonts w:asciiTheme="majorBidi" w:hAnsiTheme="majorBidi" w:cstheme="majorBidi"/>
          <w:sz w:val="28"/>
          <w:szCs w:val="28"/>
          <w:cs/>
        </w:rPr>
        <w:t>)</w:t>
      </w:r>
    </w:p>
    <w:p w14:paraId="695B1186" w14:textId="77777777" w:rsidR="00F83C84" w:rsidRPr="0023404D" w:rsidRDefault="00F83C84" w:rsidP="005D525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5BC367E" w14:textId="08075929" w:rsidR="00F83C84" w:rsidRPr="0023404D" w:rsidRDefault="00F83C84" w:rsidP="005D525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7E56DD" w:rsidRPr="0023404D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0083606F" w14:textId="77777777" w:rsidR="001E5D9B" w:rsidRPr="0023404D" w:rsidRDefault="001E5D9B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B1741F0" w14:textId="77777777" w:rsidR="001E5D9B" w:rsidRPr="0023404D" w:rsidRDefault="001E5D9B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8B1852C" w14:textId="3D6CE1AE" w:rsidR="004A6024" w:rsidRPr="0023404D" w:rsidRDefault="001E5D9B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4644B92" w14:textId="4296FDD8" w:rsidR="004A6024" w:rsidRDefault="002A04C5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23404D">
        <w:rPr>
          <w:rFonts w:asciiTheme="majorBidi" w:hAnsiTheme="majorBidi" w:cstheme="majorBidi"/>
          <w:sz w:val="28"/>
          <w:szCs w:val="28"/>
        </w:rPr>
        <w:t>2</w:t>
      </w:r>
      <w:r w:rsidR="0012337F" w:rsidRPr="0023404D">
        <w:rPr>
          <w:rFonts w:asciiTheme="majorBidi" w:hAnsiTheme="majorBidi" w:cstheme="majorBidi"/>
          <w:sz w:val="28"/>
          <w:szCs w:val="28"/>
        </w:rPr>
        <w:t>7</w:t>
      </w:r>
      <w:r w:rsidR="00136AAF" w:rsidRPr="0023404D">
        <w:rPr>
          <w:rFonts w:asciiTheme="majorBidi" w:hAnsiTheme="majorBidi" w:cstheme="majorBidi"/>
          <w:sz w:val="28"/>
          <w:szCs w:val="28"/>
        </w:rPr>
        <w:t xml:space="preserve"> </w:t>
      </w:r>
      <w:r w:rsidR="00136AAF" w:rsidRPr="0023404D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4409A" w:rsidRPr="0023404D">
        <w:rPr>
          <w:rFonts w:asciiTheme="majorBidi" w:hAnsiTheme="majorBidi" w:cstheme="majorBidi"/>
          <w:sz w:val="28"/>
          <w:szCs w:val="28"/>
        </w:rPr>
        <w:t>256</w:t>
      </w:r>
      <w:r w:rsidR="0038017C" w:rsidRPr="0023404D">
        <w:rPr>
          <w:rFonts w:asciiTheme="majorBidi" w:hAnsiTheme="majorBidi" w:cstheme="majorBidi"/>
          <w:sz w:val="28"/>
          <w:szCs w:val="28"/>
        </w:rPr>
        <w:t>9</w:t>
      </w:r>
    </w:p>
    <w:p w14:paraId="0181EDFA" w14:textId="77777777" w:rsidR="0038017C" w:rsidRPr="00544867" w:rsidRDefault="0038017C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B483195" w14:textId="151AB332" w:rsidR="0009267B" w:rsidRPr="00544867" w:rsidRDefault="0009267B" w:rsidP="005D525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4A5CE3F9" w14:textId="77777777" w:rsidR="00B3697F" w:rsidRPr="00B3697F" w:rsidRDefault="00B3697F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/>
          <w:sz w:val="28"/>
          <w:szCs w:val="28"/>
          <w:lang w:eastAsia="x-none"/>
        </w:rPr>
      </w:pPr>
    </w:p>
    <w:p w14:paraId="16E30801" w14:textId="77777777" w:rsidR="00A52342" w:rsidRPr="00627A84" w:rsidRDefault="00A52342" w:rsidP="005D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/>
          <w:sz w:val="28"/>
          <w:szCs w:val="28"/>
          <w:lang w:eastAsia="x-none"/>
        </w:rPr>
      </w:pPr>
    </w:p>
    <w:sectPr w:rsidR="00A52342" w:rsidRPr="00627A84" w:rsidSect="003A147A">
      <w:headerReference w:type="default" r:id="rId19"/>
      <w:footerReference w:type="default" r:id="rId20"/>
      <w:pgSz w:w="11909" w:h="16834" w:code="9"/>
      <w:pgMar w:top="691" w:right="1152" w:bottom="576" w:left="1440" w:header="634" w:footer="66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DFA0E" w14:textId="77777777" w:rsidR="000B58BE" w:rsidRDefault="000B58BE" w:rsidP="00900EE2">
      <w:r>
        <w:separator/>
      </w:r>
    </w:p>
  </w:endnote>
  <w:endnote w:type="continuationSeparator" w:id="0">
    <w:p w14:paraId="61D53F0D" w14:textId="77777777" w:rsidR="000B58BE" w:rsidRDefault="000B58BE" w:rsidP="00900EE2">
      <w:r>
        <w:continuationSeparator/>
      </w:r>
    </w:p>
  </w:endnote>
  <w:endnote w:type="continuationNotice" w:id="1">
    <w:p w14:paraId="642BE86E" w14:textId="77777777" w:rsidR="000B58BE" w:rsidRDefault="000B58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0F98" w14:textId="2067EA5A" w:rsidR="000C134F" w:rsidRDefault="000C134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E56D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0C134F" w:rsidRDefault="000C134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6FFD" w14:textId="18543989" w:rsidR="000C134F" w:rsidRPr="00EE2DC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0C134F" w:rsidRDefault="000C134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EE4B" w14:textId="77777777" w:rsidR="000C134F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0C134F" w:rsidRPr="00C562FA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57371" w14:textId="77777777" w:rsidR="00474E99" w:rsidRDefault="00474E9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18C5" w14:textId="77777777" w:rsidR="003A147A" w:rsidRPr="00211355" w:rsidRDefault="003A147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6EB00951" w14:textId="77777777" w:rsidR="003A147A" w:rsidRDefault="003A147A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1C488" w14:textId="77777777" w:rsidR="000B58BE" w:rsidRDefault="000B58BE" w:rsidP="00900EE2">
      <w:r>
        <w:separator/>
      </w:r>
    </w:p>
  </w:footnote>
  <w:footnote w:type="continuationSeparator" w:id="0">
    <w:p w14:paraId="17BF1D44" w14:textId="77777777" w:rsidR="000B58BE" w:rsidRDefault="000B58BE" w:rsidP="00900EE2">
      <w:r>
        <w:continuationSeparator/>
      </w:r>
    </w:p>
  </w:footnote>
  <w:footnote w:type="continuationNotice" w:id="1">
    <w:p w14:paraId="38827195" w14:textId="77777777" w:rsidR="000B58BE" w:rsidRDefault="000B58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2E4D" w14:textId="77777777" w:rsidR="009277F8" w:rsidRDefault="009277F8">
    <w:pPr>
      <w:pStyle w:val="Header"/>
    </w:pPr>
  </w:p>
  <w:p w14:paraId="49FD4924" w14:textId="77777777" w:rsidR="00FC2BE0" w:rsidRDefault="00FC2B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2DEE6" w14:textId="59842686" w:rsidR="000A5146" w:rsidRDefault="000A5146">
    <w:pPr>
      <w:pStyle w:val="Header"/>
    </w:pPr>
  </w:p>
  <w:p w14:paraId="7E1FF536" w14:textId="39A71FC0" w:rsidR="00FC2BE0" w:rsidRDefault="00FC2BE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A854" w14:textId="3DC6C1EA" w:rsidR="000A5146" w:rsidRPr="00B50AF5" w:rsidRDefault="000A5146" w:rsidP="00B50AF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69625D" w14:textId="35B4F956" w:rsidR="00FC2BE0" w:rsidRPr="00B50AF5" w:rsidRDefault="00FC2BE0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ACE2D82" w14:textId="4D776183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7E4BD39" w14:textId="1D3C1D5C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263F0A65" w14:textId="5B7E9277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21C5CDE7" w14:textId="77777777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3FED3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5FE36877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9CB7078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3011C9BE" w14:textId="2198AA76" w:rsidR="00474E99" w:rsidRDefault="00474E99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82E8923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176A990A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7DA2730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7DCD0B2F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7C4D00A" w14:textId="77777777" w:rsidR="003A147A" w:rsidRP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A5D0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5E9ECDA4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D43E572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0C60A3A" w14:textId="77777777" w:rsidR="003A147A" w:rsidRP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182C7CB1"/>
    <w:multiLevelType w:val="hybridMultilevel"/>
    <w:tmpl w:val="8BA84B2E"/>
    <w:lvl w:ilvl="0" w:tplc="2BB4F9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93364"/>
    <w:multiLevelType w:val="hybridMultilevel"/>
    <w:tmpl w:val="4ED00682"/>
    <w:lvl w:ilvl="0" w:tplc="CCC4385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3"/>
  </w:num>
  <w:num w:numId="12" w16cid:durableId="1968193948">
    <w:abstractNumId w:val="24"/>
  </w:num>
  <w:num w:numId="13" w16cid:durableId="112557069">
    <w:abstractNumId w:val="46"/>
  </w:num>
  <w:num w:numId="14" w16cid:durableId="120661060">
    <w:abstractNumId w:val="29"/>
  </w:num>
  <w:num w:numId="15" w16cid:durableId="1325624026">
    <w:abstractNumId w:val="36"/>
  </w:num>
  <w:num w:numId="16" w16cid:durableId="352271609">
    <w:abstractNumId w:val="42"/>
  </w:num>
  <w:num w:numId="17" w16cid:durableId="1403723806">
    <w:abstractNumId w:val="30"/>
  </w:num>
  <w:num w:numId="18" w16cid:durableId="2106805438">
    <w:abstractNumId w:val="51"/>
  </w:num>
  <w:num w:numId="19" w16cid:durableId="625283918">
    <w:abstractNumId w:val="14"/>
  </w:num>
  <w:num w:numId="20" w16cid:durableId="1273053346">
    <w:abstractNumId w:val="45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52"/>
  </w:num>
  <w:num w:numId="24" w16cid:durableId="240144244">
    <w:abstractNumId w:val="19"/>
  </w:num>
  <w:num w:numId="25" w16cid:durableId="443157913">
    <w:abstractNumId w:val="40"/>
  </w:num>
  <w:num w:numId="26" w16cid:durableId="1909683438">
    <w:abstractNumId w:val="35"/>
  </w:num>
  <w:num w:numId="27" w16cid:durableId="1585605352">
    <w:abstractNumId w:val="53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49"/>
  </w:num>
  <w:num w:numId="31" w16cid:durableId="835145276">
    <w:abstractNumId w:val="47"/>
  </w:num>
  <w:num w:numId="32" w16cid:durableId="1208375983">
    <w:abstractNumId w:val="54"/>
  </w:num>
  <w:num w:numId="33" w16cid:durableId="996886892">
    <w:abstractNumId w:val="43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50"/>
  </w:num>
  <w:num w:numId="38" w16cid:durableId="14895148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7"/>
  </w:num>
  <w:num w:numId="41" w16cid:durableId="1796366986">
    <w:abstractNumId w:val="39"/>
  </w:num>
  <w:num w:numId="42" w16cid:durableId="1135760501">
    <w:abstractNumId w:val="16"/>
  </w:num>
  <w:num w:numId="43" w16cid:durableId="1714160572">
    <w:abstractNumId w:val="48"/>
  </w:num>
  <w:num w:numId="44" w16cid:durableId="2039771121">
    <w:abstractNumId w:val="26"/>
  </w:num>
  <w:num w:numId="45" w16cid:durableId="1842507870">
    <w:abstractNumId w:val="23"/>
  </w:num>
  <w:num w:numId="46" w16cid:durableId="2116095427">
    <w:abstractNumId w:val="27"/>
  </w:num>
  <w:num w:numId="47" w16cid:durableId="46078360">
    <w:abstractNumId w:val="28"/>
  </w:num>
  <w:num w:numId="48" w16cid:durableId="1955867390">
    <w:abstractNumId w:val="34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2"/>
  </w:num>
  <w:num w:numId="51" w16cid:durableId="809901361">
    <w:abstractNumId w:val="31"/>
  </w:num>
  <w:num w:numId="52" w16cid:durableId="1158884325">
    <w:abstractNumId w:val="32"/>
  </w:num>
  <w:num w:numId="53" w16cid:durableId="292715722">
    <w:abstractNumId w:val="41"/>
  </w:num>
  <w:num w:numId="54" w16cid:durableId="1710491989">
    <w:abstractNumId w:val="25"/>
  </w:num>
  <w:num w:numId="55" w16cid:durableId="1867911158">
    <w:abstractNumId w:val="21"/>
  </w:num>
  <w:num w:numId="56" w16cid:durableId="1127234575">
    <w:abstractNumId w:val="20"/>
  </w:num>
  <w:num w:numId="57" w16cid:durableId="384528734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883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95F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4F1B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73"/>
    <w:rsid w:val="000146CB"/>
    <w:rsid w:val="00014733"/>
    <w:rsid w:val="000147A8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70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5"/>
    <w:rsid w:val="00026E77"/>
    <w:rsid w:val="00027008"/>
    <w:rsid w:val="0002719D"/>
    <w:rsid w:val="00027329"/>
    <w:rsid w:val="00027458"/>
    <w:rsid w:val="000275C7"/>
    <w:rsid w:val="00027676"/>
    <w:rsid w:val="00027795"/>
    <w:rsid w:val="0002788B"/>
    <w:rsid w:val="00027C4A"/>
    <w:rsid w:val="00027DF9"/>
    <w:rsid w:val="00027EB5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1F3"/>
    <w:rsid w:val="0003541D"/>
    <w:rsid w:val="000354ED"/>
    <w:rsid w:val="00035D96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BA9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8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09EA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8E8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69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60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B8E"/>
    <w:rsid w:val="00077D83"/>
    <w:rsid w:val="00077E4B"/>
    <w:rsid w:val="00077EF1"/>
    <w:rsid w:val="00077FB5"/>
    <w:rsid w:val="00077FE0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8FA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6F0"/>
    <w:rsid w:val="00087B16"/>
    <w:rsid w:val="00087B8A"/>
    <w:rsid w:val="00087EAD"/>
    <w:rsid w:val="00087EF8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198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234"/>
    <w:rsid w:val="00095354"/>
    <w:rsid w:val="00095414"/>
    <w:rsid w:val="00095444"/>
    <w:rsid w:val="00095488"/>
    <w:rsid w:val="00095510"/>
    <w:rsid w:val="0009569B"/>
    <w:rsid w:val="0009592F"/>
    <w:rsid w:val="000959EC"/>
    <w:rsid w:val="00095AC9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DF1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19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40D"/>
    <w:rsid w:val="000B394D"/>
    <w:rsid w:val="000B3AD4"/>
    <w:rsid w:val="000B3AE6"/>
    <w:rsid w:val="000B3CFB"/>
    <w:rsid w:val="000B3E6E"/>
    <w:rsid w:val="000B4141"/>
    <w:rsid w:val="000B4171"/>
    <w:rsid w:val="000B444A"/>
    <w:rsid w:val="000B4535"/>
    <w:rsid w:val="000B4600"/>
    <w:rsid w:val="000B4821"/>
    <w:rsid w:val="000B49DA"/>
    <w:rsid w:val="000B4CE1"/>
    <w:rsid w:val="000B4FD8"/>
    <w:rsid w:val="000B53DE"/>
    <w:rsid w:val="000B5698"/>
    <w:rsid w:val="000B56C5"/>
    <w:rsid w:val="000B57A3"/>
    <w:rsid w:val="000B58BE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90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4B40"/>
    <w:rsid w:val="000D4FC5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9C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7D1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E17"/>
    <w:rsid w:val="000E2F43"/>
    <w:rsid w:val="000E30B9"/>
    <w:rsid w:val="000E31AE"/>
    <w:rsid w:val="000E32C2"/>
    <w:rsid w:val="000E356F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443"/>
    <w:rsid w:val="000E548F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470"/>
    <w:rsid w:val="000F06C7"/>
    <w:rsid w:val="000F08B9"/>
    <w:rsid w:val="000F08D6"/>
    <w:rsid w:val="000F0A6D"/>
    <w:rsid w:val="000F0C14"/>
    <w:rsid w:val="000F0D8D"/>
    <w:rsid w:val="000F0EB5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2F2"/>
    <w:rsid w:val="000F452E"/>
    <w:rsid w:val="000F4553"/>
    <w:rsid w:val="000F4B02"/>
    <w:rsid w:val="000F4B2E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930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921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75"/>
    <w:rsid w:val="001165A3"/>
    <w:rsid w:val="00116621"/>
    <w:rsid w:val="0011662A"/>
    <w:rsid w:val="00116838"/>
    <w:rsid w:val="00116A17"/>
    <w:rsid w:val="00116BFD"/>
    <w:rsid w:val="00116DC6"/>
    <w:rsid w:val="00116F8D"/>
    <w:rsid w:val="00116FDC"/>
    <w:rsid w:val="001171E2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B6C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37F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25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B4"/>
    <w:rsid w:val="00130A7E"/>
    <w:rsid w:val="00130ADF"/>
    <w:rsid w:val="00130C7C"/>
    <w:rsid w:val="00130CDA"/>
    <w:rsid w:val="00130F71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62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80F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77C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92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B10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4B8"/>
    <w:rsid w:val="001529EC"/>
    <w:rsid w:val="00152B5D"/>
    <w:rsid w:val="00152EED"/>
    <w:rsid w:val="00153013"/>
    <w:rsid w:val="0015310B"/>
    <w:rsid w:val="00153292"/>
    <w:rsid w:val="001533C8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0F4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76"/>
    <w:rsid w:val="001645D6"/>
    <w:rsid w:val="00164689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2F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B9B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265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7D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4A"/>
    <w:rsid w:val="00192BC4"/>
    <w:rsid w:val="00192D1C"/>
    <w:rsid w:val="00192D90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75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AB5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5B"/>
    <w:rsid w:val="001A11D9"/>
    <w:rsid w:val="001A11EF"/>
    <w:rsid w:val="001A1311"/>
    <w:rsid w:val="001A1622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394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75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925"/>
    <w:rsid w:val="001B397C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BB0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00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22A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1BB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25B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23D"/>
    <w:rsid w:val="001D544A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D7F5E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D26"/>
    <w:rsid w:val="001E0E3B"/>
    <w:rsid w:val="001E0EC2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4F1"/>
    <w:rsid w:val="001E25B6"/>
    <w:rsid w:val="001E261D"/>
    <w:rsid w:val="001E263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2E8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4C7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79"/>
    <w:rsid w:val="001F726B"/>
    <w:rsid w:val="001F72A2"/>
    <w:rsid w:val="001F7679"/>
    <w:rsid w:val="001F76BC"/>
    <w:rsid w:val="001F76C0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EB4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7ED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15F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718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4F4B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9D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04D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EE7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55B"/>
    <w:rsid w:val="00240628"/>
    <w:rsid w:val="002406BE"/>
    <w:rsid w:val="00240715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824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BC8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4F9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01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54B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A05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CD4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3E"/>
    <w:rsid w:val="00295ACD"/>
    <w:rsid w:val="00295CF0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4C5"/>
    <w:rsid w:val="002A0530"/>
    <w:rsid w:val="002A0540"/>
    <w:rsid w:val="002A0754"/>
    <w:rsid w:val="002A08EE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038"/>
    <w:rsid w:val="002B21E7"/>
    <w:rsid w:val="002B2269"/>
    <w:rsid w:val="002B23D1"/>
    <w:rsid w:val="002B24DB"/>
    <w:rsid w:val="002B2768"/>
    <w:rsid w:val="002B29E8"/>
    <w:rsid w:val="002B2A94"/>
    <w:rsid w:val="002B2B30"/>
    <w:rsid w:val="002B2B67"/>
    <w:rsid w:val="002B2DF8"/>
    <w:rsid w:val="002B2E0E"/>
    <w:rsid w:val="002B2EAF"/>
    <w:rsid w:val="002B2FF2"/>
    <w:rsid w:val="002B30B9"/>
    <w:rsid w:val="002B3138"/>
    <w:rsid w:val="002B31A3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622"/>
    <w:rsid w:val="002B7739"/>
    <w:rsid w:val="002B780A"/>
    <w:rsid w:val="002B7821"/>
    <w:rsid w:val="002B787B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B4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0CE"/>
    <w:rsid w:val="002D212F"/>
    <w:rsid w:val="002D2218"/>
    <w:rsid w:val="002D2807"/>
    <w:rsid w:val="002D2975"/>
    <w:rsid w:val="002D2981"/>
    <w:rsid w:val="002D2A92"/>
    <w:rsid w:val="002D2CC9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8A8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82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4E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6E76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791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01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1FDC"/>
    <w:rsid w:val="003224E8"/>
    <w:rsid w:val="00322588"/>
    <w:rsid w:val="0032286E"/>
    <w:rsid w:val="00322984"/>
    <w:rsid w:val="00322AA1"/>
    <w:rsid w:val="00322C47"/>
    <w:rsid w:val="00322F2F"/>
    <w:rsid w:val="00323149"/>
    <w:rsid w:val="00323335"/>
    <w:rsid w:val="00323430"/>
    <w:rsid w:val="00323451"/>
    <w:rsid w:val="003234C4"/>
    <w:rsid w:val="003236BD"/>
    <w:rsid w:val="0032373B"/>
    <w:rsid w:val="00323741"/>
    <w:rsid w:val="0032385D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5AC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230"/>
    <w:rsid w:val="0034446A"/>
    <w:rsid w:val="003445AC"/>
    <w:rsid w:val="003445E9"/>
    <w:rsid w:val="00344689"/>
    <w:rsid w:val="003448E4"/>
    <w:rsid w:val="00344A58"/>
    <w:rsid w:val="00344A9F"/>
    <w:rsid w:val="00344AC4"/>
    <w:rsid w:val="00344C2D"/>
    <w:rsid w:val="00344C5B"/>
    <w:rsid w:val="00344D4B"/>
    <w:rsid w:val="00344E54"/>
    <w:rsid w:val="00345237"/>
    <w:rsid w:val="00345472"/>
    <w:rsid w:val="0034557A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447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2F7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56D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881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873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BEB"/>
    <w:rsid w:val="00375C76"/>
    <w:rsid w:val="00375E27"/>
    <w:rsid w:val="00375EC0"/>
    <w:rsid w:val="00375FA8"/>
    <w:rsid w:val="0037607D"/>
    <w:rsid w:val="00376257"/>
    <w:rsid w:val="003762DC"/>
    <w:rsid w:val="00376417"/>
    <w:rsid w:val="003764BA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3D"/>
    <w:rsid w:val="00377F43"/>
    <w:rsid w:val="00377F75"/>
    <w:rsid w:val="00377FBC"/>
    <w:rsid w:val="003800B5"/>
    <w:rsid w:val="0038017C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E17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08C"/>
    <w:rsid w:val="00391301"/>
    <w:rsid w:val="00391308"/>
    <w:rsid w:val="003913B1"/>
    <w:rsid w:val="00391405"/>
    <w:rsid w:val="00391515"/>
    <w:rsid w:val="0039161E"/>
    <w:rsid w:val="00391848"/>
    <w:rsid w:val="00391898"/>
    <w:rsid w:val="00391B17"/>
    <w:rsid w:val="00391D98"/>
    <w:rsid w:val="00391E05"/>
    <w:rsid w:val="00391EE1"/>
    <w:rsid w:val="00391EE6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36F"/>
    <w:rsid w:val="003A0430"/>
    <w:rsid w:val="003A0450"/>
    <w:rsid w:val="003A04E6"/>
    <w:rsid w:val="003A0662"/>
    <w:rsid w:val="003A084F"/>
    <w:rsid w:val="003A1462"/>
    <w:rsid w:val="003A147A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7BD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3AD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58B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1D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4B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D0F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5DF5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2D19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46E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AC9"/>
    <w:rsid w:val="00422C18"/>
    <w:rsid w:val="00422C79"/>
    <w:rsid w:val="00422CB0"/>
    <w:rsid w:val="0042314B"/>
    <w:rsid w:val="00423278"/>
    <w:rsid w:val="00423313"/>
    <w:rsid w:val="004236FC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AB2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B2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47E55"/>
    <w:rsid w:val="00450261"/>
    <w:rsid w:val="00450379"/>
    <w:rsid w:val="0045042D"/>
    <w:rsid w:val="004505C4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7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56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0EA"/>
    <w:rsid w:val="004701A5"/>
    <w:rsid w:val="0047021B"/>
    <w:rsid w:val="00470391"/>
    <w:rsid w:val="004703DD"/>
    <w:rsid w:val="00470470"/>
    <w:rsid w:val="00470499"/>
    <w:rsid w:val="004704A1"/>
    <w:rsid w:val="00470585"/>
    <w:rsid w:val="0047062A"/>
    <w:rsid w:val="00470774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E99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833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890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6E3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C9A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CBB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109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596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5E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B49"/>
    <w:rsid w:val="004C2C9B"/>
    <w:rsid w:val="004C2DEC"/>
    <w:rsid w:val="004C2E0D"/>
    <w:rsid w:val="004C2E5C"/>
    <w:rsid w:val="004C2EDF"/>
    <w:rsid w:val="004C3001"/>
    <w:rsid w:val="004C31F0"/>
    <w:rsid w:val="004C3262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4"/>
    <w:rsid w:val="004D1BF8"/>
    <w:rsid w:val="004D1C53"/>
    <w:rsid w:val="004D1CCD"/>
    <w:rsid w:val="004D20AB"/>
    <w:rsid w:val="004D20C4"/>
    <w:rsid w:val="004D20ED"/>
    <w:rsid w:val="004D213F"/>
    <w:rsid w:val="004D22C8"/>
    <w:rsid w:val="004D23D8"/>
    <w:rsid w:val="004D2582"/>
    <w:rsid w:val="004D28C9"/>
    <w:rsid w:val="004D2966"/>
    <w:rsid w:val="004D2A6C"/>
    <w:rsid w:val="004D2A8E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CE3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DA8"/>
    <w:rsid w:val="004E53B5"/>
    <w:rsid w:val="004E54A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E7F49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8CA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69"/>
    <w:rsid w:val="00504AAE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426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C11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C65"/>
    <w:rsid w:val="00527D27"/>
    <w:rsid w:val="00527D55"/>
    <w:rsid w:val="00527D68"/>
    <w:rsid w:val="00527DC1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3FF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9F0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86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8AA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5C6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12A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703"/>
    <w:rsid w:val="00567A1A"/>
    <w:rsid w:val="00567E5F"/>
    <w:rsid w:val="00567F21"/>
    <w:rsid w:val="00567F3C"/>
    <w:rsid w:val="005700CD"/>
    <w:rsid w:val="0057022E"/>
    <w:rsid w:val="005703A0"/>
    <w:rsid w:val="0057049A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AF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45"/>
    <w:rsid w:val="00581F88"/>
    <w:rsid w:val="005821AE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A7"/>
    <w:rsid w:val="00583722"/>
    <w:rsid w:val="00583733"/>
    <w:rsid w:val="005837AF"/>
    <w:rsid w:val="005837F1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9CC"/>
    <w:rsid w:val="00585B52"/>
    <w:rsid w:val="00585FED"/>
    <w:rsid w:val="005862BD"/>
    <w:rsid w:val="00586417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41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68C"/>
    <w:rsid w:val="005A380D"/>
    <w:rsid w:val="005A3972"/>
    <w:rsid w:val="005A3BC0"/>
    <w:rsid w:val="005A3E0A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110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BDA"/>
    <w:rsid w:val="005B6D60"/>
    <w:rsid w:val="005B6F63"/>
    <w:rsid w:val="005B6F64"/>
    <w:rsid w:val="005B70FB"/>
    <w:rsid w:val="005B7100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3E95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C7EE4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4FBC"/>
    <w:rsid w:val="005D5004"/>
    <w:rsid w:val="005D51CE"/>
    <w:rsid w:val="005D525D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3D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7B3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78F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E12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2F6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EA8"/>
    <w:rsid w:val="00604FA9"/>
    <w:rsid w:val="00604FE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67B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8AF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50"/>
    <w:rsid w:val="00624CB1"/>
    <w:rsid w:val="00624E24"/>
    <w:rsid w:val="00624E25"/>
    <w:rsid w:val="00624F8E"/>
    <w:rsid w:val="00625032"/>
    <w:rsid w:val="006252B0"/>
    <w:rsid w:val="00625641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A84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1D3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3E"/>
    <w:rsid w:val="00634FFE"/>
    <w:rsid w:val="0063509C"/>
    <w:rsid w:val="00635171"/>
    <w:rsid w:val="006352C5"/>
    <w:rsid w:val="00635486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6C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25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6FF"/>
    <w:rsid w:val="006417A4"/>
    <w:rsid w:val="006417DA"/>
    <w:rsid w:val="00641AF1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7DD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12B"/>
    <w:rsid w:val="00657336"/>
    <w:rsid w:val="006574AD"/>
    <w:rsid w:val="006579F7"/>
    <w:rsid w:val="00657DA8"/>
    <w:rsid w:val="00657FC4"/>
    <w:rsid w:val="006601E3"/>
    <w:rsid w:val="006602DF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155"/>
    <w:rsid w:val="0066635D"/>
    <w:rsid w:val="006664C5"/>
    <w:rsid w:val="00666578"/>
    <w:rsid w:val="0066663C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7D"/>
    <w:rsid w:val="00667BA7"/>
    <w:rsid w:val="00667DFB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E37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078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0F1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EFE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5EFD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EA7"/>
    <w:rsid w:val="00697F27"/>
    <w:rsid w:val="006A0079"/>
    <w:rsid w:val="006A00CC"/>
    <w:rsid w:val="006A014F"/>
    <w:rsid w:val="006A0297"/>
    <w:rsid w:val="006A0368"/>
    <w:rsid w:val="006A0C50"/>
    <w:rsid w:val="006A0C64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1F6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4C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4AA"/>
    <w:rsid w:val="006B7587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99E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D19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37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D78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38B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CB5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62B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7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2DB"/>
    <w:rsid w:val="00720301"/>
    <w:rsid w:val="007207CD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6FE2"/>
    <w:rsid w:val="007371E4"/>
    <w:rsid w:val="00737345"/>
    <w:rsid w:val="00737355"/>
    <w:rsid w:val="00737484"/>
    <w:rsid w:val="0073756E"/>
    <w:rsid w:val="00737708"/>
    <w:rsid w:val="007377A1"/>
    <w:rsid w:val="00737978"/>
    <w:rsid w:val="007379C3"/>
    <w:rsid w:val="00737BD9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0DE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D52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9EC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B2F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1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7D2"/>
    <w:rsid w:val="00770821"/>
    <w:rsid w:val="00770DA7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AE2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5C3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2C7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1BC"/>
    <w:rsid w:val="007773DE"/>
    <w:rsid w:val="00777729"/>
    <w:rsid w:val="007779F6"/>
    <w:rsid w:val="00777AD6"/>
    <w:rsid w:val="00777B9C"/>
    <w:rsid w:val="00777CE2"/>
    <w:rsid w:val="00777DFF"/>
    <w:rsid w:val="00777E19"/>
    <w:rsid w:val="00777E1F"/>
    <w:rsid w:val="00780375"/>
    <w:rsid w:val="007804A8"/>
    <w:rsid w:val="00780653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1DA"/>
    <w:rsid w:val="0079328D"/>
    <w:rsid w:val="007932C2"/>
    <w:rsid w:val="0079365A"/>
    <w:rsid w:val="007937AF"/>
    <w:rsid w:val="00793831"/>
    <w:rsid w:val="00793885"/>
    <w:rsid w:val="00793AF6"/>
    <w:rsid w:val="00793B39"/>
    <w:rsid w:val="00793BAD"/>
    <w:rsid w:val="00793BF8"/>
    <w:rsid w:val="00793C78"/>
    <w:rsid w:val="00793F2B"/>
    <w:rsid w:val="00793FA5"/>
    <w:rsid w:val="0079417F"/>
    <w:rsid w:val="007941D0"/>
    <w:rsid w:val="007943AE"/>
    <w:rsid w:val="00794516"/>
    <w:rsid w:val="0079459A"/>
    <w:rsid w:val="007947AF"/>
    <w:rsid w:val="007947C6"/>
    <w:rsid w:val="00794A40"/>
    <w:rsid w:val="00795417"/>
    <w:rsid w:val="00795428"/>
    <w:rsid w:val="00795987"/>
    <w:rsid w:val="00795CB8"/>
    <w:rsid w:val="00795D46"/>
    <w:rsid w:val="00795F39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C77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5B0"/>
    <w:rsid w:val="007B361A"/>
    <w:rsid w:val="007B36C1"/>
    <w:rsid w:val="007B3707"/>
    <w:rsid w:val="007B394E"/>
    <w:rsid w:val="007B398A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092"/>
    <w:rsid w:val="007B521B"/>
    <w:rsid w:val="007B5426"/>
    <w:rsid w:val="007B56D0"/>
    <w:rsid w:val="007B5808"/>
    <w:rsid w:val="007B590D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6A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BEC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1B7"/>
    <w:rsid w:val="007C42E5"/>
    <w:rsid w:val="007C4307"/>
    <w:rsid w:val="007C4383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11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22E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99B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36D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2F8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EF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4C5E"/>
    <w:rsid w:val="00824FF2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061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C66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502"/>
    <w:rsid w:val="00837736"/>
    <w:rsid w:val="00837741"/>
    <w:rsid w:val="0083788B"/>
    <w:rsid w:val="00837B55"/>
    <w:rsid w:val="00837D10"/>
    <w:rsid w:val="00837EA0"/>
    <w:rsid w:val="008401A3"/>
    <w:rsid w:val="0084025E"/>
    <w:rsid w:val="008402F7"/>
    <w:rsid w:val="008404DE"/>
    <w:rsid w:val="008407A6"/>
    <w:rsid w:val="008408C0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65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4F"/>
    <w:rsid w:val="008446ED"/>
    <w:rsid w:val="00844719"/>
    <w:rsid w:val="008447EB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49B"/>
    <w:rsid w:val="008466B1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48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838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431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7A0"/>
    <w:rsid w:val="00867D37"/>
    <w:rsid w:val="00867EF6"/>
    <w:rsid w:val="00870094"/>
    <w:rsid w:val="00870130"/>
    <w:rsid w:val="00870192"/>
    <w:rsid w:val="00870605"/>
    <w:rsid w:val="00870787"/>
    <w:rsid w:val="00870AE6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2E81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DC7"/>
    <w:rsid w:val="00873E74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780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B37"/>
    <w:rsid w:val="00887C1A"/>
    <w:rsid w:val="00887C3F"/>
    <w:rsid w:val="00887FBE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B6C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3F7"/>
    <w:rsid w:val="00897588"/>
    <w:rsid w:val="00897889"/>
    <w:rsid w:val="008978C1"/>
    <w:rsid w:val="0089797B"/>
    <w:rsid w:val="00897DE5"/>
    <w:rsid w:val="00897ECF"/>
    <w:rsid w:val="008A003C"/>
    <w:rsid w:val="008A018E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3F17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B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BF1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218"/>
    <w:rsid w:val="008D04E6"/>
    <w:rsid w:val="008D05E3"/>
    <w:rsid w:val="008D06FC"/>
    <w:rsid w:val="008D070E"/>
    <w:rsid w:val="008D071D"/>
    <w:rsid w:val="008D083E"/>
    <w:rsid w:val="008D0B84"/>
    <w:rsid w:val="008D0D28"/>
    <w:rsid w:val="008D1001"/>
    <w:rsid w:val="008D107A"/>
    <w:rsid w:val="008D136D"/>
    <w:rsid w:val="008D1505"/>
    <w:rsid w:val="008D1577"/>
    <w:rsid w:val="008D1608"/>
    <w:rsid w:val="008D1AC5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035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BD7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C4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7B8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0A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8C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B40"/>
    <w:rsid w:val="00903F4A"/>
    <w:rsid w:val="009042C4"/>
    <w:rsid w:val="0090433A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34F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7C"/>
    <w:rsid w:val="00910CB0"/>
    <w:rsid w:val="00910CD7"/>
    <w:rsid w:val="00910CF5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547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792"/>
    <w:rsid w:val="00916AEE"/>
    <w:rsid w:val="00916B50"/>
    <w:rsid w:val="00916BC4"/>
    <w:rsid w:val="00916E6C"/>
    <w:rsid w:val="00917197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2E04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7F8"/>
    <w:rsid w:val="009278E1"/>
    <w:rsid w:val="00927B0D"/>
    <w:rsid w:val="00927CEE"/>
    <w:rsid w:val="00927DFE"/>
    <w:rsid w:val="00927E31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9FA"/>
    <w:rsid w:val="00934AD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37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3E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69E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971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2E"/>
    <w:rsid w:val="00962351"/>
    <w:rsid w:val="009624D5"/>
    <w:rsid w:val="009624E6"/>
    <w:rsid w:val="00962975"/>
    <w:rsid w:val="00962CE2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213"/>
    <w:rsid w:val="00970247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9A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31C"/>
    <w:rsid w:val="00986771"/>
    <w:rsid w:val="009868FF"/>
    <w:rsid w:val="00986B30"/>
    <w:rsid w:val="00986CC0"/>
    <w:rsid w:val="00986D83"/>
    <w:rsid w:val="00986DF8"/>
    <w:rsid w:val="00987002"/>
    <w:rsid w:val="009873A8"/>
    <w:rsid w:val="00987444"/>
    <w:rsid w:val="009874EB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6F3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5CF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12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0D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8EB"/>
    <w:rsid w:val="009C1A88"/>
    <w:rsid w:val="009C1ADA"/>
    <w:rsid w:val="009C1AEA"/>
    <w:rsid w:val="009C1E08"/>
    <w:rsid w:val="009C2051"/>
    <w:rsid w:val="009C2249"/>
    <w:rsid w:val="009C237B"/>
    <w:rsid w:val="009C2396"/>
    <w:rsid w:val="009C2437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D73"/>
    <w:rsid w:val="009C3FED"/>
    <w:rsid w:val="009C42C0"/>
    <w:rsid w:val="009C43B6"/>
    <w:rsid w:val="009C4435"/>
    <w:rsid w:val="009C44A9"/>
    <w:rsid w:val="009C44C3"/>
    <w:rsid w:val="009C486A"/>
    <w:rsid w:val="009C49DF"/>
    <w:rsid w:val="009C4AE8"/>
    <w:rsid w:val="009C4BF9"/>
    <w:rsid w:val="009C4E51"/>
    <w:rsid w:val="009C4F43"/>
    <w:rsid w:val="009C50DE"/>
    <w:rsid w:val="009C5348"/>
    <w:rsid w:val="009C5534"/>
    <w:rsid w:val="009C55FD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C5B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2D2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7BD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B4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553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092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2E"/>
    <w:rsid w:val="00A1419A"/>
    <w:rsid w:val="00A143C7"/>
    <w:rsid w:val="00A143CF"/>
    <w:rsid w:val="00A14473"/>
    <w:rsid w:val="00A14688"/>
    <w:rsid w:val="00A14885"/>
    <w:rsid w:val="00A14900"/>
    <w:rsid w:val="00A14ACD"/>
    <w:rsid w:val="00A14CA6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A50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17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6FF"/>
    <w:rsid w:val="00A34725"/>
    <w:rsid w:val="00A347B1"/>
    <w:rsid w:val="00A3482A"/>
    <w:rsid w:val="00A34864"/>
    <w:rsid w:val="00A34AA1"/>
    <w:rsid w:val="00A34C8E"/>
    <w:rsid w:val="00A34EF9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018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06F"/>
    <w:rsid w:val="00A401DB"/>
    <w:rsid w:val="00A4055D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3EC9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5FED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342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9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14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493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714E"/>
    <w:rsid w:val="00A775B3"/>
    <w:rsid w:val="00A77A28"/>
    <w:rsid w:val="00A77AF0"/>
    <w:rsid w:val="00A77C3B"/>
    <w:rsid w:val="00A77C71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0EA6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8F6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B84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A6A"/>
    <w:rsid w:val="00A95BB1"/>
    <w:rsid w:val="00A95CF0"/>
    <w:rsid w:val="00A95D34"/>
    <w:rsid w:val="00A95DC3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21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CB3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8F7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40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32E"/>
    <w:rsid w:val="00AD64D4"/>
    <w:rsid w:val="00AD6560"/>
    <w:rsid w:val="00AD6594"/>
    <w:rsid w:val="00AD687D"/>
    <w:rsid w:val="00AD6884"/>
    <w:rsid w:val="00AD6903"/>
    <w:rsid w:val="00AD6972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236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7A1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07B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9FA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A15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C"/>
    <w:rsid w:val="00B125FE"/>
    <w:rsid w:val="00B12C49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CED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AB"/>
    <w:rsid w:val="00B22551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40"/>
    <w:rsid w:val="00B31ADE"/>
    <w:rsid w:val="00B31AFA"/>
    <w:rsid w:val="00B31B36"/>
    <w:rsid w:val="00B31C73"/>
    <w:rsid w:val="00B31D9B"/>
    <w:rsid w:val="00B31EDB"/>
    <w:rsid w:val="00B32343"/>
    <w:rsid w:val="00B323B4"/>
    <w:rsid w:val="00B324AE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0D0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97F"/>
    <w:rsid w:val="00B36B12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1C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5F93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AF5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5CE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6F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3F5"/>
    <w:rsid w:val="00B61717"/>
    <w:rsid w:val="00B6171B"/>
    <w:rsid w:val="00B61902"/>
    <w:rsid w:val="00B6195B"/>
    <w:rsid w:val="00B61EAE"/>
    <w:rsid w:val="00B61ED9"/>
    <w:rsid w:val="00B61F0F"/>
    <w:rsid w:val="00B62472"/>
    <w:rsid w:val="00B624B8"/>
    <w:rsid w:val="00B624DC"/>
    <w:rsid w:val="00B6284B"/>
    <w:rsid w:val="00B62B74"/>
    <w:rsid w:val="00B62BAA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92"/>
    <w:rsid w:val="00B723AB"/>
    <w:rsid w:val="00B72505"/>
    <w:rsid w:val="00B72615"/>
    <w:rsid w:val="00B7277D"/>
    <w:rsid w:val="00B728B5"/>
    <w:rsid w:val="00B72B44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13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CF7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30D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B3D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61A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689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93F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1FA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AE4"/>
    <w:rsid w:val="00BC4CB2"/>
    <w:rsid w:val="00BC4F97"/>
    <w:rsid w:val="00BC4F99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D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E97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729"/>
    <w:rsid w:val="00BE3C63"/>
    <w:rsid w:val="00BE3CA3"/>
    <w:rsid w:val="00BE3DC8"/>
    <w:rsid w:val="00BE416D"/>
    <w:rsid w:val="00BE42A5"/>
    <w:rsid w:val="00BE4418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482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A4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2A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76A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E2B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A32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B24"/>
    <w:rsid w:val="00C02C18"/>
    <w:rsid w:val="00C02C26"/>
    <w:rsid w:val="00C02CCB"/>
    <w:rsid w:val="00C02FA8"/>
    <w:rsid w:val="00C03143"/>
    <w:rsid w:val="00C031C6"/>
    <w:rsid w:val="00C03263"/>
    <w:rsid w:val="00C0328E"/>
    <w:rsid w:val="00C03487"/>
    <w:rsid w:val="00C03585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5DD"/>
    <w:rsid w:val="00C0576E"/>
    <w:rsid w:val="00C05AD4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1E6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BAE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09"/>
    <w:rsid w:val="00C203D4"/>
    <w:rsid w:val="00C2066C"/>
    <w:rsid w:val="00C209E0"/>
    <w:rsid w:val="00C20A8D"/>
    <w:rsid w:val="00C20AA7"/>
    <w:rsid w:val="00C20AF1"/>
    <w:rsid w:val="00C20C80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2C3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6C7"/>
    <w:rsid w:val="00C43EA0"/>
    <w:rsid w:val="00C4437A"/>
    <w:rsid w:val="00C44692"/>
    <w:rsid w:val="00C4470D"/>
    <w:rsid w:val="00C44753"/>
    <w:rsid w:val="00C44772"/>
    <w:rsid w:val="00C44ABA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9A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5A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9F0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662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3F69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7E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54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A9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823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069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1E8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89E"/>
    <w:rsid w:val="00C9793B"/>
    <w:rsid w:val="00C97A88"/>
    <w:rsid w:val="00C97AD7"/>
    <w:rsid w:val="00C97BD0"/>
    <w:rsid w:val="00C97BF8"/>
    <w:rsid w:val="00C97CA8"/>
    <w:rsid w:val="00C97E83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B50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6F7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59A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9BB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56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AAE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343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314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ABD"/>
    <w:rsid w:val="00CF0B04"/>
    <w:rsid w:val="00CF0B4E"/>
    <w:rsid w:val="00CF0C46"/>
    <w:rsid w:val="00CF0C6E"/>
    <w:rsid w:val="00CF0D69"/>
    <w:rsid w:val="00CF0D6C"/>
    <w:rsid w:val="00CF106B"/>
    <w:rsid w:val="00CF10F9"/>
    <w:rsid w:val="00CF114F"/>
    <w:rsid w:val="00CF151D"/>
    <w:rsid w:val="00CF1602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671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0A3"/>
    <w:rsid w:val="00D03270"/>
    <w:rsid w:val="00D0328B"/>
    <w:rsid w:val="00D03625"/>
    <w:rsid w:val="00D03998"/>
    <w:rsid w:val="00D03A16"/>
    <w:rsid w:val="00D03A27"/>
    <w:rsid w:val="00D03D3F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353"/>
    <w:rsid w:val="00D0549A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5ED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0FB6"/>
    <w:rsid w:val="00D1110C"/>
    <w:rsid w:val="00D11266"/>
    <w:rsid w:val="00D11285"/>
    <w:rsid w:val="00D1137A"/>
    <w:rsid w:val="00D1148D"/>
    <w:rsid w:val="00D11848"/>
    <w:rsid w:val="00D119B8"/>
    <w:rsid w:val="00D11B3F"/>
    <w:rsid w:val="00D11D21"/>
    <w:rsid w:val="00D11D9C"/>
    <w:rsid w:val="00D11EBF"/>
    <w:rsid w:val="00D11EC2"/>
    <w:rsid w:val="00D1226F"/>
    <w:rsid w:val="00D1278D"/>
    <w:rsid w:val="00D12843"/>
    <w:rsid w:val="00D12907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577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26E"/>
    <w:rsid w:val="00D25A51"/>
    <w:rsid w:val="00D25BD0"/>
    <w:rsid w:val="00D25CFA"/>
    <w:rsid w:val="00D26048"/>
    <w:rsid w:val="00D2604C"/>
    <w:rsid w:val="00D26123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17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170"/>
    <w:rsid w:val="00D344D3"/>
    <w:rsid w:val="00D348D1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B50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29E"/>
    <w:rsid w:val="00D4234B"/>
    <w:rsid w:val="00D4258B"/>
    <w:rsid w:val="00D42CC1"/>
    <w:rsid w:val="00D42EFD"/>
    <w:rsid w:val="00D42F28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512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DE4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20E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8AC"/>
    <w:rsid w:val="00D87A50"/>
    <w:rsid w:val="00D87D1C"/>
    <w:rsid w:val="00D87F42"/>
    <w:rsid w:val="00D90490"/>
    <w:rsid w:val="00D9051B"/>
    <w:rsid w:val="00D90554"/>
    <w:rsid w:val="00D905D2"/>
    <w:rsid w:val="00D909E7"/>
    <w:rsid w:val="00D90D75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8F5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0F6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A4E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14B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DB7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497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9C3"/>
    <w:rsid w:val="00DC4BBC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5EBE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385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4B3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587"/>
    <w:rsid w:val="00E07679"/>
    <w:rsid w:val="00E07794"/>
    <w:rsid w:val="00E078F5"/>
    <w:rsid w:val="00E079D9"/>
    <w:rsid w:val="00E07DCA"/>
    <w:rsid w:val="00E07DFD"/>
    <w:rsid w:val="00E07E00"/>
    <w:rsid w:val="00E07E67"/>
    <w:rsid w:val="00E07EA6"/>
    <w:rsid w:val="00E10108"/>
    <w:rsid w:val="00E1052E"/>
    <w:rsid w:val="00E10538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40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771"/>
    <w:rsid w:val="00E1789C"/>
    <w:rsid w:val="00E17E33"/>
    <w:rsid w:val="00E202B9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A12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2AC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795"/>
    <w:rsid w:val="00E34887"/>
    <w:rsid w:val="00E34901"/>
    <w:rsid w:val="00E34969"/>
    <w:rsid w:val="00E349D5"/>
    <w:rsid w:val="00E34AF7"/>
    <w:rsid w:val="00E34CCB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CE2"/>
    <w:rsid w:val="00E35E7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0A0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49F0"/>
    <w:rsid w:val="00E45110"/>
    <w:rsid w:val="00E45155"/>
    <w:rsid w:val="00E4517D"/>
    <w:rsid w:val="00E45375"/>
    <w:rsid w:val="00E453DE"/>
    <w:rsid w:val="00E4541D"/>
    <w:rsid w:val="00E45492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FC3"/>
    <w:rsid w:val="00E5431A"/>
    <w:rsid w:val="00E543DC"/>
    <w:rsid w:val="00E549BB"/>
    <w:rsid w:val="00E54A27"/>
    <w:rsid w:val="00E54AFE"/>
    <w:rsid w:val="00E54CE6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5F92"/>
    <w:rsid w:val="00E5639A"/>
    <w:rsid w:val="00E5664A"/>
    <w:rsid w:val="00E56C1D"/>
    <w:rsid w:val="00E56D62"/>
    <w:rsid w:val="00E56F64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55D"/>
    <w:rsid w:val="00E6362C"/>
    <w:rsid w:val="00E6375E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36D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AC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554"/>
    <w:rsid w:val="00E9466B"/>
    <w:rsid w:val="00E946B9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76A"/>
    <w:rsid w:val="00E97AC6"/>
    <w:rsid w:val="00E97C1E"/>
    <w:rsid w:val="00E97C87"/>
    <w:rsid w:val="00E97DE0"/>
    <w:rsid w:val="00EA01A4"/>
    <w:rsid w:val="00EA05E6"/>
    <w:rsid w:val="00EA0942"/>
    <w:rsid w:val="00EA0A78"/>
    <w:rsid w:val="00EA0C1D"/>
    <w:rsid w:val="00EA0CC2"/>
    <w:rsid w:val="00EA0F7B"/>
    <w:rsid w:val="00EA0F7E"/>
    <w:rsid w:val="00EA1055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924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74A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8D9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1A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BCD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2EC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B66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651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52"/>
    <w:rsid w:val="00ED3A86"/>
    <w:rsid w:val="00ED3B42"/>
    <w:rsid w:val="00ED4146"/>
    <w:rsid w:val="00ED42BA"/>
    <w:rsid w:val="00ED4349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58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D48"/>
    <w:rsid w:val="00ED712F"/>
    <w:rsid w:val="00ED7488"/>
    <w:rsid w:val="00ED7667"/>
    <w:rsid w:val="00ED7A1B"/>
    <w:rsid w:val="00ED7C05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61E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2E8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971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A50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5F91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9EB"/>
    <w:rsid w:val="00F00A3C"/>
    <w:rsid w:val="00F00A4C"/>
    <w:rsid w:val="00F00A8C"/>
    <w:rsid w:val="00F00E2A"/>
    <w:rsid w:val="00F011FD"/>
    <w:rsid w:val="00F01210"/>
    <w:rsid w:val="00F01581"/>
    <w:rsid w:val="00F0180A"/>
    <w:rsid w:val="00F0195C"/>
    <w:rsid w:val="00F0207F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6B3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289"/>
    <w:rsid w:val="00F1355B"/>
    <w:rsid w:val="00F136AC"/>
    <w:rsid w:val="00F1372B"/>
    <w:rsid w:val="00F13741"/>
    <w:rsid w:val="00F13B15"/>
    <w:rsid w:val="00F13C72"/>
    <w:rsid w:val="00F13CFA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8D5"/>
    <w:rsid w:val="00F22903"/>
    <w:rsid w:val="00F22934"/>
    <w:rsid w:val="00F22975"/>
    <w:rsid w:val="00F22A68"/>
    <w:rsid w:val="00F22F7A"/>
    <w:rsid w:val="00F2314F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9B2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5F06"/>
    <w:rsid w:val="00F2608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637"/>
    <w:rsid w:val="00F308D9"/>
    <w:rsid w:val="00F30962"/>
    <w:rsid w:val="00F30F06"/>
    <w:rsid w:val="00F31110"/>
    <w:rsid w:val="00F312C1"/>
    <w:rsid w:val="00F313FC"/>
    <w:rsid w:val="00F31754"/>
    <w:rsid w:val="00F318D4"/>
    <w:rsid w:val="00F3198E"/>
    <w:rsid w:val="00F31C14"/>
    <w:rsid w:val="00F31D5F"/>
    <w:rsid w:val="00F31D82"/>
    <w:rsid w:val="00F31EE4"/>
    <w:rsid w:val="00F3205A"/>
    <w:rsid w:val="00F32147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73"/>
    <w:rsid w:val="00F348C7"/>
    <w:rsid w:val="00F34D89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83D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551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587"/>
    <w:rsid w:val="00F74FDB"/>
    <w:rsid w:val="00F75332"/>
    <w:rsid w:val="00F753B9"/>
    <w:rsid w:val="00F7555B"/>
    <w:rsid w:val="00F757F4"/>
    <w:rsid w:val="00F75997"/>
    <w:rsid w:val="00F75A7A"/>
    <w:rsid w:val="00F75B5C"/>
    <w:rsid w:val="00F75CA5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38C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A23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2D6"/>
    <w:rsid w:val="00FB0448"/>
    <w:rsid w:val="00FB07C6"/>
    <w:rsid w:val="00FB085C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377"/>
    <w:rsid w:val="00FC54A5"/>
    <w:rsid w:val="00FC58F2"/>
    <w:rsid w:val="00FC59FA"/>
    <w:rsid w:val="00FC5A3C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B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3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CCE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E0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BF9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6C6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39D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B8992-89BA-480D-BF9E-E459935F5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957FC2-10BB-464D-A591-42178D51FEAF}">
  <ds:schemaRefs>
    <ds:schemaRef ds:uri="4243d5be-521d-4052-81ca-f0f31ea6f2da"/>
    <ds:schemaRef ds:uri="http://schemas.openxmlformats.org/package/2006/metadata/core-properties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f6ba49b0-bcda-4796-8236-5b5cc1493ace"/>
    <ds:schemaRef ds:uri="05716746-add9-412a-97a9-1b5167d151a3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141</TotalTime>
  <Pages>6</Pages>
  <Words>2242</Words>
  <Characters>10608</Characters>
  <Application>Microsoft Office Word</Application>
  <DocSecurity>0</DocSecurity>
  <Lines>217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Alisa, Langyanai</cp:lastModifiedBy>
  <cp:revision>46</cp:revision>
  <cp:lastPrinted>2026-02-19T04:48:00Z</cp:lastPrinted>
  <dcterms:created xsi:type="dcterms:W3CDTF">2025-02-25T11:13:00Z</dcterms:created>
  <dcterms:modified xsi:type="dcterms:W3CDTF">2026-02-27T10:32:00Z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