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E8096A" w:rsidRPr="00BC2FB5" w14:paraId="451675A3" w14:textId="77777777" w:rsidTr="006C23F5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BC2FB5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3809862"/>
            <w:bookmarkStart w:id="1" w:name="_Hlk62459050"/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BC2FB5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BC2FB5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98439E" w:rsidRPr="00BC2FB5" w14:paraId="2D663ABB" w14:textId="77777777" w:rsidTr="006C2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0970A031" w:rsidR="0009267B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BC2FB5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BC2FB5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98439E" w:rsidRPr="00BC2FB5" w14:paraId="112C262B" w14:textId="77777777" w:rsidTr="006C23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77C08D40" w:rsidR="0073369C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BC2FB5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BC2FB5" w:rsidRDefault="0009267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98439E" w:rsidRPr="00BC2FB5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34984AF5" w:rsidR="00CF2934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36B0B274" w14:textId="77777777" w:rsidR="00CF2934" w:rsidRPr="00BC2FB5" w:rsidRDefault="00CF2934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47088F07" w:rsidR="00CF2934" w:rsidRPr="00BC2FB5" w:rsidRDefault="00CF2934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นโยบายการบัญชีที่</w:t>
            </w:r>
            <w:r w:rsidR="007479EC" w:rsidRPr="00BC2F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มีสาระ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98439E" w:rsidRPr="00BC2FB5" w14:paraId="615735B5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184C9A" w14:textId="7B31595B" w:rsidR="00CF2934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E3F7328" w14:textId="77777777" w:rsidR="00CF2934" w:rsidRPr="00BC2FB5" w:rsidRDefault="00CF2934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77777777" w:rsidR="00CF2934" w:rsidRPr="00BC2FB5" w:rsidRDefault="00CF2934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bookmarkEnd w:id="0"/>
      <w:tr w:rsidR="0098439E" w:rsidRPr="00BC2FB5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74F47055" w:rsidR="00D50ECE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685995C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98439E" w:rsidRPr="00BC2FB5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1D47D0A8" w:rsidR="00D50ECE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08BECE4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346A0594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</w:t>
            </w:r>
            <w:r w:rsidR="00C6534B" w:rsidRPr="00BC2FB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ข้อจำกัดการใช้</w:t>
            </w:r>
          </w:p>
        </w:tc>
      </w:tr>
      <w:tr w:rsidR="0098439E" w:rsidRPr="00BC2FB5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49A7964D" w:rsidR="00D50ECE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2481AFA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0CC56BAF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9E14B7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98439E" w:rsidRPr="00BC2FB5" w14:paraId="5C31D01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3927FD5" w14:textId="0CFAF87C" w:rsidR="00D50ECE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63EE5F8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98439E" w:rsidRPr="00BC2FB5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69AFECD1" w:rsidR="00D50ECE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787A0A1E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533E434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98439E" w:rsidRPr="00BC2FB5" w14:paraId="00A0C10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E0A1EAF" w14:textId="7B8EFDDE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14:paraId="65480F37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98439E" w:rsidRPr="00BC2FB5" w14:paraId="11AEB282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3083918C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271E0506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</w:tr>
      <w:tr w:rsidR="0098439E" w:rsidRPr="00BC2FB5" w14:paraId="149BD0F6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602E836" w14:textId="617D81A4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893484A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078E4320" w:rsidR="00D50ECE" w:rsidRPr="00BC2FB5" w:rsidRDefault="00C6534B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ส่วนปรับปรุงอาคารเช่าและ</w:t>
            </w:r>
            <w:r w:rsidR="00D50ECE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อุปกรณ์</w:t>
            </w:r>
          </w:p>
        </w:tc>
      </w:tr>
      <w:tr w:rsidR="0098439E" w:rsidRPr="00BC2FB5" w14:paraId="09E76A9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F661728" w14:textId="7BAA3A02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6A934C9E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75DB6646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98439E" w:rsidRPr="00BC2FB5" w14:paraId="111E962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8AC34ED" w14:textId="7589EDD3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41772D7B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98439E" w:rsidRPr="00BC2FB5" w14:paraId="369A8E84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D737DEE" w14:textId="0AD0363D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32B307E7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98439E" w:rsidRPr="00BC2FB5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2CF27B6F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3B0CAD8E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77777777" w:rsidR="00D50ECE" w:rsidRPr="00BC2FB5" w:rsidRDefault="00D50EC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98439E" w:rsidRPr="00BC2FB5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68A50477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6462A414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77777777" w:rsidR="00D50ECE" w:rsidRPr="00BC2FB5" w:rsidRDefault="00D50EC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98439E" w:rsidRPr="00BC2FB5" w14:paraId="6B05F36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0E98A1C" w14:textId="7D263609" w:rsidR="00D50ECE" w:rsidRPr="00BC2FB5" w:rsidRDefault="007E56DD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7A6432BA" w14:textId="77777777" w:rsidR="00D50ECE" w:rsidRPr="00BC2FB5" w:rsidRDefault="00D50EC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FB129D" w14:textId="77777777" w:rsidR="00D50ECE" w:rsidRPr="00BC2FB5" w:rsidRDefault="00D50EC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434E" w:rsidRPr="00BC2FB5" w14:paraId="739AF9C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21101F" w14:textId="26B6782D" w:rsidR="004B434E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2E743567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B31767A" w14:textId="473F51AD" w:rsidR="004B434E" w:rsidRPr="00BC2FB5" w:rsidRDefault="004B434E" w:rsidP="0028654B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</w:p>
        </w:tc>
      </w:tr>
      <w:tr w:rsidR="004B434E" w:rsidRPr="00BC2FB5" w14:paraId="12DBD1B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E581661" w14:textId="7D39D7A2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14:paraId="745F5E3A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7E9B4408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B434E" w:rsidRPr="00BC2FB5" w14:paraId="22533D55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609D94A" w14:textId="6DD5B59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2E1A402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5D9613" w14:textId="1702DC92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</w:t>
            </w:r>
            <w:r w:rsidR="007479EC" w:rsidRPr="00BC2FB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ธรรมชาติ</w:t>
            </w:r>
          </w:p>
        </w:tc>
      </w:tr>
      <w:tr w:rsidR="004B434E" w:rsidRPr="00BC2FB5" w14:paraId="025DC84E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1993057" w14:textId="4AC67FA6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CE0280F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E6DB8F7" w14:textId="51915BC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B434E" w:rsidRPr="00BC2FB5" w14:paraId="6DF463A4" w14:textId="77777777" w:rsidTr="005D43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2DA1374" w14:textId="132DCF8F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63292F0B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3DFEAB0A" w14:textId="507AC58C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4B434E" w:rsidRPr="00BC2FB5" w14:paraId="325977E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39F6F95" w14:textId="58399685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26887B46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CEE0598" w14:textId="10F9670D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4B434E" w:rsidRPr="00BC2FB5" w14:paraId="6EA014B9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D59B109" w14:textId="088BC818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64E9711F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AA59DB5" w14:textId="4AF3135F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B434E" w:rsidRPr="00BC2FB5" w14:paraId="750D2C3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E47F399" w14:textId="797F6D0D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7958E7C1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2BFD9A3" w14:textId="6A3AFF72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  <w:r w:rsidRPr="00BC2FB5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</w:p>
        </w:tc>
      </w:tr>
      <w:tr w:rsidR="004B434E" w:rsidRPr="00BC2FB5" w14:paraId="645574CB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4801BFBE" w14:textId="72B3D8FB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0625AAA1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E0F845A" w14:textId="7466B3BE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B434E" w:rsidRPr="00BC2FB5" w14:paraId="15AAEE13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77E4A3D" w14:textId="7B3782C7" w:rsidR="004B434E" w:rsidRPr="00BC2FB5" w:rsidRDefault="00AA7621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2</w:t>
            </w:r>
            <w:r w:rsidR="00EA7F1F"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62F2D595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18F8A3A7" w14:textId="450C2832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4B434E" w:rsidRPr="00BC2FB5" w14:paraId="0275F22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F24A595" w14:textId="04B0564C" w:rsidR="004B434E" w:rsidRPr="00BC2FB5" w:rsidRDefault="00EA7F1F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2BF11501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ABF92F7" w14:textId="2921E09E" w:rsidR="004B434E" w:rsidRPr="00BC2FB5" w:rsidRDefault="001B397C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tr w:rsidR="004B434E" w:rsidRPr="00BC2FB5" w14:paraId="374692C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97C0F6A" w14:textId="6425F0A2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07683E69" w14:textId="77777777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452F0102" w14:textId="5D6AD8A6" w:rsidR="004B434E" w:rsidRPr="00BC2FB5" w:rsidRDefault="004B434E" w:rsidP="0028654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1"/>
    </w:tbl>
    <w:p w14:paraId="78E74C3F" w14:textId="77777777" w:rsidR="006E313F" w:rsidRPr="00BC2FB5" w:rsidRDefault="0009267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</w:rPr>
        <w:br w:type="page"/>
      </w:r>
      <w:r w:rsidR="006E313F" w:rsidRPr="00BC2FB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BC2FB5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0D6B1" w14:textId="702D4FA2" w:rsidR="0009267B" w:rsidRPr="00BC2FB5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B434E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C53F3" w:rsidRPr="00BC2FB5">
        <w:rPr>
          <w:rFonts w:asciiTheme="majorBidi" w:hAnsiTheme="majorBidi" w:cstheme="majorBidi"/>
          <w:sz w:val="28"/>
          <w:szCs w:val="28"/>
        </w:rPr>
        <w:t>24</w:t>
      </w:r>
      <w:r w:rsidR="004027E7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4027E7" w:rsidRPr="00BC2FB5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AD0E99" w:rsidRPr="00BC2FB5">
        <w:rPr>
          <w:rFonts w:asciiTheme="majorBidi" w:hAnsiTheme="majorBidi" w:cstheme="majorBidi"/>
          <w:sz w:val="28"/>
          <w:szCs w:val="28"/>
        </w:rPr>
        <w:t>256</w:t>
      </w:r>
      <w:r w:rsidR="00D50F2F" w:rsidRPr="00BC2FB5">
        <w:rPr>
          <w:rFonts w:asciiTheme="majorBidi" w:hAnsiTheme="majorBidi" w:cstheme="majorBidi"/>
          <w:sz w:val="28"/>
          <w:szCs w:val="28"/>
        </w:rPr>
        <w:t>9</w:t>
      </w:r>
    </w:p>
    <w:p w14:paraId="4E791393" w14:textId="77777777" w:rsidR="0009267B" w:rsidRPr="00BC2FB5" w:rsidRDefault="0009267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F0CEFD" w14:textId="7C77F35C" w:rsidR="0009267B" w:rsidRPr="00BC2FB5" w:rsidRDefault="0009267B" w:rsidP="0028654B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BC2FB5">
        <w:rPr>
          <w:rFonts w:asciiTheme="majorBidi" w:hAnsiTheme="majorBidi" w:cstheme="majorBidi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BC2FB5" w:rsidRDefault="0009267B" w:rsidP="0028654B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34BAC5B7" w14:textId="416A2BF8" w:rsidR="006E313F" w:rsidRPr="00BC2FB5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บริษัท วินท์คอม เทคโนโลยี จำกัด (มหาชน) </w:t>
      </w:r>
      <w:r w:rsidRPr="00BC2FB5">
        <w:rPr>
          <w:rFonts w:asciiTheme="majorBidi" w:hAnsiTheme="majorBidi" w:cstheme="majorBidi"/>
          <w:sz w:val="28"/>
          <w:szCs w:val="28"/>
        </w:rPr>
        <w:t>“</w:t>
      </w:r>
      <w:r w:rsidRPr="00BC2FB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2FB5">
        <w:rPr>
          <w:rFonts w:asciiTheme="majorBidi" w:hAnsiTheme="majorBidi" w:cstheme="majorBidi"/>
          <w:sz w:val="28"/>
          <w:szCs w:val="28"/>
        </w:rPr>
        <w:t>”</w:t>
      </w:r>
      <w:r w:rsidR="00750A41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BC2FB5">
        <w:rPr>
          <w:rFonts w:asciiTheme="majorBidi" w:hAnsiTheme="majorBidi" w:cstheme="majorBidi"/>
          <w:sz w:val="28"/>
          <w:szCs w:val="28"/>
        </w:rPr>
        <w:br/>
      </w:r>
      <w:r w:rsidRPr="00BC2FB5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โดยมีที่อยู่จดทะเบียนของบริษัทตั้งอยู่เลขที่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159</w:t>
      </w:r>
      <w:r w:rsidRPr="00BC2FB5">
        <w:rPr>
          <w:rFonts w:asciiTheme="majorBidi" w:hAnsiTheme="majorBidi" w:cstheme="majorBidi"/>
          <w:sz w:val="28"/>
          <w:szCs w:val="28"/>
          <w:cs/>
        </w:rPr>
        <w:t>/</w:t>
      </w:r>
      <w:r w:rsidR="007E56DD" w:rsidRPr="00BC2FB5">
        <w:rPr>
          <w:rFonts w:asciiTheme="majorBidi" w:hAnsiTheme="majorBidi" w:cstheme="majorBidi"/>
          <w:sz w:val="28"/>
          <w:szCs w:val="28"/>
        </w:rPr>
        <w:t>21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อาคารเสริมมิตร ทาวเวอร์ ชั้น </w:t>
      </w:r>
      <w:r w:rsidR="007E56DD" w:rsidRPr="00BC2FB5">
        <w:rPr>
          <w:rFonts w:asciiTheme="majorBidi" w:hAnsiTheme="majorBidi" w:cstheme="majorBidi"/>
          <w:sz w:val="28"/>
          <w:szCs w:val="28"/>
        </w:rPr>
        <w:t>14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ถนนสุขุมวิท </w:t>
      </w:r>
      <w:r w:rsidR="007E56DD" w:rsidRPr="00BC2FB5">
        <w:rPr>
          <w:rFonts w:asciiTheme="majorBidi" w:hAnsiTheme="majorBidi" w:cstheme="majorBidi"/>
          <w:sz w:val="28"/>
          <w:szCs w:val="28"/>
        </w:rPr>
        <w:t>21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(อโศก) แขวงคลองเตยเหนือ เขตวัฒนา กรุงเทพมหานคร</w:t>
      </w:r>
    </w:p>
    <w:p w14:paraId="7C3FC70F" w14:textId="77777777" w:rsidR="00EB7C46" w:rsidRPr="00BC2FB5" w:rsidRDefault="00EB7C4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47287" w14:textId="3DB29C99" w:rsidR="006E313F" w:rsidRPr="00BC2FB5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บริษัทใหญ่ในระหว่างปีได้แก่ บริษัท วีเน็ท แคปปิทอล จำกัด (ถือหุ้นร้อยละ </w:t>
      </w:r>
      <w:r w:rsidR="007E56DD" w:rsidRPr="00BC2FB5">
        <w:rPr>
          <w:rFonts w:asciiTheme="majorBidi" w:hAnsiTheme="majorBidi" w:cstheme="majorBidi"/>
          <w:spacing w:val="-4"/>
          <w:sz w:val="28"/>
          <w:szCs w:val="28"/>
        </w:rPr>
        <w:t>6</w:t>
      </w:r>
      <w:r w:rsidR="00A4055D" w:rsidRPr="00BC2FB5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4C6A640F" w14:textId="77777777" w:rsidR="006E313F" w:rsidRPr="00BC2FB5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D6413" w14:textId="29FC2B28" w:rsidR="006E313F" w:rsidRPr="00BC2FB5" w:rsidRDefault="006E313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บริษัทและ</w:t>
      </w:r>
      <w:r w:rsidR="000F0470" w:rsidRPr="00BC2FB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ดำเนินธุรกิจหลักเกี่ยวกับการขายเครื่องคอมพิวเตอร์และอุปกรณ์รวมทั้งซอฟต์แวร์ที่เกี่ยวข้อง และการให้บริการเกี่ยวกับคอมพิวเตอร์ </w:t>
      </w:r>
      <w:r w:rsidR="009778C8" w:rsidRPr="00BC2FB5">
        <w:rPr>
          <w:rFonts w:asciiTheme="majorBidi" w:hAnsiTheme="majorBidi" w:cstheme="majorBidi"/>
          <w:sz w:val="28"/>
          <w:szCs w:val="28"/>
          <w:cs/>
        </w:rPr>
        <w:t>โดย</w:t>
      </w:r>
      <w:r w:rsidRPr="00BC2FB5">
        <w:rPr>
          <w:rFonts w:asciiTheme="majorBidi" w:hAnsiTheme="majorBidi" w:cstheme="majorBidi"/>
          <w:sz w:val="28"/>
          <w:szCs w:val="28"/>
          <w:cs/>
        </w:rPr>
        <w:t>รายละเอียดของบริษัท</w:t>
      </w:r>
      <w:r w:rsidR="008408C0" w:rsidRPr="00BC2FB5">
        <w:rPr>
          <w:rFonts w:asciiTheme="majorBidi" w:hAnsiTheme="majorBidi" w:cstheme="majorBidi" w:hint="cs"/>
          <w:sz w:val="28"/>
          <w:szCs w:val="28"/>
          <w:cs/>
        </w:rPr>
        <w:t>ร่วมและบริษัท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ย่อย ณ 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D50F2F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D50F2F" w:rsidRPr="00BC2FB5">
        <w:rPr>
          <w:rFonts w:asciiTheme="majorBidi" w:hAnsiTheme="majorBidi" w:cstheme="majorBidi"/>
          <w:sz w:val="28"/>
          <w:szCs w:val="28"/>
        </w:rPr>
        <w:t>7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820520" w:rsidRPr="00BC2FB5">
        <w:rPr>
          <w:rFonts w:asciiTheme="majorBidi" w:hAnsiTheme="majorBidi" w:cstheme="majorBidi"/>
          <w:sz w:val="28"/>
          <w:szCs w:val="28"/>
        </w:rPr>
        <w:t>9</w:t>
      </w:r>
      <w:r w:rsidR="008408C0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8408C0" w:rsidRPr="00BC2FB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408C0" w:rsidRPr="00BC2FB5">
        <w:rPr>
          <w:rFonts w:asciiTheme="majorBidi" w:hAnsiTheme="majorBidi" w:cstheme="majorBidi"/>
          <w:sz w:val="28"/>
          <w:szCs w:val="28"/>
        </w:rPr>
        <w:t>1</w:t>
      </w:r>
      <w:r w:rsidR="00820520" w:rsidRPr="00BC2FB5">
        <w:rPr>
          <w:rFonts w:asciiTheme="majorBidi" w:hAnsiTheme="majorBidi" w:cstheme="majorBidi"/>
          <w:sz w:val="28"/>
          <w:szCs w:val="28"/>
        </w:rPr>
        <w:t>0</w:t>
      </w:r>
    </w:p>
    <w:p w14:paraId="5344F176" w14:textId="77777777" w:rsidR="009C729E" w:rsidRPr="00BC2FB5" w:rsidRDefault="009C729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01D6D" w14:textId="77777777" w:rsidR="0009267B" w:rsidRPr="00BC2FB5" w:rsidRDefault="005756D0" w:rsidP="0028654B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เกณฑ์</w:t>
      </w:r>
      <w:r w:rsidR="00C714EB" w:rsidRPr="00BC2FB5">
        <w:rPr>
          <w:rFonts w:asciiTheme="majorBidi" w:hAnsiTheme="majorBidi" w:cstheme="majorBidi"/>
          <w:sz w:val="28"/>
          <w:szCs w:val="28"/>
          <w:cs/>
        </w:rPr>
        <w:t>การจัดทำ</w:t>
      </w:r>
      <w:r w:rsidR="00120E21" w:rsidRPr="00BC2FB5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14:paraId="126418A9" w14:textId="77777777" w:rsidR="008F67D1" w:rsidRPr="00BC2FB5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1977F419" w14:textId="436095F8" w:rsidR="008F67D1" w:rsidRPr="00BC2FB5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BC2FB5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BC2FB5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26E3C" w:rsidRPr="00BC2FB5">
        <w:rPr>
          <w:rFonts w:asciiTheme="majorBidi" w:hAnsiTheme="majorBidi" w:hint="cs"/>
          <w:sz w:val="28"/>
          <w:szCs w:val="28"/>
          <w:cs/>
        </w:rPr>
        <w:t>นโยบายการบัญชีที่เปิดเผยในหมายเหตุข้อ</w:t>
      </w:r>
      <w:r w:rsidR="00826E3C" w:rsidRPr="00BC2FB5">
        <w:rPr>
          <w:rFonts w:asciiTheme="majorBidi" w:hAnsiTheme="majorBidi"/>
          <w:sz w:val="28"/>
          <w:szCs w:val="28"/>
        </w:rPr>
        <w:t xml:space="preserve"> </w:t>
      </w:r>
      <w:r w:rsidR="00261274" w:rsidRPr="00BC2FB5">
        <w:rPr>
          <w:rFonts w:asciiTheme="majorBidi" w:hAnsiTheme="majorBidi"/>
          <w:sz w:val="28"/>
          <w:szCs w:val="28"/>
        </w:rPr>
        <w:t>3</w:t>
      </w:r>
      <w:r w:rsidR="00826E3C" w:rsidRPr="00BC2FB5">
        <w:rPr>
          <w:rFonts w:asciiTheme="majorBidi" w:hAnsiTheme="majorBidi"/>
          <w:sz w:val="28"/>
          <w:szCs w:val="28"/>
        </w:rPr>
        <w:t xml:space="preserve"> </w:t>
      </w:r>
      <w:r w:rsidR="00826E3C" w:rsidRPr="00BC2FB5">
        <w:rPr>
          <w:rFonts w:asciiTheme="majorBidi" w:hAnsiTheme="majorBidi"/>
          <w:sz w:val="28"/>
          <w:szCs w:val="28"/>
        </w:rPr>
        <w:br/>
      </w:r>
      <w:r w:rsidR="00826E3C" w:rsidRPr="00BC2FB5">
        <w:rPr>
          <w:rFonts w:asciiTheme="majorBidi" w:hAnsiTheme="majorBidi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9DC1536" w14:textId="77777777" w:rsidR="008F67D1" w:rsidRPr="00BC2FB5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267FF2" w14:textId="20BC46EE" w:rsidR="000B4FD8" w:rsidRPr="00BC2FB5" w:rsidRDefault="008F67D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bookmarkStart w:id="2" w:name="_Hlk31809850"/>
      <w:r w:rsidRPr="00BC2FB5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C2FB5">
        <w:rPr>
          <w:rFonts w:ascii="Angsana New" w:hAnsi="Angsana New"/>
          <w:sz w:val="28"/>
          <w:szCs w:val="28"/>
        </w:rPr>
        <w:t xml:space="preserve"> </w:t>
      </w:r>
      <w:r w:rsidRPr="00BC2FB5">
        <w:rPr>
          <w:rFonts w:ascii="Angsana New" w:hAnsi="Angsana New"/>
          <w:sz w:val="28"/>
          <w:szCs w:val="28"/>
          <w:cs/>
        </w:rPr>
        <w:t>การประมาณการและ</w:t>
      </w:r>
      <w:r w:rsidR="00826E3C" w:rsidRPr="00BC2FB5">
        <w:rPr>
          <w:rFonts w:ascii="Angsana New" w:hAnsi="Angsana New"/>
          <w:sz w:val="28"/>
          <w:szCs w:val="28"/>
          <w:cs/>
        </w:rPr>
        <w:br/>
      </w:r>
      <w:r w:rsidRPr="00BC2FB5">
        <w:rPr>
          <w:rFonts w:ascii="Angsana New" w:hAnsi="Angsana New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</w:t>
      </w:r>
      <w:r w:rsidR="00094E19" w:rsidRPr="00BC2FB5">
        <w:rPr>
          <w:rFonts w:ascii="Angsana New" w:hAnsi="Angsana New" w:hint="cs"/>
          <w:sz w:val="28"/>
          <w:szCs w:val="28"/>
          <w:cs/>
        </w:rPr>
        <w:t xml:space="preserve">ท </w:t>
      </w:r>
      <w:r w:rsidRPr="00BC2FB5">
        <w:rPr>
          <w:rFonts w:ascii="Angsana New" w:hAnsi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BC2FB5">
        <w:rPr>
          <w:rFonts w:ascii="Angsana New" w:hAnsi="Angsana New" w:hint="cs"/>
          <w:sz w:val="28"/>
          <w:szCs w:val="28"/>
          <w:cs/>
        </w:rPr>
        <w:t>ไป</w:t>
      </w:r>
    </w:p>
    <w:bookmarkEnd w:id="2"/>
    <w:p w14:paraId="7EEBBB8B" w14:textId="5E37C921" w:rsidR="008D0B84" w:rsidRPr="00BC2FB5" w:rsidRDefault="008D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1E803A3" w14:textId="3BDC61DA" w:rsidR="00603BEB" w:rsidRPr="00BC2FB5" w:rsidRDefault="005177CC" w:rsidP="0028654B">
      <w:pPr>
        <w:pStyle w:val="Heading6"/>
        <w:numPr>
          <w:ilvl w:val="0"/>
          <w:numId w:val="16"/>
        </w:numPr>
        <w:jc w:val="both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น</w:t>
      </w:r>
      <w:r w:rsidR="00603BEB" w:rsidRPr="00BC2FB5">
        <w:rPr>
          <w:rFonts w:asciiTheme="majorBidi" w:hAnsiTheme="majorBidi" w:cstheme="majorBidi"/>
          <w:sz w:val="28"/>
          <w:szCs w:val="28"/>
          <w:cs/>
        </w:rPr>
        <w:t>โยบายการบัญชีที่</w:t>
      </w:r>
      <w:r w:rsidR="007479EC" w:rsidRPr="00BC2FB5">
        <w:rPr>
          <w:rFonts w:asciiTheme="majorBidi" w:hAnsiTheme="majorBidi" w:cstheme="majorBidi" w:hint="cs"/>
          <w:sz w:val="28"/>
          <w:szCs w:val="28"/>
          <w:cs/>
        </w:rPr>
        <w:t>มีสาระ</w:t>
      </w:r>
      <w:r w:rsidR="00603BEB" w:rsidRPr="00BC2FB5">
        <w:rPr>
          <w:rFonts w:asciiTheme="majorBidi" w:hAnsiTheme="majorBidi" w:cstheme="majorBidi"/>
          <w:sz w:val="28"/>
          <w:szCs w:val="28"/>
          <w:cs/>
        </w:rPr>
        <w:t>สำคัญ</w:t>
      </w:r>
    </w:p>
    <w:p w14:paraId="0CE03273" w14:textId="77777777" w:rsidR="00603BEB" w:rsidRPr="00BC2FB5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E15ABDE" w14:textId="77777777" w:rsidR="00603BEB" w:rsidRPr="00BC2FB5" w:rsidRDefault="00603BEB" w:rsidP="0028654B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706F195F" w14:textId="77777777" w:rsidR="00AE375C" w:rsidRPr="00BC2FB5" w:rsidRDefault="00AE375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D346A" w14:textId="73476F94" w:rsidR="00C7742A" w:rsidRPr="00BC2FB5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BC2FB5">
        <w:rPr>
          <w:rFonts w:asciiTheme="majorBidi" w:hAnsiTheme="majorBidi" w:cstheme="majorBidi"/>
          <w:sz w:val="28"/>
          <w:szCs w:val="28"/>
          <w:lang w:val="th-TH"/>
        </w:rPr>
        <w:t>“</w:t>
      </w:r>
      <w:r w:rsidRPr="00BC2FB5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lang w:val="th-TH"/>
        </w:rPr>
        <w:t>”</w:t>
      </w:r>
      <w:r w:rsidRPr="00BC2FB5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="00C65099" w:rsidRPr="00BC2FB5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="00C65099" w:rsidRPr="00BC2FB5">
        <w:rPr>
          <w:rFonts w:asciiTheme="majorBidi" w:hAnsiTheme="majorBidi" w:cstheme="majorBidi"/>
          <w:sz w:val="28"/>
          <w:szCs w:val="28"/>
          <w:cs/>
          <w:lang w:val="th-TH"/>
        </w:rPr>
        <w:t>และส่วนได้เสียของกลุ่มบริษัทในบริษัทร่วม</w:t>
      </w:r>
      <w:r w:rsidR="00E332AC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E332AC" w:rsidRPr="00BC2FB5">
        <w:rPr>
          <w:rFonts w:asciiTheme="majorBidi" w:hAnsiTheme="majorBidi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</w:t>
      </w:r>
      <w:r w:rsidR="00E332AC" w:rsidRPr="00BC2FB5">
        <w:rPr>
          <w:rFonts w:asciiTheme="majorBidi" w:hAnsiTheme="majorBidi"/>
          <w:sz w:val="28"/>
          <w:szCs w:val="28"/>
        </w:rPr>
        <w:br/>
      </w:r>
      <w:r w:rsidR="00E332AC" w:rsidRPr="00BC2FB5">
        <w:rPr>
          <w:rFonts w:asciiTheme="majorBidi" w:hAnsiTheme="majorBidi" w:hint="cs"/>
          <w:sz w:val="28"/>
          <w:szCs w:val="28"/>
          <w:cs/>
        </w:rPr>
        <w:t>การควบคุมสิ้นสุดลง</w:t>
      </w:r>
    </w:p>
    <w:p w14:paraId="1A6A18D5" w14:textId="1690768E" w:rsidR="00E332AC" w:rsidRPr="00BC2FB5" w:rsidRDefault="00E332A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CCD2CC9" w14:textId="2E5126DF" w:rsidR="00E332AC" w:rsidRPr="00BC2FB5" w:rsidRDefault="003D3580" w:rsidP="008D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457D5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BC2FB5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62191AC" w14:textId="77777777" w:rsidR="008D0B84" w:rsidRPr="00BC2FB5" w:rsidRDefault="008D0B84" w:rsidP="008D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1A6702" w14:textId="1B9AAF40" w:rsidR="00E332AC" w:rsidRPr="00BC2FB5" w:rsidRDefault="00E332AC" w:rsidP="002865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กลุ่มบริษัทมีอิทธิพลอย่างมีนัยสำคัญในผู้ได้รับการลงทุนตามที่เปิดเผยในหมายเหตุข้อ</w:t>
      </w:r>
      <w:r w:rsidRPr="00BC2FB5">
        <w:rPr>
          <w:rFonts w:asciiTheme="majorBidi" w:hAnsiTheme="majorBidi" w:cstheme="majorBidi"/>
          <w:sz w:val="28"/>
          <w:szCs w:val="28"/>
        </w:rPr>
        <w:t xml:space="preserve"> 10 </w:t>
      </w: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 จนถึงวันที่ความมีอิทธิพลอย่างมีนัยสำคัญสิ้นสุดลง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</w:p>
    <w:p w14:paraId="0A3A9DB0" w14:textId="05C01693" w:rsidR="00826E3C" w:rsidRPr="00BC2FB5" w:rsidRDefault="00826E3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2EAA45" w14:textId="0C5C2752" w:rsidR="00826E3C" w:rsidRPr="00BC2FB5" w:rsidRDefault="00826E3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hint="cs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กลุ่มบริษัทจะใช้วิธีส่วนได้เสียต่อไปโดยไม่มีการวัดมูลค่าเงินลงทุนที่คงเหลืออยู่ใหม่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ส่วนได้เสียคงเหลืออยู่ของเงินลงทุนนั้นจะถูกรับรู้ด้วยมูลค่ายุติธรรม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ณ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253E4896" w14:textId="77777777" w:rsidR="003D3580" w:rsidRPr="00BC2FB5" w:rsidRDefault="003D358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95874B" w14:textId="6F4F4715" w:rsidR="003457D5" w:rsidRPr="00BC2FB5" w:rsidRDefault="00182C7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C2FB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BC2FB5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BC2FB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BC2FB5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BC2FB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C2FB5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BC2FB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</w:t>
      </w:r>
      <w:r w:rsidRPr="00BC2FB5">
        <w:rPr>
          <w:rFonts w:asciiTheme="majorBidi" w:eastAsia="EucrosiaUPCBold" w:hAnsiTheme="majorBidi" w:cstheme="majorBidi"/>
          <w:sz w:val="28"/>
          <w:szCs w:val="28"/>
          <w:cs/>
        </w:rPr>
        <w:t>วม</w:t>
      </w:r>
      <w:r w:rsidRPr="00BC2FB5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BC2FB5">
        <w:rPr>
          <w:rFonts w:asciiTheme="majorBidi" w:eastAsia="EucrosiaUPCBold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</w:t>
      </w:r>
      <w:r w:rsidRPr="00BC2FB5">
        <w:rPr>
          <w:rFonts w:asciiTheme="majorBidi" w:hAnsiTheme="majorBidi" w:cstheme="majorBidi"/>
          <w:sz w:val="28"/>
          <w:szCs w:val="28"/>
          <w:cs/>
        </w:rPr>
        <w:t>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C2FB5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6650025F" w14:textId="77777777" w:rsidR="00C7742A" w:rsidRPr="00BC2FB5" w:rsidRDefault="00C7742A" w:rsidP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95E5D24" w14:textId="211E6D32" w:rsidR="009F6126" w:rsidRPr="00BC2FB5" w:rsidRDefault="009F6126" w:rsidP="0028654B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และบริษัทร่วม</w:t>
      </w:r>
    </w:p>
    <w:p w14:paraId="44280B4A" w14:textId="77777777" w:rsidR="009F6126" w:rsidRPr="00BC2FB5" w:rsidRDefault="009F6126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3BDC2C2" w14:textId="0237EE1A" w:rsidR="008D1D8C" w:rsidRPr="00BC2FB5" w:rsidRDefault="009F6126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และบริษัทร่วมในงบการเงินเฉพาะกิจการ บันทึกบัญชีโดยใช้วิธีส่วนได้เสีย</w:t>
      </w:r>
      <w:r w:rsidR="00017670" w:rsidRPr="00BC2FB5">
        <w:rPr>
          <w:rFonts w:asciiTheme="majorBidi" w:hAnsiTheme="majorBidi" w:cstheme="majorBidi" w:hint="cs"/>
          <w:sz w:val="28"/>
          <w:szCs w:val="28"/>
          <w:cs/>
        </w:rPr>
        <w:t xml:space="preserve"> เงินปันผลรับบันทึกหักจากมูลค่าตามบัญชีของเงินลงทุน</w:t>
      </w:r>
      <w:r w:rsidR="0071362B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1362B" w:rsidRPr="00BC2FB5">
        <w:rPr>
          <w:rFonts w:asciiTheme="majorBidi" w:hAnsiTheme="majorBidi" w:cstheme="majorBidi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71362B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1362B" w:rsidRPr="00BC2FB5">
        <w:rPr>
          <w:rFonts w:asciiTheme="majorBidi" w:hAnsiTheme="majorBidi" w:cstheme="majorBidi"/>
          <w:sz w:val="28"/>
          <w:szCs w:val="28"/>
          <w:cs/>
        </w:rPr>
        <w:t xml:space="preserve">กำไรหรือขาดทุนจากการขายเงินลงทุนบันทึกในกำไรหรือขาดทุน </w:t>
      </w:r>
    </w:p>
    <w:p w14:paraId="028C7839" w14:textId="77777777" w:rsidR="00017670" w:rsidRPr="00BC2FB5" w:rsidRDefault="00017670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</w:p>
    <w:p w14:paraId="6DC7DB28" w14:textId="61040EEF" w:rsidR="00603BEB" w:rsidRPr="00BC2FB5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eastAsia="EucrosiaUPCBold" w:hAnsiTheme="majorBidi" w:cstheme="majorBidi"/>
          <w:b/>
          <w:bCs/>
          <w:i/>
          <w:iCs/>
          <w:cs/>
        </w:rPr>
      </w:pPr>
      <w:r w:rsidRPr="00BC2FB5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เงินตราต่างประเทศ </w:t>
      </w:r>
    </w:p>
    <w:p w14:paraId="4708434D" w14:textId="77777777" w:rsidR="00C7742A" w:rsidRPr="00BC2FB5" w:rsidRDefault="00C7742A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strike/>
          <w:sz w:val="20"/>
          <w:szCs w:val="20"/>
          <w:cs/>
        </w:rPr>
      </w:pPr>
    </w:p>
    <w:p w14:paraId="230AB545" w14:textId="5CB9DFF9" w:rsidR="00420F24" w:rsidRPr="00BC2FB5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CA6EA8" w:rsidRPr="00BC2FB5">
        <w:rPr>
          <w:rFonts w:asciiTheme="majorBidi" w:hAnsiTheme="majorBidi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BC2FB5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CA6EA8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CA6EA8" w:rsidRPr="00BC2FB5">
        <w:rPr>
          <w:rFonts w:asciiTheme="majorBidi" w:hAnsiTheme="majorBidi"/>
          <w:sz w:val="28"/>
          <w:szCs w:val="28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B42635" w:rsidRPr="00BC2FB5">
        <w:rPr>
          <w:rFonts w:asciiTheme="majorBidi" w:hAnsiTheme="majorBidi"/>
          <w:sz w:val="28"/>
          <w:szCs w:val="28"/>
        </w:rPr>
        <w:br/>
      </w:r>
      <w:r w:rsidR="00CA6EA8" w:rsidRPr="00BC2FB5">
        <w:rPr>
          <w:rFonts w:asciiTheme="majorBidi" w:hAnsiTheme="majorBidi"/>
          <w:sz w:val="28"/>
          <w:szCs w:val="28"/>
          <w:cs/>
        </w:rPr>
        <w:t>ณ วันที่รายงาน</w:t>
      </w:r>
      <w:r w:rsidR="00EA7F1F" w:rsidRPr="00BC2FB5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6D5D1A5" w14:textId="77777777" w:rsidR="0066000F" w:rsidRPr="00BC2FB5" w:rsidRDefault="0066000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612D463" w14:textId="77777777" w:rsidR="0066000F" w:rsidRPr="00BC2FB5" w:rsidRDefault="0066000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713FB1C8" w14:textId="77777777" w:rsidR="00E276FF" w:rsidRPr="00BC2FB5" w:rsidRDefault="00E276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D050B56" w14:textId="71D3F9D8" w:rsidR="00C7742A" w:rsidRPr="00BC2FB5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2FB5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D76A3D7" w14:textId="4A26F485" w:rsidR="001143BF" w:rsidRPr="00BC2FB5" w:rsidRDefault="001143BF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45971A" w14:textId="18A26497" w:rsidR="00C7742A" w:rsidRPr="00BC2FB5" w:rsidRDefault="00C7742A" w:rsidP="0028654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28F9B752" w14:textId="77777777" w:rsidR="00AF1963" w:rsidRPr="00BC2FB5" w:rsidRDefault="00AF1963" w:rsidP="0028654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06E62527" w14:textId="5CBC5517" w:rsidR="00C7742A" w:rsidRPr="00BC2FB5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CA6EA8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DA0DD33" w14:textId="77777777" w:rsidR="00CC5B98" w:rsidRPr="00BC2FB5" w:rsidRDefault="00CC5B98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F2C9DA" w14:textId="202431A2" w:rsidR="00C7742A" w:rsidRPr="00BC2FB5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CA6EA8" w:rsidRPr="00BC2FB5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BC2FB5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CA6EA8" w:rsidRPr="00BC2FB5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</w:t>
      </w:r>
      <w:r w:rsidRPr="00BC2FB5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0F7841" w:rsidRPr="00BC2FB5">
        <w:rPr>
          <w:rFonts w:asciiTheme="majorBidi" w:hAnsiTheme="majorBidi" w:cstheme="majorBidi"/>
          <w:sz w:val="28"/>
          <w:szCs w:val="28"/>
          <w:cs/>
        </w:rPr>
        <w:br/>
      </w:r>
      <w:r w:rsidRPr="00BC2FB5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633668D7" w14:textId="77777777" w:rsidR="00C7742A" w:rsidRPr="00BC2FB5" w:rsidRDefault="00C7742A" w:rsidP="0028654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F8D2C5A" w14:textId="5987FB0B" w:rsidR="00B42635" w:rsidRPr="00BC2FB5" w:rsidRDefault="00C774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</w:t>
      </w:r>
      <w:r w:rsidR="0071362B" w:rsidRPr="00BC2FB5">
        <w:rPr>
          <w:rFonts w:asciiTheme="majorBidi" w:hAnsiTheme="majorBidi" w:hint="cs"/>
          <w:sz w:val="28"/>
          <w:szCs w:val="28"/>
          <w:cs/>
        </w:rPr>
        <w:t>สำรองการแปลงค่างบการเงิน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1FB98605" w14:textId="77777777" w:rsidR="008D1D8C" w:rsidRPr="00BC2FB5" w:rsidRDefault="008D1D8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97172F" w14:textId="7BEE0FC2" w:rsidR="008D1D8C" w:rsidRPr="00BC2FB5" w:rsidRDefault="00C7742A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="00CC5B98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42635" w:rsidRPr="00BC2FB5">
        <w:rPr>
          <w:rFonts w:asciiTheme="majorBidi" w:hAnsiTheme="majorBidi" w:cstheme="majorBidi" w:hint="cs"/>
          <w:sz w:val="28"/>
          <w:szCs w:val="28"/>
          <w:cs/>
        </w:rPr>
        <w:t>สำรองการแปลงค่างบการเงิน</w:t>
      </w:r>
      <w:r w:rsidRPr="00BC2FB5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78F58BEC" w14:textId="77777777" w:rsidR="00017670" w:rsidRPr="00BC2FB5" w:rsidRDefault="00017670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eastAsia="x-none"/>
        </w:rPr>
      </w:pPr>
    </w:p>
    <w:p w14:paraId="166093C9" w14:textId="300C5EA1" w:rsidR="00603BEB" w:rsidRPr="00BC2FB5" w:rsidRDefault="00473BF2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  <w:r w:rsidR="00603BEB" w:rsidRPr="00BC2FB5">
        <w:rPr>
          <w:rFonts w:asciiTheme="majorBidi" w:hAnsiTheme="majorBidi" w:cstheme="majorBidi"/>
          <w:b/>
          <w:bCs/>
          <w:i/>
          <w:iCs/>
          <w:cs/>
        </w:rPr>
        <w:t xml:space="preserve"> </w:t>
      </w:r>
    </w:p>
    <w:p w14:paraId="12124EB4" w14:textId="624CB489" w:rsidR="00A75BEF" w:rsidRPr="00BC2FB5" w:rsidRDefault="00A75BEF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4939473" w14:textId="6BA96530" w:rsidR="004313C0" w:rsidRPr="00BC2FB5" w:rsidRDefault="004313C0" w:rsidP="0028654B">
      <w:pPr>
        <w:pStyle w:val="BodyText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C2FB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78603D90" w14:textId="77777777" w:rsidR="00AF1963" w:rsidRPr="00BC2FB5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1C5CA56" w14:textId="550840E3" w:rsidR="004313C0" w:rsidRPr="00BC2FB5" w:rsidRDefault="004313C0" w:rsidP="0028654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780489" w:rsidRPr="00BC2FB5">
        <w:rPr>
          <w:rFonts w:asciiTheme="majorBidi" w:hAnsiTheme="majorBidi" w:cstheme="majorBidi"/>
          <w:sz w:val="28"/>
          <w:szCs w:val="28"/>
        </w:rPr>
        <w:t>3</w:t>
      </w:r>
      <w:r w:rsidRPr="00BC2FB5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26E3C" w:rsidRPr="00BC2FB5">
        <w:rPr>
          <w:rFonts w:asciiTheme="majorBidi" w:hAnsiTheme="majorBidi" w:cstheme="majorBidi" w:hint="cs"/>
          <w:sz w:val="28"/>
          <w:szCs w:val="28"/>
          <w:cs/>
        </w:rPr>
        <w:t>เมื่อเริ่มแรก</w:t>
      </w:r>
      <w:r w:rsidRPr="00BC2FB5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D12843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2843" w:rsidRPr="00BC2FB5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</w:t>
      </w:r>
      <w:r w:rsidR="00D12843" w:rsidRPr="00BC2FB5">
        <w:rPr>
          <w:rFonts w:asciiTheme="majorBidi" w:hAnsiTheme="majorBidi" w:cstheme="majorBidi"/>
          <w:color w:val="000000"/>
          <w:sz w:val="28"/>
          <w:szCs w:val="28"/>
          <w:cs/>
        </w:rPr>
        <w:t>เงินและหนี้สินทางการเงินที่ไม่ได้วัดมูลค่าด้วยมูลค่ายุติธรรมผ่านกำไรหรือขาดทุน</w:t>
      </w:r>
      <w:r w:rsidR="00D12843" w:rsidRPr="00BC2FB5">
        <w:rPr>
          <w:rFonts w:asciiTheme="majorBidi" w:hAnsiTheme="majorBidi" w:cstheme="majorBidi"/>
          <w:sz w:val="28"/>
          <w:szCs w:val="28"/>
          <w:cs/>
        </w:rPr>
        <w:t>จะรวม</w:t>
      </w:r>
      <w:r w:rsidR="00D12843" w:rsidRPr="00BC2FB5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D12843" w:rsidRPr="00BC2FB5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</w:t>
      </w:r>
      <w:r w:rsidR="00D12843" w:rsidRPr="00BC2FB5">
        <w:rPr>
          <w:rFonts w:asciiTheme="majorBidi" w:hAnsiTheme="majorBidi" w:cstheme="majorBidi" w:hint="cs"/>
          <w:sz w:val="28"/>
          <w:szCs w:val="28"/>
          <w:cs/>
        </w:rPr>
        <w:t>า</w:t>
      </w:r>
      <w:r w:rsidR="00780489" w:rsidRPr="00BC2FB5">
        <w:rPr>
          <w:rFonts w:asciiTheme="majorBidi" w:hAnsiTheme="majorBidi" w:cstheme="majorBidi" w:hint="cs"/>
          <w:sz w:val="28"/>
          <w:szCs w:val="28"/>
          <w:cs/>
        </w:rPr>
        <w:t>ด้วย</w:t>
      </w:r>
    </w:p>
    <w:p w14:paraId="4BF02872" w14:textId="77777777" w:rsidR="004313C0" w:rsidRPr="00BC2FB5" w:rsidRDefault="004313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9ABE34E" w14:textId="77777777" w:rsidR="00C32064" w:rsidRPr="00BC2FB5" w:rsidRDefault="00C32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74C8A22" w14:textId="6F197F46" w:rsidR="004313C0" w:rsidRPr="00BC2FB5" w:rsidRDefault="004313C0" w:rsidP="0028654B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E5C29B2" w14:textId="77777777" w:rsidR="004313C0" w:rsidRPr="00BC2FB5" w:rsidRDefault="004313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0B8685C" w14:textId="186F0221" w:rsidR="004313C0" w:rsidRPr="00BC2FB5" w:rsidRDefault="004313C0" w:rsidP="0028654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BC2FB5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BC2FB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D884AF7" w14:textId="77777777" w:rsidR="004313C0" w:rsidRPr="00BC2FB5" w:rsidRDefault="004313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18745E53" w14:textId="29369C50" w:rsidR="00AF1963" w:rsidRPr="00BC2FB5" w:rsidRDefault="004313C0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770EC" w14:textId="77777777" w:rsidR="008D1D8C" w:rsidRPr="00BC2FB5" w:rsidRDefault="008D1D8C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7E664" w14:textId="2DEC04C1" w:rsidR="00B87230" w:rsidRPr="00BC2FB5" w:rsidRDefault="00B8723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C5855"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91AE2" w:rsidRPr="00BC2FB5">
        <w:rPr>
          <w:rFonts w:asciiTheme="majorBidi" w:hAnsiTheme="majorBidi" w:cstheme="majorBidi"/>
          <w:i/>
          <w:iCs/>
          <w:sz w:val="28"/>
          <w:szCs w:val="28"/>
        </w:rPr>
        <w:tab/>
      </w:r>
      <w:r w:rsidR="00971797" w:rsidRPr="00BC2FB5">
        <w:rPr>
          <w:rFonts w:asciiTheme="majorBidi" w:hAnsi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7BCC390" w14:textId="77777777" w:rsidR="00AF1963" w:rsidRPr="00BC2FB5" w:rsidRDefault="00AF1963" w:rsidP="0028654B">
      <w:pPr>
        <w:pStyle w:val="BodyText2"/>
        <w:tabs>
          <w:tab w:val="left" w:pos="810"/>
          <w:tab w:val="left" w:pos="1080"/>
        </w:tabs>
        <w:ind w:left="1080" w:right="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66B5FF3" w14:textId="61C95451" w:rsidR="009F56F2" w:rsidRPr="00BC2FB5" w:rsidRDefault="009F56F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3B9AF7E" w14:textId="77777777" w:rsidR="00D50F2F" w:rsidRPr="00BC2FB5" w:rsidRDefault="00D50F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00780455" w14:textId="7F05D225" w:rsidR="00AD0E99" w:rsidRPr="00BC2FB5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5038500" w14:textId="77777777" w:rsidR="00017670" w:rsidRPr="00BC2FB5" w:rsidRDefault="00017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763D61C7" w14:textId="2BDCF965" w:rsidR="00654926" w:rsidRPr="00BC2FB5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C2FB5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04CC266" w14:textId="23F9F5A1" w:rsidR="009F56F2" w:rsidRPr="00BC2FB5" w:rsidRDefault="009F56F2" w:rsidP="0028654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034B7F" w14:textId="423AFA15" w:rsidR="00654926" w:rsidRPr="00BC2FB5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สินทรัพย์ทางการเงินและหนี้สินทางการเงินจะหักกลบกันเพื่อรายงานใน</w:t>
      </w:r>
      <w:r w:rsidR="00892B6C"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t>งบฐานะการเงิน</w:t>
      </w: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t>ด้วยจำนวนสุทธิ</w:t>
      </w: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9D78223" w14:textId="77777777" w:rsidR="00C32064" w:rsidRPr="00BC2FB5" w:rsidRDefault="00C32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br w:type="page"/>
      </w:r>
    </w:p>
    <w:p w14:paraId="6D7008F1" w14:textId="62C792E7" w:rsidR="009F56F2" w:rsidRPr="00BC2FB5" w:rsidRDefault="009F56F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 w:rsidRPr="00BC2FB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5AC7D0BA" w14:textId="77777777" w:rsidR="00AF1963" w:rsidRPr="00BC2FB5" w:rsidRDefault="00AF1963" w:rsidP="0028654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A3697B" w14:textId="167A72CB" w:rsidR="009F56F2" w:rsidRPr="00BC2FB5" w:rsidRDefault="009F56F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2929D4D" w14:textId="2DAD2788" w:rsidR="00654926" w:rsidRPr="00BC2FB5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2F619F4E" w14:textId="47D52E64" w:rsidR="00B835DD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</w:t>
      </w:r>
      <w:r w:rsidRPr="00BC2FB5">
        <w:rPr>
          <w:rFonts w:asciiTheme="majorBidi" w:hAnsiTheme="majorBidi"/>
          <w:i/>
          <w:iCs/>
          <w:sz w:val="28"/>
          <w:szCs w:val="28"/>
          <w:cs/>
        </w:rPr>
        <w:t>ของสินทรัพย์ทางการเงินนอกเหนือจากลูกหนี้การค้า</w:t>
      </w:r>
    </w:p>
    <w:p w14:paraId="6086A186" w14:textId="77777777" w:rsidR="00AF1963" w:rsidRPr="00BC2FB5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4757D45D" w14:textId="56B5F8B8" w:rsidR="00B835DD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BC2FB5">
        <w:rPr>
          <w:rFonts w:asciiTheme="majorBidi" w:hAnsiTheme="majorBidi" w:cstheme="majorBidi" w:hint="cs"/>
          <w:sz w:val="28"/>
          <w:szCs w:val="28"/>
          <w:cs/>
          <w:lang w:val="th-TH" w:eastAsia="x-none"/>
        </w:rPr>
        <w:t xml:space="preserve"> </w:t>
      </w:r>
    </w:p>
    <w:p w14:paraId="6E5E8923" w14:textId="77777777" w:rsidR="00017670" w:rsidRPr="00BC2FB5" w:rsidRDefault="00017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77B607B2" w14:textId="1E13883F" w:rsidR="00B835DD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56DD" w:rsidRPr="00BC2FB5">
        <w:rPr>
          <w:rFonts w:asciiTheme="majorBidi" w:hAnsiTheme="majorBidi"/>
          <w:sz w:val="28"/>
          <w:szCs w:val="28"/>
        </w:rPr>
        <w:t>12</w:t>
      </w:r>
      <w:r w:rsidRPr="00BC2FB5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D5230E7" w14:textId="77777777" w:rsidR="00B835DD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52ABD7F" w14:textId="57123631" w:rsidR="00B835DD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0B5D003" w14:textId="77777777" w:rsidR="004C59B6" w:rsidRPr="00BC2FB5" w:rsidRDefault="004C59B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570CE9BF" w14:textId="5A870891" w:rsidR="00017670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BC2FB5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56DD" w:rsidRPr="00BC2FB5">
        <w:rPr>
          <w:rFonts w:asciiTheme="majorBidi" w:hAnsiTheme="majorBidi"/>
          <w:sz w:val="28"/>
          <w:szCs w:val="28"/>
        </w:rPr>
        <w:t>30</w:t>
      </w:r>
      <w:r w:rsidRPr="00BC2FB5">
        <w:rPr>
          <w:rFonts w:asciiTheme="majorBidi" w:hAnsi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9608EA7" w14:textId="32FE516B" w:rsidR="00017670" w:rsidRPr="00BC2FB5" w:rsidRDefault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5CA881AF" w14:textId="0164B3F5" w:rsidR="00B835DD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7840565" w14:textId="2A565E55" w:rsidR="00B835DD" w:rsidRPr="00BC2FB5" w:rsidRDefault="00B835D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/>
          <w:sz w:val="28"/>
          <w:szCs w:val="28"/>
          <w:cs/>
        </w:rPr>
        <w:t>-</w:t>
      </w:r>
      <w:r w:rsidRPr="00BC2FB5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F41B02B" w14:textId="55469B3F" w:rsidR="004C59B6" w:rsidRPr="00BC2FB5" w:rsidRDefault="00B835DD" w:rsidP="0001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/>
          <w:sz w:val="28"/>
          <w:szCs w:val="28"/>
          <w:cs/>
        </w:rPr>
        <w:t>-</w:t>
      </w:r>
      <w:r w:rsidRPr="00BC2FB5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E56DD" w:rsidRPr="00BC2FB5">
        <w:rPr>
          <w:rFonts w:asciiTheme="majorBidi" w:hAnsiTheme="majorBidi"/>
          <w:sz w:val="28"/>
          <w:szCs w:val="28"/>
        </w:rPr>
        <w:t>90</w:t>
      </w:r>
      <w:r w:rsidRPr="00BC2FB5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7D836A90" w14:textId="6B351A72" w:rsidR="00092198" w:rsidRPr="00BC2FB5" w:rsidRDefault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AA021F9" w14:textId="6573015E" w:rsidR="00654926" w:rsidRPr="00BC2FB5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BC2FB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38A40D6D" w14:textId="77777777" w:rsidR="00AF1963" w:rsidRPr="00BC2FB5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3C43F77E" w14:textId="05F5900E" w:rsidR="00654926" w:rsidRPr="00BC2FB5" w:rsidRDefault="006549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val="th-TH" w:eastAsia="x-none"/>
        </w:rPr>
      </w:pPr>
      <w:r w:rsidRPr="00BC2FB5">
        <w:rPr>
          <w:rFonts w:asciiTheme="majorBidi" w:hAnsiTheme="majorBidi"/>
          <w:sz w:val="28"/>
          <w:szCs w:val="28"/>
          <w:cs/>
          <w:lang w:val="th-TH" w:eastAsia="x-none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255D10" w14:textId="77777777" w:rsidR="00224D66" w:rsidRPr="00BC2FB5" w:rsidRDefault="00224D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cs/>
          <w:lang w:eastAsia="x-none"/>
        </w:rPr>
      </w:pPr>
    </w:p>
    <w:p w14:paraId="68FB4890" w14:textId="7F2F100F" w:rsidR="00224D66" w:rsidRPr="00BC2FB5" w:rsidRDefault="00224D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BC2FB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3A5BC07" w14:textId="77777777" w:rsidR="00AF1963" w:rsidRPr="00BC2FB5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065E4149" w14:textId="08A3EC1D" w:rsidR="00224D66" w:rsidRPr="00BC2FB5" w:rsidRDefault="00224D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BC2FB5">
        <w:rPr>
          <w:rFonts w:asciiTheme="majorBidi" w:hAnsiTheme="majorBidi"/>
          <w:sz w:val="28"/>
          <w:szCs w:val="28"/>
          <w:cs/>
          <w:lang w:val="th-TH" w:eastAsia="x-none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5FFC6DA" w14:textId="77777777" w:rsidR="002667BB" w:rsidRPr="00BC2FB5" w:rsidRDefault="002667BB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54DBD1BD" w14:textId="62F4A813" w:rsidR="00603BEB" w:rsidRPr="00BC2FB5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i/>
          <w:iCs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00A245E" w14:textId="77777777" w:rsidR="00603BEB" w:rsidRPr="00BC2FB5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22FA95" w14:textId="5D6CB94E" w:rsidR="009470F4" w:rsidRPr="00BC2FB5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965E0B" w:rsidRPr="00BC2FB5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D737EA7" w14:textId="77777777" w:rsidR="004C59B6" w:rsidRPr="00BC2FB5" w:rsidRDefault="004C59B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D0528A6" w14:textId="68E396BE" w:rsidR="00524C5F" w:rsidRPr="00BC2FB5" w:rsidRDefault="00524C5F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79F55C71" w14:textId="77777777" w:rsidR="00603BEB" w:rsidRPr="00BC2FB5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4E849DE" w14:textId="62CA8852" w:rsidR="00524C5F" w:rsidRPr="00BC2FB5" w:rsidRDefault="00524C5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>ลูกหนี้</w:t>
      </w:r>
      <w:r w:rsidR="000A4F4E" w:rsidRPr="00BC2FB5">
        <w:rPr>
          <w:rFonts w:asciiTheme="majorBidi" w:hAnsiTheme="majorBidi" w:cstheme="majorBidi"/>
          <w:spacing w:val="-2"/>
          <w:sz w:val="28"/>
          <w:szCs w:val="28"/>
          <w:cs/>
        </w:rPr>
        <w:t>การค้า</w:t>
      </w: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0A4F4E" w:rsidRPr="00BC2FB5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AC3172" w:rsidRPr="00BC2FB5">
        <w:rPr>
          <w:rFonts w:asciiTheme="majorBidi" w:hAnsiTheme="majorBidi" w:cstheme="majorBidi" w:hint="cs"/>
          <w:sz w:val="28"/>
          <w:szCs w:val="28"/>
          <w:cs/>
        </w:rPr>
        <w:t>กลุ่มบริษัทไม่สามารถคาดการณ์ได้อย่างสมเหตุว่าจะได้รับคืนเงิน</w:t>
      </w:r>
    </w:p>
    <w:p w14:paraId="6E66BC5C" w14:textId="77777777" w:rsidR="00524C5F" w:rsidRPr="00BC2FB5" w:rsidRDefault="00524C5F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CD82E" w14:textId="4CBBA4A9" w:rsidR="009D77BD" w:rsidRPr="00BC2FB5" w:rsidRDefault="000A4F4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BC2FB5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5A8C7AD" w14:textId="314D5E94" w:rsidR="009D77BD" w:rsidRPr="00BC2FB5" w:rsidRDefault="009D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1416C1AD" w14:textId="5C7FF0E1" w:rsidR="00603BEB" w:rsidRPr="00BC2FB5" w:rsidRDefault="00473BF2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210294B3" w14:textId="77777777" w:rsidR="00473BF2" w:rsidRPr="00BC2FB5" w:rsidRDefault="00473BF2" w:rsidP="0028654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Theme="majorBidi" w:hAnsiTheme="majorBidi" w:cstheme="majorBidi"/>
          <w:sz w:val="20"/>
          <w:szCs w:val="20"/>
        </w:rPr>
      </w:pPr>
    </w:p>
    <w:p w14:paraId="7F836E66" w14:textId="76E5667B" w:rsidR="00092198" w:rsidRPr="00BC2FB5" w:rsidRDefault="000A4F4E" w:rsidP="009D77B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bookmarkStart w:id="3" w:name="_Hlk87562734"/>
      <w:r w:rsidRPr="00BC2FB5">
        <w:rPr>
          <w:rFonts w:asciiTheme="majorBidi" w:hAnsiTheme="majorBidi" w:cstheme="majorBidi"/>
          <w:sz w:val="28"/>
          <w:szCs w:val="28"/>
          <w:cs/>
        </w:rPr>
        <w:t>เฉพาะเจาะจง</w:t>
      </w:r>
      <w:bookmarkEnd w:id="3"/>
      <w:r w:rsidRPr="00BC2FB5">
        <w:rPr>
          <w:rFonts w:asciiTheme="majorBidi" w:hAnsiTheme="majorBidi" w:cstheme="majorBidi"/>
          <w:sz w:val="28"/>
          <w:szCs w:val="28"/>
          <w:cs/>
        </w:rPr>
        <w:t xml:space="preserve"> สำหรับสินค้าที่ซื้อมาเฉพาะสำหรับลูกค้ารายใดรายหนึ่ง และโดยวิธีเข้าก่อนออกก่อน สำหรับสินค้าที่มิได้ซื้อมาเฉพาะสำหรับลูกค้ารายใดรายหนึ่ง</w:t>
      </w:r>
    </w:p>
    <w:p w14:paraId="1CEC349D" w14:textId="5C2DA4F9" w:rsidR="00603BEB" w:rsidRPr="00BC2FB5" w:rsidRDefault="00C6534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BC2FB5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ส่วนปรับปรุงอาคารเช่าและ</w:t>
      </w:r>
      <w:r w:rsidR="00603BEB" w:rsidRPr="00BC2FB5">
        <w:rPr>
          <w:rFonts w:asciiTheme="majorBidi" w:hAnsiTheme="majorBidi" w:cstheme="majorBidi"/>
          <w:b/>
          <w:bCs/>
          <w:i/>
          <w:iCs/>
          <w:cs/>
        </w:rPr>
        <w:t>อุปกรณ์</w:t>
      </w:r>
    </w:p>
    <w:p w14:paraId="2CAB36B7" w14:textId="77777777" w:rsidR="00603BEB" w:rsidRPr="00BC2FB5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20"/>
          <w:szCs w:val="20"/>
        </w:rPr>
      </w:pPr>
    </w:p>
    <w:p w14:paraId="3B3FD310" w14:textId="22A3E3A9" w:rsidR="005A50E9" w:rsidRPr="00BC2FB5" w:rsidRDefault="00C6534B" w:rsidP="0028654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="005A50E9" w:rsidRPr="00BC2FB5">
        <w:rPr>
          <w:rFonts w:asciiTheme="majorBidi" w:hAnsiTheme="majorBidi" w:cstheme="majorBidi"/>
          <w:sz w:val="28"/>
          <w:szCs w:val="28"/>
          <w:cs/>
        </w:rPr>
        <w:t xml:space="preserve">อุปกรณ์วัดมูลค่าด้วยราคาทุนหักค่าเสื่อมราคาสะสมและขาดทุนจากการด้อยค่า </w:t>
      </w:r>
    </w:p>
    <w:p w14:paraId="1A90E4EE" w14:textId="77777777" w:rsidR="005A50E9" w:rsidRPr="00BC2FB5" w:rsidRDefault="005A50E9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B5350C" w14:textId="3888B429" w:rsidR="00C90069" w:rsidRPr="00BC2FB5" w:rsidRDefault="00C90069" w:rsidP="0028654B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ราคาทุนรวมถึงต้นทุนการกู้ยืมต้นทุนในการรื้อถอน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</w:p>
    <w:p w14:paraId="3B77BBDB" w14:textId="7B6E8F61" w:rsidR="00FE3763" w:rsidRPr="00BC2FB5" w:rsidRDefault="00FE3763" w:rsidP="0028654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F7FBC" w14:textId="067DD3AF" w:rsidR="00FE3763" w:rsidRPr="00BC2FB5" w:rsidRDefault="00FE3763" w:rsidP="0028654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7C10EF" w:rsidRPr="00BC2FB5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BC2FB5">
        <w:rPr>
          <w:rFonts w:asciiTheme="majorBidi" w:hAnsiTheme="majorBidi" w:hint="cs"/>
          <w:sz w:val="28"/>
          <w:szCs w:val="28"/>
          <w:cs/>
        </w:rPr>
        <w:t>อุปกรณ์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รับรู้ในกำไรหรือขาดทุน</w:t>
      </w:r>
    </w:p>
    <w:p w14:paraId="1F6EEF9F" w14:textId="77777777" w:rsidR="002E2E3C" w:rsidRPr="00BC2FB5" w:rsidRDefault="002E2E3C" w:rsidP="0028654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p w14:paraId="1B561031" w14:textId="77777777" w:rsidR="005A50E9" w:rsidRPr="00BC2FB5" w:rsidRDefault="005A50E9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4E39FBA" w14:textId="77777777" w:rsidR="00AF1963" w:rsidRPr="00BC2FB5" w:rsidRDefault="00AF1963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F66364B" w14:textId="32D166DE" w:rsidR="005A50E9" w:rsidRPr="00BC2FB5" w:rsidRDefault="005A50E9" w:rsidP="0028654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7C10EF" w:rsidRPr="00BC2FB5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อุปกรณ์ </w:t>
      </w:r>
      <w:r w:rsidR="00B42635" w:rsidRPr="00BC2FB5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เมื่อกลุ่มบริษัท</w:t>
      </w:r>
      <w:r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2E2E3C"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</w:t>
      </w:r>
      <w:r w:rsidR="00B42635"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เป็นประจำ</w:t>
      </w:r>
      <w:r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</w:t>
      </w:r>
      <w:r w:rsidR="007C10EF" w:rsidRPr="00BC2FB5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BC2FB5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อุปกรณ์จะรับรู้ในกำไรหรือขาดทุนเมื่อเกิดขึ้น</w:t>
      </w:r>
    </w:p>
    <w:p w14:paraId="037F331D" w14:textId="1C8D9983" w:rsidR="00AF1963" w:rsidRPr="00BC2FB5" w:rsidRDefault="00AF196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104D460" w14:textId="2B735B38" w:rsidR="005A50E9" w:rsidRPr="00BC2FB5" w:rsidRDefault="005A50E9" w:rsidP="0028654B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C5809D6" w14:textId="77777777" w:rsidR="00DD0D64" w:rsidRPr="00BC2FB5" w:rsidRDefault="00DD0D64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2161318B" w14:textId="77777777" w:rsidR="009369CC" w:rsidRPr="00BC2FB5" w:rsidRDefault="009369CC" w:rsidP="0028654B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</w:p>
    <w:p w14:paraId="49D2278C" w14:textId="77777777" w:rsidR="009369CC" w:rsidRPr="00BC2FB5" w:rsidRDefault="009369CC" w:rsidP="0028654B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5888FB" w14:textId="505BDFB3" w:rsidR="0095481D" w:rsidRPr="00BC2FB5" w:rsidRDefault="005A50E9" w:rsidP="0028654B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6F3841DE" w14:textId="77777777" w:rsidR="00DD0D64" w:rsidRPr="00BC2FB5" w:rsidRDefault="00DD0D64" w:rsidP="0028654B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C6534B" w:rsidRPr="00BC2FB5" w14:paraId="1B057682" w14:textId="77777777" w:rsidTr="00362B48">
        <w:tc>
          <w:tcPr>
            <w:tcW w:w="5390" w:type="dxa"/>
            <w:vAlign w:val="bottom"/>
          </w:tcPr>
          <w:p w14:paraId="31856981" w14:textId="007A0257" w:rsidR="00C6534B" w:rsidRPr="00BC2FB5" w:rsidRDefault="00C6534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662D4132" w14:textId="231E7F73" w:rsidR="00C6534B" w:rsidRPr="00BC2FB5" w:rsidRDefault="00C6534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39108C"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712B0902" w14:textId="3807C36E" w:rsidR="00C6534B" w:rsidRPr="00BC2FB5" w:rsidRDefault="00C6534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BC2FB5" w14:paraId="37513FAD" w14:textId="77777777" w:rsidTr="00362B48">
        <w:tc>
          <w:tcPr>
            <w:tcW w:w="5390" w:type="dxa"/>
            <w:vAlign w:val="bottom"/>
          </w:tcPr>
          <w:p w14:paraId="1F724165" w14:textId="7ACCBF34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7D438F56" w14:textId="3A75C784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9108C"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23DED9AB" w14:textId="1A79F801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BC2FB5" w14:paraId="79DA09AA" w14:textId="77777777" w:rsidTr="00362B48">
        <w:tc>
          <w:tcPr>
            <w:tcW w:w="5390" w:type="dxa"/>
            <w:vAlign w:val="bottom"/>
          </w:tcPr>
          <w:p w14:paraId="3F4DF6F9" w14:textId="6F4B19E4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อะไหล่</w:t>
            </w:r>
          </w:p>
        </w:tc>
        <w:tc>
          <w:tcPr>
            <w:tcW w:w="1450" w:type="dxa"/>
          </w:tcPr>
          <w:p w14:paraId="2D087F4E" w14:textId="447DD50D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3A08ACCD" w14:textId="77777777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BC2FB5" w14:paraId="4F919D45" w14:textId="77777777" w:rsidTr="00362B48">
        <w:tc>
          <w:tcPr>
            <w:tcW w:w="5390" w:type="dxa"/>
            <w:vAlign w:val="bottom"/>
          </w:tcPr>
          <w:p w14:paraId="5059C0DE" w14:textId="77777777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1E48E47C" w14:textId="6D1D87AB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5333FF"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6D7228BC" w14:textId="77777777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BC2FB5" w14:paraId="7E15C938" w14:textId="77777777" w:rsidTr="00362B48">
        <w:tc>
          <w:tcPr>
            <w:tcW w:w="5390" w:type="dxa"/>
            <w:vAlign w:val="bottom"/>
          </w:tcPr>
          <w:p w14:paraId="1199E208" w14:textId="77777777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5780FB83" w14:textId="3B9B0AAE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0A3DC0B0" w14:textId="77777777" w:rsidR="00386FB1" w:rsidRPr="00BC2FB5" w:rsidRDefault="00386FB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14AFDA4" w14:textId="6F2B0FDD" w:rsidR="009D77BD" w:rsidRPr="00BC2FB5" w:rsidRDefault="009D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5A72212" w14:textId="6F3DFBD9" w:rsidR="00603BEB" w:rsidRPr="00BC2FB5" w:rsidRDefault="00163103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BC2FB5">
        <w:rPr>
          <w:rFonts w:asciiTheme="majorBidi" w:hAnsiTheme="majorBidi"/>
          <w:b/>
          <w:bCs/>
          <w:i/>
          <w:iCs/>
          <w:cs/>
        </w:rPr>
        <w:t>ค่าความนิยม</w:t>
      </w:r>
      <w:r w:rsidR="00603BEB" w:rsidRPr="00BC2FB5">
        <w:rPr>
          <w:rFonts w:asciiTheme="majorBidi" w:hAnsiTheme="majorBidi"/>
          <w:b/>
          <w:bCs/>
          <w:i/>
          <w:iCs/>
          <w:cs/>
        </w:rPr>
        <w:t xml:space="preserve"> </w:t>
      </w:r>
    </w:p>
    <w:p w14:paraId="4C6611B9" w14:textId="77777777" w:rsidR="00163103" w:rsidRPr="00BC2FB5" w:rsidRDefault="00163103" w:rsidP="0028654B">
      <w:pPr>
        <w:spacing w:line="240" w:lineRule="auto"/>
        <w:rPr>
          <w:rFonts w:ascii="Angsana New" w:hAnsi="Angsana New"/>
          <w:sz w:val="20"/>
          <w:szCs w:val="20"/>
        </w:rPr>
      </w:pPr>
    </w:p>
    <w:p w14:paraId="3C1CD620" w14:textId="0F0B822C" w:rsidR="009D77BD" w:rsidRPr="00BC2FB5" w:rsidRDefault="009D77BD" w:rsidP="009D7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 w:hint="cs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1D62393A" w14:textId="620C8353" w:rsidR="00092198" w:rsidRPr="00BC2FB5" w:rsidRDefault="00092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0"/>
          <w:szCs w:val="20"/>
          <w:lang w:val="th-TH" w:eastAsia="x-none"/>
        </w:rPr>
      </w:pPr>
      <w:r w:rsidRPr="00BC2FB5">
        <w:rPr>
          <w:rFonts w:asciiTheme="majorBidi" w:hAnsiTheme="majorBidi"/>
          <w:b/>
          <w:bCs/>
          <w:i/>
          <w:iCs/>
          <w:sz w:val="20"/>
          <w:szCs w:val="20"/>
          <w:cs/>
          <w:lang w:val="th-TH" w:eastAsia="x-none"/>
        </w:rPr>
        <w:br w:type="page"/>
      </w:r>
    </w:p>
    <w:p w14:paraId="4E4C6D74" w14:textId="13D1D13A" w:rsidR="00163103" w:rsidRPr="00BC2FB5" w:rsidRDefault="00163103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BC2FB5">
        <w:rPr>
          <w:rFonts w:asciiTheme="majorBidi" w:hAnsiTheme="majorBidi" w:hint="cs"/>
          <w:b/>
          <w:bCs/>
          <w:i/>
          <w:iCs/>
          <w:cs/>
        </w:rPr>
        <w:lastRenderedPageBreak/>
        <w:t>รายจ่ายในการวิจัยและพัฒนา</w:t>
      </w:r>
    </w:p>
    <w:p w14:paraId="07DFBC65" w14:textId="77777777" w:rsidR="002505E5" w:rsidRPr="00BC2FB5" w:rsidRDefault="002505E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672665" w14:textId="4948CDAF" w:rsidR="00B42635" w:rsidRPr="00BC2FB5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C2FB5">
        <w:rPr>
          <w:rFonts w:asciiTheme="majorBidi" w:eastAsia="Calibri" w:hAnsiTheme="majorBidi" w:cstheme="majorBidi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BC2F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eastAsia="Calibri" w:hAnsiTheme="majorBidi" w:cstheme="majorBidi"/>
          <w:sz w:val="28"/>
          <w:szCs w:val="28"/>
          <w:cs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3938B9E6" w14:textId="77777777" w:rsidR="00B42635" w:rsidRPr="00BC2FB5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04071CA" w14:textId="620DF742" w:rsidR="00B42635" w:rsidRPr="00BC2FB5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BC2FB5">
        <w:rPr>
          <w:rFonts w:asciiTheme="majorBidi" w:eastAsia="Calibri" w:hAnsiTheme="majorBidi" w:cstheme="majorBidi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="00706E63" w:rsidRPr="00BC2FB5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</w:p>
    <w:p w14:paraId="64A5B8DD" w14:textId="315FE03E" w:rsidR="00DD0D64" w:rsidRPr="00BC2FB5" w:rsidRDefault="00DD0D6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0FD07B" w14:textId="521E3829" w:rsidR="00163103" w:rsidRPr="00BC2FB5" w:rsidRDefault="00163103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2505E5" w:rsidRPr="00BC2FB5">
        <w:rPr>
          <w:rFonts w:asciiTheme="majorBidi" w:hAnsiTheme="majorBidi" w:cstheme="majorBidi" w:hint="cs"/>
          <w:b/>
          <w:bCs/>
          <w:i/>
          <w:iCs/>
          <w:cs/>
        </w:rPr>
        <w:t>อื่น</w:t>
      </w:r>
    </w:p>
    <w:p w14:paraId="311DDAE1" w14:textId="77777777" w:rsidR="005A50E9" w:rsidRPr="00BC2FB5" w:rsidRDefault="005A50E9" w:rsidP="0028654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23A9FB" w14:textId="5190F50E" w:rsidR="002505E5" w:rsidRPr="00BC2FB5" w:rsidRDefault="005A50E9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สินทรัพย์ไม่มีตัวตนอื่นๆ วัดมูลค่าด้วยราคาทุนหักค่าตัดจำหน่ายสะสมและขาดทุนจากการด้อยค่า</w:t>
      </w:r>
      <w:r w:rsidR="002505E5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รายจ่ายภายหลัง</w:t>
      </w:r>
      <w:r w:rsidR="00B42635" w:rsidRPr="00BC2FB5">
        <w:rPr>
          <w:rFonts w:asciiTheme="majorBidi" w:hAnsiTheme="majorBidi" w:cstheme="majorBidi"/>
          <w:sz w:val="28"/>
          <w:szCs w:val="28"/>
        </w:rPr>
        <w:br/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505E5" w:rsidRPr="00BC2FB5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2505E5" w:rsidRPr="00BC2FB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52DD799" w14:textId="66AD91A9" w:rsidR="00B42635" w:rsidRPr="00BC2FB5" w:rsidRDefault="00B4263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A3C7C88" w14:textId="13658744" w:rsidR="00DD0D64" w:rsidRPr="00BC2FB5" w:rsidRDefault="00D0328B" w:rsidP="0028654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241EE392" w14:textId="77777777" w:rsidR="00A52017" w:rsidRPr="00BC2FB5" w:rsidRDefault="00A52017" w:rsidP="0028654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BC2FB5" w14:paraId="0FA9215E" w14:textId="77777777" w:rsidTr="00A00BB7">
        <w:tc>
          <w:tcPr>
            <w:tcW w:w="4225" w:type="dxa"/>
          </w:tcPr>
          <w:p w14:paraId="500D15EE" w14:textId="77777777" w:rsidR="002927E9" w:rsidRPr="00BC2FB5" w:rsidRDefault="002927E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210F26A7" w14:textId="674CF764" w:rsidR="002927E9" w:rsidRPr="00BC2FB5" w:rsidRDefault="005333F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92AE5"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6A73"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="00116A73" w:rsidRPr="00BC2FB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92AE5"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5D4A8A51" w14:textId="77777777" w:rsidR="002927E9" w:rsidRPr="00BC2FB5" w:rsidRDefault="002927E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C2F14" w:rsidRPr="00BC2FB5" w14:paraId="23625F0E" w14:textId="77777777" w:rsidTr="00A00BB7">
        <w:tc>
          <w:tcPr>
            <w:tcW w:w="4225" w:type="dxa"/>
          </w:tcPr>
          <w:p w14:paraId="33CE463A" w14:textId="1900679B" w:rsidR="004C2F14" w:rsidRPr="00BC2FB5" w:rsidRDefault="004C2F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0B68FE3C" w14:textId="531727E7" w:rsidR="004C2F14" w:rsidRPr="00BC2FB5" w:rsidRDefault="004C2F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62" w:type="dxa"/>
          </w:tcPr>
          <w:p w14:paraId="55EDEB22" w14:textId="77777777" w:rsidR="004C2F14" w:rsidRPr="00BC2FB5" w:rsidRDefault="004C2F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98FEA8B" w14:textId="77777777" w:rsidR="00E207C7" w:rsidRPr="00BC2FB5" w:rsidRDefault="00E207C7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2081A" w14:textId="214EF236" w:rsidR="00216E42" w:rsidRPr="00BC2FB5" w:rsidRDefault="00216E42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313C783D" w14:textId="77777777" w:rsidR="00472911" w:rsidRPr="00BC2FB5" w:rsidRDefault="00472911" w:rsidP="0028654B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AD927D5" w14:textId="530349EC" w:rsidR="00472911" w:rsidRPr="00BC2FB5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C2CDA7C" w14:textId="77777777" w:rsidR="009F57A0" w:rsidRPr="00BC2FB5" w:rsidRDefault="009F57A0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E4C739" w14:textId="2C3A50CE" w:rsidR="00472911" w:rsidRPr="00BC2FB5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C4593C" w:rsidRPr="00BC2FB5">
        <w:rPr>
          <w:rFonts w:asciiTheme="majorBidi" w:hAnsiTheme="majorBidi" w:cstheme="majorBidi"/>
          <w:sz w:val="28"/>
          <w:szCs w:val="28"/>
          <w:cs/>
        </w:rPr>
        <w:t>สำหรับสัญญาเช่าอสังหาริมทรัพย์</w:t>
      </w:r>
      <w:r w:rsidR="00C4593C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C4593C" w:rsidRPr="00BC2FB5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2ECC4C2" w14:textId="77777777" w:rsidR="00C4593C" w:rsidRPr="00BC2FB5" w:rsidRDefault="00C4593C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FB8094" w14:textId="44EB4731" w:rsidR="000115A2" w:rsidRPr="00BC2FB5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0115A2" w:rsidRPr="00BC2F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B35BDE9" w14:textId="0420562F" w:rsidR="00472911" w:rsidRPr="00BC2FB5" w:rsidRDefault="00472911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9B3226" w:rsidRPr="00BC2FB5">
        <w:rPr>
          <w:rFonts w:asciiTheme="majorBidi" w:hAnsiTheme="majorBidi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9B3226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BC2FB5">
        <w:rPr>
          <w:rFonts w:asciiTheme="majorBidi" w:hAnsiTheme="majorBidi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9B3226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BC2FB5">
        <w:rPr>
          <w:rFonts w:asciiTheme="majorBidi" w:hAnsiTheme="majorBidi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9B3226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BC2FB5">
        <w:rPr>
          <w:rFonts w:asciiTheme="majorBidi" w:hAnsiTheme="majorBidi" w:hint="cs"/>
          <w:sz w:val="28"/>
          <w:szCs w:val="28"/>
          <w:cs/>
        </w:rPr>
        <w:t>ซึ่งกำหนดตามเกณฑ์เดียวกันกับสินทรัพย์และอุปกรณ์</w:t>
      </w:r>
      <w:r w:rsidR="009B3226" w:rsidRPr="00BC2FB5">
        <w:rPr>
          <w:rFonts w:asciiTheme="majorBidi" w:hAnsiTheme="majorBidi"/>
          <w:sz w:val="28"/>
          <w:szCs w:val="28"/>
        </w:rPr>
        <w:br/>
      </w:r>
      <w:r w:rsidR="009B3226" w:rsidRPr="00BC2FB5">
        <w:rPr>
          <w:rFonts w:asciiTheme="majorBidi" w:hAnsiTheme="majorBidi" w:hint="cs"/>
          <w:sz w:val="28"/>
          <w:szCs w:val="28"/>
          <w:cs/>
        </w:rPr>
        <w:t>ที่เกี่ยวข้อง</w:t>
      </w:r>
    </w:p>
    <w:p w14:paraId="4F694708" w14:textId="77777777" w:rsidR="005B0CC2" w:rsidRPr="00BC2FB5" w:rsidRDefault="005B0CC2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0CF1E9" w14:textId="60BC56BD" w:rsidR="00DD0D64" w:rsidRPr="00BC2FB5" w:rsidRDefault="005B0CC2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588BEB" w14:textId="77777777" w:rsidR="004C59B6" w:rsidRPr="00BC2FB5" w:rsidRDefault="004C59B6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0861BB44" w14:textId="57C074BC" w:rsidR="005B0CC2" w:rsidRPr="00BC2FB5" w:rsidRDefault="00384A4B" w:rsidP="002865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C2FB5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C4593C" w:rsidRPr="00BC2FB5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b/>
          <w:sz w:val="28"/>
          <w:szCs w:val="28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B2939BD" w14:textId="77777777" w:rsidR="00687A94" w:rsidRPr="00BC2FB5" w:rsidRDefault="00687A94" w:rsidP="002865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bookmarkStart w:id="4" w:name="OLE_LINK7"/>
      <w:bookmarkStart w:id="5" w:name="OLE_LINK8"/>
    </w:p>
    <w:p w14:paraId="389454DA" w14:textId="4F5CDD92" w:rsidR="005E53AF" w:rsidRPr="00BC2FB5" w:rsidRDefault="00494E68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</w:t>
      </w:r>
      <w:r w:rsidR="00AD1E44" w:rsidRPr="00BC2FB5">
        <w:rPr>
          <w:rFonts w:asciiTheme="majorBidi" w:hAnsiTheme="majorBidi" w:cstheme="majorBidi"/>
          <w:b/>
          <w:bCs/>
          <w:i/>
          <w:iCs/>
          <w:cs/>
        </w:rPr>
        <w:t>ที่ไม่ใช่สิ</w:t>
      </w:r>
      <w:r w:rsidR="00564D21" w:rsidRPr="00BC2FB5">
        <w:rPr>
          <w:rFonts w:asciiTheme="majorBidi" w:hAnsiTheme="majorBidi" w:cstheme="majorBidi" w:hint="cs"/>
          <w:b/>
          <w:bCs/>
          <w:i/>
          <w:iCs/>
          <w:cs/>
        </w:rPr>
        <w:t>นท</w:t>
      </w:r>
      <w:r w:rsidR="00AD1E44" w:rsidRPr="00BC2FB5">
        <w:rPr>
          <w:rFonts w:asciiTheme="majorBidi" w:hAnsiTheme="majorBidi" w:cstheme="majorBidi"/>
          <w:b/>
          <w:bCs/>
          <w:i/>
          <w:iCs/>
          <w:cs/>
        </w:rPr>
        <w:t>รัพย์ทางการเงิน</w:t>
      </w:r>
    </w:p>
    <w:p w14:paraId="621CF7ED" w14:textId="29568646" w:rsidR="00E27364" w:rsidRPr="00BC2FB5" w:rsidRDefault="00E27364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009A2E" w14:textId="1B0951BB" w:rsidR="00AD1E44" w:rsidRPr="00BC2FB5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BC2FB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1827A012" w14:textId="77777777" w:rsidR="00AD1E44" w:rsidRPr="00BC2FB5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347F59" w14:textId="493D8F03" w:rsidR="00AD1E44" w:rsidRPr="00BC2FB5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487D77" w:rsidRPr="00BC2FB5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BC2FB5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</w:t>
      </w:r>
      <w:r w:rsidR="00C90069" w:rsidRPr="00BC2FB5">
        <w:rPr>
          <w:rFonts w:asciiTheme="majorBidi" w:hAnsiTheme="majorBidi" w:hint="cs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Pr="00BC2FB5">
        <w:rPr>
          <w:rFonts w:asciiTheme="majorBidi" w:hAnsiTheme="majorBidi" w:cstheme="majorBidi"/>
          <w:sz w:val="28"/>
          <w:szCs w:val="28"/>
          <w:cs/>
        </w:rPr>
        <w:t>สูงกว่ามูลค่าที่จะได้รับคืน</w:t>
      </w:r>
      <w:r w:rsidR="009D77BD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9D77BD" w:rsidRPr="00BC2FB5">
        <w:rPr>
          <w:rFonts w:asciiTheme="majorBidi" w:hAnsiTheme="majorBidi" w:hint="cs"/>
          <w:sz w:val="28"/>
          <w:szCs w:val="28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9D77BD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9D77BD" w:rsidRPr="00BC2FB5">
        <w:rPr>
          <w:rFonts w:asciiTheme="majorBidi" w:hAnsiTheme="majorBidi" w:hint="cs"/>
          <w:sz w:val="28"/>
          <w:szCs w:val="28"/>
          <w:cs/>
        </w:rPr>
        <w:t>ซึ่งแปรไปตามเวลาและความเสี่ยงที่มีต่อสินทรัพย์</w:t>
      </w:r>
    </w:p>
    <w:p w14:paraId="2EAB17A2" w14:textId="77777777" w:rsidR="00AD1E44" w:rsidRPr="00BC2FB5" w:rsidRDefault="00AD1E44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EDB5C6" w14:textId="0B1286A9" w:rsidR="00C90069" w:rsidRPr="00BC2FB5" w:rsidRDefault="00C7501F" w:rsidP="0028654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0C4C19B" w14:textId="77777777" w:rsidR="00C90069" w:rsidRPr="00BC2FB5" w:rsidRDefault="00C9006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4"/>
    <w:bookmarkEnd w:id="5"/>
    <w:p w14:paraId="74C926AF" w14:textId="77777777" w:rsidR="00603BEB" w:rsidRPr="00BC2FB5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lastRenderedPageBreak/>
        <w:t>ผลประโยชน์ของพนักงาน</w:t>
      </w:r>
      <w:r w:rsidRPr="00BC2FB5">
        <w:rPr>
          <w:rFonts w:asciiTheme="majorBidi" w:hAnsiTheme="majorBidi" w:cstheme="majorBidi"/>
          <w:b/>
          <w:bCs/>
          <w:i/>
          <w:iCs/>
          <w:color w:val="0000FF"/>
          <w:shd w:val="clear" w:color="auto" w:fill="E0E0E0"/>
          <w:cs/>
        </w:rPr>
        <w:t xml:space="preserve"> </w:t>
      </w:r>
    </w:p>
    <w:p w14:paraId="63DDFC03" w14:textId="77777777" w:rsidR="00603BEB" w:rsidRPr="00BC2FB5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619E36B" w14:textId="17D5B637" w:rsidR="00C7655E" w:rsidRPr="00BC2FB5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C2FB5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B49541C" w14:textId="77777777" w:rsidR="00DD0D64" w:rsidRPr="00BC2FB5" w:rsidRDefault="00DD0D64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35B7E6F" w14:textId="746E51FE" w:rsidR="00C7655E" w:rsidRPr="00BC2FB5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BC2FB5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FB75E6" w:rsidRPr="00BC2FB5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BC2FB5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CB7D0F" w14:textId="604513DA" w:rsidR="00AF4352" w:rsidRPr="00BC2FB5" w:rsidRDefault="00AF43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0"/>
          <w:szCs w:val="20"/>
          <w:cs/>
        </w:rPr>
      </w:pPr>
    </w:p>
    <w:p w14:paraId="566BF2A9" w14:textId="693B5226" w:rsidR="00C7655E" w:rsidRPr="00BC2FB5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C2FB5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0FC39F76" w14:textId="77777777" w:rsidR="00DD0D64" w:rsidRPr="00BC2FB5" w:rsidRDefault="00DD0D64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  <w:cs/>
        </w:rPr>
      </w:pPr>
    </w:p>
    <w:p w14:paraId="762CFE00" w14:textId="428541FA" w:rsidR="00C7655E" w:rsidRPr="00BC2FB5" w:rsidRDefault="00C7655E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BC2FB5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FB75E6" w:rsidRPr="00BC2FB5">
        <w:rPr>
          <w:rFonts w:asciiTheme="majorBidi" w:hAnsiTheme="majorBidi" w:cstheme="majorBidi"/>
          <w:i/>
          <w:sz w:val="28"/>
          <w:szCs w:val="28"/>
          <w:cs/>
        </w:rPr>
        <w:t>ซึ่ง</w:t>
      </w:r>
      <w:r w:rsidRPr="00BC2FB5">
        <w:rPr>
          <w:rFonts w:asciiTheme="majorBidi" w:hAnsiTheme="majorBidi" w:cstheme="majorBidi"/>
          <w:i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0BCD42F9" w14:textId="6796F5A8" w:rsidR="00FB75E6" w:rsidRPr="00BC2FB5" w:rsidRDefault="00FB75E6" w:rsidP="0028654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5DF21E4B" w14:textId="4FD779C2" w:rsidR="00C7655E" w:rsidRPr="00BC2FB5" w:rsidRDefault="00C7655E" w:rsidP="0028654B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C2FB5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BC2FB5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9B3226" w:rsidRPr="00BC2FB5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BC2FB5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BC2FB5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BC2FB5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2C811031" w14:textId="77777777" w:rsidR="00C7655E" w:rsidRPr="00BC2FB5" w:rsidRDefault="00C7655E" w:rsidP="0028654B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CECCC7B" w14:textId="2A94FA51" w:rsidR="00C90069" w:rsidRPr="00BC2FB5" w:rsidRDefault="00C9006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C2FB5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ผลประโยชน์เมื่อเลิกจ้าง</w:t>
      </w:r>
    </w:p>
    <w:p w14:paraId="6591EF44" w14:textId="77777777" w:rsidR="00C90069" w:rsidRPr="00BC2FB5" w:rsidRDefault="00C90069" w:rsidP="0028654B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03730F85" w14:textId="69F6421C" w:rsidR="00C7655E" w:rsidRPr="00BC2FB5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6"/>
          <w:sz w:val="28"/>
          <w:szCs w:val="28"/>
        </w:rPr>
      </w:pPr>
      <w:r w:rsidRPr="00BC2FB5">
        <w:rPr>
          <w:rFonts w:asciiTheme="majorBidi" w:hAnsiTheme="majorBidi" w:cstheme="majorBidi"/>
          <w:i/>
          <w:spacing w:val="-6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หรือเมื่อกลุ่มบริษัทรับรู้ต้นทุนสำหรับการปรับโครงสร้างหากระยะเวลาการจ่ายผลประโยชน์เกินกว่า </w:t>
      </w:r>
      <w:r w:rsidR="007E56DD" w:rsidRPr="00BC2FB5">
        <w:rPr>
          <w:rFonts w:asciiTheme="majorBidi" w:hAnsiTheme="majorBidi" w:cstheme="majorBidi"/>
          <w:iCs/>
          <w:spacing w:val="-6"/>
          <w:sz w:val="28"/>
          <w:szCs w:val="28"/>
        </w:rPr>
        <w:t>12</w:t>
      </w:r>
      <w:r w:rsidRPr="00BC2FB5">
        <w:rPr>
          <w:rFonts w:asciiTheme="majorBidi" w:hAnsiTheme="majorBidi" w:cstheme="majorBidi"/>
          <w:i/>
          <w:spacing w:val="-6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i/>
          <w:spacing w:val="-6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02706C7" w14:textId="23306A15" w:rsidR="00C7655E" w:rsidRPr="00BC2FB5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621BD8E5" w14:textId="42B56568" w:rsidR="00C90069" w:rsidRPr="00BC2FB5" w:rsidRDefault="00C9006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BC2FB5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ผลประโยชน์ระยะสั้นของพนักงาน</w:t>
      </w:r>
    </w:p>
    <w:p w14:paraId="3D231655" w14:textId="77777777" w:rsidR="00C90069" w:rsidRPr="00BC2FB5" w:rsidRDefault="00C9006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5A7C8B1" w14:textId="773E1343" w:rsidR="000115A2" w:rsidRPr="00BC2FB5" w:rsidRDefault="00C7655E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BC2FB5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0115A2" w:rsidRPr="00BC2FB5"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6F0653E4" w14:textId="6B73C512" w:rsidR="00C7655E" w:rsidRPr="00BC2FB5" w:rsidRDefault="00C7655E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lastRenderedPageBreak/>
        <w:t>การวัดมูลค่ายุติธรรม</w:t>
      </w:r>
    </w:p>
    <w:p w14:paraId="60CD44B1" w14:textId="77777777" w:rsidR="00407FE0" w:rsidRPr="00BC2FB5" w:rsidRDefault="00407FE0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AFDD147" w14:textId="0E2DEAAE" w:rsidR="008B413B" w:rsidRPr="00BC2FB5" w:rsidRDefault="008B413B" w:rsidP="0028654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90BF40" w14:textId="5605A9E7" w:rsidR="00463670" w:rsidRPr="00BC2FB5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4B2D7D" w14:textId="12114417" w:rsidR="00463670" w:rsidRPr="00BC2FB5" w:rsidRDefault="00463670" w:rsidP="0028654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41CF5E5" w14:textId="6CB80764" w:rsidR="00463670" w:rsidRPr="00BC2FB5" w:rsidRDefault="00463670" w:rsidP="0028654B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7E56DD" w:rsidRPr="00BC2FB5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BC2FB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61211BB" w14:textId="39F771C9" w:rsidR="00463670" w:rsidRPr="00BC2FB5" w:rsidRDefault="00463670" w:rsidP="0028654B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C2FB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BC2FB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56DD" w:rsidRPr="00BC2FB5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E3F0DFA" w14:textId="5541B4D6" w:rsidR="00463670" w:rsidRPr="00BC2FB5" w:rsidRDefault="00463670" w:rsidP="0028654B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C2FB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BC2FB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53F0D7" w14:textId="77777777" w:rsidR="00463670" w:rsidRPr="00BC2FB5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35BC24" w14:textId="66862A0D" w:rsidR="005B14A3" w:rsidRPr="00BC2FB5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65806F8" w14:textId="77777777" w:rsidR="00463670" w:rsidRPr="00BC2FB5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B1688" w14:textId="1CACD01A" w:rsidR="00463670" w:rsidRPr="00BC2FB5" w:rsidRDefault="00463670" w:rsidP="0028654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</w:t>
      </w:r>
      <w:r w:rsidR="009B3226" w:rsidRPr="00BC2FB5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699AF8" w14:textId="77777777" w:rsidR="00463670" w:rsidRPr="00BC2FB5" w:rsidRDefault="00463670" w:rsidP="0028654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9C8F36" w14:textId="0FAB2CBB" w:rsidR="007E2862" w:rsidRPr="00BC2FB5" w:rsidRDefault="009B3226" w:rsidP="00FF639D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2FB5" w:rsidDel="001A6CC8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BC2FB5">
        <w:rPr>
          <w:rFonts w:asciiTheme="majorBidi" w:hAnsiTheme="majorBidi" w:cstheme="majorBidi"/>
          <w:color w:val="000000"/>
          <w:sz w:val="28"/>
          <w:szCs w:val="28"/>
        </w:rPr>
        <w:t xml:space="preserve">        </w:t>
      </w:r>
      <w:r w:rsidRPr="00BC2FB5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56DD" w:rsidRPr="00BC2FB5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BC2FB5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5508E0B" w14:textId="77777777" w:rsidR="00FF639D" w:rsidRPr="00BC2FB5" w:rsidRDefault="00FF639D" w:rsidP="00FF639D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94A5E3F" w14:textId="071FE0FD" w:rsidR="00603BEB" w:rsidRPr="00BC2FB5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2D1A1E" w:rsidRPr="00BC2FB5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69F6D1B7" w14:textId="3CD83E2F" w:rsidR="007B6E41" w:rsidRPr="00BC2FB5" w:rsidRDefault="007B6E41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885C68" w14:textId="77777777" w:rsidR="007B6E41" w:rsidRPr="00BC2FB5" w:rsidRDefault="007B6E41" w:rsidP="0028654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669E491" w14:textId="77777777" w:rsidR="00DD0D64" w:rsidRPr="00BC2FB5" w:rsidRDefault="00DD0D64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B576B0" w14:textId="2E59B4C9" w:rsidR="00FF639D" w:rsidRPr="00BC2FB5" w:rsidRDefault="00854F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="001D4C89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BD29E5" w:rsidRPr="00BC2FB5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</w:t>
      </w:r>
      <w:r w:rsidRPr="00BC2FB5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42795464" w14:textId="77777777" w:rsidR="00FF639D" w:rsidRPr="00BC2FB5" w:rsidRDefault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68D5CBC" w14:textId="359283A3" w:rsidR="00854FC0" w:rsidRPr="00BC2FB5" w:rsidRDefault="00854FC0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lastRenderedPageBreak/>
        <w:t>รายได้จากการขายสินค้ารับรู้</w:t>
      </w:r>
      <w:r w:rsidR="007B6E41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6E41" w:rsidRPr="00BC2FB5">
        <w:rPr>
          <w:rFonts w:asciiTheme="majorBidi" w:hAnsiTheme="majorBidi" w:cstheme="majorBidi"/>
          <w:sz w:val="28"/>
          <w:szCs w:val="28"/>
          <w:cs/>
        </w:rPr>
        <w:t>ณ วันที่มีการส่งมอบสินค้าให้กับลูกค้า</w:t>
      </w:r>
    </w:p>
    <w:p w14:paraId="0BA427D1" w14:textId="77777777" w:rsidR="00741B6E" w:rsidRPr="00BC2FB5" w:rsidRDefault="00741B6E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5FC79AAD" w14:textId="3225C164" w:rsidR="00A82194" w:rsidRPr="00BC2FB5" w:rsidRDefault="009B32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BC2FB5">
        <w:rPr>
          <w:rFonts w:asciiTheme="majorBidi" w:hAnsiTheme="majorBidi" w:hint="cs"/>
          <w:spacing w:val="-2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BC2FB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BC2FB5">
        <w:rPr>
          <w:rFonts w:asciiTheme="majorBidi" w:hAnsiTheme="majorBidi" w:hint="cs"/>
          <w:spacing w:val="-2"/>
          <w:sz w:val="28"/>
          <w:szCs w:val="28"/>
          <w:cs/>
        </w:rPr>
        <w:t>โดยอ้างอิงกับขั้นความสำเร็จของงาน</w:t>
      </w:r>
      <w:r w:rsidRPr="00BC2FB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BC2FB5">
        <w:rPr>
          <w:rFonts w:asciiTheme="majorBidi" w:hAnsiTheme="majorBidi" w:hint="cs"/>
          <w:spacing w:val="-2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BC2FB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BC2FB5">
        <w:rPr>
          <w:rFonts w:asciiTheme="majorBidi" w:hAnsiTheme="majorBidi" w:hint="cs"/>
          <w:spacing w:val="-2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66CA8F53" w14:textId="77777777" w:rsidR="009B3226" w:rsidRPr="00BC2FB5" w:rsidRDefault="009B322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16"/>
          <w:szCs w:val="16"/>
          <w:cs/>
        </w:rPr>
      </w:pPr>
    </w:p>
    <w:p w14:paraId="29120A9C" w14:textId="15AB663F" w:rsidR="00756023" w:rsidRPr="00BC2FB5" w:rsidRDefault="009B3226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BC2FB5">
        <w:rPr>
          <w:rFonts w:asciiTheme="majorBidi" w:hAnsiTheme="majorBidi" w:cstheme="majorBidi"/>
          <w:sz w:val="28"/>
          <w:szCs w:val="28"/>
          <w:lang w:val="en-GB"/>
        </w:rPr>
        <w:br/>
      </w:r>
      <w:r w:rsidRPr="00BC2FB5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BC2FB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BC2FB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DD6D62F" w14:textId="77777777" w:rsidR="005A2C01" w:rsidRPr="00BC2FB5" w:rsidRDefault="005A2C01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AB74F7" w14:textId="56E0DCC2" w:rsidR="006000C5" w:rsidRPr="00BC2FB5" w:rsidRDefault="005A2C01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BC2FB5">
        <w:rPr>
          <w:rFonts w:asciiTheme="majorBidi" w:hAnsiTheme="majorBidi" w:hint="cs"/>
          <w:i/>
          <w:iCs/>
          <w:sz w:val="28"/>
          <w:szCs w:val="28"/>
          <w:cs/>
          <w:lang w:val="en-GB"/>
        </w:rPr>
        <w:t>รายได้ค่านายหน้า</w:t>
      </w:r>
    </w:p>
    <w:p w14:paraId="6D5769DA" w14:textId="77777777" w:rsidR="005A2C01" w:rsidRPr="00BC2FB5" w:rsidRDefault="005A2C01" w:rsidP="0028654B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05A2F" w14:textId="65E3C05C" w:rsidR="006000C5" w:rsidRPr="00BC2FB5" w:rsidRDefault="006000C5" w:rsidP="0028654B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BC2FB5">
        <w:rPr>
          <w:rFonts w:asciiTheme="majorBidi" w:hAnsiTheme="majorBidi" w:cstheme="majorBidi"/>
          <w:sz w:val="28"/>
          <w:szCs w:val="28"/>
          <w:cs/>
        </w:rPr>
        <w:t>หรือผู้ให้บริการหลักจะโอนสินค้าหรือบริการนั้นให้กับลูกค้า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สินค้าหรือบริการที่กำหนดไว้เสร็จสิ้น</w:t>
      </w:r>
    </w:p>
    <w:p w14:paraId="702A0587" w14:textId="1EDCBC56" w:rsidR="009B3226" w:rsidRPr="00BC2FB5" w:rsidRDefault="006000C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BC2FB5">
        <w:rPr>
          <w:rFonts w:asciiTheme="majorBidi" w:hAnsiTheme="majorBidi" w:cstheme="majorBidi"/>
          <w:sz w:val="28"/>
          <w:szCs w:val="28"/>
          <w:lang w:val="en-GB"/>
        </w:rPr>
        <w:tab/>
      </w:r>
    </w:p>
    <w:p w14:paraId="13E7B9B7" w14:textId="2F27E485" w:rsidR="00756023" w:rsidRPr="00BC2FB5" w:rsidRDefault="00756023" w:rsidP="0028654B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ยอดคงเหลือของสัญญา</w:t>
      </w:r>
    </w:p>
    <w:p w14:paraId="6E9C59AC" w14:textId="77777777" w:rsidR="00DD0D64" w:rsidRPr="00BC2FB5" w:rsidRDefault="00DD0D64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A705A" w14:textId="618962B3" w:rsidR="00756023" w:rsidRPr="00BC2FB5" w:rsidRDefault="00756023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7050E54" w14:textId="77777777" w:rsidR="00756023" w:rsidRPr="00BC2FB5" w:rsidRDefault="00756023" w:rsidP="002865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91220E" w14:textId="57BC84FC" w:rsidR="0051224F" w:rsidRPr="00BC2FB5" w:rsidRDefault="00756023" w:rsidP="00FF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DA0791" w:rsidRPr="00BC2FB5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BC2FB5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1B4B0B" w:rsidRPr="00BC2FB5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BC2FB5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51224F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C4CF441" w14:textId="77777777" w:rsidR="00FF639D" w:rsidRPr="00BC2FB5" w:rsidRDefault="00FF639D" w:rsidP="00FF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eastAsia="Calibri" w:hAnsiTheme="majorBidi" w:cstheme="majorBidi"/>
          <w:i/>
          <w:iCs/>
          <w:color w:val="0000FF"/>
          <w:sz w:val="20"/>
          <w:szCs w:val="20"/>
          <w:shd w:val="clear" w:color="auto" w:fill="E0E0E0"/>
          <w:cs/>
        </w:rPr>
      </w:pPr>
    </w:p>
    <w:p w14:paraId="123FE3E1" w14:textId="77777777" w:rsidR="00603BEB" w:rsidRPr="00BC2FB5" w:rsidRDefault="00603BEB" w:rsidP="0028654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3815D866" w14:textId="77777777" w:rsidR="00603BEB" w:rsidRPr="00BC2FB5" w:rsidRDefault="00603BE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60BF5E0" w14:textId="1B602BF9" w:rsidR="00B67F1E" w:rsidRPr="00BC2FB5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</w:p>
    <w:p w14:paraId="5383B271" w14:textId="77777777" w:rsidR="00A52F03" w:rsidRPr="00BC2FB5" w:rsidRDefault="00A52F0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E47E956" w14:textId="7DE6FD1E" w:rsidR="007E2862" w:rsidRPr="00BC2FB5" w:rsidRDefault="00C37099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A6B5200" w14:textId="77777777" w:rsidR="000E4F5B" w:rsidRPr="00BC2FB5" w:rsidRDefault="000E4F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11CB907F" w14:textId="5F936B13" w:rsidR="00C37099" w:rsidRPr="00BC2FB5" w:rsidRDefault="006A0297" w:rsidP="002865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BC2FB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สำหรับการรับรู้ค่าความนิยมในครั้งแรก</w:t>
      </w:r>
      <w:r w:rsidRPr="00BC2FB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833012A" w14:textId="77777777" w:rsidR="006A0297" w:rsidRPr="00BC2FB5" w:rsidRDefault="006A0297" w:rsidP="006602DF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5E1CA6E" w14:textId="3357A886" w:rsidR="00D16215" w:rsidRPr="00BC2FB5" w:rsidRDefault="000074DC" w:rsidP="0028654B">
      <w:pPr>
        <w:pStyle w:val="BodyText"/>
        <w:spacing w:after="0" w:line="240" w:lineRule="auto"/>
        <w:ind w:left="540" w:right="27"/>
        <w:jc w:val="thaiDistribute"/>
        <w:rPr>
          <w:rFonts w:asciiTheme="majorBidi" w:eastAsia="Calibri" w:hAnsiTheme="majorBidi" w:cstheme="majorBidi"/>
          <w:sz w:val="20"/>
          <w:szCs w:val="20"/>
        </w:rPr>
      </w:pP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5B14A3" w:rsidRPr="00BC2FB5">
        <w:rPr>
          <w:rFonts w:asciiTheme="majorBidi" w:hAnsiTheme="majorBidi" w:cstheme="majorBidi"/>
          <w:spacing w:val="-4"/>
          <w:sz w:val="28"/>
          <w:szCs w:val="28"/>
        </w:rPr>
        <w:br/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00BC" w:rsidRPr="00BC2FB5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100BC" w:rsidRPr="00BC2FB5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00BC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8100BC" w:rsidRPr="00BC2FB5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B77807" w14:textId="44E8DCBE" w:rsidR="00FB7624" w:rsidRPr="00BC2FB5" w:rsidRDefault="00FB7624" w:rsidP="0028654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7471B12" w14:textId="66F63B9D" w:rsidR="008100BC" w:rsidRPr="00BC2FB5" w:rsidRDefault="008100BC" w:rsidP="002865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7481D3" w14:textId="77777777" w:rsidR="00143B43" w:rsidRPr="00BC2FB5" w:rsidRDefault="00143B43" w:rsidP="0028654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97DC3" w14:textId="42EAE49D" w:rsidR="00D84097" w:rsidRPr="00BC2FB5" w:rsidRDefault="0084322A" w:rsidP="0028654B">
      <w:pPr>
        <w:pStyle w:val="Heading6"/>
        <w:numPr>
          <w:ilvl w:val="0"/>
          <w:numId w:val="16"/>
        </w:numPr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th-TH"/>
        </w:rPr>
        <w:t>บุคคล</w:t>
      </w:r>
      <w:r w:rsidRPr="00BC2FB5">
        <w:rPr>
          <w:rFonts w:asciiTheme="majorBidi" w:hAnsiTheme="majorBidi" w:cstheme="majorBidi"/>
          <w:sz w:val="28"/>
          <w:szCs w:val="28"/>
          <w:cs/>
        </w:rPr>
        <w:t>หรือ</w:t>
      </w:r>
      <w:r w:rsidRPr="00BC2FB5">
        <w:rPr>
          <w:rFonts w:asciiTheme="majorBidi" w:hAnsiTheme="majorBidi" w:cstheme="majorBidi"/>
          <w:sz w:val="28"/>
          <w:szCs w:val="28"/>
          <w:cs/>
          <w:lang w:val="th-TH"/>
        </w:rPr>
        <w:t>กิจการที่เกี่ยวข้องกัน</w:t>
      </w:r>
    </w:p>
    <w:p w14:paraId="52CA4DF9" w14:textId="77777777" w:rsidR="00A8739B" w:rsidRPr="00BC2FB5" w:rsidRDefault="00A8739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  <w:lang w:val="th-TH" w:eastAsia="x-none"/>
        </w:rPr>
      </w:pPr>
    </w:p>
    <w:p w14:paraId="361E22C6" w14:textId="001F87E6" w:rsidR="00763731" w:rsidRPr="00BC2FB5" w:rsidRDefault="00763731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C2FB5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46218E" w:rsidRPr="00BC2FB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B5497" w:rsidRPr="00BC2FB5">
        <w:rPr>
          <w:rFonts w:asciiTheme="majorBidi" w:hAnsiTheme="majorBidi" w:cstheme="majorBidi" w:hint="cs"/>
          <w:b/>
          <w:sz w:val="28"/>
          <w:szCs w:val="28"/>
          <w:cs/>
        </w:rPr>
        <w:t>ร่วม</w:t>
      </w:r>
      <w:r w:rsidR="0046218E" w:rsidRPr="00BC2FB5">
        <w:rPr>
          <w:rFonts w:asciiTheme="majorBidi" w:hAnsiTheme="majorBidi" w:cstheme="majorBidi"/>
          <w:b/>
          <w:sz w:val="28"/>
          <w:szCs w:val="28"/>
          <w:cs/>
        </w:rPr>
        <w:t xml:space="preserve"> และ</w:t>
      </w:r>
      <w:r w:rsidRPr="00BC2FB5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B5497" w:rsidRPr="00BC2FB5">
        <w:rPr>
          <w:rFonts w:asciiTheme="majorBidi" w:hAnsiTheme="majorBidi" w:cstheme="majorBidi" w:hint="cs"/>
          <w:b/>
          <w:sz w:val="28"/>
          <w:szCs w:val="28"/>
          <w:cs/>
        </w:rPr>
        <w:t>ย่อย</w:t>
      </w:r>
      <w:r w:rsidRPr="00BC2FB5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5F7582" w:rsidRPr="00BC2FB5">
        <w:rPr>
          <w:rFonts w:asciiTheme="majorBidi" w:hAnsiTheme="majorBidi" w:cstheme="majorBidi"/>
          <w:bCs/>
          <w:sz w:val="28"/>
          <w:szCs w:val="28"/>
        </w:rPr>
        <w:t>9</w:t>
      </w:r>
      <w:r w:rsidR="004B25B6" w:rsidRPr="00BC2FB5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B25B6" w:rsidRPr="00BC2FB5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B25B6" w:rsidRPr="00BC2FB5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AC3A18" w:rsidRPr="00BC2FB5">
        <w:rPr>
          <w:rFonts w:asciiTheme="majorBidi" w:hAnsiTheme="majorBidi" w:cstheme="majorBidi"/>
          <w:bCs/>
          <w:sz w:val="28"/>
          <w:szCs w:val="28"/>
        </w:rPr>
        <w:t>1</w:t>
      </w:r>
      <w:r w:rsidR="005F7582" w:rsidRPr="00BC2FB5">
        <w:rPr>
          <w:rFonts w:asciiTheme="majorBidi" w:hAnsiTheme="majorBidi" w:cstheme="majorBidi"/>
          <w:bCs/>
          <w:sz w:val="28"/>
          <w:szCs w:val="28"/>
        </w:rPr>
        <w:t>0</w:t>
      </w:r>
      <w:r w:rsidR="004B25B6" w:rsidRPr="00BC2FB5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45CB" w:rsidRPr="00BC2FB5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4B25B6" w:rsidRPr="00BC2FB5">
        <w:rPr>
          <w:rFonts w:asciiTheme="majorBidi" w:hAnsiTheme="majorBidi" w:cstheme="majorBidi"/>
          <w:b/>
          <w:sz w:val="28"/>
          <w:szCs w:val="28"/>
          <w:cs/>
        </w:rPr>
        <w:t>บุคคลหรือ</w:t>
      </w:r>
      <w:r w:rsidRPr="00BC2FB5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กิจการอื่นที่เกี่ยวข้องกันที่</w:t>
      </w:r>
      <w:r w:rsidR="002B787B" w:rsidRPr="00BC2FB5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มีรายการระหว่างกันที่มีนัยสำคัญกับกลุ่มบริษัท ในระหว่างปีมีดัง</w:t>
      </w:r>
      <w:r w:rsidR="00D51FAF" w:rsidRPr="00BC2FB5">
        <w:rPr>
          <w:rFonts w:asciiTheme="majorBidi" w:hAnsiTheme="majorBidi" w:cstheme="majorBidi"/>
          <w:b/>
          <w:sz w:val="28"/>
          <w:szCs w:val="28"/>
          <w:cs/>
        </w:rPr>
        <w:t>ต่อไป</w:t>
      </w:r>
      <w:r w:rsidRPr="00BC2FB5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3D28DB93" w14:textId="77777777" w:rsidR="0034446A" w:rsidRPr="00BC2FB5" w:rsidRDefault="0034446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3870"/>
      </w:tblGrid>
      <w:tr w:rsidR="00763731" w:rsidRPr="00BC2FB5" w14:paraId="60AC24DD" w14:textId="77777777" w:rsidTr="00B31277">
        <w:trPr>
          <w:trHeight w:val="20"/>
          <w:tblHeader/>
        </w:trPr>
        <w:tc>
          <w:tcPr>
            <w:tcW w:w="4050" w:type="dxa"/>
            <w:hideMark/>
          </w:tcPr>
          <w:p w14:paraId="637C617B" w14:textId="77777777" w:rsidR="00763731" w:rsidRPr="00BC2FB5" w:rsidRDefault="00763731" w:rsidP="0028654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35B485AC" w14:textId="77777777" w:rsidR="00763731" w:rsidRPr="00BC2FB5" w:rsidRDefault="00763731" w:rsidP="0028654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978F717" w14:textId="77777777" w:rsidR="00763731" w:rsidRPr="00BC2FB5" w:rsidRDefault="00763731" w:rsidP="0028654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BC2FB5" w14:paraId="2DFBA2A6" w14:textId="77777777" w:rsidTr="00B31277">
        <w:trPr>
          <w:trHeight w:val="20"/>
          <w:tblHeader/>
        </w:trPr>
        <w:tc>
          <w:tcPr>
            <w:tcW w:w="4050" w:type="dxa"/>
          </w:tcPr>
          <w:p w14:paraId="34E79354" w14:textId="0AE1739B" w:rsidR="006C342F" w:rsidRPr="00BC2FB5" w:rsidRDefault="006C342F" w:rsidP="00286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วีเน็ท แคปปิทอล จำกัด</w:t>
            </w:r>
          </w:p>
        </w:tc>
        <w:tc>
          <w:tcPr>
            <w:tcW w:w="1260" w:type="dxa"/>
          </w:tcPr>
          <w:p w14:paraId="330BCD8A" w14:textId="02263A65" w:rsidR="006C342F" w:rsidRPr="00BC2FB5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6D900AC" w14:textId="2156D1B9" w:rsidR="006C342F" w:rsidRPr="00BC2FB5" w:rsidRDefault="006C342F" w:rsidP="0028654B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E56DD" w:rsidRPr="00BC2F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B787B" w:rsidRPr="00BC2F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3279C"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3279C"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6C342F" w:rsidRPr="00BC2FB5" w14:paraId="21AF4304" w14:textId="77777777" w:rsidTr="00B31277">
        <w:trPr>
          <w:trHeight w:val="20"/>
        </w:trPr>
        <w:tc>
          <w:tcPr>
            <w:tcW w:w="4050" w:type="dxa"/>
            <w:hideMark/>
          </w:tcPr>
          <w:p w14:paraId="4612D552" w14:textId="77777777" w:rsidR="006C342F" w:rsidRPr="00BC2FB5" w:rsidRDefault="006C342F" w:rsidP="00286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  <w:hideMark/>
          </w:tcPr>
          <w:p w14:paraId="5B8E792A" w14:textId="77777777" w:rsidR="006C342F" w:rsidRPr="00BC2FB5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3CB19F3" w14:textId="267BA19E" w:rsidR="006C342F" w:rsidRPr="00BC2FB5" w:rsidRDefault="006C342F" w:rsidP="0028654B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BC2FB5" w14:paraId="0CBEF457" w14:textId="77777777" w:rsidTr="00B31277">
        <w:trPr>
          <w:trHeight w:val="20"/>
        </w:trPr>
        <w:tc>
          <w:tcPr>
            <w:tcW w:w="4050" w:type="dxa"/>
            <w:hideMark/>
          </w:tcPr>
          <w:p w14:paraId="5BAAABB8" w14:textId="77777777" w:rsidR="006C342F" w:rsidRPr="00BC2FB5" w:rsidRDefault="006C342F" w:rsidP="0028654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  <w:hideMark/>
          </w:tcPr>
          <w:p w14:paraId="3D8AA5AF" w14:textId="77777777" w:rsidR="006C342F" w:rsidRPr="00BC2FB5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B02FD60" w14:textId="6FF3F71F" w:rsidR="006C342F" w:rsidRPr="00BC2FB5" w:rsidRDefault="006C342F" w:rsidP="0028654B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BC2FB5" w14:paraId="1AE451EF" w14:textId="77777777" w:rsidTr="00B31277">
        <w:trPr>
          <w:trHeight w:val="20"/>
        </w:trPr>
        <w:tc>
          <w:tcPr>
            <w:tcW w:w="4050" w:type="dxa"/>
            <w:hideMark/>
          </w:tcPr>
          <w:p w14:paraId="14B06462" w14:textId="77777777" w:rsidR="006C342F" w:rsidRPr="00BC2FB5" w:rsidRDefault="006C342F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คอปเปอร์ ไวร์ด จำกัด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hideMark/>
          </w:tcPr>
          <w:p w14:paraId="4E07AE9C" w14:textId="77777777" w:rsidR="006C342F" w:rsidRPr="00BC2FB5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7C27A8E" w14:textId="5BED86FA" w:rsidR="006C342F" w:rsidRPr="00BC2FB5" w:rsidRDefault="006C342F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7A3E7E" w:rsidRPr="00BC2FB5" w14:paraId="7DEA04F2" w14:textId="77777777" w:rsidTr="00B31277">
        <w:trPr>
          <w:trHeight w:val="20"/>
        </w:trPr>
        <w:tc>
          <w:tcPr>
            <w:tcW w:w="4050" w:type="dxa"/>
          </w:tcPr>
          <w:p w14:paraId="698AEE90" w14:textId="1BF6D981" w:rsidR="007A3E7E" w:rsidRPr="00BC2FB5" w:rsidRDefault="007A3E7E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วีเฮลท์ ทรีซิกตี้ จำกัด</w:t>
            </w:r>
          </w:p>
        </w:tc>
        <w:tc>
          <w:tcPr>
            <w:tcW w:w="1260" w:type="dxa"/>
          </w:tcPr>
          <w:p w14:paraId="11EEE953" w14:textId="263F83E5" w:rsidR="007A3E7E" w:rsidRPr="00BC2FB5" w:rsidRDefault="007A3E7E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579D4EB" w14:textId="6AD956C0" w:rsidR="007A3E7E" w:rsidRPr="00BC2FB5" w:rsidRDefault="007A3E7E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7A3E7E" w:rsidRPr="00BC2FB5" w14:paraId="30212B94" w14:textId="77777777" w:rsidTr="00B31277">
        <w:trPr>
          <w:trHeight w:val="20"/>
        </w:trPr>
        <w:tc>
          <w:tcPr>
            <w:tcW w:w="4050" w:type="dxa"/>
          </w:tcPr>
          <w:p w14:paraId="280104CB" w14:textId="53CC436D" w:rsidR="007A3E7E" w:rsidRPr="00BC2FB5" w:rsidRDefault="007A3E7E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วีเน็ท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เอสจี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พาวเวอร์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A21AD4C" w14:textId="3C8DC807" w:rsidR="007A3E7E" w:rsidRPr="00BC2FB5" w:rsidRDefault="007A3E7E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9021661" w14:textId="2E79A814" w:rsidR="007A3E7E" w:rsidRPr="00BC2FB5" w:rsidRDefault="007A3E7E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BC2FB5" w14:paraId="62CB1458" w14:textId="77777777" w:rsidTr="00B31277">
        <w:trPr>
          <w:trHeight w:val="20"/>
        </w:trPr>
        <w:tc>
          <w:tcPr>
            <w:tcW w:w="4050" w:type="dxa"/>
            <w:hideMark/>
          </w:tcPr>
          <w:p w14:paraId="3E2609BC" w14:textId="77777777" w:rsidR="006C342F" w:rsidRPr="00BC2FB5" w:rsidRDefault="006C342F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โลจิสท์พลัส จำกัด</w:t>
            </w:r>
          </w:p>
        </w:tc>
        <w:tc>
          <w:tcPr>
            <w:tcW w:w="1260" w:type="dxa"/>
            <w:hideMark/>
          </w:tcPr>
          <w:p w14:paraId="545058D9" w14:textId="77777777" w:rsidR="006C342F" w:rsidRPr="00BC2FB5" w:rsidRDefault="006C342F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96D57B9" w14:textId="77777777" w:rsidR="006C342F" w:rsidRPr="00BC2FB5" w:rsidRDefault="006C342F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512AE" w:rsidRPr="00BC2FB5" w14:paraId="32371884" w14:textId="77777777" w:rsidTr="00B31277">
        <w:trPr>
          <w:trHeight w:val="20"/>
        </w:trPr>
        <w:tc>
          <w:tcPr>
            <w:tcW w:w="4050" w:type="dxa"/>
          </w:tcPr>
          <w:p w14:paraId="028B228C" w14:textId="2692A5DD" w:rsidR="00C05AD4" w:rsidRPr="00BC2FB5" w:rsidRDefault="00EB3809" w:rsidP="0028654B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วีซีเอ็ม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แอดไวเซอรี่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  <w:r w:rsidR="000D323B" w:rsidRPr="00BC2FB5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EB8F5C1" w14:textId="703D23A6" w:rsidR="00C05AD4" w:rsidRPr="00BC2FB5" w:rsidRDefault="00C05AD4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8B8BCFE" w14:textId="5E801506" w:rsidR="00C05AD4" w:rsidRPr="00BC2FB5" w:rsidRDefault="00C05AD4" w:rsidP="0028654B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10BC6CCA" w14:textId="2C8C5E25" w:rsidR="0045688A" w:rsidRPr="00BC2FB5" w:rsidRDefault="0045688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p w14:paraId="4BE097F2" w14:textId="77777777" w:rsidR="00FF639D" w:rsidRPr="00BC2FB5" w:rsidRDefault="00FF639D">
      <w:r w:rsidRPr="00BC2FB5"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BC2FB5" w14:paraId="21D6B66A" w14:textId="77777777" w:rsidTr="000E4B30">
        <w:trPr>
          <w:tblHeader/>
        </w:trPr>
        <w:tc>
          <w:tcPr>
            <w:tcW w:w="4230" w:type="dxa"/>
          </w:tcPr>
          <w:p w14:paraId="6EB097B3" w14:textId="7F49C391" w:rsidR="00D83914" w:rsidRPr="00BC2FB5" w:rsidRDefault="0045688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  <w:r w:rsidR="009D45CB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07B89D26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50717CAA" w14:textId="77777777" w:rsidR="00D83914" w:rsidRPr="00BC2FB5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14:paraId="2CC87900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BC2FB5" w14:paraId="66AE0290" w14:textId="77777777" w:rsidTr="000E4B30">
        <w:trPr>
          <w:tblHeader/>
        </w:trPr>
        <w:tc>
          <w:tcPr>
            <w:tcW w:w="4230" w:type="dxa"/>
          </w:tcPr>
          <w:p w14:paraId="4520C9F0" w14:textId="34FF39A9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5EFD654" w14:textId="39910866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2CFE1BB3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2B796AEF" w14:textId="5DFBB338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6C08228C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F2238E4" w14:textId="43449391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EED4930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01D7F6B" w14:textId="36013465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D83914" w:rsidRPr="00BC2FB5" w14:paraId="7E865FA3" w14:textId="77777777" w:rsidTr="000E4B30">
        <w:trPr>
          <w:tblHeader/>
        </w:trPr>
        <w:tc>
          <w:tcPr>
            <w:tcW w:w="4230" w:type="dxa"/>
          </w:tcPr>
          <w:p w14:paraId="3CA52E39" w14:textId="77777777" w:rsidR="00D83914" w:rsidRPr="00BC2FB5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7EB075E" w14:textId="77777777" w:rsidR="00D83914" w:rsidRPr="00BC2FB5" w:rsidRDefault="00602FA9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3914" w:rsidRPr="00BC2FB5" w14:paraId="551ABD9C" w14:textId="77777777" w:rsidTr="0023258E">
        <w:tc>
          <w:tcPr>
            <w:tcW w:w="4230" w:type="dxa"/>
          </w:tcPr>
          <w:p w14:paraId="040FDCCA" w14:textId="71326559" w:rsidR="00D83914" w:rsidRPr="00BC2FB5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7479EC"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6F95EC80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659ED067" w14:textId="77777777" w:rsidR="00D83914" w:rsidRPr="00BC2FB5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8ADDA75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60A28894" w14:textId="77777777" w:rsidR="00D83914" w:rsidRPr="00BC2FB5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65E79F2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790D23" w14:textId="77777777" w:rsidR="00D83914" w:rsidRPr="00BC2FB5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F9B17D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4564A" w:rsidRPr="00BC2FB5" w14:paraId="261D1CC9" w14:textId="77777777" w:rsidTr="0023258E">
        <w:tc>
          <w:tcPr>
            <w:tcW w:w="4230" w:type="dxa"/>
          </w:tcPr>
          <w:p w14:paraId="7DE8EDA9" w14:textId="72FAA4E8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</w:tcPr>
          <w:p w14:paraId="6BF268C6" w14:textId="03F5F252" w:rsidR="0094564A" w:rsidRPr="00BC2FB5" w:rsidRDefault="00D83E04" w:rsidP="009456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262" w:type="dxa"/>
          </w:tcPr>
          <w:p w14:paraId="4DAA61D9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78ADA8" w14:textId="0C4C8662" w:rsidR="0094564A" w:rsidRPr="00BC2FB5" w:rsidRDefault="0094564A" w:rsidP="00B065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62" w:type="dxa"/>
          </w:tcPr>
          <w:p w14:paraId="5CAAC81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ECC08AF" w14:textId="0885ECD4" w:rsidR="0094564A" w:rsidRPr="00BC2FB5" w:rsidRDefault="00D83E04" w:rsidP="0061092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75D6A0" w14:textId="321CAF87" w:rsidR="0094564A" w:rsidRPr="00BC2FB5" w:rsidRDefault="0094564A" w:rsidP="0094564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B782AF" w14:textId="62B950DD" w:rsidR="0094564A" w:rsidRPr="00BC2FB5" w:rsidRDefault="0094564A" w:rsidP="006109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564A" w:rsidRPr="00BC2FB5" w14:paraId="0E9C4F59" w14:textId="77777777" w:rsidTr="0023258E">
        <w:tc>
          <w:tcPr>
            <w:tcW w:w="4230" w:type="dxa"/>
          </w:tcPr>
          <w:p w14:paraId="3EAA3B7C" w14:textId="67955793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3B8CA55" w14:textId="0D5DF74E" w:rsidR="0094564A" w:rsidRPr="00BC2FB5" w:rsidRDefault="00D83E04" w:rsidP="006109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336E0E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B5E65A4" w14:textId="2802638F" w:rsidR="0094564A" w:rsidRPr="00BC2FB5" w:rsidRDefault="0094564A" w:rsidP="009456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</w:tcPr>
          <w:p w14:paraId="1F6E241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F6C4DB7" w14:textId="76F74E5B" w:rsidR="0094564A" w:rsidRPr="00BC2FB5" w:rsidRDefault="00D83E04" w:rsidP="0061092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EE55DF" w14:textId="1186AF14" w:rsidR="0094564A" w:rsidRPr="00BC2FB5" w:rsidRDefault="0094564A" w:rsidP="0094564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613789" w14:textId="41BB1DC9" w:rsidR="0094564A" w:rsidRPr="00BC2FB5" w:rsidRDefault="0094564A" w:rsidP="00B0658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94564A" w:rsidRPr="00BC2FB5" w14:paraId="39742178" w14:textId="77777777" w:rsidTr="0023258E">
        <w:tc>
          <w:tcPr>
            <w:tcW w:w="4230" w:type="dxa"/>
          </w:tcPr>
          <w:p w14:paraId="5E0A79C4" w14:textId="03F4AD10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เช่าจ่าย</w:t>
            </w:r>
          </w:p>
        </w:tc>
        <w:tc>
          <w:tcPr>
            <w:tcW w:w="990" w:type="dxa"/>
          </w:tcPr>
          <w:p w14:paraId="52EE4E30" w14:textId="0486EB53" w:rsidR="0094564A" w:rsidRPr="00BC2FB5" w:rsidRDefault="00D83E04" w:rsidP="009456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262" w:type="dxa"/>
          </w:tcPr>
          <w:p w14:paraId="1B3A5631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2809459B" w14:textId="11D2DA1A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62" w:type="dxa"/>
          </w:tcPr>
          <w:p w14:paraId="06C020C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3B73BFB" w14:textId="2F525490" w:rsidR="0094564A" w:rsidRPr="00BC2FB5" w:rsidRDefault="004343BC" w:rsidP="00B0658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</w:p>
        </w:tc>
        <w:tc>
          <w:tcPr>
            <w:tcW w:w="270" w:type="dxa"/>
          </w:tcPr>
          <w:p w14:paraId="7784C80C" w14:textId="7DC8894F" w:rsidR="0094564A" w:rsidRPr="00BC2FB5" w:rsidRDefault="0094564A" w:rsidP="004343B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FB7995" w14:textId="3C6B77ED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</w:tr>
      <w:tr w:rsidR="0094564A" w:rsidRPr="00BC2FB5" w14:paraId="79059EFC" w14:textId="77777777" w:rsidTr="0023258E">
        <w:tc>
          <w:tcPr>
            <w:tcW w:w="4230" w:type="dxa"/>
          </w:tcPr>
          <w:p w14:paraId="2AE7045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B9DDAC3" w14:textId="7F927EF0" w:rsidR="0094564A" w:rsidRPr="00BC2FB5" w:rsidRDefault="00D83E04" w:rsidP="009456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62" w:type="dxa"/>
          </w:tcPr>
          <w:p w14:paraId="71DE594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A141577" w14:textId="34862595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</w:p>
        </w:tc>
        <w:tc>
          <w:tcPr>
            <w:tcW w:w="262" w:type="dxa"/>
          </w:tcPr>
          <w:p w14:paraId="6F886F3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0205E7C" w14:textId="314CCC5C" w:rsidR="0094564A" w:rsidRPr="00BC2FB5" w:rsidRDefault="004343BC" w:rsidP="0094564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70" w:type="dxa"/>
          </w:tcPr>
          <w:p w14:paraId="54D5A778" w14:textId="77777777" w:rsidR="0094564A" w:rsidRPr="00BC2FB5" w:rsidRDefault="0094564A" w:rsidP="0094564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867A11" w14:textId="363FA9BA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94564A" w:rsidRPr="00BC2FB5" w14:paraId="3192C7D8" w14:textId="77777777" w:rsidTr="0023258E">
        <w:tc>
          <w:tcPr>
            <w:tcW w:w="4230" w:type="dxa"/>
          </w:tcPr>
          <w:p w14:paraId="67B12E51" w14:textId="07506399" w:rsidR="0094564A" w:rsidRPr="00BC2FB5" w:rsidRDefault="0094564A" w:rsidP="0094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34AD489" w14:textId="77777777" w:rsidR="0094564A" w:rsidRPr="00BC2FB5" w:rsidRDefault="0094564A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C84FF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B028B7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16F5F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7E68D0C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BDE56B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170E78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564A" w:rsidRPr="00BC2FB5" w14:paraId="463C0F09" w14:textId="77777777" w:rsidTr="0023258E">
        <w:tc>
          <w:tcPr>
            <w:tcW w:w="4230" w:type="dxa"/>
          </w:tcPr>
          <w:p w14:paraId="6709706C" w14:textId="270B9C5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  <w:vAlign w:val="bottom"/>
          </w:tcPr>
          <w:p w14:paraId="702ADFF5" w14:textId="3DAB4D36" w:rsidR="0094564A" w:rsidRPr="00BC2FB5" w:rsidRDefault="00E00D84" w:rsidP="00E00D8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DEBC7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6F0911E" w14:textId="563CF19F" w:rsidR="0094564A" w:rsidRPr="00BC2FB5" w:rsidRDefault="0094564A" w:rsidP="006109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5FC2A1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E7169C" w14:textId="73FC1537" w:rsidR="0094564A" w:rsidRPr="00BC2FB5" w:rsidRDefault="004343BC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29,686</w:t>
            </w:r>
          </w:p>
        </w:tc>
        <w:tc>
          <w:tcPr>
            <w:tcW w:w="270" w:type="dxa"/>
          </w:tcPr>
          <w:p w14:paraId="7D5B343D" w14:textId="77777777" w:rsidR="0094564A" w:rsidRPr="00BC2FB5" w:rsidRDefault="0094564A" w:rsidP="0094564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EFF2A2" w14:textId="32BCCF38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20,219</w:t>
            </w:r>
          </w:p>
        </w:tc>
      </w:tr>
      <w:tr w:rsidR="0094564A" w:rsidRPr="00BC2FB5" w14:paraId="01E86232" w14:textId="77777777" w:rsidTr="0023258E">
        <w:tc>
          <w:tcPr>
            <w:tcW w:w="4230" w:type="dxa"/>
          </w:tcPr>
          <w:p w14:paraId="2DA0D6A5" w14:textId="1C8ABB89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E573EE7" w14:textId="7E38AE1F" w:rsidR="0094564A" w:rsidRPr="00BC2FB5" w:rsidRDefault="00E00D84" w:rsidP="00E00D8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414D7EB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EAC2E75" w14:textId="6E9CD894" w:rsidR="0094564A" w:rsidRPr="00BC2FB5" w:rsidRDefault="0094564A" w:rsidP="006109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E7F216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E3189FE" w14:textId="2A73816F" w:rsidR="0094564A" w:rsidRPr="00BC2FB5" w:rsidRDefault="004343BC" w:rsidP="0094564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5D87AEBD" w14:textId="77777777" w:rsidR="0094564A" w:rsidRPr="00BC2FB5" w:rsidRDefault="0094564A" w:rsidP="0094564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475DDB" w14:textId="41A43131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</w:tr>
      <w:tr w:rsidR="0094564A" w:rsidRPr="00BC2FB5" w14:paraId="74204067" w14:textId="77777777" w:rsidTr="0023258E">
        <w:tc>
          <w:tcPr>
            <w:tcW w:w="4230" w:type="dxa"/>
          </w:tcPr>
          <w:p w14:paraId="338A1DC6" w14:textId="0E4A4059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vAlign w:val="bottom"/>
          </w:tcPr>
          <w:p w14:paraId="54A4FE5C" w14:textId="326F9876" w:rsidR="0094564A" w:rsidRPr="00BC2FB5" w:rsidRDefault="00E00D84" w:rsidP="00E00D8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8BEE98F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F13007F" w14:textId="77BBA116" w:rsidR="0094564A" w:rsidRPr="00BC2FB5" w:rsidRDefault="0094564A" w:rsidP="006109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706D10C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B8E62B9" w14:textId="57258DA6" w:rsidR="0094564A" w:rsidRPr="00BC2FB5" w:rsidRDefault="004343BC" w:rsidP="0094564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106E10E0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8A27A8" w14:textId="406B9BAD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</w:p>
        </w:tc>
      </w:tr>
      <w:tr w:rsidR="0094564A" w:rsidRPr="00BC2FB5" w14:paraId="30AF4C4E" w14:textId="77777777" w:rsidTr="0023258E">
        <w:tc>
          <w:tcPr>
            <w:tcW w:w="4230" w:type="dxa"/>
          </w:tcPr>
          <w:p w14:paraId="18AE1164" w14:textId="4EAEAC22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68DDDADB" w14:textId="7BDEEE79" w:rsidR="0094564A" w:rsidRPr="00BC2FB5" w:rsidRDefault="00E00D84" w:rsidP="00E00D8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221DFDF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8963F76" w14:textId="7FFB1190" w:rsidR="0094564A" w:rsidRPr="00BC2FB5" w:rsidRDefault="0094564A" w:rsidP="006109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70D565B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5B69549" w14:textId="4687559F" w:rsidR="0094564A" w:rsidRPr="00BC2FB5" w:rsidRDefault="0066529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123,448</w:t>
            </w:r>
          </w:p>
        </w:tc>
        <w:tc>
          <w:tcPr>
            <w:tcW w:w="270" w:type="dxa"/>
          </w:tcPr>
          <w:p w14:paraId="6889DC2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CF745A" w14:textId="626D8B0D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59,300</w:t>
            </w:r>
          </w:p>
        </w:tc>
      </w:tr>
      <w:tr w:rsidR="0094564A" w:rsidRPr="00BC2FB5" w14:paraId="37E54A4B" w14:textId="77777777" w:rsidTr="0023258E">
        <w:tc>
          <w:tcPr>
            <w:tcW w:w="4230" w:type="dxa"/>
          </w:tcPr>
          <w:p w14:paraId="5301B4F4" w14:textId="558FC624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0387E483" w14:textId="525AF639" w:rsidR="0094564A" w:rsidRPr="00BC2FB5" w:rsidRDefault="00E00D84" w:rsidP="00E00D8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F56305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889164D" w14:textId="271296CE" w:rsidR="0094564A" w:rsidRPr="00BC2FB5" w:rsidRDefault="0094564A" w:rsidP="006109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E29779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7DEB4C0" w14:textId="4A00772A" w:rsidR="0094564A" w:rsidRPr="00BC2FB5" w:rsidRDefault="004343BC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E25CCB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15C9071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22A373" w14:textId="001AD19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3,205</w:t>
            </w:r>
          </w:p>
        </w:tc>
      </w:tr>
      <w:tr w:rsidR="00232C85" w:rsidRPr="00BC2FB5" w14:paraId="5BCCD458" w14:textId="77777777" w:rsidTr="0023258E">
        <w:tc>
          <w:tcPr>
            <w:tcW w:w="4230" w:type="dxa"/>
          </w:tcPr>
          <w:p w14:paraId="1AEB0792" w14:textId="5F752246" w:rsidR="00232C85" w:rsidRPr="00BC2FB5" w:rsidRDefault="003D2FD8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458E23DC" w14:textId="6F8E7D0F" w:rsidR="00232C85" w:rsidRPr="00BC2FB5" w:rsidRDefault="00232C85" w:rsidP="00E00D8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902951F" w14:textId="77777777" w:rsidR="00232C85" w:rsidRPr="00BC2FB5" w:rsidRDefault="00232C85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31FBD2C" w14:textId="12EED5D8" w:rsidR="00232C85" w:rsidRPr="00BC2FB5" w:rsidRDefault="00232C85" w:rsidP="006109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A92504" w14:textId="77777777" w:rsidR="00232C85" w:rsidRPr="00BC2FB5" w:rsidRDefault="00232C85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FDD0D0" w14:textId="278C70B0" w:rsidR="00232C85" w:rsidRPr="00BC2FB5" w:rsidRDefault="00232C85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6640848A" w14:textId="77777777" w:rsidR="00232C85" w:rsidRPr="00BC2FB5" w:rsidRDefault="00232C85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299F30" w14:textId="51CBCFC7" w:rsidR="00232C85" w:rsidRPr="00BC2FB5" w:rsidRDefault="00232C85" w:rsidP="00232C8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564A" w:rsidRPr="00BC2FB5" w14:paraId="666306EF" w14:textId="77777777" w:rsidTr="0023258E">
        <w:tc>
          <w:tcPr>
            <w:tcW w:w="4230" w:type="dxa"/>
          </w:tcPr>
          <w:p w14:paraId="3241D71C" w14:textId="0888A118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22E61D7F" w14:textId="77777777" w:rsidR="0094564A" w:rsidRPr="00BC2FB5" w:rsidRDefault="0094564A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106602F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CA4DD1E" w14:textId="77777777" w:rsidR="0094564A" w:rsidRPr="00BC2FB5" w:rsidRDefault="0094564A" w:rsidP="0061092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BC38D0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8074507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EFE99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E15412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564A" w:rsidRPr="00BC2FB5" w14:paraId="6FC6856A" w14:textId="77777777" w:rsidTr="004D7A43">
        <w:tc>
          <w:tcPr>
            <w:tcW w:w="4230" w:type="dxa"/>
          </w:tcPr>
          <w:p w14:paraId="1088132E" w14:textId="2EBFC84A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</w:tcPr>
          <w:p w14:paraId="4F548974" w14:textId="7AB0DFE5" w:rsidR="0094564A" w:rsidRPr="00BC2FB5" w:rsidRDefault="003D2FD8" w:rsidP="00B0658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290662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262" w:type="dxa"/>
          </w:tcPr>
          <w:p w14:paraId="7929F463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18495" w14:textId="37518ED2" w:rsidR="0094564A" w:rsidRPr="00BC2FB5" w:rsidRDefault="0094564A" w:rsidP="009456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1,551</w:t>
            </w:r>
          </w:p>
        </w:tc>
        <w:tc>
          <w:tcPr>
            <w:tcW w:w="262" w:type="dxa"/>
          </w:tcPr>
          <w:p w14:paraId="3E98237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D95762D" w14:textId="2C393918" w:rsidR="0094564A" w:rsidRPr="00BC2FB5" w:rsidRDefault="004343BC" w:rsidP="0061092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E39669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B0DE993" w14:textId="61E31A45" w:rsidR="0094564A" w:rsidRPr="00BC2FB5" w:rsidRDefault="0094564A" w:rsidP="006109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564A" w:rsidRPr="00BC2FB5" w14:paraId="33EF3EE2" w14:textId="77777777" w:rsidTr="005D43A7">
        <w:tc>
          <w:tcPr>
            <w:tcW w:w="4230" w:type="dxa"/>
          </w:tcPr>
          <w:p w14:paraId="7E401417" w14:textId="341D9FE3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B4F9F7A" w14:textId="202FB84D" w:rsidR="0094564A" w:rsidRPr="00BC2FB5" w:rsidRDefault="00D83E04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1,242</w:t>
            </w:r>
          </w:p>
        </w:tc>
        <w:tc>
          <w:tcPr>
            <w:tcW w:w="262" w:type="dxa"/>
          </w:tcPr>
          <w:p w14:paraId="38A60587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542EEFC6" w14:textId="23D19BB3" w:rsidR="0094564A" w:rsidRPr="00BC2FB5" w:rsidRDefault="0094564A" w:rsidP="0061092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7B14FB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84B7EE3" w14:textId="644D83EC" w:rsidR="0094564A" w:rsidRPr="00BC2FB5" w:rsidRDefault="00A84169" w:rsidP="00A841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34FA3C7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014AF6EB" w14:textId="56AF871C" w:rsidR="0094564A" w:rsidRPr="00BC2FB5" w:rsidRDefault="0094564A" w:rsidP="006109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564A" w:rsidRPr="00BC2FB5" w14:paraId="1E38DE81" w14:textId="77777777" w:rsidTr="004D7A43">
        <w:tc>
          <w:tcPr>
            <w:tcW w:w="4230" w:type="dxa"/>
          </w:tcPr>
          <w:p w14:paraId="45106647" w14:textId="18BC8F75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</w:tcPr>
          <w:p w14:paraId="21307934" w14:textId="408D5068" w:rsidR="0094564A" w:rsidRPr="00BC2FB5" w:rsidRDefault="00D83E04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3,665</w:t>
            </w:r>
          </w:p>
        </w:tc>
        <w:tc>
          <w:tcPr>
            <w:tcW w:w="262" w:type="dxa"/>
          </w:tcPr>
          <w:p w14:paraId="5BA6775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C3D07F8" w14:textId="5C27B31A" w:rsidR="0094564A" w:rsidRPr="00BC2FB5" w:rsidRDefault="0094564A" w:rsidP="009456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2,068</w:t>
            </w:r>
          </w:p>
        </w:tc>
        <w:tc>
          <w:tcPr>
            <w:tcW w:w="262" w:type="dxa"/>
          </w:tcPr>
          <w:p w14:paraId="6C6773E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7D5872E" w14:textId="635DEE0E" w:rsidR="0094564A" w:rsidRPr="00BC2FB5" w:rsidRDefault="004343BC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70" w:type="dxa"/>
          </w:tcPr>
          <w:p w14:paraId="35AFE713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84084F1" w14:textId="59236D02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</w:tr>
      <w:tr w:rsidR="0094564A" w:rsidRPr="00BC2FB5" w14:paraId="66A7873A" w14:textId="77777777" w:rsidTr="004D7A43">
        <w:tc>
          <w:tcPr>
            <w:tcW w:w="4230" w:type="dxa"/>
          </w:tcPr>
          <w:p w14:paraId="4A1E0516" w14:textId="397536AE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</w:tcPr>
          <w:p w14:paraId="7CB5FE53" w14:textId="74393089" w:rsidR="0094564A" w:rsidRPr="00BC2FB5" w:rsidRDefault="00D83E04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62" w:type="dxa"/>
          </w:tcPr>
          <w:p w14:paraId="6CEAA51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00CD708E" w14:textId="23F0AF29" w:rsidR="0094564A" w:rsidRPr="00BC2FB5" w:rsidRDefault="0094564A" w:rsidP="009456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62" w:type="dxa"/>
          </w:tcPr>
          <w:p w14:paraId="6463A66A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DF41E81" w14:textId="6C39C2A7" w:rsidR="0094564A" w:rsidRPr="00BC2FB5" w:rsidRDefault="004343BC" w:rsidP="0061092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4312A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D30728F" w14:textId="5C35740F" w:rsidR="0094564A" w:rsidRPr="00BC2FB5" w:rsidRDefault="0094564A" w:rsidP="0061092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564A" w:rsidRPr="00BC2FB5" w14:paraId="6822D055" w14:textId="77777777" w:rsidTr="004D7A43">
        <w:tc>
          <w:tcPr>
            <w:tcW w:w="4230" w:type="dxa"/>
          </w:tcPr>
          <w:p w14:paraId="31CA72E8" w14:textId="63B99968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3EA708B8" w14:textId="40D32744" w:rsidR="0094564A" w:rsidRPr="00BC2FB5" w:rsidRDefault="00D83E04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1,945</w:t>
            </w:r>
          </w:p>
        </w:tc>
        <w:tc>
          <w:tcPr>
            <w:tcW w:w="262" w:type="dxa"/>
          </w:tcPr>
          <w:p w14:paraId="29065DE7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744D1F56" w14:textId="37F36464" w:rsidR="0094564A" w:rsidRPr="00BC2FB5" w:rsidRDefault="0094564A" w:rsidP="0094564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2,322</w:t>
            </w:r>
          </w:p>
        </w:tc>
        <w:tc>
          <w:tcPr>
            <w:tcW w:w="262" w:type="dxa"/>
          </w:tcPr>
          <w:p w14:paraId="4DB81DD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2B5D23F6" w14:textId="25492F6B" w:rsidR="0094564A" w:rsidRPr="00BC2FB5" w:rsidRDefault="004343BC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270" w:type="dxa"/>
          </w:tcPr>
          <w:p w14:paraId="2F3954F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57D0482" w14:textId="17C05C38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1,330</w:t>
            </w:r>
          </w:p>
        </w:tc>
      </w:tr>
      <w:tr w:rsidR="0094564A" w:rsidRPr="00BC2FB5" w14:paraId="6DBA3AC5" w14:textId="77777777" w:rsidTr="0023258E">
        <w:tc>
          <w:tcPr>
            <w:tcW w:w="4230" w:type="dxa"/>
          </w:tcPr>
          <w:p w14:paraId="1947F433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78701267" w14:textId="77777777" w:rsidR="0094564A" w:rsidRPr="00BC2FB5" w:rsidRDefault="0094564A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7E7EFD5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68CAD40A" w14:textId="77777777" w:rsidR="0094564A" w:rsidRPr="00BC2FB5" w:rsidRDefault="0094564A" w:rsidP="0061092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48357C31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46EA479B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4C9DD0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F320A18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4564A" w:rsidRPr="00BC2FB5" w14:paraId="4F7087EB" w14:textId="77777777" w:rsidTr="0023258E">
        <w:tc>
          <w:tcPr>
            <w:tcW w:w="4230" w:type="dxa"/>
          </w:tcPr>
          <w:p w14:paraId="007F03B2" w14:textId="1D880226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vAlign w:val="bottom"/>
          </w:tcPr>
          <w:p w14:paraId="23BD6BFA" w14:textId="77777777" w:rsidR="0094564A" w:rsidRPr="00BC2FB5" w:rsidRDefault="0094564A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4E4250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F6D15EF" w14:textId="77777777" w:rsidR="0094564A" w:rsidRPr="00BC2FB5" w:rsidRDefault="0094564A" w:rsidP="0061092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6EF3D3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30D3354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76D76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3236E4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564A" w:rsidRPr="00BC2FB5" w14:paraId="235C6FB2" w14:textId="77777777" w:rsidTr="0023258E">
        <w:tc>
          <w:tcPr>
            <w:tcW w:w="4230" w:type="dxa"/>
          </w:tcPr>
          <w:p w14:paraId="1CEBCD64" w14:textId="45A4BB91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vAlign w:val="bottom"/>
          </w:tcPr>
          <w:p w14:paraId="1D33370B" w14:textId="77777777" w:rsidR="0094564A" w:rsidRPr="00BC2FB5" w:rsidRDefault="0094564A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0D35FEF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81443D7" w14:textId="77777777" w:rsidR="0094564A" w:rsidRPr="00BC2FB5" w:rsidRDefault="0094564A" w:rsidP="0061092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C7B7E27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8A358FD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D99ABF1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6601B6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564A" w:rsidRPr="00BC2FB5" w14:paraId="50860573" w14:textId="77777777" w:rsidTr="0023258E">
        <w:tc>
          <w:tcPr>
            <w:tcW w:w="4230" w:type="dxa"/>
          </w:tcPr>
          <w:p w14:paraId="66A6D92F" w14:textId="5BBC85B0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vAlign w:val="bottom"/>
          </w:tcPr>
          <w:p w14:paraId="29E6C2D5" w14:textId="77777777" w:rsidR="0094564A" w:rsidRPr="00BC2FB5" w:rsidRDefault="0094564A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CD284B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8F8097" w14:textId="77777777" w:rsidR="0094564A" w:rsidRPr="00BC2FB5" w:rsidRDefault="0094564A" w:rsidP="0061092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544F54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18359A5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13048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A0A279" w14:textId="77777777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564A" w:rsidRPr="00BC2FB5" w14:paraId="4362E35E" w14:textId="77777777" w:rsidTr="0023258E">
        <w:tc>
          <w:tcPr>
            <w:tcW w:w="4230" w:type="dxa"/>
          </w:tcPr>
          <w:p w14:paraId="0AA632E6" w14:textId="6A618CDF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2F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BC2F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BC2F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4FB4BF7" w14:textId="664F2C97" w:rsidR="0094564A" w:rsidRPr="00BC2FB5" w:rsidRDefault="00D83E04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30,214</w:t>
            </w:r>
          </w:p>
        </w:tc>
        <w:tc>
          <w:tcPr>
            <w:tcW w:w="262" w:type="dxa"/>
          </w:tcPr>
          <w:p w14:paraId="579E153A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A12B62" w14:textId="20686ECC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28,807</w:t>
            </w:r>
          </w:p>
        </w:tc>
        <w:tc>
          <w:tcPr>
            <w:tcW w:w="262" w:type="dxa"/>
          </w:tcPr>
          <w:p w14:paraId="500A3C39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3B52695" w14:textId="0A8E30D6" w:rsidR="0094564A" w:rsidRPr="00BC2FB5" w:rsidRDefault="00D83E04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26,342</w:t>
            </w:r>
          </w:p>
        </w:tc>
        <w:tc>
          <w:tcPr>
            <w:tcW w:w="270" w:type="dxa"/>
          </w:tcPr>
          <w:p w14:paraId="4795EDBB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DCE0356" w14:textId="6E9EA98A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25,027</w:t>
            </w:r>
          </w:p>
        </w:tc>
      </w:tr>
      <w:tr w:rsidR="0094564A" w:rsidRPr="00BC2FB5" w14:paraId="2637860C" w14:textId="77777777" w:rsidTr="0023258E">
        <w:tc>
          <w:tcPr>
            <w:tcW w:w="4230" w:type="dxa"/>
          </w:tcPr>
          <w:p w14:paraId="1FDB126E" w14:textId="757E0090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5ECDD1" w14:textId="658116CD" w:rsidR="0094564A" w:rsidRPr="00BC2FB5" w:rsidRDefault="00D83E04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62" w:type="dxa"/>
          </w:tcPr>
          <w:p w14:paraId="7A0AAC2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67C5813" w14:textId="07756252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62" w:type="dxa"/>
          </w:tcPr>
          <w:p w14:paraId="6B4B9203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D2D775F" w14:textId="7E49900E" w:rsidR="0094564A" w:rsidRPr="00BC2FB5" w:rsidRDefault="00B5201D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6449622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469E65" w14:textId="061DAE7C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</w:tr>
      <w:tr w:rsidR="0094564A" w:rsidRPr="00BC2FB5" w14:paraId="542A319B" w14:textId="77777777" w:rsidTr="0023258E">
        <w:tc>
          <w:tcPr>
            <w:tcW w:w="4230" w:type="dxa"/>
          </w:tcPr>
          <w:p w14:paraId="35ED772A" w14:textId="2DC6ADB9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15B26" w14:textId="48F6169F" w:rsidR="0094564A" w:rsidRPr="00BC2FB5" w:rsidRDefault="00D83E04" w:rsidP="007C74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30,799</w:t>
            </w:r>
          </w:p>
        </w:tc>
        <w:tc>
          <w:tcPr>
            <w:tcW w:w="262" w:type="dxa"/>
          </w:tcPr>
          <w:p w14:paraId="3912B94A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B28B9" w14:textId="4B457CFD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29,147</w:t>
            </w:r>
          </w:p>
        </w:tc>
        <w:tc>
          <w:tcPr>
            <w:tcW w:w="262" w:type="dxa"/>
          </w:tcPr>
          <w:p w14:paraId="2A35F6B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3464BC0" w14:textId="1A2CB3AE" w:rsidR="0094564A" w:rsidRPr="00BC2FB5" w:rsidRDefault="00D83E04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4C8306D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6,927</w:t>
            </w:r>
          </w:p>
        </w:tc>
        <w:tc>
          <w:tcPr>
            <w:tcW w:w="270" w:type="dxa"/>
          </w:tcPr>
          <w:p w14:paraId="6AD5085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AD307F" w14:textId="22E34D00" w:rsidR="0094564A" w:rsidRPr="00BC2FB5" w:rsidRDefault="0094564A" w:rsidP="009456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25,367</w:t>
            </w:r>
          </w:p>
        </w:tc>
      </w:tr>
    </w:tbl>
    <w:p w14:paraId="29EEFE86" w14:textId="77777777" w:rsidR="00C35575" w:rsidRPr="00BC2FB5" w:rsidRDefault="00C3557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5500B4AD" w14:textId="77777777" w:rsidR="00FF639D" w:rsidRPr="00BC2FB5" w:rsidRDefault="00FF639D">
      <w:r w:rsidRPr="00BC2FB5">
        <w:br w:type="page"/>
      </w: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83914" w:rsidRPr="00BC2FB5" w14:paraId="7B12D5EE" w14:textId="77777777" w:rsidTr="00EC3269">
        <w:trPr>
          <w:tblHeader/>
        </w:trPr>
        <w:tc>
          <w:tcPr>
            <w:tcW w:w="4230" w:type="dxa"/>
          </w:tcPr>
          <w:p w14:paraId="50A722FC" w14:textId="02320BF0" w:rsidR="00D83914" w:rsidRPr="00BC2FB5" w:rsidRDefault="00B7160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36F60240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6C12FE3" w14:textId="77777777" w:rsidR="00D83914" w:rsidRPr="00BC2FB5" w:rsidRDefault="00D8391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vAlign w:val="bottom"/>
          </w:tcPr>
          <w:p w14:paraId="0C56DAC1" w14:textId="77777777" w:rsidR="00D83914" w:rsidRPr="00BC2FB5" w:rsidRDefault="00D8391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BC2FB5" w14:paraId="6449A6FA" w14:textId="77777777" w:rsidTr="00EC3269">
        <w:trPr>
          <w:tblHeader/>
        </w:trPr>
        <w:tc>
          <w:tcPr>
            <w:tcW w:w="4230" w:type="dxa"/>
          </w:tcPr>
          <w:p w14:paraId="1CA61807" w14:textId="46EE37A2" w:rsidR="00192D90" w:rsidRPr="00BC2FB5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2AF49518" w14:textId="4331328B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04087750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3D5F760" w14:textId="5663DC0B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2800A5F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1AB8F4" w14:textId="4B51FD8E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3D362555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1430CA9" w14:textId="77B6D091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4564A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55A7D" w:rsidRPr="00BC2FB5" w14:paraId="48A02A6C" w14:textId="77777777" w:rsidTr="00EC3269">
        <w:trPr>
          <w:trHeight w:val="80"/>
          <w:tblHeader/>
        </w:trPr>
        <w:tc>
          <w:tcPr>
            <w:tcW w:w="4230" w:type="dxa"/>
          </w:tcPr>
          <w:p w14:paraId="7897C120" w14:textId="77777777" w:rsidR="00655A7D" w:rsidRPr="00BC2FB5" w:rsidRDefault="00655A7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7"/>
            <w:vAlign w:val="bottom"/>
          </w:tcPr>
          <w:p w14:paraId="70D8CF93" w14:textId="77777777" w:rsidR="00655A7D" w:rsidRPr="00BC2FB5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BC2FB5" w14:paraId="1D44A9AC" w14:textId="77777777" w:rsidTr="00EC3269">
        <w:trPr>
          <w:trHeight w:val="56"/>
        </w:trPr>
        <w:tc>
          <w:tcPr>
            <w:tcW w:w="4230" w:type="dxa"/>
          </w:tcPr>
          <w:p w14:paraId="438839FD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C25870F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26BB36B9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2F1CBD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56E6E14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81D300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078889C2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199A64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94564A" w:rsidRPr="00BC2FB5" w14:paraId="327E220E" w14:textId="77777777" w:rsidTr="00EC3269">
        <w:tc>
          <w:tcPr>
            <w:tcW w:w="4230" w:type="dxa"/>
          </w:tcPr>
          <w:p w14:paraId="1FB6363A" w14:textId="0488F073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2C4B20AB" w14:textId="1CD2C9C1" w:rsidR="0094564A" w:rsidRPr="00BC2FB5" w:rsidRDefault="002A2A71" w:rsidP="00DF7A5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</w:p>
        </w:tc>
        <w:tc>
          <w:tcPr>
            <w:tcW w:w="262" w:type="dxa"/>
          </w:tcPr>
          <w:p w14:paraId="5931128A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AA130D8" w14:textId="7F26AB8C" w:rsidR="0094564A" w:rsidRPr="00BC2FB5" w:rsidRDefault="0094564A" w:rsidP="00B0658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270" w:type="dxa"/>
          </w:tcPr>
          <w:p w14:paraId="24DB99D9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A9E955" w14:textId="62307371" w:rsidR="0094564A" w:rsidRPr="00BC2FB5" w:rsidRDefault="002A2A71" w:rsidP="00B0658C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C693100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89C603" w14:textId="2A97F15D" w:rsidR="0094564A" w:rsidRPr="00BC2FB5" w:rsidRDefault="0094564A" w:rsidP="00B0658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564A" w:rsidRPr="00BC2FB5" w14:paraId="6B5B59A3" w14:textId="77777777" w:rsidTr="00EC3269">
        <w:tc>
          <w:tcPr>
            <w:tcW w:w="4230" w:type="dxa"/>
          </w:tcPr>
          <w:p w14:paraId="2D03A383" w14:textId="46ED7886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FA49BB9" w14:textId="34EC9A2C" w:rsidR="0094564A" w:rsidRPr="00BC2FB5" w:rsidRDefault="001E08C6" w:rsidP="00B0658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F6FED1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9A8671" w14:textId="7A0AD51F" w:rsidR="0094564A" w:rsidRPr="00BC2FB5" w:rsidRDefault="0094564A" w:rsidP="00DF7A5D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249A2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3BBD97" w14:textId="04D1FD07" w:rsidR="0094564A" w:rsidRPr="00BC2FB5" w:rsidRDefault="004343BC" w:rsidP="00B0658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9,630</w:t>
            </w:r>
          </w:p>
        </w:tc>
        <w:tc>
          <w:tcPr>
            <w:tcW w:w="262" w:type="dxa"/>
          </w:tcPr>
          <w:p w14:paraId="02E50C6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193D8F" w14:textId="5A736F5B" w:rsidR="0094564A" w:rsidRPr="00BC2FB5" w:rsidRDefault="0094564A" w:rsidP="00B0658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1,911</w:t>
            </w:r>
          </w:p>
        </w:tc>
      </w:tr>
      <w:tr w:rsidR="0094564A" w:rsidRPr="00BC2FB5" w14:paraId="4674E24F" w14:textId="77777777" w:rsidTr="00EC3269">
        <w:tc>
          <w:tcPr>
            <w:tcW w:w="4230" w:type="dxa"/>
          </w:tcPr>
          <w:p w14:paraId="7CF3CDF9" w14:textId="6627E4E3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31B2F5" w14:textId="175ADF47" w:rsidR="0094564A" w:rsidRPr="00BC2FB5" w:rsidRDefault="002A2A71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262" w:type="dxa"/>
          </w:tcPr>
          <w:p w14:paraId="7DAB3140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B8D52B2" w14:textId="4CEA27D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270" w:type="dxa"/>
          </w:tcPr>
          <w:p w14:paraId="67AA469C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63C79C" w14:textId="0DD52AA5" w:rsidR="0094564A" w:rsidRPr="00BC2FB5" w:rsidRDefault="002A2A71" w:rsidP="0094564A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0ED659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E5F3B5B" w14:textId="74497401" w:rsidR="0094564A" w:rsidRPr="00BC2FB5" w:rsidRDefault="0094564A" w:rsidP="00DF7A5D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564A" w:rsidRPr="00BC2FB5" w14:paraId="19F0B9C5" w14:textId="77777777" w:rsidTr="00EC3269">
        <w:tc>
          <w:tcPr>
            <w:tcW w:w="4230" w:type="dxa"/>
          </w:tcPr>
          <w:p w14:paraId="70DA0CC9" w14:textId="6572AA79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5DD9" w14:textId="0F81CAD6" w:rsidR="0094564A" w:rsidRPr="00BC2FB5" w:rsidRDefault="00041E48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</w:t>
            </w:r>
            <w:r w:rsidR="002A2A71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2" w:type="dxa"/>
          </w:tcPr>
          <w:p w14:paraId="66023E2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71C6E" w14:textId="0785F868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</w:tcPr>
          <w:p w14:paraId="34AAA5F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EC8D5" w14:textId="78D3722C" w:rsidR="0094564A" w:rsidRPr="00BC2FB5" w:rsidRDefault="004343BC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9,630</w:t>
            </w:r>
          </w:p>
        </w:tc>
        <w:tc>
          <w:tcPr>
            <w:tcW w:w="262" w:type="dxa"/>
          </w:tcPr>
          <w:p w14:paraId="795B58C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91252" w14:textId="74736A26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1,911</w:t>
            </w:r>
          </w:p>
        </w:tc>
      </w:tr>
    </w:tbl>
    <w:p w14:paraId="6875003A" w14:textId="17203D6D" w:rsidR="00EC3269" w:rsidRPr="00BC2FB5" w:rsidRDefault="00EC3269" w:rsidP="0028654B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7"/>
        <w:gridCol w:w="990"/>
        <w:gridCol w:w="236"/>
        <w:gridCol w:w="1027"/>
        <w:gridCol w:w="270"/>
        <w:gridCol w:w="990"/>
        <w:gridCol w:w="270"/>
        <w:gridCol w:w="990"/>
      </w:tblGrid>
      <w:tr w:rsidR="003236BD" w:rsidRPr="00BC2FB5" w14:paraId="488BB021" w14:textId="77777777" w:rsidTr="005070AB">
        <w:tc>
          <w:tcPr>
            <w:tcW w:w="4227" w:type="dxa"/>
          </w:tcPr>
          <w:p w14:paraId="541D771D" w14:textId="657F0E80" w:rsidR="003236BD" w:rsidRPr="00BC2FB5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vAlign w:val="bottom"/>
          </w:tcPr>
          <w:p w14:paraId="096F6F7A" w14:textId="77777777" w:rsidR="003236BD" w:rsidRPr="00BC2FB5" w:rsidRDefault="003236BD" w:rsidP="0028654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31449EE" w14:textId="77777777" w:rsidR="003236BD" w:rsidRPr="00BC2FB5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C64E231" w14:textId="77777777" w:rsidR="003236BD" w:rsidRPr="00BC2FB5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462428" w14:textId="77777777" w:rsidR="003236BD" w:rsidRPr="00BC2FB5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E5C868" w14:textId="77777777" w:rsidR="003236BD" w:rsidRPr="00BC2FB5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460843" w14:textId="77777777" w:rsidR="003236BD" w:rsidRPr="00BC2FB5" w:rsidRDefault="003236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B7BAF1" w14:textId="77777777" w:rsidR="003236BD" w:rsidRPr="00BC2FB5" w:rsidRDefault="003236BD" w:rsidP="0028654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4564A" w:rsidRPr="00BC2FB5" w14:paraId="4E43D2F9" w14:textId="77777777" w:rsidTr="00934368">
        <w:tc>
          <w:tcPr>
            <w:tcW w:w="4227" w:type="dxa"/>
          </w:tcPr>
          <w:p w14:paraId="11C4B3AD" w14:textId="5A1A8AE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2DB975" w14:textId="799F5162" w:rsidR="0094564A" w:rsidRPr="00BC2FB5" w:rsidRDefault="000165AB" w:rsidP="000165A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F308D8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4B24D95" w14:textId="2C4C9224" w:rsidR="0094564A" w:rsidRPr="00BC2FB5" w:rsidRDefault="0094564A" w:rsidP="00B0658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57295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DAC5A1" w14:textId="609E99DC" w:rsidR="0094564A" w:rsidRPr="00BC2FB5" w:rsidRDefault="00CB76CD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4DC7A1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44C4EF" w14:textId="2E12BE46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187</w:t>
            </w:r>
          </w:p>
        </w:tc>
      </w:tr>
      <w:tr w:rsidR="008C1497" w:rsidRPr="00BC2FB5" w14:paraId="10C2F4AD" w14:textId="77777777" w:rsidTr="00934368">
        <w:tc>
          <w:tcPr>
            <w:tcW w:w="4227" w:type="dxa"/>
          </w:tcPr>
          <w:p w14:paraId="199E342B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440D24" w14:textId="77777777" w:rsidR="008C1497" w:rsidRPr="00BC2FB5" w:rsidRDefault="008C1497" w:rsidP="002163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7EB90EC4" w14:textId="77777777" w:rsidR="008C1497" w:rsidRPr="00BC2FB5" w:rsidRDefault="008C1497" w:rsidP="00E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C787C9A" w14:textId="77777777" w:rsidR="008C1497" w:rsidRPr="00BC2FB5" w:rsidRDefault="008C1497" w:rsidP="00E451D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5550DC1D" w14:textId="77777777" w:rsidR="008C1497" w:rsidRPr="00BC2FB5" w:rsidRDefault="008C1497" w:rsidP="00E451D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1918E8" w14:textId="77777777" w:rsidR="008C1497" w:rsidRPr="00BC2FB5" w:rsidRDefault="008C1497" w:rsidP="002163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FDD43FD" w14:textId="77777777" w:rsidR="008C1497" w:rsidRPr="00BC2FB5" w:rsidRDefault="008C1497" w:rsidP="00E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86143A" w14:textId="77777777" w:rsidR="008C1497" w:rsidRPr="00BC2FB5" w:rsidRDefault="008C1497" w:rsidP="00E451D2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94564A" w:rsidRPr="00BC2FB5" w14:paraId="511ED53D" w14:textId="77777777" w:rsidTr="008C1497">
        <w:tc>
          <w:tcPr>
            <w:tcW w:w="4227" w:type="dxa"/>
          </w:tcPr>
          <w:p w14:paraId="4A95A6EB" w14:textId="57713542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315325" w14:textId="75084A77" w:rsidR="0094564A" w:rsidRPr="00BC2FB5" w:rsidRDefault="00FA58E2" w:rsidP="00B0658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392</w:t>
            </w:r>
          </w:p>
        </w:tc>
        <w:tc>
          <w:tcPr>
            <w:tcW w:w="236" w:type="dxa"/>
          </w:tcPr>
          <w:p w14:paraId="014FA11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6E493E0" w14:textId="6FF8F439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270" w:type="dxa"/>
          </w:tcPr>
          <w:p w14:paraId="6A09D70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68A5CD8" w14:textId="57834ABA" w:rsidR="0094564A" w:rsidRPr="00BC2FB5" w:rsidRDefault="004343BC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</w:t>
            </w:r>
            <w:r w:rsidR="004E556D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FA58E2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5187A4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17A4ED" w14:textId="2BE0EF9D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2,098</w:t>
            </w:r>
          </w:p>
        </w:tc>
      </w:tr>
      <w:tr w:rsidR="0094564A" w:rsidRPr="00BC2FB5" w14:paraId="4BE32A35" w14:textId="77777777" w:rsidTr="008C1497">
        <w:trPr>
          <w:trHeight w:val="179"/>
        </w:trPr>
        <w:tc>
          <w:tcPr>
            <w:tcW w:w="4227" w:type="dxa"/>
          </w:tcPr>
          <w:p w14:paraId="43F87286" w14:textId="1B1D6A25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4E5047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06A8637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01ABBE55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B167E5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EB8BB2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5AEB6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A06A48A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43677" w:rsidRPr="00BC2FB5" w14:paraId="5173DD26" w14:textId="77777777" w:rsidTr="003E43C6">
        <w:tc>
          <w:tcPr>
            <w:tcW w:w="4227" w:type="dxa"/>
          </w:tcPr>
          <w:p w14:paraId="59DB45E5" w14:textId="7181DD73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4C15525C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056A09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FC1DA93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EB042F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50C3D31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944A89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0FC130E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3677" w:rsidRPr="00BC2FB5" w14:paraId="3E46FD6B" w14:textId="77777777" w:rsidTr="00F43677">
        <w:tc>
          <w:tcPr>
            <w:tcW w:w="4227" w:type="dxa"/>
          </w:tcPr>
          <w:p w14:paraId="582D4E24" w14:textId="10BD1288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5D1B8F39" w14:textId="0C1E8869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055256E0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2DB88B2" w14:textId="319BF439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17ECC7" w14:textId="77777777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37F82" w14:textId="3E05BAAF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9F89C0" w14:textId="77777777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745754" w14:textId="76175A84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3677" w:rsidRPr="00BC2FB5" w14:paraId="0707E8BF" w14:textId="77777777" w:rsidTr="00873E8A">
        <w:tc>
          <w:tcPr>
            <w:tcW w:w="4227" w:type="dxa"/>
          </w:tcPr>
          <w:p w14:paraId="7C09176C" w14:textId="6CFC94C8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D47CCE" w14:textId="0A63CC29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9C493FA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556D8695" w14:textId="46F4F271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0D4C6" w14:textId="77777777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7F972F" w14:textId="7CD7990C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D7A518" w14:textId="77777777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E533FB" w14:textId="78F86F36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3677" w:rsidRPr="00BC2FB5" w14:paraId="16B2356C" w14:textId="77777777" w:rsidTr="00873E8A">
        <w:tc>
          <w:tcPr>
            <w:tcW w:w="4227" w:type="dxa"/>
          </w:tcPr>
          <w:p w14:paraId="2C509244" w14:textId="569D37A1" w:rsidR="00F4367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F2D3" w14:textId="2DC5BD34" w:rsidR="00F43677" w:rsidRPr="00BC2FB5" w:rsidRDefault="00F43677" w:rsidP="00F4367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0DFB645E" w14:textId="77777777" w:rsidR="00F43677" w:rsidRPr="00BC2FB5" w:rsidRDefault="00F4367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62A37" w14:textId="73678C44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CE3F13" w14:textId="77777777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566D21" w14:textId="667D1333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A5802D" w14:textId="77777777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331B7B" w14:textId="6756672A" w:rsidR="00F43677" w:rsidRPr="00BC2FB5" w:rsidRDefault="00F43677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873E8A" w:rsidRPr="00BC2FB5" w14:paraId="7D182FA8" w14:textId="77777777" w:rsidTr="00873E8A">
        <w:tc>
          <w:tcPr>
            <w:tcW w:w="4227" w:type="dxa"/>
          </w:tcPr>
          <w:p w14:paraId="152BFD5C" w14:textId="77777777" w:rsidR="00873E8A" w:rsidRPr="00BC2FB5" w:rsidRDefault="00873E8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A37149" w14:textId="77777777" w:rsidR="00873E8A" w:rsidRPr="00BC2FB5" w:rsidRDefault="00873E8A" w:rsidP="00F4367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03DE692" w14:textId="77777777" w:rsidR="00873E8A" w:rsidRPr="00BC2FB5" w:rsidRDefault="00873E8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1C33BD8" w14:textId="77777777" w:rsidR="00873E8A" w:rsidRPr="00BC2FB5" w:rsidRDefault="00873E8A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59DB87E9" w14:textId="77777777" w:rsidR="00873E8A" w:rsidRPr="00BC2FB5" w:rsidRDefault="00873E8A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F9E98F" w14:textId="77777777" w:rsidR="00873E8A" w:rsidRPr="00BC2FB5" w:rsidRDefault="00873E8A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6F81ECB6" w14:textId="77777777" w:rsidR="00873E8A" w:rsidRPr="00BC2FB5" w:rsidRDefault="00873E8A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62F32F" w14:textId="77777777" w:rsidR="00873E8A" w:rsidRPr="00BC2FB5" w:rsidRDefault="00873E8A" w:rsidP="00F4367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94564A" w:rsidRPr="00BC2FB5" w14:paraId="20E58451" w14:textId="77777777" w:rsidTr="00873E8A">
        <w:tc>
          <w:tcPr>
            <w:tcW w:w="4227" w:type="dxa"/>
          </w:tcPr>
          <w:p w14:paraId="22637826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D05003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59FC9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3B2FB42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1EA5EA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CFDDDF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F820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AB8A4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564A" w:rsidRPr="00BC2FB5" w14:paraId="3791C3F5" w14:textId="77777777" w:rsidTr="003E43C6">
        <w:tc>
          <w:tcPr>
            <w:tcW w:w="4227" w:type="dxa"/>
          </w:tcPr>
          <w:p w14:paraId="5CD6A80A" w14:textId="42B5E5E9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31F97D1F" w14:textId="4A81E46A" w:rsidR="0094564A" w:rsidRPr="00BC2FB5" w:rsidRDefault="002A2A71" w:rsidP="0094564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B41E0E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</w:tcPr>
          <w:p w14:paraId="395E0B88" w14:textId="1463EEF2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67ED45C8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9B00A5" w14:textId="2B7AF908" w:rsidR="0094564A" w:rsidRPr="00BC2FB5" w:rsidRDefault="0042500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9747E81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25D60F" w14:textId="39CD51D9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4564A" w:rsidRPr="00BC2FB5" w14:paraId="37CAC746" w14:textId="77777777" w:rsidTr="003E43C6">
        <w:tc>
          <w:tcPr>
            <w:tcW w:w="4227" w:type="dxa"/>
          </w:tcPr>
          <w:p w14:paraId="6EF67782" w14:textId="09D661C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053A8F2" w14:textId="57332C5C" w:rsidR="0094564A" w:rsidRPr="00BC2FB5" w:rsidRDefault="00286F38" w:rsidP="00BB62E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8502F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DD06ACC" w14:textId="1D733337" w:rsidR="0094564A" w:rsidRPr="00BC2FB5" w:rsidRDefault="0094564A" w:rsidP="0094564A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9DCF87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2F4975" w14:textId="3ABE409A" w:rsidR="0094564A" w:rsidRPr="00BC2FB5" w:rsidRDefault="000B72AD" w:rsidP="000B72A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D052A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270" w:type="dxa"/>
          </w:tcPr>
          <w:p w14:paraId="6521D80E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6A8706" w14:textId="19BD3802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7,271</w:t>
            </w:r>
          </w:p>
        </w:tc>
      </w:tr>
      <w:tr w:rsidR="0094564A" w:rsidRPr="00BC2FB5" w14:paraId="7D24C570" w14:textId="77777777" w:rsidTr="008C1497">
        <w:tc>
          <w:tcPr>
            <w:tcW w:w="4227" w:type="dxa"/>
          </w:tcPr>
          <w:p w14:paraId="42502CEA" w14:textId="066FE1CC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D7F53C" w14:textId="039DAE97" w:rsidR="0094564A" w:rsidRPr="00BC2FB5" w:rsidRDefault="002A2A71" w:rsidP="002A2A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A58E2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2FE7CBA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6A7D6D42" w14:textId="49C76D94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70" w:type="dxa"/>
          </w:tcPr>
          <w:p w14:paraId="68D56CC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BA9BB4" w14:textId="6087809F" w:rsidR="0094564A" w:rsidRPr="00BC2FB5" w:rsidRDefault="0042500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FA58E2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37F435F0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C60118" w14:textId="0E490276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</w:tr>
      <w:tr w:rsidR="0094564A" w:rsidRPr="00BC2FB5" w14:paraId="2EA1571F" w14:textId="77777777" w:rsidTr="008C1497">
        <w:tc>
          <w:tcPr>
            <w:tcW w:w="4227" w:type="dxa"/>
          </w:tcPr>
          <w:p w14:paraId="4D1AF557" w14:textId="788A7344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F4DB" w14:textId="105C350C" w:rsidR="0094564A" w:rsidRPr="00BC2FB5" w:rsidRDefault="008C1497" w:rsidP="0094564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FA58E2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09B83EC4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CAA6F" w14:textId="2396A745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70" w:type="dxa"/>
          </w:tcPr>
          <w:p w14:paraId="24335E3C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2EBA7" w14:textId="590078C7" w:rsidR="0094564A" w:rsidRPr="00BC2FB5" w:rsidRDefault="00A027A7" w:rsidP="00A027A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934368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70" w:type="dxa"/>
          </w:tcPr>
          <w:p w14:paraId="280746ED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8C319" w14:textId="13317102" w:rsidR="0094564A" w:rsidRPr="00BC2FB5" w:rsidRDefault="0094564A" w:rsidP="0094564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7,435</w:t>
            </w:r>
          </w:p>
        </w:tc>
      </w:tr>
      <w:tr w:rsidR="0094564A" w:rsidRPr="00BC2FB5" w14:paraId="062453B8" w14:textId="77777777" w:rsidTr="008C1497">
        <w:trPr>
          <w:trHeight w:val="170"/>
        </w:trPr>
        <w:tc>
          <w:tcPr>
            <w:tcW w:w="4227" w:type="dxa"/>
          </w:tcPr>
          <w:p w14:paraId="2054021C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E1A3D8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58576DBC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D199E17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AD2953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B28BE3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5BAD4C72" w14:textId="77777777" w:rsidR="0094564A" w:rsidRPr="00BC2FB5" w:rsidRDefault="0094564A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5A881C" w14:textId="77777777" w:rsidR="0094564A" w:rsidRPr="00BC2FB5" w:rsidRDefault="0094564A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8C1497" w:rsidRPr="00BC2FB5" w14:paraId="75780716" w14:textId="77777777" w:rsidTr="008C1497">
        <w:trPr>
          <w:trHeight w:val="170"/>
        </w:trPr>
        <w:tc>
          <w:tcPr>
            <w:tcW w:w="4227" w:type="dxa"/>
          </w:tcPr>
          <w:p w14:paraId="04D3136D" w14:textId="63679B06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C2F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9CF4B8" w14:textId="719C21D1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A58E2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1065128F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1085B804" w14:textId="4236EB79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849</w:t>
            </w:r>
          </w:p>
        </w:tc>
        <w:tc>
          <w:tcPr>
            <w:tcW w:w="270" w:type="dxa"/>
          </w:tcPr>
          <w:p w14:paraId="74F1308A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3E01C16" w14:textId="7BDD7FE7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D052A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70" w:type="dxa"/>
          </w:tcPr>
          <w:p w14:paraId="27A25EDF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B1E538D" w14:textId="79DED948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7,435</w:t>
            </w:r>
          </w:p>
        </w:tc>
      </w:tr>
      <w:tr w:rsidR="008C1497" w:rsidRPr="00BC2FB5" w14:paraId="532EAA87" w14:textId="77777777" w:rsidTr="008C1497">
        <w:trPr>
          <w:trHeight w:val="170"/>
        </w:trPr>
        <w:tc>
          <w:tcPr>
            <w:tcW w:w="4227" w:type="dxa"/>
          </w:tcPr>
          <w:p w14:paraId="70DE761A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65B3EA" w14:textId="77777777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3E435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7146BB0A" w14:textId="77777777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1825D27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13C7803" w14:textId="77777777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D4D292" w14:textId="77777777" w:rsidR="008C1497" w:rsidRPr="00BC2FB5" w:rsidRDefault="008C1497" w:rsidP="00945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9F0FD1" w14:textId="77777777" w:rsidR="008C1497" w:rsidRPr="00BC2FB5" w:rsidRDefault="008C1497" w:rsidP="0094564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2500A" w:rsidRPr="00BC2FB5" w14:paraId="474A6823" w14:textId="77777777" w:rsidTr="008C1497">
        <w:tc>
          <w:tcPr>
            <w:tcW w:w="4227" w:type="dxa"/>
          </w:tcPr>
          <w:p w14:paraId="553224CE" w14:textId="32790F7B" w:rsidR="0042500A" w:rsidRPr="00BC2FB5" w:rsidRDefault="0042500A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7FBACD1F" w14:textId="61549D07" w:rsidR="0042500A" w:rsidRPr="00BC2FB5" w:rsidRDefault="0042500A" w:rsidP="00B76FC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C19BE" w14:textId="77777777" w:rsidR="0042500A" w:rsidRPr="00BC2FB5" w:rsidRDefault="004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3454750D" w14:textId="58414DEA" w:rsidR="0042500A" w:rsidRPr="00BC2FB5" w:rsidRDefault="0042500A" w:rsidP="00DF7A5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B4433" w14:textId="77777777" w:rsidR="0042500A" w:rsidRPr="00BC2FB5" w:rsidRDefault="004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C140F26" w14:textId="0A757CCC" w:rsidR="0042500A" w:rsidRPr="00BC2FB5" w:rsidRDefault="0042500A" w:rsidP="00DF7A5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960E9B" w14:textId="77777777" w:rsidR="0042500A" w:rsidRPr="00BC2FB5" w:rsidRDefault="0042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FBB1610" w14:textId="06190F88" w:rsidR="0042500A" w:rsidRPr="00BC2FB5" w:rsidRDefault="0042500A" w:rsidP="00DF7A5D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1497" w:rsidRPr="00BC2FB5" w14:paraId="79C67D70" w14:textId="77777777" w:rsidTr="008C1497">
        <w:tc>
          <w:tcPr>
            <w:tcW w:w="4227" w:type="dxa"/>
          </w:tcPr>
          <w:p w14:paraId="2AE6A387" w14:textId="34DC3A68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D1C44B0" w14:textId="7FB969CA" w:rsidR="008C1497" w:rsidRPr="00BC2FB5" w:rsidRDefault="008C1497" w:rsidP="008C149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83FB30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124845F8" w14:textId="071C6B90" w:rsidR="008C1497" w:rsidRPr="00BC2FB5" w:rsidRDefault="008C1497" w:rsidP="008C149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B0F35D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752070" w14:textId="68572C7B" w:rsidR="008C1497" w:rsidRPr="00BC2FB5" w:rsidRDefault="008C1497" w:rsidP="008C149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6C6A20A8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73C12C" w14:textId="73525B39" w:rsidR="008C1497" w:rsidRPr="00BC2FB5" w:rsidRDefault="008C1497" w:rsidP="008C1497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4B67BE5" w14:textId="77777777" w:rsidR="008C1497" w:rsidRPr="00BC2FB5" w:rsidRDefault="008C1497" w:rsidP="008C149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4DDA381" w14:textId="27BBCA39" w:rsidR="008C1497" w:rsidRPr="00BC2FB5" w:rsidRDefault="008C1497" w:rsidP="008C1497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C2FB5">
        <w:rPr>
          <w:rFonts w:asciiTheme="majorBidi" w:hAnsiTheme="majorBidi" w:cstheme="majorBidi"/>
          <w:sz w:val="28"/>
          <w:szCs w:val="28"/>
        </w:rPr>
        <w:t xml:space="preserve">31 </w:t>
      </w:r>
      <w:r w:rsidRPr="00BC2FB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C2FB5">
        <w:rPr>
          <w:rFonts w:asciiTheme="majorBidi" w:hAnsiTheme="majorBidi" w:cstheme="majorBidi"/>
          <w:sz w:val="28"/>
          <w:szCs w:val="28"/>
        </w:rPr>
        <w:t xml:space="preserve"> 2568 </w:t>
      </w:r>
      <w:r w:rsidRPr="00BC2FB5">
        <w:rPr>
          <w:rFonts w:asciiTheme="majorBidi" w:hAnsiTheme="majorBidi" w:cstheme="majorBidi"/>
          <w:sz w:val="28"/>
          <w:szCs w:val="28"/>
          <w:cs/>
        </w:rPr>
        <w:t>บริษัทมีกู้ยืมเงินระยะสั้นจากกิจการที่เกี่ยวข้องกันแห่งหนึ่ง เป็นจำนวนเงิน</w:t>
      </w:r>
      <w:r w:rsidRPr="00BC2FB5">
        <w:rPr>
          <w:rFonts w:asciiTheme="majorBidi" w:hAnsiTheme="majorBidi" w:cstheme="majorBidi"/>
          <w:sz w:val="28"/>
          <w:szCs w:val="28"/>
        </w:rPr>
        <w:t xml:space="preserve"> 20.00 </w:t>
      </w:r>
      <w:r w:rsidRPr="00BC2FB5">
        <w:rPr>
          <w:rFonts w:asciiTheme="majorBidi" w:hAnsiTheme="majorBidi" w:cstheme="majorBidi"/>
          <w:sz w:val="28"/>
          <w:szCs w:val="28"/>
          <w:cs/>
        </w:rPr>
        <w:t>ล้านบาทเป็นตั๋วสัญญาใช้เงิน ซึ่งมีอัตราดอกเบี้ย ร้อยละ</w:t>
      </w:r>
      <w:r w:rsidRPr="00BC2FB5">
        <w:rPr>
          <w:rFonts w:asciiTheme="majorBidi" w:hAnsiTheme="majorBidi" w:cstheme="majorBidi"/>
          <w:sz w:val="28"/>
          <w:szCs w:val="28"/>
        </w:rPr>
        <w:t xml:space="preserve"> 1.60 </w:t>
      </w:r>
      <w:r w:rsidRPr="00BC2FB5">
        <w:rPr>
          <w:rFonts w:asciiTheme="majorBidi" w:hAnsiTheme="majorBidi" w:cstheme="majorBidi"/>
          <w:sz w:val="28"/>
          <w:szCs w:val="28"/>
          <w:cs/>
        </w:rPr>
        <w:t>ต่อปีและมีกำหนดชำระเงินคืนเมื่อทวงถาม เงินกู้ยืมดังกล่าวไม่มีหลักประกัน</w:t>
      </w:r>
      <w:r w:rsidRPr="00BC2FB5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7"/>
        <w:gridCol w:w="990"/>
        <w:gridCol w:w="236"/>
        <w:gridCol w:w="1027"/>
        <w:gridCol w:w="270"/>
        <w:gridCol w:w="990"/>
        <w:gridCol w:w="270"/>
        <w:gridCol w:w="990"/>
      </w:tblGrid>
      <w:tr w:rsidR="008C1497" w:rsidRPr="00BC2FB5" w14:paraId="619AF7E1" w14:textId="77777777" w:rsidTr="00E15100">
        <w:tc>
          <w:tcPr>
            <w:tcW w:w="4227" w:type="dxa"/>
          </w:tcPr>
          <w:p w14:paraId="08083372" w14:textId="0F40A8B5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2253" w:type="dxa"/>
            <w:gridSpan w:val="3"/>
            <w:vAlign w:val="bottom"/>
          </w:tcPr>
          <w:p w14:paraId="4D3AB59A" w14:textId="0A468B1B" w:rsidR="008C1497" w:rsidRPr="00BC2FB5" w:rsidRDefault="008C1497" w:rsidP="008C1497">
            <w:pPr>
              <w:pStyle w:val="acctfourfigures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055A63E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C15F669" w14:textId="5D1BBBC4" w:rsidR="008C1497" w:rsidRPr="00BC2FB5" w:rsidRDefault="008C1497" w:rsidP="008C1497">
            <w:pPr>
              <w:pStyle w:val="acctfourfigures"/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1497" w:rsidRPr="00BC2FB5" w14:paraId="06BB06D0" w14:textId="77777777" w:rsidTr="003E43C6">
        <w:tc>
          <w:tcPr>
            <w:tcW w:w="4227" w:type="dxa"/>
          </w:tcPr>
          <w:p w14:paraId="351E9F72" w14:textId="2422B3DC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2D7A583" w14:textId="599B0C96" w:rsidR="008C1497" w:rsidRPr="00BC2FB5" w:rsidRDefault="008C1497" w:rsidP="008C1497">
            <w:pPr>
              <w:pStyle w:val="acctfourfigures"/>
              <w:tabs>
                <w:tab w:val="clear" w:pos="765"/>
                <w:tab w:val="decimal" w:pos="16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  2568</w:t>
            </w:r>
          </w:p>
        </w:tc>
        <w:tc>
          <w:tcPr>
            <w:tcW w:w="236" w:type="dxa"/>
          </w:tcPr>
          <w:p w14:paraId="55F58F45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8862D7F" w14:textId="69C9760A" w:rsidR="008C1497" w:rsidRPr="00BC2FB5" w:rsidRDefault="008C1497" w:rsidP="008C1497">
            <w:pPr>
              <w:pStyle w:val="acctfourfigures"/>
              <w:tabs>
                <w:tab w:val="clear" w:pos="765"/>
                <w:tab w:val="decimal" w:pos="649"/>
              </w:tabs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E8C3C66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F5F809" w14:textId="5855C4C0" w:rsidR="008C1497" w:rsidRPr="00BC2FB5" w:rsidRDefault="008C1497" w:rsidP="008C1497">
            <w:pPr>
              <w:pStyle w:val="acctfourfigures"/>
              <w:tabs>
                <w:tab w:val="clear" w:pos="765"/>
                <w:tab w:val="decimal" w:pos="60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B394916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B5A656" w14:textId="72D63F1F" w:rsidR="008C1497" w:rsidRPr="00BC2FB5" w:rsidRDefault="008C1497" w:rsidP="008C1497">
            <w:pPr>
              <w:pStyle w:val="acctfourfigures"/>
              <w:tabs>
                <w:tab w:val="clear" w:pos="765"/>
                <w:tab w:val="decimal" w:pos="615"/>
              </w:tabs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8C1497" w:rsidRPr="00BC2FB5" w14:paraId="65CB555B" w14:textId="77777777" w:rsidTr="00134879">
        <w:tc>
          <w:tcPr>
            <w:tcW w:w="4227" w:type="dxa"/>
          </w:tcPr>
          <w:p w14:paraId="22E580FB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3" w:type="dxa"/>
            <w:gridSpan w:val="7"/>
            <w:vAlign w:val="bottom"/>
          </w:tcPr>
          <w:p w14:paraId="7F25BCDD" w14:textId="097FFA2D" w:rsidR="008C1497" w:rsidRPr="00BC2FB5" w:rsidRDefault="008C1497" w:rsidP="008C1497">
            <w:pPr>
              <w:pStyle w:val="acctfourfigures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C1497" w:rsidRPr="00BC2FB5" w14:paraId="206CD172" w14:textId="77777777" w:rsidTr="003E43C6">
        <w:tc>
          <w:tcPr>
            <w:tcW w:w="4227" w:type="dxa"/>
          </w:tcPr>
          <w:p w14:paraId="3AAC8080" w14:textId="614E9C08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990" w:type="dxa"/>
            <w:vAlign w:val="bottom"/>
          </w:tcPr>
          <w:p w14:paraId="06CA935B" w14:textId="77777777" w:rsidR="008C1497" w:rsidRPr="00BC2FB5" w:rsidRDefault="008C1497" w:rsidP="008C149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3D045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FD9A21B" w14:textId="77777777" w:rsidR="008C1497" w:rsidRPr="00BC2FB5" w:rsidRDefault="008C1497" w:rsidP="008C149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2CEB1C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444A0B" w14:textId="77777777" w:rsidR="008C1497" w:rsidRPr="00BC2FB5" w:rsidRDefault="008C1497" w:rsidP="008C149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95CAA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C4C957" w14:textId="77777777" w:rsidR="008C1497" w:rsidRPr="00BC2FB5" w:rsidRDefault="008C1497" w:rsidP="008C1497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C1497" w:rsidRPr="00BC2FB5" w14:paraId="3E2E68C0" w14:textId="77777777" w:rsidTr="003E43C6">
        <w:tc>
          <w:tcPr>
            <w:tcW w:w="4227" w:type="dxa"/>
          </w:tcPr>
          <w:p w14:paraId="2135C1AE" w14:textId="68B2A23D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990" w:type="dxa"/>
            <w:vAlign w:val="bottom"/>
          </w:tcPr>
          <w:p w14:paraId="265406FB" w14:textId="18ED4A66" w:rsidR="008C1497" w:rsidRPr="00BC2FB5" w:rsidRDefault="008C1497" w:rsidP="00B0658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36" w:type="dxa"/>
          </w:tcPr>
          <w:p w14:paraId="009C8BB3" w14:textId="77777777" w:rsidR="008C1497" w:rsidRPr="00BC2FB5" w:rsidRDefault="008C1497" w:rsidP="008C1497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0A81491" w14:textId="255372D9" w:rsidR="008C1497" w:rsidRPr="00BC2FB5" w:rsidRDefault="008C1497" w:rsidP="00B065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1B29BD8B" w14:textId="77777777" w:rsidR="008C1497" w:rsidRPr="00BC2FB5" w:rsidRDefault="008C1497" w:rsidP="008C149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594BAF" w14:textId="0C748817" w:rsidR="008C1497" w:rsidRPr="00BC2FB5" w:rsidRDefault="008C1497" w:rsidP="008C149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B95407" w14:textId="77777777" w:rsidR="008C1497" w:rsidRPr="00BC2FB5" w:rsidRDefault="008C1497" w:rsidP="008C149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D94B67" w14:textId="4BD01C31" w:rsidR="008C1497" w:rsidRPr="00BC2FB5" w:rsidRDefault="008C1497" w:rsidP="00B0658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C1497" w:rsidRPr="00BC2FB5" w14:paraId="48A7C2F3" w14:textId="77777777" w:rsidTr="003E43C6">
        <w:tc>
          <w:tcPr>
            <w:tcW w:w="4227" w:type="dxa"/>
          </w:tcPr>
          <w:p w14:paraId="04A7C1BF" w14:textId="0720B73F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2C080DF" w14:textId="32E25FF5" w:rsidR="008C1497" w:rsidRPr="00BC2FB5" w:rsidRDefault="008C1497" w:rsidP="008C149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1CC59A" w14:textId="77777777" w:rsidR="008C1497" w:rsidRPr="00BC2FB5" w:rsidRDefault="008C1497" w:rsidP="008C1497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50D56F93" w14:textId="400F9945" w:rsidR="008C1497" w:rsidRPr="00BC2FB5" w:rsidRDefault="008C1497" w:rsidP="008C149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2630F2" w14:textId="77777777" w:rsidR="008C1497" w:rsidRPr="00BC2FB5" w:rsidRDefault="008C1497" w:rsidP="008C149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3085E2" w14:textId="1BE96639" w:rsidR="008C1497" w:rsidRPr="00BC2FB5" w:rsidRDefault="008C1497" w:rsidP="008C14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038D245E" w14:textId="77777777" w:rsidR="008C1497" w:rsidRPr="00BC2FB5" w:rsidRDefault="008C1497" w:rsidP="008C149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B8E7F7" w14:textId="02385CD0" w:rsidR="008C1497" w:rsidRPr="00BC2FB5" w:rsidRDefault="008C1497" w:rsidP="008C149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C1497" w:rsidRPr="00BC2FB5" w14:paraId="5EF99C98" w14:textId="77777777" w:rsidTr="003E43C6">
        <w:tc>
          <w:tcPr>
            <w:tcW w:w="4227" w:type="dxa"/>
          </w:tcPr>
          <w:p w14:paraId="12FC4249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8797B3" w14:textId="4A965477" w:rsidR="008C1497" w:rsidRPr="00BC2FB5" w:rsidRDefault="008C1497" w:rsidP="00B0658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FA58E2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36" w:type="dxa"/>
          </w:tcPr>
          <w:p w14:paraId="56D39C2C" w14:textId="77777777" w:rsidR="008C1497" w:rsidRPr="00BC2FB5" w:rsidRDefault="008C1497" w:rsidP="008C1497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F1B1E6D" w14:textId="2CEB4FAD" w:rsidR="008C1497" w:rsidRPr="00BC2FB5" w:rsidRDefault="008C1497" w:rsidP="008C14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70" w:type="dxa"/>
          </w:tcPr>
          <w:p w14:paraId="1E6AF84B" w14:textId="77777777" w:rsidR="008C1497" w:rsidRPr="00BC2FB5" w:rsidRDefault="008C1497" w:rsidP="008C149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08C40DAC" w14:textId="6D958FC7" w:rsidR="008C1497" w:rsidRPr="00BC2FB5" w:rsidRDefault="008C1497" w:rsidP="008C149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4D2A57" w14:textId="77777777" w:rsidR="008C1497" w:rsidRPr="00BC2FB5" w:rsidRDefault="008C1497" w:rsidP="008C1497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5E47E8" w14:textId="0ADC1A06" w:rsidR="008C1497" w:rsidRPr="00BC2FB5" w:rsidRDefault="008C1497" w:rsidP="008C149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C1497" w:rsidRPr="00BC2FB5" w14:paraId="4BF47DB4" w14:textId="77777777" w:rsidTr="003E43C6">
        <w:tc>
          <w:tcPr>
            <w:tcW w:w="4227" w:type="dxa"/>
          </w:tcPr>
          <w:p w14:paraId="28F9633D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0E3D8" w14:textId="5CF2E473" w:rsidR="008C1497" w:rsidRPr="00BC2FB5" w:rsidRDefault="008C1497" w:rsidP="008C149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FA58E2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236" w:type="dxa"/>
          </w:tcPr>
          <w:p w14:paraId="5A119049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930E9" w14:textId="2802EEA1" w:rsidR="008C1497" w:rsidRPr="00BC2FB5" w:rsidRDefault="008C1497" w:rsidP="008C14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1D365D2C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9A124A5" w14:textId="44EDD446" w:rsidR="008C1497" w:rsidRPr="00BC2FB5" w:rsidRDefault="008C1497" w:rsidP="00B0658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70" w:type="dxa"/>
          </w:tcPr>
          <w:p w14:paraId="4607A89B" w14:textId="77777777" w:rsidR="008C1497" w:rsidRPr="00BC2FB5" w:rsidRDefault="008C1497" w:rsidP="008C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C13E8" w14:textId="5F5D72CF" w:rsidR="008C1497" w:rsidRPr="00BC2FB5" w:rsidRDefault="008C1497" w:rsidP="008C1497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661153D" w14:textId="77777777" w:rsidR="00100074" w:rsidRPr="00BC2FB5" w:rsidRDefault="00F43677" w:rsidP="00F43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bookmarkStart w:id="6" w:name="_Hlk33138761"/>
      <w:r w:rsidRPr="00BC2FB5">
        <w:rPr>
          <w:rFonts w:asciiTheme="majorBidi" w:eastAsia="Times New Roman" w:hAnsiTheme="majorBidi" w:cstheme="majorBidi" w:hint="cs"/>
          <w:b/>
          <w:bCs/>
          <w:i/>
          <w:iCs/>
          <w:sz w:val="28"/>
          <w:szCs w:val="28"/>
          <w:cs/>
        </w:rPr>
        <w:t xml:space="preserve">          </w:t>
      </w:r>
    </w:p>
    <w:p w14:paraId="05BCAEA8" w14:textId="2546324C" w:rsidR="0084322A" w:rsidRPr="00BC2FB5" w:rsidRDefault="0084322A" w:rsidP="008C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bookmarkEnd w:id="6"/>
    <w:p w14:paraId="328519BB" w14:textId="28C0E4A2" w:rsidR="00B0698B" w:rsidRPr="00BC2FB5" w:rsidRDefault="00B0698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738E557" w14:textId="77777777" w:rsidR="00AF3C24" w:rsidRPr="00BC2FB5" w:rsidRDefault="00AF3C2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สัญญาการซื้อขายหรือรับบริการ </w:t>
      </w:r>
    </w:p>
    <w:p w14:paraId="1CC2FC3F" w14:textId="76820F6D" w:rsidR="00D418FF" w:rsidRPr="00BC2FB5" w:rsidRDefault="00D418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2A90292" w14:textId="44218ACA" w:rsidR="00746E30" w:rsidRPr="00BC2FB5" w:rsidRDefault="00746E3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BC2FB5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สัญญาให้บริการประสานงานกับลูกค้า</w:t>
      </w:r>
    </w:p>
    <w:p w14:paraId="55D6535A" w14:textId="77777777" w:rsidR="00746E30" w:rsidRPr="00BC2FB5" w:rsidRDefault="00746E3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CB589B5" w14:textId="0507D8D6" w:rsidR="00311791" w:rsidRPr="00BC2FB5" w:rsidRDefault="008C1CDE" w:rsidP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7" w:name="_Hlk64323931"/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 วินท์คอม เทคโนโลยี (เอสจี) จำกัดได้ทำสัญญาบริการประสานงานกับลูกค้า</w:t>
      </w:r>
      <w:r w:rsidR="00F4142A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>กับ</w:t>
      </w:r>
      <w:r w:rsidR="00785D46" w:rsidRPr="00BC2FB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F4142A" w:rsidRPr="00BC2FB5">
        <w:rPr>
          <w:rFonts w:asciiTheme="majorBidi" w:eastAsia="Times New Roman" w:hAnsiTheme="majorBidi" w:hint="cs"/>
          <w:sz w:val="28"/>
          <w:szCs w:val="28"/>
          <w:cs/>
        </w:rPr>
        <w:t>บริษัท</w:t>
      </w:r>
      <w:r w:rsidR="00F4142A" w:rsidRPr="00BC2FB5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BC2FB5">
        <w:rPr>
          <w:rFonts w:asciiTheme="majorBidi" w:eastAsia="Times New Roman" w:hAnsiTheme="majorBidi" w:hint="cs"/>
          <w:sz w:val="28"/>
          <w:szCs w:val="28"/>
          <w:cs/>
        </w:rPr>
        <w:t>วินท์คอม</w:t>
      </w:r>
      <w:r w:rsidR="00F4142A" w:rsidRPr="00BC2FB5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BC2FB5">
        <w:rPr>
          <w:rFonts w:asciiTheme="majorBidi" w:eastAsia="Times New Roman" w:hAnsiTheme="majorBidi" w:hint="cs"/>
          <w:sz w:val="28"/>
          <w:szCs w:val="28"/>
          <w:cs/>
        </w:rPr>
        <w:t>เทคโนโลยี</w:t>
      </w:r>
      <w:r w:rsidR="00F4142A" w:rsidRPr="00BC2FB5">
        <w:rPr>
          <w:rFonts w:asciiTheme="majorBidi" w:eastAsia="Times New Roman" w:hAnsiTheme="majorBidi"/>
          <w:sz w:val="28"/>
          <w:szCs w:val="28"/>
          <w:cs/>
        </w:rPr>
        <w:t xml:space="preserve"> (</w:t>
      </w:r>
      <w:r w:rsidR="00F4142A" w:rsidRPr="00BC2FB5">
        <w:rPr>
          <w:rFonts w:asciiTheme="majorBidi" w:eastAsia="Times New Roman" w:hAnsiTheme="majorBidi" w:hint="cs"/>
          <w:sz w:val="28"/>
          <w:szCs w:val="28"/>
          <w:cs/>
        </w:rPr>
        <w:t>เมียนมาร์</w:t>
      </w:r>
      <w:r w:rsidR="00F4142A" w:rsidRPr="00BC2FB5">
        <w:rPr>
          <w:rFonts w:asciiTheme="majorBidi" w:eastAsia="Times New Roman" w:hAnsiTheme="majorBidi"/>
          <w:sz w:val="28"/>
          <w:szCs w:val="28"/>
          <w:cs/>
        </w:rPr>
        <w:t xml:space="preserve">) </w:t>
      </w:r>
      <w:r w:rsidR="00F4142A" w:rsidRPr="00BC2FB5">
        <w:rPr>
          <w:rFonts w:asciiTheme="majorBidi" w:eastAsia="Times New Roman" w:hAnsiTheme="majorBidi" w:hint="cs"/>
          <w:sz w:val="28"/>
          <w:szCs w:val="28"/>
          <w:cs/>
        </w:rPr>
        <w:t>จำกัด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</w:t>
      </w:r>
      <w:r w:rsidR="00334C91"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>บริษัท วินท์คอม เทคโนโลยี (เมียนมาร์) จำกัด จะเป็นผู้ให้บริการติดต่อประสานงานกับลูกค้าเพื่อสร้างโอกาสในการขายใน</w:t>
      </w:r>
      <w:r w:rsidR="004C05E4" w:rsidRPr="00BC2FB5">
        <w:rPr>
          <w:rFonts w:asciiTheme="majorBidi" w:hAnsiTheme="majorBidi" w:cstheme="majorBidi"/>
          <w:sz w:val="28"/>
          <w:szCs w:val="28"/>
          <w:cs/>
        </w:rPr>
        <w:t>สาธารณรัฐแห่งสหภาพเมียนมา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โดยคิดอัตราคงที่เดือนละ </w:t>
      </w:r>
      <w:r w:rsidR="00EA6958" w:rsidRPr="00BC2FB5">
        <w:rPr>
          <w:rFonts w:asciiTheme="majorBidi" w:eastAsia="Times New Roman" w:hAnsiTheme="majorBidi" w:cstheme="majorBidi"/>
          <w:sz w:val="28"/>
          <w:szCs w:val="28"/>
        </w:rPr>
        <w:t>6,000</w:t>
      </w:r>
      <w:r w:rsidR="00334C91" w:rsidRPr="00BC2FB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BC2FB5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="007E56DD" w:rsidRPr="00BC2FB5">
        <w:rPr>
          <w:rFonts w:asciiTheme="majorBidi" w:eastAsia="Times New Roman" w:hAnsiTheme="majorBidi" w:cstheme="majorBidi"/>
          <w:sz w:val="28"/>
          <w:szCs w:val="28"/>
        </w:rPr>
        <w:t>14</w:t>
      </w:r>
      <w:r w:rsidRPr="00BC2FB5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BC2FB5">
        <w:rPr>
          <w:rFonts w:asciiTheme="majorBidi" w:eastAsia="Times New Roman" w:hAnsiTheme="majorBidi" w:cstheme="majorBidi"/>
          <w:sz w:val="28"/>
          <w:szCs w:val="28"/>
        </w:rPr>
        <w:t>000</w:t>
      </w:r>
      <w:r w:rsidRPr="00BC2FB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BC2FB5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 ตามลำดับ สัญญาทั้งสองฉบับมีกำหนดระยะเวลาตั้งแต่วันที่ </w:t>
      </w:r>
      <w:r w:rsidR="007E56DD" w:rsidRPr="00BC2FB5">
        <w:rPr>
          <w:rFonts w:asciiTheme="majorBidi" w:eastAsia="Times New Roman" w:hAnsiTheme="majorBidi" w:cstheme="majorBidi"/>
          <w:sz w:val="28"/>
          <w:szCs w:val="28"/>
        </w:rPr>
        <w:t>1</w:t>
      </w:r>
      <w:r w:rsidRPr="00BC2FB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มกราคม </w:t>
      </w:r>
      <w:r w:rsidR="007E56DD" w:rsidRPr="00BC2FB5">
        <w:rPr>
          <w:rFonts w:asciiTheme="majorBidi" w:eastAsia="Times New Roman" w:hAnsiTheme="majorBidi" w:cstheme="majorBidi"/>
          <w:sz w:val="28"/>
          <w:szCs w:val="28"/>
        </w:rPr>
        <w:t>25</w:t>
      </w:r>
      <w:r w:rsidR="009874EB" w:rsidRPr="00BC2FB5">
        <w:rPr>
          <w:rFonts w:asciiTheme="majorBidi" w:eastAsia="Times New Roman" w:hAnsiTheme="majorBidi" w:cstheme="majorBidi"/>
          <w:sz w:val="28"/>
          <w:szCs w:val="28"/>
        </w:rPr>
        <w:t>6</w:t>
      </w:r>
      <w:r w:rsidR="00472E35" w:rsidRPr="00BC2FB5">
        <w:rPr>
          <w:rFonts w:asciiTheme="majorBidi" w:eastAsia="Times New Roman" w:hAnsiTheme="majorBidi" w:cstheme="majorBidi"/>
          <w:sz w:val="28"/>
          <w:szCs w:val="28"/>
        </w:rPr>
        <w:t>8</w:t>
      </w:r>
      <w:r w:rsidR="00E34795" w:rsidRPr="00BC2FB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ถึงวันที่ </w:t>
      </w:r>
      <w:r w:rsidR="007E56DD" w:rsidRPr="00BC2FB5">
        <w:rPr>
          <w:rFonts w:asciiTheme="majorBidi" w:eastAsia="Times New Roman" w:hAnsiTheme="majorBidi" w:cstheme="majorBidi"/>
          <w:sz w:val="28"/>
          <w:szCs w:val="28"/>
        </w:rPr>
        <w:t>31</w:t>
      </w:r>
      <w:r w:rsidRPr="00BC2FB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eastAsia="Times New Roman" w:hAnsiTheme="majorBidi" w:cstheme="majorBidi"/>
          <w:sz w:val="28"/>
          <w:szCs w:val="28"/>
        </w:rPr>
        <w:t>256</w:t>
      </w:r>
      <w:r w:rsidR="00472E35" w:rsidRPr="00BC2FB5">
        <w:rPr>
          <w:rFonts w:asciiTheme="majorBidi" w:eastAsia="Times New Roman" w:hAnsiTheme="majorBidi" w:cstheme="majorBidi"/>
          <w:sz w:val="28"/>
          <w:szCs w:val="28"/>
        </w:rPr>
        <w:t>8</w:t>
      </w:r>
      <w:r w:rsidR="009D318A" w:rsidRPr="00BC2FB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9D318A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BC2FB5">
        <w:rPr>
          <w:rFonts w:asciiTheme="majorBidi" w:eastAsia="Times New Roman" w:hAnsiTheme="majorBidi" w:cstheme="majorBidi"/>
          <w:sz w:val="28"/>
          <w:szCs w:val="28"/>
        </w:rPr>
        <w:t xml:space="preserve"> 256</w:t>
      </w:r>
      <w:r w:rsidR="00472E35" w:rsidRPr="00BC2FB5">
        <w:rPr>
          <w:rFonts w:asciiTheme="majorBidi" w:eastAsia="Times New Roman" w:hAnsiTheme="majorBidi" w:cstheme="majorBidi"/>
          <w:sz w:val="28"/>
          <w:szCs w:val="28"/>
        </w:rPr>
        <w:t>8</w:t>
      </w:r>
      <w:r w:rsidR="009D318A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E37A3E" w:rsidRPr="00BC2FB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A4107" w:rsidRPr="00BC2FB5">
        <w:rPr>
          <w:rFonts w:asciiTheme="majorBidi" w:eastAsia="Times New Roman" w:hAnsiTheme="majorBidi" w:cstheme="majorBidi"/>
          <w:sz w:val="28"/>
          <w:szCs w:val="28"/>
          <w:cs/>
        </w:rPr>
        <w:t>และบริษัท วินท์คอม เทคโนโลยี (เอสจี) จำกัด</w:t>
      </w:r>
      <w:r w:rsidR="00E37A3E" w:rsidRPr="00BC2FB5">
        <w:rPr>
          <w:rFonts w:asciiTheme="majorBidi" w:hAnsiTheme="majorBidi" w:cstheme="majorBidi" w:hint="cs"/>
          <w:sz w:val="28"/>
          <w:szCs w:val="28"/>
          <w:cs/>
        </w:rPr>
        <w:t>ได้ทำสัญญา</w:t>
      </w:r>
      <w:r w:rsidR="000E5443" w:rsidRPr="00BC2FB5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E37A3E" w:rsidRPr="00BC2FB5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E37A3E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BC2FB5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E37A3E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="00E37A3E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BC2FB5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E37A3E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72E35" w:rsidRPr="00BC2FB5">
        <w:rPr>
          <w:rFonts w:asciiTheme="majorBidi" w:hAnsiTheme="majorBidi" w:cstheme="majorBidi"/>
          <w:sz w:val="28"/>
          <w:szCs w:val="28"/>
        </w:rPr>
        <w:t>9</w:t>
      </w:r>
      <w:r w:rsidR="00E37A3E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BC2FB5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E37A3E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="00E37A3E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BC2FB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bookmarkStart w:id="8" w:name="_Hlk33138927"/>
      <w:bookmarkEnd w:id="7"/>
      <w:r w:rsidR="00F41B76" w:rsidRPr="00BC2FB5">
        <w:rPr>
          <w:rFonts w:asciiTheme="majorBidi" w:hAnsiTheme="majorBidi" w:cstheme="majorBidi"/>
          <w:sz w:val="28"/>
          <w:szCs w:val="28"/>
        </w:rPr>
        <w:t>9</w:t>
      </w:r>
    </w:p>
    <w:p w14:paraId="1981C7EF" w14:textId="77777777" w:rsidR="00FF639D" w:rsidRPr="00BC2FB5" w:rsidRDefault="00FF639D" w:rsidP="00FF6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F53B4DB" w14:textId="58B39705" w:rsidR="00745B75" w:rsidRPr="00BC2FB5" w:rsidRDefault="00B60BB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  <w:r w:rsidR="00FB2A4E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สำนักงานและบริการระบบเงินเดือน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พนักงาน </w:t>
      </w:r>
    </w:p>
    <w:bookmarkEnd w:id="8"/>
    <w:p w14:paraId="494E29B2" w14:textId="77777777" w:rsidR="00440C52" w:rsidRPr="00BC2FB5" w:rsidRDefault="00440C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56A2807B" w14:textId="5F5983B5" w:rsidR="00B60BBD" w:rsidRPr="00BC2FB5" w:rsidRDefault="006B1B4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469D2" w:rsidRPr="00BC2FB5">
        <w:rPr>
          <w:rFonts w:asciiTheme="majorBidi" w:hAnsiTheme="majorBidi" w:cstheme="majorBidi"/>
          <w:sz w:val="28"/>
          <w:szCs w:val="28"/>
          <w:cs/>
        </w:rPr>
        <w:t>ได้</w:t>
      </w:r>
      <w:r w:rsidRPr="00BC2FB5">
        <w:rPr>
          <w:rFonts w:asciiTheme="majorBidi" w:hAnsiTheme="majorBidi" w:cstheme="majorBidi"/>
          <w:sz w:val="28"/>
          <w:szCs w:val="28"/>
          <w:cs/>
        </w:rPr>
        <w:t>ทำสัญญา</w:t>
      </w:r>
      <w:r w:rsidR="005469D2" w:rsidRPr="00BC2FB5">
        <w:rPr>
          <w:rFonts w:asciiTheme="majorBidi" w:hAnsiTheme="majorBidi" w:cstheme="majorBidi"/>
          <w:sz w:val="28"/>
          <w:szCs w:val="28"/>
          <w:cs/>
        </w:rPr>
        <w:t>บริการสำนักงานและบริการระบบเงินเด</w:t>
      </w:r>
      <w:r w:rsidR="008C4863" w:rsidRPr="00BC2FB5">
        <w:rPr>
          <w:rFonts w:asciiTheme="majorBidi" w:hAnsiTheme="majorBidi" w:cstheme="majorBidi"/>
          <w:sz w:val="28"/>
          <w:szCs w:val="28"/>
          <w:cs/>
        </w:rPr>
        <w:t>ือนพนักงาน</w:t>
      </w:r>
      <w:r w:rsidR="005469D2" w:rsidRPr="00BC2FB5">
        <w:rPr>
          <w:rFonts w:asciiTheme="majorBidi" w:hAnsiTheme="majorBidi" w:cstheme="majorBidi"/>
          <w:sz w:val="28"/>
          <w:szCs w:val="28"/>
          <w:cs/>
        </w:rPr>
        <w:t>กับ บริษัท วีเน็ท แคปปิทอล จำกัด โดย</w:t>
      </w:r>
      <w:r w:rsidR="00023AA6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B147A" w:rsidRPr="00BC2FB5">
        <w:rPr>
          <w:rFonts w:asciiTheme="majorBidi" w:hAnsiTheme="majorBidi" w:cstheme="majorBidi"/>
          <w:sz w:val="28"/>
          <w:szCs w:val="28"/>
        </w:rPr>
        <w:br/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>วีเน็ท แคปปิทอล จำกัด</w:t>
      </w:r>
      <w:r w:rsidR="005469D2" w:rsidRPr="00BC2FB5">
        <w:rPr>
          <w:rFonts w:asciiTheme="majorBidi" w:hAnsiTheme="majorBidi" w:cstheme="majorBidi"/>
          <w:sz w:val="28"/>
          <w:szCs w:val="28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BC2FB5">
        <w:rPr>
          <w:rFonts w:asciiTheme="majorBidi" w:hAnsiTheme="majorBidi" w:cstheme="majorBidi"/>
          <w:sz w:val="28"/>
          <w:szCs w:val="28"/>
          <w:cs/>
        </w:rPr>
        <w:t>รวมทั้งบริการจัดทำระบบเงินเดือน คำนวณภาษี</w:t>
      </w:r>
      <w:r w:rsidR="00334C91" w:rsidRPr="00BC2FB5">
        <w:rPr>
          <w:rFonts w:asciiTheme="majorBidi" w:hAnsiTheme="majorBidi" w:cstheme="majorBidi"/>
          <w:sz w:val="28"/>
          <w:szCs w:val="28"/>
          <w:cs/>
        </w:rPr>
        <w:br/>
      </w:r>
      <w:r w:rsidR="00016437" w:rsidRPr="00BC2FB5">
        <w:rPr>
          <w:rFonts w:asciiTheme="majorBidi" w:hAnsiTheme="majorBidi" w:cstheme="majorBidi"/>
          <w:sz w:val="28"/>
          <w:szCs w:val="28"/>
          <w:cs/>
        </w:rPr>
        <w:t>หัก</w:t>
      </w:r>
      <w:r w:rsidR="00334C91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BC2FB5">
        <w:rPr>
          <w:rFonts w:asciiTheme="majorBidi" w:hAnsiTheme="majorBidi" w:cstheme="majorBidi"/>
          <w:sz w:val="28"/>
          <w:szCs w:val="28"/>
          <w:cs/>
        </w:rPr>
        <w:t>ณ</w:t>
      </w:r>
      <w:r w:rsidR="00334C91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BC2FB5">
        <w:rPr>
          <w:rFonts w:asciiTheme="majorBidi" w:hAnsiTheme="majorBidi" w:cstheme="majorBidi"/>
          <w:sz w:val="28"/>
          <w:szCs w:val="28"/>
          <w:cs/>
        </w:rPr>
        <w:t xml:space="preserve">ที่จ่าย </w:t>
      </w:r>
      <w:r w:rsidR="00D271BB" w:rsidRPr="00BC2FB5">
        <w:rPr>
          <w:rFonts w:asciiTheme="majorBidi" w:hAnsiTheme="majorBidi" w:cstheme="majorBidi"/>
          <w:sz w:val="28"/>
          <w:szCs w:val="28"/>
          <w:cs/>
        </w:rPr>
        <w:t>คำนวณเงินสมทบกองทุนประกันสังคม และจัดเตรียม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>แ</w:t>
      </w:r>
      <w:r w:rsidR="00D271BB" w:rsidRPr="00BC2FB5">
        <w:rPr>
          <w:rFonts w:asciiTheme="majorBidi" w:hAnsiTheme="majorBidi" w:cstheme="majorBidi"/>
          <w:sz w:val="28"/>
          <w:szCs w:val="28"/>
          <w:cs/>
        </w:rPr>
        <w:t>บบยื่นแสดงรายการที่เกี่ยวข้อง</w:t>
      </w:r>
      <w:r w:rsidR="00334C91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1BB" w:rsidRPr="00BC2FB5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FF3BF9" w:rsidRPr="00BC2FB5">
        <w:rPr>
          <w:rFonts w:asciiTheme="majorBidi" w:hAnsiTheme="majorBidi" w:cstheme="majorBidi"/>
          <w:sz w:val="28"/>
          <w:szCs w:val="28"/>
        </w:rPr>
        <w:t>50</w:t>
      </w:r>
      <w:r w:rsidR="00D271BB" w:rsidRPr="00BC2FB5">
        <w:rPr>
          <w:rFonts w:asciiTheme="majorBidi" w:hAnsiTheme="majorBidi" w:cstheme="majorBidi"/>
          <w:sz w:val="28"/>
          <w:szCs w:val="28"/>
        </w:rPr>
        <w:t>,</w:t>
      </w:r>
      <w:r w:rsidR="007E56DD" w:rsidRPr="00BC2FB5">
        <w:rPr>
          <w:rFonts w:asciiTheme="majorBidi" w:hAnsiTheme="majorBidi" w:cstheme="majorBidi"/>
          <w:sz w:val="28"/>
          <w:szCs w:val="28"/>
        </w:rPr>
        <w:t>000</w:t>
      </w:r>
      <w:r w:rsidR="00D271BB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D271BB" w:rsidRPr="00BC2FB5">
        <w:rPr>
          <w:rFonts w:asciiTheme="majorBidi" w:hAnsiTheme="majorBidi" w:cstheme="majorBidi"/>
          <w:sz w:val="28"/>
          <w:szCs w:val="28"/>
          <w:cs/>
        </w:rPr>
        <w:t>บาท รวมกับ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BC2FB5">
        <w:rPr>
          <w:rFonts w:asciiTheme="majorBidi" w:hAnsiTheme="majorBidi" w:cstheme="majorBidi"/>
          <w:sz w:val="28"/>
          <w:szCs w:val="28"/>
          <w:cs/>
        </w:rPr>
        <w:t xml:space="preserve">สัญญามีกำหนดระยะเวลาตั้งแต่วันที่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="00DC2CCB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BC2FB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77CDD" w:rsidRPr="00BC2FB5">
        <w:rPr>
          <w:rFonts w:asciiTheme="majorBidi" w:hAnsiTheme="majorBidi" w:cstheme="majorBidi"/>
          <w:sz w:val="28"/>
          <w:szCs w:val="28"/>
        </w:rPr>
        <w:t>8</w:t>
      </w:r>
      <w:r w:rsidR="00DC2CCB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BC2FB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="00DC2CCB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BC2F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77CDD" w:rsidRPr="00BC2FB5">
        <w:rPr>
          <w:rFonts w:asciiTheme="majorBidi" w:hAnsiTheme="majorBidi" w:cstheme="majorBidi"/>
          <w:sz w:val="28"/>
          <w:szCs w:val="28"/>
        </w:rPr>
        <w:t>8</w:t>
      </w:r>
      <w:r w:rsidR="009D318A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</w:t>
      </w:r>
      <w:r w:rsidR="009D318A" w:rsidRPr="00BC2FB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9D22C6" w:rsidRPr="00BC2FB5">
        <w:rPr>
          <w:rFonts w:asciiTheme="majorBidi" w:hAnsiTheme="majorBidi" w:cstheme="majorBidi" w:hint="cs"/>
          <w:sz w:val="28"/>
          <w:szCs w:val="28"/>
          <w:cs/>
        </w:rPr>
        <w:t>อยู่ระหว่างการพิจารณา</w:t>
      </w:r>
      <w:r w:rsidR="009D318A" w:rsidRPr="00BC2FB5">
        <w:rPr>
          <w:rFonts w:asciiTheme="majorBidi" w:hAnsiTheme="majorBidi" w:cstheme="majorBidi" w:hint="cs"/>
          <w:sz w:val="28"/>
          <w:szCs w:val="28"/>
          <w:cs/>
        </w:rPr>
        <w:t>ทำสัญญา</w:t>
      </w:r>
      <w:r w:rsidR="000E5443" w:rsidRPr="00BC2FB5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9D318A" w:rsidRPr="00BC2FB5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9D318A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9D163C" w14:textId="77777777" w:rsidR="009D22C6" w:rsidRPr="00BC2FB5" w:rsidRDefault="009D22C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FFDA1B" w14:textId="77777777" w:rsidR="00100074" w:rsidRPr="00BC2FB5" w:rsidRDefault="0010007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</w:p>
    <w:p w14:paraId="20BE2DED" w14:textId="77777777" w:rsidR="00100074" w:rsidRPr="00BC2FB5" w:rsidRDefault="0010007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</w:p>
    <w:p w14:paraId="56C221E3" w14:textId="77777777" w:rsidR="00100074" w:rsidRPr="00BC2FB5" w:rsidRDefault="0010007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2"/>
          <w:sz w:val="28"/>
          <w:szCs w:val="28"/>
        </w:rPr>
      </w:pPr>
    </w:p>
    <w:p w14:paraId="3327E153" w14:textId="5DEEE9F5" w:rsidR="00E14F32" w:rsidRPr="00BC2FB5" w:rsidRDefault="00E14F3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1BFC038C" w14:textId="2185578D" w:rsidR="006E3670" w:rsidRPr="00BC2FB5" w:rsidRDefault="006E3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9" w:name="_Hlk33138817"/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</w:t>
      </w:r>
      <w:r w:rsidR="00D91179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การบริการ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บริหาร</w:t>
      </w:r>
      <w:r w:rsidR="00D91179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อุปกรณ์</w:t>
      </w:r>
      <w:r w:rsidR="00E14F32" w:rsidRPr="00BC2FB5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91179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อะไหล่</w:t>
      </w:r>
    </w:p>
    <w:bookmarkEnd w:id="9"/>
    <w:p w14:paraId="2E20D5E5" w14:textId="77777777" w:rsidR="00440C52" w:rsidRPr="00BC2FB5" w:rsidRDefault="00440C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3CBA8955" w14:textId="3B95F528" w:rsidR="0072565F" w:rsidRPr="00BC2FB5" w:rsidRDefault="00CA714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>ได้ทำ</w:t>
      </w:r>
      <w:r w:rsidR="00E14F32" w:rsidRPr="00BC2FB5">
        <w:rPr>
          <w:rFonts w:asciiTheme="majorBidi" w:hAnsiTheme="majorBidi" w:cstheme="majorBidi"/>
          <w:sz w:val="28"/>
          <w:szCs w:val="28"/>
          <w:cs/>
        </w:rPr>
        <w:t>สัญญาการบริการบริหารอุปกรณ์และ</w:t>
      </w:r>
      <w:r w:rsidR="008C4863" w:rsidRPr="00BC2FB5">
        <w:rPr>
          <w:rFonts w:asciiTheme="majorBidi" w:hAnsiTheme="majorBidi" w:cstheme="majorBidi"/>
          <w:sz w:val="28"/>
          <w:szCs w:val="28"/>
          <w:cs/>
        </w:rPr>
        <w:t>อะไหล่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>กับ บริษัท วีเซิร์ฟพลัส จำกัด โดย บริษัท</w:t>
      </w:r>
      <w:r w:rsidR="009E6674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02258D" w:rsidRPr="00BC2FB5">
        <w:rPr>
          <w:rFonts w:asciiTheme="majorBidi" w:hAnsiTheme="majorBidi" w:cstheme="majorBidi"/>
          <w:sz w:val="28"/>
          <w:szCs w:val="28"/>
          <w:cs/>
        </w:rPr>
        <w:t>วีเซิร์ฟพลัส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 xml:space="preserve"> จำกัด </w:t>
      </w:r>
      <w:r w:rsidR="00A14688" w:rsidRPr="00BC2FB5">
        <w:rPr>
          <w:rFonts w:asciiTheme="majorBidi" w:hAnsiTheme="majorBidi" w:cstheme="majorBidi"/>
          <w:sz w:val="28"/>
          <w:szCs w:val="28"/>
        </w:rPr>
        <w:br/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>จะเป็นผู้ให้บริการ</w:t>
      </w:r>
      <w:r w:rsidR="002C3EC5" w:rsidRPr="00BC2FB5">
        <w:rPr>
          <w:rFonts w:asciiTheme="majorBidi" w:hAnsiTheme="majorBidi" w:cstheme="majorBidi"/>
          <w:sz w:val="28"/>
          <w:szCs w:val="28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 xml:space="preserve">ดยคิดอัตราคงที่เดือนละ </w:t>
      </w:r>
      <w:r w:rsidR="007E56DD" w:rsidRPr="00BC2FB5">
        <w:rPr>
          <w:rFonts w:asciiTheme="majorBidi" w:hAnsiTheme="majorBidi" w:cstheme="majorBidi"/>
          <w:sz w:val="28"/>
          <w:szCs w:val="28"/>
        </w:rPr>
        <w:t>3</w:t>
      </w:r>
      <w:r w:rsidR="00FC242D" w:rsidRPr="00BC2FB5">
        <w:rPr>
          <w:rFonts w:asciiTheme="majorBidi" w:hAnsiTheme="majorBidi" w:cstheme="majorBidi"/>
          <w:sz w:val="28"/>
          <w:szCs w:val="28"/>
        </w:rPr>
        <w:t>3</w:t>
      </w:r>
      <w:r w:rsidR="00023AA6" w:rsidRPr="00BC2FB5">
        <w:rPr>
          <w:rFonts w:asciiTheme="majorBidi" w:hAnsiTheme="majorBidi" w:cstheme="majorBidi"/>
          <w:sz w:val="28"/>
          <w:szCs w:val="28"/>
        </w:rPr>
        <w:t>,</w:t>
      </w:r>
      <w:r w:rsidR="00FC242D" w:rsidRPr="00BC2FB5">
        <w:rPr>
          <w:rFonts w:asciiTheme="majorBidi" w:hAnsiTheme="majorBidi" w:cstheme="majorBidi"/>
          <w:sz w:val="28"/>
          <w:szCs w:val="28"/>
        </w:rPr>
        <w:t>330</w:t>
      </w:r>
      <w:r w:rsidR="00023AA6" w:rsidRPr="00BC2FB5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C12FE4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C12FE4" w:rsidRPr="00BC2FB5">
        <w:rPr>
          <w:rFonts w:asciiTheme="majorBidi" w:hAnsiTheme="majorBidi" w:cstheme="majorBidi"/>
          <w:sz w:val="28"/>
          <w:szCs w:val="28"/>
          <w:cs/>
        </w:rPr>
        <w:t>สัญญามีกำหนดระยะเวลาตั้งแต่</w:t>
      </w:r>
      <w:r w:rsidR="0029361F" w:rsidRPr="00BC2FB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="0029361F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BC2FB5">
        <w:rPr>
          <w:rFonts w:asciiTheme="majorBidi" w:hAnsiTheme="majorBidi" w:cstheme="majorBidi"/>
          <w:sz w:val="28"/>
          <w:szCs w:val="28"/>
          <w:cs/>
        </w:rPr>
        <w:t>ตุ</w:t>
      </w:r>
      <w:r w:rsidR="002E2E3C" w:rsidRPr="00BC2FB5">
        <w:rPr>
          <w:rFonts w:asciiTheme="majorBidi" w:hAnsiTheme="majorBidi" w:cstheme="majorBidi"/>
          <w:sz w:val="28"/>
          <w:szCs w:val="28"/>
          <w:cs/>
        </w:rPr>
        <w:t>ล</w:t>
      </w:r>
      <w:r w:rsidR="0029361F" w:rsidRPr="00BC2FB5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A0509C" w:rsidRPr="00BC2FB5">
        <w:rPr>
          <w:rFonts w:asciiTheme="majorBidi" w:hAnsiTheme="majorBidi" w:cstheme="majorBidi"/>
          <w:sz w:val="28"/>
          <w:szCs w:val="28"/>
        </w:rPr>
        <w:t>7</w:t>
      </w:r>
      <w:r w:rsidR="00C12FE4" w:rsidRPr="00BC2FB5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29361F" w:rsidRPr="00BC2FB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30</w:t>
      </w:r>
      <w:r w:rsidR="0029361F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BC2FB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FC242D" w:rsidRPr="00BC2FB5">
        <w:rPr>
          <w:rFonts w:asciiTheme="majorBidi" w:hAnsiTheme="majorBidi" w:cstheme="majorBidi"/>
          <w:sz w:val="28"/>
          <w:szCs w:val="28"/>
        </w:rPr>
        <w:t>8</w:t>
      </w:r>
      <w:r w:rsidR="00187A55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>ทั้งนี้ในระหว่างปี</w:t>
      </w:r>
      <w:r w:rsidR="000E5443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0E5443" w:rsidRPr="00BC2FB5">
        <w:rPr>
          <w:rFonts w:asciiTheme="majorBidi" w:eastAsia="Times New Roman" w:hAnsiTheme="majorBidi" w:cstheme="majorBidi"/>
          <w:sz w:val="28"/>
          <w:szCs w:val="28"/>
        </w:rPr>
        <w:t>256</w:t>
      </w:r>
      <w:r w:rsidR="00FC242D" w:rsidRPr="00BC2FB5">
        <w:rPr>
          <w:rFonts w:asciiTheme="majorBidi" w:eastAsia="Times New Roman" w:hAnsiTheme="majorBidi" w:cstheme="majorBidi"/>
          <w:sz w:val="28"/>
          <w:szCs w:val="28"/>
        </w:rPr>
        <w:t>8</w:t>
      </w:r>
      <w:r w:rsidR="00560956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560956" w:rsidRPr="00BC2FB5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</w:t>
      </w:r>
      <w:r w:rsidR="000E5443" w:rsidRPr="00BC2FB5">
        <w:rPr>
          <w:rFonts w:asciiTheme="majorBidi" w:hAnsiTheme="majorBidi" w:cstheme="majorBidi" w:hint="cs"/>
          <w:sz w:val="28"/>
          <w:szCs w:val="28"/>
          <w:cs/>
        </w:rPr>
        <w:t>ใหม่</w:t>
      </w:r>
      <w:r w:rsidR="00560956" w:rsidRPr="00BC2FB5">
        <w:rPr>
          <w:rFonts w:asciiTheme="majorBidi" w:hAnsiTheme="majorBidi" w:cstheme="majorBidi" w:hint="cs"/>
          <w:sz w:val="28"/>
          <w:szCs w:val="28"/>
          <w:cs/>
        </w:rPr>
        <w:t>ภายใต้เงื่อนไขเดิม</w:t>
      </w:r>
      <w:r w:rsidR="00560956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BC2FB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26428" w:rsidRPr="00BC2FB5">
        <w:rPr>
          <w:rFonts w:asciiTheme="majorBidi" w:hAnsiTheme="majorBidi" w:cstheme="majorBidi" w:hint="cs"/>
          <w:sz w:val="28"/>
          <w:szCs w:val="28"/>
          <w:cs/>
        </w:rPr>
        <w:t>คิดอัตราคงที่เดือนละ</w:t>
      </w:r>
      <w:r w:rsidR="00426428" w:rsidRPr="00BC2FB5">
        <w:rPr>
          <w:rFonts w:asciiTheme="majorBidi" w:hAnsiTheme="majorBidi" w:cstheme="majorBidi"/>
          <w:sz w:val="28"/>
          <w:szCs w:val="28"/>
        </w:rPr>
        <w:t xml:space="preserve"> 3</w:t>
      </w:r>
      <w:r w:rsidR="00484386" w:rsidRPr="00BC2FB5">
        <w:rPr>
          <w:rFonts w:asciiTheme="majorBidi" w:hAnsiTheme="majorBidi" w:cstheme="majorBidi"/>
          <w:sz w:val="28"/>
          <w:szCs w:val="28"/>
        </w:rPr>
        <w:t>4</w:t>
      </w:r>
      <w:r w:rsidR="00426428" w:rsidRPr="00BC2FB5">
        <w:rPr>
          <w:rFonts w:asciiTheme="majorBidi" w:hAnsiTheme="majorBidi" w:cstheme="majorBidi"/>
          <w:sz w:val="28"/>
          <w:szCs w:val="28"/>
        </w:rPr>
        <w:t>,</w:t>
      </w:r>
      <w:r w:rsidR="00E34795" w:rsidRPr="00BC2FB5">
        <w:rPr>
          <w:rFonts w:asciiTheme="majorBidi" w:hAnsiTheme="majorBidi" w:cstheme="majorBidi"/>
          <w:sz w:val="28"/>
          <w:szCs w:val="28"/>
        </w:rPr>
        <w:t>33</w:t>
      </w:r>
      <w:r w:rsidR="00426428" w:rsidRPr="00BC2FB5">
        <w:rPr>
          <w:rFonts w:asciiTheme="majorBidi" w:hAnsiTheme="majorBidi" w:cstheme="majorBidi"/>
          <w:sz w:val="28"/>
          <w:szCs w:val="28"/>
        </w:rPr>
        <w:t xml:space="preserve">0 </w:t>
      </w:r>
      <w:r w:rsidR="00426428" w:rsidRPr="00BC2FB5">
        <w:rPr>
          <w:rFonts w:asciiTheme="majorBidi" w:hAnsiTheme="majorBidi" w:cstheme="majorBidi" w:hint="cs"/>
          <w:sz w:val="28"/>
          <w:szCs w:val="28"/>
          <w:cs/>
        </w:rPr>
        <w:t>บาท และ</w:t>
      </w:r>
      <w:r w:rsidR="00560956" w:rsidRPr="00BC2FB5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</w:t>
      </w:r>
      <w:r w:rsidR="00560956" w:rsidRPr="00BC2FB5">
        <w:rPr>
          <w:rFonts w:asciiTheme="majorBidi" w:eastAsia="Times New Roman" w:hAnsiTheme="majorBidi" w:cstheme="majorBidi" w:hint="cs"/>
          <w:sz w:val="28"/>
          <w:szCs w:val="28"/>
          <w:cs/>
        </w:rPr>
        <w:t>ที่</w:t>
      </w:r>
      <w:r w:rsidR="00560956"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60956" w:rsidRPr="00BC2FB5">
        <w:rPr>
          <w:rFonts w:asciiTheme="majorBidi" w:eastAsia="Times New Roman" w:hAnsiTheme="majorBidi" w:cstheme="majorBidi"/>
          <w:sz w:val="28"/>
          <w:szCs w:val="28"/>
        </w:rPr>
        <w:t xml:space="preserve">1 </w:t>
      </w:r>
      <w:r w:rsidR="00560956"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ตุลาคม </w:t>
      </w:r>
      <w:r w:rsidR="00560956" w:rsidRPr="00BC2FB5">
        <w:rPr>
          <w:rFonts w:asciiTheme="majorBidi" w:eastAsia="Times New Roman" w:hAnsiTheme="majorBidi" w:cstheme="majorBidi"/>
          <w:sz w:val="28"/>
          <w:szCs w:val="28"/>
        </w:rPr>
        <w:t>256</w:t>
      </w:r>
      <w:r w:rsidR="00FC242D" w:rsidRPr="00BC2FB5">
        <w:rPr>
          <w:rFonts w:asciiTheme="majorBidi" w:eastAsia="Times New Roman" w:hAnsiTheme="majorBidi" w:cstheme="majorBidi"/>
          <w:sz w:val="28"/>
          <w:szCs w:val="28"/>
        </w:rPr>
        <w:t>8</w:t>
      </w:r>
      <w:r w:rsidR="00560956" w:rsidRPr="00BC2FB5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560956" w:rsidRPr="00BC2FB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60956" w:rsidRPr="00BC2FB5">
        <w:rPr>
          <w:rFonts w:asciiTheme="majorBidi" w:hAnsiTheme="majorBidi" w:cstheme="majorBidi"/>
          <w:sz w:val="28"/>
          <w:szCs w:val="28"/>
        </w:rPr>
        <w:t xml:space="preserve">30 </w:t>
      </w:r>
      <w:r w:rsidR="00560956" w:rsidRPr="00BC2FB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60956" w:rsidRPr="00BC2FB5">
        <w:rPr>
          <w:rFonts w:asciiTheme="majorBidi" w:hAnsiTheme="majorBidi" w:cstheme="majorBidi"/>
          <w:sz w:val="28"/>
          <w:szCs w:val="28"/>
        </w:rPr>
        <w:t>256</w:t>
      </w:r>
      <w:r w:rsidR="00FC242D" w:rsidRPr="00BC2FB5">
        <w:rPr>
          <w:rFonts w:asciiTheme="majorBidi" w:hAnsiTheme="majorBidi" w:cstheme="majorBidi"/>
          <w:sz w:val="28"/>
          <w:szCs w:val="28"/>
        </w:rPr>
        <w:t>9</w:t>
      </w:r>
    </w:p>
    <w:p w14:paraId="30EFE966" w14:textId="645E57B4" w:rsidR="00325ECD" w:rsidRPr="00BC2FB5" w:rsidRDefault="00325EC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bookmarkStart w:id="10" w:name="_Hlk33138845"/>
    </w:p>
    <w:p w14:paraId="5DBF8317" w14:textId="6E5FF7DE" w:rsidR="006E3670" w:rsidRPr="00BC2FB5" w:rsidRDefault="006E367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bookmarkStart w:id="11" w:name="_Hlk127881165"/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B34E53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อนุญาตให้ใช้สิทธิในโปรแกรมคอมพิวเตอร์</w:t>
      </w:r>
      <w:r w:rsidR="006D427C" w:rsidRPr="00BC2FB5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bookmarkEnd w:id="10"/>
    <w:p w14:paraId="1714F076" w14:textId="77777777" w:rsidR="00440C52" w:rsidRPr="00BC2FB5" w:rsidRDefault="00440C5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4AEC3D" w14:textId="28CE526B" w:rsidR="003D2093" w:rsidRPr="00BC2FB5" w:rsidRDefault="00B34E5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บริษัท วีเซิร์ฟพลัส จำกัด ได้ทำ</w:t>
      </w:r>
      <w:r w:rsidR="00196799" w:rsidRPr="00BC2FB5">
        <w:rPr>
          <w:rFonts w:asciiTheme="majorBidi" w:hAnsiTheme="majorBidi" w:cstheme="majorBidi" w:hint="cs"/>
          <w:sz w:val="28"/>
          <w:szCs w:val="28"/>
          <w:cs/>
        </w:rPr>
        <w:t>สัญญาอนุญาตให้ใช้สิทธิในโปรแกรมคอมพิวเตอร์</w:t>
      </w:r>
      <w:r w:rsidRPr="00BC2FB5">
        <w:rPr>
          <w:rFonts w:asciiTheme="majorBidi" w:hAnsiTheme="majorBidi" w:cstheme="majorBidi"/>
          <w:sz w:val="28"/>
          <w:szCs w:val="28"/>
          <w:cs/>
        </w:rPr>
        <w:t>กับ บริษัท เอ็นทีเอ็น โซลูชั่น จำกัด</w:t>
      </w:r>
      <w:r w:rsidR="00646EF8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โดย บริษัท เอ็นทีเอ็น โซลูชั่น จำกัด จะเป็นผู้</w:t>
      </w:r>
      <w:r w:rsidR="00196799" w:rsidRPr="00BC2FB5">
        <w:rPr>
          <w:rFonts w:asciiTheme="majorBidi" w:hAnsiTheme="majorBidi" w:cstheme="majorBidi" w:hint="cs"/>
          <w:sz w:val="28"/>
          <w:szCs w:val="28"/>
          <w:cs/>
        </w:rPr>
        <w:t>ให้บริการ</w:t>
      </w:r>
      <w:r w:rsidR="001C23E4" w:rsidRPr="00BC2FB5">
        <w:rPr>
          <w:rFonts w:asciiTheme="majorBidi" w:hAnsiTheme="majorBidi" w:cstheme="majorBidi"/>
          <w:sz w:val="28"/>
          <w:szCs w:val="28"/>
          <w:cs/>
        </w:rPr>
        <w:t>อนุญาต</w:t>
      </w:r>
      <w:r w:rsidRPr="00BC2FB5">
        <w:rPr>
          <w:rFonts w:asciiTheme="majorBidi" w:hAnsiTheme="majorBidi" w:cstheme="majorBidi"/>
          <w:sz w:val="28"/>
          <w:szCs w:val="28"/>
          <w:cs/>
        </w:rPr>
        <w:t>ให้</w:t>
      </w:r>
      <w:r w:rsidR="001C23E4" w:rsidRPr="00BC2FB5">
        <w:rPr>
          <w:rFonts w:asciiTheme="majorBidi" w:hAnsiTheme="majorBidi" w:cstheme="majorBidi"/>
          <w:sz w:val="28"/>
          <w:szCs w:val="28"/>
          <w:cs/>
        </w:rPr>
        <w:t>ใช้สิทธิ</w:t>
      </w:r>
      <w:r w:rsidR="001767E1" w:rsidRPr="00BC2FB5">
        <w:rPr>
          <w:rFonts w:asciiTheme="majorBidi" w:hAnsiTheme="majorBidi" w:cstheme="majorBidi" w:hint="cs"/>
          <w:sz w:val="28"/>
          <w:szCs w:val="28"/>
          <w:cs/>
        </w:rPr>
        <w:t>และบำรุงรักษา</w:t>
      </w:r>
      <w:r w:rsidR="001C23E4" w:rsidRPr="00BC2FB5">
        <w:rPr>
          <w:rFonts w:asciiTheme="majorBidi" w:hAnsiTheme="majorBidi" w:cstheme="majorBidi"/>
          <w:sz w:val="28"/>
          <w:szCs w:val="28"/>
          <w:cs/>
        </w:rPr>
        <w:t xml:space="preserve">ในโปรแกรม </w:t>
      </w:r>
      <w:r w:rsidR="001C23E4" w:rsidRPr="00BC2FB5">
        <w:rPr>
          <w:rFonts w:asciiTheme="majorBidi" w:hAnsiTheme="majorBidi" w:cstheme="majorBidi"/>
          <w:sz w:val="28"/>
          <w:szCs w:val="28"/>
        </w:rPr>
        <w:t xml:space="preserve">NIMBUS (ERP) </w:t>
      </w:r>
      <w:r w:rsidR="001C23E4" w:rsidRPr="00BC2FB5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 รวมทั้งเป็นผู้ให้บ</w:t>
      </w:r>
      <w:r w:rsidRPr="00BC2FB5">
        <w:rPr>
          <w:rFonts w:asciiTheme="majorBidi" w:hAnsiTheme="majorBidi" w:cstheme="majorBidi"/>
          <w:sz w:val="28"/>
          <w:szCs w:val="28"/>
          <w:cs/>
        </w:rPr>
        <w:t>ริการ</w:t>
      </w:r>
      <w:r w:rsidR="001C23E4" w:rsidRPr="00BC2FB5">
        <w:rPr>
          <w:rFonts w:asciiTheme="majorBidi" w:hAnsiTheme="majorBidi" w:cstheme="majorBidi"/>
          <w:sz w:val="28"/>
          <w:szCs w:val="28"/>
          <w:cs/>
        </w:rPr>
        <w:t>ที่เกี่ยวข้องกับระบบงานดังกล่าว</w:t>
      </w:r>
      <w:r w:rsidR="00DB0324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โดยคิดอัตราคงที่</w:t>
      </w:r>
      <w:r w:rsidR="001767E1" w:rsidRPr="00BC2FB5">
        <w:rPr>
          <w:rFonts w:asciiTheme="majorBidi" w:hAnsiTheme="majorBidi" w:cstheme="majorBidi"/>
          <w:sz w:val="28"/>
          <w:szCs w:val="28"/>
        </w:rPr>
        <w:br/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เดือนละ </w:t>
      </w:r>
      <w:r w:rsidR="007E56DD" w:rsidRPr="00BC2FB5">
        <w:rPr>
          <w:rFonts w:asciiTheme="majorBidi" w:hAnsiTheme="majorBidi" w:cstheme="majorBidi"/>
          <w:sz w:val="28"/>
          <w:szCs w:val="28"/>
        </w:rPr>
        <w:t>80</w:t>
      </w:r>
      <w:r w:rsidRPr="00BC2FB5">
        <w:rPr>
          <w:rFonts w:asciiTheme="majorBidi" w:hAnsiTheme="majorBidi" w:cstheme="majorBidi"/>
          <w:sz w:val="28"/>
          <w:szCs w:val="28"/>
        </w:rPr>
        <w:t>,</w:t>
      </w:r>
      <w:r w:rsidR="007E56DD" w:rsidRPr="00BC2FB5">
        <w:rPr>
          <w:rFonts w:asciiTheme="majorBidi" w:hAnsiTheme="majorBidi" w:cstheme="majorBidi"/>
          <w:sz w:val="28"/>
          <w:szCs w:val="28"/>
        </w:rPr>
        <w:t>000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บาท สัญญามีกำหน</w:t>
      </w:r>
      <w:r w:rsidR="00A14688" w:rsidRPr="00BC2FB5">
        <w:rPr>
          <w:rFonts w:asciiTheme="majorBidi" w:hAnsiTheme="majorBidi" w:cstheme="majorBidi"/>
          <w:sz w:val="28"/>
          <w:szCs w:val="28"/>
          <w:cs/>
        </w:rPr>
        <w:t>ด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ระยะเวลาตั้งแต่วันที่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1C23E4" w:rsidRPr="00BC2FB5">
        <w:rPr>
          <w:rFonts w:asciiTheme="majorBidi" w:hAnsiTheme="majorBidi" w:cstheme="majorBidi"/>
          <w:sz w:val="28"/>
          <w:szCs w:val="28"/>
          <w:cs/>
        </w:rPr>
        <w:t>ก</w:t>
      </w:r>
      <w:r w:rsidR="00A14688" w:rsidRPr="00BC2FB5">
        <w:rPr>
          <w:rFonts w:asciiTheme="majorBidi" w:hAnsiTheme="majorBidi" w:cstheme="majorBidi"/>
          <w:sz w:val="28"/>
          <w:szCs w:val="28"/>
          <w:cs/>
        </w:rPr>
        <w:t>ุมภาพันธ์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82557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A14688" w:rsidRPr="00BC2FB5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82557" w:rsidRPr="00BC2FB5">
        <w:rPr>
          <w:rFonts w:asciiTheme="majorBidi" w:hAnsiTheme="majorBidi" w:cstheme="majorBidi"/>
          <w:sz w:val="28"/>
          <w:szCs w:val="28"/>
        </w:rPr>
        <w:t>9</w:t>
      </w:r>
      <w:r w:rsidR="008C0449" w:rsidRPr="00BC2FB5">
        <w:rPr>
          <w:rFonts w:asciiTheme="majorBidi" w:hAnsiTheme="majorBidi" w:cstheme="majorBidi"/>
          <w:sz w:val="28"/>
          <w:szCs w:val="28"/>
        </w:rPr>
        <w:t xml:space="preserve"> </w:t>
      </w:r>
      <w:bookmarkStart w:id="12" w:name="_Hlk33139017"/>
      <w:r w:rsidR="002F1782" w:rsidRPr="00BC2FB5">
        <w:rPr>
          <w:rFonts w:asciiTheme="majorBidi" w:hAnsiTheme="majorBidi" w:cstheme="majorBidi"/>
          <w:sz w:val="28"/>
          <w:szCs w:val="28"/>
          <w:cs/>
        </w:rPr>
        <w:t xml:space="preserve">ทั้งนี้ในระหว่างปี </w:t>
      </w:r>
      <w:r w:rsidR="002F1782" w:rsidRPr="00BC2FB5">
        <w:rPr>
          <w:rFonts w:asciiTheme="majorBidi" w:hAnsiTheme="majorBidi" w:cstheme="majorBidi"/>
          <w:sz w:val="28"/>
          <w:szCs w:val="28"/>
        </w:rPr>
        <w:t xml:space="preserve">2568 </w:t>
      </w:r>
      <w:r w:rsidR="002F1782" w:rsidRPr="00BC2FB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บริษัทได้ทำสัญญาใหม่ภายใต้เงื่อนไขเดิม โดยคิดอัตราคงที่เดือนละ </w:t>
      </w:r>
      <w:r w:rsidR="002F1782" w:rsidRPr="00BC2FB5">
        <w:rPr>
          <w:rFonts w:asciiTheme="majorBidi" w:hAnsiTheme="majorBidi" w:cstheme="majorBidi"/>
          <w:sz w:val="28"/>
          <w:szCs w:val="28"/>
        </w:rPr>
        <w:t xml:space="preserve">60,000 </w:t>
      </w:r>
      <w:r w:rsidR="002F1782" w:rsidRPr="00BC2FB5">
        <w:rPr>
          <w:rFonts w:asciiTheme="majorBidi" w:hAnsiTheme="majorBidi" w:cstheme="majorBidi"/>
          <w:sz w:val="28"/>
          <w:szCs w:val="28"/>
          <w:cs/>
        </w:rPr>
        <w:t xml:space="preserve">บาท และสัญญามีกำหนดระยะเวลาตั้งแต่วันที่ </w:t>
      </w:r>
      <w:r w:rsidR="002F1782" w:rsidRPr="00BC2FB5">
        <w:rPr>
          <w:rFonts w:asciiTheme="majorBidi" w:hAnsiTheme="majorBidi" w:cstheme="majorBidi"/>
          <w:sz w:val="28"/>
          <w:szCs w:val="28"/>
        </w:rPr>
        <w:t xml:space="preserve">1 </w:t>
      </w:r>
      <w:r w:rsidR="002F1782" w:rsidRPr="00BC2FB5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2F1782" w:rsidRPr="00BC2FB5">
        <w:rPr>
          <w:rFonts w:asciiTheme="majorBidi" w:hAnsiTheme="majorBidi" w:cstheme="majorBidi"/>
          <w:sz w:val="28"/>
          <w:szCs w:val="28"/>
        </w:rPr>
        <w:t xml:space="preserve">2569 </w:t>
      </w:r>
      <w:r w:rsidR="002F1782" w:rsidRPr="00BC2FB5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2F1782" w:rsidRPr="00BC2FB5">
        <w:rPr>
          <w:rFonts w:asciiTheme="majorBidi" w:hAnsiTheme="majorBidi" w:cstheme="majorBidi"/>
          <w:sz w:val="28"/>
          <w:szCs w:val="28"/>
        </w:rPr>
        <w:t xml:space="preserve">31 </w:t>
      </w:r>
      <w:r w:rsidR="002F1782" w:rsidRPr="00BC2FB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F1782" w:rsidRPr="00BC2FB5">
        <w:rPr>
          <w:rFonts w:asciiTheme="majorBidi" w:hAnsiTheme="majorBidi" w:cstheme="majorBidi"/>
          <w:sz w:val="28"/>
          <w:szCs w:val="28"/>
        </w:rPr>
        <w:t>2570</w:t>
      </w:r>
    </w:p>
    <w:p w14:paraId="24472A8A" w14:textId="77777777" w:rsidR="00196799" w:rsidRPr="00BC2FB5" w:rsidRDefault="001967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70CCD84" w14:textId="1065DA0E" w:rsidR="00446585" w:rsidRPr="00BC2FB5" w:rsidRDefault="0044658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การให้บริการ</w:t>
      </w:r>
      <w:r w:rsidR="00B333C6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บำรุงรักษา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โปรแกรมคอมพิวเตอร์</w:t>
      </w:r>
    </w:p>
    <w:p w14:paraId="592AB231" w14:textId="77777777" w:rsidR="00B333C6" w:rsidRPr="00BC2FB5" w:rsidRDefault="00B333C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797E6593" w14:textId="7FB03E51" w:rsidR="00196799" w:rsidRPr="00BC2FB5" w:rsidRDefault="00196799" w:rsidP="0017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ได้ทำสัญญาอนุญาตให้ใช้สิทธิและบำรุงรักษาในโปรแกรมคอมพิวเตอร์กับ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บริษัท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เอ็นทีเอ็น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โซลูชั่น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จำกัด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/>
          <w:sz w:val="28"/>
          <w:szCs w:val="28"/>
        </w:rPr>
        <w:t xml:space="preserve">   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โดย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บริษัท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เอ็นทีเอ็น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โซลูชั่น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จำกัด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จะเป็นผู้ให้บริการอนุญาตให้ใช้สิทธิและบำรุงรักษาในโปรแกรม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cstheme="majorBidi"/>
          <w:sz w:val="28"/>
          <w:szCs w:val="28"/>
        </w:rPr>
        <w:t xml:space="preserve">NIMBUS (ERP)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ที่ใช้ในการดำเนินงาน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รวมทั้งเป็นผู้ให้บริการที่เกี่ยวข้องกับระบบงานดังกล่าว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โดยคิดอัตราคงที่เดือนละ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/>
          <w:sz w:val="28"/>
          <w:szCs w:val="28"/>
        </w:rPr>
        <w:t>60</w:t>
      </w:r>
      <w:r w:rsidR="001767E1" w:rsidRPr="00BC2FB5">
        <w:rPr>
          <w:rFonts w:asciiTheme="majorBidi" w:hAnsiTheme="majorBidi" w:cstheme="majorBidi"/>
          <w:sz w:val="28"/>
          <w:szCs w:val="28"/>
        </w:rPr>
        <w:t>,</w:t>
      </w:r>
      <w:r w:rsidR="001767E1" w:rsidRPr="00BC2FB5">
        <w:rPr>
          <w:rFonts w:asciiTheme="majorBidi" w:hAnsiTheme="majorBidi"/>
          <w:sz w:val="28"/>
          <w:szCs w:val="28"/>
        </w:rPr>
        <w:t>000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บาท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สัญญามีกำหนดระยะเวลาตั้งแต่วันที่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1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มกราคม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/>
          <w:sz w:val="28"/>
          <w:szCs w:val="28"/>
        </w:rPr>
        <w:t>2568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ถึงวันที่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/>
          <w:sz w:val="28"/>
          <w:szCs w:val="28"/>
        </w:rPr>
        <w:t>31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ธันวาคม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/>
          <w:sz w:val="28"/>
          <w:szCs w:val="28"/>
        </w:rPr>
        <w:t>2568</w:t>
      </w:r>
      <w:r w:rsidR="001767E1"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1767E1" w:rsidRPr="00BC2FB5">
        <w:rPr>
          <w:rFonts w:asciiTheme="majorBidi" w:hAnsiTheme="majorBidi" w:hint="cs"/>
          <w:sz w:val="28"/>
          <w:szCs w:val="28"/>
          <w:cs/>
        </w:rPr>
        <w:t>ทั้งนี้บริษัทอยู่ระหว่างการพิจารณา</w:t>
      </w:r>
      <w:r w:rsidR="00B333C6" w:rsidRPr="00BC2FB5">
        <w:rPr>
          <w:rFonts w:asciiTheme="majorBidi" w:hAnsiTheme="majorBidi"/>
          <w:sz w:val="28"/>
          <w:szCs w:val="28"/>
          <w:cs/>
        </w:rPr>
        <w:br/>
      </w:r>
      <w:r w:rsidR="001767E1" w:rsidRPr="00BC2FB5">
        <w:rPr>
          <w:rFonts w:asciiTheme="majorBidi" w:hAnsiTheme="majorBidi" w:hint="cs"/>
          <w:sz w:val="28"/>
          <w:szCs w:val="28"/>
          <w:cs/>
        </w:rPr>
        <w:t>ทำสัญญาใหม่ภายใต้เงื่อนไขเดิม</w:t>
      </w:r>
    </w:p>
    <w:p w14:paraId="28F112B2" w14:textId="6F8405DC" w:rsidR="003D2093" w:rsidRPr="00BC2FB5" w:rsidRDefault="003D2093" w:rsidP="009D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1"/>
    <w:p w14:paraId="56FFA697" w14:textId="4B2852DC" w:rsidR="00C37099" w:rsidRPr="00BC2FB5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Pr="00BC2FB5">
        <w:rPr>
          <w:rFonts w:asciiTheme="majorBidi" w:hAnsiTheme="majorBidi" w:hint="cs"/>
          <w:i/>
          <w:iCs/>
          <w:sz w:val="28"/>
          <w:szCs w:val="28"/>
          <w:cs/>
        </w:rPr>
        <w:t>ให้บริการเฝ้าระวังและแจ้งเตือนภัยคุกคามทางคอมพิวเตอร์</w:t>
      </w:r>
    </w:p>
    <w:p w14:paraId="016AEB26" w14:textId="7DCBCFD1" w:rsidR="00C37099" w:rsidRPr="00BC2FB5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749F78FA" w14:textId="655648CE" w:rsidR="00C37099" w:rsidRPr="00BC2FB5" w:rsidRDefault="00C3709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บริษัทได้ทำสัญญาให้บริการเฝ้าระวังและแจ้งเตือนภัยคุกคามทางคอมพิวเตอร์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BC2FB5">
        <w:rPr>
          <w:rFonts w:asciiTheme="majorBidi" w:hAnsiTheme="majorBidi" w:cstheme="majorBidi"/>
          <w:sz w:val="28"/>
          <w:szCs w:val="28"/>
          <w:cs/>
        </w:rPr>
        <w:t>-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785D46" w:rsidRPr="00BC2FB5">
        <w:rPr>
          <w:rFonts w:asciiTheme="majorBidi" w:hAnsiTheme="majorBidi" w:cstheme="majorBidi"/>
          <w:sz w:val="28"/>
          <w:szCs w:val="28"/>
        </w:rPr>
        <w:br/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BC2FB5">
        <w:rPr>
          <w:rFonts w:asciiTheme="majorBidi" w:hAnsiTheme="majorBidi" w:cstheme="majorBidi"/>
          <w:sz w:val="28"/>
          <w:szCs w:val="28"/>
          <w:cs/>
        </w:rPr>
        <w:t>-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จะเป็นผู้ให้บริการเฝ้าระวัง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วิเคราะห์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และแจ้งเตือนภัยคุกคามด้านความมั่นคงปลอดภัยทางคอมพิวเตอร์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โดยคิดอัตราคงที่เดือนละ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39</w:t>
      </w:r>
      <w:r w:rsidRPr="00BC2FB5">
        <w:rPr>
          <w:rFonts w:asciiTheme="majorBidi" w:hAnsiTheme="majorBidi" w:cstheme="majorBidi"/>
          <w:sz w:val="28"/>
          <w:szCs w:val="28"/>
        </w:rPr>
        <w:t>,</w:t>
      </w:r>
      <w:r w:rsidR="007E56DD" w:rsidRPr="00BC2FB5">
        <w:rPr>
          <w:rFonts w:asciiTheme="majorBidi" w:hAnsiTheme="majorBidi" w:cstheme="majorBidi"/>
          <w:sz w:val="28"/>
          <w:szCs w:val="28"/>
        </w:rPr>
        <w:t>000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สัญญามีกำหนดระยะเวลาตั้งแต่วันที่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D11848" w:rsidRPr="00BC2FB5">
        <w:rPr>
          <w:rFonts w:asciiTheme="majorBidi" w:hAnsiTheme="majorBidi" w:cstheme="majorBidi"/>
          <w:sz w:val="28"/>
          <w:szCs w:val="28"/>
        </w:rPr>
        <w:t>7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785D46" w:rsidRPr="00BC2FB5">
        <w:rPr>
          <w:rFonts w:asciiTheme="majorBidi" w:hAnsiTheme="majorBidi" w:cstheme="majorBidi"/>
          <w:sz w:val="28"/>
          <w:szCs w:val="28"/>
        </w:rPr>
        <w:br/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25</w:t>
      </w:r>
      <w:r w:rsidR="00D11848" w:rsidRPr="00BC2FB5">
        <w:rPr>
          <w:rFonts w:asciiTheme="majorBidi" w:hAnsiTheme="majorBidi" w:cstheme="majorBidi"/>
          <w:sz w:val="28"/>
          <w:szCs w:val="28"/>
        </w:rPr>
        <w:t>70</w:t>
      </w:r>
      <w:r w:rsidR="005F5247" w:rsidRPr="00BC2FB5">
        <w:rPr>
          <w:rFonts w:asciiTheme="majorBidi" w:hAnsiTheme="majorBidi" w:cstheme="majorBidi"/>
          <w:sz w:val="28"/>
          <w:szCs w:val="28"/>
        </w:rPr>
        <w:t xml:space="preserve"> </w:t>
      </w:r>
    </w:p>
    <w:p w14:paraId="0949B4EC" w14:textId="77777777" w:rsidR="00D11848" w:rsidRPr="00BC2FB5" w:rsidRDefault="00D1184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C17C35" w14:textId="77777777" w:rsidR="006A5DE9" w:rsidRPr="00BC2FB5" w:rsidRDefault="006A5D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DB1465A" w14:textId="77777777" w:rsidR="006A5DE9" w:rsidRPr="00BC2FB5" w:rsidRDefault="006A5D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BA17BEA" w14:textId="77777777" w:rsidR="006A5DE9" w:rsidRPr="00BC2FB5" w:rsidRDefault="006A5D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7E2ED35" w14:textId="77777777" w:rsidR="006A5DE9" w:rsidRPr="00BC2FB5" w:rsidRDefault="006A5D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4C3DF3E" w14:textId="20B481C4" w:rsidR="00D47512" w:rsidRPr="00BC2FB5" w:rsidRDefault="00D4751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สัญญา</w:t>
      </w:r>
      <w:r w:rsidRPr="00BC2FB5">
        <w:rPr>
          <w:rFonts w:asciiTheme="majorBidi" w:hAnsiTheme="majorBidi" w:hint="cs"/>
          <w:i/>
          <w:iCs/>
          <w:sz w:val="28"/>
          <w:szCs w:val="28"/>
          <w:cs/>
        </w:rPr>
        <w:t>ให้บริการคลังสินค้าและการจัดการคลังสินค้า</w:t>
      </w:r>
    </w:p>
    <w:p w14:paraId="19583141" w14:textId="77777777" w:rsidR="00D47512" w:rsidRPr="00BC2FB5" w:rsidRDefault="00D4751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67665B75" w14:textId="1EA2DC76" w:rsidR="00100074" w:rsidRPr="00BC2FB5" w:rsidRDefault="00D4751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 w:hint="cs"/>
          <w:sz w:val="28"/>
          <w:szCs w:val="28"/>
          <w:cs/>
        </w:rPr>
        <w:t>บริษัทได้ทำสัญญาให้บริการคลังสินค้าและการจัดการสินค้า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กับ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บริษัท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โลจิสท์พลัส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จำกัด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โดย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บริษัท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/>
          <w:sz w:val="28"/>
          <w:szCs w:val="28"/>
        </w:rPr>
        <w:br/>
      </w:r>
      <w:r w:rsidRPr="00BC2FB5">
        <w:rPr>
          <w:rFonts w:asciiTheme="majorBidi" w:hAnsiTheme="majorBidi" w:hint="cs"/>
          <w:sz w:val="28"/>
          <w:szCs w:val="28"/>
          <w:cs/>
        </w:rPr>
        <w:t>โลจิสท์พลัส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จำกัด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จะเป็นผู้ให้บริการคลังสินค้าและการจัดการสินค้า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อันได้แก่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การจัดการคลังสินค้า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การรับสินค้า</w:t>
      </w:r>
      <w:r w:rsidR="005D733D" w:rsidRPr="00BC2FB5">
        <w:rPr>
          <w:rFonts w:asciiTheme="majorBidi" w:hAnsiTheme="majorBidi"/>
          <w:sz w:val="28"/>
          <w:szCs w:val="28"/>
          <w:cs/>
        </w:rPr>
        <w:br/>
      </w:r>
      <w:r w:rsidRPr="00BC2FB5">
        <w:rPr>
          <w:rFonts w:asciiTheme="majorBidi" w:hAnsiTheme="majorBidi" w:hint="cs"/>
          <w:sz w:val="28"/>
          <w:szCs w:val="28"/>
          <w:cs/>
        </w:rPr>
        <w:t>ขาเข้า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การจัดเตรียมสินค้าเพื่อส่งออก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และการจัดเตรียมเอกสารใบส่งของ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โดยคิดอัตราคงที่เดือนละ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/>
          <w:sz w:val="28"/>
          <w:szCs w:val="28"/>
        </w:rPr>
        <w:t>19,000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บาท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F75248" w:rsidRPr="00BC2FB5">
        <w:rPr>
          <w:rFonts w:asciiTheme="majorBidi" w:hAnsiTheme="majorBidi"/>
          <w:sz w:val="28"/>
          <w:szCs w:val="28"/>
        </w:rPr>
        <w:br/>
      </w:r>
      <w:r w:rsidRPr="00BC2FB5">
        <w:rPr>
          <w:rFonts w:asciiTheme="majorBidi" w:hAnsiTheme="majorBidi" w:hint="cs"/>
          <w:sz w:val="28"/>
          <w:szCs w:val="28"/>
          <w:cs/>
        </w:rPr>
        <w:t>รวมกับค่าบริการอื่นๆที่จะเรียกเก็บตามที่เกิดขึ้นจริงในอัตราที่ตกลงกันไว้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สัญญามีกำหนดระยะเวลาตั้งแต่วันที่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/>
          <w:sz w:val="28"/>
          <w:szCs w:val="28"/>
          <w:cs/>
        </w:rPr>
        <w:br/>
      </w:r>
      <w:r w:rsidRPr="00BC2FB5">
        <w:rPr>
          <w:rFonts w:asciiTheme="majorBidi" w:hAnsiTheme="majorBidi"/>
          <w:sz w:val="28"/>
          <w:szCs w:val="28"/>
        </w:rPr>
        <w:t>1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มกราคม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/>
          <w:sz w:val="28"/>
          <w:szCs w:val="28"/>
        </w:rPr>
        <w:t xml:space="preserve">2567 </w:t>
      </w:r>
      <w:r w:rsidRPr="00BC2FB5">
        <w:rPr>
          <w:rFonts w:asciiTheme="majorBidi" w:hAnsiTheme="majorBidi" w:hint="cs"/>
          <w:sz w:val="28"/>
          <w:szCs w:val="28"/>
          <w:cs/>
        </w:rPr>
        <w:t>ถึงวันที่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/>
          <w:sz w:val="28"/>
          <w:szCs w:val="28"/>
        </w:rPr>
        <w:t>31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ธันวาคม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/>
          <w:sz w:val="28"/>
          <w:szCs w:val="28"/>
        </w:rPr>
        <w:t>2569</w:t>
      </w:r>
    </w:p>
    <w:p w14:paraId="6048901C" w14:textId="77777777" w:rsidR="004E0DC0" w:rsidRPr="00BC2FB5" w:rsidRDefault="004E0D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bookmarkEnd w:id="12"/>
    <w:p w14:paraId="566413CC" w14:textId="5ED03D75" w:rsidR="001F2BAF" w:rsidRPr="00BC2FB5" w:rsidRDefault="0011690C" w:rsidP="0028654B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1F2BAF" w:rsidRPr="00BC2FB5">
        <w:rPr>
          <w:rFonts w:asciiTheme="majorBidi" w:hAnsiTheme="majorBidi" w:cstheme="majorBidi"/>
          <w:sz w:val="28"/>
          <w:szCs w:val="28"/>
          <w:lang w:val="en-US"/>
        </w:rPr>
        <w:tab/>
      </w:r>
      <w:r w:rsidR="001F2BAF" w:rsidRPr="00BC2FB5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1D1D43A3" w14:textId="77777777" w:rsidR="00606DED" w:rsidRPr="00BC2FB5" w:rsidRDefault="00606DED" w:rsidP="0028654B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BC2FB5" w14:paraId="2B840366" w14:textId="77777777" w:rsidTr="00E62E83">
        <w:tc>
          <w:tcPr>
            <w:tcW w:w="4230" w:type="dxa"/>
          </w:tcPr>
          <w:p w14:paraId="6E3B7014" w14:textId="576FAE95" w:rsidR="001F2BAF" w:rsidRPr="00BC2FB5" w:rsidRDefault="001F2BA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BC2FB5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2250" w:type="dxa"/>
            <w:gridSpan w:val="3"/>
            <w:vAlign w:val="bottom"/>
          </w:tcPr>
          <w:p w14:paraId="7947946A" w14:textId="77777777" w:rsidR="001F2BAF" w:rsidRPr="00BC2FB5" w:rsidRDefault="001F2BAF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4A15AF1A" w14:textId="77777777" w:rsidR="001F2BAF" w:rsidRPr="00BC2FB5" w:rsidRDefault="001F2BA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14:paraId="3CEB5761" w14:textId="77777777" w:rsidR="001F2BAF" w:rsidRPr="00BC2FB5" w:rsidRDefault="001F2BAF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BC2FB5" w14:paraId="6D2A803B" w14:textId="77777777" w:rsidTr="00E62E83">
        <w:tc>
          <w:tcPr>
            <w:tcW w:w="4230" w:type="dxa"/>
          </w:tcPr>
          <w:p w14:paraId="02832DC2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7F2CD0" w14:textId="0F42EFD9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D2025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12E71065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456C9B3A" w14:textId="68CAFC60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D2025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728BE42C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BBD5F98" w14:textId="2B4ECD61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D2025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B0954EA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00B50E1" w14:textId="24F2A831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D2025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55A7D" w:rsidRPr="00BC2FB5" w14:paraId="27957922" w14:textId="77777777" w:rsidTr="00E62E83">
        <w:tc>
          <w:tcPr>
            <w:tcW w:w="4230" w:type="dxa"/>
          </w:tcPr>
          <w:p w14:paraId="128655FE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469D9CCF" w14:textId="77777777" w:rsidR="00655A7D" w:rsidRPr="00BC2FB5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D2025" w:rsidRPr="00BC2FB5" w14:paraId="4D6B42EF" w14:textId="77777777" w:rsidTr="00E62E83">
        <w:tc>
          <w:tcPr>
            <w:tcW w:w="4230" w:type="dxa"/>
          </w:tcPr>
          <w:p w14:paraId="2C54CF37" w14:textId="77777777" w:rsidR="008D2025" w:rsidRPr="00BC2FB5" w:rsidRDefault="008D2025" w:rsidP="008D20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4C9E3DDB" w14:textId="28918EE9" w:rsidR="008D2025" w:rsidRPr="00BC2FB5" w:rsidRDefault="00E74036" w:rsidP="00FE6A2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7,008</w:t>
            </w:r>
          </w:p>
        </w:tc>
        <w:tc>
          <w:tcPr>
            <w:tcW w:w="262" w:type="dxa"/>
          </w:tcPr>
          <w:p w14:paraId="6DB7E255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4272C6AC" w14:textId="217CAF04" w:rsidR="008D2025" w:rsidRPr="00BC2FB5" w:rsidRDefault="008D2025" w:rsidP="00FE6A2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7,259</w:t>
            </w:r>
          </w:p>
        </w:tc>
        <w:tc>
          <w:tcPr>
            <w:tcW w:w="262" w:type="dxa"/>
          </w:tcPr>
          <w:p w14:paraId="483C8E9F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5638574E" w14:textId="6FA16990" w:rsidR="008D2025" w:rsidRPr="00BC2FB5" w:rsidRDefault="00930A6D" w:rsidP="00FE6A2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4,439</w:t>
            </w:r>
          </w:p>
        </w:tc>
        <w:tc>
          <w:tcPr>
            <w:tcW w:w="270" w:type="dxa"/>
          </w:tcPr>
          <w:p w14:paraId="4A7A3A9B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271C08" w14:textId="3E8B8371" w:rsidR="008D2025" w:rsidRPr="00BC2FB5" w:rsidRDefault="008D2025" w:rsidP="00FE6A2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8D2025" w:rsidRPr="00BC2FB5" w14:paraId="38641298" w14:textId="77777777" w:rsidTr="00E62E83">
        <w:tc>
          <w:tcPr>
            <w:tcW w:w="4230" w:type="dxa"/>
          </w:tcPr>
          <w:p w14:paraId="26F3B779" w14:textId="1E1893A9" w:rsidR="008D2025" w:rsidRPr="00BC2FB5" w:rsidRDefault="008D2025" w:rsidP="008D20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  <w:vAlign w:val="bottom"/>
          </w:tcPr>
          <w:p w14:paraId="6ED25EF7" w14:textId="493F1A54" w:rsidR="008D2025" w:rsidRPr="00BC2FB5" w:rsidRDefault="00E74036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289,12</w:t>
            </w:r>
            <w:r w:rsidR="00F41B76"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62" w:type="dxa"/>
          </w:tcPr>
          <w:p w14:paraId="17922AE9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D84E5D0" w14:textId="564AC6BF" w:rsidR="008D2025" w:rsidRPr="00BC2FB5" w:rsidRDefault="008D2025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305,319</w:t>
            </w:r>
          </w:p>
        </w:tc>
        <w:tc>
          <w:tcPr>
            <w:tcW w:w="262" w:type="dxa"/>
          </w:tcPr>
          <w:p w14:paraId="4E714D1B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6BA7D7E7" w14:textId="44CB5CAE" w:rsidR="008D2025" w:rsidRPr="00BC2FB5" w:rsidRDefault="00930A6D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59,907</w:t>
            </w:r>
          </w:p>
        </w:tc>
        <w:tc>
          <w:tcPr>
            <w:tcW w:w="270" w:type="dxa"/>
          </w:tcPr>
          <w:p w14:paraId="2112A39E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1BB10C" w14:textId="3A89AD23" w:rsidR="008D2025" w:rsidRPr="00BC2FB5" w:rsidRDefault="008D2025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78,710</w:t>
            </w:r>
          </w:p>
        </w:tc>
      </w:tr>
      <w:tr w:rsidR="008D2025" w:rsidRPr="00BC2FB5" w14:paraId="0809FA85" w14:textId="77777777" w:rsidTr="00E62E83">
        <w:tc>
          <w:tcPr>
            <w:tcW w:w="4230" w:type="dxa"/>
          </w:tcPr>
          <w:p w14:paraId="56552F72" w14:textId="41514406" w:rsidR="008D2025" w:rsidRPr="00BC2FB5" w:rsidRDefault="008D2025" w:rsidP="008D202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</w:tcPr>
          <w:p w14:paraId="1D0A1AD5" w14:textId="279C5D9B" w:rsidR="008D2025" w:rsidRPr="00BC2FB5" w:rsidRDefault="00E74036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12,302</w:t>
            </w:r>
          </w:p>
        </w:tc>
        <w:tc>
          <w:tcPr>
            <w:tcW w:w="262" w:type="dxa"/>
          </w:tcPr>
          <w:p w14:paraId="27B41EDE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4410FB0C" w14:textId="50E023A7" w:rsidR="008D2025" w:rsidRPr="00BC2FB5" w:rsidRDefault="008D2025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12,136</w:t>
            </w:r>
          </w:p>
        </w:tc>
        <w:tc>
          <w:tcPr>
            <w:tcW w:w="262" w:type="dxa"/>
          </w:tcPr>
          <w:p w14:paraId="5A7BD160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5B1C3DCB" w14:textId="18B2DC30" w:rsidR="008D2025" w:rsidRPr="00BC2FB5" w:rsidRDefault="00F577D3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57B807E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FD4341" w14:textId="4C8FB7D8" w:rsidR="008D2025" w:rsidRPr="00BC2FB5" w:rsidRDefault="008D2025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8D2025" w:rsidRPr="00BC2FB5" w14:paraId="3D3AA0C7" w14:textId="77777777" w:rsidTr="00A438EA">
        <w:tc>
          <w:tcPr>
            <w:tcW w:w="4230" w:type="dxa"/>
          </w:tcPr>
          <w:p w14:paraId="76A30365" w14:textId="755794FA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638EB" w14:textId="38EC2C46" w:rsidR="008D2025" w:rsidRPr="00BC2FB5" w:rsidRDefault="00E74036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308,43</w:t>
            </w:r>
            <w:r w:rsidR="00F41B76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62" w:type="dxa"/>
          </w:tcPr>
          <w:p w14:paraId="5D8279B1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371D6" w14:textId="3175FF8D" w:rsidR="008D2025" w:rsidRPr="00BC2FB5" w:rsidRDefault="008D2025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324,714</w:t>
            </w:r>
          </w:p>
        </w:tc>
        <w:tc>
          <w:tcPr>
            <w:tcW w:w="262" w:type="dxa"/>
          </w:tcPr>
          <w:p w14:paraId="5AB30638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26657" w14:textId="47095E38" w:rsidR="008D2025" w:rsidRPr="00BC2FB5" w:rsidRDefault="00930A6D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64,350</w:t>
            </w:r>
          </w:p>
        </w:tc>
        <w:tc>
          <w:tcPr>
            <w:tcW w:w="270" w:type="dxa"/>
          </w:tcPr>
          <w:p w14:paraId="741CE2D5" w14:textId="77777777" w:rsidR="008D2025" w:rsidRPr="00BC2FB5" w:rsidRDefault="008D2025" w:rsidP="008D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6ED4F" w14:textId="743747CB" w:rsidR="008D2025" w:rsidRPr="00BC2FB5" w:rsidRDefault="008D2025" w:rsidP="008D202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78,784</w:t>
            </w:r>
          </w:p>
        </w:tc>
      </w:tr>
    </w:tbl>
    <w:p w14:paraId="009A7387" w14:textId="34210541" w:rsidR="00FF639D" w:rsidRPr="00BC2FB5" w:rsidRDefault="00FF639D" w:rsidP="0028654B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8EA1A5A" w14:textId="28E80443" w:rsidR="00150903" w:rsidRPr="00BC2FB5" w:rsidRDefault="0011690C" w:rsidP="0028654B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150903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0903" w:rsidRPr="00BC2FB5">
        <w:rPr>
          <w:rFonts w:asciiTheme="majorBidi" w:hAnsiTheme="majorBidi" w:cstheme="majorBidi"/>
          <w:sz w:val="28"/>
          <w:szCs w:val="28"/>
          <w:cs/>
        </w:rPr>
        <w:tab/>
        <w:t>เงินฝากสถาบันการเงินที่มี</w:t>
      </w:r>
      <w:r w:rsidR="00C6534B" w:rsidRPr="00BC2FB5">
        <w:rPr>
          <w:rFonts w:asciiTheme="majorBidi" w:hAnsiTheme="majorBidi" w:cstheme="majorBidi" w:hint="cs"/>
          <w:sz w:val="28"/>
          <w:szCs w:val="28"/>
          <w:cs/>
        </w:rPr>
        <w:t>ข้อจำกัดการใช้</w:t>
      </w:r>
    </w:p>
    <w:p w14:paraId="7801E800" w14:textId="77777777" w:rsidR="00150903" w:rsidRPr="00BC2FB5" w:rsidRDefault="00150903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00D3F8A7" w14:textId="2A5FA6FA" w:rsidR="006A5DE9" w:rsidRPr="00BC2FB5" w:rsidRDefault="00150903" w:rsidP="0028654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Pr="00BC2FB5">
        <w:rPr>
          <w:rFonts w:asciiTheme="majorBidi" w:hAnsiTheme="majorBidi" w:cstheme="majorBidi"/>
          <w:sz w:val="28"/>
          <w:szCs w:val="28"/>
          <w:lang w:eastAsia="x-none"/>
        </w:rPr>
        <w:t>31</w:t>
      </w:r>
      <w:r w:rsidRPr="00BC2FB5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ธันวาคม</w:t>
      </w:r>
      <w:r w:rsidRPr="00BC2FB5">
        <w:rPr>
          <w:rFonts w:asciiTheme="majorBidi" w:hAnsiTheme="majorBidi" w:cstheme="majorBidi"/>
          <w:sz w:val="28"/>
          <w:szCs w:val="28"/>
          <w:lang w:eastAsia="x-none"/>
        </w:rPr>
        <w:t xml:space="preserve"> 256</w:t>
      </w:r>
      <w:r w:rsidR="008D2025" w:rsidRPr="00BC2FB5">
        <w:rPr>
          <w:rFonts w:asciiTheme="majorBidi" w:hAnsiTheme="majorBidi" w:cstheme="majorBidi"/>
          <w:sz w:val="28"/>
          <w:szCs w:val="28"/>
          <w:lang w:eastAsia="x-none"/>
        </w:rPr>
        <w:t>8</w:t>
      </w:r>
      <w:r w:rsidR="00A9159B" w:rsidRPr="00BC2FB5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="006F02DB" w:rsidRPr="00BC2FB5">
        <w:rPr>
          <w:rFonts w:asciiTheme="majorBidi" w:hAnsiTheme="majorBidi" w:cstheme="majorBidi"/>
          <w:sz w:val="28"/>
          <w:szCs w:val="28"/>
          <w:lang w:eastAsia="x-none"/>
        </w:rPr>
        <w:t>27.85</w:t>
      </w:r>
      <w:r w:rsidRPr="00BC2FB5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BC2FB5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BC2FB5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="00F577D3" w:rsidRPr="00BC2FB5">
        <w:rPr>
          <w:rFonts w:asciiTheme="majorBidi" w:hAnsiTheme="majorBidi" w:cstheme="majorBidi"/>
          <w:sz w:val="28"/>
          <w:szCs w:val="28"/>
          <w:lang w:eastAsia="x-none"/>
        </w:rPr>
        <w:t xml:space="preserve"> 27.54</w:t>
      </w:r>
      <w:r w:rsidR="00C03D85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8D2025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7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19.</w:t>
      </w:r>
      <w:r w:rsidR="008D2025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12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192D90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</w:t>
      </w:r>
      <w:r w:rsidR="008D2025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</w:t>
      </w:r>
      <w:r w:rsidR="00192D90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.</w:t>
      </w:r>
      <w:r w:rsidR="008D2025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81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="00A9159B" w:rsidRPr="00BC2FB5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BC2FB5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BC2FB5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32959E49" w14:textId="77777777" w:rsidR="006A5DE9" w:rsidRPr="00BC2FB5" w:rsidRDefault="006A5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BC2FB5">
        <w:rPr>
          <w:rFonts w:asciiTheme="majorBidi" w:hAnsiTheme="majorBidi" w:cstheme="majorBidi"/>
          <w:sz w:val="28"/>
          <w:szCs w:val="28"/>
          <w:cs/>
          <w:lang w:eastAsia="x-none"/>
        </w:rPr>
        <w:br w:type="page"/>
      </w:r>
    </w:p>
    <w:p w14:paraId="2CD39429" w14:textId="3D5BAE62" w:rsidR="00EC6792" w:rsidRPr="00BC2FB5" w:rsidRDefault="0011690C" w:rsidP="0028654B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lastRenderedPageBreak/>
        <w:t>7</w:t>
      </w:r>
      <w:r w:rsidR="0062376B" w:rsidRPr="00BC2FB5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="00EC6792" w:rsidRPr="00BC2FB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r w:rsidR="00A90672" w:rsidRPr="00BC2FB5">
        <w:rPr>
          <w:rFonts w:asciiTheme="majorBidi" w:hAnsiTheme="majorBidi" w:cstheme="majorBidi"/>
          <w:sz w:val="28"/>
          <w:szCs w:val="28"/>
          <w:cs/>
          <w:lang w:val="en-US"/>
        </w:rPr>
        <w:t>และลูกหนี้อื่น</w:t>
      </w:r>
    </w:p>
    <w:p w14:paraId="4BE7A9DB" w14:textId="77777777" w:rsidR="00C1234E" w:rsidRPr="00BC2FB5" w:rsidRDefault="00C1234E" w:rsidP="0028654B">
      <w:pPr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990"/>
        <w:gridCol w:w="260"/>
        <w:gridCol w:w="1000"/>
        <w:gridCol w:w="260"/>
        <w:gridCol w:w="1000"/>
        <w:gridCol w:w="270"/>
        <w:gridCol w:w="990"/>
      </w:tblGrid>
      <w:tr w:rsidR="007A64EE" w:rsidRPr="00BC2FB5" w14:paraId="40737932" w14:textId="77777777" w:rsidTr="00A30FBF">
        <w:trPr>
          <w:tblHeader/>
        </w:trPr>
        <w:tc>
          <w:tcPr>
            <w:tcW w:w="3870" w:type="dxa"/>
          </w:tcPr>
          <w:p w14:paraId="116C22E8" w14:textId="77777777" w:rsidR="007A64EE" w:rsidRPr="00BC2FB5" w:rsidRDefault="007A64E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14:paraId="7C83EAC8" w14:textId="77777777" w:rsidR="007A64EE" w:rsidRPr="00BC2FB5" w:rsidRDefault="007A64E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BD2E5F4" w14:textId="77777777" w:rsidR="007A64EE" w:rsidRPr="00BC2FB5" w:rsidRDefault="007A64EE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14CC9FAE" w14:textId="77777777" w:rsidR="007A64EE" w:rsidRPr="00BC2FB5" w:rsidRDefault="007A64E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09168831" w14:textId="77777777" w:rsidR="007A64EE" w:rsidRPr="00BC2FB5" w:rsidRDefault="007A64EE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BC2FB5" w14:paraId="350E26C2" w14:textId="77777777" w:rsidTr="00A30FBF">
        <w:trPr>
          <w:tblHeader/>
        </w:trPr>
        <w:tc>
          <w:tcPr>
            <w:tcW w:w="3870" w:type="dxa"/>
          </w:tcPr>
          <w:p w14:paraId="28FD5240" w14:textId="4C457273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0" w:type="dxa"/>
            <w:tcBorders>
              <w:left w:val="nil"/>
            </w:tcBorders>
          </w:tcPr>
          <w:p w14:paraId="194927FC" w14:textId="58A425BB" w:rsidR="00192D90" w:rsidRPr="00BC2FB5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8FB402" w14:textId="5FFDBABE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0" w:type="dxa"/>
          </w:tcPr>
          <w:p w14:paraId="71F972D0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09B67759" w14:textId="136CB25F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0" w:type="dxa"/>
          </w:tcPr>
          <w:p w14:paraId="380D4675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7054C806" w14:textId="4364F77E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F8A7FFE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D302D" w14:textId="69E8ACE0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55A7D" w:rsidRPr="00BC2FB5" w14:paraId="47BD9C61" w14:textId="77777777" w:rsidTr="00A30FBF">
        <w:trPr>
          <w:trHeight w:val="281"/>
          <w:tblHeader/>
        </w:trPr>
        <w:tc>
          <w:tcPr>
            <w:tcW w:w="3870" w:type="dxa"/>
          </w:tcPr>
          <w:p w14:paraId="7AF1B66B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14:paraId="25F00DD3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54F2150" w14:textId="77777777" w:rsidR="00655A7D" w:rsidRPr="00BC2FB5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BC2FB5" w14:paraId="0B983538" w14:textId="77777777" w:rsidTr="00A30FBF">
        <w:tc>
          <w:tcPr>
            <w:tcW w:w="3870" w:type="dxa"/>
          </w:tcPr>
          <w:p w14:paraId="5025166B" w14:textId="77777777" w:rsidR="00655A7D" w:rsidRPr="00BC2FB5" w:rsidRDefault="00655A7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60" w:type="dxa"/>
            <w:tcBorders>
              <w:left w:val="nil"/>
            </w:tcBorders>
          </w:tcPr>
          <w:p w14:paraId="39D9F744" w14:textId="77777777" w:rsidR="00655A7D" w:rsidRPr="00BC2FB5" w:rsidRDefault="00655A7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EFB0DC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B60DADC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4DB91C56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180F72B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5B9703FC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80D2CE" w14:textId="77777777" w:rsidR="00655A7D" w:rsidRPr="00BC2FB5" w:rsidRDefault="00655A7D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241722" w14:textId="77777777" w:rsidR="00655A7D" w:rsidRPr="00BC2FB5" w:rsidRDefault="00655A7D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BF7" w:rsidRPr="00BC2FB5" w14:paraId="188DC395" w14:textId="77777777" w:rsidTr="00A30FBF">
        <w:tc>
          <w:tcPr>
            <w:tcW w:w="3870" w:type="dxa"/>
          </w:tcPr>
          <w:p w14:paraId="693E4BDB" w14:textId="71BC1AA5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</w:tcPr>
          <w:p w14:paraId="15F0F856" w14:textId="58571F41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73C4AC" w14:textId="6517513E" w:rsidR="00072BF7" w:rsidRPr="00BC2FB5" w:rsidRDefault="00F41B76" w:rsidP="00072B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405,93</w:t>
            </w:r>
            <w:r w:rsidR="000D5CC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0" w:type="dxa"/>
          </w:tcPr>
          <w:p w14:paraId="6C4CD49F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5A85C54E" w14:textId="3554415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428,324</w:t>
            </w:r>
          </w:p>
        </w:tc>
        <w:tc>
          <w:tcPr>
            <w:tcW w:w="260" w:type="dxa"/>
          </w:tcPr>
          <w:p w14:paraId="58EF30C1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6B2E39C5" w14:textId="3A9B0D54" w:rsidR="00072BF7" w:rsidRPr="00BC2FB5" w:rsidRDefault="000908A8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344,34</w:t>
            </w:r>
            <w:r w:rsidR="002517DB" w:rsidRPr="00BC2F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76B3CB7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80525F4" w14:textId="19440A05" w:rsidR="00072BF7" w:rsidRPr="00BC2FB5" w:rsidRDefault="00072BF7" w:rsidP="00072BF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311,163</w:t>
            </w:r>
          </w:p>
        </w:tc>
      </w:tr>
      <w:tr w:rsidR="00072BF7" w:rsidRPr="00BC2FB5" w14:paraId="0F4199DA" w14:textId="77777777" w:rsidTr="00003898">
        <w:tc>
          <w:tcPr>
            <w:tcW w:w="3870" w:type="dxa"/>
          </w:tcPr>
          <w:p w14:paraId="175A8D6C" w14:textId="4864D63D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60" w:type="dxa"/>
            <w:tcBorders>
              <w:left w:val="nil"/>
            </w:tcBorders>
          </w:tcPr>
          <w:p w14:paraId="07F023E2" w14:textId="77777777" w:rsidR="00072BF7" w:rsidRPr="00BC2FB5" w:rsidDel="003F2604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9D38B2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494C2DC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5A041C41" w14:textId="77777777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</w:tcPr>
          <w:p w14:paraId="6ABCDB81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6A3DC14C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D6DDA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DC3DF5" w14:textId="77777777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2BF7" w:rsidRPr="00BC2FB5" w14:paraId="66C61346" w14:textId="77777777" w:rsidTr="00003898">
        <w:tc>
          <w:tcPr>
            <w:tcW w:w="3870" w:type="dxa"/>
          </w:tcPr>
          <w:p w14:paraId="68662E5D" w14:textId="247EDA6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</w:tcPr>
          <w:p w14:paraId="330DA145" w14:textId="77777777" w:rsidR="00072BF7" w:rsidRPr="00BC2FB5" w:rsidDel="003F2604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CF094BB" w14:textId="7175C27E" w:rsidR="00072BF7" w:rsidRPr="00BC2FB5" w:rsidRDefault="00F41B76" w:rsidP="00072BF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78,768</w:t>
            </w:r>
          </w:p>
        </w:tc>
        <w:tc>
          <w:tcPr>
            <w:tcW w:w="260" w:type="dxa"/>
          </w:tcPr>
          <w:p w14:paraId="24869A69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5ADE64C4" w14:textId="5C86B0A8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27,845</w:t>
            </w:r>
          </w:p>
        </w:tc>
        <w:tc>
          <w:tcPr>
            <w:tcW w:w="260" w:type="dxa"/>
          </w:tcPr>
          <w:p w14:paraId="20CC9D01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64AFF51F" w14:textId="132A2C13" w:rsidR="00072BF7" w:rsidRPr="00BC2FB5" w:rsidRDefault="000908A8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146113" w:rsidRPr="00BC2F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4611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4D5B8439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EC5001" w14:textId="7858D334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15,757</w:t>
            </w:r>
          </w:p>
        </w:tc>
      </w:tr>
      <w:tr w:rsidR="00072BF7" w:rsidRPr="00BC2FB5" w14:paraId="03D8A926" w14:textId="77777777" w:rsidTr="00092198">
        <w:tc>
          <w:tcPr>
            <w:tcW w:w="3870" w:type="dxa"/>
          </w:tcPr>
          <w:p w14:paraId="1194D89D" w14:textId="77A4090B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</w:tcPr>
          <w:p w14:paraId="1646BC54" w14:textId="4329F015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B3AC52" w14:textId="5B1F075D" w:rsidR="00072BF7" w:rsidRPr="00BC2FB5" w:rsidRDefault="00F41B76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17,948</w:t>
            </w:r>
          </w:p>
        </w:tc>
        <w:tc>
          <w:tcPr>
            <w:tcW w:w="260" w:type="dxa"/>
          </w:tcPr>
          <w:p w14:paraId="31E69C68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70B1AB8" w14:textId="02369ED3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17,248</w:t>
            </w:r>
          </w:p>
        </w:tc>
        <w:tc>
          <w:tcPr>
            <w:tcW w:w="260" w:type="dxa"/>
          </w:tcPr>
          <w:p w14:paraId="000CF5FD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C45A92E" w14:textId="0B5E0316" w:rsidR="00072BF7" w:rsidRPr="00BC2FB5" w:rsidRDefault="000908A8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14,40</w:t>
            </w:r>
            <w:r w:rsidR="009C2504" w:rsidRPr="00BC2F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777FB03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E59D85" w14:textId="0713CB28" w:rsidR="00072BF7" w:rsidRPr="00BC2FB5" w:rsidRDefault="00072BF7" w:rsidP="00072B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16,050</w:t>
            </w:r>
          </w:p>
        </w:tc>
      </w:tr>
      <w:tr w:rsidR="00072BF7" w:rsidRPr="00BC2FB5" w14:paraId="2104C6F6" w14:textId="77777777" w:rsidTr="00092198">
        <w:tc>
          <w:tcPr>
            <w:tcW w:w="3870" w:type="dxa"/>
          </w:tcPr>
          <w:p w14:paraId="049D04A9" w14:textId="3201EF0C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</w:tcBorders>
          </w:tcPr>
          <w:p w14:paraId="16C876E7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86358A" w14:textId="44BB3EDD" w:rsidR="00072BF7" w:rsidRPr="00BC2FB5" w:rsidRDefault="00F41B76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502,65</w:t>
            </w:r>
            <w:r w:rsidR="000D5CC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0" w:type="dxa"/>
          </w:tcPr>
          <w:p w14:paraId="6EC0BCC2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3163F35" w14:textId="02523F79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473,417</w:t>
            </w:r>
          </w:p>
        </w:tc>
        <w:tc>
          <w:tcPr>
            <w:tcW w:w="260" w:type="dxa"/>
          </w:tcPr>
          <w:p w14:paraId="3783C147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549A7F5B" w14:textId="083366A1" w:rsidR="00072BF7" w:rsidRPr="00BC2FB5" w:rsidRDefault="000908A8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395,05</w:t>
            </w:r>
            <w:r w:rsidR="00BD5938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4614B999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20FFDF" w14:textId="5A2E458D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,970</w:t>
            </w:r>
          </w:p>
        </w:tc>
      </w:tr>
      <w:tr w:rsidR="00072BF7" w:rsidRPr="00BC2FB5" w14:paraId="48503F2D" w14:textId="77777777" w:rsidTr="00092198">
        <w:tc>
          <w:tcPr>
            <w:tcW w:w="3870" w:type="dxa"/>
          </w:tcPr>
          <w:p w14:paraId="4AB501E8" w14:textId="19982519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</w:tcPr>
          <w:p w14:paraId="1D16EB76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3E0F7" w14:textId="0074DC56" w:rsidR="00072BF7" w:rsidRPr="00BC2FB5" w:rsidRDefault="00582081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(15,004)</w:t>
            </w:r>
          </w:p>
        </w:tc>
        <w:tc>
          <w:tcPr>
            <w:tcW w:w="260" w:type="dxa"/>
          </w:tcPr>
          <w:p w14:paraId="13EA2811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90FE0D5" w14:textId="15FF04C4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(88)</w:t>
            </w:r>
          </w:p>
        </w:tc>
        <w:tc>
          <w:tcPr>
            <w:tcW w:w="260" w:type="dxa"/>
          </w:tcPr>
          <w:p w14:paraId="1130F7E4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EA29543" w14:textId="057E9AC0" w:rsidR="00072BF7" w:rsidRPr="00BC2FB5" w:rsidRDefault="000908A8" w:rsidP="000908A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(14,40</w:t>
            </w:r>
            <w:r w:rsidR="00175225" w:rsidRPr="00BC2F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44DDFD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052B06" w14:textId="763A68FF" w:rsidR="00072BF7" w:rsidRPr="00BC2FB5" w:rsidRDefault="00072BF7" w:rsidP="00072BF7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2BF7" w:rsidRPr="00BC2FB5" w14:paraId="4DC28CB5" w14:textId="77777777" w:rsidTr="005D43A7">
        <w:tc>
          <w:tcPr>
            <w:tcW w:w="3870" w:type="dxa"/>
          </w:tcPr>
          <w:p w14:paraId="09EAC083" w14:textId="5C896114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</w:tcPr>
          <w:p w14:paraId="0DE817C4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E47A32" w14:textId="45FF0509" w:rsidR="00072BF7" w:rsidRPr="00BC2FB5" w:rsidRDefault="00F41B76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487,64</w:t>
            </w:r>
            <w:r w:rsidR="000D5CC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0" w:type="dxa"/>
          </w:tcPr>
          <w:p w14:paraId="2730884A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BE9343C" w14:textId="417A19AA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473,329</w:t>
            </w:r>
          </w:p>
        </w:tc>
        <w:tc>
          <w:tcPr>
            <w:tcW w:w="260" w:type="dxa"/>
          </w:tcPr>
          <w:p w14:paraId="0C85A1DD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7D9F5A5F" w14:textId="50BA92B4" w:rsidR="00072BF7" w:rsidRPr="00BC2FB5" w:rsidRDefault="000908A8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380,64</w:t>
            </w:r>
            <w:r w:rsidR="007A41F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55AEC77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2E781B" w14:textId="2107D483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342,970</w:t>
            </w:r>
          </w:p>
        </w:tc>
      </w:tr>
      <w:tr w:rsidR="00072BF7" w:rsidRPr="00BC2FB5" w14:paraId="2E5C95D6" w14:textId="77777777" w:rsidTr="005D43A7">
        <w:tc>
          <w:tcPr>
            <w:tcW w:w="3870" w:type="dxa"/>
          </w:tcPr>
          <w:p w14:paraId="31F9652B" w14:textId="6F9F3435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14:paraId="47AB036E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AF6084" w14:textId="49A2B769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</w:tcPr>
          <w:p w14:paraId="11165B5B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1BB7CC4" w14:textId="02630F30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30AE225A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368A48C" w14:textId="2D4A6853" w:rsidR="00072BF7" w:rsidRPr="00BC2FB5" w:rsidRDefault="00072BF7" w:rsidP="00072BF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D5E23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911EEF" w14:textId="1A91015D" w:rsidR="00072BF7" w:rsidRPr="00BC2FB5" w:rsidDel="003F2604" w:rsidRDefault="00072BF7" w:rsidP="00072BF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2BF7" w:rsidRPr="00BC2FB5" w14:paraId="184F0E12" w14:textId="77777777" w:rsidTr="005D43A7">
        <w:tc>
          <w:tcPr>
            <w:tcW w:w="3870" w:type="dxa"/>
          </w:tcPr>
          <w:p w14:paraId="29DDC244" w14:textId="27A6EADB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="0054532C"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360" w:type="dxa"/>
            <w:tcBorders>
              <w:left w:val="nil"/>
            </w:tcBorders>
          </w:tcPr>
          <w:p w14:paraId="3B72772A" w14:textId="437E18DD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152533F" w14:textId="3077FB31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3E5076E5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2FEE1552" w14:textId="05EC4B84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5BB4B45E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E786239" w14:textId="5519A9B8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5D0A03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55DEBF" w14:textId="5490DC79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B4CB9" w:rsidRPr="00BC2FB5" w14:paraId="2BA32224" w14:textId="77777777">
        <w:trPr>
          <w:trHeight w:val="58"/>
        </w:trPr>
        <w:tc>
          <w:tcPr>
            <w:tcW w:w="3870" w:type="dxa"/>
          </w:tcPr>
          <w:p w14:paraId="59114A6F" w14:textId="4FAE74FB" w:rsidR="006B4CB9" w:rsidRPr="00BC2FB5" w:rsidRDefault="006B4CB9" w:rsidP="006B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</w:tcPr>
          <w:p w14:paraId="07615AB8" w14:textId="77777777" w:rsidR="006B4CB9" w:rsidRPr="00BC2FB5" w:rsidRDefault="006B4CB9" w:rsidP="006B4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</w:tcPr>
          <w:p w14:paraId="3CE208E1" w14:textId="758EF05D" w:rsidR="006B4CB9" w:rsidRPr="00BC2FB5" w:rsidRDefault="00F41B76" w:rsidP="006B4CB9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13,855</w:t>
            </w:r>
          </w:p>
        </w:tc>
        <w:tc>
          <w:tcPr>
            <w:tcW w:w="260" w:type="dxa"/>
          </w:tcPr>
          <w:p w14:paraId="467B76E1" w14:textId="77777777" w:rsidR="006B4CB9" w:rsidRPr="00BC2FB5" w:rsidRDefault="006B4CB9" w:rsidP="006B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</w:tcPr>
          <w:p w14:paraId="098C7919" w14:textId="5CF3C468" w:rsidR="006B4CB9" w:rsidRPr="00BC2FB5" w:rsidRDefault="006B4CB9" w:rsidP="006B4C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29,270</w:t>
            </w:r>
          </w:p>
        </w:tc>
        <w:tc>
          <w:tcPr>
            <w:tcW w:w="260" w:type="dxa"/>
          </w:tcPr>
          <w:p w14:paraId="6D0E6203" w14:textId="77777777" w:rsidR="006B4CB9" w:rsidRPr="00BC2FB5" w:rsidRDefault="006B4CB9" w:rsidP="006B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vAlign w:val="bottom"/>
          </w:tcPr>
          <w:p w14:paraId="5BD2F431" w14:textId="6484BCA9" w:rsidR="006B4CB9" w:rsidRPr="00BC2FB5" w:rsidRDefault="006B4CB9" w:rsidP="006B4CB9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EED33E" w14:textId="77777777" w:rsidR="006B4CB9" w:rsidRPr="00BC2FB5" w:rsidRDefault="006B4CB9" w:rsidP="006B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vAlign w:val="bottom"/>
          </w:tcPr>
          <w:p w14:paraId="532ACA63" w14:textId="0B324E74" w:rsidR="006B4CB9" w:rsidRPr="00BC2FB5" w:rsidRDefault="006B4CB9" w:rsidP="006B4CB9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21B2" w:rsidRPr="00BC2FB5" w14:paraId="4275EDAB" w14:textId="77777777" w:rsidTr="005D43A7">
        <w:tc>
          <w:tcPr>
            <w:tcW w:w="3870" w:type="dxa"/>
          </w:tcPr>
          <w:p w14:paraId="2C618151" w14:textId="3E2B401C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</w:tcPr>
          <w:p w14:paraId="33AAC9C8" w14:textId="77777777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0BD0D4" w14:textId="5E4C6CEE" w:rsidR="005521B2" w:rsidRPr="00BC2FB5" w:rsidRDefault="005521B2" w:rsidP="005521B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2572051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37FB253" w14:textId="5FA3B30C" w:rsidR="005521B2" w:rsidRPr="00BC2FB5" w:rsidRDefault="005521B2" w:rsidP="005521B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4E8C709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128768B" w14:textId="53469C86" w:rsidR="005521B2" w:rsidRPr="00BC2FB5" w:rsidRDefault="005521B2" w:rsidP="005521B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5876E8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D675E6" w14:textId="0B7C2720" w:rsidR="005521B2" w:rsidRPr="00BC2FB5" w:rsidRDefault="005521B2" w:rsidP="005521B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21B2" w:rsidRPr="00BC2FB5" w14:paraId="6DCD2854" w14:textId="77777777" w:rsidTr="005D43A7">
        <w:tc>
          <w:tcPr>
            <w:tcW w:w="3870" w:type="dxa"/>
          </w:tcPr>
          <w:p w14:paraId="1DF70F1B" w14:textId="798607D3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</w:tcPr>
          <w:p w14:paraId="2A0B3150" w14:textId="77777777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6F8DE0" w14:textId="6BA8EE27" w:rsidR="005521B2" w:rsidRPr="00BC2FB5" w:rsidRDefault="00F41B76" w:rsidP="005521B2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13,855</w:t>
            </w:r>
          </w:p>
        </w:tc>
        <w:tc>
          <w:tcPr>
            <w:tcW w:w="260" w:type="dxa"/>
          </w:tcPr>
          <w:p w14:paraId="74A28C9C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AF92C64" w14:textId="1F3FE698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29,270</w:t>
            </w:r>
          </w:p>
        </w:tc>
        <w:tc>
          <w:tcPr>
            <w:tcW w:w="260" w:type="dxa"/>
          </w:tcPr>
          <w:p w14:paraId="6428CB92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C1698AD" w14:textId="56EFA78E" w:rsidR="005521B2" w:rsidRPr="00BC2FB5" w:rsidRDefault="005521B2" w:rsidP="005521B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EBE942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605C99" w14:textId="7FBD271D" w:rsidR="005521B2" w:rsidRPr="00BC2FB5" w:rsidRDefault="005521B2" w:rsidP="005521B2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5521B2" w:rsidRPr="00BC2FB5" w14:paraId="07108BCC" w14:textId="77777777" w:rsidTr="005D43A7">
        <w:tc>
          <w:tcPr>
            <w:tcW w:w="3870" w:type="dxa"/>
          </w:tcPr>
          <w:p w14:paraId="2B8A4BAB" w14:textId="16927667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14:paraId="7385A879" w14:textId="7E350A5E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9D237D" w14:textId="0BD5126E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C67643A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57CDB8A" w14:textId="0830C49B" w:rsidR="005521B2" w:rsidRPr="00BC2FB5" w:rsidRDefault="005521B2" w:rsidP="005521B2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11FF0824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FE7F9BB" w14:textId="51F31C17" w:rsidR="005521B2" w:rsidRPr="00BC2FB5" w:rsidRDefault="005521B2" w:rsidP="005521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48508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502E65" w14:textId="76897784" w:rsidR="005521B2" w:rsidRPr="00BC2FB5" w:rsidRDefault="005521B2" w:rsidP="005521B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5521B2" w:rsidRPr="00BC2FB5" w14:paraId="1017FFEF" w14:textId="77777777" w:rsidTr="005D43A7">
        <w:trPr>
          <w:trHeight w:val="58"/>
        </w:trPr>
        <w:tc>
          <w:tcPr>
            <w:tcW w:w="3870" w:type="dxa"/>
          </w:tcPr>
          <w:p w14:paraId="412B8F4A" w14:textId="12BB0901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360" w:type="dxa"/>
            <w:tcBorders>
              <w:left w:val="nil"/>
            </w:tcBorders>
          </w:tcPr>
          <w:p w14:paraId="3F24DF60" w14:textId="02765944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49A4962" w14:textId="7540427E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</w:tcPr>
          <w:p w14:paraId="2DFDF078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01FF0A75" w14:textId="3D43D1F0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3040DC55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3517AB4" w14:textId="6DD9A8E5" w:rsidR="005521B2" w:rsidRPr="00BC2FB5" w:rsidRDefault="005521B2" w:rsidP="005521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D235C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9A23D56" w14:textId="523148AF" w:rsidR="005521B2" w:rsidRPr="00BC2FB5" w:rsidRDefault="005521B2" w:rsidP="005521B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521B2" w:rsidRPr="00BC2FB5" w14:paraId="19818B92" w14:textId="77777777" w:rsidTr="005D43A7">
        <w:trPr>
          <w:trHeight w:val="58"/>
        </w:trPr>
        <w:tc>
          <w:tcPr>
            <w:tcW w:w="3870" w:type="dxa"/>
          </w:tcPr>
          <w:p w14:paraId="03C238B0" w14:textId="584DB29F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</w:tcPr>
          <w:p w14:paraId="4D0568A4" w14:textId="77777777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38C37F6" w14:textId="2A897D33" w:rsidR="005521B2" w:rsidRPr="00BC2FB5" w:rsidRDefault="00F41B76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4,961</w:t>
            </w:r>
          </w:p>
        </w:tc>
        <w:tc>
          <w:tcPr>
            <w:tcW w:w="260" w:type="dxa"/>
          </w:tcPr>
          <w:p w14:paraId="154BD726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</w:tcPr>
          <w:p w14:paraId="19898D2C" w14:textId="0C9BD545" w:rsidR="005521B2" w:rsidRPr="00BC2FB5" w:rsidRDefault="005521B2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10,666</w:t>
            </w:r>
          </w:p>
        </w:tc>
        <w:tc>
          <w:tcPr>
            <w:tcW w:w="260" w:type="dxa"/>
          </w:tcPr>
          <w:p w14:paraId="4CF98595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B86929A" w14:textId="6368AF9E" w:rsidR="005521B2" w:rsidRPr="00BC2FB5" w:rsidRDefault="005521B2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1,106</w:t>
            </w:r>
          </w:p>
        </w:tc>
        <w:tc>
          <w:tcPr>
            <w:tcW w:w="270" w:type="dxa"/>
          </w:tcPr>
          <w:p w14:paraId="14B2DFE3" w14:textId="77777777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D43B4F3" w14:textId="3B665C4E" w:rsidR="005521B2" w:rsidRPr="00BC2FB5" w:rsidRDefault="005521B2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4,926</w:t>
            </w:r>
          </w:p>
        </w:tc>
      </w:tr>
      <w:tr w:rsidR="005521B2" w:rsidRPr="00BC2FB5" w14:paraId="35DE3E66" w14:textId="77777777" w:rsidTr="005D43A7">
        <w:trPr>
          <w:trHeight w:val="80"/>
        </w:trPr>
        <w:tc>
          <w:tcPr>
            <w:tcW w:w="3870" w:type="dxa"/>
          </w:tcPr>
          <w:p w14:paraId="30E0635B" w14:textId="289731BC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</w:tcPr>
          <w:p w14:paraId="2B5067B0" w14:textId="77777777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A6854E" w14:textId="638839D9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(2,437)</w:t>
            </w:r>
          </w:p>
        </w:tc>
        <w:tc>
          <w:tcPr>
            <w:tcW w:w="260" w:type="dxa"/>
          </w:tcPr>
          <w:p w14:paraId="7D54EE47" w14:textId="77777777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E461E0B" w14:textId="3A839195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(5,532)</w:t>
            </w:r>
          </w:p>
        </w:tc>
        <w:tc>
          <w:tcPr>
            <w:tcW w:w="260" w:type="dxa"/>
          </w:tcPr>
          <w:p w14:paraId="22FB5667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F2E6F0F" w14:textId="4E054296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  <w:tc>
          <w:tcPr>
            <w:tcW w:w="270" w:type="dxa"/>
          </w:tcPr>
          <w:p w14:paraId="53674A6B" w14:textId="77777777" w:rsidR="005521B2" w:rsidRPr="00BC2FB5" w:rsidRDefault="005521B2" w:rsidP="005521B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9EDF03" w14:textId="723F5CF2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2,325</w:t>
            </w: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5521B2" w:rsidRPr="00BC2FB5" w14:paraId="3454518C" w14:textId="77777777" w:rsidTr="005D43A7">
        <w:tc>
          <w:tcPr>
            <w:tcW w:w="3870" w:type="dxa"/>
          </w:tcPr>
          <w:p w14:paraId="3EF3BF74" w14:textId="08C49F10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</w:tcPr>
          <w:p w14:paraId="2804A86C" w14:textId="11BC391E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BE048F" w14:textId="6F629169" w:rsidR="005521B2" w:rsidRPr="00BC2FB5" w:rsidRDefault="00F41B76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2,524</w:t>
            </w:r>
          </w:p>
        </w:tc>
        <w:tc>
          <w:tcPr>
            <w:tcW w:w="260" w:type="dxa"/>
          </w:tcPr>
          <w:p w14:paraId="75C1CD2B" w14:textId="77777777" w:rsidR="005521B2" w:rsidRPr="00BC2FB5" w:rsidRDefault="005521B2" w:rsidP="005521B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26E8E80E" w14:textId="73BBD9D9" w:rsidR="005521B2" w:rsidRPr="00BC2FB5" w:rsidRDefault="005521B2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5,134</w:t>
            </w:r>
          </w:p>
        </w:tc>
        <w:tc>
          <w:tcPr>
            <w:tcW w:w="260" w:type="dxa"/>
          </w:tcPr>
          <w:p w14:paraId="501B1742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3A582554" w14:textId="60A8A566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829</w:t>
            </w:r>
          </w:p>
        </w:tc>
        <w:tc>
          <w:tcPr>
            <w:tcW w:w="270" w:type="dxa"/>
          </w:tcPr>
          <w:p w14:paraId="629CE600" w14:textId="77777777" w:rsidR="005521B2" w:rsidRPr="00BC2FB5" w:rsidRDefault="005521B2" w:rsidP="005521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3069B7" w14:textId="69A08D51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2,601</w:t>
            </w:r>
          </w:p>
        </w:tc>
      </w:tr>
      <w:tr w:rsidR="005521B2" w:rsidRPr="00BC2FB5" w14:paraId="6CBF9E3D" w14:textId="77777777" w:rsidTr="005D43A7">
        <w:tc>
          <w:tcPr>
            <w:tcW w:w="3870" w:type="dxa"/>
          </w:tcPr>
          <w:p w14:paraId="60CBDD2A" w14:textId="00E54AC4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14:paraId="07F06E07" w14:textId="01E97CEF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B9A6E2" w14:textId="7771E10B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4644099D" w14:textId="77777777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B3199E3" w14:textId="66D36AC4" w:rsidR="005521B2" w:rsidRPr="00BC2FB5" w:rsidRDefault="005521B2" w:rsidP="005521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8E968BC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D63FB3F" w14:textId="57B3CBAD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AA589B" w14:textId="77777777" w:rsidR="005521B2" w:rsidRPr="00BC2FB5" w:rsidRDefault="005521B2" w:rsidP="005521B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61F67" w14:textId="279989F6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5521B2" w:rsidRPr="00BC2FB5" w14:paraId="55776073" w14:textId="77777777" w:rsidTr="005D43A7">
        <w:trPr>
          <w:trHeight w:val="58"/>
        </w:trPr>
        <w:tc>
          <w:tcPr>
            <w:tcW w:w="3870" w:type="dxa"/>
          </w:tcPr>
          <w:p w14:paraId="5AD7532D" w14:textId="484E5B3D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60" w:type="dxa"/>
            <w:tcBorders>
              <w:left w:val="nil"/>
            </w:tcBorders>
          </w:tcPr>
          <w:p w14:paraId="119EBC91" w14:textId="012B13AD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B4CAA4" w14:textId="68B09B5F" w:rsidR="005521B2" w:rsidRPr="00BC2FB5" w:rsidRDefault="002409A5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120,04</w:t>
            </w:r>
            <w:r w:rsidR="005C114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0" w:type="dxa"/>
          </w:tcPr>
          <w:p w14:paraId="5FCE9F63" w14:textId="77777777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4C58072" w14:textId="2DD781BF" w:rsidR="005521B2" w:rsidRPr="00BC2FB5" w:rsidRDefault="005521B2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120</w:t>
            </w: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785</w:t>
            </w:r>
          </w:p>
        </w:tc>
        <w:tc>
          <w:tcPr>
            <w:tcW w:w="260" w:type="dxa"/>
          </w:tcPr>
          <w:p w14:paraId="77DD42F8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E5F0EB7" w14:textId="7DC39F40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45,191</w:t>
            </w:r>
          </w:p>
        </w:tc>
        <w:tc>
          <w:tcPr>
            <w:tcW w:w="270" w:type="dxa"/>
          </w:tcPr>
          <w:p w14:paraId="1FC46E9B" w14:textId="77777777" w:rsidR="005521B2" w:rsidRPr="00BC2FB5" w:rsidRDefault="005521B2" w:rsidP="005521B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D3E7FB" w14:textId="56E2D234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53,337</w:t>
            </w:r>
          </w:p>
        </w:tc>
      </w:tr>
      <w:tr w:rsidR="005521B2" w:rsidRPr="00BC2FB5" w14:paraId="1ADA9E7C" w14:textId="77777777" w:rsidTr="005D43A7">
        <w:trPr>
          <w:trHeight w:val="58"/>
        </w:trPr>
        <w:tc>
          <w:tcPr>
            <w:tcW w:w="3870" w:type="dxa"/>
          </w:tcPr>
          <w:p w14:paraId="0E2672B0" w14:textId="6436AB73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14:paraId="740A8C65" w14:textId="77777777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B90350" w14:textId="205C3ECF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</w:tcPr>
          <w:p w14:paraId="7BC10161" w14:textId="77777777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65EE6F7" w14:textId="0DE2517C" w:rsidR="005521B2" w:rsidRPr="00BC2FB5" w:rsidRDefault="005521B2" w:rsidP="005521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71CF6DF7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DBA8D93" w14:textId="3E5CC40F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8D60929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A2BAF" w14:textId="07DA4E44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521B2" w:rsidRPr="00BC2FB5" w14:paraId="2064312B" w14:textId="77777777" w:rsidTr="005D43A7">
        <w:trPr>
          <w:trHeight w:val="56"/>
        </w:trPr>
        <w:tc>
          <w:tcPr>
            <w:tcW w:w="3870" w:type="dxa"/>
          </w:tcPr>
          <w:p w14:paraId="32FF7D8B" w14:textId="5CF93FDF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360" w:type="dxa"/>
            <w:tcBorders>
              <w:left w:val="nil"/>
            </w:tcBorders>
          </w:tcPr>
          <w:p w14:paraId="0E800EA6" w14:textId="77777777" w:rsidR="005521B2" w:rsidRPr="00BC2FB5" w:rsidRDefault="005521B2" w:rsidP="005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1BE9EEA" w14:textId="3E2D2A2F" w:rsidR="005521B2" w:rsidRPr="00BC2FB5" w:rsidRDefault="0002718F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624,</w:t>
            </w:r>
            <w:r w:rsidR="002409A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260" w:type="dxa"/>
          </w:tcPr>
          <w:p w14:paraId="68E36214" w14:textId="77777777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763688C2" w14:textId="76B37614" w:rsidR="005521B2" w:rsidRPr="00BC2FB5" w:rsidRDefault="005521B2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628,518</w:t>
            </w:r>
          </w:p>
        </w:tc>
        <w:tc>
          <w:tcPr>
            <w:tcW w:w="260" w:type="dxa"/>
          </w:tcPr>
          <w:p w14:paraId="25295F1B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3F32668D" w14:textId="39ECEB09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426,668</w:t>
            </w:r>
          </w:p>
        </w:tc>
        <w:tc>
          <w:tcPr>
            <w:tcW w:w="270" w:type="dxa"/>
          </w:tcPr>
          <w:p w14:paraId="0B94FD9A" w14:textId="77777777" w:rsidR="005521B2" w:rsidRPr="00BC2FB5" w:rsidRDefault="005521B2" w:rsidP="0055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DD1B045" w14:textId="60CD4350" w:rsidR="005521B2" w:rsidRPr="00BC2FB5" w:rsidRDefault="005521B2" w:rsidP="005521B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398,908</w:t>
            </w:r>
          </w:p>
        </w:tc>
      </w:tr>
    </w:tbl>
    <w:p w14:paraId="1033B2A6" w14:textId="262BA237" w:rsidR="004E7C5A" w:rsidRPr="00BC2FB5" w:rsidRDefault="004E7C5A" w:rsidP="00286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D94A6D6" w14:textId="40259CE4" w:rsidR="00521077" w:rsidRPr="00BC2FB5" w:rsidRDefault="0052107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E56DD" w:rsidRPr="00BC2FB5">
        <w:rPr>
          <w:rFonts w:asciiTheme="majorBidi" w:hAnsiTheme="majorBidi" w:cstheme="majorBidi"/>
          <w:sz w:val="28"/>
          <w:szCs w:val="28"/>
        </w:rPr>
        <w:t>30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7E56DD" w:rsidRPr="00BC2FB5">
        <w:rPr>
          <w:rFonts w:asciiTheme="majorBidi" w:hAnsiTheme="majorBidi" w:cstheme="majorBidi"/>
          <w:sz w:val="28"/>
          <w:szCs w:val="28"/>
        </w:rPr>
        <w:t>90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70DEB3A3" w14:textId="77777777" w:rsidR="00A375D4" w:rsidRPr="00BC2FB5" w:rsidRDefault="00A375D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7"/>
        <w:gridCol w:w="990"/>
        <w:gridCol w:w="270"/>
        <w:gridCol w:w="990"/>
        <w:gridCol w:w="270"/>
        <w:gridCol w:w="1024"/>
        <w:gridCol w:w="270"/>
        <w:gridCol w:w="987"/>
        <w:gridCol w:w="6"/>
      </w:tblGrid>
      <w:tr w:rsidR="00521077" w:rsidRPr="00BC2FB5" w14:paraId="5CCCCE44" w14:textId="77777777" w:rsidTr="002C0134">
        <w:trPr>
          <w:gridAfter w:val="1"/>
          <w:wAfter w:w="6" w:type="dxa"/>
          <w:tblHeader/>
        </w:trPr>
        <w:tc>
          <w:tcPr>
            <w:tcW w:w="4227" w:type="dxa"/>
            <w:vAlign w:val="bottom"/>
            <w:hideMark/>
          </w:tcPr>
          <w:p w14:paraId="5AD133A9" w14:textId="77777777" w:rsidR="00521077" w:rsidRPr="00BC2FB5" w:rsidRDefault="00521077" w:rsidP="0028654B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</w:tcPr>
          <w:p w14:paraId="26B7C505" w14:textId="77777777" w:rsidR="00521077" w:rsidRPr="00BC2FB5" w:rsidRDefault="00521077" w:rsidP="0028654B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E167F" w14:textId="77777777" w:rsidR="00521077" w:rsidRPr="00BC2FB5" w:rsidRDefault="00521077" w:rsidP="0028654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hideMark/>
          </w:tcPr>
          <w:p w14:paraId="7E82037D" w14:textId="77777777" w:rsidR="00521077" w:rsidRPr="00BC2FB5" w:rsidRDefault="00521077" w:rsidP="0028654B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D90" w:rsidRPr="00BC2FB5" w14:paraId="7E790736" w14:textId="77777777" w:rsidTr="002C0134">
        <w:trPr>
          <w:tblHeader/>
        </w:trPr>
        <w:tc>
          <w:tcPr>
            <w:tcW w:w="4227" w:type="dxa"/>
            <w:hideMark/>
          </w:tcPr>
          <w:p w14:paraId="1436E387" w14:textId="77777777" w:rsidR="00192D90" w:rsidRPr="00BC2FB5" w:rsidRDefault="00192D90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379E7" w14:textId="25A352DC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E284DD0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DF590" w14:textId="1310E241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3025659" w14:textId="77777777" w:rsidR="00192D90" w:rsidRPr="00BC2FB5" w:rsidRDefault="00192D90" w:rsidP="0028654B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B787A5" w14:textId="5318EE89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ADBB3AF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59892C65" w14:textId="261B0901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21077" w:rsidRPr="00BC2FB5" w14:paraId="0F3F7DBE" w14:textId="77777777" w:rsidTr="002C0134">
        <w:trPr>
          <w:gridAfter w:val="1"/>
          <w:wAfter w:w="6" w:type="dxa"/>
          <w:tblHeader/>
        </w:trPr>
        <w:tc>
          <w:tcPr>
            <w:tcW w:w="4227" w:type="dxa"/>
          </w:tcPr>
          <w:p w14:paraId="0416B1BC" w14:textId="77777777" w:rsidR="00521077" w:rsidRPr="00BC2FB5" w:rsidDel="00A63E91" w:rsidRDefault="00521077" w:rsidP="0028654B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7"/>
          </w:tcPr>
          <w:p w14:paraId="75AD2A5F" w14:textId="77777777" w:rsidR="00521077" w:rsidRPr="00BC2FB5" w:rsidRDefault="0052107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72BF7" w:rsidRPr="00BC2FB5" w14:paraId="6C094572" w14:textId="77777777" w:rsidTr="005D43A7">
        <w:trPr>
          <w:tblHeader/>
        </w:trPr>
        <w:tc>
          <w:tcPr>
            <w:tcW w:w="4227" w:type="dxa"/>
          </w:tcPr>
          <w:p w14:paraId="11C7A5FD" w14:textId="3FEC4F55" w:rsidR="00072BF7" w:rsidRPr="00BC2FB5" w:rsidRDefault="00072BF7" w:rsidP="00072BF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33784B9" w14:textId="4E913C46" w:rsidR="00072BF7" w:rsidRPr="00BC2FB5" w:rsidRDefault="00072BF7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</w:tcPr>
          <w:p w14:paraId="73EB6E51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F413B6" w14:textId="0F7C7196" w:rsidR="00072BF7" w:rsidRPr="00BC2FB5" w:rsidRDefault="00072BF7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8,545</w:t>
            </w:r>
          </w:p>
        </w:tc>
        <w:tc>
          <w:tcPr>
            <w:tcW w:w="270" w:type="dxa"/>
          </w:tcPr>
          <w:p w14:paraId="13A4F161" w14:textId="77777777" w:rsidR="00072BF7" w:rsidRPr="00BC2FB5" w:rsidRDefault="00072BF7" w:rsidP="00072BF7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9CCDBEC" w14:textId="4FA8327C" w:rsidR="00072BF7" w:rsidRPr="00BC2FB5" w:rsidRDefault="00072BF7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2,325</w:t>
            </w:r>
          </w:p>
        </w:tc>
        <w:tc>
          <w:tcPr>
            <w:tcW w:w="270" w:type="dxa"/>
          </w:tcPr>
          <w:p w14:paraId="031DC3B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7EA8BFE" w14:textId="63F398EC" w:rsidR="00072BF7" w:rsidRPr="00BC2FB5" w:rsidRDefault="00072BF7" w:rsidP="002416A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4,372</w:t>
            </w:r>
          </w:p>
        </w:tc>
      </w:tr>
      <w:tr w:rsidR="00072BF7" w:rsidRPr="00BC2FB5" w14:paraId="182C584A" w14:textId="77777777" w:rsidTr="00793C78">
        <w:trPr>
          <w:tblHeader/>
        </w:trPr>
        <w:tc>
          <w:tcPr>
            <w:tcW w:w="4227" w:type="dxa"/>
            <w:hideMark/>
          </w:tcPr>
          <w:p w14:paraId="3ABA23C5" w14:textId="77777777" w:rsidR="00072BF7" w:rsidRPr="00BC2FB5" w:rsidRDefault="00072BF7" w:rsidP="00072BF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1FB1210" w14:textId="2F30D752" w:rsidR="00072BF7" w:rsidRPr="00BC2FB5" w:rsidRDefault="00F41B76" w:rsidP="00072B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15,004</w:t>
            </w:r>
          </w:p>
        </w:tc>
        <w:tc>
          <w:tcPr>
            <w:tcW w:w="270" w:type="dxa"/>
          </w:tcPr>
          <w:p w14:paraId="67F0ACF4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27EEE0" w14:textId="066D11E8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7203BFDE" w14:textId="77777777" w:rsidR="00072BF7" w:rsidRPr="00BC2FB5" w:rsidRDefault="00072BF7" w:rsidP="00072BF7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4E4A635" w14:textId="70F5C81D" w:rsidR="00072BF7" w:rsidRPr="00BC2FB5" w:rsidRDefault="006F02DB" w:rsidP="006F02D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14,40</w:t>
            </w:r>
            <w:r w:rsidR="00B9445B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2C8EACA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0E40F51" w14:textId="60AF4504" w:rsidR="00072BF7" w:rsidRPr="00BC2FB5" w:rsidRDefault="00072BF7" w:rsidP="00072BF7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2BF7" w:rsidRPr="00BC2FB5" w14:paraId="3406FE1B" w14:textId="77777777" w:rsidTr="002C0134">
        <w:trPr>
          <w:tblHeader/>
        </w:trPr>
        <w:tc>
          <w:tcPr>
            <w:tcW w:w="4227" w:type="dxa"/>
            <w:hideMark/>
          </w:tcPr>
          <w:p w14:paraId="7843DBC2" w14:textId="77777777" w:rsidR="00072BF7" w:rsidRPr="00BC2FB5" w:rsidRDefault="00072BF7" w:rsidP="00072BF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28940" w14:textId="10B092EA" w:rsidR="00072BF7" w:rsidRPr="00BC2FB5" w:rsidRDefault="00F41B76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(3,183)</w:t>
            </w:r>
          </w:p>
        </w:tc>
        <w:tc>
          <w:tcPr>
            <w:tcW w:w="270" w:type="dxa"/>
          </w:tcPr>
          <w:p w14:paraId="1F684C1F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3CFC01" w14:textId="49B41BF5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(2,929)</w:t>
            </w:r>
          </w:p>
        </w:tc>
        <w:tc>
          <w:tcPr>
            <w:tcW w:w="270" w:type="dxa"/>
            <w:vAlign w:val="center"/>
          </w:tcPr>
          <w:p w14:paraId="619C9BC9" w14:textId="77777777" w:rsidR="00072BF7" w:rsidRPr="00BC2FB5" w:rsidRDefault="00072BF7" w:rsidP="00072BF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115DBD" w14:textId="5D0EF3AF" w:rsidR="00072BF7" w:rsidRPr="00BC2FB5" w:rsidRDefault="006F02DB" w:rsidP="00072BF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="00B9445B"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45EED5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6E82CAF" w14:textId="3BBFDEB5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072BF7" w:rsidRPr="00BC2FB5" w14:paraId="06D68C86" w14:textId="77777777" w:rsidTr="00E34AF7">
        <w:trPr>
          <w:tblHeader/>
        </w:trPr>
        <w:tc>
          <w:tcPr>
            <w:tcW w:w="4227" w:type="dxa"/>
            <w:hideMark/>
          </w:tcPr>
          <w:p w14:paraId="0B4F250F" w14:textId="27F702C1" w:rsidR="00072BF7" w:rsidRPr="00BC2FB5" w:rsidRDefault="00072BF7" w:rsidP="00072BF7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4D5C5B" w14:textId="7865D87B" w:rsidR="00072BF7" w:rsidRPr="00BC2FB5" w:rsidRDefault="00B42D92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17,441</w:t>
            </w:r>
          </w:p>
        </w:tc>
        <w:tc>
          <w:tcPr>
            <w:tcW w:w="270" w:type="dxa"/>
          </w:tcPr>
          <w:p w14:paraId="10DCF9D6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93414" w14:textId="506E4F9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  <w:vAlign w:val="center"/>
          </w:tcPr>
          <w:p w14:paraId="46FF929F" w14:textId="77777777" w:rsidR="00072BF7" w:rsidRPr="00BC2FB5" w:rsidRDefault="00072BF7" w:rsidP="00072BF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8AFCF" w14:textId="41555DF9" w:rsidR="00072BF7" w:rsidRPr="00BC2FB5" w:rsidRDefault="006F02DB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14,68</w:t>
            </w:r>
            <w:r w:rsidR="00455A45"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D6E11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46228" w14:textId="19A621D8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2,325</w:t>
            </w:r>
          </w:p>
        </w:tc>
      </w:tr>
    </w:tbl>
    <w:p w14:paraId="72FAE8D3" w14:textId="6FD9AB0C" w:rsidR="004E7C5A" w:rsidRPr="00BC2FB5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7441D2C" w14:textId="189504B2" w:rsidR="00841111" w:rsidRPr="00BC2FB5" w:rsidRDefault="00F36F3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240715" w:rsidRPr="00BC2FB5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7E56DD" w:rsidRPr="00BC2FB5">
        <w:rPr>
          <w:rFonts w:asciiTheme="majorBidi" w:hAnsiTheme="majorBidi" w:cstheme="majorBidi"/>
          <w:sz w:val="28"/>
          <w:szCs w:val="28"/>
        </w:rPr>
        <w:t>2</w:t>
      </w:r>
      <w:r w:rsidR="00A375D4" w:rsidRPr="00BC2FB5">
        <w:rPr>
          <w:rFonts w:asciiTheme="majorBidi" w:hAnsiTheme="majorBidi" w:cstheme="majorBidi"/>
          <w:sz w:val="28"/>
          <w:szCs w:val="28"/>
        </w:rPr>
        <w:t>5</w:t>
      </w:r>
      <w:r w:rsidRPr="00BC2FB5">
        <w:rPr>
          <w:rFonts w:asciiTheme="majorBidi" w:hAnsiTheme="majorBidi" w:cstheme="majorBidi"/>
          <w:sz w:val="28"/>
          <w:szCs w:val="28"/>
        </w:rPr>
        <w:t xml:space="preserve"> (</w:t>
      </w:r>
      <w:r w:rsidRPr="00BC2FB5">
        <w:rPr>
          <w:rFonts w:asciiTheme="majorBidi" w:hAnsiTheme="majorBidi" w:cstheme="majorBidi"/>
          <w:sz w:val="28"/>
          <w:szCs w:val="28"/>
          <w:cs/>
        </w:rPr>
        <w:t>ข.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Pr="00BC2FB5">
        <w:rPr>
          <w:rFonts w:asciiTheme="majorBidi" w:hAnsiTheme="majorBidi" w:cstheme="majorBidi"/>
          <w:sz w:val="28"/>
          <w:szCs w:val="28"/>
        </w:rPr>
        <w:t>)</w:t>
      </w:r>
    </w:p>
    <w:p w14:paraId="610D3A93" w14:textId="77777777" w:rsidR="006A5DE9" w:rsidRPr="00BC2FB5" w:rsidRDefault="006A5D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AA05B7F" w14:textId="55010889" w:rsidR="004E7C5A" w:rsidRPr="00BC2FB5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BC2FB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34E2F46C" w14:textId="77777777" w:rsidR="004E7C5A" w:rsidRPr="00BC2FB5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65195A22" w14:textId="0FCCECCB" w:rsidR="004E7C5A" w:rsidRPr="00BC2FB5" w:rsidRDefault="004E7C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BC2FB5">
        <w:rPr>
          <w:rFonts w:ascii="Angsana New" w:hAnsi="Angsana New" w:hint="cs"/>
          <w:sz w:val="28"/>
          <w:szCs w:val="28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 </w:t>
      </w:r>
      <w:r w:rsidRPr="00BC2FB5">
        <w:rPr>
          <w:rFonts w:ascii="Angsana New" w:hAnsi="Angsana New"/>
          <w:sz w:val="28"/>
          <w:szCs w:val="28"/>
        </w:rPr>
        <w:br/>
      </w:r>
      <w:r w:rsidRPr="00BC2FB5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="007E56DD" w:rsidRPr="00BC2FB5">
        <w:rPr>
          <w:rFonts w:ascii="Angsana New" w:hAnsi="Angsana New"/>
          <w:sz w:val="28"/>
          <w:szCs w:val="28"/>
        </w:rPr>
        <w:t>2564</w:t>
      </w:r>
      <w:r w:rsidRPr="00BC2FB5">
        <w:rPr>
          <w:rFonts w:ascii="Angsana New" w:hAnsi="Angsana New"/>
          <w:sz w:val="28"/>
          <w:szCs w:val="28"/>
        </w:rPr>
        <w:t xml:space="preserve"> </w:t>
      </w:r>
      <w:r w:rsidRPr="00BC2FB5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 </w:t>
      </w:r>
      <w:r w:rsidR="007E56DD" w:rsidRPr="00BC2FB5">
        <w:rPr>
          <w:rFonts w:ascii="Angsana New" w:hAnsi="Angsana New"/>
          <w:sz w:val="28"/>
          <w:szCs w:val="28"/>
        </w:rPr>
        <w:t>100</w:t>
      </w:r>
      <w:r w:rsidRPr="00BC2FB5">
        <w:rPr>
          <w:rFonts w:ascii="Angsana New" w:hAnsi="Angsana New"/>
          <w:sz w:val="28"/>
          <w:szCs w:val="28"/>
        </w:rPr>
        <w:t xml:space="preserve"> </w:t>
      </w:r>
      <w:r w:rsidRPr="00BC2FB5">
        <w:rPr>
          <w:rFonts w:ascii="Angsana New" w:hAnsi="Angsana New" w:hint="cs"/>
          <w:sz w:val="28"/>
          <w:szCs w:val="28"/>
          <w:cs/>
        </w:rPr>
        <w:t>ของภาระหนี้เงินต้นคงค้าง ทั้งนี้กลุ่มบริษัทจะได้รับเป็นรายครึ่งปี ตั้งแต่วันที่</w:t>
      </w:r>
      <w:r w:rsidRPr="00BC2FB5">
        <w:rPr>
          <w:rFonts w:ascii="Angsana New" w:hAnsi="Angsana New"/>
          <w:sz w:val="28"/>
          <w:szCs w:val="28"/>
        </w:rPr>
        <w:t xml:space="preserve"> </w:t>
      </w:r>
      <w:r w:rsidR="007E56DD" w:rsidRPr="00BC2FB5">
        <w:rPr>
          <w:rFonts w:ascii="Angsana New" w:hAnsi="Angsana New"/>
          <w:sz w:val="28"/>
          <w:szCs w:val="28"/>
        </w:rPr>
        <w:t>1</w:t>
      </w:r>
      <w:r w:rsidRPr="00BC2FB5">
        <w:rPr>
          <w:rFonts w:ascii="Angsana New" w:hAnsi="Angsana New"/>
          <w:sz w:val="28"/>
          <w:szCs w:val="28"/>
        </w:rPr>
        <w:t xml:space="preserve"> </w:t>
      </w:r>
      <w:r w:rsidRPr="00BC2FB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E56DD" w:rsidRPr="00BC2FB5">
        <w:rPr>
          <w:rFonts w:ascii="Angsana New" w:hAnsi="Angsana New"/>
          <w:sz w:val="28"/>
          <w:szCs w:val="28"/>
        </w:rPr>
        <w:t>2567</w:t>
      </w:r>
      <w:r w:rsidRPr="00BC2FB5">
        <w:rPr>
          <w:rFonts w:ascii="Angsana New" w:hAnsi="Angsana New"/>
          <w:sz w:val="28"/>
          <w:szCs w:val="28"/>
        </w:rPr>
        <w:t xml:space="preserve"> </w:t>
      </w:r>
      <w:r w:rsidRPr="00BC2FB5">
        <w:rPr>
          <w:rFonts w:ascii="Angsana New" w:hAnsi="Angsana New" w:hint="cs"/>
          <w:sz w:val="28"/>
          <w:szCs w:val="28"/>
          <w:cs/>
        </w:rPr>
        <w:t>ถึง</w:t>
      </w:r>
      <w:r w:rsidR="00F703C4" w:rsidRPr="00BC2FB5">
        <w:rPr>
          <w:rFonts w:ascii="Angsana New" w:hAnsi="Angsana New" w:hint="cs"/>
          <w:sz w:val="28"/>
          <w:szCs w:val="28"/>
          <w:cs/>
        </w:rPr>
        <w:t>วันที่</w:t>
      </w:r>
      <w:r w:rsidRPr="00BC2FB5">
        <w:rPr>
          <w:rFonts w:ascii="Angsana New" w:hAnsi="Angsana New" w:hint="cs"/>
          <w:sz w:val="28"/>
          <w:szCs w:val="28"/>
          <w:cs/>
        </w:rPr>
        <w:t xml:space="preserve"> </w:t>
      </w:r>
      <w:r w:rsidR="007E56DD" w:rsidRPr="00BC2FB5">
        <w:rPr>
          <w:rFonts w:ascii="Angsana New" w:hAnsi="Angsana New"/>
          <w:sz w:val="28"/>
          <w:szCs w:val="28"/>
        </w:rPr>
        <w:t>31</w:t>
      </w:r>
      <w:r w:rsidRPr="00BC2FB5">
        <w:rPr>
          <w:rFonts w:ascii="Angsana New" w:hAnsi="Angsana New"/>
          <w:sz w:val="28"/>
          <w:szCs w:val="28"/>
        </w:rPr>
        <w:t xml:space="preserve"> </w:t>
      </w:r>
      <w:r w:rsidRPr="00BC2FB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56DD" w:rsidRPr="00BC2FB5">
        <w:rPr>
          <w:rFonts w:ascii="Angsana New" w:hAnsi="Angsana New"/>
          <w:sz w:val="28"/>
          <w:szCs w:val="28"/>
        </w:rPr>
        <w:t>2570</w:t>
      </w:r>
    </w:p>
    <w:p w14:paraId="692B7A7D" w14:textId="77777777" w:rsidR="00151C7A" w:rsidRPr="00BC2FB5" w:rsidRDefault="00151C7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83D7B68" w14:textId="2F4E47F6" w:rsidR="00D7520E" w:rsidRPr="00BC2FB5" w:rsidRDefault="00C02B2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  <w:cs/>
        </w:rPr>
      </w:pPr>
      <w:r w:rsidRPr="00BC2FB5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ในระหว่างปี </w:t>
      </w:r>
      <w:r w:rsidRPr="00BC2FB5">
        <w:rPr>
          <w:rFonts w:ascii="Angsana New" w:hAnsi="Angsana New"/>
          <w:spacing w:val="-4"/>
          <w:sz w:val="28"/>
          <w:szCs w:val="28"/>
        </w:rPr>
        <w:t>256</w:t>
      </w:r>
      <w:r w:rsidR="00072BF7" w:rsidRPr="00BC2FB5">
        <w:rPr>
          <w:rFonts w:ascii="Angsana New" w:hAnsi="Angsana New"/>
          <w:spacing w:val="-4"/>
          <w:sz w:val="28"/>
          <w:szCs w:val="28"/>
        </w:rPr>
        <w:t>8</w:t>
      </w:r>
      <w:r w:rsidRPr="00BC2FB5">
        <w:rPr>
          <w:rFonts w:ascii="Angsana New" w:hAnsi="Angsana New"/>
          <w:spacing w:val="-4"/>
          <w:sz w:val="28"/>
          <w:szCs w:val="28"/>
        </w:rPr>
        <w:t xml:space="preserve"> </w:t>
      </w:r>
      <w:r w:rsidRPr="00BC2FB5">
        <w:rPr>
          <w:rFonts w:ascii="Angsana New" w:hAnsi="Angsana New" w:hint="cs"/>
          <w:spacing w:val="-4"/>
          <w:sz w:val="28"/>
          <w:szCs w:val="28"/>
          <w:cs/>
        </w:rPr>
        <w:t xml:space="preserve">กลุ่มบริษัทและบริษัทได้รับชำระเงินจากลูกหนี้ดังกล่าวเป็นจำนวนเงิน </w:t>
      </w:r>
      <w:r w:rsidR="001710F6" w:rsidRPr="00BC2FB5">
        <w:rPr>
          <w:rFonts w:ascii="Angsana New" w:hAnsi="Angsana New"/>
          <w:spacing w:val="-4"/>
          <w:sz w:val="28"/>
          <w:szCs w:val="28"/>
        </w:rPr>
        <w:t>5.</w:t>
      </w:r>
      <w:r w:rsidR="0011642F" w:rsidRPr="00BC2FB5">
        <w:rPr>
          <w:rFonts w:ascii="Angsana New" w:hAnsi="Angsana New"/>
          <w:spacing w:val="-4"/>
          <w:sz w:val="28"/>
          <w:szCs w:val="28"/>
        </w:rPr>
        <w:t>71</w:t>
      </w:r>
      <w:r w:rsidR="001710F6" w:rsidRPr="00BC2FB5">
        <w:rPr>
          <w:rFonts w:ascii="Angsana New" w:hAnsi="Angsana New"/>
          <w:spacing w:val="-4"/>
          <w:sz w:val="28"/>
          <w:szCs w:val="28"/>
        </w:rPr>
        <w:t xml:space="preserve"> </w:t>
      </w:r>
      <w:r w:rsidRPr="00BC2FB5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1710F6" w:rsidRPr="00BC2FB5">
        <w:rPr>
          <w:rFonts w:ascii="Angsana New" w:hAnsi="Angsana New"/>
          <w:spacing w:val="-4"/>
          <w:sz w:val="28"/>
          <w:szCs w:val="28"/>
        </w:rPr>
        <w:t>3.82</w:t>
      </w:r>
      <w:r w:rsidRPr="00BC2FB5">
        <w:rPr>
          <w:rFonts w:ascii="Angsana New" w:hAnsi="Angsana New"/>
          <w:spacing w:val="-4"/>
          <w:sz w:val="28"/>
          <w:szCs w:val="28"/>
        </w:rPr>
        <w:t xml:space="preserve"> </w:t>
      </w:r>
      <w:r w:rsidRPr="00BC2FB5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752B2F" w:rsidRPr="00BC2FB5">
        <w:rPr>
          <w:rFonts w:ascii="Angsana New" w:hAnsi="Angsana New"/>
          <w:sz w:val="28"/>
          <w:szCs w:val="28"/>
        </w:rPr>
        <w:t xml:space="preserve"> </w:t>
      </w:r>
      <w:r w:rsidRPr="00BC2FB5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71F9D2F0" w14:textId="66963E88" w:rsidR="00100074" w:rsidRPr="00BC2FB5" w:rsidRDefault="00100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36CD71C" w14:textId="6E8A36EE" w:rsidR="00191491" w:rsidRPr="00BC2FB5" w:rsidRDefault="00191491" w:rsidP="0028654B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BC2FB5">
        <w:rPr>
          <w:rFonts w:ascii="Angsana New" w:hAnsi="Angsana New" w:hint="cs"/>
          <w:sz w:val="28"/>
          <w:szCs w:val="28"/>
          <w:cs/>
        </w:rPr>
        <w:t>ลูก</w:t>
      </w:r>
      <w:r w:rsidRPr="00BC2FB5">
        <w:rPr>
          <w:rFonts w:ascii="Angsana New" w:hAnsi="Angsana New"/>
          <w:sz w:val="28"/>
          <w:szCs w:val="28"/>
          <w:cs/>
        </w:rPr>
        <w:t>หนี้</w:t>
      </w:r>
      <w:r w:rsidRPr="00BC2FB5">
        <w:rPr>
          <w:rFonts w:ascii="Angsana New" w:hAnsi="Angsana New"/>
          <w:sz w:val="28"/>
          <w:szCs w:val="28"/>
          <w:cs/>
          <w:lang w:val="x-none" w:eastAsia="x-none"/>
        </w:rPr>
        <w:t>อื่น</w:t>
      </w:r>
      <w:r w:rsidRPr="00BC2FB5">
        <w:rPr>
          <w:rFonts w:ascii="Angsana New" w:eastAsia="MS Mincho" w:hAnsi="Angsana New" w:hint="cs"/>
          <w:sz w:val="28"/>
          <w:szCs w:val="28"/>
          <w:cs/>
        </w:rPr>
        <w:t>ประกอบด้วย</w:t>
      </w:r>
      <w:r w:rsidR="00AE1CB7" w:rsidRPr="00BC2FB5">
        <w:rPr>
          <w:rFonts w:ascii="Angsana New" w:eastAsia="MS Mincho" w:hAnsi="Angsana New"/>
          <w:sz w:val="28"/>
          <w:szCs w:val="28"/>
        </w:rPr>
        <w:t xml:space="preserve"> </w:t>
      </w:r>
    </w:p>
    <w:p w14:paraId="218522D1" w14:textId="77777777" w:rsidR="00191491" w:rsidRPr="00BC2FB5" w:rsidRDefault="0019149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450"/>
        <w:gridCol w:w="990"/>
        <w:gridCol w:w="262"/>
        <w:gridCol w:w="998"/>
        <w:gridCol w:w="262"/>
        <w:gridCol w:w="998"/>
        <w:gridCol w:w="270"/>
        <w:gridCol w:w="990"/>
      </w:tblGrid>
      <w:tr w:rsidR="00191491" w:rsidRPr="00BC2FB5" w14:paraId="5F9D9710" w14:textId="77777777" w:rsidTr="00431954">
        <w:tc>
          <w:tcPr>
            <w:tcW w:w="3780" w:type="dxa"/>
          </w:tcPr>
          <w:p w14:paraId="0B957702" w14:textId="77777777" w:rsidR="00191491" w:rsidRPr="00BC2FB5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00033B5B" w14:textId="77777777" w:rsidR="00191491" w:rsidRPr="00BC2FB5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708CB4E" w14:textId="77777777" w:rsidR="00191491" w:rsidRPr="00BC2FB5" w:rsidRDefault="00191491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476C407C" w14:textId="77777777" w:rsidR="00191491" w:rsidRPr="00BC2FB5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14:paraId="1EF2B1D9" w14:textId="77777777" w:rsidR="00191491" w:rsidRPr="00BC2FB5" w:rsidRDefault="00191491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2D90" w:rsidRPr="00BC2FB5" w14:paraId="0ADB3311" w14:textId="77777777" w:rsidTr="00431954">
        <w:tc>
          <w:tcPr>
            <w:tcW w:w="3780" w:type="dxa"/>
          </w:tcPr>
          <w:p w14:paraId="3BB93AB9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4C0E92FD" w14:textId="77777777" w:rsidR="00192D90" w:rsidRPr="00BC2FB5" w:rsidRDefault="00192D90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29CE32" w14:textId="585443B9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6CD84FA5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417453F8" w14:textId="0A186D3A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26C621A5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A057489" w14:textId="67153926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E546B15" w14:textId="77777777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79CF11F" w14:textId="58FCC9A8" w:rsidR="00192D90" w:rsidRPr="00BC2FB5" w:rsidRDefault="00192D9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91491" w:rsidRPr="00BC2FB5" w14:paraId="15FD1DCE" w14:textId="77777777" w:rsidTr="00431954">
        <w:tc>
          <w:tcPr>
            <w:tcW w:w="3780" w:type="dxa"/>
          </w:tcPr>
          <w:p w14:paraId="1642CFDF" w14:textId="77777777" w:rsidR="00191491" w:rsidRPr="00BC2FB5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</w:tcPr>
          <w:p w14:paraId="1C2D566F" w14:textId="77777777" w:rsidR="00191491" w:rsidRPr="00BC2FB5" w:rsidRDefault="001914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259B18D" w14:textId="77777777" w:rsidR="00191491" w:rsidRPr="00BC2FB5" w:rsidRDefault="00191491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C2FB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72BF7" w:rsidRPr="00BC2FB5" w14:paraId="368EA0AD" w14:textId="77777777" w:rsidTr="00431954">
        <w:tc>
          <w:tcPr>
            <w:tcW w:w="3780" w:type="dxa"/>
          </w:tcPr>
          <w:p w14:paraId="2A6D286D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BC2FB5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450" w:type="dxa"/>
            <w:tcBorders>
              <w:left w:val="nil"/>
            </w:tcBorders>
          </w:tcPr>
          <w:p w14:paraId="38B4A71A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7B718E" w14:textId="7432FE8E" w:rsidR="00072BF7" w:rsidRPr="00BC2FB5" w:rsidRDefault="000908A8" w:rsidP="00072BF7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105,08</w:t>
            </w:r>
            <w:r w:rsidR="00541FFD"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6BC017A5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3580496" w14:textId="65E075A2" w:rsidR="00072BF7" w:rsidRPr="00BC2FB5" w:rsidRDefault="00072BF7" w:rsidP="001A51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98,991</w:t>
            </w:r>
          </w:p>
        </w:tc>
        <w:tc>
          <w:tcPr>
            <w:tcW w:w="262" w:type="dxa"/>
          </w:tcPr>
          <w:p w14:paraId="22B4BAD9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A70CDD5" w14:textId="6EF0EE58" w:rsidR="00072BF7" w:rsidRPr="00BC2FB5" w:rsidRDefault="00A835C1" w:rsidP="001A51C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38,273</w:t>
            </w:r>
          </w:p>
        </w:tc>
        <w:tc>
          <w:tcPr>
            <w:tcW w:w="270" w:type="dxa"/>
          </w:tcPr>
          <w:p w14:paraId="2495244B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9E28C4" w14:textId="63233FA3" w:rsidR="00072BF7" w:rsidRPr="00BC2FB5" w:rsidRDefault="00072BF7" w:rsidP="001A51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48,383</w:t>
            </w:r>
          </w:p>
        </w:tc>
      </w:tr>
      <w:tr w:rsidR="00D271CD" w:rsidRPr="00BC2FB5" w14:paraId="66611A8D" w14:textId="77777777" w:rsidTr="00431954">
        <w:tc>
          <w:tcPr>
            <w:tcW w:w="3780" w:type="dxa"/>
          </w:tcPr>
          <w:p w14:paraId="4E35C4B3" w14:textId="5700CAA6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50" w:type="dxa"/>
            <w:tcBorders>
              <w:left w:val="nil"/>
            </w:tcBorders>
          </w:tcPr>
          <w:p w14:paraId="7FC7EBCD" w14:textId="77777777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E2371" w14:textId="62E94C46" w:rsidR="00D271CD" w:rsidRPr="00BC2FB5" w:rsidRDefault="0079424C" w:rsidP="00D271C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8,645</w:t>
            </w:r>
          </w:p>
        </w:tc>
        <w:tc>
          <w:tcPr>
            <w:tcW w:w="262" w:type="dxa"/>
          </w:tcPr>
          <w:p w14:paraId="3A926537" w14:textId="77777777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D41CD8B" w14:textId="2C76E55D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7,322</w:t>
            </w:r>
          </w:p>
        </w:tc>
        <w:tc>
          <w:tcPr>
            <w:tcW w:w="262" w:type="dxa"/>
          </w:tcPr>
          <w:p w14:paraId="007709D1" w14:textId="77777777" w:rsidR="00D271CD" w:rsidRPr="00BC2FB5" w:rsidRDefault="00D271CD" w:rsidP="00D2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C052DE" w14:textId="6849F5C0" w:rsidR="00D271CD" w:rsidRPr="00BC2FB5" w:rsidRDefault="00D271CD" w:rsidP="00D271C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3,621</w:t>
            </w:r>
          </w:p>
        </w:tc>
        <w:tc>
          <w:tcPr>
            <w:tcW w:w="270" w:type="dxa"/>
          </w:tcPr>
          <w:p w14:paraId="7A37F479" w14:textId="77777777" w:rsidR="00D271CD" w:rsidRPr="00BC2FB5" w:rsidRDefault="00D271CD" w:rsidP="00D27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AACC01" w14:textId="7865C633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1,415</w:t>
            </w:r>
          </w:p>
        </w:tc>
      </w:tr>
      <w:tr w:rsidR="00D271CD" w:rsidRPr="00BC2FB5" w14:paraId="5BB5F99A" w14:textId="77777777" w:rsidTr="00431954">
        <w:tc>
          <w:tcPr>
            <w:tcW w:w="3780" w:type="dxa"/>
          </w:tcPr>
          <w:p w14:paraId="18B6CC8A" w14:textId="77777777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450" w:type="dxa"/>
            <w:tcBorders>
              <w:left w:val="nil"/>
            </w:tcBorders>
          </w:tcPr>
          <w:p w14:paraId="37D18CBF" w14:textId="77777777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D114137" w14:textId="0B64F158" w:rsidR="00D271CD" w:rsidRPr="00BC2FB5" w:rsidRDefault="00D271CD" w:rsidP="00D271C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2,755</w:t>
            </w:r>
          </w:p>
        </w:tc>
        <w:tc>
          <w:tcPr>
            <w:tcW w:w="262" w:type="dxa"/>
          </w:tcPr>
          <w:p w14:paraId="19FFE646" w14:textId="77777777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931D8AF" w14:textId="79571117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11,463</w:t>
            </w:r>
          </w:p>
        </w:tc>
        <w:tc>
          <w:tcPr>
            <w:tcW w:w="262" w:type="dxa"/>
          </w:tcPr>
          <w:p w14:paraId="58526F77" w14:textId="77777777" w:rsidR="00D271CD" w:rsidRPr="00BC2FB5" w:rsidRDefault="00D271CD" w:rsidP="00D2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D8B036A" w14:textId="2AAA4091" w:rsidR="00D271CD" w:rsidRPr="00BC2FB5" w:rsidRDefault="00D271CD" w:rsidP="00D271C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2,005</w:t>
            </w:r>
          </w:p>
        </w:tc>
        <w:tc>
          <w:tcPr>
            <w:tcW w:w="270" w:type="dxa"/>
          </w:tcPr>
          <w:p w14:paraId="090EFBE3" w14:textId="77777777" w:rsidR="00D271CD" w:rsidRPr="00BC2FB5" w:rsidRDefault="00D271CD" w:rsidP="00D27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E1E90A" w14:textId="62BCAE6C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2,151</w:t>
            </w:r>
          </w:p>
        </w:tc>
      </w:tr>
      <w:tr w:rsidR="00D271CD" w:rsidRPr="00BC2FB5" w14:paraId="6D750898" w14:textId="77777777" w:rsidTr="00431954">
        <w:tc>
          <w:tcPr>
            <w:tcW w:w="3780" w:type="dxa"/>
          </w:tcPr>
          <w:p w14:paraId="50805307" w14:textId="77777777" w:rsidR="00D271CD" w:rsidRPr="00BC2FB5" w:rsidRDefault="00D271CD" w:rsidP="00D2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450" w:type="dxa"/>
            <w:tcBorders>
              <w:left w:val="nil"/>
            </w:tcBorders>
          </w:tcPr>
          <w:p w14:paraId="65FE0E34" w14:textId="77777777" w:rsidR="00D271CD" w:rsidRPr="00BC2FB5" w:rsidRDefault="00D271CD" w:rsidP="00D2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E73D8D9" w14:textId="06E2592F" w:rsidR="00D271CD" w:rsidRPr="00BC2FB5" w:rsidRDefault="00D271CD" w:rsidP="00D271C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1,285</w:t>
            </w:r>
          </w:p>
        </w:tc>
        <w:tc>
          <w:tcPr>
            <w:tcW w:w="262" w:type="dxa"/>
          </w:tcPr>
          <w:p w14:paraId="1D52F59E" w14:textId="77777777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2A580BF" w14:textId="7148E2F3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262" w:type="dxa"/>
          </w:tcPr>
          <w:p w14:paraId="7248EAC3" w14:textId="77777777" w:rsidR="00D271CD" w:rsidRPr="00BC2FB5" w:rsidRDefault="00D271CD" w:rsidP="00D2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26330B3" w14:textId="2983931F" w:rsidR="00D271CD" w:rsidRPr="00BC2FB5" w:rsidRDefault="00D271CD" w:rsidP="00D271C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270" w:type="dxa"/>
          </w:tcPr>
          <w:p w14:paraId="62503897" w14:textId="77777777" w:rsidR="00D271CD" w:rsidRPr="00BC2FB5" w:rsidRDefault="00D271CD" w:rsidP="00D271C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97D28C" w14:textId="15C1E49D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299</w:t>
            </w:r>
          </w:p>
        </w:tc>
      </w:tr>
      <w:tr w:rsidR="00D271CD" w:rsidRPr="00BC2FB5" w14:paraId="094A203F" w14:textId="77777777" w:rsidTr="00431954">
        <w:tc>
          <w:tcPr>
            <w:tcW w:w="3780" w:type="dxa"/>
          </w:tcPr>
          <w:p w14:paraId="3DD790DA" w14:textId="77777777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</w:tcPr>
          <w:p w14:paraId="11DCC8C0" w14:textId="77777777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0E2126" w14:textId="158C45AB" w:rsidR="00D271CD" w:rsidRPr="00BC2FB5" w:rsidRDefault="00D271CD" w:rsidP="00D271CD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2,2</w:t>
            </w:r>
            <w:r w:rsidR="00496C3B"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235BFA"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5F1A9FDF" w14:textId="77777777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B740B86" w14:textId="2EEB2AFD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2,057</w:t>
            </w:r>
          </w:p>
        </w:tc>
        <w:tc>
          <w:tcPr>
            <w:tcW w:w="262" w:type="dxa"/>
          </w:tcPr>
          <w:p w14:paraId="4DEAE188" w14:textId="77777777" w:rsidR="00D271CD" w:rsidRPr="00BC2FB5" w:rsidRDefault="00D271CD" w:rsidP="00D2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6DAEDAE" w14:textId="4BF18950" w:rsidR="00D271CD" w:rsidRPr="00BC2FB5" w:rsidRDefault="00D271CD" w:rsidP="00D271C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55740A"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2670C9"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7DD0CCB" w14:textId="77777777" w:rsidR="00D271CD" w:rsidRPr="00BC2FB5" w:rsidRDefault="00D271CD" w:rsidP="00D271C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40A6C1" w14:textId="3160E7A3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1,089</w:t>
            </w:r>
          </w:p>
        </w:tc>
      </w:tr>
      <w:tr w:rsidR="00D271CD" w:rsidRPr="00BC2FB5" w14:paraId="181131BD" w14:textId="77777777" w:rsidTr="00697EA7">
        <w:tc>
          <w:tcPr>
            <w:tcW w:w="3780" w:type="dxa"/>
          </w:tcPr>
          <w:p w14:paraId="7BC3B41A" w14:textId="77777777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</w:tcPr>
          <w:p w14:paraId="1DE13186" w14:textId="77777777" w:rsidR="00D271CD" w:rsidRPr="00BC2FB5" w:rsidRDefault="00D271CD" w:rsidP="00D27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35A0B1" w14:textId="05E20208" w:rsidR="00D271CD" w:rsidRPr="00BC2FB5" w:rsidRDefault="0079424C" w:rsidP="00D271C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120,04</w:t>
            </w:r>
            <w:r w:rsidR="00756342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1B629D4A" w14:textId="77777777" w:rsidR="00D271CD" w:rsidRPr="00BC2FB5" w:rsidRDefault="00D271CD" w:rsidP="00D271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138E472" w14:textId="4EF91685" w:rsidR="00D271CD" w:rsidRPr="00BC2FB5" w:rsidRDefault="00D271CD" w:rsidP="00D27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120,785</w:t>
            </w:r>
          </w:p>
        </w:tc>
        <w:tc>
          <w:tcPr>
            <w:tcW w:w="262" w:type="dxa"/>
          </w:tcPr>
          <w:p w14:paraId="6EA0A49B" w14:textId="77777777" w:rsidR="00D271CD" w:rsidRPr="00BC2FB5" w:rsidRDefault="00D271CD" w:rsidP="00D2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3D7BB2E" w14:textId="6462048F" w:rsidR="00D271CD" w:rsidRPr="00BC2FB5" w:rsidRDefault="00D271CD" w:rsidP="00D271C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</w:t>
            </w:r>
            <w:r w:rsidR="00895734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</w:tcPr>
          <w:p w14:paraId="2634AAB4" w14:textId="77777777" w:rsidR="00D271CD" w:rsidRPr="00BC2FB5" w:rsidRDefault="00D271CD" w:rsidP="00D271C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8590CF" w14:textId="291A50E1" w:rsidR="00D271CD" w:rsidRPr="00BC2FB5" w:rsidRDefault="00D271CD" w:rsidP="00D271C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53,337</w:t>
            </w:r>
          </w:p>
        </w:tc>
      </w:tr>
    </w:tbl>
    <w:p w14:paraId="76A20474" w14:textId="57DACBE3" w:rsidR="006A5DE9" w:rsidRPr="00BC2FB5" w:rsidRDefault="006A5D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7FCCA0D2" w14:textId="77777777" w:rsidR="006A5DE9" w:rsidRPr="00BC2FB5" w:rsidRDefault="006A5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BC2FB5">
        <w:rPr>
          <w:rFonts w:asciiTheme="majorBidi" w:hAnsiTheme="majorBidi" w:cstheme="majorBidi"/>
          <w:b/>
          <w:bCs/>
          <w:sz w:val="28"/>
          <w:szCs w:val="28"/>
          <w:lang w:eastAsia="x-none"/>
        </w:rPr>
        <w:br w:type="page"/>
      </w:r>
    </w:p>
    <w:p w14:paraId="738C99F4" w14:textId="38D4E480" w:rsidR="00C7724F" w:rsidRPr="00BC2FB5" w:rsidRDefault="0011690C" w:rsidP="0028654B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lastRenderedPageBreak/>
        <w:t>8</w:t>
      </w:r>
      <w:r w:rsidR="00C7724F" w:rsidRPr="00BC2FB5">
        <w:rPr>
          <w:rFonts w:asciiTheme="majorBidi" w:hAnsiTheme="majorBidi" w:cstheme="majorBidi"/>
          <w:sz w:val="28"/>
          <w:szCs w:val="28"/>
          <w:lang w:val="en-US"/>
        </w:rPr>
        <w:tab/>
        <w:t xml:space="preserve"> </w:t>
      </w:r>
      <w:r w:rsidR="00DB4640" w:rsidRPr="00BC2FB5">
        <w:rPr>
          <w:rFonts w:asciiTheme="majorBidi" w:hAnsiTheme="majorBidi" w:cstheme="majorBidi"/>
          <w:sz w:val="28"/>
          <w:szCs w:val="28"/>
          <w:cs/>
          <w:lang w:val="en-US"/>
        </w:rPr>
        <w:t>สินค้าคงเหลือ</w:t>
      </w:r>
    </w:p>
    <w:p w14:paraId="73FB16DB" w14:textId="77777777" w:rsidR="00532A3A" w:rsidRPr="00BC2FB5" w:rsidRDefault="00532A3A" w:rsidP="0028654B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40"/>
        <w:gridCol w:w="1020"/>
        <w:gridCol w:w="270"/>
        <w:gridCol w:w="990"/>
      </w:tblGrid>
      <w:tr w:rsidR="00EA320D" w:rsidRPr="00BC2FB5" w14:paraId="3C933228" w14:textId="77777777" w:rsidTr="005805AF">
        <w:trPr>
          <w:tblHeader/>
        </w:trPr>
        <w:tc>
          <w:tcPr>
            <w:tcW w:w="3960" w:type="dxa"/>
          </w:tcPr>
          <w:p w14:paraId="02A8BB16" w14:textId="77777777" w:rsidR="00EA320D" w:rsidRPr="00BC2FB5" w:rsidRDefault="00EA320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E1DE148" w14:textId="77777777" w:rsidR="00EA320D" w:rsidRPr="00BC2FB5" w:rsidRDefault="00EA320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585A07" w14:textId="77777777" w:rsidR="00EA320D" w:rsidRPr="00BC2FB5" w:rsidRDefault="00EA320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14:paraId="0782AB58" w14:textId="77777777" w:rsidR="00EA320D" w:rsidRPr="00BC2FB5" w:rsidRDefault="00EA320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3AF3F88E" w14:textId="77777777" w:rsidR="00EA320D" w:rsidRPr="00BC2FB5" w:rsidRDefault="00EA320D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9159B" w:rsidRPr="00BC2FB5" w14:paraId="1DD155B1" w14:textId="77777777" w:rsidTr="005805AF">
        <w:trPr>
          <w:tblHeader/>
        </w:trPr>
        <w:tc>
          <w:tcPr>
            <w:tcW w:w="3960" w:type="dxa"/>
          </w:tcPr>
          <w:p w14:paraId="75F808D0" w14:textId="77777777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76FD10" w14:textId="561312C6" w:rsidR="00A9159B" w:rsidRPr="00BC2FB5" w:rsidRDefault="00A9159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D71F10" w14:textId="23425034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69CF70E4" w14:textId="77777777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62AD0FD" w14:textId="51BA6E4D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43A064E8" w14:textId="77777777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</w:tcPr>
          <w:p w14:paraId="7B4C00CE" w14:textId="72E00BC4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DC7C796" w14:textId="77777777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4409CEE" w14:textId="106F26E1" w:rsidR="00A9159B" w:rsidRPr="00BC2FB5" w:rsidRDefault="00A9159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55A7D" w:rsidRPr="00BC2FB5" w14:paraId="762F9CB1" w14:textId="77777777" w:rsidTr="00F36F3D">
        <w:trPr>
          <w:tblHeader/>
        </w:trPr>
        <w:tc>
          <w:tcPr>
            <w:tcW w:w="3960" w:type="dxa"/>
          </w:tcPr>
          <w:p w14:paraId="02D12B1D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D6FB9C6" w14:textId="77777777" w:rsidR="00655A7D" w:rsidRPr="00BC2FB5" w:rsidRDefault="00655A7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236AA4A" w14:textId="77777777" w:rsidR="00655A7D" w:rsidRPr="00BC2FB5" w:rsidRDefault="00655A7D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72BF7" w:rsidRPr="00BC2FB5" w14:paraId="74B8FBE8" w14:textId="77777777" w:rsidTr="005805AF">
        <w:trPr>
          <w:trHeight w:val="80"/>
        </w:trPr>
        <w:tc>
          <w:tcPr>
            <w:tcW w:w="3960" w:type="dxa"/>
          </w:tcPr>
          <w:p w14:paraId="1B9B1AE7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</w:tcPr>
          <w:p w14:paraId="2863D946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993259A" w14:textId="701FD2F4" w:rsidR="00072BF7" w:rsidRPr="00BC2FB5" w:rsidRDefault="00787593" w:rsidP="002416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17,367</w:t>
            </w:r>
          </w:p>
        </w:tc>
        <w:tc>
          <w:tcPr>
            <w:tcW w:w="262" w:type="dxa"/>
          </w:tcPr>
          <w:p w14:paraId="3D165040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C116FC8" w14:textId="04CB8873" w:rsidR="00072BF7" w:rsidRPr="00BC2FB5" w:rsidRDefault="00072BF7" w:rsidP="002416A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13,350</w:t>
            </w:r>
          </w:p>
        </w:tc>
        <w:tc>
          <w:tcPr>
            <w:tcW w:w="240" w:type="dxa"/>
          </w:tcPr>
          <w:p w14:paraId="63FA1EE6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</w:tcPr>
          <w:p w14:paraId="0D805631" w14:textId="5A6F64F8" w:rsidR="00072BF7" w:rsidRPr="00BC2FB5" w:rsidRDefault="00901E27" w:rsidP="002416A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6,36</w:t>
            </w:r>
            <w:r w:rsidR="007F658B" w:rsidRPr="00BC2F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F775A37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70CC9D3C" w14:textId="58600637" w:rsidR="00072BF7" w:rsidRPr="00BC2FB5" w:rsidRDefault="00072BF7" w:rsidP="002416A4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1,438</w:t>
            </w:r>
          </w:p>
        </w:tc>
      </w:tr>
      <w:tr w:rsidR="00072BF7" w:rsidRPr="00BC2FB5" w14:paraId="749199EF" w14:textId="77777777" w:rsidTr="005805AF">
        <w:trPr>
          <w:trHeight w:val="80"/>
        </w:trPr>
        <w:tc>
          <w:tcPr>
            <w:tcW w:w="3960" w:type="dxa"/>
          </w:tcPr>
          <w:p w14:paraId="77A4EFE2" w14:textId="77777777" w:rsidR="00072BF7" w:rsidRPr="00BC2FB5" w:rsidRDefault="00072BF7" w:rsidP="00072B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70" w:type="dxa"/>
            <w:tcBorders>
              <w:left w:val="nil"/>
            </w:tcBorders>
          </w:tcPr>
          <w:p w14:paraId="0D93B401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6D4A6D" w14:textId="628417A5" w:rsidR="00072BF7" w:rsidRPr="00BC2FB5" w:rsidRDefault="00787593" w:rsidP="00072B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1B76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1B76" w:rsidRPr="00BC2FB5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62" w:type="dxa"/>
          </w:tcPr>
          <w:p w14:paraId="59CD1D0D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CE05377" w14:textId="63F6FDAF" w:rsidR="00072BF7" w:rsidRPr="00BC2FB5" w:rsidRDefault="00072BF7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11,248</w:t>
            </w:r>
          </w:p>
        </w:tc>
        <w:tc>
          <w:tcPr>
            <w:tcW w:w="240" w:type="dxa"/>
          </w:tcPr>
          <w:p w14:paraId="34EECA9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</w:tcPr>
          <w:p w14:paraId="47DF75FF" w14:textId="1AEA94EF" w:rsidR="00072BF7" w:rsidRPr="00BC2FB5" w:rsidRDefault="00901E27" w:rsidP="00072BF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EA1BC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64F8AEE" w14:textId="5648CCFE" w:rsidR="00072BF7" w:rsidRPr="00BC2FB5" w:rsidRDefault="00072BF7" w:rsidP="00072BF7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2BF7" w:rsidRPr="00BC2FB5" w14:paraId="529E621C" w14:textId="77777777" w:rsidTr="005805AF">
        <w:trPr>
          <w:trHeight w:val="68"/>
        </w:trPr>
        <w:tc>
          <w:tcPr>
            <w:tcW w:w="3960" w:type="dxa"/>
          </w:tcPr>
          <w:p w14:paraId="10CB5EFD" w14:textId="77777777" w:rsidR="00072BF7" w:rsidRPr="00BC2FB5" w:rsidRDefault="00072BF7" w:rsidP="00072BF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  <w:tcBorders>
              <w:left w:val="nil"/>
            </w:tcBorders>
          </w:tcPr>
          <w:p w14:paraId="6507B872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43BD184" w14:textId="3C352ED5" w:rsidR="00072BF7" w:rsidRPr="00BC2FB5" w:rsidRDefault="00787593" w:rsidP="00123A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2,41</w:t>
            </w:r>
            <w:r w:rsidR="00130D0C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35E1A892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D0CA702" w14:textId="5E6BB974" w:rsidR="00072BF7" w:rsidRPr="00BC2FB5" w:rsidRDefault="00072BF7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240" w:type="dxa"/>
          </w:tcPr>
          <w:p w14:paraId="596FB385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</w:tcPr>
          <w:p w14:paraId="2D46CD35" w14:textId="5D25B30B" w:rsidR="00072BF7" w:rsidRPr="00BC2FB5" w:rsidRDefault="00901E2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2,127</w:t>
            </w:r>
          </w:p>
        </w:tc>
        <w:tc>
          <w:tcPr>
            <w:tcW w:w="270" w:type="dxa"/>
          </w:tcPr>
          <w:p w14:paraId="103B4692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D0EFA1F" w14:textId="3F4F3E58" w:rsidR="00072BF7" w:rsidRPr="00BC2FB5" w:rsidRDefault="00072BF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1,027</w:t>
            </w:r>
          </w:p>
        </w:tc>
      </w:tr>
      <w:tr w:rsidR="00072BF7" w:rsidRPr="00BC2FB5" w14:paraId="09289D0D" w14:textId="77777777" w:rsidTr="005805AF">
        <w:tc>
          <w:tcPr>
            <w:tcW w:w="3960" w:type="dxa"/>
          </w:tcPr>
          <w:p w14:paraId="63DBB52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7EC087F4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2C9B18" w14:textId="7AD4FEEF" w:rsidR="00072BF7" w:rsidRPr="00BC2FB5" w:rsidRDefault="00787593" w:rsidP="00072B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37,</w:t>
            </w:r>
            <w:r w:rsidR="00F41B76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130D0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3946C082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541E6E" w14:textId="25694437" w:rsidR="00072BF7" w:rsidRPr="00BC2FB5" w:rsidRDefault="00072BF7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26,940</w:t>
            </w:r>
          </w:p>
        </w:tc>
        <w:tc>
          <w:tcPr>
            <w:tcW w:w="240" w:type="dxa"/>
          </w:tcPr>
          <w:p w14:paraId="38204EAF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A77588E" w14:textId="3BEB97B7" w:rsidR="00072BF7" w:rsidRPr="00BC2FB5" w:rsidRDefault="00901E2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8,49</w:t>
            </w:r>
            <w:r w:rsidR="00130D0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5F8D1647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9C81B4" w14:textId="461AAAB8" w:rsidR="00072BF7" w:rsidRPr="00BC2FB5" w:rsidRDefault="00072BF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2,465</w:t>
            </w:r>
          </w:p>
        </w:tc>
      </w:tr>
      <w:tr w:rsidR="00072BF7" w:rsidRPr="00BC2FB5" w14:paraId="206EFF8B" w14:textId="77777777" w:rsidTr="005805AF">
        <w:tc>
          <w:tcPr>
            <w:tcW w:w="3960" w:type="dxa"/>
          </w:tcPr>
          <w:p w14:paraId="761DBA36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</w:tcPr>
          <w:p w14:paraId="6D7D9630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F790EC" w14:textId="1CC5F9C3" w:rsidR="00072BF7" w:rsidRPr="00BC2FB5" w:rsidRDefault="00787593" w:rsidP="00072BF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130D0C" w:rsidRPr="00BC2FB5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057F6D5A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492D158" w14:textId="654B1245" w:rsidR="00072BF7" w:rsidRPr="00BC2FB5" w:rsidRDefault="00072BF7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(1,679)</w:t>
            </w:r>
          </w:p>
        </w:tc>
        <w:tc>
          <w:tcPr>
            <w:tcW w:w="240" w:type="dxa"/>
          </w:tcPr>
          <w:p w14:paraId="0F75C09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3691281" w14:textId="6ECAA904" w:rsidR="00072BF7" w:rsidRPr="00BC2FB5" w:rsidRDefault="00901E27" w:rsidP="0078759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(88</w:t>
            </w:r>
            <w:r w:rsidR="002C2457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F7AF8F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16F2D8" w14:textId="0AE22F25" w:rsidR="00072BF7" w:rsidRPr="00BC2FB5" w:rsidRDefault="00072BF7" w:rsidP="001A51C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(1,678)</w:t>
            </w:r>
          </w:p>
        </w:tc>
      </w:tr>
      <w:tr w:rsidR="00072BF7" w:rsidRPr="00BC2FB5" w14:paraId="72A00789" w14:textId="77777777" w:rsidTr="005805AF">
        <w:tc>
          <w:tcPr>
            <w:tcW w:w="3960" w:type="dxa"/>
          </w:tcPr>
          <w:p w14:paraId="5D4E3E6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</w:tcPr>
          <w:p w14:paraId="1DBBE2A3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F2410F" w14:textId="1AD52CC0" w:rsidR="00072BF7" w:rsidRPr="00BC2FB5" w:rsidRDefault="00787593" w:rsidP="00072BF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41B76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1B76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</w:t>
            </w:r>
          </w:p>
        </w:tc>
        <w:tc>
          <w:tcPr>
            <w:tcW w:w="262" w:type="dxa"/>
          </w:tcPr>
          <w:p w14:paraId="27B6BEFB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8C9778E" w14:textId="4A1EB81A" w:rsidR="00072BF7" w:rsidRPr="00BC2FB5" w:rsidRDefault="00072BF7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25,261</w:t>
            </w:r>
          </w:p>
        </w:tc>
        <w:tc>
          <w:tcPr>
            <w:tcW w:w="240" w:type="dxa"/>
          </w:tcPr>
          <w:p w14:paraId="53FC4A4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0BAF292" w14:textId="15B672F2" w:rsidR="00072BF7" w:rsidRPr="00BC2FB5" w:rsidRDefault="00901E2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7,602</w:t>
            </w:r>
          </w:p>
        </w:tc>
        <w:tc>
          <w:tcPr>
            <w:tcW w:w="270" w:type="dxa"/>
          </w:tcPr>
          <w:p w14:paraId="6EF87DEA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0360A9" w14:textId="3F03B968" w:rsidR="00072BF7" w:rsidRPr="00BC2FB5" w:rsidRDefault="00072BF7" w:rsidP="00072BF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787</w:t>
            </w:r>
          </w:p>
        </w:tc>
      </w:tr>
      <w:tr w:rsidR="00072BF7" w:rsidRPr="00BC2FB5" w14:paraId="6984293A" w14:textId="77777777" w:rsidTr="005805AF">
        <w:trPr>
          <w:trHeight w:val="80"/>
        </w:trPr>
        <w:tc>
          <w:tcPr>
            <w:tcW w:w="3960" w:type="dxa"/>
          </w:tcPr>
          <w:p w14:paraId="004E124D" w14:textId="4B43A7BF" w:rsidR="006A5DE9" w:rsidRPr="00BC2FB5" w:rsidRDefault="006A5DE9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E20CD71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B764E1A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649F32CE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</w:tcPr>
          <w:p w14:paraId="4A6CF03D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5049211C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0" w:type="dxa"/>
          </w:tcPr>
          <w:p w14:paraId="20881DEB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0F085AF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46453EB9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072BF7" w:rsidRPr="00BC2FB5" w14:paraId="2621B09E" w14:textId="77777777" w:rsidTr="005805AF">
        <w:trPr>
          <w:trHeight w:val="80"/>
        </w:trPr>
        <w:tc>
          <w:tcPr>
            <w:tcW w:w="3960" w:type="dxa"/>
          </w:tcPr>
          <w:p w14:paraId="6C76419B" w14:textId="2E610B7A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270" w:type="dxa"/>
            <w:tcBorders>
              <w:left w:val="nil"/>
            </w:tcBorders>
          </w:tcPr>
          <w:p w14:paraId="0FBFCF1F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C799CD2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08205D8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7271C57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770C99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</w:tcPr>
          <w:p w14:paraId="6C2B1EFF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11F89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C33B132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BF7" w:rsidRPr="00BC2FB5" w14:paraId="30D843B1" w14:textId="77777777" w:rsidTr="005805AF">
        <w:tc>
          <w:tcPr>
            <w:tcW w:w="3960" w:type="dxa"/>
          </w:tcPr>
          <w:p w14:paraId="592DF26E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BC2F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</w:tcPr>
          <w:p w14:paraId="52BA4F9C" w14:textId="14FA7EA8" w:rsidR="00072BF7" w:rsidRPr="00BC2FB5" w:rsidRDefault="00072BF7" w:rsidP="00072BF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08CF1DB" w14:textId="77539AC4" w:rsidR="00072BF7" w:rsidRPr="00BC2FB5" w:rsidRDefault="005D2617" w:rsidP="00072B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</w:t>
            </w:r>
            <w:r w:rsidR="00002447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89,460</w:t>
            </w:r>
          </w:p>
        </w:tc>
        <w:tc>
          <w:tcPr>
            <w:tcW w:w="262" w:type="dxa"/>
          </w:tcPr>
          <w:p w14:paraId="4A2744C3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85BD63" w14:textId="15E20D28" w:rsidR="00072BF7" w:rsidRPr="00BC2FB5" w:rsidRDefault="00072BF7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859,259</w:t>
            </w:r>
          </w:p>
        </w:tc>
        <w:tc>
          <w:tcPr>
            <w:tcW w:w="240" w:type="dxa"/>
          </w:tcPr>
          <w:p w14:paraId="28BF62EC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</w:tcPr>
          <w:p w14:paraId="5142B70C" w14:textId="380033C0" w:rsidR="00072BF7" w:rsidRPr="00BC2FB5" w:rsidRDefault="00AB262C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D532D" w:rsidRPr="00BC2F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532D" w:rsidRPr="00BC2FB5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A52BE"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77533DC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365332FF" w14:textId="6C3247EA" w:rsidR="00072BF7" w:rsidRPr="00BC2FB5" w:rsidRDefault="00072BF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570,536</w:t>
            </w:r>
          </w:p>
        </w:tc>
      </w:tr>
      <w:tr w:rsidR="00072BF7" w:rsidRPr="00BC2FB5" w14:paraId="6FE6236D" w14:textId="77777777" w:rsidTr="005805AF">
        <w:tc>
          <w:tcPr>
            <w:tcW w:w="3960" w:type="dxa"/>
          </w:tcPr>
          <w:p w14:paraId="51A16937" w14:textId="63D3152B" w:rsidR="00072BF7" w:rsidRPr="00BC2FB5" w:rsidRDefault="00072BF7" w:rsidP="00A9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>การปรับลด</w:t>
            </w:r>
            <w:r w:rsidR="00A95BC4" w:rsidRPr="00BC2FB5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A95BC4" w:rsidRPr="00BC2FB5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</w:t>
            </w:r>
            <w:r w:rsidR="00A95BC4" w:rsidRPr="00BC2FB5"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>มูลค่าเป็นมูลค่าสุทธิที่คาดว่าจะได้รับ</w:t>
            </w:r>
          </w:p>
        </w:tc>
        <w:tc>
          <w:tcPr>
            <w:tcW w:w="270" w:type="dxa"/>
            <w:tcBorders>
              <w:left w:val="nil"/>
            </w:tcBorders>
          </w:tcPr>
          <w:p w14:paraId="384E38ED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89D571" w14:textId="0C652CCD" w:rsidR="00072BF7" w:rsidRPr="00BC2FB5" w:rsidRDefault="00A95BC4" w:rsidP="00123A3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</w:t>
            </w:r>
            <w:r w:rsidR="00BA47D6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D607E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123A3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5CCE3128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66AE448" w14:textId="7C5B5A81" w:rsidR="00072BF7" w:rsidRPr="00BC2FB5" w:rsidRDefault="00A95BC4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72BF7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0" w:type="dxa"/>
          </w:tcPr>
          <w:p w14:paraId="2DC490DF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7405ACA" w14:textId="31A90154" w:rsidR="00072BF7" w:rsidRPr="00BC2FB5" w:rsidRDefault="00A95BC4" w:rsidP="00072BF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</w:t>
            </w:r>
            <w:r w:rsidR="00BA47D6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F2B48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AE7CEE6" w14:textId="77777777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4F1505" w14:textId="7BBABE63" w:rsidR="00072BF7" w:rsidRPr="00BC2FB5" w:rsidRDefault="00A95BC4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72BF7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072BF7" w:rsidRPr="00BC2FB5" w14:paraId="11046E02" w14:textId="77777777" w:rsidTr="005805AF">
        <w:tc>
          <w:tcPr>
            <w:tcW w:w="3960" w:type="dxa"/>
          </w:tcPr>
          <w:p w14:paraId="6AE9F8CB" w14:textId="3C44810A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2CFA68AD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8E821A" w14:textId="44691E2B" w:rsidR="00072BF7" w:rsidRPr="00BC2FB5" w:rsidRDefault="001A4C12" w:rsidP="00072BF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002447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188,670</w:t>
            </w:r>
          </w:p>
        </w:tc>
        <w:tc>
          <w:tcPr>
            <w:tcW w:w="262" w:type="dxa"/>
          </w:tcPr>
          <w:p w14:paraId="7F21DD55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135076E" w14:textId="20FD07FD" w:rsidR="00072BF7" w:rsidRPr="00BC2FB5" w:rsidRDefault="00072BF7" w:rsidP="00072BF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859,267</w:t>
            </w:r>
          </w:p>
        </w:tc>
        <w:tc>
          <w:tcPr>
            <w:tcW w:w="240" w:type="dxa"/>
          </w:tcPr>
          <w:p w14:paraId="7A6AE30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1952643" w14:textId="31C25E24" w:rsidR="00072BF7" w:rsidRPr="00BC2FB5" w:rsidRDefault="00A95BC4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</w:t>
            </w:r>
            <w:r w:rsidR="0032064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4,04</w:t>
            </w:r>
            <w:r w:rsidR="000F49E4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01E9CF8E" w14:textId="77777777" w:rsidR="00072BF7" w:rsidRPr="00BC2FB5" w:rsidRDefault="00072BF7" w:rsidP="00072BF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CC2DC4" w14:textId="21F04493" w:rsidR="00072BF7" w:rsidRPr="00BC2FB5" w:rsidRDefault="00072BF7" w:rsidP="00072BF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570,598</w:t>
            </w:r>
          </w:p>
        </w:tc>
      </w:tr>
    </w:tbl>
    <w:p w14:paraId="7B266C37" w14:textId="6842A4ED" w:rsidR="00100074" w:rsidRPr="00BC2FB5" w:rsidRDefault="00100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B12B5E4" w14:textId="1456D0F4" w:rsidR="004B5EFF" w:rsidRPr="00BC2FB5" w:rsidRDefault="0011690C" w:rsidP="0028654B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4B5EFF" w:rsidRPr="00BC2FB5">
        <w:rPr>
          <w:rFonts w:asciiTheme="majorBidi" w:hAnsiTheme="majorBidi" w:cstheme="majorBidi"/>
          <w:sz w:val="28"/>
          <w:szCs w:val="28"/>
          <w:lang w:val="en-US"/>
        </w:rPr>
        <w:tab/>
      </w:r>
      <w:r w:rsidR="004B5EFF" w:rsidRPr="00BC2FB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68AF5607" w:rsidR="004B5EFF" w:rsidRPr="00BC2FB5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630"/>
        <w:gridCol w:w="450"/>
        <w:gridCol w:w="1440"/>
        <w:gridCol w:w="270"/>
        <w:gridCol w:w="1350"/>
      </w:tblGrid>
      <w:tr w:rsidR="002C6125" w:rsidRPr="00BC2FB5" w14:paraId="34B2D1CB" w14:textId="77777777" w:rsidTr="006D1AC3">
        <w:tc>
          <w:tcPr>
            <w:tcW w:w="4860" w:type="dxa"/>
          </w:tcPr>
          <w:p w14:paraId="1D6C6CF6" w14:textId="38303F01" w:rsidR="002C6125" w:rsidRPr="00BC2FB5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630" w:type="dxa"/>
            <w:tcBorders>
              <w:left w:val="nil"/>
            </w:tcBorders>
          </w:tcPr>
          <w:p w14:paraId="639CEC9C" w14:textId="77777777" w:rsidR="002C6125" w:rsidRPr="00BC2FB5" w:rsidRDefault="002C6125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162E154F" w14:textId="77777777" w:rsidR="002C6125" w:rsidRPr="00BC2FB5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0F43C1D" w14:textId="7940DE9B" w:rsidR="002C6125" w:rsidRPr="00BC2FB5" w:rsidRDefault="002C6125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6125" w:rsidRPr="00BC2FB5" w14:paraId="69B0747C" w14:textId="77777777" w:rsidTr="006D1AC3">
        <w:tc>
          <w:tcPr>
            <w:tcW w:w="4860" w:type="dxa"/>
          </w:tcPr>
          <w:p w14:paraId="4B27277F" w14:textId="36032D0D" w:rsidR="002C6125" w:rsidRPr="00BC2FB5" w:rsidRDefault="00354B70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444874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" w:type="dxa"/>
          </w:tcPr>
          <w:p w14:paraId="382314CE" w14:textId="77777777" w:rsidR="002C6125" w:rsidRPr="00BC2FB5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4E206F1" w14:textId="77777777" w:rsidR="002C6125" w:rsidRPr="00BC2FB5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3118CD" w14:textId="494A82EB" w:rsidR="002C6125" w:rsidRPr="00BC2FB5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C9154BB" w14:textId="77777777" w:rsidR="002C6125" w:rsidRPr="00BC2FB5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6C3EC3" w14:textId="2A09A29A" w:rsidR="002C6125" w:rsidRPr="00BC2FB5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2C6125" w:rsidRPr="00BC2FB5" w14:paraId="414FBA27" w14:textId="77777777" w:rsidTr="006D1AC3">
        <w:trPr>
          <w:trHeight w:val="80"/>
        </w:trPr>
        <w:tc>
          <w:tcPr>
            <w:tcW w:w="4860" w:type="dxa"/>
          </w:tcPr>
          <w:p w14:paraId="3171BB59" w14:textId="77777777" w:rsidR="002C6125" w:rsidRPr="00BC2FB5" w:rsidRDefault="002C612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732D1A4C" w14:textId="77777777" w:rsidR="002C6125" w:rsidRPr="00BC2FB5" w:rsidRDefault="002C612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456D510" w14:textId="77777777" w:rsidR="002C6125" w:rsidRPr="00BC2FB5" w:rsidRDefault="002C612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32389F9B" w14:textId="77777777" w:rsidR="002C6125" w:rsidRPr="00BC2FB5" w:rsidRDefault="002C6125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72BF7" w:rsidRPr="00BC2FB5" w14:paraId="0AD83370" w14:textId="77777777" w:rsidTr="006D1AC3">
        <w:tc>
          <w:tcPr>
            <w:tcW w:w="4860" w:type="dxa"/>
          </w:tcPr>
          <w:p w14:paraId="2B97728A" w14:textId="0E1287C3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</w:tcPr>
          <w:p w14:paraId="6C11ED66" w14:textId="77777777" w:rsidR="00072BF7" w:rsidRPr="00BC2FB5" w:rsidRDefault="00072BF7" w:rsidP="00072BF7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6CD5706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0E902320" w14:textId="7F95ABF4" w:rsidR="00072BF7" w:rsidRPr="00BC2FB5" w:rsidRDefault="0062106A" w:rsidP="00072BF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(434)</w:t>
            </w:r>
          </w:p>
        </w:tc>
        <w:tc>
          <w:tcPr>
            <w:tcW w:w="270" w:type="dxa"/>
          </w:tcPr>
          <w:p w14:paraId="4AA040F7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00E9225E" w14:textId="725CF6C7" w:rsidR="00072BF7" w:rsidRPr="00BC2FB5" w:rsidRDefault="00072BF7" w:rsidP="00072BF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(5,468)</w:t>
            </w:r>
          </w:p>
        </w:tc>
      </w:tr>
    </w:tbl>
    <w:p w14:paraId="05295347" w14:textId="77777777" w:rsidR="002C6125" w:rsidRPr="00BC2FB5" w:rsidRDefault="002C612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0EB426EC" w14:textId="4A2677F2" w:rsidR="00000AAB" w:rsidRPr="00BC2FB5" w:rsidRDefault="00000AA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  <w:sectPr w:rsidR="00000AAB" w:rsidRPr="00BC2FB5" w:rsidSect="00C00CED">
          <w:headerReference w:type="default" r:id="rId11"/>
          <w:footerReference w:type="default" r:id="rId12"/>
          <w:pgSz w:w="11909" w:h="16834" w:code="9"/>
          <w:pgMar w:top="691" w:right="1152" w:bottom="576" w:left="1440" w:header="720" w:footer="720" w:gutter="0"/>
          <w:pgNumType w:start="18"/>
          <w:cols w:space="720"/>
          <w:docGrid w:linePitch="245"/>
        </w:sectPr>
      </w:pPr>
    </w:p>
    <w:p w14:paraId="71731490" w14:textId="6BADBDE1" w:rsidR="00FA6869" w:rsidRPr="00BC2FB5" w:rsidRDefault="00FA686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</w:t>
      </w:r>
      <w:r w:rsidR="004C05E4" w:rsidRPr="00BC2FB5">
        <w:rPr>
          <w:rFonts w:asciiTheme="majorBidi" w:hAnsiTheme="majorBidi" w:cstheme="majorBidi"/>
          <w:sz w:val="28"/>
          <w:szCs w:val="28"/>
          <w:cs/>
        </w:rPr>
        <w:t>ร่วม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072BF7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072BF7" w:rsidRPr="00BC2FB5">
        <w:rPr>
          <w:rFonts w:asciiTheme="majorBidi" w:hAnsiTheme="majorBidi" w:cstheme="majorBidi"/>
          <w:sz w:val="28"/>
          <w:szCs w:val="28"/>
        </w:rPr>
        <w:t>7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</w:p>
    <w:p w14:paraId="052ED9AC" w14:textId="77777777" w:rsidR="004B5EFF" w:rsidRPr="00BC2FB5" w:rsidRDefault="004B5EFF" w:rsidP="0028654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B5EFF" w:rsidRPr="00BC2FB5" w14:paraId="3A5BE4DB" w14:textId="77777777" w:rsidTr="001A1622">
        <w:trPr>
          <w:cantSplit/>
          <w:trHeight w:val="68"/>
          <w:tblHeader/>
        </w:trPr>
        <w:tc>
          <w:tcPr>
            <w:tcW w:w="14850" w:type="dxa"/>
            <w:gridSpan w:val="23"/>
            <w:vAlign w:val="bottom"/>
          </w:tcPr>
          <w:p w14:paraId="71613C86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5EFF" w:rsidRPr="00BC2FB5" w14:paraId="616C4456" w14:textId="77777777" w:rsidTr="001A1622">
        <w:trPr>
          <w:cantSplit/>
          <w:trHeight w:val="68"/>
          <w:tblHeader/>
        </w:trPr>
        <w:tc>
          <w:tcPr>
            <w:tcW w:w="4050" w:type="dxa"/>
            <w:vAlign w:val="bottom"/>
            <w:hideMark/>
          </w:tcPr>
          <w:p w14:paraId="726768EB" w14:textId="77777777" w:rsidR="004B5EFF" w:rsidRPr="00BC2FB5" w:rsidRDefault="004B5EFF" w:rsidP="0028654B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0430E487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642B81" w14:textId="77777777" w:rsidR="004B5EFF" w:rsidRPr="00BC2FB5" w:rsidRDefault="004B5EFF" w:rsidP="0028654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2E5CC0D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4D206E8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85FD99C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02BFBBB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8AC3124" w14:textId="77777777" w:rsidR="002C6125" w:rsidRPr="00BC2FB5" w:rsidRDefault="002C6125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003E98" w14:textId="50E5D7C4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96E2BA1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F85FC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263D369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24C31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521E6F8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A6728B" w14:textId="77777777" w:rsidR="004B5EFF" w:rsidRPr="00BC2FB5" w:rsidRDefault="004B5EFF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84E5B0" w14:textId="609DA60E" w:rsidR="004B5EFF" w:rsidRPr="00BC2FB5" w:rsidRDefault="004B5EFF" w:rsidP="0028654B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072BF7" w:rsidRPr="00BC2FB5" w14:paraId="7B8D4770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5875405C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32E510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8A4FE9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396EBB8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6943FE40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7DD3C9" w14:textId="3BA3ACDA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632AD7F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136B523" w14:textId="3A0A257C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1" w:type="dxa"/>
          </w:tcPr>
          <w:p w14:paraId="2ACFA495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7AE9A9B0" w14:textId="49E83CA1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11FCE2A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C352834" w14:textId="526266F0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4E5431F9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F0E0AA2" w14:textId="29B33D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28BA8EEB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098B57" w14:textId="1738249F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41334466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6D3D4F2" w14:textId="6CE226C5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679D2439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2839685" w14:textId="10B5EA75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5D3230CD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987030F" w14:textId="7538CFD6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72BF7" w:rsidRPr="00BC2FB5" w14:paraId="2DEAF58E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75FA9097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89E944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6ABA5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B3BFE4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5FD57DB2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43F6C6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560" w:type="dxa"/>
            <w:gridSpan w:val="15"/>
          </w:tcPr>
          <w:p w14:paraId="765ECCFD" w14:textId="77777777" w:rsidR="00072BF7" w:rsidRPr="00BC2FB5" w:rsidRDefault="00072BF7" w:rsidP="00072BF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A10E9" w:rsidRPr="00BC2FB5" w14:paraId="3EBA944A" w14:textId="77777777" w:rsidTr="00E34AF7">
        <w:trPr>
          <w:cantSplit/>
        </w:trPr>
        <w:tc>
          <w:tcPr>
            <w:tcW w:w="4050" w:type="dxa"/>
            <w:hideMark/>
          </w:tcPr>
          <w:p w14:paraId="29DB14F1" w14:textId="77777777" w:rsidR="008A10E9" w:rsidRPr="00BC2FB5" w:rsidRDefault="008A10E9" w:rsidP="008A10E9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 อินเทลลิเจนซ์ จำกัด</w:t>
            </w:r>
          </w:p>
        </w:tc>
        <w:tc>
          <w:tcPr>
            <w:tcW w:w="450" w:type="dxa"/>
          </w:tcPr>
          <w:p w14:paraId="54BF188C" w14:textId="1AD8BAE6" w:rsidR="008A10E9" w:rsidRPr="00BC2FB5" w:rsidRDefault="008A10E9" w:rsidP="008A10E9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21D9923" w14:textId="77777777" w:rsidR="008A10E9" w:rsidRPr="00BC2FB5" w:rsidRDefault="008A10E9" w:rsidP="008A10E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88AB3C" w14:textId="77777777" w:rsidR="008A10E9" w:rsidRPr="00BC2FB5" w:rsidRDefault="008A10E9" w:rsidP="008A10E9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1DD645" w14:textId="4CB5ED77" w:rsidR="008A10E9" w:rsidRPr="00BC2FB5" w:rsidRDefault="008A10E9" w:rsidP="008A10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35B1D4C2" w14:textId="77777777" w:rsidR="008A10E9" w:rsidRPr="00BC2FB5" w:rsidRDefault="008A10E9" w:rsidP="008A10E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3BD918" w14:textId="6B6045CF" w:rsidR="008A10E9" w:rsidRPr="00BC2FB5" w:rsidRDefault="008A10E9" w:rsidP="008A10E9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4D040D30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F7ACF5F" w14:textId="60D9CDE4" w:rsidR="008A10E9" w:rsidRPr="00BC2FB5" w:rsidRDefault="008A10E9" w:rsidP="008A10E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1" w:type="dxa"/>
            <w:vAlign w:val="bottom"/>
          </w:tcPr>
          <w:p w14:paraId="15722D55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841C3BC" w14:textId="0E0A027B" w:rsidR="008A10E9" w:rsidRPr="00BC2FB5" w:rsidRDefault="008A10E9" w:rsidP="008A10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6DFEE36D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7CE85" w14:textId="04A55D7E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376AC352" w14:textId="77777777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3F60F" w14:textId="315B12CB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7F936C0C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4F6F4" w14:textId="5E92420A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</w:t>
            </w:r>
            <w:r w:rsidR="00DC0A09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  <w:vAlign w:val="bottom"/>
          </w:tcPr>
          <w:p w14:paraId="34A2CC60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8761A1" w14:textId="0C40A523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15,204</w:t>
            </w:r>
          </w:p>
        </w:tc>
        <w:tc>
          <w:tcPr>
            <w:tcW w:w="180" w:type="dxa"/>
            <w:vAlign w:val="bottom"/>
          </w:tcPr>
          <w:p w14:paraId="38B946C3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6DC888C" w14:textId="4503C111" w:rsidR="008A10E9" w:rsidRPr="00BC2FB5" w:rsidRDefault="008A10E9" w:rsidP="008A10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6F374E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6A97A02" w14:textId="77777777" w:rsidR="008A10E9" w:rsidRPr="00BC2FB5" w:rsidRDefault="008A10E9" w:rsidP="008A10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A10E9" w:rsidRPr="00BC2FB5" w14:paraId="55611F9C" w14:textId="77777777" w:rsidTr="001A1622">
        <w:trPr>
          <w:cantSplit/>
          <w:trHeight w:val="58"/>
        </w:trPr>
        <w:tc>
          <w:tcPr>
            <w:tcW w:w="4050" w:type="dxa"/>
            <w:vAlign w:val="bottom"/>
            <w:hideMark/>
          </w:tcPr>
          <w:p w14:paraId="16D7B480" w14:textId="77777777" w:rsidR="008A10E9" w:rsidRPr="00BC2FB5" w:rsidRDefault="008A10E9" w:rsidP="008A10E9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6C344F44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D1C975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2A5AC1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7E8825E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DE2B56" w14:textId="77777777" w:rsidR="008A10E9" w:rsidRPr="00BC2FB5" w:rsidRDefault="008A10E9" w:rsidP="008A10E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F315E42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F9BF8C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365931" w14:textId="77777777" w:rsidR="008A10E9" w:rsidRPr="00BC2FB5" w:rsidRDefault="008A10E9" w:rsidP="008A10E9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308860A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90B1449" w14:textId="77777777" w:rsidR="008A10E9" w:rsidRPr="00BC2FB5" w:rsidRDefault="008A10E9" w:rsidP="008A10E9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1608AA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73AEC" w14:textId="4FF8A033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67C4F6B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FF93FE" w14:textId="7F963C28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CDD1BC4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EF34A" w14:textId="415C03C9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</w:t>
            </w:r>
            <w:r w:rsidR="00DC0A09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  <w:vAlign w:val="bottom"/>
          </w:tcPr>
          <w:p w14:paraId="5648237D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668CC" w14:textId="10F1BFA1" w:rsidR="008A10E9" w:rsidRPr="00BC2FB5" w:rsidRDefault="008A10E9" w:rsidP="008A10E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15,204</w:t>
            </w:r>
          </w:p>
        </w:tc>
        <w:tc>
          <w:tcPr>
            <w:tcW w:w="180" w:type="dxa"/>
          </w:tcPr>
          <w:p w14:paraId="476F33A6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D4378" w14:textId="3C127CB9" w:rsidR="008A10E9" w:rsidRPr="00BC2FB5" w:rsidRDefault="008A10E9" w:rsidP="008A10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2161B" w14:textId="77777777" w:rsidR="008A10E9" w:rsidRPr="00BC2FB5" w:rsidRDefault="008A10E9" w:rsidP="008A10E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6D689" w14:textId="77777777" w:rsidR="008A10E9" w:rsidRPr="00BC2FB5" w:rsidRDefault="008A10E9" w:rsidP="008A10E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A067559" w14:textId="77777777" w:rsidR="004B5EFF" w:rsidRPr="00BC2FB5" w:rsidRDefault="004B5EFF" w:rsidP="0028654B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D08A5C" w14:textId="5E06DF4E" w:rsidR="004B5EFF" w:rsidRPr="00BC2FB5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BC2FB5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BC2FB5" w:rsidRDefault="00114BF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0FDF789F" w14:textId="77777777" w:rsidR="00C35838" w:rsidRPr="00BC2FB5" w:rsidRDefault="004B5EFF" w:rsidP="005E4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Theme="majorBidi" w:eastAsia="MS Mincho" w:hAnsi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</w:rPr>
        <w:t>(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Pr="00BC2FB5">
        <w:rPr>
          <w:rFonts w:asciiTheme="majorBidi" w:hAnsiTheme="majorBidi" w:cstheme="majorBidi"/>
          <w:sz w:val="28"/>
          <w:szCs w:val="28"/>
        </w:rPr>
        <w:t xml:space="preserve">) </w:t>
      </w:r>
      <w:r w:rsidR="00F93614" w:rsidRPr="00BC2FB5">
        <w:rPr>
          <w:rFonts w:asciiTheme="majorBidi" w:hAnsiTheme="majorBidi" w:cstheme="majorBidi"/>
          <w:sz w:val="28"/>
          <w:szCs w:val="28"/>
        </w:rPr>
        <w:tab/>
      </w:r>
      <w:r w:rsidRPr="00BC2FB5">
        <w:rPr>
          <w:rFonts w:asciiTheme="majorBidi" w:hAnsiTheme="majorBidi" w:cstheme="majorBidi"/>
          <w:sz w:val="28"/>
          <w:szCs w:val="28"/>
          <w:cs/>
        </w:rPr>
        <w:t>จำหน่าย ให้บริการติดตั้ง และบำรุงรักษาซอฟต์แวร์เพื่อวิเคราะห์และบริหารจัดการข้อมูลลูกค้าสัมพันธ์ รวมทั้งฝึกอบรมการใช้งาน</w:t>
      </w:r>
      <w:r w:rsidR="00D42F1A" w:rsidRPr="00BC2FB5">
        <w:rPr>
          <w:rFonts w:asciiTheme="majorBidi" w:hAnsiTheme="majorBidi" w:cstheme="majorBidi"/>
          <w:sz w:val="28"/>
          <w:szCs w:val="28"/>
        </w:rPr>
        <w:br/>
      </w:r>
    </w:p>
    <w:p w14:paraId="49D6E10F" w14:textId="7CE289E3" w:rsidR="004B5EFF" w:rsidRPr="00BC2FB5" w:rsidRDefault="003506CE" w:rsidP="00C35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2F14" w:rsidRPr="00BC2FB5">
        <w:rPr>
          <w:rFonts w:asciiTheme="majorBidi" w:hAnsiTheme="majorBidi" w:cstheme="majorBidi"/>
          <w:sz w:val="28"/>
          <w:szCs w:val="28"/>
        </w:rPr>
        <w:t>22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2F14" w:rsidRPr="00BC2FB5">
        <w:rPr>
          <w:rFonts w:asciiTheme="majorBidi" w:hAnsiTheme="majorBidi" w:cstheme="majorBidi"/>
          <w:sz w:val="28"/>
          <w:szCs w:val="28"/>
        </w:rPr>
        <w:t>2568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ตัวแทนของบริษัทที่ดำรงตำแหน่งกรรมการในบริษัท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เอ็ม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อินเทลลิเจนซ์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ซึ่งเป็นบริษัทร่วมของบริษัทได้ลาออกจากตำแหน่งกรรมการ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จึงทำให้บริษัทสูญเสียอิทธิพลอย่างมีนัยสำคัญต่อบริษัท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เอ็ม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อินเทลลิเจนซ์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จำกัดมูลค่าตามบัญชีของเงินลงทุนในบริษัทร่วม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วันที่เสียอิทธิพลอย่างมีนัยสำคัญมีจำนวน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2F14" w:rsidRPr="00BC2FB5">
        <w:rPr>
          <w:rFonts w:asciiTheme="majorBidi" w:hAnsiTheme="majorBidi" w:cstheme="majorBidi"/>
          <w:sz w:val="28"/>
          <w:szCs w:val="28"/>
        </w:rPr>
        <w:t>15.11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ซึ่งใกล้เคียงกับมูลค่ายุติธรรมของส่วนได้เสียที่เหลืออยู่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วันดังกล่าวกลุ่มบริษัทและบริษัทจัดประเภทเงินลงทุนดังกล่าวเป็นสินทรัพย์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ทางการเงินไม่หมุนเวียนอื่นที่วัดมูลค่าด้วย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มูลค่ายุติธรรมผ่านกำไรหรือขาดทุน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ต่อมาวันที่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2F14" w:rsidRPr="00BC2FB5">
        <w:rPr>
          <w:rFonts w:asciiTheme="majorBidi" w:hAnsiTheme="majorBidi" w:cstheme="majorBidi"/>
          <w:sz w:val="28"/>
          <w:szCs w:val="28"/>
        </w:rPr>
        <w:t>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2F14" w:rsidRPr="00BC2FB5">
        <w:rPr>
          <w:rFonts w:asciiTheme="majorBidi" w:hAnsiTheme="majorBidi" w:cstheme="majorBidi"/>
          <w:sz w:val="28"/>
          <w:szCs w:val="28"/>
        </w:rPr>
        <w:t>2568</w:t>
      </w:r>
      <w:r w:rsidR="005E4343"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ที่ประชุมวิสามัญผู้ถือหุ้นของบริษัท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เอ็ม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อินเทลลิเจนซ์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ได้มีมติแต่งตั้งตัวแทนของบริษัทเข้าดำรงตำแหน่งกรรมการในบริษัทดังกล่าว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จึงทำให้บริษัทมีอิทธิพลอย่างมีนัยสำคัญต่อ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เอ็ม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อินเทลลิเจนซ์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วันดังกล่าวกลุ่มบริษัทและบริษัทจัดประเภทสินทรัพย์ทางการเงินไม่หมุนเวียนอื่นที่วัดมูลค่ายุติธรรมผ่านกำไรขาดทุนเป็นเงินลงทุนในบริษัทร่ว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ด้วยมูลค่าตามบัญชีซึ่งใกล้เคียงกับมูลค่ายุติธรรมจำนวน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2F14" w:rsidRPr="00BC2FB5">
        <w:rPr>
          <w:rFonts w:asciiTheme="majorBidi" w:hAnsiTheme="majorBidi" w:cstheme="majorBidi"/>
          <w:sz w:val="28"/>
          <w:szCs w:val="28"/>
        </w:rPr>
        <w:t>15.11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6BD0DC17" w14:textId="77777777" w:rsidR="00A92A55" w:rsidRPr="00BC2FB5" w:rsidRDefault="00A92A55" w:rsidP="00A92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</w:p>
    <w:p w14:paraId="5384C86D" w14:textId="77777777" w:rsidR="004B5EFF" w:rsidRPr="00BC2FB5" w:rsidRDefault="004B5EF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4B5EFF" w:rsidRPr="00BC2FB5" w:rsidSect="004B5EF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BC2FB5">
        <w:rPr>
          <w:rFonts w:asciiTheme="majorBidi" w:eastAsia="MS Mincho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7AB6A" w14:textId="0E3AF861" w:rsidR="00F524D2" w:rsidRPr="00BC2FB5" w:rsidRDefault="007E56DD" w:rsidP="0028654B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11690C" w:rsidRPr="00BC2FB5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5A5C8C" w:rsidRPr="00BC2FB5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BC2FB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77777777" w:rsidR="0096723B" w:rsidRPr="00BC2FB5" w:rsidRDefault="0096723B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810"/>
        <w:gridCol w:w="270"/>
        <w:gridCol w:w="1260"/>
        <w:gridCol w:w="270"/>
        <w:gridCol w:w="1178"/>
      </w:tblGrid>
      <w:tr w:rsidR="00444874" w:rsidRPr="00BC2FB5" w14:paraId="6C51F6E1" w14:textId="77777777" w:rsidTr="00EF4783">
        <w:tc>
          <w:tcPr>
            <w:tcW w:w="5220" w:type="dxa"/>
          </w:tcPr>
          <w:p w14:paraId="49B625D2" w14:textId="5D428DFE" w:rsidR="00444874" w:rsidRPr="00BC2FB5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810" w:type="dxa"/>
            <w:tcBorders>
              <w:left w:val="nil"/>
            </w:tcBorders>
          </w:tcPr>
          <w:p w14:paraId="01F3A2F1" w14:textId="77777777" w:rsidR="00444874" w:rsidRPr="00BC2FB5" w:rsidRDefault="0044487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ABEA5EE" w14:textId="77777777" w:rsidR="00444874" w:rsidRPr="00BC2FB5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vAlign w:val="bottom"/>
          </w:tcPr>
          <w:p w14:paraId="7EF08602" w14:textId="77777777" w:rsidR="00444874" w:rsidRPr="00BC2FB5" w:rsidRDefault="00444874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4874" w:rsidRPr="00BC2FB5" w14:paraId="04C948AD" w14:textId="77777777" w:rsidTr="00A57591">
        <w:tc>
          <w:tcPr>
            <w:tcW w:w="5220" w:type="dxa"/>
          </w:tcPr>
          <w:p w14:paraId="3B9D392C" w14:textId="6DD056C5" w:rsidR="00444874" w:rsidRPr="00BC2FB5" w:rsidRDefault="00F23B2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444874"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9A72CF8" w14:textId="12D2DC21" w:rsidR="00444874" w:rsidRPr="00BC2FB5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4F3B8" w14:textId="77777777" w:rsidR="00444874" w:rsidRPr="00BC2FB5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B6BA93" w14:textId="70BDB4FF" w:rsidR="00444874" w:rsidRPr="00BC2FB5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F208659" w14:textId="77777777" w:rsidR="00444874" w:rsidRPr="00BC2FB5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7DCEE237" w14:textId="739113A5" w:rsidR="00444874" w:rsidRPr="00BC2FB5" w:rsidRDefault="002C01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444874" w:rsidRPr="00BC2FB5" w14:paraId="7951D1A5" w14:textId="77777777" w:rsidTr="00A57591">
        <w:trPr>
          <w:trHeight w:val="80"/>
        </w:trPr>
        <w:tc>
          <w:tcPr>
            <w:tcW w:w="5220" w:type="dxa"/>
          </w:tcPr>
          <w:p w14:paraId="348210B0" w14:textId="77777777" w:rsidR="00444874" w:rsidRPr="00BC2FB5" w:rsidRDefault="0044487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CC702E1" w14:textId="77777777" w:rsidR="00444874" w:rsidRPr="00BC2FB5" w:rsidRDefault="00444874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674DC" w14:textId="77777777" w:rsidR="00444874" w:rsidRPr="00BC2FB5" w:rsidRDefault="0044487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</w:tcPr>
          <w:p w14:paraId="4D7E1754" w14:textId="77777777" w:rsidR="00444874" w:rsidRPr="00BC2FB5" w:rsidRDefault="00444874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72BF7" w:rsidRPr="00BC2FB5" w14:paraId="0521ABDA" w14:textId="77777777" w:rsidTr="00A57591">
        <w:trPr>
          <w:trHeight w:val="80"/>
        </w:trPr>
        <w:tc>
          <w:tcPr>
            <w:tcW w:w="5220" w:type="dxa"/>
          </w:tcPr>
          <w:p w14:paraId="5D38C0A4" w14:textId="0C1C3233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</w:tcPr>
          <w:p w14:paraId="65433B34" w14:textId="77777777" w:rsidR="00072BF7" w:rsidRPr="00BC2FB5" w:rsidRDefault="00072BF7" w:rsidP="00072B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431BBF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2C8C50C5" w14:textId="62AC9B59" w:rsidR="00072BF7" w:rsidRPr="00BC2FB5" w:rsidRDefault="00491BBD" w:rsidP="00072BF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90,157</w:t>
            </w:r>
          </w:p>
        </w:tc>
        <w:tc>
          <w:tcPr>
            <w:tcW w:w="270" w:type="dxa"/>
          </w:tcPr>
          <w:p w14:paraId="1E035C0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</w:tcPr>
          <w:p w14:paraId="01ED3BF4" w14:textId="5CB19060" w:rsidR="00072BF7" w:rsidRPr="00BC2FB5" w:rsidRDefault="00072BF7" w:rsidP="00072BF7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61,528</w:t>
            </w:r>
          </w:p>
        </w:tc>
      </w:tr>
      <w:tr w:rsidR="00072BF7" w:rsidRPr="00BC2FB5" w14:paraId="25C395D9" w14:textId="77777777" w:rsidTr="00EE488B">
        <w:trPr>
          <w:trHeight w:val="68"/>
        </w:trPr>
        <w:tc>
          <w:tcPr>
            <w:tcW w:w="5220" w:type="dxa"/>
          </w:tcPr>
          <w:p w14:paraId="77CA841D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2F3B4D07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6E3E2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60FC83" w14:textId="6489F6C6" w:rsidR="00072BF7" w:rsidRPr="00BC2FB5" w:rsidRDefault="0074084F" w:rsidP="00072BF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E6DCD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8,033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C41C43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</w:tcPr>
          <w:p w14:paraId="057CF4AF" w14:textId="51C28B35" w:rsidR="00072BF7" w:rsidRPr="00BC2FB5" w:rsidRDefault="00072BF7" w:rsidP="00072B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(1,937)</w:t>
            </w:r>
          </w:p>
        </w:tc>
      </w:tr>
      <w:tr w:rsidR="00072BF7" w:rsidRPr="00BC2FB5" w14:paraId="1C1FF553" w14:textId="77777777" w:rsidTr="00EE488B">
        <w:trPr>
          <w:trHeight w:val="68"/>
        </w:trPr>
        <w:tc>
          <w:tcPr>
            <w:tcW w:w="5220" w:type="dxa"/>
          </w:tcPr>
          <w:p w14:paraId="3C1A6CD6" w14:textId="3E21A5DE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</w:tcPr>
          <w:p w14:paraId="5CCE100D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4AB968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5B7C032" w14:textId="5AA491F6" w:rsidR="00072BF7" w:rsidRPr="00BC2FB5" w:rsidRDefault="0074084F" w:rsidP="0074084F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5509D7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</w:tcPr>
          <w:p w14:paraId="6A67687A" w14:textId="0F15ACC8" w:rsidR="00072BF7" w:rsidRPr="00BC2FB5" w:rsidRDefault="00072BF7" w:rsidP="00072B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(304)</w:t>
            </w:r>
          </w:p>
        </w:tc>
      </w:tr>
      <w:tr w:rsidR="00072BF7" w:rsidRPr="00BC2FB5" w14:paraId="61CF65F2" w14:textId="77777777" w:rsidTr="00003898">
        <w:trPr>
          <w:trHeight w:val="68"/>
        </w:trPr>
        <w:tc>
          <w:tcPr>
            <w:tcW w:w="5220" w:type="dxa"/>
          </w:tcPr>
          <w:p w14:paraId="6BB378DC" w14:textId="2D2AD490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5F308A0E" w14:textId="274CEE87" w:rsidR="00072BF7" w:rsidRPr="00BC2FB5" w:rsidRDefault="00072BF7" w:rsidP="00072BF7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D17EC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0FB9499" w14:textId="3992E074" w:rsidR="00072BF7" w:rsidRPr="00BC2FB5" w:rsidRDefault="00AF0E44" w:rsidP="00CB4B7D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44263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3,448)</w:t>
            </w:r>
          </w:p>
        </w:tc>
        <w:tc>
          <w:tcPr>
            <w:tcW w:w="270" w:type="dxa"/>
          </w:tcPr>
          <w:p w14:paraId="3E807F95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</w:tcPr>
          <w:p w14:paraId="62AB5457" w14:textId="7CE37D75" w:rsidR="00072BF7" w:rsidRPr="00BC2FB5" w:rsidRDefault="00072BF7" w:rsidP="00072BF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(59,300)</w:t>
            </w:r>
          </w:p>
        </w:tc>
      </w:tr>
    </w:tbl>
    <w:p w14:paraId="3BB34145" w14:textId="1975AB52" w:rsidR="00CB5A25" w:rsidRPr="00BC2FB5" w:rsidRDefault="00CB5A2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2EEB04C" w14:textId="31256026" w:rsidR="00AE0B4D" w:rsidRPr="00BC2FB5" w:rsidRDefault="00F3524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FB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BC2FB5" w:rsidRDefault="00D13E29" w:rsidP="0028654B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BC2FB5" w:rsidSect="00560CD8">
          <w:headerReference w:type="even" r:id="rId13"/>
          <w:headerReference w:type="default" r:id="rId14"/>
          <w:headerReference w:type="first" r:id="rId15"/>
          <w:pgSz w:w="11909" w:h="16834" w:code="9"/>
          <w:pgMar w:top="691" w:right="1152" w:bottom="576" w:left="1440" w:header="634" w:footer="662" w:gutter="0"/>
          <w:cols w:space="720"/>
        </w:sectPr>
      </w:pPr>
    </w:p>
    <w:p w14:paraId="228318BE" w14:textId="738D3A7E" w:rsidR="003D53C9" w:rsidRPr="00BC2FB5" w:rsidRDefault="008C00A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072BF7" w:rsidRPr="00BC2FB5">
        <w:rPr>
          <w:rFonts w:asciiTheme="majorBidi" w:hAnsiTheme="majorBidi" w:cstheme="majorBidi"/>
          <w:sz w:val="28"/>
          <w:szCs w:val="28"/>
        </w:rPr>
        <w:t>8</w:t>
      </w:r>
      <w:r w:rsidR="00117649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BC2F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C17AA0" w:rsidRPr="00BC2FB5">
        <w:rPr>
          <w:rFonts w:asciiTheme="majorBidi" w:hAnsiTheme="majorBidi" w:cstheme="majorBidi"/>
          <w:sz w:val="28"/>
          <w:szCs w:val="28"/>
        </w:rPr>
        <w:t>7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EF2E5E" w:rsidRPr="00BC2FB5">
        <w:rPr>
          <w:rFonts w:asciiTheme="majorBidi" w:hAnsiTheme="majorBidi" w:cstheme="majorBidi"/>
          <w:sz w:val="28"/>
          <w:szCs w:val="28"/>
        </w:rPr>
        <w:t xml:space="preserve"> </w:t>
      </w:r>
    </w:p>
    <w:p w14:paraId="1A58FB94" w14:textId="77777777" w:rsidR="007C2A00" w:rsidRPr="00BC2FB5" w:rsidRDefault="007C2A0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722A9A" w:rsidRPr="00BC2FB5" w14:paraId="6E732AAF" w14:textId="77777777" w:rsidTr="00E00B0F">
        <w:trPr>
          <w:cantSplit/>
          <w:trHeight w:val="68"/>
          <w:tblHeader/>
        </w:trPr>
        <w:tc>
          <w:tcPr>
            <w:tcW w:w="4230" w:type="dxa"/>
            <w:vAlign w:val="bottom"/>
          </w:tcPr>
          <w:p w14:paraId="43A08852" w14:textId="6B534CA6" w:rsidR="00722A9A" w:rsidRPr="00BC2FB5" w:rsidRDefault="00722A9A" w:rsidP="0028654B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09A784D" w14:textId="04FC72AA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70" w:type="dxa"/>
            <w:gridSpan w:val="21"/>
          </w:tcPr>
          <w:p w14:paraId="40F76890" w14:textId="7304D682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22A9A" w:rsidRPr="00BC2FB5" w14:paraId="59F39522" w14:textId="77777777" w:rsidTr="00E00B0F">
        <w:trPr>
          <w:cantSplit/>
          <w:trHeight w:val="507"/>
          <w:tblHeader/>
        </w:trPr>
        <w:tc>
          <w:tcPr>
            <w:tcW w:w="4230" w:type="dxa"/>
            <w:vAlign w:val="bottom"/>
          </w:tcPr>
          <w:p w14:paraId="59ADFE3E" w14:textId="5CB6F377" w:rsidR="00722A9A" w:rsidRPr="00BC2FB5" w:rsidRDefault="00722A9A" w:rsidP="0028654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2FF7DA0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8DC228" w14:textId="77777777" w:rsidR="002C6125" w:rsidRPr="00BC2FB5" w:rsidRDefault="002C6125" w:rsidP="0028654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30239" w14:textId="0E2CAA4B" w:rsidR="00722A9A" w:rsidRPr="00BC2FB5" w:rsidRDefault="00722A9A" w:rsidP="0028654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22F906CC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AD2F00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6869288" w14:textId="5BF0D7DC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3B03DC1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195E9FD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14:paraId="0B3DE07F" w14:textId="2F3E6B4C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5FDA1145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A71B07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5798E" w14:textId="0DC49BE9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A50F3B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A9DEE3E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24631AF" w14:textId="27C9ADFF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ECEBF5" w14:textId="77777777" w:rsidR="00722A9A" w:rsidRPr="00BC2FB5" w:rsidRDefault="00722A9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124C056" w14:textId="30860DBC" w:rsidR="00722A9A" w:rsidRPr="00BC2FB5" w:rsidRDefault="00783198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</w:t>
            </w:r>
            <w:r w:rsidR="002C6125"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ผลรับสำหรับปี</w:t>
            </w:r>
          </w:p>
        </w:tc>
      </w:tr>
      <w:tr w:rsidR="00192D90" w:rsidRPr="00BC2FB5" w14:paraId="0DE596EE" w14:textId="77777777" w:rsidTr="000048C8">
        <w:trPr>
          <w:cantSplit/>
          <w:trHeight w:val="389"/>
          <w:tblHeader/>
        </w:trPr>
        <w:tc>
          <w:tcPr>
            <w:tcW w:w="4230" w:type="dxa"/>
          </w:tcPr>
          <w:p w14:paraId="53397BA0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56F1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690ABCD6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2D7A0EB4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543BEB00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23E7FB2B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0D530DDD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1" w:type="dxa"/>
          </w:tcPr>
          <w:p w14:paraId="07C73D47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44328F0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1F66CF14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0CABB7A5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45475684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461C3633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04A080A0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2816BEDF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08253014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5CD3FA48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1C31406C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615D96DF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7FA434B0" w14:textId="77777777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3D2C" w14:textId="4DD6F0A9" w:rsidR="00192D90" w:rsidRPr="00BC2FB5" w:rsidRDefault="00192D90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072BF7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B6C3E" w:rsidRPr="00BC2FB5" w14:paraId="3CC53A9A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1F489844" w14:textId="77777777" w:rsidR="002B6C3E" w:rsidRPr="00BC2FB5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062E9D" w14:textId="77777777" w:rsidR="002B6C3E" w:rsidRPr="00BC2FB5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70291" w14:textId="77777777" w:rsidR="002B6C3E" w:rsidRPr="00BC2FB5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6A6418" w14:textId="77777777" w:rsidR="002B6C3E" w:rsidRPr="00BC2FB5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8848878" w14:textId="62CDCB0C" w:rsidR="002B6C3E" w:rsidRPr="00BC2FB5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F741EEF" w14:textId="77777777" w:rsidR="002B6C3E" w:rsidRPr="00BC2FB5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15"/>
          </w:tcPr>
          <w:p w14:paraId="73631FBB" w14:textId="66C5AABD" w:rsidR="002B6C3E" w:rsidRPr="00BC2FB5" w:rsidRDefault="002B6C3E" w:rsidP="0028654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3280C" w:rsidRPr="00BC2FB5" w14:paraId="7C038F56" w14:textId="77777777" w:rsidTr="000048C8">
        <w:trPr>
          <w:cantSplit/>
        </w:trPr>
        <w:tc>
          <w:tcPr>
            <w:tcW w:w="4230" w:type="dxa"/>
            <w:hideMark/>
          </w:tcPr>
          <w:p w14:paraId="311A16E0" w14:textId="5DF4D4D5" w:rsidR="00F3280C" w:rsidRPr="00BC2FB5" w:rsidRDefault="00F3280C" w:rsidP="00F3280C">
            <w:pPr>
              <w:tabs>
                <w:tab w:val="clear" w:pos="227"/>
                <w:tab w:val="clear" w:pos="454"/>
              </w:tabs>
              <w:spacing w:line="240" w:lineRule="auto"/>
              <w:ind w:left="11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450" w:type="dxa"/>
          </w:tcPr>
          <w:p w14:paraId="14CFFFB9" w14:textId="2B40B5C9" w:rsidR="00F3280C" w:rsidRPr="00BC2FB5" w:rsidRDefault="00F3280C" w:rsidP="00F3280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0309D2B" w14:textId="5E0B3DFF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5C44BEF4" w14:textId="77777777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2DAB914" w14:textId="3808E698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FB0B30" w14:textId="77777777" w:rsidR="00F3280C" w:rsidRPr="00BC2FB5" w:rsidRDefault="00F3280C" w:rsidP="00F328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57C76D56" w14:textId="6F1AAF54" w:rsidR="00F3280C" w:rsidRPr="00BC2FB5" w:rsidRDefault="00F3280C" w:rsidP="00F3280C">
            <w:pPr>
              <w:pStyle w:val="acctfourfigures"/>
              <w:tabs>
                <w:tab w:val="decimal" w:pos="3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8BA6239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CE9A6A6" w14:textId="5A84BD49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1" w:type="dxa"/>
            <w:vAlign w:val="bottom"/>
          </w:tcPr>
          <w:p w14:paraId="6AAB12DB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11694A" w14:textId="093AE99C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4011951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30AE2" w14:textId="4BE64CE4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4F539F3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3B78C9" w14:textId="6684C75A" w:rsidR="00F3280C" w:rsidRPr="00BC2FB5" w:rsidRDefault="00F3280C" w:rsidP="00F3280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A957EBB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C99C12" w14:textId="459C84D5" w:rsidR="00F3280C" w:rsidRPr="00BC2FB5" w:rsidRDefault="00E25E4B" w:rsidP="00F328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4,773</w:t>
            </w:r>
          </w:p>
        </w:tc>
        <w:tc>
          <w:tcPr>
            <w:tcW w:w="180" w:type="dxa"/>
            <w:vAlign w:val="bottom"/>
          </w:tcPr>
          <w:p w14:paraId="7B751ED3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116164" w14:textId="43A0627E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4,028</w:t>
            </w:r>
          </w:p>
        </w:tc>
        <w:tc>
          <w:tcPr>
            <w:tcW w:w="180" w:type="dxa"/>
            <w:vAlign w:val="bottom"/>
          </w:tcPr>
          <w:p w14:paraId="6BA89A37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5517F5" w14:textId="1654A05C" w:rsidR="00F3280C" w:rsidRPr="00BC2FB5" w:rsidRDefault="00F3280C" w:rsidP="00F3280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8516ED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A5C858" w14:textId="745E98C4" w:rsidR="00F3280C" w:rsidRPr="00BC2FB5" w:rsidRDefault="00F3280C" w:rsidP="00F3280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280C" w:rsidRPr="00BC2FB5" w14:paraId="62FEC17D" w14:textId="77777777" w:rsidTr="000048C8">
        <w:trPr>
          <w:cantSplit/>
        </w:trPr>
        <w:tc>
          <w:tcPr>
            <w:tcW w:w="4230" w:type="dxa"/>
            <w:hideMark/>
          </w:tcPr>
          <w:p w14:paraId="7CEBB5D8" w14:textId="67143B1D" w:rsidR="00F3280C" w:rsidRPr="00BC2FB5" w:rsidRDefault="00F3280C" w:rsidP="00F3280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450" w:type="dxa"/>
          </w:tcPr>
          <w:p w14:paraId="58CC97E3" w14:textId="02C1830A" w:rsidR="00F3280C" w:rsidRPr="00BC2FB5" w:rsidRDefault="00F3280C" w:rsidP="00F3280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900" w:type="dxa"/>
          </w:tcPr>
          <w:p w14:paraId="3B14E784" w14:textId="3BECB52F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ABF7A4C" w14:textId="77777777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25D3DC" w14:textId="48832A0A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D5B17" w14:textId="77777777" w:rsidR="00F3280C" w:rsidRPr="00BC2FB5" w:rsidRDefault="00F3280C" w:rsidP="00F328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DD18848" w14:textId="6D7A181C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A65DF1D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E4E7694" w14:textId="315E868B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  <w:vAlign w:val="bottom"/>
          </w:tcPr>
          <w:p w14:paraId="53280646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A3F7AC6" w14:textId="64C24B9D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055D1ED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0E2413" w14:textId="5D20AA68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6A8AEAA1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06FFAE" w14:textId="5AE3F377" w:rsidR="00F3280C" w:rsidRPr="00BC2FB5" w:rsidRDefault="00F3280C" w:rsidP="00F3280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88B9E70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44AB17" w14:textId="131A4DE0" w:rsidR="00F3280C" w:rsidRPr="00BC2FB5" w:rsidRDefault="000240A2" w:rsidP="00F328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72,590</w:t>
            </w:r>
          </w:p>
        </w:tc>
        <w:tc>
          <w:tcPr>
            <w:tcW w:w="180" w:type="dxa"/>
            <w:vAlign w:val="bottom"/>
          </w:tcPr>
          <w:p w14:paraId="49645AC9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E20B14" w14:textId="4BF62B39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116,234</w:t>
            </w:r>
          </w:p>
        </w:tc>
        <w:tc>
          <w:tcPr>
            <w:tcW w:w="180" w:type="dxa"/>
            <w:vAlign w:val="bottom"/>
          </w:tcPr>
          <w:p w14:paraId="1CB6C02E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EDA01" w14:textId="2DB5B339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77,948</w:t>
            </w:r>
          </w:p>
        </w:tc>
        <w:tc>
          <w:tcPr>
            <w:tcW w:w="180" w:type="dxa"/>
            <w:vAlign w:val="bottom"/>
          </w:tcPr>
          <w:p w14:paraId="675E1E92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5FC5A" w14:textId="5D5DC1E1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33,800</w:t>
            </w:r>
          </w:p>
        </w:tc>
      </w:tr>
      <w:tr w:rsidR="00F3280C" w:rsidRPr="00BC2FB5" w14:paraId="53B0CF52" w14:textId="77777777" w:rsidTr="000048C8">
        <w:trPr>
          <w:cantSplit/>
          <w:trHeight w:val="80"/>
        </w:trPr>
        <w:tc>
          <w:tcPr>
            <w:tcW w:w="4230" w:type="dxa"/>
            <w:hideMark/>
          </w:tcPr>
          <w:p w14:paraId="6251CC79" w14:textId="77777777" w:rsidR="00F3280C" w:rsidRPr="00BC2FB5" w:rsidRDefault="00F3280C" w:rsidP="00F3280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71E25A8" w14:textId="2881677F" w:rsidR="00F3280C" w:rsidRPr="00BC2FB5" w:rsidRDefault="00F3280C" w:rsidP="00F3280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900" w:type="dxa"/>
          </w:tcPr>
          <w:p w14:paraId="75C3DD3D" w14:textId="02EFA4DE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FE17AC3" w14:textId="77777777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21D5DE6" w14:textId="6AF08CC9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BA7E7F8" w14:textId="77777777" w:rsidR="00F3280C" w:rsidRPr="00BC2FB5" w:rsidRDefault="00F3280C" w:rsidP="00F328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337ADD67" w14:textId="4D8334DB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8C8DC4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274769" w14:textId="125C40FD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FEB4B41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40B2DAB9" w14:textId="65AA2B55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87DCA71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CC25B7" w14:textId="493640FB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3ECFE76D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48EE0382" w14:textId="7A899FF0" w:rsidR="00F3280C" w:rsidRPr="00BC2FB5" w:rsidRDefault="00F3280C" w:rsidP="00F3280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6E0973EE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B16C44" w14:textId="2DCD4211" w:rsidR="00F3280C" w:rsidRPr="00BC2FB5" w:rsidRDefault="005E27B7" w:rsidP="00F328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320,</w:t>
            </w:r>
            <w:r w:rsidR="00D041E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180" w:type="dxa"/>
            <w:vAlign w:val="bottom"/>
          </w:tcPr>
          <w:p w14:paraId="609361D0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11C652C" w14:textId="158C661F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325,698</w:t>
            </w:r>
          </w:p>
        </w:tc>
        <w:tc>
          <w:tcPr>
            <w:tcW w:w="180" w:type="dxa"/>
            <w:vAlign w:val="bottom"/>
          </w:tcPr>
          <w:p w14:paraId="77A456F2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A87BF8" w14:textId="7AC6ED94" w:rsidR="00F3280C" w:rsidRPr="00BC2FB5" w:rsidRDefault="00CC473D" w:rsidP="00CC473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38A8D540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009D157" w14:textId="6A372F3A" w:rsidR="00F3280C" w:rsidRPr="00BC2FB5" w:rsidRDefault="00F3280C" w:rsidP="00F3280C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280C" w:rsidRPr="00BC2FB5" w14:paraId="2F857550" w14:textId="77777777" w:rsidTr="000048C8">
        <w:trPr>
          <w:cantSplit/>
        </w:trPr>
        <w:tc>
          <w:tcPr>
            <w:tcW w:w="4230" w:type="dxa"/>
            <w:hideMark/>
          </w:tcPr>
          <w:p w14:paraId="410E5907" w14:textId="77777777" w:rsidR="00F3280C" w:rsidRPr="00BC2FB5" w:rsidRDefault="00F3280C" w:rsidP="00F3280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5E7A2C05" w14:textId="1B9EADA5" w:rsidR="00F3280C" w:rsidRPr="00BC2FB5" w:rsidRDefault="00F3280C" w:rsidP="00F3280C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00" w:type="dxa"/>
          </w:tcPr>
          <w:p w14:paraId="2DF6CB66" w14:textId="3E94957E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8F7A9C5" w14:textId="77777777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B5FBB3C" w14:textId="2955DBFA" w:rsidR="00F3280C" w:rsidRPr="00BC2FB5" w:rsidRDefault="00F3280C" w:rsidP="00F3280C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129EBAF3" w14:textId="77777777" w:rsidR="00F3280C" w:rsidRPr="00BC2FB5" w:rsidRDefault="00F3280C" w:rsidP="00F328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6E76C10F" w14:textId="54410261" w:rsidR="00F3280C" w:rsidRPr="00BC2FB5" w:rsidRDefault="00F3280C" w:rsidP="00F3280C">
            <w:pPr>
              <w:pStyle w:val="acctfourfigures"/>
              <w:tabs>
                <w:tab w:val="decimal" w:pos="4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CD952E9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84E953B" w14:textId="7835F01D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9BFB115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69F93264" w14:textId="4A549708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80F1646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63D25" w14:textId="4167B7EC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56F47361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AFB4041" w14:textId="2F42FFA2" w:rsidR="00F3280C" w:rsidRPr="00BC2FB5" w:rsidRDefault="00F3280C" w:rsidP="00F3280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3DCECA9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6FCA5E" w14:textId="4E7CA818" w:rsidR="00F3280C" w:rsidRPr="00BC2FB5" w:rsidRDefault="007B2BB1" w:rsidP="00F328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64,402</w:t>
            </w:r>
          </w:p>
        </w:tc>
        <w:tc>
          <w:tcPr>
            <w:tcW w:w="180" w:type="dxa"/>
            <w:vAlign w:val="bottom"/>
          </w:tcPr>
          <w:p w14:paraId="64B329C0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8558E08" w14:textId="30D96948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57,850</w:t>
            </w:r>
          </w:p>
        </w:tc>
        <w:tc>
          <w:tcPr>
            <w:tcW w:w="180" w:type="dxa"/>
            <w:vAlign w:val="bottom"/>
          </w:tcPr>
          <w:p w14:paraId="39DD8703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13E75" w14:textId="336A78B9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  <w:tc>
          <w:tcPr>
            <w:tcW w:w="180" w:type="dxa"/>
            <w:vAlign w:val="bottom"/>
          </w:tcPr>
          <w:p w14:paraId="1915C31B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2EAA9EA" w14:textId="5D540DF7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F3280C" w:rsidRPr="00BC2FB5" w14:paraId="3DED1741" w14:textId="77777777" w:rsidTr="000048C8">
        <w:trPr>
          <w:cantSplit/>
          <w:trHeight w:val="58"/>
        </w:trPr>
        <w:tc>
          <w:tcPr>
            <w:tcW w:w="4230" w:type="dxa"/>
            <w:vAlign w:val="bottom"/>
            <w:hideMark/>
          </w:tcPr>
          <w:p w14:paraId="2DF248EB" w14:textId="77777777" w:rsidR="00F3280C" w:rsidRPr="00BC2FB5" w:rsidRDefault="00F3280C" w:rsidP="00F3280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2E42475" w14:textId="703E9755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173DBB9" w14:textId="0760FD91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7DB65A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45BC28F" w14:textId="1038B4D3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3C17E" w14:textId="77777777" w:rsidR="00F3280C" w:rsidRPr="00BC2FB5" w:rsidRDefault="00F3280C" w:rsidP="00F3280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562B493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B62EEA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77777777" w:rsidR="00F3280C" w:rsidRPr="00BC2FB5" w:rsidRDefault="00F3280C" w:rsidP="00F3280C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A6D23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77777777" w:rsidR="00F3280C" w:rsidRPr="00BC2FB5" w:rsidRDefault="00F3280C" w:rsidP="00F3280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145A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69578B6D" w:rsidR="00F3280C" w:rsidRPr="00BC2FB5" w:rsidRDefault="00F3280C" w:rsidP="00F3280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26F07D46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49B1F7F8" w:rsidR="00F3280C" w:rsidRPr="00BC2FB5" w:rsidRDefault="00F3280C" w:rsidP="00F3280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498320AA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8EE5A" w14:textId="56AF8E04" w:rsidR="00F3280C" w:rsidRPr="00BC2FB5" w:rsidRDefault="00E25E4B" w:rsidP="00F3280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D041E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2,485</w:t>
            </w:r>
          </w:p>
        </w:tc>
        <w:tc>
          <w:tcPr>
            <w:tcW w:w="180" w:type="dxa"/>
            <w:vAlign w:val="bottom"/>
          </w:tcPr>
          <w:p w14:paraId="0E2CCF4F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19D0A7" w14:textId="2625D37D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503,810</w:t>
            </w:r>
          </w:p>
        </w:tc>
        <w:tc>
          <w:tcPr>
            <w:tcW w:w="180" w:type="dxa"/>
            <w:vAlign w:val="bottom"/>
          </w:tcPr>
          <w:p w14:paraId="2D8F1757" w14:textId="77777777" w:rsidR="00F3280C" w:rsidRPr="00BC2FB5" w:rsidRDefault="00F3280C" w:rsidP="00F3280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F39CC" w14:textId="44DCC427" w:rsidR="00F3280C" w:rsidRPr="00BC2FB5" w:rsidRDefault="00F979BB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048C8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F0E44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5CD9351A" w14:textId="77777777" w:rsidR="00F3280C" w:rsidRPr="00BC2FB5" w:rsidRDefault="00F3280C" w:rsidP="00F3280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D7192A" w14:textId="6AB66FEF" w:rsidR="00F3280C" w:rsidRPr="00BC2FB5" w:rsidRDefault="00F3280C" w:rsidP="00F3280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59,300</w:t>
            </w:r>
          </w:p>
        </w:tc>
      </w:tr>
    </w:tbl>
    <w:p w14:paraId="4BA1FEE4" w14:textId="77777777" w:rsidR="000F2B5C" w:rsidRPr="00BC2FB5" w:rsidRDefault="000F2B5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58543D8E" w14:textId="49DD91E8" w:rsidR="008E3079" w:rsidRPr="00BC2FB5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BC2FB5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32CA5777" w14:textId="3B066CE7" w:rsidR="008E3079" w:rsidRPr="00BC2FB5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BC2FB5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BC2FB5">
        <w:rPr>
          <w:rFonts w:asciiTheme="majorBidi" w:eastAsia="MS Mincho" w:hAnsiTheme="majorBidi" w:cstheme="majorBidi"/>
          <w:sz w:val="28"/>
          <w:szCs w:val="28"/>
        </w:rPr>
        <w:t>1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203713" w:rsidRPr="00BC2FB5">
        <w:rPr>
          <w:rFonts w:asciiTheme="majorBidi" w:eastAsia="MS Mincho" w:hAnsiTheme="majorBidi" w:cstheme="majorBidi"/>
          <w:sz w:val="28"/>
          <w:szCs w:val="28"/>
        </w:rPr>
        <w:tab/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BC2FB5">
        <w:rPr>
          <w:rFonts w:asciiTheme="majorBidi" w:eastAsia="MS Mincho" w:hAnsiTheme="majorBidi" w:cstheme="majorBidi"/>
          <w:sz w:val="28"/>
          <w:szCs w:val="28"/>
        </w:rPr>
        <w:t>3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14:paraId="178A32C5" w14:textId="73049142" w:rsidR="008E3079" w:rsidRPr="00BC2FB5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BC2FB5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BC2FB5">
        <w:rPr>
          <w:rFonts w:asciiTheme="majorBidi" w:eastAsia="MS Mincho" w:hAnsiTheme="majorBidi" w:cstheme="majorBidi"/>
          <w:sz w:val="28"/>
          <w:szCs w:val="28"/>
        </w:rPr>
        <w:t>2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BC2FB5">
        <w:rPr>
          <w:rFonts w:asciiTheme="majorBidi" w:eastAsia="MS Mincho" w:hAnsiTheme="majorBidi" w:cstheme="majorBidi"/>
          <w:sz w:val="28"/>
          <w:szCs w:val="28"/>
        </w:rPr>
        <w:t>4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34D53FE5" w14:textId="77777777" w:rsidR="00265D04" w:rsidRPr="00BC2FB5" w:rsidRDefault="00265D0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8CD9E91" w14:textId="5E712842" w:rsidR="008E3079" w:rsidRPr="00BC2FB5" w:rsidRDefault="008E307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E3079" w:rsidRPr="00BC2FB5" w:rsidSect="0098767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48DC05" w14:textId="3FA11C64" w:rsidR="00FC6C94" w:rsidRPr="00BC2FB5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11690C" w:rsidRPr="00BC2FB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A5C8C" w:rsidRPr="00BC2FB5">
        <w:rPr>
          <w:rFonts w:asciiTheme="majorBidi" w:hAnsiTheme="majorBidi" w:cstheme="majorBidi"/>
          <w:sz w:val="30"/>
          <w:szCs w:val="30"/>
          <w:lang w:val="en-US"/>
        </w:rPr>
        <w:tab/>
      </w:r>
      <w:r w:rsidR="00027795" w:rsidRPr="00BC2FB5">
        <w:rPr>
          <w:rFonts w:asciiTheme="majorBidi" w:hAnsiTheme="majorBidi" w:cstheme="majorBidi"/>
          <w:sz w:val="28"/>
          <w:szCs w:val="28"/>
          <w:cs/>
          <w:lang w:val="en-US"/>
        </w:rPr>
        <w:t>ส่วน</w:t>
      </w:r>
      <w:r w:rsidR="00A26734" w:rsidRPr="00BC2FB5">
        <w:rPr>
          <w:rFonts w:asciiTheme="majorBidi" w:hAnsiTheme="majorBidi" w:cstheme="majorBidi"/>
          <w:sz w:val="28"/>
          <w:szCs w:val="28"/>
          <w:cs/>
          <w:lang w:val="en-US"/>
        </w:rPr>
        <w:t>ได้เสีย</w:t>
      </w:r>
      <w:r w:rsidR="00FC6C94" w:rsidRPr="00BC2FB5">
        <w:rPr>
          <w:rFonts w:asciiTheme="majorBidi" w:hAnsiTheme="majorBidi" w:cstheme="majorBidi"/>
          <w:sz w:val="28"/>
          <w:szCs w:val="28"/>
          <w:cs/>
          <w:lang w:val="en-US"/>
        </w:rPr>
        <w:t>ที่ไม่มีอำนาจควบคุม</w:t>
      </w:r>
    </w:p>
    <w:p w14:paraId="2D2D8043" w14:textId="77777777" w:rsidR="00FC6C94" w:rsidRPr="00BC2FB5" w:rsidRDefault="00FC6C94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459E5904" w14:textId="77777777" w:rsidR="00FC6C94" w:rsidRPr="00BC2FB5" w:rsidRDefault="00FC6C94" w:rsidP="0028654B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ก่อนตัดรายการระหว่างกัน</w:t>
      </w:r>
    </w:p>
    <w:p w14:paraId="66C9BDA6" w14:textId="0E1F0D07" w:rsidR="00FC6C94" w:rsidRPr="00BC2FB5" w:rsidRDefault="00FC6C9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D13DE0" w:rsidRPr="00BC2FB5" w14:paraId="64D7E4B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B01B" w14:textId="77777777" w:rsidR="00D13DE0" w:rsidRPr="00BC2FB5" w:rsidRDefault="00D13DE0" w:rsidP="0028654B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C3847" w14:textId="7ACA7AFC" w:rsidR="00D13DE0" w:rsidRPr="00BC2FB5" w:rsidRDefault="00D13DE0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D13DE0" w:rsidRPr="00BC2FB5" w14:paraId="3506FF33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3F87" w14:textId="77777777" w:rsidR="00D13DE0" w:rsidRPr="00BC2FB5" w:rsidRDefault="00D13DE0" w:rsidP="0028654B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313C8D" w14:textId="3D7B0AFA" w:rsidR="00D13DE0" w:rsidRPr="00BC2FB5" w:rsidRDefault="00AE4F76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256</w:t>
            </w:r>
            <w:r w:rsidR="00072BF7"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0717" w14:textId="1951763A" w:rsidR="00D13DE0" w:rsidRPr="00BC2FB5" w:rsidRDefault="00D13DE0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F086" w14:textId="0801DB49" w:rsidR="00D13DE0" w:rsidRPr="00BC2FB5" w:rsidRDefault="00AE4F76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</w:t>
            </w:r>
            <w:r w:rsidR="00072BF7"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7</w:t>
            </w:r>
          </w:p>
        </w:tc>
      </w:tr>
      <w:tr w:rsidR="005A3175" w:rsidRPr="00BC2FB5" w14:paraId="00EC140B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1C0B" w14:textId="77777777" w:rsidR="005A3175" w:rsidRPr="00BC2FB5" w:rsidRDefault="005A3175" w:rsidP="002865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CC770" w14:textId="77777777" w:rsidR="005A3175" w:rsidRPr="00BC2FB5" w:rsidRDefault="005A3175" w:rsidP="002865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072BF7" w:rsidRPr="00BC2FB5" w14:paraId="3DD9F2DD" w14:textId="77777777" w:rsidTr="00E34AF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9A350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EA97A" w14:textId="442DBAE2" w:rsidR="00072BF7" w:rsidRPr="00BC2FB5" w:rsidRDefault="00F979BB" w:rsidP="00072BF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49%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328C" w14:textId="2DABD81D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ED4E3" w14:textId="27858758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49%</w:t>
            </w:r>
          </w:p>
        </w:tc>
      </w:tr>
      <w:tr w:rsidR="00072BF7" w:rsidRPr="00BC2FB5" w14:paraId="3B7C2DD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46EAE3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F43B90" w14:textId="65154ADF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AE082A" w14:textId="60087819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C1D48" w14:textId="77777777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</w:tr>
      <w:tr w:rsidR="00072BF7" w:rsidRPr="00BC2FB5" w14:paraId="7718E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A2E3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FEEA6" w14:textId="5CF5A0AE" w:rsidR="00072BF7" w:rsidRPr="00BC2FB5" w:rsidRDefault="00FF7DEC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198,252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D3B0E4" w14:textId="179DCD0B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35C6D0" w14:textId="25A46471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160,401</w:t>
            </w:r>
          </w:p>
        </w:tc>
      </w:tr>
      <w:tr w:rsidR="00072BF7" w:rsidRPr="00BC2FB5" w14:paraId="234346D3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D80E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6A9C4" w14:textId="56710CD6" w:rsidR="00072BF7" w:rsidRPr="00BC2FB5" w:rsidRDefault="00203765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491BBD"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91BBD"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545725" w14:textId="13030D01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9FF9E9" w14:textId="683B2CA3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29,412</w:t>
            </w:r>
          </w:p>
        </w:tc>
      </w:tr>
      <w:tr w:rsidR="00072BF7" w:rsidRPr="00BC2FB5" w14:paraId="1FACE09E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0C4B2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A253A" w14:textId="5FE90549" w:rsidR="00072BF7" w:rsidRPr="00BC2FB5" w:rsidRDefault="00491BBD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(80,883)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86DBC6" w14:textId="3B7BAC34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9FF1E" w14:textId="5C87E590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(64,854)</w:t>
            </w:r>
          </w:p>
        </w:tc>
      </w:tr>
      <w:tr w:rsidR="00072BF7" w:rsidRPr="00BC2FB5" w14:paraId="4486539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1C226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82023" w14:textId="0D855AC5" w:rsidR="00072BF7" w:rsidRPr="00BC2FB5" w:rsidRDefault="0089649C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742745"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7,019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F200D8" w14:textId="58C2EFD8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64E4" w14:textId="6BF3C713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(11,529)</w:t>
            </w:r>
          </w:p>
        </w:tc>
      </w:tr>
      <w:tr w:rsidR="00072BF7" w:rsidRPr="00BC2FB5" w14:paraId="4FD92A15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0F296" w14:textId="77777777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6BE81" w14:textId="04903D18" w:rsidR="00072BF7" w:rsidRPr="00BC2FB5" w:rsidRDefault="00491BBD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126,278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A74993" w14:textId="2075C36C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E413A" w14:textId="7D2D4AA4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113,430</w:t>
            </w:r>
          </w:p>
        </w:tc>
      </w:tr>
      <w:tr w:rsidR="00072BF7" w:rsidRPr="00BC2FB5" w14:paraId="3985089F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4391" w14:textId="77777777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C33C7" w14:textId="30D098AD" w:rsidR="00072BF7" w:rsidRPr="00BC2FB5" w:rsidRDefault="00563CE0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61,876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9CE6A5" w14:textId="29574484" w:rsidR="00072BF7" w:rsidRPr="00BC2FB5" w:rsidRDefault="00072BF7" w:rsidP="00072BF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92108" w14:textId="79E2C1C2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55,581</w:t>
            </w:r>
          </w:p>
        </w:tc>
      </w:tr>
      <w:tr w:rsidR="00072BF7" w:rsidRPr="00BC2FB5" w14:paraId="30004222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7463AD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4692F3" w14:textId="0B653C02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20C9FA" w14:textId="53C7CE6A" w:rsidR="00072BF7" w:rsidRPr="00BC2FB5" w:rsidRDefault="00072BF7" w:rsidP="00072BF7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F14566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</w:tr>
      <w:tr w:rsidR="00072BF7" w:rsidRPr="00BC2FB5" w14:paraId="37DFA7C4" w14:textId="77777777" w:rsidTr="00003898">
        <w:trPr>
          <w:cantSplit/>
          <w:trHeight w:val="26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D14B" w14:textId="77777777" w:rsidR="00072BF7" w:rsidRPr="00BC2FB5" w:rsidRDefault="00072BF7" w:rsidP="00072BF7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378E2" w14:textId="6F873770" w:rsidR="00072BF7" w:rsidRPr="00BC2FB5" w:rsidRDefault="00491BBD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</w:t>
            </w:r>
            <w:r w:rsidR="009B6664"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0,241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6AF3E7" w14:textId="358030F8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1BAD99" w14:textId="4F29BFFE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252,531</w:t>
            </w:r>
          </w:p>
        </w:tc>
      </w:tr>
      <w:tr w:rsidR="00072BF7" w:rsidRPr="00BC2FB5" w14:paraId="24842D0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D43C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534F" w14:textId="44299B53" w:rsidR="00072BF7" w:rsidRPr="00BC2FB5" w:rsidRDefault="002E7BF8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62,846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61C6F4" w14:textId="5EA120F6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1A7195" w14:textId="09381F21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54,559</w:t>
            </w:r>
          </w:p>
        </w:tc>
      </w:tr>
      <w:tr w:rsidR="00072BF7" w:rsidRPr="00BC2FB5" w14:paraId="6E28A067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065D1" w14:textId="77777777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A42C" w14:textId="1A573B47" w:rsidR="00072BF7" w:rsidRPr="00BC2FB5" w:rsidRDefault="0016743B" w:rsidP="00072B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0F01EE" w14:textId="7DDAE4A6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DCCE" w14:textId="5C12CDBD" w:rsidR="00072BF7" w:rsidRPr="00BC2FB5" w:rsidRDefault="00072BF7" w:rsidP="00072B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72BF7" w:rsidRPr="00BC2FB5" w14:paraId="2CEBA77D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5F04" w14:textId="1CA457A9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2F4A7" w14:textId="7C3467F9" w:rsidR="00072BF7" w:rsidRPr="00BC2FB5" w:rsidRDefault="00F8746B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62,846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670221" w14:textId="1BE10D2B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9987D" w14:textId="34D88FC0" w:rsidR="00072BF7" w:rsidRPr="00BC2FB5" w:rsidRDefault="00072BF7" w:rsidP="00072BF7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54,559</w:t>
            </w:r>
          </w:p>
        </w:tc>
      </w:tr>
      <w:tr w:rsidR="00072BF7" w:rsidRPr="00BC2FB5" w14:paraId="622A796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811E" w14:textId="3D2B04C1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EE498" w14:textId="28841F9F" w:rsidR="00072BF7" w:rsidRPr="00BC2FB5" w:rsidRDefault="00B879FA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30,79</w:t>
            </w:r>
            <w:r w:rsidR="00152A2A"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FE1A3D" w14:textId="09306FD5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74CB" w14:textId="365AE955" w:rsidR="00072BF7" w:rsidRPr="00BC2FB5" w:rsidRDefault="00072BF7" w:rsidP="00072BF7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26,734</w:t>
            </w:r>
          </w:p>
        </w:tc>
      </w:tr>
      <w:tr w:rsidR="00072BF7" w:rsidRPr="00BC2FB5" w14:paraId="2399F3C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0FAA" w14:textId="57F0C327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1C6E7" w14:textId="12AC0B05" w:rsidR="00072BF7" w:rsidRPr="00BC2FB5" w:rsidRDefault="00A51BC1" w:rsidP="00072B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A82CBD" w14:textId="77777777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EC91792" w14:textId="5FF5EC58" w:rsidR="00072BF7" w:rsidRPr="00BC2FB5" w:rsidRDefault="00072BF7" w:rsidP="00072B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072BF7" w:rsidRPr="00BC2FB5" w14:paraId="6F8ED7E7" w14:textId="77777777" w:rsidTr="00B65B76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70DD" w14:textId="60E799D0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84EA2D" w14:textId="7F466E80" w:rsidR="00072BF7" w:rsidRPr="00BC2FB5" w:rsidRDefault="00F979BB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24,500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9A415" w14:textId="61D4671F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E86C49" w14:textId="4FCFFF43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24,500</w:t>
            </w:r>
          </w:p>
        </w:tc>
      </w:tr>
      <w:tr w:rsidR="00072BF7" w:rsidRPr="00BC2FB5" w14:paraId="2083B1EA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1874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7F2E5" w14:textId="4F13F7BE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F57A" w14:textId="01C94D52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683346" w14:textId="77777777" w:rsidR="00072BF7" w:rsidRPr="00BC2FB5" w:rsidRDefault="00072BF7" w:rsidP="00072BF7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72BF7" w:rsidRPr="00BC2FB5" w14:paraId="499B5D74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1B4C" w14:textId="77777777" w:rsidR="00072BF7" w:rsidRPr="00BC2FB5" w:rsidRDefault="00072BF7" w:rsidP="00072BF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E09630" w14:textId="0E18C839" w:rsidR="00072BF7" w:rsidRPr="00BC2FB5" w:rsidRDefault="00972D50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84,782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2C6" w14:textId="201E0633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CC02FC" w14:textId="149742F0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65,7</w:t>
            </w:r>
            <w:r w:rsidR="00744F5E"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60</w:t>
            </w:r>
          </w:p>
        </w:tc>
      </w:tr>
      <w:tr w:rsidR="00072BF7" w:rsidRPr="00BC2FB5" w14:paraId="3713A06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D1829" w14:textId="77777777" w:rsidR="00072BF7" w:rsidRPr="00BC2FB5" w:rsidRDefault="00072BF7" w:rsidP="00072BF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34D90A" w14:textId="6CA0FB05" w:rsidR="00072BF7" w:rsidRPr="00BC2FB5" w:rsidRDefault="00972D50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C1BF" w14:textId="54EE8A1A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39A8F5" w14:textId="09B86FA9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</w:t>
            </w:r>
            <w:r w:rsidR="00020141"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072BF7" w:rsidRPr="00BC2FB5" w14:paraId="10544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CD6D" w14:textId="17AC824D" w:rsidR="00072BF7" w:rsidRPr="00BC2FB5" w:rsidRDefault="00072BF7" w:rsidP="00072BF7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E1D437" w14:textId="1A58E82C" w:rsidR="00072BF7" w:rsidRPr="00BC2FB5" w:rsidRDefault="00972D50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(57,885)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B9C4D" w14:textId="2C774D6B" w:rsidR="00072BF7" w:rsidRPr="00BC2FB5" w:rsidRDefault="00072BF7" w:rsidP="00072BF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E77A87" w14:textId="273602A6" w:rsidR="00072BF7" w:rsidRPr="00BC2FB5" w:rsidRDefault="00072BF7" w:rsidP="00072BF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(59,601)</w:t>
            </w:r>
          </w:p>
        </w:tc>
      </w:tr>
    </w:tbl>
    <w:p w14:paraId="54C9C28E" w14:textId="77777777" w:rsidR="002B6C3E" w:rsidRPr="00BC2FB5" w:rsidRDefault="002B6C3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2ED2F816" w14:textId="77777777" w:rsidR="00213039" w:rsidRPr="00BC2FB5" w:rsidRDefault="00213039" w:rsidP="0028654B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7FC59CA6" w14:textId="77777777" w:rsidR="009F5502" w:rsidRPr="00BC2FB5" w:rsidRDefault="009F550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  <w:r w:rsidRPr="00BC2FB5">
        <w:rPr>
          <w:rFonts w:asciiTheme="majorBidi" w:hAnsiTheme="majorBidi" w:cstheme="majorBidi"/>
          <w:sz w:val="22"/>
          <w:szCs w:val="22"/>
          <w:lang w:eastAsia="x-none"/>
        </w:rPr>
        <w:br w:type="page"/>
      </w:r>
    </w:p>
    <w:p w14:paraId="7A4F1603" w14:textId="5EF15661" w:rsidR="00190A1A" w:rsidRPr="00BC2FB5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11690C" w:rsidRPr="00BC2FB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5A5C8C" w:rsidRPr="00BC2FB5">
        <w:rPr>
          <w:rFonts w:asciiTheme="majorBidi" w:hAnsiTheme="majorBidi" w:cstheme="majorBidi"/>
          <w:sz w:val="28"/>
          <w:szCs w:val="28"/>
          <w:lang w:val="en-US"/>
        </w:rPr>
        <w:tab/>
      </w:r>
      <w:r w:rsidR="004F1723" w:rsidRPr="00BC2FB5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ส่วนปรับปรุงอาคารเช่าและ</w:t>
      </w:r>
      <w:r w:rsidR="009D12FE" w:rsidRPr="00BC2FB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</w:p>
    <w:p w14:paraId="32DDB966" w14:textId="77777777" w:rsidR="00190A1A" w:rsidRPr="00BC2FB5" w:rsidRDefault="00190A1A" w:rsidP="0028654B">
      <w:pPr>
        <w:rPr>
          <w:cs/>
          <w:lang w:eastAsia="x-none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160"/>
        <w:gridCol w:w="810"/>
        <w:gridCol w:w="180"/>
        <w:gridCol w:w="810"/>
        <w:gridCol w:w="180"/>
        <w:gridCol w:w="900"/>
        <w:gridCol w:w="180"/>
        <w:gridCol w:w="810"/>
        <w:gridCol w:w="180"/>
        <w:gridCol w:w="720"/>
        <w:gridCol w:w="180"/>
        <w:gridCol w:w="810"/>
        <w:gridCol w:w="180"/>
        <w:gridCol w:w="900"/>
      </w:tblGrid>
      <w:tr w:rsidR="0048045D" w:rsidRPr="00BC2FB5" w14:paraId="24D286DF" w14:textId="77777777" w:rsidTr="00582EEE">
        <w:trPr>
          <w:trHeight w:val="378"/>
          <w:tblHeader/>
        </w:trPr>
        <w:tc>
          <w:tcPr>
            <w:tcW w:w="2160" w:type="dxa"/>
          </w:tcPr>
          <w:p w14:paraId="72BF5D01" w14:textId="77777777" w:rsidR="0048045D" w:rsidRPr="00BC2FB5" w:rsidRDefault="0048045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13" w:name="_Hlk127817721"/>
          </w:p>
        </w:tc>
        <w:tc>
          <w:tcPr>
            <w:tcW w:w="6840" w:type="dxa"/>
            <w:gridSpan w:val="13"/>
          </w:tcPr>
          <w:p w14:paraId="325FEB4C" w14:textId="77777777" w:rsidR="0048045D" w:rsidRPr="00BC2FB5" w:rsidRDefault="0048045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1723" w:rsidRPr="00BC2FB5" w14:paraId="58488313" w14:textId="77777777" w:rsidTr="00582EEE">
        <w:trPr>
          <w:tblHeader/>
        </w:trPr>
        <w:tc>
          <w:tcPr>
            <w:tcW w:w="2160" w:type="dxa"/>
          </w:tcPr>
          <w:p w14:paraId="3B8CDEB2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8260351" w14:textId="725DB478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80" w:type="dxa"/>
          </w:tcPr>
          <w:p w14:paraId="3559FA6A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E79DC8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F8AAFA" w14:textId="159CB476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80" w:type="dxa"/>
          </w:tcPr>
          <w:p w14:paraId="08C3F7EA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E4150F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08C934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4C883" w14:textId="3D1B80F8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</w:t>
            </w:r>
          </w:p>
        </w:tc>
        <w:tc>
          <w:tcPr>
            <w:tcW w:w="180" w:type="dxa"/>
          </w:tcPr>
          <w:p w14:paraId="6F3D32F0" w14:textId="77777777" w:rsidR="004F1723" w:rsidRPr="00BC2FB5" w:rsidRDefault="004F1723" w:rsidP="0028654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32F82F5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</w:t>
            </w:r>
          </w:p>
          <w:p w14:paraId="30BFDB2E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</w:t>
            </w:r>
          </w:p>
          <w:p w14:paraId="4C6E9697" w14:textId="4B4835F2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49940CC6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FBAF3AD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ยาน</w:t>
            </w:r>
          </w:p>
          <w:p w14:paraId="52231554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พาหนะ</w:t>
            </w:r>
          </w:p>
        </w:tc>
        <w:tc>
          <w:tcPr>
            <w:tcW w:w="180" w:type="dxa"/>
          </w:tcPr>
          <w:p w14:paraId="26F61D6C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D36CE9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2C05F4B9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8A1B05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B8965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2EE31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F1723" w:rsidRPr="00BC2FB5" w14:paraId="6543BEED" w14:textId="77777777" w:rsidTr="00582EEE">
        <w:trPr>
          <w:trHeight w:val="252"/>
          <w:tblHeader/>
        </w:trPr>
        <w:tc>
          <w:tcPr>
            <w:tcW w:w="2160" w:type="dxa"/>
          </w:tcPr>
          <w:p w14:paraId="70D94F5C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3"/>
          </w:tcPr>
          <w:p w14:paraId="5BC665FF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F1723" w:rsidRPr="00BC2FB5" w14:paraId="01581A1D" w14:textId="77777777" w:rsidTr="00582EEE">
        <w:trPr>
          <w:trHeight w:val="360"/>
        </w:trPr>
        <w:tc>
          <w:tcPr>
            <w:tcW w:w="2160" w:type="dxa"/>
          </w:tcPr>
          <w:p w14:paraId="73007B63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  <w:vAlign w:val="bottom"/>
          </w:tcPr>
          <w:p w14:paraId="748A7761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F12AC29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39EB4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ACC11F8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DA21DF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524C7D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4D4793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7BFCF61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483BB8B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BE8E5A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567D7C7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BCDD945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4D5B9" w14:textId="77777777" w:rsidR="004F1723" w:rsidRPr="00BC2FB5" w:rsidRDefault="004F172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72BF7" w:rsidRPr="00BC2FB5" w14:paraId="348F7FC6" w14:textId="77777777" w:rsidTr="005D43A7">
        <w:tc>
          <w:tcPr>
            <w:tcW w:w="2160" w:type="dxa"/>
          </w:tcPr>
          <w:p w14:paraId="2BEE8069" w14:textId="2FF03968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77C1069F" w14:textId="3D3A26CA" w:rsidR="00072BF7" w:rsidRPr="00BC2FB5" w:rsidRDefault="00072BF7" w:rsidP="00977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17,455</w:t>
            </w:r>
          </w:p>
        </w:tc>
        <w:tc>
          <w:tcPr>
            <w:tcW w:w="180" w:type="dxa"/>
            <w:vAlign w:val="bottom"/>
          </w:tcPr>
          <w:p w14:paraId="4327FC3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044C68" w14:textId="163172D4" w:rsidR="00072BF7" w:rsidRPr="00BC2FB5" w:rsidRDefault="00565A71" w:rsidP="00977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63,699</w:t>
            </w:r>
          </w:p>
        </w:tc>
        <w:tc>
          <w:tcPr>
            <w:tcW w:w="180" w:type="dxa"/>
            <w:vAlign w:val="bottom"/>
          </w:tcPr>
          <w:p w14:paraId="6FF41DFA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2EE4C1" w14:textId="27A13F57" w:rsidR="00072BF7" w:rsidRPr="00BC2FB5" w:rsidRDefault="00565A71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12,747</w:t>
            </w:r>
          </w:p>
        </w:tc>
        <w:tc>
          <w:tcPr>
            <w:tcW w:w="180" w:type="dxa"/>
            <w:vAlign w:val="bottom"/>
          </w:tcPr>
          <w:p w14:paraId="390A670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1E4F41" w14:textId="79BEAFCC" w:rsidR="00072BF7" w:rsidRPr="00BC2FB5" w:rsidRDefault="00565A71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9,787</w:t>
            </w:r>
          </w:p>
        </w:tc>
        <w:tc>
          <w:tcPr>
            <w:tcW w:w="180" w:type="dxa"/>
            <w:vAlign w:val="bottom"/>
          </w:tcPr>
          <w:p w14:paraId="28D362CE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0824BC8" w14:textId="48A6AA28" w:rsidR="00072BF7" w:rsidRPr="00BC2FB5" w:rsidRDefault="00072BF7" w:rsidP="008B4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Pr="00BC2FB5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180" w:type="dxa"/>
            <w:vAlign w:val="bottom"/>
          </w:tcPr>
          <w:p w14:paraId="31A2146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F621C4" w14:textId="28CB86E9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80" w:type="dxa"/>
            <w:vAlign w:val="bottom"/>
          </w:tcPr>
          <w:p w14:paraId="4A7A2E53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5002FD" w14:textId="591CD10A" w:rsidR="00072BF7" w:rsidRPr="00BC2FB5" w:rsidRDefault="00565A71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107,475</w:t>
            </w:r>
          </w:p>
        </w:tc>
      </w:tr>
      <w:tr w:rsidR="00072BF7" w:rsidRPr="00BC2FB5" w14:paraId="7DE2BD13" w14:textId="77777777" w:rsidTr="00072BF7">
        <w:tc>
          <w:tcPr>
            <w:tcW w:w="2160" w:type="dxa"/>
          </w:tcPr>
          <w:p w14:paraId="36AE8B03" w14:textId="444EB244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117C961" w14:textId="5A404C68" w:rsidR="00072BF7" w:rsidRPr="00BC2FB5" w:rsidRDefault="00072BF7" w:rsidP="00977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80" w:type="dxa"/>
          </w:tcPr>
          <w:p w14:paraId="68957F87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4A5075" w14:textId="38FA3CDC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1,082</w:t>
            </w:r>
          </w:p>
        </w:tc>
        <w:tc>
          <w:tcPr>
            <w:tcW w:w="180" w:type="dxa"/>
          </w:tcPr>
          <w:p w14:paraId="1FFD805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31F375" w14:textId="07468BC2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895</w:t>
            </w:r>
          </w:p>
        </w:tc>
        <w:tc>
          <w:tcPr>
            <w:tcW w:w="180" w:type="dxa"/>
          </w:tcPr>
          <w:p w14:paraId="2655A586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BBCD3D" w14:textId="2A033451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80" w:type="dxa"/>
          </w:tcPr>
          <w:p w14:paraId="45BD628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D7A4FFB" w14:textId="4E1C8553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5B0FB9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77073F" w14:textId="5166589A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5DC9F7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19C68C" w14:textId="6BE46B42" w:rsidR="00072BF7" w:rsidRPr="00BC2FB5" w:rsidRDefault="00072BF7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2,262</w:t>
            </w:r>
          </w:p>
        </w:tc>
      </w:tr>
      <w:tr w:rsidR="00072BF7" w:rsidRPr="00BC2FB5" w14:paraId="565B962F" w14:textId="77777777" w:rsidTr="005D43A7">
        <w:tc>
          <w:tcPr>
            <w:tcW w:w="2160" w:type="dxa"/>
          </w:tcPr>
          <w:p w14:paraId="1C7ABC1F" w14:textId="4C844A14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2B8FAE08" w14:textId="0637919A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214284C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5AB8B7" w14:textId="5B125EE6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(1,529)</w:t>
            </w:r>
          </w:p>
        </w:tc>
        <w:tc>
          <w:tcPr>
            <w:tcW w:w="180" w:type="dxa"/>
          </w:tcPr>
          <w:p w14:paraId="256CF47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EA29C1" w14:textId="3779E8F4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2FB5">
              <w:rPr>
                <w:rFonts w:ascii="Angsana New" w:hAnsi="Angsana New"/>
                <w:sz w:val="26"/>
                <w:szCs w:val="26"/>
              </w:rPr>
              <w:t>109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550AC6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F1C1DA" w14:textId="794C64A9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  <w:tc>
          <w:tcPr>
            <w:tcW w:w="180" w:type="dxa"/>
          </w:tcPr>
          <w:p w14:paraId="3FA6C66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152637" w14:textId="68B198FF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6807E9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046044" w14:textId="4E2985A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EEDFCC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0628E5" w14:textId="5888614D" w:rsidR="00072BF7" w:rsidRPr="00BC2FB5" w:rsidRDefault="00072BF7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(1,801)</w:t>
            </w:r>
          </w:p>
        </w:tc>
      </w:tr>
      <w:tr w:rsidR="00072BF7" w:rsidRPr="00BC2FB5" w14:paraId="779D1FE5" w14:textId="77777777" w:rsidTr="00072BF7">
        <w:tc>
          <w:tcPr>
            <w:tcW w:w="2160" w:type="dxa"/>
          </w:tcPr>
          <w:p w14:paraId="61A6360B" w14:textId="002BBA08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743B22" w14:textId="0309A33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60D59D9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3CB326" w14:textId="095035F2" w:rsidR="00072BF7" w:rsidRPr="00BC2FB5" w:rsidRDefault="00565A71" w:rsidP="00977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180" w:type="dxa"/>
          </w:tcPr>
          <w:p w14:paraId="78B1800F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8AB5B0" w14:textId="281A9CB1" w:rsidR="00072BF7" w:rsidRPr="00BC2FB5" w:rsidRDefault="00072BF7" w:rsidP="008B4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68ECB2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4D0E47" w14:textId="1FF9FD28" w:rsidR="00072BF7" w:rsidRPr="00BC2FB5" w:rsidRDefault="00072BF7" w:rsidP="008B4C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B299AAE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61FC1C0" w14:textId="5471AC9D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B58D9F6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AE8BE8" w14:textId="27F7EF02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  <w:tc>
          <w:tcPr>
            <w:tcW w:w="180" w:type="dxa"/>
          </w:tcPr>
          <w:p w14:paraId="753A1F71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D51BEC" w14:textId="21A9546A" w:rsidR="00072BF7" w:rsidRPr="00BC2FB5" w:rsidRDefault="00565A71" w:rsidP="00565A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72BF7" w:rsidRPr="00BC2FB5" w14:paraId="40CC53BE" w14:textId="77777777" w:rsidTr="005D43A7">
        <w:tc>
          <w:tcPr>
            <w:tcW w:w="2160" w:type="dxa"/>
          </w:tcPr>
          <w:p w14:paraId="687836EE" w14:textId="754143C1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ณ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วันที่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31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2567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มกราคม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4B63F44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6E03E05" w14:textId="222586EF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17,640</w:t>
            </w:r>
          </w:p>
        </w:tc>
        <w:tc>
          <w:tcPr>
            <w:tcW w:w="180" w:type="dxa"/>
          </w:tcPr>
          <w:p w14:paraId="43B845CB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A0D736B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5A5FE1" w14:textId="62E61DCB" w:rsidR="00072BF7" w:rsidRPr="00BC2FB5" w:rsidRDefault="00565A71" w:rsidP="00977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63,339</w:t>
            </w:r>
          </w:p>
        </w:tc>
        <w:tc>
          <w:tcPr>
            <w:tcW w:w="180" w:type="dxa"/>
          </w:tcPr>
          <w:p w14:paraId="191CFA21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A21E565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7B49118" w14:textId="378C5F2D" w:rsidR="00072BF7" w:rsidRPr="00BC2FB5" w:rsidRDefault="00565A71" w:rsidP="00606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13,533</w:t>
            </w:r>
          </w:p>
        </w:tc>
        <w:tc>
          <w:tcPr>
            <w:tcW w:w="180" w:type="dxa"/>
          </w:tcPr>
          <w:p w14:paraId="352EF5AD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835C8F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593AAEA" w14:textId="1D8807CE" w:rsidR="00072BF7" w:rsidRPr="00BC2FB5" w:rsidRDefault="00565A71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9,724</w:t>
            </w:r>
          </w:p>
        </w:tc>
        <w:tc>
          <w:tcPr>
            <w:tcW w:w="180" w:type="dxa"/>
          </w:tcPr>
          <w:p w14:paraId="6D10AE45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3E41F3A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3FA700C" w14:textId="7B82CC4A" w:rsidR="00072BF7" w:rsidRPr="00BC2FB5" w:rsidRDefault="00072BF7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3,700</w:t>
            </w:r>
          </w:p>
        </w:tc>
        <w:tc>
          <w:tcPr>
            <w:tcW w:w="180" w:type="dxa"/>
          </w:tcPr>
          <w:p w14:paraId="29A95440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24409DD" w14:textId="77777777" w:rsidR="00072BF7" w:rsidRPr="00BC2FB5" w:rsidRDefault="00072BF7" w:rsidP="00D85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011F78F" w14:textId="484CBF22" w:rsidR="00072BF7" w:rsidRPr="00BC2FB5" w:rsidRDefault="00967152" w:rsidP="00967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5320C3" w14:textId="77777777" w:rsidR="00072BF7" w:rsidRPr="00BC2FB5" w:rsidRDefault="00072BF7" w:rsidP="00072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6098D48" w14:textId="77777777" w:rsidR="00072BF7" w:rsidRPr="00BC2FB5" w:rsidRDefault="00072BF7" w:rsidP="00072B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C1C9D54" w14:textId="3F02F350" w:rsidR="00072BF7" w:rsidRPr="00BC2FB5" w:rsidRDefault="00565A71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107,936</w:t>
            </w:r>
          </w:p>
        </w:tc>
      </w:tr>
      <w:tr w:rsidR="001C086F" w:rsidRPr="00BC2FB5" w14:paraId="5ED70EB8" w14:textId="77777777" w:rsidTr="005D43A7">
        <w:tc>
          <w:tcPr>
            <w:tcW w:w="2160" w:type="dxa"/>
          </w:tcPr>
          <w:p w14:paraId="67E16F60" w14:textId="53223171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E7A9542" w14:textId="58CABCEB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80" w:type="dxa"/>
          </w:tcPr>
          <w:p w14:paraId="4FBCE79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0D1A78" w14:textId="541A11E6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7,2</w:t>
            </w:r>
            <w:r w:rsidR="00C67CB5" w:rsidRPr="00BC2FB5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1ABD312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48567" w14:textId="00EC04AC" w:rsidR="001C086F" w:rsidRPr="00BC2FB5" w:rsidRDefault="00C67CB5" w:rsidP="00C67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4EBC8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A24C8B" w14:textId="35731F66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51</w:t>
            </w:r>
            <w:r w:rsidR="00C67CB5" w:rsidRPr="00BC2FB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95F6CB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CDAFBB4" w14:textId="0CE5347E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F7040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626001" w14:textId="49CAD52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B09C99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86E39E" w14:textId="30741A83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7,8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1C086F" w:rsidRPr="00BC2FB5" w14:paraId="21BC8280" w14:textId="77777777" w:rsidTr="005D43A7">
        <w:tc>
          <w:tcPr>
            <w:tcW w:w="2160" w:type="dxa"/>
          </w:tcPr>
          <w:p w14:paraId="3B1FE4C0" w14:textId="1DB44932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51976EA5" w14:textId="74BE5C2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7C821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967CA5" w14:textId="364C0AB5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(15,6</w:t>
            </w:r>
            <w:r w:rsidR="00C67CB5" w:rsidRPr="00BC2FB5">
              <w:rPr>
                <w:rFonts w:ascii="Angsana New" w:hAnsi="Angsana New"/>
                <w:sz w:val="26"/>
                <w:szCs w:val="26"/>
              </w:rPr>
              <w:t>56</w:t>
            </w:r>
            <w:r w:rsidRPr="00BC2F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038C82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63E7C5" w14:textId="1342516A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CBF5BB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2E4B94" w14:textId="310E2F3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(79)</w:t>
            </w:r>
          </w:p>
        </w:tc>
        <w:tc>
          <w:tcPr>
            <w:tcW w:w="180" w:type="dxa"/>
          </w:tcPr>
          <w:p w14:paraId="6F164D4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59F4E78" w14:textId="501B7E58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923BE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11768C" w14:textId="055F20B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CFD99F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08B961" w14:textId="5EC8E2C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(15,7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C086F" w:rsidRPr="00BC2FB5" w14:paraId="761B190B" w14:textId="77777777" w:rsidTr="00582EEE">
        <w:tc>
          <w:tcPr>
            <w:tcW w:w="2160" w:type="dxa"/>
          </w:tcPr>
          <w:p w14:paraId="6212D520" w14:textId="3E74C601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8728A3" w14:textId="45E2741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72E99E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1D41974" w14:textId="086BD0A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0E13063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A171E" w14:textId="723A09E0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25998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7F1899" w14:textId="0835A41A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DF6F8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C6BF53" w14:textId="151A625E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78A6A3D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E8ADB9" w14:textId="2D75E7A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85D6FA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90D3D3" w14:textId="7CDEC27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1C086F" w:rsidRPr="00BC2FB5" w14:paraId="0E4A5B7B" w14:textId="77777777" w:rsidTr="005D43A7">
        <w:tc>
          <w:tcPr>
            <w:tcW w:w="2160" w:type="dxa"/>
          </w:tcPr>
          <w:p w14:paraId="089CC192" w14:textId="6B3ECC8E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0BABA36" w14:textId="474EFC72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17,767</w:t>
            </w:r>
          </w:p>
        </w:tc>
        <w:tc>
          <w:tcPr>
            <w:tcW w:w="180" w:type="dxa"/>
          </w:tcPr>
          <w:p w14:paraId="168657A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ADC5CD5" w14:textId="11289B72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54,</w:t>
            </w:r>
            <w:r w:rsidR="00C67CB5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905</w:t>
            </w:r>
          </w:p>
        </w:tc>
        <w:tc>
          <w:tcPr>
            <w:tcW w:w="180" w:type="dxa"/>
          </w:tcPr>
          <w:p w14:paraId="32E2363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462A61" w14:textId="1307C97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13,5</w:t>
            </w:r>
            <w:r w:rsidR="00C67CB5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180" w:type="dxa"/>
          </w:tcPr>
          <w:p w14:paraId="3DD49BA3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063923C" w14:textId="45BB5DD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10,1</w:t>
            </w:r>
            <w:r w:rsidR="00C67CB5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80" w:type="dxa"/>
          </w:tcPr>
          <w:p w14:paraId="26EDCF5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C389B72" w14:textId="18374B4F" w:rsidR="001C086F" w:rsidRPr="00BC2FB5" w:rsidRDefault="001C086F" w:rsidP="006060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6,700</w:t>
            </w:r>
          </w:p>
        </w:tc>
        <w:tc>
          <w:tcPr>
            <w:tcW w:w="180" w:type="dxa"/>
          </w:tcPr>
          <w:p w14:paraId="72B01F8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B68A4E" w14:textId="1F44410B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AE4D3B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79BC7BC" w14:textId="29D90F3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103,0</w:t>
            </w:r>
            <w:r w:rsidR="00C67CB5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</w:tr>
      <w:tr w:rsidR="001C086F" w:rsidRPr="00BC2FB5" w14:paraId="085B6BAF" w14:textId="77777777" w:rsidTr="004D7A43">
        <w:tc>
          <w:tcPr>
            <w:tcW w:w="2160" w:type="dxa"/>
          </w:tcPr>
          <w:p w14:paraId="7A63A72E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117B3B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5B17973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48D03A6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D1CD1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B6111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BABDD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114E6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F882FA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BC5A35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16FC8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2469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7BB0B9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B94A1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086F" w:rsidRPr="00BC2FB5" w14:paraId="22F5F5C8" w14:textId="77777777" w:rsidTr="004D7A43">
        <w:tc>
          <w:tcPr>
            <w:tcW w:w="2160" w:type="dxa"/>
          </w:tcPr>
          <w:p w14:paraId="776B048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0" w:type="dxa"/>
            <w:vAlign w:val="bottom"/>
          </w:tcPr>
          <w:p w14:paraId="5F99558E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74108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AA48F5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BDB0E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3855D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424E0E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0B9626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00D1C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7D6AC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76552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DAE3CA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59609A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DBEBE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086F" w:rsidRPr="00BC2FB5" w14:paraId="495D335A" w14:textId="77777777" w:rsidTr="005D43A7">
        <w:tc>
          <w:tcPr>
            <w:tcW w:w="2160" w:type="dxa"/>
          </w:tcPr>
          <w:p w14:paraId="71AA515A" w14:textId="6673A069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2DFFCE8D" w14:textId="2A20270A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13,877</w:t>
            </w:r>
          </w:p>
        </w:tc>
        <w:tc>
          <w:tcPr>
            <w:tcW w:w="180" w:type="dxa"/>
            <w:vAlign w:val="bottom"/>
          </w:tcPr>
          <w:p w14:paraId="49A3D48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1C5E89" w14:textId="0AD5BF36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50,830</w:t>
            </w:r>
          </w:p>
        </w:tc>
        <w:tc>
          <w:tcPr>
            <w:tcW w:w="180" w:type="dxa"/>
            <w:vAlign w:val="bottom"/>
          </w:tcPr>
          <w:p w14:paraId="3463896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161FBD" w14:textId="4B0B983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10,097</w:t>
            </w:r>
          </w:p>
        </w:tc>
        <w:tc>
          <w:tcPr>
            <w:tcW w:w="180" w:type="dxa"/>
            <w:vAlign w:val="bottom"/>
          </w:tcPr>
          <w:p w14:paraId="02CC468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B56D2F" w14:textId="5B25E775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8,513</w:t>
            </w:r>
          </w:p>
        </w:tc>
        <w:tc>
          <w:tcPr>
            <w:tcW w:w="180" w:type="dxa"/>
            <w:vAlign w:val="bottom"/>
          </w:tcPr>
          <w:p w14:paraId="792A548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E8D81B" w14:textId="72B7FA9A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3,282</w:t>
            </w:r>
          </w:p>
        </w:tc>
        <w:tc>
          <w:tcPr>
            <w:tcW w:w="180" w:type="dxa"/>
            <w:vAlign w:val="bottom"/>
          </w:tcPr>
          <w:p w14:paraId="09B750F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EBAB1" w14:textId="3D4DBB96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5CCD9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356480" w14:textId="520B5F88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86,599</w:t>
            </w:r>
          </w:p>
        </w:tc>
      </w:tr>
      <w:tr w:rsidR="001C086F" w:rsidRPr="00BC2FB5" w14:paraId="6169A217" w14:textId="77777777" w:rsidTr="004D7A43">
        <w:tc>
          <w:tcPr>
            <w:tcW w:w="2160" w:type="dxa"/>
          </w:tcPr>
          <w:p w14:paraId="7786CD39" w14:textId="2909818F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97C03D7" w14:textId="2BF97D2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180" w:type="dxa"/>
          </w:tcPr>
          <w:p w14:paraId="75ABF39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0ACF9AA" w14:textId="0C3445C2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4,632</w:t>
            </w:r>
          </w:p>
        </w:tc>
        <w:tc>
          <w:tcPr>
            <w:tcW w:w="180" w:type="dxa"/>
          </w:tcPr>
          <w:p w14:paraId="66F2DAE1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C3C7B4" w14:textId="11B33212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180" w:type="dxa"/>
          </w:tcPr>
          <w:p w14:paraId="2AD0EF53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7A2011" w14:textId="6989F4C0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80" w:type="dxa"/>
          </w:tcPr>
          <w:p w14:paraId="642CE8A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9E5CBD3" w14:textId="694ADF46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180" w:type="dxa"/>
          </w:tcPr>
          <w:p w14:paraId="6FC914D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32AA32" w14:textId="3D4F5615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B80B5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970361" w14:textId="3048EDFD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</w:tr>
      <w:tr w:rsidR="001C086F" w:rsidRPr="00BC2FB5" w14:paraId="53D5936D" w14:textId="77777777" w:rsidTr="004D7A43">
        <w:tc>
          <w:tcPr>
            <w:tcW w:w="2160" w:type="dxa"/>
          </w:tcPr>
          <w:p w14:paraId="3069A2FA" w14:textId="05AEAFA8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5F9E2D35" w14:textId="196E3BEC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3922A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F3E0D8" w14:textId="0087B71D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(1,502)</w:t>
            </w:r>
          </w:p>
        </w:tc>
        <w:tc>
          <w:tcPr>
            <w:tcW w:w="180" w:type="dxa"/>
          </w:tcPr>
          <w:p w14:paraId="4B05BFC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9BBC5E" w14:textId="0B69F218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         (89)</w:t>
            </w:r>
          </w:p>
        </w:tc>
        <w:tc>
          <w:tcPr>
            <w:tcW w:w="180" w:type="dxa"/>
          </w:tcPr>
          <w:p w14:paraId="0F96320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09DBC9" w14:textId="5D9EA4BA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(139)</w:t>
            </w:r>
          </w:p>
        </w:tc>
        <w:tc>
          <w:tcPr>
            <w:tcW w:w="180" w:type="dxa"/>
          </w:tcPr>
          <w:p w14:paraId="65416C0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19DB6494" w14:textId="6DF6B13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AE2F2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5487AD" w14:textId="297E272C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E59F6A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15564" w14:textId="1FAFAC4E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(1,730)</w:t>
            </w:r>
          </w:p>
        </w:tc>
      </w:tr>
      <w:tr w:rsidR="001C086F" w:rsidRPr="00BC2FB5" w14:paraId="4A828DE5" w14:textId="77777777" w:rsidTr="005D43A7">
        <w:tc>
          <w:tcPr>
            <w:tcW w:w="2160" w:type="dxa"/>
          </w:tcPr>
          <w:p w14:paraId="40CCF835" w14:textId="25DDFD42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ณ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วันที่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31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2567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มกราคม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D32FCC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5AD8C2" w14:textId="37894DDB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14,681</w:t>
            </w:r>
          </w:p>
        </w:tc>
        <w:tc>
          <w:tcPr>
            <w:tcW w:w="180" w:type="dxa"/>
          </w:tcPr>
          <w:p w14:paraId="423A333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DCC7DCE" w14:textId="21FFF4A5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53,960</w:t>
            </w:r>
          </w:p>
        </w:tc>
        <w:tc>
          <w:tcPr>
            <w:tcW w:w="180" w:type="dxa"/>
          </w:tcPr>
          <w:p w14:paraId="39032F1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32445F" w14:textId="7B744766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10,918</w:t>
            </w:r>
          </w:p>
        </w:tc>
        <w:tc>
          <w:tcPr>
            <w:tcW w:w="180" w:type="dxa"/>
          </w:tcPr>
          <w:p w14:paraId="0575C123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FEEC6DD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7F2047" w14:textId="51D420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8,691</w:t>
            </w:r>
          </w:p>
        </w:tc>
        <w:tc>
          <w:tcPr>
            <w:tcW w:w="180" w:type="dxa"/>
          </w:tcPr>
          <w:p w14:paraId="5505FEF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2A3A6A5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213F66A" w14:textId="164FE8D3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3,700</w:t>
            </w:r>
          </w:p>
        </w:tc>
        <w:tc>
          <w:tcPr>
            <w:tcW w:w="180" w:type="dxa"/>
          </w:tcPr>
          <w:p w14:paraId="32E13DCA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A10186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60C3CD6" w14:textId="2B3CC010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E86980A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74E942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C837740" w14:textId="2AF8E1C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91,950</w:t>
            </w:r>
          </w:p>
        </w:tc>
      </w:tr>
      <w:tr w:rsidR="001C086F" w:rsidRPr="00BC2FB5" w14:paraId="492774EE" w14:textId="77777777" w:rsidTr="00A87B5F">
        <w:tc>
          <w:tcPr>
            <w:tcW w:w="2160" w:type="dxa"/>
          </w:tcPr>
          <w:p w14:paraId="0F02B31A" w14:textId="4F6D04C5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59DAEAE" w14:textId="4DB42E9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D4338EE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EBD5B5" w14:textId="7F7DF4B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4,3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80" w:type="dxa"/>
          </w:tcPr>
          <w:p w14:paraId="3072530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E7F7F4" w14:textId="70108ABB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80" w:type="dxa"/>
          </w:tcPr>
          <w:p w14:paraId="5A201F4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5C1C18" w14:textId="70EBC62C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14:paraId="71AE748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4CB90E2C" w14:textId="70BE5325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261919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1A2A84" w14:textId="0E4FF12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ADDBE5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DB7515" w14:textId="4D9E056E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6,3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1C086F" w:rsidRPr="00BC2FB5" w14:paraId="4969E167" w14:textId="77777777" w:rsidTr="00A87B5F">
        <w:tc>
          <w:tcPr>
            <w:tcW w:w="2160" w:type="dxa"/>
          </w:tcPr>
          <w:p w14:paraId="1149114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3B291FBF" w14:textId="4D235C3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3B3B063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82A32E" w14:textId="069A78C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(15,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575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1BACDB1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71B8B3" w14:textId="2BC009BE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3C763C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4A837C" w14:textId="45F0AD1B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180" w:type="dxa"/>
          </w:tcPr>
          <w:p w14:paraId="4CA2F181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17CA51" w14:textId="0238C5C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5B940D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F979E2" w14:textId="2BE23550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3C59DA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3E059B" w14:textId="72A32F1C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(15,</w:t>
            </w:r>
            <w:r w:rsidR="00C67CB5" w:rsidRPr="00BC2FB5">
              <w:rPr>
                <w:rFonts w:asciiTheme="majorBidi" w:hAnsiTheme="majorBidi" w:cstheme="majorBidi"/>
                <w:sz w:val="26"/>
                <w:szCs w:val="26"/>
              </w:rPr>
              <w:t>653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C086F" w:rsidRPr="00BC2FB5" w14:paraId="34385D47" w14:textId="77777777" w:rsidTr="00A87B5F">
        <w:tc>
          <w:tcPr>
            <w:tcW w:w="2160" w:type="dxa"/>
          </w:tcPr>
          <w:p w14:paraId="6220D50D" w14:textId="12B2BCA5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09A5114" w14:textId="762B6EAE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2541A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55B31C" w14:textId="7B4201B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C51F8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57362B" w14:textId="2E47E680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AC5C4F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224485" w14:textId="17629871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DAB87C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84684E" w14:textId="7B8B0CC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2,250</w:t>
            </w:r>
          </w:p>
        </w:tc>
        <w:tc>
          <w:tcPr>
            <w:tcW w:w="180" w:type="dxa"/>
          </w:tcPr>
          <w:p w14:paraId="3AA26D2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422B77" w14:textId="78D295A0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98A33D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F3C77A" w14:textId="4A8F70C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2,250</w:t>
            </w:r>
          </w:p>
        </w:tc>
      </w:tr>
      <w:tr w:rsidR="001C086F" w:rsidRPr="00BC2FB5" w14:paraId="4DCE126A" w14:textId="77777777" w:rsidTr="004D7A43">
        <w:tc>
          <w:tcPr>
            <w:tcW w:w="2160" w:type="dxa"/>
          </w:tcPr>
          <w:p w14:paraId="7DF8FAF0" w14:textId="3446B4F6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3BFD72D" w14:textId="02C7B39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15,42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01AEBB4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7C25" w14:textId="64447E4C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748</w:t>
            </w:r>
          </w:p>
        </w:tc>
        <w:tc>
          <w:tcPr>
            <w:tcW w:w="180" w:type="dxa"/>
          </w:tcPr>
          <w:p w14:paraId="48CE59C1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62871" w14:textId="0215017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766</w:t>
            </w:r>
          </w:p>
        </w:tc>
        <w:tc>
          <w:tcPr>
            <w:tcW w:w="180" w:type="dxa"/>
          </w:tcPr>
          <w:p w14:paraId="175A3D0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BE44EC5" w14:textId="5C2FD179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80" w:type="dxa"/>
          </w:tcPr>
          <w:p w14:paraId="00AEC6DE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C0FEA52" w14:textId="5800458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5,950</w:t>
            </w:r>
          </w:p>
        </w:tc>
        <w:tc>
          <w:tcPr>
            <w:tcW w:w="180" w:type="dxa"/>
          </w:tcPr>
          <w:p w14:paraId="199D240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7D1157" w14:textId="20240BFD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50F11C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2A74C2" w14:textId="37D61DCE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84,8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</w:tr>
      <w:tr w:rsidR="001C086F" w:rsidRPr="00BC2FB5" w14:paraId="553A760A" w14:textId="77777777" w:rsidTr="004D7A43">
        <w:trPr>
          <w:trHeight w:val="70"/>
        </w:trPr>
        <w:tc>
          <w:tcPr>
            <w:tcW w:w="2160" w:type="dxa"/>
            <w:vAlign w:val="bottom"/>
          </w:tcPr>
          <w:p w14:paraId="4787468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AA5668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C19CB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A4DBA9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8BC66C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4809E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CAFE543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2FB241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7A45DC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7AF33F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769D8B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2AB7E5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81A4FE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7846A1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086F" w:rsidRPr="00BC2FB5" w14:paraId="5B3B2725" w14:textId="77777777" w:rsidTr="004D7A43">
        <w:trPr>
          <w:trHeight w:val="368"/>
        </w:trPr>
        <w:tc>
          <w:tcPr>
            <w:tcW w:w="2160" w:type="dxa"/>
          </w:tcPr>
          <w:p w14:paraId="0285990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vAlign w:val="bottom"/>
          </w:tcPr>
          <w:p w14:paraId="5A4D8C58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0DF92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1BBD81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41FF91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F6215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969BAE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834280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F074E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AC18C0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E258E4E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1D1352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1F10BE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61BA7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086F" w:rsidRPr="00BC2FB5" w14:paraId="6EEB975D" w14:textId="77777777" w:rsidTr="004D7A43">
        <w:tc>
          <w:tcPr>
            <w:tcW w:w="2160" w:type="dxa"/>
            <w:vAlign w:val="bottom"/>
          </w:tcPr>
          <w:p w14:paraId="5E9F9672" w14:textId="2959A0D5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2B5B8F0C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8B8DF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D1DE98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55715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E91341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9494DA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31F7326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912755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39EE05E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1243A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4B923E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A3E38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5DC215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086F" w:rsidRPr="00BC2FB5" w14:paraId="0BA571A3" w14:textId="77777777" w:rsidTr="00582EEE">
        <w:tc>
          <w:tcPr>
            <w:tcW w:w="2160" w:type="dxa"/>
          </w:tcPr>
          <w:p w14:paraId="146D4F7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</w:t>
            </w:r>
          </w:p>
          <w:p w14:paraId="4F85AF30" w14:textId="408D2F50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69E9522" w14:textId="07416AA3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2,959</w:t>
            </w:r>
          </w:p>
        </w:tc>
        <w:tc>
          <w:tcPr>
            <w:tcW w:w="180" w:type="dxa"/>
          </w:tcPr>
          <w:p w14:paraId="1CCC2B3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FA3C6F5" w14:textId="0CA9417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9,379</w:t>
            </w:r>
          </w:p>
        </w:tc>
        <w:tc>
          <w:tcPr>
            <w:tcW w:w="180" w:type="dxa"/>
          </w:tcPr>
          <w:p w14:paraId="2914924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53B74A6" w14:textId="0FA1D878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2,615</w:t>
            </w:r>
          </w:p>
        </w:tc>
        <w:tc>
          <w:tcPr>
            <w:tcW w:w="180" w:type="dxa"/>
          </w:tcPr>
          <w:p w14:paraId="24F6BE2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8E99A56" w14:textId="7037D27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1,033</w:t>
            </w:r>
          </w:p>
        </w:tc>
        <w:tc>
          <w:tcPr>
            <w:tcW w:w="180" w:type="dxa"/>
          </w:tcPr>
          <w:p w14:paraId="24D2A99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0C1B3BE" w14:textId="37999C0B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219535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9F3036" w14:textId="15794FC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0947E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D186347" w14:textId="0FBCBC2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15,986</w:t>
            </w:r>
          </w:p>
        </w:tc>
      </w:tr>
      <w:tr w:rsidR="001C086F" w:rsidRPr="00BC2FB5" w14:paraId="73006482" w14:textId="77777777" w:rsidTr="004D7A43">
        <w:tc>
          <w:tcPr>
            <w:tcW w:w="2160" w:type="dxa"/>
          </w:tcPr>
          <w:p w14:paraId="57C27F7B" w14:textId="21F2E892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10" w:type="dxa"/>
            <w:vAlign w:val="bottom"/>
          </w:tcPr>
          <w:p w14:paraId="5BA18585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8C3879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5F6F25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37BB94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23EE24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739897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FB1DDEE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59BBDB8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2C9EF8B" w14:textId="77777777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F78E12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F123BE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91E8D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9D34D3" w14:textId="0680C226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086F" w:rsidRPr="00BC2FB5" w14:paraId="6E475A29" w14:textId="77777777" w:rsidTr="00582EEE">
        <w:tc>
          <w:tcPr>
            <w:tcW w:w="2160" w:type="dxa"/>
          </w:tcPr>
          <w:p w14:paraId="5D251E64" w14:textId="0B120002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</w:t>
            </w:r>
          </w:p>
          <w:p w14:paraId="74D6742D" w14:textId="4C971003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233DFB3" w14:textId="0648E3E5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B19D1E1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895AE9C" w14:textId="4F56C9FA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12,15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158528B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46356FF" w14:textId="6FE03A6C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606067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</w:t>
            </w:r>
            <w:r w:rsidR="00EC362D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720D2676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D89750C" w14:textId="1F55D82F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C67CB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180" w:type="dxa"/>
          </w:tcPr>
          <w:p w14:paraId="1D5C5B0D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B1DC7C7" w14:textId="6FE23BCD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750</w:t>
            </w:r>
          </w:p>
        </w:tc>
        <w:tc>
          <w:tcPr>
            <w:tcW w:w="180" w:type="dxa"/>
          </w:tcPr>
          <w:p w14:paraId="40861720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3320DF3" w14:textId="187FFAE5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24E0F9F" w14:textId="77777777" w:rsidR="001C086F" w:rsidRPr="00BC2FB5" w:rsidRDefault="001C086F" w:rsidP="001C0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7BA39C6" w14:textId="5282DBE4" w:rsidR="001C086F" w:rsidRPr="00BC2FB5" w:rsidRDefault="001C086F" w:rsidP="001C0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18,212</w:t>
            </w:r>
          </w:p>
        </w:tc>
      </w:tr>
      <w:bookmarkEnd w:id="13"/>
    </w:tbl>
    <w:p w14:paraId="5DF638FB" w14:textId="719F9321" w:rsidR="00270826" w:rsidRPr="00BC2FB5" w:rsidRDefault="00270826" w:rsidP="0028654B">
      <w:pPr>
        <w:tabs>
          <w:tab w:val="clear" w:pos="227"/>
          <w:tab w:val="clear" w:pos="454"/>
        </w:tabs>
        <w:rPr>
          <w:rFonts w:asciiTheme="majorBidi" w:hAnsiTheme="majorBidi" w:cstheme="majorBidi"/>
          <w:sz w:val="22"/>
          <w:szCs w:val="22"/>
        </w:rPr>
      </w:pPr>
    </w:p>
    <w:tbl>
      <w:tblPr>
        <w:tblW w:w="9016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851"/>
        <w:gridCol w:w="850"/>
        <w:gridCol w:w="177"/>
        <w:gridCol w:w="851"/>
        <w:gridCol w:w="177"/>
        <w:gridCol w:w="854"/>
        <w:gridCol w:w="177"/>
        <w:gridCol w:w="850"/>
        <w:gridCol w:w="177"/>
        <w:gridCol w:w="850"/>
        <w:gridCol w:w="177"/>
        <w:gridCol w:w="1025"/>
      </w:tblGrid>
      <w:tr w:rsidR="00270826" w:rsidRPr="00BC2FB5" w14:paraId="0B85A2CD" w14:textId="77777777" w:rsidTr="00232640">
        <w:trPr>
          <w:trHeight w:val="378"/>
          <w:tblHeader/>
        </w:trPr>
        <w:tc>
          <w:tcPr>
            <w:tcW w:w="2851" w:type="dxa"/>
          </w:tcPr>
          <w:p w14:paraId="65DD265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65" w:type="dxa"/>
            <w:gridSpan w:val="11"/>
          </w:tcPr>
          <w:p w14:paraId="7015B31F" w14:textId="0E91FB50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BC2FB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70826" w:rsidRPr="00BC2FB5" w14:paraId="36BEA610" w14:textId="77777777" w:rsidTr="00B00307">
        <w:trPr>
          <w:tblHeader/>
        </w:trPr>
        <w:tc>
          <w:tcPr>
            <w:tcW w:w="2851" w:type="dxa"/>
          </w:tcPr>
          <w:p w14:paraId="20C353B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0070352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7" w:type="dxa"/>
          </w:tcPr>
          <w:p w14:paraId="6BB3FB8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2C616A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0068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77" w:type="dxa"/>
          </w:tcPr>
          <w:p w14:paraId="62E6EDE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</w:tcPr>
          <w:p w14:paraId="5041FC6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7DDA4F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2CD41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</w:t>
            </w:r>
          </w:p>
        </w:tc>
        <w:tc>
          <w:tcPr>
            <w:tcW w:w="177" w:type="dxa"/>
          </w:tcPr>
          <w:p w14:paraId="0BD0D2C5" w14:textId="77777777" w:rsidR="00270826" w:rsidRPr="00BC2FB5" w:rsidRDefault="00270826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6532785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</w:t>
            </w:r>
          </w:p>
          <w:p w14:paraId="5C3F012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ตกแต่ง</w:t>
            </w:r>
          </w:p>
          <w:p w14:paraId="781C692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77" w:type="dxa"/>
          </w:tcPr>
          <w:p w14:paraId="74FA95D1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C5269F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ยาน</w:t>
            </w:r>
          </w:p>
          <w:p w14:paraId="10B8DA8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พาหนะ</w:t>
            </w:r>
          </w:p>
        </w:tc>
        <w:tc>
          <w:tcPr>
            <w:tcW w:w="177" w:type="dxa"/>
          </w:tcPr>
          <w:p w14:paraId="033C40D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98FBB5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12C68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573CA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70826" w:rsidRPr="00BC2FB5" w14:paraId="0A2F38B4" w14:textId="77777777" w:rsidTr="00232640">
        <w:trPr>
          <w:trHeight w:val="252"/>
          <w:tblHeader/>
        </w:trPr>
        <w:tc>
          <w:tcPr>
            <w:tcW w:w="2851" w:type="dxa"/>
          </w:tcPr>
          <w:p w14:paraId="4AF5940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165" w:type="dxa"/>
            <w:gridSpan w:val="11"/>
          </w:tcPr>
          <w:p w14:paraId="4A3C665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70826" w:rsidRPr="00BC2FB5" w14:paraId="344D7FB8" w14:textId="77777777" w:rsidTr="00B00307">
        <w:trPr>
          <w:trHeight w:val="360"/>
        </w:trPr>
        <w:tc>
          <w:tcPr>
            <w:tcW w:w="2851" w:type="dxa"/>
          </w:tcPr>
          <w:p w14:paraId="509F191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50" w:type="dxa"/>
            <w:vAlign w:val="bottom"/>
          </w:tcPr>
          <w:p w14:paraId="0292A76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</w:tcPr>
          <w:p w14:paraId="4F2CF3A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8C5AB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</w:tcPr>
          <w:p w14:paraId="457FD69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4" w:type="dxa"/>
          </w:tcPr>
          <w:p w14:paraId="5457879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3CF8881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588A51B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632C7B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52569B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</w:tcPr>
          <w:p w14:paraId="34EAEBCB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25" w:type="dxa"/>
          </w:tcPr>
          <w:p w14:paraId="3364924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70826" w:rsidRPr="00BC2FB5" w14:paraId="687C1FDF" w14:textId="77777777" w:rsidTr="00B00307">
        <w:tc>
          <w:tcPr>
            <w:tcW w:w="2851" w:type="dxa"/>
          </w:tcPr>
          <w:p w14:paraId="1C29975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50" w:type="dxa"/>
            <w:vAlign w:val="bottom"/>
          </w:tcPr>
          <w:p w14:paraId="029F310F" w14:textId="04B2C1AC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1,274</w:t>
            </w:r>
          </w:p>
        </w:tc>
        <w:tc>
          <w:tcPr>
            <w:tcW w:w="177" w:type="dxa"/>
            <w:vAlign w:val="bottom"/>
          </w:tcPr>
          <w:p w14:paraId="3029C12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E2B6B4" w14:textId="126DE52F" w:rsidR="00270826" w:rsidRPr="00BC2FB5" w:rsidRDefault="00270826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33,364</w:t>
            </w:r>
          </w:p>
        </w:tc>
        <w:tc>
          <w:tcPr>
            <w:tcW w:w="177" w:type="dxa"/>
            <w:vAlign w:val="bottom"/>
          </w:tcPr>
          <w:p w14:paraId="3087EC3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697D9EC5" w14:textId="4D3AC6DE" w:rsidR="00270826" w:rsidRPr="00BC2FB5" w:rsidRDefault="00270826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12,746</w:t>
            </w:r>
          </w:p>
        </w:tc>
        <w:tc>
          <w:tcPr>
            <w:tcW w:w="177" w:type="dxa"/>
            <w:vAlign w:val="bottom"/>
          </w:tcPr>
          <w:p w14:paraId="1340CC8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7F30C2B" w14:textId="50BDDFB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="00CE5F86" w:rsidRPr="00BC2FB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7" w:type="dxa"/>
            <w:vAlign w:val="bottom"/>
          </w:tcPr>
          <w:p w14:paraId="02269F2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EB419E6" w14:textId="2667BE41" w:rsidR="00270826" w:rsidRPr="00BC2FB5" w:rsidRDefault="00270826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  <w:vAlign w:val="bottom"/>
          </w:tcPr>
          <w:p w14:paraId="4CB8965F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06D9F10" w14:textId="6A08DB9A" w:rsidR="00270826" w:rsidRPr="00BC2FB5" w:rsidRDefault="00070087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48,36</w:t>
            </w:r>
            <w:r w:rsidR="00CE5F86" w:rsidRPr="00BC2FB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270826" w:rsidRPr="00BC2FB5" w14:paraId="51708386" w14:textId="77777777" w:rsidTr="00B00307">
        <w:tc>
          <w:tcPr>
            <w:tcW w:w="2851" w:type="dxa"/>
          </w:tcPr>
          <w:p w14:paraId="7CDF9FE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2A063E5B" w14:textId="58BC83DA" w:rsidR="00270826" w:rsidRPr="00BC2FB5" w:rsidRDefault="00270826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C92F00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C0EA3D1" w14:textId="1F0E5D56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77" w:type="dxa"/>
          </w:tcPr>
          <w:p w14:paraId="18AF650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1BC306FF" w14:textId="0D70A5AA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177" w:type="dxa"/>
          </w:tcPr>
          <w:p w14:paraId="23F0357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5140AF83" w14:textId="1C0A1BD5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77" w:type="dxa"/>
          </w:tcPr>
          <w:p w14:paraId="399A09C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65762BA6" w14:textId="77777777" w:rsidR="00270826" w:rsidRPr="00BC2FB5" w:rsidRDefault="00270826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5CB42FA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793F026" w14:textId="5AF467BF" w:rsidR="00270826" w:rsidRPr="00BC2FB5" w:rsidRDefault="00070087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1,36</w:t>
            </w:r>
            <w:r w:rsidR="006242DB" w:rsidRPr="00BC2FB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70826" w:rsidRPr="00BC2FB5" w14:paraId="3582B228" w14:textId="77777777" w:rsidTr="00B00307">
        <w:tc>
          <w:tcPr>
            <w:tcW w:w="2851" w:type="dxa"/>
          </w:tcPr>
          <w:p w14:paraId="64727B7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50" w:type="dxa"/>
          </w:tcPr>
          <w:p w14:paraId="16F7E252" w14:textId="531B2E04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3EB225F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366C407" w14:textId="1FE2D3C8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177" w:type="dxa"/>
          </w:tcPr>
          <w:p w14:paraId="287B17D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154E37AC" w14:textId="737E2273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(109)</w:t>
            </w:r>
          </w:p>
        </w:tc>
        <w:tc>
          <w:tcPr>
            <w:tcW w:w="177" w:type="dxa"/>
          </w:tcPr>
          <w:p w14:paraId="74BA8D8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33D4A89F" w14:textId="40C4D701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D2C20" w:rsidRPr="00BC2FB5">
              <w:rPr>
                <w:rFonts w:asciiTheme="majorBidi" w:hAnsiTheme="majorBidi" w:cstheme="majorBidi"/>
                <w:sz w:val="26"/>
                <w:szCs w:val="26"/>
              </w:rPr>
              <w:t>23)</w:t>
            </w:r>
          </w:p>
        </w:tc>
        <w:tc>
          <w:tcPr>
            <w:tcW w:w="177" w:type="dxa"/>
          </w:tcPr>
          <w:p w14:paraId="0055AC5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71C036A7" w14:textId="77777777" w:rsidR="00270826" w:rsidRPr="00BC2FB5" w:rsidRDefault="00270826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1EE0FCC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84E78F2" w14:textId="2576C3CB" w:rsidR="00270826" w:rsidRPr="00BC2FB5" w:rsidRDefault="00070087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(15</w:t>
            </w:r>
            <w:r w:rsidR="006242DB" w:rsidRPr="00BC2FB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06183" w:rsidRPr="00BC2FB5" w14:paraId="186E2C9B" w14:textId="77777777" w:rsidTr="00B00307">
        <w:tc>
          <w:tcPr>
            <w:tcW w:w="2851" w:type="dxa"/>
          </w:tcPr>
          <w:p w14:paraId="1D18A4DD" w14:textId="36A94620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ณ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วันที่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31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2567</w:t>
            </w:r>
            <w:r w:rsidR="008E1651"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</w:t>
            </w:r>
            <w:r w:rsidR="008E1651"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br/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มกราคม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579690F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DC035D3" w14:textId="09E23454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1,274</w:t>
            </w:r>
          </w:p>
        </w:tc>
        <w:tc>
          <w:tcPr>
            <w:tcW w:w="177" w:type="dxa"/>
          </w:tcPr>
          <w:p w14:paraId="41DD9D2B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E35954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5E6DC22" w14:textId="7FBA82CB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33,764</w:t>
            </w:r>
          </w:p>
        </w:tc>
        <w:tc>
          <w:tcPr>
            <w:tcW w:w="177" w:type="dxa"/>
          </w:tcPr>
          <w:p w14:paraId="4497DE7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113F4EF5" w14:textId="77777777" w:rsidR="00270826" w:rsidRPr="00BC2FB5" w:rsidRDefault="00270826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4C4D5E9" w14:textId="122BD447" w:rsidR="00270826" w:rsidRPr="00BC2FB5" w:rsidRDefault="00070087" w:rsidP="008F6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13,532</w:t>
            </w:r>
          </w:p>
        </w:tc>
        <w:tc>
          <w:tcPr>
            <w:tcW w:w="177" w:type="dxa"/>
          </w:tcPr>
          <w:p w14:paraId="4E4F1B5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BD9C92D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D07AFFE" w14:textId="65545D53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</w:t>
            </w:r>
            <w:r w:rsidR="00CE5F86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7" w:type="dxa"/>
          </w:tcPr>
          <w:p w14:paraId="2AF78BA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B53A31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486504D" w14:textId="4D1420E9" w:rsidR="00270826" w:rsidRPr="00BC2FB5" w:rsidRDefault="00270826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1DDC70B1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2CDC02CE" w14:textId="77777777" w:rsidR="00270826" w:rsidRPr="00BC2FB5" w:rsidRDefault="00270826" w:rsidP="00BC7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</w:p>
          <w:p w14:paraId="0F645DC6" w14:textId="26977ED7" w:rsidR="00270826" w:rsidRPr="00BC2FB5" w:rsidRDefault="00070087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49,57</w:t>
            </w:r>
            <w:r w:rsidR="00CE5F86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270826" w:rsidRPr="00BC2FB5" w14:paraId="5904575A" w14:textId="77777777" w:rsidTr="00B00307">
        <w:tc>
          <w:tcPr>
            <w:tcW w:w="2851" w:type="dxa"/>
          </w:tcPr>
          <w:p w14:paraId="55B1E83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50" w:type="dxa"/>
          </w:tcPr>
          <w:p w14:paraId="25263869" w14:textId="2C7FD765" w:rsidR="00270826" w:rsidRPr="00BC2FB5" w:rsidRDefault="00070087" w:rsidP="00A75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64ED0F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8B44044" w14:textId="0F02865A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2,</w:t>
            </w:r>
            <w:r w:rsidR="3E793D41" w:rsidRPr="00BC2FB5">
              <w:rPr>
                <w:rFonts w:ascii="Angsana New" w:hAnsi="Angsana New"/>
                <w:sz w:val="26"/>
                <w:szCs w:val="26"/>
              </w:rPr>
              <w:t>35</w:t>
            </w:r>
            <w:r w:rsidR="00606067" w:rsidRPr="00BC2FB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7" w:type="dxa"/>
          </w:tcPr>
          <w:p w14:paraId="1612600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59FB830D" w14:textId="1EBB6F96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20DF69A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E43283" w14:textId="0AEE0E30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77" w:type="dxa"/>
          </w:tcPr>
          <w:p w14:paraId="0E728A1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B280DD6" w14:textId="3FD9D533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DE98DD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3F27F24" w14:textId="3BD756E6" w:rsidR="00270826" w:rsidRPr="00BC2FB5" w:rsidRDefault="0079441E" w:rsidP="00BA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2,75</w:t>
            </w:r>
            <w:r w:rsidR="00925DA0" w:rsidRPr="00BC2FB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70826" w:rsidRPr="00BC2FB5" w14:paraId="3F8EC256" w14:textId="77777777" w:rsidTr="00B00307">
        <w:tc>
          <w:tcPr>
            <w:tcW w:w="2851" w:type="dxa"/>
          </w:tcPr>
          <w:p w14:paraId="1697F84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50" w:type="dxa"/>
          </w:tcPr>
          <w:p w14:paraId="5F1C9ACD" w14:textId="3F76F789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676B909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4972D87" w14:textId="79912DC5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(13,</w:t>
            </w:r>
            <w:r w:rsidR="3E793D41" w:rsidRPr="00BC2FB5">
              <w:rPr>
                <w:rFonts w:ascii="Angsana New" w:hAnsi="Angsana New"/>
                <w:sz w:val="26"/>
                <w:szCs w:val="26"/>
              </w:rPr>
              <w:t>21</w:t>
            </w:r>
            <w:r w:rsidR="00606067" w:rsidRPr="00BC2FB5">
              <w:rPr>
                <w:rFonts w:ascii="Angsana New" w:hAnsi="Angsana New"/>
                <w:sz w:val="26"/>
                <w:szCs w:val="26"/>
              </w:rPr>
              <w:t>5</w:t>
            </w:r>
            <w:r w:rsidRPr="00BC2FB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7" w:type="dxa"/>
          </w:tcPr>
          <w:p w14:paraId="56BA55C1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4578B26B" w14:textId="17B49846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2617C8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0F30FBA" w14:textId="397D7E48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177" w:type="dxa"/>
          </w:tcPr>
          <w:p w14:paraId="77AF0D6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1A17F5C" w14:textId="22D4CDC3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32B984CF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228BAB1" w14:textId="3CE2866B" w:rsidR="00270826" w:rsidRPr="00BC2FB5" w:rsidRDefault="0079441E" w:rsidP="00BA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(13,2</w:t>
            </w:r>
            <w:r w:rsidR="00925DA0" w:rsidRPr="00BC2FB5">
              <w:rPr>
                <w:rFonts w:ascii="Angsana New" w:hAnsi="Angsana New"/>
                <w:sz w:val="26"/>
                <w:szCs w:val="26"/>
              </w:rPr>
              <w:t>60</w:t>
            </w:r>
            <w:r w:rsidRPr="00BC2FB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6183" w:rsidRPr="00BC2FB5" w14:paraId="4E93AF1C" w14:textId="77777777" w:rsidTr="00B00307">
        <w:tc>
          <w:tcPr>
            <w:tcW w:w="2851" w:type="dxa"/>
          </w:tcPr>
          <w:p w14:paraId="62C23342" w14:textId="2858F0E1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="43566B6B"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จากสินทรัพย์สิทธิการใช้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3558E5" w14:textId="5203254D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CA034F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1BBCAC" w14:textId="3D5E85FB" w:rsidR="00270826" w:rsidRPr="00BC2FB5" w:rsidRDefault="00070087" w:rsidP="00CD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7821D20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44830B38" w14:textId="0642738D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7252317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4199EB" w14:textId="1E62656D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2DBAC2F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D705A0" w14:textId="3A9D756A" w:rsidR="00270826" w:rsidRPr="00BC2FB5" w:rsidRDefault="00270826" w:rsidP="00BC7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77" w:type="dxa"/>
          </w:tcPr>
          <w:p w14:paraId="719BA85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B9642F5" w14:textId="65450ED2" w:rsidR="00270826" w:rsidRPr="00BC2FB5" w:rsidRDefault="0079441E" w:rsidP="00BA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D06183" w:rsidRPr="00BC2FB5" w14:paraId="0B27C97B" w14:textId="77777777" w:rsidTr="00B00307">
        <w:tc>
          <w:tcPr>
            <w:tcW w:w="2851" w:type="dxa"/>
          </w:tcPr>
          <w:p w14:paraId="12B193A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791B6B" w14:textId="6F9E5292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1,274</w:t>
            </w:r>
          </w:p>
        </w:tc>
        <w:tc>
          <w:tcPr>
            <w:tcW w:w="177" w:type="dxa"/>
          </w:tcPr>
          <w:p w14:paraId="5E1DBDD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090FD7" w14:textId="724762D7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22,</w:t>
            </w:r>
            <w:r w:rsidR="3E793D41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90</w:t>
            </w:r>
            <w:r w:rsidR="00925DA0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7" w:type="dxa"/>
          </w:tcPr>
          <w:p w14:paraId="14B1751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76E4A500" w14:textId="344F9195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13,532</w:t>
            </w:r>
          </w:p>
        </w:tc>
        <w:tc>
          <w:tcPr>
            <w:tcW w:w="177" w:type="dxa"/>
          </w:tcPr>
          <w:p w14:paraId="3C9AE81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C5796B" w14:textId="7D37EC88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1,35</w:t>
            </w:r>
            <w:r w:rsidR="00CE5F86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77" w:type="dxa"/>
          </w:tcPr>
          <w:p w14:paraId="3BCFBBE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68C2C5" w14:textId="55A225BF" w:rsidR="00270826" w:rsidRPr="00BC2FB5" w:rsidRDefault="00270826" w:rsidP="00BC7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177" w:type="dxa"/>
          </w:tcPr>
          <w:p w14:paraId="5B75867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46B43A27" w14:textId="3FF62A94" w:rsidR="00270826" w:rsidRPr="00BC2FB5" w:rsidRDefault="0079441E" w:rsidP="00BA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="Angsana New" w:hAnsi="Angsana New"/>
                <w:b/>
                <w:bCs/>
                <w:sz w:val="26"/>
                <w:szCs w:val="26"/>
              </w:rPr>
              <w:t>42,0</w:t>
            </w:r>
            <w:r w:rsidR="00B0718D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925DA0" w:rsidRPr="00BC2FB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D06183" w:rsidRPr="00BC2FB5" w14:paraId="7CF24832" w14:textId="77777777" w:rsidTr="00B00307">
        <w:tc>
          <w:tcPr>
            <w:tcW w:w="2851" w:type="dxa"/>
          </w:tcPr>
          <w:p w14:paraId="106928F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D551E77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357E7E71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C58C44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45A2F70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17EB97B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44282EF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49E40E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562D885B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BD4F71B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172B855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BA8272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826" w:rsidRPr="00BC2FB5" w14:paraId="01656C6E" w14:textId="77777777" w:rsidTr="00B00307">
        <w:tc>
          <w:tcPr>
            <w:tcW w:w="2851" w:type="dxa"/>
          </w:tcPr>
          <w:p w14:paraId="75C8A85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0" w:type="dxa"/>
            <w:vAlign w:val="bottom"/>
          </w:tcPr>
          <w:p w14:paraId="2DEDF289" w14:textId="5C513AD5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1C7E33C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0955A78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6CBC8D2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187EF52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599045D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ED527E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22694D2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CC1581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1B36522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DFB6BDB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826" w:rsidRPr="00BC2FB5" w14:paraId="044FE2A4" w14:textId="77777777" w:rsidTr="00B00307">
        <w:tc>
          <w:tcPr>
            <w:tcW w:w="2851" w:type="dxa"/>
          </w:tcPr>
          <w:p w14:paraId="2AFD707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50" w:type="dxa"/>
            <w:vAlign w:val="bottom"/>
          </w:tcPr>
          <w:p w14:paraId="57D010B2" w14:textId="57E6BF76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1,057</w:t>
            </w:r>
          </w:p>
        </w:tc>
        <w:tc>
          <w:tcPr>
            <w:tcW w:w="177" w:type="dxa"/>
            <w:vAlign w:val="bottom"/>
          </w:tcPr>
          <w:p w14:paraId="641D59F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5120E7C" w14:textId="7AFEFBC8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29,26</w:t>
            </w:r>
            <w:r w:rsidR="006242DB" w:rsidRPr="00BC2FB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7" w:type="dxa"/>
            <w:vAlign w:val="bottom"/>
          </w:tcPr>
          <w:p w14:paraId="30C2812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30E1109B" w14:textId="6414338B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10,097</w:t>
            </w:r>
          </w:p>
        </w:tc>
        <w:tc>
          <w:tcPr>
            <w:tcW w:w="177" w:type="dxa"/>
            <w:vAlign w:val="bottom"/>
          </w:tcPr>
          <w:p w14:paraId="4546CB9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7FC81E5" w14:textId="612403A6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177" w:type="dxa"/>
            <w:vAlign w:val="bottom"/>
          </w:tcPr>
          <w:p w14:paraId="3D10109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C589DD6" w14:textId="1EDF9FD7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  <w:vAlign w:val="bottom"/>
          </w:tcPr>
          <w:p w14:paraId="2645FD4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6130FBE" w14:textId="201B9D1B" w:rsidR="00270826" w:rsidRPr="00BC2FB5" w:rsidRDefault="00070087" w:rsidP="00BA54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41,3</w:t>
            </w:r>
            <w:r w:rsidR="006242DB" w:rsidRPr="00BC2FB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270826" w:rsidRPr="00BC2FB5" w14:paraId="7009F456" w14:textId="77777777" w:rsidTr="00B00307">
        <w:tc>
          <w:tcPr>
            <w:tcW w:w="2851" w:type="dxa"/>
          </w:tcPr>
          <w:p w14:paraId="07B64F4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50" w:type="dxa"/>
          </w:tcPr>
          <w:p w14:paraId="780CE668" w14:textId="49D79609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C70F7" w:rsidRPr="00BC2FB5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77" w:type="dxa"/>
          </w:tcPr>
          <w:p w14:paraId="21F00EC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173D0D2" w14:textId="27F532F6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  <w:tc>
          <w:tcPr>
            <w:tcW w:w="177" w:type="dxa"/>
          </w:tcPr>
          <w:p w14:paraId="231ECAA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6F522623" w14:textId="740FCB3E" w:rsidR="00270826" w:rsidRPr="00BC2FB5" w:rsidRDefault="00070087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177" w:type="dxa"/>
          </w:tcPr>
          <w:p w14:paraId="3D8DFE0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565EC8" w14:textId="78047240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D2C20" w:rsidRPr="00BC2F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7" w:type="dxa"/>
          </w:tcPr>
          <w:p w14:paraId="0B7EE02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1D69BBD8" w14:textId="0403D001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6626DC8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7BE735DA" w14:textId="4842D307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2,52</w:t>
            </w:r>
            <w:r w:rsidR="00AC70F7" w:rsidRPr="00BC2FB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70826" w:rsidRPr="00BC2FB5" w14:paraId="2540807C" w14:textId="77777777" w:rsidTr="00B00307">
        <w:tc>
          <w:tcPr>
            <w:tcW w:w="2851" w:type="dxa"/>
          </w:tcPr>
          <w:p w14:paraId="48EF891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50" w:type="dxa"/>
          </w:tcPr>
          <w:p w14:paraId="286B2F51" w14:textId="5D127549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330308D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6773F2E" w14:textId="6197E5DF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77" w:type="dxa"/>
          </w:tcPr>
          <w:p w14:paraId="77BF931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</w:tcPr>
          <w:p w14:paraId="0B7AA8DC" w14:textId="429C5659" w:rsidR="00270826" w:rsidRPr="00BC2FB5" w:rsidRDefault="00270826" w:rsidP="0002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070087" w:rsidRPr="00BC2FB5">
              <w:rPr>
                <w:rFonts w:asciiTheme="majorBidi" w:hAnsiTheme="majorBidi" w:cstheme="majorBidi"/>
                <w:sz w:val="26"/>
                <w:szCs w:val="26"/>
              </w:rPr>
              <w:t>(89)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77" w:type="dxa"/>
          </w:tcPr>
          <w:p w14:paraId="7BACA8C1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29D2F418" w14:textId="685A59C6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177" w:type="dxa"/>
          </w:tcPr>
          <w:p w14:paraId="1CEAF97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71EFCC" w14:textId="214F6220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7F1B72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F0BDD96" w14:textId="0E1909B7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(132)</w:t>
            </w:r>
          </w:p>
        </w:tc>
      </w:tr>
      <w:tr w:rsidR="00D06183" w:rsidRPr="00BC2FB5" w14:paraId="7717A776" w14:textId="77777777" w:rsidTr="00B00307">
        <w:tc>
          <w:tcPr>
            <w:tcW w:w="2851" w:type="dxa"/>
          </w:tcPr>
          <w:p w14:paraId="368DE958" w14:textId="16F40A2D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ณ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วันที่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31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2567</w:t>
            </w:r>
            <w:r w:rsidR="008E1651"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และ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</w:t>
            </w:r>
            <w:r w:rsidR="008E1651"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br/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มกราคม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D46088" w14:textId="77777777" w:rsidR="00070087" w:rsidRPr="00BC2FB5" w:rsidRDefault="00070087" w:rsidP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A51832" w14:textId="1807F9C5" w:rsidR="00070087" w:rsidRPr="00BC2FB5" w:rsidRDefault="00070087" w:rsidP="00CD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1,16</w:t>
            </w:r>
            <w:r w:rsidR="00AC70F7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77" w:type="dxa"/>
          </w:tcPr>
          <w:p w14:paraId="5E9E0F1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B64996" w14:textId="711634ED" w:rsidR="00270826" w:rsidRPr="00BC2FB5" w:rsidRDefault="00070087" w:rsidP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30,72</w:t>
            </w:r>
            <w:r w:rsidR="006242DB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7" w:type="dxa"/>
          </w:tcPr>
          <w:p w14:paraId="1C31E3F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41039143" w14:textId="4669FBCD" w:rsidR="00270826" w:rsidRPr="00BC2FB5" w:rsidRDefault="00070087" w:rsidP="0002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10,917</w:t>
            </w:r>
          </w:p>
        </w:tc>
        <w:tc>
          <w:tcPr>
            <w:tcW w:w="177" w:type="dxa"/>
          </w:tcPr>
          <w:p w14:paraId="40E88DF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6831BAF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11BB6B2" w14:textId="5CB8443B" w:rsidR="00070087" w:rsidRPr="00BC2FB5" w:rsidRDefault="00070087" w:rsidP="00CD62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  <w:r w:rsidR="00DD2C20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7" w:type="dxa"/>
          </w:tcPr>
          <w:p w14:paraId="0F3C88C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0582A63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15EE79C" w14:textId="60453987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29FC037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09457D5F" w14:textId="77777777" w:rsidR="00570A30" w:rsidRPr="00BC2FB5" w:rsidRDefault="00570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D47EF7" w14:textId="2AADCCB5" w:rsidR="00270826" w:rsidRPr="00BC2FB5" w:rsidRDefault="00070087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43,7</w:t>
            </w:r>
            <w:r w:rsidR="00AC70F7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6242DB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270826" w:rsidRPr="00BC2FB5" w14:paraId="7001A2FE" w14:textId="77777777" w:rsidTr="00B00307">
        <w:tc>
          <w:tcPr>
            <w:tcW w:w="2851" w:type="dxa"/>
          </w:tcPr>
          <w:p w14:paraId="618062F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50" w:type="dxa"/>
          </w:tcPr>
          <w:p w14:paraId="156246F9" w14:textId="270BB2AB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77" w:type="dxa"/>
          </w:tcPr>
          <w:p w14:paraId="764987B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DE929DC" w14:textId="7486F89C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1,57</w:t>
            </w:r>
            <w:r w:rsidR="00925DA0" w:rsidRPr="00BC2FB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7" w:type="dxa"/>
          </w:tcPr>
          <w:p w14:paraId="74F7D2C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625E3838" w14:textId="0B377CA0" w:rsidR="00270826" w:rsidRPr="00BC2FB5" w:rsidRDefault="0079441E" w:rsidP="0002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77" w:type="dxa"/>
          </w:tcPr>
          <w:p w14:paraId="539F960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2C4B9B02" w14:textId="5E101B43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77" w:type="dxa"/>
          </w:tcPr>
          <w:p w14:paraId="6B8656F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1BC4421D" w14:textId="2B9F240D" w:rsidR="00270826" w:rsidRPr="00BC2FB5" w:rsidRDefault="4CD4C5AD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613D364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45946E6" w14:textId="63889AAA" w:rsidR="00270826" w:rsidRPr="00BC2FB5" w:rsidRDefault="2F5F6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2,56</w:t>
            </w:r>
            <w:r w:rsidR="00925DA0" w:rsidRPr="00BC2FB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C27AE" w:rsidRPr="00BC2FB5" w14:paraId="7C482BB0" w14:textId="77777777" w:rsidTr="00B00307">
        <w:tc>
          <w:tcPr>
            <w:tcW w:w="2851" w:type="dxa"/>
          </w:tcPr>
          <w:p w14:paraId="41938EDB" w14:textId="5D766823" w:rsidR="001C27AE" w:rsidRPr="00BC2FB5" w:rsidRDefault="001C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50" w:type="dxa"/>
          </w:tcPr>
          <w:p w14:paraId="54DC4405" w14:textId="5B3B3A81" w:rsidR="001C27AE" w:rsidRPr="00BC2FB5" w:rsidRDefault="00E76B2C" w:rsidP="001B0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212A5334" w14:textId="77777777" w:rsidR="001C27AE" w:rsidRPr="00BC2FB5" w:rsidRDefault="001C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FC6AE21" w14:textId="09FF696C" w:rsidR="001C27AE" w:rsidRPr="00BC2FB5" w:rsidRDefault="00031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C7A52" w:rsidRPr="00BC2FB5">
              <w:rPr>
                <w:rFonts w:asciiTheme="majorBidi" w:hAnsiTheme="majorBidi" w:cstheme="majorBidi"/>
                <w:sz w:val="26"/>
                <w:szCs w:val="26"/>
              </w:rPr>
              <w:t>13,201)</w:t>
            </w:r>
          </w:p>
        </w:tc>
        <w:tc>
          <w:tcPr>
            <w:tcW w:w="177" w:type="dxa"/>
          </w:tcPr>
          <w:p w14:paraId="341329B1" w14:textId="77777777" w:rsidR="001C27AE" w:rsidRPr="00BC2FB5" w:rsidRDefault="001C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5E332EF6" w14:textId="66842219" w:rsidR="001C27AE" w:rsidRPr="00BC2FB5" w:rsidRDefault="00BA4196" w:rsidP="0002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7" w:type="dxa"/>
          </w:tcPr>
          <w:p w14:paraId="6C9D6E07" w14:textId="77777777" w:rsidR="001C27AE" w:rsidRPr="00BC2FB5" w:rsidRDefault="001C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6E92FA80" w14:textId="36EFCD88" w:rsidR="001C27AE" w:rsidRPr="00BC2FB5" w:rsidRDefault="00BA4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177" w:type="dxa"/>
          </w:tcPr>
          <w:p w14:paraId="17A0F95D" w14:textId="77777777" w:rsidR="001C27AE" w:rsidRPr="00BC2FB5" w:rsidRDefault="001C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158B17D0" w14:textId="63A95055" w:rsidR="001C27AE" w:rsidRPr="00BC2FB5" w:rsidRDefault="000313EB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141D54CA" w14:textId="77777777" w:rsidR="001C27AE" w:rsidRPr="00BC2FB5" w:rsidRDefault="001C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</w:tcPr>
          <w:p w14:paraId="444A9523" w14:textId="7DD68E8A" w:rsidR="001C27AE" w:rsidRPr="00BC2FB5" w:rsidRDefault="00A02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(13,245)</w:t>
            </w:r>
          </w:p>
        </w:tc>
      </w:tr>
      <w:tr w:rsidR="00D06183" w:rsidRPr="00BC2FB5" w14:paraId="6AF5A519" w14:textId="77777777" w:rsidTr="00B00307">
        <w:tc>
          <w:tcPr>
            <w:tcW w:w="2851" w:type="dxa"/>
          </w:tcPr>
          <w:p w14:paraId="09D6E862" w14:textId="2F2B50BD" w:rsidR="00270826" w:rsidRPr="00BC2FB5" w:rsidRDefault="18A85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BC2FB5">
              <w:rPr>
                <w:rFonts w:asciiTheme="majorBidi" w:hAnsiTheme="majorBidi" w:cstheme="majorBidi"/>
                <w:sz w:val="26"/>
                <w:szCs w:val="26"/>
              </w:rPr>
              <w:t>โอนจากสินทรัพย์สิทธิการใช้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9D9FB1" w14:textId="06D2089D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7E04039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B0AC431" w14:textId="7A7DCA05" w:rsidR="00270826" w:rsidRPr="00BC2FB5" w:rsidRDefault="007D224D" w:rsidP="007D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77" w:type="dxa"/>
          </w:tcPr>
          <w:p w14:paraId="6715943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41E505E2" w14:textId="6AB4CC2E" w:rsidR="00270826" w:rsidRPr="00BC2FB5" w:rsidRDefault="0079441E" w:rsidP="0002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0A1F968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DD9FD0" w14:textId="588E3E5A" w:rsidR="00270826" w:rsidRPr="00BC2FB5" w:rsidRDefault="6BF6E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6948DD4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5EE529" w14:textId="5BB5B075" w:rsidR="00270826" w:rsidRPr="00BC2FB5" w:rsidRDefault="3B5B300A" w:rsidP="00AF2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6"/>
                <w:szCs w:val="26"/>
              </w:rPr>
            </w:pPr>
            <w:r w:rsidRPr="00BC2FB5">
              <w:rPr>
                <w:rFonts w:ascii="Angsana New" w:hAnsi="Angsana New"/>
                <w:sz w:val="26"/>
                <w:szCs w:val="26"/>
              </w:rPr>
              <w:t>2,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77" w:type="dxa"/>
          </w:tcPr>
          <w:p w14:paraId="05A4B43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1AA299DE" w14:textId="78FD018B" w:rsidR="00270826" w:rsidRPr="00BC2FB5" w:rsidRDefault="2C33593D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2,250</w:t>
            </w:r>
          </w:p>
        </w:tc>
      </w:tr>
      <w:tr w:rsidR="00D06183" w:rsidRPr="00BC2FB5" w14:paraId="055BF526" w14:textId="77777777" w:rsidTr="00B00307">
        <w:tc>
          <w:tcPr>
            <w:tcW w:w="2851" w:type="dxa"/>
          </w:tcPr>
          <w:p w14:paraId="6CCBACE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CB55829" w14:textId="587344DA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</w:t>
            </w:r>
            <w:r w:rsidR="00AC70F7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77" w:type="dxa"/>
          </w:tcPr>
          <w:p w14:paraId="3403FDE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14F8E" w14:textId="11572D99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19,09</w:t>
            </w:r>
            <w:r w:rsidR="00925DA0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7" w:type="dxa"/>
          </w:tcPr>
          <w:p w14:paraId="36C5C7F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600BC" w14:textId="4F627A0E" w:rsidR="00270826" w:rsidRPr="00BC2FB5" w:rsidRDefault="0079441E" w:rsidP="0002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11,765</w:t>
            </w:r>
          </w:p>
        </w:tc>
        <w:tc>
          <w:tcPr>
            <w:tcW w:w="177" w:type="dxa"/>
          </w:tcPr>
          <w:p w14:paraId="01A7259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5A8813" w14:textId="7BFF6699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946</w:t>
            </w:r>
          </w:p>
        </w:tc>
        <w:tc>
          <w:tcPr>
            <w:tcW w:w="177" w:type="dxa"/>
          </w:tcPr>
          <w:p w14:paraId="2022EF7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4852F0" w14:textId="50951D7D" w:rsidR="00270826" w:rsidRPr="00BC2FB5" w:rsidRDefault="0079441E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2,250</w:t>
            </w:r>
          </w:p>
        </w:tc>
        <w:tc>
          <w:tcPr>
            <w:tcW w:w="177" w:type="dxa"/>
          </w:tcPr>
          <w:p w14:paraId="49BDC09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0F92949D" w14:textId="36C81E70" w:rsidR="00270826" w:rsidRPr="00BC2FB5" w:rsidRDefault="00A00D7A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35,28</w:t>
            </w:r>
            <w:r w:rsidR="0014475A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270826" w:rsidRPr="00BC2FB5" w14:paraId="6F13F79C" w14:textId="77777777" w:rsidTr="00B00307">
        <w:trPr>
          <w:trHeight w:val="70"/>
        </w:trPr>
        <w:tc>
          <w:tcPr>
            <w:tcW w:w="2851" w:type="dxa"/>
            <w:vAlign w:val="bottom"/>
          </w:tcPr>
          <w:p w14:paraId="33D8696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0516466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1D8562D1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12CA386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8A1CF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75867FB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43DF0BC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5ED32828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65B86B1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EF0FBB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31D9830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0084509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70826" w:rsidRPr="00BC2FB5" w14:paraId="006255B7" w14:textId="77777777" w:rsidTr="00B00307">
        <w:trPr>
          <w:trHeight w:val="368"/>
        </w:trPr>
        <w:tc>
          <w:tcPr>
            <w:tcW w:w="2851" w:type="dxa"/>
          </w:tcPr>
          <w:p w14:paraId="6C0EFE3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50" w:type="dxa"/>
            <w:vAlign w:val="bottom"/>
          </w:tcPr>
          <w:p w14:paraId="163AF0E0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6E378F1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478B39A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058F03C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5A907AD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73C4DDD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27EB41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31CF479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7FA745F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04F3B64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14A45BC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70826" w:rsidRPr="00BC2FB5" w14:paraId="73DC229F" w14:textId="77777777" w:rsidTr="00B00307">
        <w:tc>
          <w:tcPr>
            <w:tcW w:w="2851" w:type="dxa"/>
            <w:vAlign w:val="bottom"/>
          </w:tcPr>
          <w:p w14:paraId="577EEE3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50" w:type="dxa"/>
            <w:vAlign w:val="bottom"/>
          </w:tcPr>
          <w:p w14:paraId="3B85E902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1B48D3F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3F83CDD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7543C27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43889424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69A81067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F8A2BC3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22BDCAB5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61646C3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" w:type="dxa"/>
          </w:tcPr>
          <w:p w14:paraId="5594AD4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43C83D15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6774" w:rsidRPr="00BC2FB5" w14:paraId="2B840431" w14:textId="77777777" w:rsidTr="00B00307">
        <w:tc>
          <w:tcPr>
            <w:tcW w:w="2851" w:type="dxa"/>
          </w:tcPr>
          <w:p w14:paraId="47A4A79F" w14:textId="36099E39" w:rsidR="00270826" w:rsidRPr="00BC2FB5" w:rsidRDefault="00270826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12BF5622" w14:textId="387CBAB6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AC70F7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7" w:type="dxa"/>
          </w:tcPr>
          <w:p w14:paraId="515801E2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384D2966" w14:textId="6DEC6E9F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</w:t>
            </w:r>
            <w:r w:rsidR="00EC04F1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6242DB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77" w:type="dxa"/>
          </w:tcPr>
          <w:p w14:paraId="0339EFE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vAlign w:val="bottom"/>
          </w:tcPr>
          <w:p w14:paraId="60B5D73F" w14:textId="0D68F261" w:rsidR="00270826" w:rsidRPr="00BC2FB5" w:rsidRDefault="00070087" w:rsidP="00027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2,615</w:t>
            </w:r>
          </w:p>
        </w:tc>
        <w:tc>
          <w:tcPr>
            <w:tcW w:w="177" w:type="dxa"/>
          </w:tcPr>
          <w:p w14:paraId="3B0F73A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5AD52130" w14:textId="59CBBC5C" w:rsidR="00270826" w:rsidRPr="00BC2FB5" w:rsidRDefault="00070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6242DB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7" w:type="dxa"/>
          </w:tcPr>
          <w:p w14:paraId="3D6725E0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3924CA62" w14:textId="52289236" w:rsidR="00270826" w:rsidRPr="00BC2FB5" w:rsidRDefault="00070087" w:rsidP="00B72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452F06A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3CDDFEC8" w14:textId="23652CC1" w:rsidR="00270826" w:rsidRPr="00BC2FB5" w:rsidRDefault="00070087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5,85</w:t>
            </w:r>
            <w:r w:rsidR="00AC70F7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270826" w:rsidRPr="00BC2FB5" w14:paraId="0BAB278D" w14:textId="77777777" w:rsidTr="00B00307">
        <w:tc>
          <w:tcPr>
            <w:tcW w:w="2851" w:type="dxa"/>
          </w:tcPr>
          <w:p w14:paraId="02A194DC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50" w:type="dxa"/>
            <w:vAlign w:val="bottom"/>
          </w:tcPr>
          <w:p w14:paraId="0BD87339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09C9072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0238162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6D272F3E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vAlign w:val="bottom"/>
          </w:tcPr>
          <w:p w14:paraId="134C61FE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74580564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FD3CF67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7" w:type="dxa"/>
          </w:tcPr>
          <w:p w14:paraId="2BC888D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736ABFF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7" w:type="dxa"/>
          </w:tcPr>
          <w:p w14:paraId="3F19F4C6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vAlign w:val="bottom"/>
          </w:tcPr>
          <w:p w14:paraId="61D035C1" w14:textId="77777777" w:rsidR="00270826" w:rsidRPr="00BC2FB5" w:rsidRDefault="0027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3772" w:rsidRPr="00BC2FB5" w14:paraId="0BADCF5E" w14:textId="77777777" w:rsidTr="00B00307">
        <w:trPr>
          <w:trHeight w:val="300"/>
        </w:trPr>
        <w:tc>
          <w:tcPr>
            <w:tcW w:w="2851" w:type="dxa"/>
          </w:tcPr>
          <w:p w14:paraId="18F114E5" w14:textId="1BD5D78C" w:rsidR="00270826" w:rsidRPr="00BC2FB5" w:rsidRDefault="00270826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73BB4691" w14:textId="0609CA57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177" w:type="dxa"/>
          </w:tcPr>
          <w:p w14:paraId="728F1D69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77684558" w14:textId="18877A31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492A88F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B96329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242DB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77" w:type="dxa"/>
          </w:tcPr>
          <w:p w14:paraId="7639391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double" w:sz="4" w:space="0" w:color="auto"/>
            </w:tcBorders>
            <w:vAlign w:val="bottom"/>
          </w:tcPr>
          <w:p w14:paraId="0C4F94B4" w14:textId="1A345A45" w:rsidR="00270826" w:rsidRPr="00BC2FB5" w:rsidRDefault="0079441E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492A88F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</w:t>
            </w:r>
            <w:r w:rsidR="6407B595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7" w:type="dxa"/>
          </w:tcPr>
          <w:p w14:paraId="6408682C" w14:textId="77777777" w:rsidR="00270826" w:rsidRPr="00BC2FB5" w:rsidRDefault="00270826" w:rsidP="0062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31915553" w14:textId="3C71906D" w:rsidR="00270826" w:rsidRPr="00BC2FB5" w:rsidRDefault="0079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6242DB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7" w:type="dxa"/>
          </w:tcPr>
          <w:p w14:paraId="2F8315DD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bottom"/>
          </w:tcPr>
          <w:p w14:paraId="52EA886A" w14:textId="20070EE9" w:rsidR="00270826" w:rsidRPr="00BC2FB5" w:rsidRDefault="0079441E" w:rsidP="0062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750</w:t>
            </w:r>
          </w:p>
        </w:tc>
        <w:tc>
          <w:tcPr>
            <w:tcW w:w="177" w:type="dxa"/>
          </w:tcPr>
          <w:p w14:paraId="12495C03" w14:textId="77777777" w:rsidR="00270826" w:rsidRPr="00BC2FB5" w:rsidRDefault="00270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235B969D" w14:textId="7A17BB5F" w:rsidR="00270826" w:rsidRPr="00BC2FB5" w:rsidRDefault="00A00D7A" w:rsidP="00B17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71486CF4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  <w:r w:rsidR="00AC70F7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</w:tbl>
    <w:p w14:paraId="145B77B0" w14:textId="77777777" w:rsidR="00270826" w:rsidRPr="00BC2FB5" w:rsidRDefault="00270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BC2FB5">
        <w:rPr>
          <w:rFonts w:asciiTheme="majorBidi" w:hAnsiTheme="majorBidi" w:cstheme="majorBidi"/>
          <w:sz w:val="22"/>
          <w:szCs w:val="22"/>
        </w:rPr>
        <w:br w:type="page"/>
      </w:r>
    </w:p>
    <w:p w14:paraId="4D675476" w14:textId="2FA596C8" w:rsidR="0095481D" w:rsidRPr="00BC2FB5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11690C" w:rsidRPr="00BC2FB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5D2FA2" w:rsidRPr="00BC2F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FA2" w:rsidRPr="00BC2FB5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สัญญาเช่า</w:t>
      </w:r>
    </w:p>
    <w:p w14:paraId="784CC14B" w14:textId="77777777" w:rsidR="004A42FF" w:rsidRPr="00BC2FB5" w:rsidRDefault="004A42FF" w:rsidP="0028654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615CC7" w:rsidRPr="00BC2FB5" w14:paraId="4E57728D" w14:textId="77777777" w:rsidTr="00582EEE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2B05FE" w14:textId="215F1D0E" w:rsidR="00615CC7" w:rsidRPr="00BC2FB5" w:rsidRDefault="00615CC7" w:rsidP="0028654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9209799" w14:textId="66D82059" w:rsidR="00615CC7" w:rsidRPr="00BC2FB5" w:rsidRDefault="00615CC7" w:rsidP="0028654B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273884" w14:textId="77777777" w:rsidR="00615CC7" w:rsidRPr="00BC2FB5" w:rsidRDefault="00615CC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B10CB62" w14:textId="58EA6585" w:rsidR="00615CC7" w:rsidRPr="00BC2FB5" w:rsidRDefault="00615CC7" w:rsidP="0028654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74413" w:rsidRPr="00BC2FB5" w14:paraId="7D57D2CA" w14:textId="77777777" w:rsidTr="00582EEE">
        <w:trPr>
          <w:cantSplit/>
        </w:trPr>
        <w:tc>
          <w:tcPr>
            <w:tcW w:w="4230" w:type="dxa"/>
            <w:hideMark/>
          </w:tcPr>
          <w:p w14:paraId="22C10788" w14:textId="0FB1F7D6" w:rsidR="00B74413" w:rsidRPr="00BC2FB5" w:rsidRDefault="00B74413" w:rsidP="0028654B">
            <w:pPr>
              <w:tabs>
                <w:tab w:val="clear" w:pos="351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5EC028B" w14:textId="011D8EA6" w:rsidR="00B74413" w:rsidRPr="00BC2FB5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44E1A4A" w14:textId="77777777" w:rsidR="00B74413" w:rsidRPr="00BC2FB5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4ABA68" w14:textId="31D2CDA0" w:rsidR="00B74413" w:rsidRPr="00BC2FB5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521BF22" w14:textId="77777777" w:rsidR="00B74413" w:rsidRPr="00BC2FB5" w:rsidRDefault="00B74413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3F0DD" w14:textId="203C62DD" w:rsidR="00B74413" w:rsidRPr="00BC2FB5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7DE04FD" w14:textId="74AA73A8" w:rsidR="00B74413" w:rsidRPr="00BC2FB5" w:rsidRDefault="00B74413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725C9D" w14:textId="4C6C48EC" w:rsidR="00B74413" w:rsidRPr="00BC2FB5" w:rsidRDefault="00B74413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5A5451" w:rsidRPr="00BC2FB5" w14:paraId="287C150B" w14:textId="77777777" w:rsidTr="00582EEE">
        <w:trPr>
          <w:cantSplit/>
        </w:trPr>
        <w:tc>
          <w:tcPr>
            <w:tcW w:w="4230" w:type="dxa"/>
          </w:tcPr>
          <w:p w14:paraId="101D4AAB" w14:textId="77777777" w:rsidR="005A5451" w:rsidRPr="00BC2FB5" w:rsidRDefault="005A5451" w:rsidP="002865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735F4236" w14:textId="45CE3DB6" w:rsidR="005A5451" w:rsidRPr="00BC2FB5" w:rsidRDefault="005A5451" w:rsidP="002865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F7D0C" w:rsidRPr="00BC2FB5" w14:paraId="5D341631" w14:textId="77777777" w:rsidTr="00582EEE">
        <w:trPr>
          <w:cantSplit/>
        </w:trPr>
        <w:tc>
          <w:tcPr>
            <w:tcW w:w="4230" w:type="dxa"/>
          </w:tcPr>
          <w:p w14:paraId="2D3E94D5" w14:textId="77777777" w:rsidR="00EF7D0C" w:rsidRPr="00BC2FB5" w:rsidRDefault="00EF7D0C" w:rsidP="00EF7D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24606D22" w14:textId="4BCA4A29" w:rsidR="00EF7D0C" w:rsidRPr="00BC2FB5" w:rsidRDefault="00267902" w:rsidP="00EF7D0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14,750</w:t>
            </w:r>
          </w:p>
        </w:tc>
        <w:tc>
          <w:tcPr>
            <w:tcW w:w="270" w:type="dxa"/>
          </w:tcPr>
          <w:p w14:paraId="6B6D6506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0762F" w14:textId="11DAE5AC" w:rsidR="00EF7D0C" w:rsidRPr="00BC2FB5" w:rsidRDefault="00EF7D0C" w:rsidP="00EF7D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28,837</w:t>
            </w:r>
          </w:p>
        </w:tc>
        <w:tc>
          <w:tcPr>
            <w:tcW w:w="270" w:type="dxa"/>
          </w:tcPr>
          <w:p w14:paraId="0508668E" w14:textId="77777777" w:rsidR="00EF7D0C" w:rsidRPr="00BC2FB5" w:rsidRDefault="00EF7D0C" w:rsidP="00EF7D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C8BEA6" w14:textId="3A999D2F" w:rsidR="00EF7D0C" w:rsidRPr="00BC2FB5" w:rsidRDefault="00267902" w:rsidP="00EF7D0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5,332</w:t>
            </w:r>
          </w:p>
        </w:tc>
        <w:tc>
          <w:tcPr>
            <w:tcW w:w="270" w:type="dxa"/>
          </w:tcPr>
          <w:p w14:paraId="4222DBDD" w14:textId="5FDC1970" w:rsidR="00EF7D0C" w:rsidRPr="00BC2FB5" w:rsidRDefault="00EF7D0C" w:rsidP="00EF7D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9919D" w14:textId="40D9360B" w:rsidR="00EF7D0C" w:rsidRPr="00BC2FB5" w:rsidRDefault="00EF7D0C" w:rsidP="00EF7D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8,626</w:t>
            </w:r>
          </w:p>
        </w:tc>
      </w:tr>
      <w:tr w:rsidR="00EF7D0C" w:rsidRPr="00BC2FB5" w14:paraId="5783D36B" w14:textId="77777777" w:rsidTr="00582EEE">
        <w:trPr>
          <w:cantSplit/>
        </w:trPr>
        <w:tc>
          <w:tcPr>
            <w:tcW w:w="4230" w:type="dxa"/>
          </w:tcPr>
          <w:p w14:paraId="12D41E29" w14:textId="77777777" w:rsidR="00EF7D0C" w:rsidRPr="00BC2FB5" w:rsidRDefault="00EF7D0C" w:rsidP="00EF7D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7D87B0" w14:textId="477A75E8" w:rsidR="00EF7D0C" w:rsidRPr="00BC2FB5" w:rsidRDefault="00267902" w:rsidP="0026790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F0FE92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5BB72" w14:textId="3BEC910F" w:rsidR="00EF7D0C" w:rsidRPr="00BC2FB5" w:rsidRDefault="00EF7D0C" w:rsidP="00EF7D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79CD5A62" w14:textId="77777777" w:rsidR="00EF7D0C" w:rsidRPr="00BC2FB5" w:rsidRDefault="00EF7D0C" w:rsidP="00EF7D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1960F8" w14:textId="5B6B3784" w:rsidR="00EF7D0C" w:rsidRPr="00BC2FB5" w:rsidRDefault="00267902" w:rsidP="00C8589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44F93B" w14:textId="78110C7F" w:rsidR="00EF7D0C" w:rsidRPr="00BC2FB5" w:rsidRDefault="00EF7D0C" w:rsidP="00EF7D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A06CD" w14:textId="7DC518A1" w:rsidR="00EF7D0C" w:rsidRPr="00BC2FB5" w:rsidRDefault="00EF7D0C" w:rsidP="00EF7D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</w:tr>
      <w:tr w:rsidR="00EF7D0C" w:rsidRPr="00BC2FB5" w14:paraId="764BBCE0" w14:textId="77777777" w:rsidTr="00582EEE">
        <w:trPr>
          <w:cantSplit/>
        </w:trPr>
        <w:tc>
          <w:tcPr>
            <w:tcW w:w="4230" w:type="dxa"/>
            <w:hideMark/>
          </w:tcPr>
          <w:p w14:paraId="4F978455" w14:textId="77777777" w:rsidR="00EF7D0C" w:rsidRPr="00BC2FB5" w:rsidRDefault="00EF7D0C" w:rsidP="00EF7D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83089" w14:textId="6377BEA9" w:rsidR="00EF7D0C" w:rsidRPr="00BC2FB5" w:rsidRDefault="00267902" w:rsidP="00EF7D0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14,750</w:t>
            </w:r>
          </w:p>
        </w:tc>
        <w:tc>
          <w:tcPr>
            <w:tcW w:w="270" w:type="dxa"/>
          </w:tcPr>
          <w:p w14:paraId="31002B18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925D" w14:textId="119EA4D7" w:rsidR="00EF7D0C" w:rsidRPr="00BC2FB5" w:rsidRDefault="00EF7D0C" w:rsidP="00EF7D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29,587</w:t>
            </w:r>
          </w:p>
        </w:tc>
        <w:tc>
          <w:tcPr>
            <w:tcW w:w="270" w:type="dxa"/>
          </w:tcPr>
          <w:p w14:paraId="753ADE10" w14:textId="77777777" w:rsidR="00EF7D0C" w:rsidRPr="00BC2FB5" w:rsidRDefault="00EF7D0C" w:rsidP="00EF7D0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66B2D8" w14:textId="3FDCC8C4" w:rsidR="00EF7D0C" w:rsidRPr="00BC2FB5" w:rsidRDefault="00267902" w:rsidP="00EF7D0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5,332</w:t>
            </w:r>
          </w:p>
        </w:tc>
        <w:tc>
          <w:tcPr>
            <w:tcW w:w="270" w:type="dxa"/>
          </w:tcPr>
          <w:p w14:paraId="1747B954" w14:textId="05A9D540" w:rsidR="00EF7D0C" w:rsidRPr="00BC2FB5" w:rsidRDefault="00EF7D0C" w:rsidP="00EF7D0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8032" w14:textId="23889F4F" w:rsidR="00EF7D0C" w:rsidRPr="00BC2FB5" w:rsidRDefault="00EF7D0C" w:rsidP="00EF7D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9,376</w:t>
            </w:r>
          </w:p>
        </w:tc>
      </w:tr>
    </w:tbl>
    <w:p w14:paraId="5299DEDA" w14:textId="77777777" w:rsidR="004A42FF" w:rsidRPr="00BC2FB5" w:rsidRDefault="004A42FF" w:rsidP="0028654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407263C" w14:textId="6A8E1032" w:rsidR="004A42FF" w:rsidRPr="00BC2FB5" w:rsidRDefault="004A42FF" w:rsidP="0028654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BC2FB5">
        <w:rPr>
          <w:rFonts w:asciiTheme="majorBidi" w:hAnsiTheme="majorBidi" w:cstheme="majorBidi"/>
          <w:sz w:val="28"/>
          <w:szCs w:val="28"/>
        </w:rPr>
        <w:t>25</w:t>
      </w:r>
      <w:r w:rsidR="00DD7F44" w:rsidRPr="00BC2FB5">
        <w:rPr>
          <w:rFonts w:asciiTheme="majorBidi" w:hAnsiTheme="majorBidi" w:cstheme="majorBidi"/>
          <w:sz w:val="28"/>
          <w:szCs w:val="28"/>
        </w:rPr>
        <w:t>6</w:t>
      </w:r>
      <w:r w:rsidR="00EF7D0C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สินทรัพย์สิทธิการใช้ของกลุ่มบริษัทเพิ่มขึ้นเป็นจำนวน </w:t>
      </w:r>
      <w:r w:rsidR="00267902" w:rsidRPr="00BC2FB5">
        <w:rPr>
          <w:rFonts w:asciiTheme="majorBidi" w:hAnsiTheme="majorBidi" w:cstheme="majorBidi"/>
          <w:sz w:val="28"/>
          <w:szCs w:val="28"/>
        </w:rPr>
        <w:t>0.20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502F7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35778" w:rsidRPr="00BC2FB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F7D0C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1B32DB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476B2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ส</w:t>
      </w:r>
      <w:r w:rsidR="00BC637A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ินทรัพย์สิทธิการใช้ของกลุ่ม</w:t>
      </w:r>
      <w:r w:rsidR="007A7513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บ</w:t>
      </w:r>
      <w:r w:rsidR="00BC637A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ริษัทและบริษัทเพิ่มขึ้นเป็นจำนวน</w:t>
      </w:r>
      <w:r w:rsidR="00BC637A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F7D0C" w:rsidRPr="00BC2FB5">
        <w:rPr>
          <w:rFonts w:asciiTheme="majorBidi" w:hAnsiTheme="majorBidi" w:cstheme="majorBidi"/>
          <w:i/>
          <w:iCs/>
          <w:sz w:val="28"/>
          <w:szCs w:val="28"/>
        </w:rPr>
        <w:t>6.0</w:t>
      </w:r>
      <w:r w:rsidR="00B74413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="00B74413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BC637A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</w:t>
      </w:r>
      <w:r w:rsidR="00D04226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04226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3.18 </w:t>
      </w:r>
      <w:r w:rsidR="00D04226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1669D8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527AA3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="00D04226" w:rsidRPr="00BC2FB5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74413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0946C9BE" w14:textId="77777777" w:rsidR="003A2F4C" w:rsidRPr="00BC2FB5" w:rsidRDefault="003A2F4C" w:rsidP="0028654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043917" w14:textId="3E81C594" w:rsidR="0043796F" w:rsidRPr="00BC2FB5" w:rsidRDefault="004A42FF" w:rsidP="0028654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FD25B6" w:rsidRPr="00BC2FB5">
        <w:rPr>
          <w:rFonts w:asciiTheme="majorBidi" w:hAnsiTheme="majorBidi" w:cstheme="majorBidi"/>
          <w:sz w:val="28"/>
          <w:szCs w:val="28"/>
          <w:cs/>
        </w:rPr>
        <w:t>พื้นที่</w:t>
      </w:r>
      <w:r w:rsidR="002B50C2" w:rsidRPr="00BC2FB5">
        <w:rPr>
          <w:rFonts w:asciiTheme="majorBidi" w:hAnsiTheme="majorBidi" w:cstheme="majorBidi"/>
          <w:sz w:val="28"/>
          <w:szCs w:val="28"/>
          <w:cs/>
        </w:rPr>
        <w:t>อาคาร</w:t>
      </w:r>
      <w:r w:rsidR="002B7821" w:rsidRPr="00BC2F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B50C2" w:rsidRPr="00BC2FB5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7E56DD" w:rsidRPr="00BC2FB5">
        <w:rPr>
          <w:rFonts w:asciiTheme="majorBidi" w:hAnsiTheme="majorBidi" w:cstheme="majorBidi"/>
          <w:sz w:val="28"/>
          <w:szCs w:val="28"/>
        </w:rPr>
        <w:t>3</w:t>
      </w:r>
      <w:r w:rsidR="00C436C7" w:rsidRPr="00BC2FB5">
        <w:rPr>
          <w:rFonts w:asciiTheme="majorBidi" w:hAnsiTheme="majorBidi" w:cstheme="majorBidi"/>
          <w:sz w:val="28"/>
          <w:szCs w:val="28"/>
        </w:rPr>
        <w:t>-5</w:t>
      </w:r>
      <w:r w:rsidR="002B50C2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BC2FB5">
        <w:rPr>
          <w:rFonts w:asciiTheme="majorBidi" w:hAnsiTheme="majorBidi" w:cstheme="majorBidi"/>
          <w:sz w:val="28"/>
          <w:szCs w:val="28"/>
          <w:cs/>
        </w:rPr>
        <w:t>ปี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BA20CA" w14:textId="033A0CBA" w:rsidR="00DE615A" w:rsidRPr="00BC2FB5" w:rsidRDefault="00DE615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9C196B2" w14:textId="77B451FC" w:rsidR="004A42FF" w:rsidRPr="00BC2FB5" w:rsidRDefault="004A42FF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2350DD5E" w14:textId="77777777" w:rsidR="00DD0D64" w:rsidRPr="00BC2FB5" w:rsidRDefault="00DD0D64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58561D" w14:textId="77777777" w:rsidR="00343D79" w:rsidRPr="00BC2FB5" w:rsidRDefault="001B32DB" w:rsidP="0028654B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กลุ่มบริษัทมีสิทธิ</w:t>
      </w:r>
      <w:r w:rsidR="004A42FF" w:rsidRPr="00BC2FB5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="00F471D1" w:rsidRPr="00BC2FB5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4A42FF" w:rsidRPr="00BC2FB5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="00F471D1" w:rsidRPr="00BC2FB5">
        <w:rPr>
          <w:rFonts w:asciiTheme="majorBidi" w:hAnsiTheme="majorBidi"/>
          <w:sz w:val="28"/>
          <w:szCs w:val="28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D248302" w14:textId="739A4373" w:rsidR="00DD0D64" w:rsidRPr="00BC2FB5" w:rsidRDefault="00DD0D64" w:rsidP="0028654B">
      <w:pPr>
        <w:tabs>
          <w:tab w:val="clear" w:pos="454"/>
        </w:tabs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990"/>
        <w:gridCol w:w="180"/>
        <w:gridCol w:w="1080"/>
        <w:gridCol w:w="180"/>
        <w:gridCol w:w="1080"/>
      </w:tblGrid>
      <w:tr w:rsidR="00EE6282" w:rsidRPr="00BC2FB5" w14:paraId="416E5907" w14:textId="77777777" w:rsidTr="00EE6282">
        <w:trPr>
          <w:cantSplit/>
          <w:tblHeader/>
        </w:trPr>
        <w:tc>
          <w:tcPr>
            <w:tcW w:w="4230" w:type="dxa"/>
            <w:vAlign w:val="bottom"/>
          </w:tcPr>
          <w:p w14:paraId="234A5085" w14:textId="77777777" w:rsidR="00EE6282" w:rsidRPr="00BC2FB5" w:rsidRDefault="00EE6282" w:rsidP="0028654B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4FFBC5B" w14:textId="7C14ED2E" w:rsidR="00EE6282" w:rsidRPr="00BC2FB5" w:rsidRDefault="00EE6282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E9D830" w14:textId="77777777" w:rsidR="00EE6282" w:rsidRPr="00BC2FB5" w:rsidRDefault="00EE6282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31756EB" w14:textId="4935EE91" w:rsidR="00EE6282" w:rsidRPr="00BC2FB5" w:rsidRDefault="00EE6282" w:rsidP="0028654B">
            <w:pPr>
              <w:pStyle w:val="acctmergecolhdg"/>
              <w:tabs>
                <w:tab w:val="left" w:pos="1990"/>
              </w:tabs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BC2FB5" w14:paraId="4F4EB479" w14:textId="77777777" w:rsidTr="00EE6282">
        <w:trPr>
          <w:cantSplit/>
          <w:tblHeader/>
        </w:trPr>
        <w:tc>
          <w:tcPr>
            <w:tcW w:w="4230" w:type="dxa"/>
          </w:tcPr>
          <w:p w14:paraId="415A2B59" w14:textId="278BAE5A" w:rsidR="00B74413" w:rsidRPr="00BC2FB5" w:rsidRDefault="00B74413" w:rsidP="002865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B3DCBF3" w14:textId="64A275A8" w:rsidR="00B74413" w:rsidRPr="00BC2FB5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CC60237" w14:textId="77777777" w:rsidR="00B74413" w:rsidRPr="00BC2FB5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4FE91F" w14:textId="60F8AC52" w:rsidR="00B74413" w:rsidRPr="00BC2FB5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BAF2EBE" w14:textId="77777777" w:rsidR="00B74413" w:rsidRPr="00BC2FB5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0F8C0" w14:textId="409EE807" w:rsidR="00B74413" w:rsidRPr="00BC2FB5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C73D3C2" w14:textId="77777777" w:rsidR="00B74413" w:rsidRPr="00BC2FB5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FBCE7" w14:textId="22757883" w:rsidR="00B74413" w:rsidRPr="00BC2FB5" w:rsidRDefault="00B74413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EF7D0C"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EE6282" w:rsidRPr="00BC2FB5" w14:paraId="3BBCB507" w14:textId="77777777" w:rsidTr="00EE6282">
        <w:trPr>
          <w:cantSplit/>
          <w:tblHeader/>
        </w:trPr>
        <w:tc>
          <w:tcPr>
            <w:tcW w:w="4230" w:type="dxa"/>
          </w:tcPr>
          <w:p w14:paraId="196E5589" w14:textId="7447A4FF" w:rsidR="00EE6282" w:rsidRPr="00BC2FB5" w:rsidRDefault="00EE6282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38D41880" w14:textId="779F3AA9" w:rsidR="00EE6282" w:rsidRPr="00BC2FB5" w:rsidRDefault="00EE6282" w:rsidP="002865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E6282" w:rsidRPr="00BC2FB5" w14:paraId="28D34B5F" w14:textId="77777777" w:rsidTr="00EE6282">
        <w:trPr>
          <w:cantSplit/>
        </w:trPr>
        <w:tc>
          <w:tcPr>
            <w:tcW w:w="4230" w:type="dxa"/>
          </w:tcPr>
          <w:p w14:paraId="51798ECE" w14:textId="77777777" w:rsidR="00EE6282" w:rsidRPr="00BC2FB5" w:rsidRDefault="00EE6282" w:rsidP="0028654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F6856B1" w14:textId="6735BBF7" w:rsidR="00EE6282" w:rsidRPr="00BC2FB5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D2A6AF" w14:textId="77777777" w:rsidR="00EE6282" w:rsidRPr="00BC2FB5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14E02" w14:textId="77777777" w:rsidR="00EE6282" w:rsidRPr="00BC2FB5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A72AC" w14:textId="77777777" w:rsidR="00EE6282" w:rsidRPr="00BC2FB5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E296C" w14:textId="77777777" w:rsidR="00EE6282" w:rsidRPr="00BC2FB5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7CE27" w14:textId="77777777" w:rsidR="00EE6282" w:rsidRPr="00BC2FB5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C97AB" w14:textId="77777777" w:rsidR="00EE6282" w:rsidRPr="00BC2FB5" w:rsidRDefault="00EE6282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4413" w:rsidRPr="00BC2FB5" w14:paraId="43F136CA" w14:textId="77777777" w:rsidTr="00E34AF7">
        <w:trPr>
          <w:cantSplit/>
        </w:trPr>
        <w:tc>
          <w:tcPr>
            <w:tcW w:w="4230" w:type="dxa"/>
          </w:tcPr>
          <w:p w14:paraId="675A24F2" w14:textId="77777777" w:rsidR="00B74413" w:rsidRPr="00BC2FB5" w:rsidRDefault="00B74413" w:rsidP="0028654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848544C" w14:textId="1293B171" w:rsidR="00B74413" w:rsidRPr="00BC2FB5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D6AF2A" w14:textId="77777777" w:rsidR="00B74413" w:rsidRPr="00BC2FB5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0ACA02" w14:textId="77777777" w:rsidR="00B74413" w:rsidRPr="00BC2FB5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469D8" w14:textId="77777777" w:rsidR="00B74413" w:rsidRPr="00BC2FB5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D6960" w14:textId="77777777" w:rsidR="00B74413" w:rsidRPr="00BC2FB5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103C8D" w14:textId="77777777" w:rsidR="00B74413" w:rsidRPr="00BC2FB5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FBB4C" w14:textId="77777777" w:rsidR="00B74413" w:rsidRPr="00BC2FB5" w:rsidRDefault="00B74413" w:rsidP="0028654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7D0C" w:rsidRPr="00BC2FB5" w14:paraId="544F7062" w14:textId="77777777" w:rsidTr="00EE6282">
        <w:trPr>
          <w:cantSplit/>
        </w:trPr>
        <w:tc>
          <w:tcPr>
            <w:tcW w:w="4230" w:type="dxa"/>
          </w:tcPr>
          <w:p w14:paraId="17CFB7AE" w14:textId="77777777" w:rsidR="00EF7D0C" w:rsidRPr="00BC2FB5" w:rsidRDefault="00EF7D0C" w:rsidP="00EF7D0C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6C64EF4" w14:textId="5C72567B" w:rsidR="00EF7D0C" w:rsidRPr="00BC2FB5" w:rsidRDefault="00844404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</w:t>
            </w:r>
            <w:r w:rsidR="00490DFB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9A6355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0CF97B8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C46B5" w14:textId="2AEE7AAE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180" w:type="dxa"/>
            <w:vAlign w:val="bottom"/>
          </w:tcPr>
          <w:p w14:paraId="573177ED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2A7B3" w14:textId="5273750B" w:rsidR="00EF7D0C" w:rsidRPr="00BC2FB5" w:rsidRDefault="00267902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3,29</w:t>
            </w:r>
            <w:r w:rsidR="009A6355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F784761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574DC5" w14:textId="0E1F76E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3,272</w:t>
            </w:r>
          </w:p>
        </w:tc>
      </w:tr>
      <w:tr w:rsidR="00EF7D0C" w:rsidRPr="00BC2FB5" w14:paraId="4E77CE47" w14:textId="77777777" w:rsidTr="00EE6282">
        <w:trPr>
          <w:cantSplit/>
        </w:trPr>
        <w:tc>
          <w:tcPr>
            <w:tcW w:w="4230" w:type="dxa"/>
          </w:tcPr>
          <w:p w14:paraId="36FBF3F6" w14:textId="77777777" w:rsidR="00EF7D0C" w:rsidRPr="00BC2FB5" w:rsidRDefault="00EF7D0C" w:rsidP="00EF7D0C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ACAF343" w14:textId="775B53AE" w:rsidR="00EF7D0C" w:rsidRPr="00BC2FB5" w:rsidRDefault="00844404" w:rsidP="0084440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E35BCE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5E173" w14:textId="5EF4F3BB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E33F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2E6DD07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BA573F" w14:textId="652AE5EA" w:rsidR="00EF7D0C" w:rsidRPr="00BC2FB5" w:rsidRDefault="00267902" w:rsidP="0026790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0B1CF8D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40887" w14:textId="5ABF9766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EF7D0C" w:rsidRPr="00BC2FB5" w14:paraId="326A32E7" w14:textId="77777777" w:rsidTr="00EE6282">
        <w:trPr>
          <w:cantSplit/>
        </w:trPr>
        <w:tc>
          <w:tcPr>
            <w:tcW w:w="4230" w:type="dxa"/>
          </w:tcPr>
          <w:p w14:paraId="699E97EA" w14:textId="77777777" w:rsidR="00EF7D0C" w:rsidRPr="00BC2FB5" w:rsidRDefault="00EF7D0C" w:rsidP="00EF7D0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436CA0C" w14:textId="7C50357E" w:rsidR="00EF7D0C" w:rsidRPr="00BC2FB5" w:rsidRDefault="00490DFB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1,219</w:t>
            </w:r>
          </w:p>
        </w:tc>
        <w:tc>
          <w:tcPr>
            <w:tcW w:w="180" w:type="dxa"/>
            <w:vAlign w:val="bottom"/>
          </w:tcPr>
          <w:p w14:paraId="44F1E043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54322" w14:textId="6C49FD9E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1,901</w:t>
            </w:r>
          </w:p>
        </w:tc>
        <w:tc>
          <w:tcPr>
            <w:tcW w:w="180" w:type="dxa"/>
            <w:vAlign w:val="bottom"/>
          </w:tcPr>
          <w:p w14:paraId="2C5D2C32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54086" w14:textId="37CB232B" w:rsidR="00EF7D0C" w:rsidRPr="00BC2FB5" w:rsidRDefault="00267902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180" w:type="dxa"/>
            <w:vAlign w:val="bottom"/>
          </w:tcPr>
          <w:p w14:paraId="66391DA8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3B316" w14:textId="7F22376D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678</w:t>
            </w:r>
          </w:p>
        </w:tc>
      </w:tr>
      <w:tr w:rsidR="00EF7D0C" w:rsidRPr="00BC2FB5" w14:paraId="059436F9" w14:textId="77777777" w:rsidTr="00EE6282">
        <w:trPr>
          <w:cantSplit/>
        </w:trPr>
        <w:tc>
          <w:tcPr>
            <w:tcW w:w="4230" w:type="dxa"/>
          </w:tcPr>
          <w:p w14:paraId="2F2F8E94" w14:textId="77777777" w:rsidR="00EF7D0C" w:rsidRPr="00BC2FB5" w:rsidRDefault="00EF7D0C" w:rsidP="00EF7D0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E7D8241" w14:textId="7FCB31BD" w:rsidR="00EF7D0C" w:rsidRPr="00BC2FB5" w:rsidRDefault="00490DFB" w:rsidP="00EF7D0C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2,521</w:t>
            </w:r>
          </w:p>
        </w:tc>
        <w:tc>
          <w:tcPr>
            <w:tcW w:w="180" w:type="dxa"/>
            <w:vAlign w:val="bottom"/>
          </w:tcPr>
          <w:p w14:paraId="3FFAE42F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0C07C" w14:textId="4EC6A924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  <w:tc>
          <w:tcPr>
            <w:tcW w:w="180" w:type="dxa"/>
            <w:vAlign w:val="bottom"/>
          </w:tcPr>
          <w:p w14:paraId="78B50D9D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8458E" w14:textId="184CB92C" w:rsidR="00EF7D0C" w:rsidRPr="00BC2FB5" w:rsidRDefault="00267902" w:rsidP="00217E6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14CCE" w14:textId="77777777" w:rsidR="00EF7D0C" w:rsidRPr="00BC2FB5" w:rsidRDefault="00EF7D0C" w:rsidP="00EF7D0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C23BF" w14:textId="6D00B01C" w:rsidR="00EF7D0C" w:rsidRPr="00BC2FB5" w:rsidRDefault="00EF7D0C" w:rsidP="00EF7D0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D97CF9" w14:textId="77777777" w:rsidR="00582EEE" w:rsidRPr="00BC2FB5" w:rsidRDefault="00582EEE" w:rsidP="0028654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74801A3" w14:textId="25E5D68C" w:rsidR="00343D79" w:rsidRPr="00BC2FB5" w:rsidRDefault="004A42FF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EF7D0C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41DAB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844404" w:rsidRPr="00BC2FB5">
        <w:rPr>
          <w:rFonts w:asciiTheme="majorBidi" w:hAnsiTheme="majorBidi" w:cstheme="majorBidi"/>
          <w:sz w:val="28"/>
          <w:szCs w:val="28"/>
        </w:rPr>
        <w:t>1</w:t>
      </w:r>
      <w:r w:rsidR="004A6B77" w:rsidRPr="00BC2FB5">
        <w:rPr>
          <w:rFonts w:asciiTheme="majorBidi" w:hAnsiTheme="majorBidi" w:cstheme="majorBidi"/>
          <w:sz w:val="28"/>
          <w:szCs w:val="28"/>
        </w:rPr>
        <w:t>8.14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44404" w:rsidRPr="00BC2FB5">
        <w:rPr>
          <w:rFonts w:asciiTheme="majorBidi" w:hAnsiTheme="majorBidi" w:cstheme="majorBidi"/>
          <w:sz w:val="28"/>
          <w:szCs w:val="28"/>
        </w:rPr>
        <w:t>3.6</w:t>
      </w:r>
      <w:r w:rsidR="004A6B77" w:rsidRPr="00BC2FB5">
        <w:rPr>
          <w:rFonts w:asciiTheme="majorBidi" w:hAnsiTheme="majorBidi" w:cstheme="majorBidi"/>
          <w:sz w:val="28"/>
          <w:szCs w:val="28"/>
        </w:rPr>
        <w:t>5</w:t>
      </w:r>
      <w:r w:rsidR="00181F88" w:rsidRPr="00BC2FB5">
        <w:rPr>
          <w:rFonts w:asciiTheme="majorBidi" w:hAnsiTheme="majorBidi" w:cstheme="majorBidi"/>
          <w:sz w:val="28"/>
          <w:szCs w:val="28"/>
          <w:cs/>
        </w:rPr>
        <w:br/>
      </w:r>
      <w:r w:rsidRPr="00BC2FB5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F663A6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B74413" w:rsidRPr="00BC2FB5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EF7D0C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F7D0C" w:rsidRPr="00BC2FB5">
        <w:rPr>
          <w:rFonts w:asciiTheme="majorBidi" w:hAnsiTheme="majorBidi" w:cstheme="majorBidi"/>
          <w:i/>
          <w:iCs/>
          <w:sz w:val="28"/>
          <w:szCs w:val="28"/>
        </w:rPr>
        <w:t>20.66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56F64" w:rsidRPr="00BC2FB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EF7D0C" w:rsidRPr="00BC2FB5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F663A6" w:rsidRPr="00BC2FB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87AC40F" w14:textId="78E8B247" w:rsidR="00967FA7" w:rsidRPr="00BC2FB5" w:rsidRDefault="00E52159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</w:rPr>
        <w:br/>
      </w:r>
    </w:p>
    <w:p w14:paraId="46E2AF04" w14:textId="77777777" w:rsidR="00222718" w:rsidRPr="00BC2FB5" w:rsidRDefault="00222718" w:rsidP="0028654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0A9A55" w14:textId="65C09F25" w:rsidR="002414D2" w:rsidRPr="00BC2FB5" w:rsidRDefault="007E56DD" w:rsidP="0028654B">
      <w:pPr>
        <w:pStyle w:val="Heading6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11690C" w:rsidRPr="00BC2FB5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2414D2" w:rsidRPr="00BC2F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5E02" w:rsidRPr="00BC2FB5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</w:t>
      </w:r>
      <w:r w:rsidR="001C5E02" w:rsidRPr="00BC2FB5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207F6F" w:rsidRPr="00BC2FB5">
        <w:rPr>
          <w:rFonts w:asciiTheme="majorBidi" w:hAnsiTheme="majorBidi" w:cstheme="majorBidi"/>
          <w:sz w:val="28"/>
          <w:szCs w:val="28"/>
          <w:cs/>
          <w:lang w:val="en-US"/>
        </w:rPr>
        <w:t>ค่าค</w:t>
      </w:r>
      <w:r w:rsidR="00D91E68" w:rsidRPr="00BC2FB5">
        <w:rPr>
          <w:rFonts w:asciiTheme="majorBidi" w:hAnsiTheme="majorBidi" w:cstheme="majorBidi"/>
          <w:sz w:val="28"/>
          <w:szCs w:val="28"/>
          <w:cs/>
          <w:lang w:val="en-US"/>
        </w:rPr>
        <w:t>ว</w:t>
      </w:r>
      <w:r w:rsidR="00207F6F" w:rsidRPr="00BC2FB5">
        <w:rPr>
          <w:rFonts w:asciiTheme="majorBidi" w:hAnsiTheme="majorBidi" w:cstheme="majorBidi"/>
          <w:sz w:val="28"/>
          <w:szCs w:val="28"/>
          <w:cs/>
          <w:lang w:val="en-US"/>
        </w:rPr>
        <w:t>ามนิยม</w:t>
      </w:r>
    </w:p>
    <w:p w14:paraId="4CCF8A24" w14:textId="77777777" w:rsidR="00207F6F" w:rsidRPr="00BC2FB5" w:rsidRDefault="00207F6F" w:rsidP="0028654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BC2FB5">
        <w:rPr>
          <w:rFonts w:asciiTheme="majorBidi" w:hAnsiTheme="majorBidi" w:cstheme="majorBidi"/>
          <w:sz w:val="20"/>
          <w:szCs w:val="20"/>
          <w:cs/>
          <w:lang w:eastAsia="x-none"/>
        </w:rPr>
        <w:tab/>
      </w: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109"/>
        <w:gridCol w:w="244"/>
        <w:gridCol w:w="898"/>
      </w:tblGrid>
      <w:tr w:rsidR="00D27117" w:rsidRPr="00BC2FB5" w14:paraId="154F2527" w14:textId="77777777" w:rsidTr="00D27117">
        <w:trPr>
          <w:trHeight w:hRule="exact" w:val="374"/>
        </w:trPr>
        <w:tc>
          <w:tcPr>
            <w:tcW w:w="3737" w:type="pct"/>
          </w:tcPr>
          <w:p w14:paraId="50F36A0F" w14:textId="77777777" w:rsidR="00D27117" w:rsidRPr="00BC2FB5" w:rsidRDefault="00D2711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pct"/>
            <w:gridSpan w:val="3"/>
          </w:tcPr>
          <w:p w14:paraId="075C9B0D" w14:textId="77777777" w:rsidR="00D27117" w:rsidRPr="00BC2FB5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27117" w:rsidRPr="00BC2FB5" w14:paraId="177005E8" w14:textId="77777777" w:rsidTr="00D27117">
        <w:trPr>
          <w:trHeight w:hRule="exact" w:val="374"/>
        </w:trPr>
        <w:tc>
          <w:tcPr>
            <w:tcW w:w="3737" w:type="pct"/>
          </w:tcPr>
          <w:p w14:paraId="1851020B" w14:textId="77777777" w:rsidR="00D27117" w:rsidRPr="00BC2FB5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73D9838D" w14:textId="31E7CD2D" w:rsidR="00D27117" w:rsidRPr="00BC2FB5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" w:type="pct"/>
          </w:tcPr>
          <w:p w14:paraId="7A98A17E" w14:textId="77777777" w:rsidR="00D27117" w:rsidRPr="00BC2FB5" w:rsidRDefault="00D27117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04" w:type="pct"/>
          </w:tcPr>
          <w:p w14:paraId="4C7866EB" w14:textId="5FE94280" w:rsidR="00D27117" w:rsidRPr="00BC2FB5" w:rsidRDefault="00D27117" w:rsidP="00D2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37018" w:rsidRPr="00BC2FB5" w14:paraId="68238785" w14:textId="77777777" w:rsidTr="00A37018">
        <w:trPr>
          <w:trHeight w:hRule="exact" w:val="374"/>
        </w:trPr>
        <w:tc>
          <w:tcPr>
            <w:tcW w:w="3737" w:type="pct"/>
          </w:tcPr>
          <w:p w14:paraId="75B83480" w14:textId="77777777" w:rsidR="00A37018" w:rsidRPr="00BC2FB5" w:rsidRDefault="00A3701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3" w:type="pct"/>
            <w:gridSpan w:val="3"/>
          </w:tcPr>
          <w:p w14:paraId="654DF0DE" w14:textId="202E114A" w:rsidR="00A37018" w:rsidRPr="00BC2FB5" w:rsidRDefault="00A37018" w:rsidP="00A3701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lang w:eastAsia="ko-KR"/>
              </w:rPr>
              <w:t>(</w:t>
            </w:r>
            <w:r w:rsidRPr="00BC2FB5">
              <w:rPr>
                <w:rFonts w:asciiTheme="majorBidi" w:eastAsia="Malgun Gothic" w:hAnsiTheme="majorBidi" w:cstheme="majorBidi" w:hint="cs"/>
                <w:i/>
                <w:iCs/>
                <w:sz w:val="28"/>
                <w:szCs w:val="28"/>
                <w:cs/>
                <w:lang w:eastAsia="ko-KR"/>
              </w:rPr>
              <w:t>พันบาท</w:t>
            </w:r>
            <w:r w:rsidRPr="00BC2FB5">
              <w:rPr>
                <w:rFonts w:asciiTheme="majorBidi" w:eastAsia="Malgun Gothic" w:hAnsiTheme="majorBidi" w:cstheme="majorBidi"/>
                <w:i/>
                <w:iCs/>
                <w:sz w:val="28"/>
                <w:szCs w:val="28"/>
                <w:lang w:eastAsia="ko-KR"/>
              </w:rPr>
              <w:t>)</w:t>
            </w:r>
          </w:p>
        </w:tc>
      </w:tr>
      <w:tr w:rsidR="00C17AA0" w:rsidRPr="00BC2FB5" w14:paraId="7577076F" w14:textId="77777777" w:rsidTr="00D27117">
        <w:trPr>
          <w:trHeight w:hRule="exact" w:val="374"/>
        </w:trPr>
        <w:tc>
          <w:tcPr>
            <w:tcW w:w="3737" w:type="pct"/>
          </w:tcPr>
          <w:p w14:paraId="3612F3FA" w14:textId="00602FAC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22" w:type="pct"/>
          </w:tcPr>
          <w:p w14:paraId="2FD20B64" w14:textId="1B5A3878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7" w:type="pct"/>
          </w:tcPr>
          <w:p w14:paraId="280BD432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68D845F9" w14:textId="4F794655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210,007</w:t>
            </w:r>
          </w:p>
        </w:tc>
      </w:tr>
      <w:tr w:rsidR="00C17AA0" w:rsidRPr="00BC2FB5" w14:paraId="7603499C" w14:textId="77777777" w:rsidTr="00D27117">
        <w:trPr>
          <w:trHeight w:hRule="exact" w:val="374"/>
        </w:trPr>
        <w:tc>
          <w:tcPr>
            <w:tcW w:w="3737" w:type="pct"/>
          </w:tcPr>
          <w:p w14:paraId="47E09E62" w14:textId="392EDF5E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305CB4E3" w14:textId="1FEFDBAA" w:rsidR="00C17AA0" w:rsidRPr="00BC2FB5" w:rsidRDefault="00490DFB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7" w:type="pct"/>
          </w:tcPr>
          <w:p w14:paraId="6F944094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257E5EFC" w14:textId="6787050F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</w:tr>
      <w:tr w:rsidR="00C17AA0" w:rsidRPr="00BC2FB5" w14:paraId="1315D96E" w14:textId="77777777" w:rsidTr="00D27117">
        <w:trPr>
          <w:trHeight w:hRule="exact" w:val="300"/>
        </w:trPr>
        <w:tc>
          <w:tcPr>
            <w:tcW w:w="3737" w:type="pct"/>
          </w:tcPr>
          <w:p w14:paraId="502536BE" w14:textId="4C092D32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4A558CC3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4F05E038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2F7793D8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AA0" w:rsidRPr="00BC2FB5" w14:paraId="07E492A4" w14:textId="77777777" w:rsidTr="00D27117">
        <w:trPr>
          <w:trHeight w:hRule="exact" w:val="374"/>
        </w:trPr>
        <w:tc>
          <w:tcPr>
            <w:tcW w:w="3737" w:type="pct"/>
          </w:tcPr>
          <w:p w14:paraId="4FD2A242" w14:textId="04A1137F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22" w:type="pct"/>
          </w:tcPr>
          <w:p w14:paraId="5D97C8AF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2FAC98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0A110ADF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0DFB" w:rsidRPr="00BC2FB5" w14:paraId="296BA25D" w14:textId="77777777" w:rsidTr="00D27117">
        <w:trPr>
          <w:trHeight w:hRule="exact" w:val="374"/>
        </w:trPr>
        <w:tc>
          <w:tcPr>
            <w:tcW w:w="3737" w:type="pct"/>
          </w:tcPr>
          <w:p w14:paraId="37839B99" w14:textId="24B630D0" w:rsidR="00490DFB" w:rsidRPr="00BC2FB5" w:rsidRDefault="00490DFB" w:rsidP="0049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22" w:type="pct"/>
          </w:tcPr>
          <w:p w14:paraId="2AB2072F" w14:textId="4EC73D7B" w:rsidR="00490DFB" w:rsidRPr="00BC2FB5" w:rsidRDefault="00490DFB" w:rsidP="00490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ACA6AAC" w14:textId="77777777" w:rsidR="00490DFB" w:rsidRPr="00BC2FB5" w:rsidRDefault="00490DFB" w:rsidP="00490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</w:tcPr>
          <w:p w14:paraId="126AFEBC" w14:textId="6BD1FDB1" w:rsidR="00490DFB" w:rsidRPr="00BC2FB5" w:rsidRDefault="00490DFB" w:rsidP="00490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0DFB" w:rsidRPr="00BC2FB5" w14:paraId="19A18CDA" w14:textId="77777777" w:rsidTr="00D27117">
        <w:trPr>
          <w:trHeight w:hRule="exact" w:val="374"/>
        </w:trPr>
        <w:tc>
          <w:tcPr>
            <w:tcW w:w="3737" w:type="pct"/>
          </w:tcPr>
          <w:p w14:paraId="2140A127" w14:textId="77777777" w:rsidR="00490DFB" w:rsidRPr="00BC2FB5" w:rsidRDefault="00490DFB" w:rsidP="0049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7AE7F1C" w14:textId="4C8E74AB" w:rsidR="00490DFB" w:rsidRPr="00BC2FB5" w:rsidRDefault="00490DFB" w:rsidP="00490D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7" w:type="pct"/>
          </w:tcPr>
          <w:p w14:paraId="6C4F1708" w14:textId="77777777" w:rsidR="00490DFB" w:rsidRPr="00BC2FB5" w:rsidRDefault="00490DFB" w:rsidP="00490D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31338126" w14:textId="45A180B9" w:rsidR="00490DFB" w:rsidRPr="00BC2FB5" w:rsidRDefault="00490DFB" w:rsidP="00490D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490DFB" w:rsidRPr="00BC2FB5" w14:paraId="3915DFFA" w14:textId="77777777" w:rsidTr="00D27117">
        <w:trPr>
          <w:trHeight w:hRule="exact" w:val="374"/>
        </w:trPr>
        <w:tc>
          <w:tcPr>
            <w:tcW w:w="3737" w:type="pct"/>
          </w:tcPr>
          <w:p w14:paraId="65A55412" w14:textId="5576CF03" w:rsidR="00490DFB" w:rsidRPr="00BC2FB5" w:rsidRDefault="00490DFB" w:rsidP="0049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4A72D2DB" w14:textId="101EADEC" w:rsidR="00490DFB" w:rsidRPr="00BC2FB5" w:rsidRDefault="00490DFB" w:rsidP="00490D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7" w:type="pct"/>
          </w:tcPr>
          <w:p w14:paraId="320FF5B3" w14:textId="77777777" w:rsidR="00490DFB" w:rsidRPr="00BC2FB5" w:rsidRDefault="00490DFB" w:rsidP="00490D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</w:tcPr>
          <w:p w14:paraId="29519B36" w14:textId="6345238D" w:rsidR="00490DFB" w:rsidRPr="00BC2FB5" w:rsidRDefault="00490DFB" w:rsidP="00490DF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C17AA0" w:rsidRPr="00BC2FB5" w14:paraId="3D8099C5" w14:textId="77777777" w:rsidTr="00D27117">
        <w:tc>
          <w:tcPr>
            <w:tcW w:w="3737" w:type="pct"/>
          </w:tcPr>
          <w:p w14:paraId="507383FD" w14:textId="00C5B6CA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3A218AF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7" w:type="pct"/>
          </w:tcPr>
          <w:p w14:paraId="6C99BE86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612F096C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C17AA0" w:rsidRPr="00BC2FB5" w14:paraId="5BCC6886" w14:textId="77777777" w:rsidTr="00D27117">
        <w:trPr>
          <w:trHeight w:hRule="exact" w:val="374"/>
        </w:trPr>
        <w:tc>
          <w:tcPr>
            <w:tcW w:w="3737" w:type="pct"/>
          </w:tcPr>
          <w:p w14:paraId="4340F033" w14:textId="00514C30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22" w:type="pct"/>
          </w:tcPr>
          <w:p w14:paraId="4D9DA49A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37" w:type="pct"/>
          </w:tcPr>
          <w:p w14:paraId="33C0835C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</w:tcPr>
          <w:p w14:paraId="7B7C2AF9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C17AA0" w:rsidRPr="00BC2FB5" w14:paraId="28FC79B8" w14:textId="77777777" w:rsidTr="00D27117">
        <w:trPr>
          <w:trHeight w:hRule="exact" w:val="374"/>
        </w:trPr>
        <w:tc>
          <w:tcPr>
            <w:tcW w:w="3737" w:type="pct"/>
          </w:tcPr>
          <w:p w14:paraId="465B076F" w14:textId="2D203FD6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7F562D9E" w14:textId="019D4BBD" w:rsidR="00C17AA0" w:rsidRPr="00BC2FB5" w:rsidRDefault="00490DFB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7" w:type="pct"/>
          </w:tcPr>
          <w:p w14:paraId="2820FBAA" w14:textId="77777777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14636694" w14:textId="1CBD0AFC" w:rsidR="00C17AA0" w:rsidRPr="00BC2FB5" w:rsidRDefault="00C17AA0" w:rsidP="00C17AA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BC2FB5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</w:tr>
    </w:tbl>
    <w:p w14:paraId="40B8FD45" w14:textId="77777777" w:rsidR="00A26734" w:rsidRPr="00BC2FB5" w:rsidRDefault="00A26734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47394B" w14:textId="60965517" w:rsidR="008B3F81" w:rsidRPr="00BC2FB5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ค่าความนิยมเกิดจากการที่บริษัทซื้อหุ้นในอัตราส่วนร้อยละ</w:t>
      </w:r>
      <w:r w:rsidR="00675A0D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100</w:t>
      </w:r>
      <w:r w:rsidR="00675A0D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ของบริษัท ไอ</w:t>
      </w:r>
      <w:r w:rsidRPr="00BC2FB5">
        <w:rPr>
          <w:rFonts w:asciiTheme="majorBidi" w:hAnsiTheme="majorBidi" w:cstheme="majorBidi"/>
          <w:sz w:val="28"/>
          <w:szCs w:val="28"/>
        </w:rPr>
        <w:t>-</w:t>
      </w:r>
      <w:r w:rsidRPr="00BC2FB5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1C8BA9E2" w14:textId="77777777" w:rsidR="00555529" w:rsidRPr="00BC2FB5" w:rsidRDefault="00555529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F13D507" w14:textId="64F27E38" w:rsidR="008B3F81" w:rsidRPr="00BC2FB5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</w:t>
      </w:r>
    </w:p>
    <w:p w14:paraId="26E02C56" w14:textId="77777777" w:rsidR="008B3F81" w:rsidRPr="00BC2FB5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1E2CCE9" w14:textId="77777777" w:rsidR="00EF752A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มูลค่าที่จะได้รับคืนมาจากมูลค่าจากการใช้ของหน่วยสินทรัพย์ที่ก่อให้เกิดเงินสดที่มีค่าความนิยม ซึ่งประมาณจากการคิดลดกระแสเงินสดที่จะได้รับในอนาคตที่เกิดขึ้นจากการดำเนินงานต่อเนื่องของบริษัท ไอ</w:t>
      </w:r>
      <w:r w:rsidRPr="00BC2FB5">
        <w:rPr>
          <w:rFonts w:asciiTheme="majorBidi" w:hAnsiTheme="majorBidi" w:cstheme="majorBidi"/>
          <w:sz w:val="28"/>
          <w:szCs w:val="28"/>
        </w:rPr>
        <w:t>-</w:t>
      </w:r>
      <w:r w:rsidRPr="00BC2FB5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64DBE1E8" w14:textId="77777777" w:rsidR="00EF752A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2766442" w14:textId="77777777" w:rsidR="00EF752A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</w:p>
    <w:p w14:paraId="0E975B01" w14:textId="77777777" w:rsidR="008B3F81" w:rsidRPr="00BC2FB5" w:rsidRDefault="008B3F81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630"/>
        <w:gridCol w:w="450"/>
        <w:gridCol w:w="1440"/>
        <w:gridCol w:w="270"/>
        <w:gridCol w:w="1350"/>
      </w:tblGrid>
      <w:tr w:rsidR="001F34C7" w:rsidRPr="00BC2FB5" w14:paraId="24CF2321" w14:textId="77777777" w:rsidTr="005D43A7">
        <w:tc>
          <w:tcPr>
            <w:tcW w:w="4860" w:type="dxa"/>
          </w:tcPr>
          <w:p w14:paraId="324244B8" w14:textId="57D1D7F0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4" w:name="_Hlk96550034"/>
          </w:p>
        </w:tc>
        <w:tc>
          <w:tcPr>
            <w:tcW w:w="630" w:type="dxa"/>
            <w:tcBorders>
              <w:left w:val="nil"/>
            </w:tcBorders>
          </w:tcPr>
          <w:p w14:paraId="3353136C" w14:textId="77777777" w:rsidR="001F34C7" w:rsidRPr="00BC2FB5" w:rsidRDefault="001F34C7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151CE224" w14:textId="77777777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101C32A2" w14:textId="5FFD0187" w:rsidR="001F34C7" w:rsidRPr="00BC2FB5" w:rsidRDefault="001F34C7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F34C7" w:rsidRPr="00BC2FB5" w14:paraId="38294587" w14:textId="77777777" w:rsidTr="005D43A7">
        <w:tc>
          <w:tcPr>
            <w:tcW w:w="4860" w:type="dxa"/>
          </w:tcPr>
          <w:p w14:paraId="39837E42" w14:textId="2855F4B8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0" w:type="dxa"/>
          </w:tcPr>
          <w:p w14:paraId="048F7895" w14:textId="77777777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</w:tcPr>
          <w:p w14:paraId="0F118E00" w14:textId="77777777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814D60" w14:textId="188DC5B7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E821845" w14:textId="77777777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9D1FB" w14:textId="2EA3AC86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1F34C7" w:rsidRPr="00BC2FB5" w14:paraId="28A197A4" w14:textId="77777777" w:rsidTr="005D43A7">
        <w:trPr>
          <w:trHeight w:val="80"/>
        </w:trPr>
        <w:tc>
          <w:tcPr>
            <w:tcW w:w="4860" w:type="dxa"/>
          </w:tcPr>
          <w:p w14:paraId="225D207D" w14:textId="77777777" w:rsidR="001F34C7" w:rsidRPr="00BC2FB5" w:rsidRDefault="001F34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69B42A15" w14:textId="77777777" w:rsidR="001F34C7" w:rsidRPr="00BC2FB5" w:rsidRDefault="001F34C7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BF5D31" w14:textId="77777777" w:rsidR="001F34C7" w:rsidRPr="00BC2FB5" w:rsidRDefault="001F34C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2B66FA6B" w14:textId="7C148875" w:rsidR="001F34C7" w:rsidRPr="00BC2FB5" w:rsidRDefault="001F34C7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C2F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37D83" w:rsidRPr="00BC2FB5" w14:paraId="417C7E10" w14:textId="77777777" w:rsidTr="001F34C7">
        <w:tc>
          <w:tcPr>
            <w:tcW w:w="4860" w:type="dxa"/>
          </w:tcPr>
          <w:p w14:paraId="5A432DF7" w14:textId="338D2F02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30" w:type="dxa"/>
          </w:tcPr>
          <w:p w14:paraId="5E475032" w14:textId="77777777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</w:tcPr>
          <w:p w14:paraId="70DC647B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5207A61D" w14:textId="4A2AD7F6" w:rsidR="00837D83" w:rsidRPr="00BC2FB5" w:rsidRDefault="00100A52" w:rsidP="00837D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10.77</w:t>
            </w:r>
          </w:p>
        </w:tc>
        <w:tc>
          <w:tcPr>
            <w:tcW w:w="270" w:type="dxa"/>
          </w:tcPr>
          <w:p w14:paraId="0A7C81E0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658F31F5" w14:textId="2E2C9F48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9.80</w:t>
            </w:r>
          </w:p>
        </w:tc>
      </w:tr>
      <w:tr w:rsidR="00837D83" w:rsidRPr="00BC2FB5" w14:paraId="5362441B" w14:textId="77777777" w:rsidTr="001F34C7">
        <w:tc>
          <w:tcPr>
            <w:tcW w:w="4860" w:type="dxa"/>
          </w:tcPr>
          <w:p w14:paraId="097A8FEB" w14:textId="3D432951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อัตราการเติบโตสุดท้าย</w:t>
            </w:r>
          </w:p>
        </w:tc>
        <w:tc>
          <w:tcPr>
            <w:tcW w:w="630" w:type="dxa"/>
          </w:tcPr>
          <w:p w14:paraId="3DEFE4E4" w14:textId="77777777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72CD359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4DB4D2F9" w14:textId="7D65EDCD" w:rsidR="00837D83" w:rsidRPr="00BC2FB5" w:rsidRDefault="00100A52" w:rsidP="00A154F2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2.5</w:t>
            </w:r>
            <w:r w:rsidR="00A154F2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D0E8BE6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2219D08C" w14:textId="4508BD1B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2.63</w:t>
            </w:r>
          </w:p>
        </w:tc>
      </w:tr>
    </w:tbl>
    <w:p w14:paraId="2CAF32E6" w14:textId="77777777" w:rsidR="00EF752A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887B079" w14:textId="77777777" w:rsidR="000B36D0" w:rsidRPr="00BC2FB5" w:rsidRDefault="000B36D0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37485D1" w14:textId="77777777" w:rsidR="000B36D0" w:rsidRPr="00BC2FB5" w:rsidRDefault="000B36D0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C9F5341" w14:textId="4E7688BF" w:rsidR="00EF752A" w:rsidRPr="00BC2FB5" w:rsidRDefault="004E4B38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396F5EE5" w14:textId="77777777" w:rsidR="00752B2F" w:rsidRPr="00BC2FB5" w:rsidRDefault="00752B2F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B4853C" w14:textId="77777777" w:rsidR="00752B2F" w:rsidRPr="00BC2FB5" w:rsidRDefault="00752B2F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CBD7D8E" w14:textId="77777777" w:rsidR="00752B2F" w:rsidRPr="00BC2FB5" w:rsidRDefault="00752B2F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52E6C41" w14:textId="790D5566" w:rsidR="001F34C7" w:rsidRPr="00BC2FB5" w:rsidRDefault="001F34C7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อัตราคิด</w:t>
      </w:r>
      <w:r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ลด</w:t>
      </w:r>
    </w:p>
    <w:p w14:paraId="00FBC73E" w14:textId="77777777" w:rsidR="001F34C7" w:rsidRPr="00BC2FB5" w:rsidRDefault="001F34C7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58404F2" w14:textId="56174FE4" w:rsidR="00752B2F" w:rsidRPr="00BC2FB5" w:rsidRDefault="001F34C7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BC2FB5">
        <w:rPr>
          <w:rFonts w:asciiTheme="majorBidi" w:hAnsiTheme="majorBidi"/>
          <w:sz w:val="28"/>
          <w:szCs w:val="28"/>
          <w:cs/>
        </w:rPr>
        <w:t>อัตราคิดลดคำนวณมาจากวิธีต้นทุนถัวเฉลี่ยถ่วงน้ำหนักของเงินทุนซึ่งประกอบด้วยข้อสมมติทางการเงินที่สำคัญ ได้แก่ ต้นทุนของหนี้สิน และต้นทุนของส่วนของผู้ถือหุ้น</w:t>
      </w:r>
    </w:p>
    <w:p w14:paraId="5C5C633D" w14:textId="0738B862" w:rsidR="001F34C7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BC2FB5">
        <w:rPr>
          <w:rFonts w:asciiTheme="majorBidi" w:hAnsiTheme="majorBidi"/>
          <w:i/>
          <w:iCs/>
          <w:sz w:val="28"/>
          <w:szCs w:val="28"/>
        </w:rPr>
        <w:tab/>
      </w:r>
    </w:p>
    <w:p w14:paraId="2E500666" w14:textId="3CC13D60" w:rsidR="008B3F81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hint="cs"/>
          <w:i/>
          <w:iCs/>
          <w:sz w:val="28"/>
          <w:szCs w:val="28"/>
          <w:cs/>
        </w:rPr>
        <w:t>ประมาณการกำไรจากการดำเนินงานของบริษัทก่อนหักดอกเบี้ย</w:t>
      </w:r>
      <w:r w:rsidRPr="00BC2FB5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i/>
          <w:iCs/>
          <w:sz w:val="28"/>
          <w:szCs w:val="28"/>
          <w:cs/>
        </w:rPr>
        <w:t>ภาษี</w:t>
      </w:r>
      <w:r w:rsidRPr="00BC2FB5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i/>
          <w:iCs/>
          <w:sz w:val="28"/>
          <w:szCs w:val="28"/>
          <w:cs/>
        </w:rPr>
        <w:t>ค่าเสื่อมราคา</w:t>
      </w:r>
      <w:r w:rsidRPr="00BC2FB5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i/>
          <w:iCs/>
          <w:sz w:val="28"/>
          <w:szCs w:val="28"/>
          <w:cs/>
        </w:rPr>
        <w:t>และค่าตัดจำหน่าย</w:t>
      </w:r>
    </w:p>
    <w:p w14:paraId="6596C0D6" w14:textId="77777777" w:rsidR="00DD0D64" w:rsidRPr="00BC2FB5" w:rsidRDefault="00DD0D64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8D3614" w14:textId="3BBE1BAE" w:rsidR="00547894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bookmarkStart w:id="15" w:name="_Hlk64250086"/>
      <w:bookmarkEnd w:id="14"/>
      <w:r w:rsidRPr="00BC2FB5">
        <w:rPr>
          <w:rFonts w:asciiTheme="majorBidi" w:hAnsiTheme="majorBidi" w:hint="cs"/>
          <w:sz w:val="28"/>
          <w:szCs w:val="28"/>
          <w:cs/>
        </w:rPr>
        <w:t>การเติบโตของประมาณการกำไรจากการดำเนินงานของบริษัทก่อนหักดอกเบี้ย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ภาษี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ค่าเสื่อมราคา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และค่าตัดจำหน่าย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ได้มาจากการประมาณการผลประโยชน์ที่ได้รับในอนาคตอ้างอิงจากประสบการณ์ในอดีตปรับปรุงด้วยอัตราการเติบโตถัวเฉลี่ยระยะยาวของอุตสาหกรรมที่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บริษัท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ไอ</w:t>
      </w:r>
      <w:r w:rsidRPr="00BC2FB5">
        <w:rPr>
          <w:rFonts w:asciiTheme="majorBidi" w:hAnsiTheme="majorBidi"/>
          <w:sz w:val="28"/>
          <w:szCs w:val="28"/>
          <w:cs/>
        </w:rPr>
        <w:t>-</w:t>
      </w:r>
      <w:r w:rsidRPr="00BC2FB5">
        <w:rPr>
          <w:rFonts w:asciiTheme="majorBidi" w:hAnsiTheme="majorBidi" w:hint="cs"/>
          <w:sz w:val="28"/>
          <w:szCs w:val="28"/>
          <w:cs/>
        </w:rPr>
        <w:t>ซีเคียว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จำกัด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ดำเนินงานอยู่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และงวดเวลาที่ครอบคลุมประมาณการกระแสเงินสดเป็นระยะเวลา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="00C20309" w:rsidRPr="00BC2FB5">
        <w:rPr>
          <w:rFonts w:asciiTheme="majorBidi" w:hAnsiTheme="majorBidi"/>
          <w:sz w:val="28"/>
          <w:szCs w:val="28"/>
        </w:rPr>
        <w:t>5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ปี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ซึ่งเป็นช่วงเวลาที่ฝ่ายบริหารพิจารณาว่าครอบคลุมอายุของวงจรเศรษฐกิจของบริษัท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ไอ</w:t>
      </w:r>
      <w:r w:rsidRPr="00BC2FB5">
        <w:rPr>
          <w:rFonts w:asciiTheme="majorBidi" w:hAnsiTheme="majorBidi"/>
          <w:sz w:val="28"/>
          <w:szCs w:val="28"/>
          <w:cs/>
        </w:rPr>
        <w:t>-</w:t>
      </w:r>
      <w:r w:rsidRPr="00BC2FB5">
        <w:rPr>
          <w:rFonts w:asciiTheme="majorBidi" w:hAnsiTheme="majorBidi" w:hint="cs"/>
          <w:sz w:val="28"/>
          <w:szCs w:val="28"/>
          <w:cs/>
        </w:rPr>
        <w:t>ซีเคียว</w:t>
      </w:r>
      <w:r w:rsidRPr="00BC2FB5">
        <w:rPr>
          <w:rFonts w:asciiTheme="majorBidi" w:hAnsi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z w:val="28"/>
          <w:szCs w:val="28"/>
          <w:cs/>
        </w:rPr>
        <w:t>จำกัด</w:t>
      </w:r>
    </w:p>
    <w:p w14:paraId="376D0306" w14:textId="6C19D85D" w:rsidR="00EF752A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08B82D6" w14:textId="77777777" w:rsidR="00EF752A" w:rsidRPr="00BC2FB5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C2FB5">
        <w:rPr>
          <w:rFonts w:ascii="Angsana New" w:hAnsi="Angsana New"/>
          <w:i/>
          <w:iCs/>
          <w:sz w:val="28"/>
          <w:szCs w:val="28"/>
          <w:cs/>
        </w:rPr>
        <w:t>อัตราการเติบโตสุดท้าย</w:t>
      </w:r>
    </w:p>
    <w:p w14:paraId="5326FA59" w14:textId="77777777" w:rsidR="00EF752A" w:rsidRPr="00BC2FB5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95F016D" w14:textId="77777777" w:rsidR="00EF752A" w:rsidRPr="00BC2FB5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C2FB5">
        <w:rPr>
          <w:rFonts w:ascii="Angsana New" w:hAnsi="Angsana New"/>
          <w:sz w:val="28"/>
          <w:szCs w:val="28"/>
          <w:cs/>
        </w:rPr>
        <w:t>อัตราการเติบโตสุดท้ายพิจารณาจาก</w:t>
      </w:r>
      <w:r w:rsidRPr="00BC2FB5">
        <w:rPr>
          <w:rFonts w:ascii="Angsana New" w:hAnsi="Angsana New" w:hint="cs"/>
          <w:sz w:val="28"/>
          <w:szCs w:val="28"/>
          <w:cs/>
        </w:rPr>
        <w:t>ค่าเฉลี่ย</w:t>
      </w:r>
      <w:r w:rsidRPr="00BC2FB5">
        <w:rPr>
          <w:rFonts w:ascii="Angsana New" w:hAnsi="Angsana New"/>
          <w:sz w:val="28"/>
          <w:szCs w:val="28"/>
          <w:cs/>
        </w:rPr>
        <w:t>การเติบโตของ</w:t>
      </w:r>
      <w:r w:rsidRPr="00BC2FB5">
        <w:rPr>
          <w:rFonts w:ascii="Angsana New" w:hAnsi="Angsana New" w:hint="cs"/>
          <w:sz w:val="28"/>
          <w:szCs w:val="28"/>
          <w:cs/>
        </w:rPr>
        <w:t xml:space="preserve">ดัชนีผู้บริโภคในประเทศที่ดำเนินธุรกิจ </w:t>
      </w:r>
    </w:p>
    <w:p w14:paraId="6CC664F2" w14:textId="77777777" w:rsidR="00EF752A" w:rsidRPr="00BC2FB5" w:rsidRDefault="00EF752A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E884FE" w14:textId="6A3CF150" w:rsidR="00EF752A" w:rsidRPr="00BC2FB5" w:rsidRDefault="008B3F81" w:rsidP="0028654B">
      <w:pPr>
        <w:ind w:left="540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3F026D7E" w14:textId="18CA9EDC" w:rsidR="00EF752A" w:rsidRPr="00BC2FB5" w:rsidRDefault="00EF752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019543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A57542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FFFD8C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B2FB1A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A8E6215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CA72ADA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1949D14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697FDB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0C8088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4274E74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F9D841F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2A452A1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3F7BBF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7429A72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B70E29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34400C0" w14:textId="77777777" w:rsidR="00752B2F" w:rsidRPr="00BC2FB5" w:rsidRDefault="00752B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15"/>
    <w:p w14:paraId="3843CE32" w14:textId="6A80347E" w:rsidR="0027645D" w:rsidRPr="00BC2FB5" w:rsidRDefault="007E56DD" w:rsidP="0028654B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lastRenderedPageBreak/>
        <w:t>1</w:t>
      </w:r>
      <w:r w:rsidR="0011690C" w:rsidRPr="00BC2FB5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5A5C8C" w:rsidRPr="00BC2FB5">
        <w:rPr>
          <w:rFonts w:asciiTheme="majorBidi" w:hAnsiTheme="majorBidi" w:cstheme="majorBidi"/>
          <w:sz w:val="28"/>
          <w:szCs w:val="28"/>
          <w:lang w:val="en-US"/>
        </w:rPr>
        <w:tab/>
      </w:r>
      <w:r w:rsidR="0027645D" w:rsidRPr="00BC2FB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</w:t>
      </w:r>
      <w:r w:rsidR="00D63E01" w:rsidRPr="00BC2FB5">
        <w:rPr>
          <w:rFonts w:asciiTheme="majorBidi" w:hAnsiTheme="majorBidi" w:cstheme="majorBidi"/>
          <w:sz w:val="28"/>
          <w:szCs w:val="28"/>
          <w:cs/>
          <w:lang w:val="en-US"/>
        </w:rPr>
        <w:t>อื่น</w:t>
      </w:r>
    </w:p>
    <w:p w14:paraId="1C4A23E4" w14:textId="77777777" w:rsidR="008B3F81" w:rsidRPr="00BC2FB5" w:rsidRDefault="008B3F81" w:rsidP="0028654B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</w:tblGrid>
      <w:tr w:rsidR="00EB2262" w:rsidRPr="00BC2FB5" w14:paraId="1172F6EF" w14:textId="77777777" w:rsidTr="006B4912">
        <w:trPr>
          <w:tblHeader/>
        </w:trPr>
        <w:tc>
          <w:tcPr>
            <w:tcW w:w="2880" w:type="dxa"/>
          </w:tcPr>
          <w:p w14:paraId="02DAC32C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D7E1354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8B834AB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C9429D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0D473E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262" w:rsidRPr="00BC2FB5" w14:paraId="7CDDD753" w14:textId="77777777" w:rsidTr="006B4912">
        <w:trPr>
          <w:tblHeader/>
        </w:trPr>
        <w:tc>
          <w:tcPr>
            <w:tcW w:w="2880" w:type="dxa"/>
          </w:tcPr>
          <w:p w14:paraId="0277E766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F4ECD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</w:tcPr>
          <w:p w14:paraId="6B2F34E5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0D33E6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</w:tcPr>
          <w:p w14:paraId="4E8CB806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7CA43C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53B55468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7405FA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162CBF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BF8F01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</w:tr>
      <w:tr w:rsidR="00EB2262" w:rsidRPr="00BC2FB5" w14:paraId="743CE486" w14:textId="77777777" w:rsidTr="006B4912">
        <w:trPr>
          <w:tblHeader/>
        </w:trPr>
        <w:tc>
          <w:tcPr>
            <w:tcW w:w="2880" w:type="dxa"/>
          </w:tcPr>
          <w:p w14:paraId="659A93AB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6200586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4580CFEE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B5A6D0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0" w:type="dxa"/>
          </w:tcPr>
          <w:p w14:paraId="48CD7319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C5518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08D5CB3E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CE2AE2B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F405447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EE0B87" w14:textId="77777777" w:rsidR="00EB2262" w:rsidRPr="00BC2FB5" w:rsidRDefault="00EB2262" w:rsidP="006B4912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</w:tr>
      <w:tr w:rsidR="00EB2262" w:rsidRPr="00BC2FB5" w14:paraId="29CCEE9C" w14:textId="77777777" w:rsidTr="006B4912">
        <w:tc>
          <w:tcPr>
            <w:tcW w:w="2880" w:type="dxa"/>
          </w:tcPr>
          <w:p w14:paraId="5F17E881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333F9892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2F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B2262" w:rsidRPr="00BC2FB5" w14:paraId="4A0F35C9" w14:textId="77777777" w:rsidTr="006B4912">
        <w:tc>
          <w:tcPr>
            <w:tcW w:w="2880" w:type="dxa"/>
          </w:tcPr>
          <w:p w14:paraId="35EA9AC8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0440C8C5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62E670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2F2B5C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F25A4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3C76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6083F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673173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0FD70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67AAC5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B2262" w:rsidRPr="00BC2FB5" w14:paraId="36C945AE" w14:textId="77777777" w:rsidTr="006B4912">
        <w:tc>
          <w:tcPr>
            <w:tcW w:w="2880" w:type="dxa"/>
          </w:tcPr>
          <w:p w14:paraId="448F4147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46C811C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16,626</w:t>
            </w:r>
          </w:p>
        </w:tc>
        <w:tc>
          <w:tcPr>
            <w:tcW w:w="270" w:type="dxa"/>
            <w:vAlign w:val="bottom"/>
          </w:tcPr>
          <w:p w14:paraId="045F59C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440F8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3,710</w:t>
            </w:r>
          </w:p>
        </w:tc>
        <w:tc>
          <w:tcPr>
            <w:tcW w:w="270" w:type="dxa"/>
            <w:vAlign w:val="bottom"/>
          </w:tcPr>
          <w:p w14:paraId="133D58D7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85F56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10,215</w:t>
            </w:r>
          </w:p>
        </w:tc>
        <w:tc>
          <w:tcPr>
            <w:tcW w:w="270" w:type="dxa"/>
            <w:vAlign w:val="bottom"/>
          </w:tcPr>
          <w:p w14:paraId="3524BE06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9AAFD7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30,551</w:t>
            </w:r>
          </w:p>
        </w:tc>
        <w:tc>
          <w:tcPr>
            <w:tcW w:w="270" w:type="dxa"/>
            <w:vAlign w:val="bottom"/>
          </w:tcPr>
          <w:p w14:paraId="1258A5C6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DC4829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6,253</w:t>
            </w:r>
          </w:p>
        </w:tc>
      </w:tr>
      <w:tr w:rsidR="00EB2262" w:rsidRPr="00BC2FB5" w14:paraId="5FBFCAA5" w14:textId="77777777" w:rsidTr="006B4912">
        <w:trPr>
          <w:trHeight w:val="68"/>
        </w:trPr>
        <w:tc>
          <w:tcPr>
            <w:tcW w:w="2880" w:type="dxa"/>
          </w:tcPr>
          <w:p w14:paraId="6282F68E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55399753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1D6F4104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1E0594" w14:textId="77777777" w:rsidR="00EB2262" w:rsidRPr="00BC2FB5" w:rsidRDefault="00EB2262" w:rsidP="006B4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C8D16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169065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6,710</w:t>
            </w:r>
          </w:p>
        </w:tc>
        <w:tc>
          <w:tcPr>
            <w:tcW w:w="270" w:type="dxa"/>
          </w:tcPr>
          <w:p w14:paraId="7DAE5811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57B3D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6,740</w:t>
            </w:r>
          </w:p>
        </w:tc>
        <w:tc>
          <w:tcPr>
            <w:tcW w:w="270" w:type="dxa"/>
          </w:tcPr>
          <w:p w14:paraId="4A059EC3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A8833E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262" w:rsidRPr="00BC2FB5" w14:paraId="713DA2E2" w14:textId="77777777" w:rsidTr="006B4912">
        <w:trPr>
          <w:trHeight w:val="68"/>
        </w:trPr>
        <w:tc>
          <w:tcPr>
            <w:tcW w:w="2880" w:type="dxa"/>
          </w:tcPr>
          <w:p w14:paraId="5BCE1613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0C31B398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69C375C7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8A4FE7" w14:textId="77777777" w:rsidR="00EB2262" w:rsidRPr="00BC2FB5" w:rsidRDefault="00EB2262" w:rsidP="006B4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280703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A203D6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270" w:type="dxa"/>
          </w:tcPr>
          <w:p w14:paraId="437A0B6C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5108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2863F7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8FA870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262" w:rsidRPr="00BC2FB5" w14:paraId="0E6E16D7" w14:textId="77777777" w:rsidTr="006B4912">
        <w:trPr>
          <w:trHeight w:val="70"/>
        </w:trPr>
        <w:tc>
          <w:tcPr>
            <w:tcW w:w="2880" w:type="dxa"/>
          </w:tcPr>
          <w:p w14:paraId="649E9BE7" w14:textId="77777777" w:rsidR="00EB2262" w:rsidRPr="00BC2FB5" w:rsidRDefault="00EB2262" w:rsidP="006B491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33CFEB06" w14:textId="77777777" w:rsidR="00EB2262" w:rsidRPr="00BC2FB5" w:rsidRDefault="00EB2262" w:rsidP="006B491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78138E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16,686</w:t>
            </w:r>
          </w:p>
        </w:tc>
        <w:tc>
          <w:tcPr>
            <w:tcW w:w="270" w:type="dxa"/>
          </w:tcPr>
          <w:p w14:paraId="7B930846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2B14F87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</w:tcPr>
          <w:p w14:paraId="7744CFAC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DFED53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16,895</w:t>
            </w:r>
          </w:p>
        </w:tc>
        <w:tc>
          <w:tcPr>
            <w:tcW w:w="270" w:type="dxa"/>
          </w:tcPr>
          <w:p w14:paraId="1AA05C1A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FA07D9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37,291</w:t>
            </w:r>
          </w:p>
        </w:tc>
        <w:tc>
          <w:tcPr>
            <w:tcW w:w="270" w:type="dxa"/>
          </w:tcPr>
          <w:p w14:paraId="570BBE5D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92C7E7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0BEC1E" w14:textId="77777777" w:rsidR="00EB2262" w:rsidRPr="00BC2FB5" w:rsidRDefault="00EB2262" w:rsidP="006B4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EB2262" w:rsidRPr="00BC2FB5" w14:paraId="3C5CAEB5" w14:textId="77777777" w:rsidTr="006B4912">
        <w:trPr>
          <w:trHeight w:val="326"/>
        </w:trPr>
        <w:tc>
          <w:tcPr>
            <w:tcW w:w="2880" w:type="dxa"/>
          </w:tcPr>
          <w:p w14:paraId="306EE4B6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948F335" w14:textId="47B03444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70" w:type="dxa"/>
          </w:tcPr>
          <w:p w14:paraId="6EA710F7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42D655" w14:textId="25A5B136" w:rsidR="00EB2262" w:rsidRPr="00BC2FB5" w:rsidRDefault="00EB2262" w:rsidP="00EB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25457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582E6" w14:textId="5E56079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5,139</w:t>
            </w:r>
          </w:p>
        </w:tc>
        <w:tc>
          <w:tcPr>
            <w:tcW w:w="270" w:type="dxa"/>
          </w:tcPr>
          <w:p w14:paraId="48DB87A6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EFB9D5" w14:textId="436FD015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5,266</w:t>
            </w:r>
          </w:p>
        </w:tc>
        <w:tc>
          <w:tcPr>
            <w:tcW w:w="270" w:type="dxa"/>
          </w:tcPr>
          <w:p w14:paraId="0FB8E1A5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5326F" w14:textId="0FBE87A1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262" w:rsidRPr="00BC2FB5" w14:paraId="7548ABFE" w14:textId="77777777" w:rsidTr="006B4912">
        <w:tc>
          <w:tcPr>
            <w:tcW w:w="2880" w:type="dxa"/>
          </w:tcPr>
          <w:p w14:paraId="4AA71C3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07F12D64" w14:textId="119E9149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21,882</w:t>
            </w:r>
          </w:p>
        </w:tc>
        <w:tc>
          <w:tcPr>
            <w:tcW w:w="270" w:type="dxa"/>
          </w:tcPr>
          <w:p w14:paraId="4A670189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B2C50D" w14:textId="608C195D" w:rsidR="00EB2262" w:rsidRPr="00BC2FB5" w:rsidRDefault="00EB2262" w:rsidP="00EB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3E6D39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F0F3F4" w14:textId="22D83A71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(21,882)</w:t>
            </w:r>
          </w:p>
        </w:tc>
        <w:tc>
          <w:tcPr>
            <w:tcW w:w="270" w:type="dxa"/>
          </w:tcPr>
          <w:p w14:paraId="20CBC616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B09F1" w14:textId="1F2CAB29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39351F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7C68C" w14:textId="1B65EBA1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262" w:rsidRPr="00BC2FB5" w14:paraId="47E043AC" w14:textId="77777777" w:rsidTr="006B4912">
        <w:tc>
          <w:tcPr>
            <w:tcW w:w="2880" w:type="dxa"/>
          </w:tcPr>
          <w:p w14:paraId="7FFB25E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93D9E" w14:textId="399FFCE5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38,695</w:t>
            </w:r>
          </w:p>
        </w:tc>
        <w:tc>
          <w:tcPr>
            <w:tcW w:w="270" w:type="dxa"/>
          </w:tcPr>
          <w:p w14:paraId="6EEDD39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BA8CB" w14:textId="2F1E132C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</w:tcPr>
          <w:p w14:paraId="69E7324F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F43D" w14:textId="44B55CF3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70" w:type="dxa"/>
          </w:tcPr>
          <w:p w14:paraId="4583A57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EE5B9" w14:textId="7F4B0094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42,55</w:t>
            </w:r>
            <w:r w:rsidR="006C5DCF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76FC5D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05CEEE" w14:textId="59131D70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EB2262" w:rsidRPr="00BC2FB5" w14:paraId="0BD267E9" w14:textId="77777777" w:rsidTr="006B4912">
        <w:trPr>
          <w:trHeight w:val="70"/>
        </w:trPr>
        <w:tc>
          <w:tcPr>
            <w:tcW w:w="2880" w:type="dxa"/>
          </w:tcPr>
          <w:p w14:paraId="0190F4B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08615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98B89DF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4FCA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CC68B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D9394D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780123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D05E1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B6E2BD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25379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2262" w:rsidRPr="00BC2FB5" w14:paraId="27B794C8" w14:textId="77777777" w:rsidTr="006B4912">
        <w:tc>
          <w:tcPr>
            <w:tcW w:w="2880" w:type="dxa"/>
          </w:tcPr>
          <w:p w14:paraId="21E91723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06294F41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22EE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5EB55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FA33F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067D27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C362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57E9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5F7DD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C2BC1D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262" w:rsidRPr="00BC2FB5" w14:paraId="00C0B9EB" w14:textId="77777777" w:rsidTr="006B4912">
        <w:tc>
          <w:tcPr>
            <w:tcW w:w="2880" w:type="dxa"/>
          </w:tcPr>
          <w:p w14:paraId="48D37407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7317134C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11,704</w:t>
            </w:r>
          </w:p>
        </w:tc>
        <w:tc>
          <w:tcPr>
            <w:tcW w:w="270" w:type="dxa"/>
            <w:vAlign w:val="bottom"/>
          </w:tcPr>
          <w:p w14:paraId="574C33E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6F46E3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3,294</w:t>
            </w:r>
          </w:p>
        </w:tc>
        <w:tc>
          <w:tcPr>
            <w:tcW w:w="270" w:type="dxa"/>
            <w:vAlign w:val="bottom"/>
          </w:tcPr>
          <w:p w14:paraId="44FF278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9BBD83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C1F3CC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B2D59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14,998</w:t>
            </w:r>
          </w:p>
        </w:tc>
        <w:tc>
          <w:tcPr>
            <w:tcW w:w="270" w:type="dxa"/>
            <w:vAlign w:val="bottom"/>
          </w:tcPr>
          <w:p w14:paraId="76B7EA46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A36E07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6,251</w:t>
            </w:r>
          </w:p>
        </w:tc>
      </w:tr>
      <w:tr w:rsidR="00EB2262" w:rsidRPr="00BC2FB5" w14:paraId="1798AFDF" w14:textId="77777777" w:rsidTr="006B4912">
        <w:tc>
          <w:tcPr>
            <w:tcW w:w="2880" w:type="dxa"/>
          </w:tcPr>
          <w:p w14:paraId="7CA928C3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008DAA1F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270" w:type="dxa"/>
          </w:tcPr>
          <w:p w14:paraId="55C407DB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6E36EC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70" w:type="dxa"/>
          </w:tcPr>
          <w:p w14:paraId="0B3DE34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45426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11764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F3949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  <w:tc>
          <w:tcPr>
            <w:tcW w:w="270" w:type="dxa"/>
          </w:tcPr>
          <w:p w14:paraId="2F97C53D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7675F9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B2262" w:rsidRPr="00BC2FB5" w14:paraId="3F3DCA51" w14:textId="77777777" w:rsidTr="006B4912">
        <w:trPr>
          <w:trHeight w:val="50"/>
        </w:trPr>
        <w:tc>
          <w:tcPr>
            <w:tcW w:w="2880" w:type="dxa"/>
          </w:tcPr>
          <w:p w14:paraId="579FAC64" w14:textId="77777777" w:rsidR="00EB2262" w:rsidRPr="00BC2FB5" w:rsidRDefault="00EB2262" w:rsidP="00EB226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3A562E1" w14:textId="77777777" w:rsidR="00EB2262" w:rsidRPr="00BC2FB5" w:rsidRDefault="00EB2262" w:rsidP="00EB226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CF1075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12,947</w:t>
            </w:r>
          </w:p>
        </w:tc>
        <w:tc>
          <w:tcPr>
            <w:tcW w:w="270" w:type="dxa"/>
          </w:tcPr>
          <w:p w14:paraId="14B70D4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844BA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</w:tcPr>
          <w:p w14:paraId="67574C16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0EE2F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2560E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02D1C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16,657</w:t>
            </w:r>
          </w:p>
        </w:tc>
        <w:tc>
          <w:tcPr>
            <w:tcW w:w="270" w:type="dxa"/>
          </w:tcPr>
          <w:p w14:paraId="5536E66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3119B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B357D9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EB2262" w:rsidRPr="00BC2FB5" w14:paraId="4CC2B282" w14:textId="77777777" w:rsidTr="006B4912">
        <w:tc>
          <w:tcPr>
            <w:tcW w:w="2880" w:type="dxa"/>
          </w:tcPr>
          <w:p w14:paraId="40875EE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24502606" w14:textId="47F40376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270" w:type="dxa"/>
          </w:tcPr>
          <w:p w14:paraId="31CF7BD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CDA6E9" w14:textId="633FAA0C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893C5F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DC894" w14:textId="032F6C21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6494DB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AF6D26" w14:textId="415CE91D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270" w:type="dxa"/>
          </w:tcPr>
          <w:p w14:paraId="22FB319C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AAE93E" w14:textId="7B9F2BD3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2262" w:rsidRPr="00BC2FB5" w14:paraId="4CADE306" w14:textId="77777777" w:rsidTr="006B4912">
        <w:tc>
          <w:tcPr>
            <w:tcW w:w="2880" w:type="dxa"/>
          </w:tcPr>
          <w:p w14:paraId="64470DE6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D273E" w14:textId="5C810F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14,608</w:t>
            </w:r>
          </w:p>
        </w:tc>
        <w:tc>
          <w:tcPr>
            <w:tcW w:w="270" w:type="dxa"/>
          </w:tcPr>
          <w:p w14:paraId="6907449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E8714" w14:textId="2AB15E10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3,710</w:t>
            </w:r>
          </w:p>
        </w:tc>
        <w:tc>
          <w:tcPr>
            <w:tcW w:w="270" w:type="dxa"/>
          </w:tcPr>
          <w:p w14:paraId="31F0F5A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C5339" w14:textId="12B5C329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E15F7C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91793" w14:textId="3EB53CB1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18,318</w:t>
            </w:r>
          </w:p>
        </w:tc>
        <w:tc>
          <w:tcPr>
            <w:tcW w:w="270" w:type="dxa"/>
          </w:tcPr>
          <w:p w14:paraId="79AA4215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B61E1C" w14:textId="1AF969E4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6,253</w:t>
            </w:r>
          </w:p>
        </w:tc>
      </w:tr>
      <w:tr w:rsidR="00EB2262" w:rsidRPr="00BC2FB5" w14:paraId="09714F69" w14:textId="77777777" w:rsidTr="006B4912">
        <w:trPr>
          <w:trHeight w:val="38"/>
        </w:trPr>
        <w:tc>
          <w:tcPr>
            <w:tcW w:w="2880" w:type="dxa"/>
          </w:tcPr>
          <w:p w14:paraId="45EB48A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4E0E1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37FA51B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EDD65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44F07E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CAFBA5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A24DC0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19F8BE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68890E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5EDDD7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2262" w:rsidRPr="00BC2FB5" w14:paraId="7BE86377" w14:textId="77777777" w:rsidTr="006B4912">
        <w:trPr>
          <w:trHeight w:val="80"/>
        </w:trPr>
        <w:tc>
          <w:tcPr>
            <w:tcW w:w="2880" w:type="dxa"/>
          </w:tcPr>
          <w:p w14:paraId="5B001B80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E2BEBB9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ED319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F55D71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E9F75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7F21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F4B1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50E9C1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46BA1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41C326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2262" w:rsidRPr="00BC2FB5" w14:paraId="1268CF79" w14:textId="77777777" w:rsidTr="006B4912">
        <w:tc>
          <w:tcPr>
            <w:tcW w:w="2880" w:type="dxa"/>
          </w:tcPr>
          <w:p w14:paraId="1D3CC431" w14:textId="77777777" w:rsidR="00EB2262" w:rsidRPr="00BC2FB5" w:rsidRDefault="00EB2262" w:rsidP="00EB226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3F5E4C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3,739</w:t>
            </w:r>
          </w:p>
        </w:tc>
        <w:tc>
          <w:tcPr>
            <w:tcW w:w="270" w:type="dxa"/>
          </w:tcPr>
          <w:p w14:paraId="7D1162EC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F0CE55B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7A402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1EBB34D" w14:textId="77777777" w:rsidR="00EB2262" w:rsidRPr="00BC2FB5" w:rsidRDefault="00EB2262" w:rsidP="00EB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16,895</w:t>
            </w:r>
          </w:p>
        </w:tc>
        <w:tc>
          <w:tcPr>
            <w:tcW w:w="270" w:type="dxa"/>
          </w:tcPr>
          <w:p w14:paraId="6A4A4AE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27F654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20,634</w:t>
            </w:r>
          </w:p>
        </w:tc>
        <w:tc>
          <w:tcPr>
            <w:tcW w:w="270" w:type="dxa"/>
          </w:tcPr>
          <w:p w14:paraId="7B21C4C3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865B48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B2262" w:rsidRPr="00BC2FB5" w14:paraId="392DCDA9" w14:textId="77777777" w:rsidTr="006B4912">
        <w:tc>
          <w:tcPr>
            <w:tcW w:w="2880" w:type="dxa"/>
          </w:tcPr>
          <w:p w14:paraId="59EC012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F5888A" w14:textId="204FB64E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24,087</w:t>
            </w:r>
          </w:p>
        </w:tc>
        <w:tc>
          <w:tcPr>
            <w:tcW w:w="270" w:type="dxa"/>
          </w:tcPr>
          <w:p w14:paraId="5F83FFA1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F2BA19" w14:textId="4D89790B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DA3F87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C3EDD7" w14:textId="113F2048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70" w:type="dxa"/>
          </w:tcPr>
          <w:p w14:paraId="6D883C1A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699F9" w14:textId="125DFA80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24,239</w:t>
            </w:r>
          </w:p>
        </w:tc>
        <w:tc>
          <w:tcPr>
            <w:tcW w:w="270" w:type="dxa"/>
          </w:tcPr>
          <w:p w14:paraId="46FDA7EB" w14:textId="77777777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C1FC0A2" w14:textId="04828FC1" w:rsidR="00EB2262" w:rsidRPr="00BC2FB5" w:rsidRDefault="00EB2262" w:rsidP="00EB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4CEDC18" w14:textId="77777777" w:rsidR="0071431E" w:rsidRPr="00BC2FB5" w:rsidRDefault="0071431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9B2B9B" w14:textId="2319C240" w:rsidR="008A3AE9" w:rsidRPr="00BC2FB5" w:rsidRDefault="00EB2262" w:rsidP="00EB2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45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BC2FB5">
        <w:rPr>
          <w:rFonts w:asciiTheme="majorBidi" w:eastAsia="MS Mincho" w:hAnsiTheme="majorBidi" w:cstheme="majorBidi"/>
          <w:sz w:val="28"/>
          <w:szCs w:val="28"/>
        </w:rPr>
        <w:tab/>
      </w:r>
      <w:r w:rsidRPr="00BC2FB5">
        <w:rPr>
          <w:rFonts w:asciiTheme="majorBidi" w:eastAsia="MS Mincho" w:hAnsiTheme="majorBidi" w:hint="cs"/>
          <w:sz w:val="28"/>
          <w:szCs w:val="28"/>
          <w:cs/>
        </w:rPr>
        <w:t>สัญญาให้บริการข้างต้นเป็นสินทรัพย์ที่ได้มาจากการรวมธุรกิจในระหว่างปี</w:t>
      </w:r>
      <w:r w:rsidRPr="00BC2FB5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/>
          <w:sz w:val="28"/>
          <w:szCs w:val="28"/>
        </w:rPr>
        <w:t xml:space="preserve">2559 </w:t>
      </w:r>
      <w:r w:rsidRPr="00BC2FB5">
        <w:rPr>
          <w:rFonts w:asciiTheme="majorBidi" w:eastAsia="MS Mincho" w:hAnsiTheme="majorBidi" w:hint="cs"/>
          <w:sz w:val="28"/>
          <w:szCs w:val="28"/>
          <w:cs/>
        </w:rPr>
        <w:t>และ</w:t>
      </w:r>
      <w:r w:rsidRPr="00BC2FB5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/>
          <w:sz w:val="28"/>
          <w:szCs w:val="28"/>
        </w:rPr>
        <w:t>2561</w:t>
      </w:r>
      <w:r w:rsidR="008A3AE9" w:rsidRPr="00BC2FB5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27B63B4" w14:textId="4056EF38" w:rsidR="005E277B" w:rsidRPr="00BC2FB5" w:rsidRDefault="007E56DD" w:rsidP="0028654B">
      <w:pPr>
        <w:pStyle w:val="Heading6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6</w:t>
      </w:r>
      <w:r w:rsidR="005A5C8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395DD3" w:rsidRPr="00BC2FB5">
        <w:rPr>
          <w:rFonts w:asciiTheme="majorBidi" w:eastAsia="MS Mincho" w:hAnsiTheme="majorBidi" w:cstheme="majorBidi"/>
          <w:sz w:val="28"/>
          <w:szCs w:val="28"/>
          <w:cs/>
        </w:rPr>
        <w:t>หนี้สินที่มีภาระดอกเบี้ย</w:t>
      </w:r>
      <w:r w:rsidR="00EA0F7E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</w:p>
    <w:p w14:paraId="418CE776" w14:textId="77777777" w:rsidR="000168B1" w:rsidRPr="00BC2FB5" w:rsidRDefault="000168B1" w:rsidP="0028654B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2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5"/>
        <w:gridCol w:w="946"/>
        <w:gridCol w:w="179"/>
        <w:gridCol w:w="994"/>
        <w:gridCol w:w="181"/>
        <w:gridCol w:w="903"/>
        <w:gridCol w:w="6"/>
      </w:tblGrid>
      <w:tr w:rsidR="007E56DD" w:rsidRPr="00BC2FB5" w14:paraId="162FBDC4" w14:textId="77777777" w:rsidTr="008C2500">
        <w:trPr>
          <w:tblHeader/>
        </w:trPr>
        <w:tc>
          <w:tcPr>
            <w:tcW w:w="2785" w:type="dxa"/>
          </w:tcPr>
          <w:p w14:paraId="0F56C57F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</w:tcPr>
          <w:p w14:paraId="3F4A085D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6DD" w:rsidRPr="00BC2FB5" w14:paraId="420EF9E5" w14:textId="77777777" w:rsidTr="008C2500">
        <w:trPr>
          <w:tblHeader/>
        </w:trPr>
        <w:tc>
          <w:tcPr>
            <w:tcW w:w="2785" w:type="dxa"/>
          </w:tcPr>
          <w:p w14:paraId="408FC3D9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050B7494" w14:textId="2F3F656C" w:rsidR="007E56DD" w:rsidRPr="00BC2FB5" w:rsidRDefault="00ED611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5" w:type="dxa"/>
          </w:tcPr>
          <w:p w14:paraId="2383FC1A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dxa"/>
            <w:gridSpan w:val="6"/>
          </w:tcPr>
          <w:p w14:paraId="196B3CFA" w14:textId="014FAA5C" w:rsidR="007E56DD" w:rsidRPr="00BC2FB5" w:rsidRDefault="00ED611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E56DD" w:rsidRPr="00BC2FB5" w14:paraId="08AB5DAB" w14:textId="77777777" w:rsidTr="008C2500">
        <w:trPr>
          <w:gridAfter w:val="1"/>
          <w:wAfter w:w="6" w:type="dxa"/>
          <w:tblHeader/>
        </w:trPr>
        <w:tc>
          <w:tcPr>
            <w:tcW w:w="2785" w:type="dxa"/>
          </w:tcPr>
          <w:p w14:paraId="53958D13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FD674D0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614C5874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48EA54F3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60C9BCF3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662ABD7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026730B9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4BC4E5F9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5BB76736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5FF66B9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52149475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A9030C1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BC2FB5" w14:paraId="6B9AB8AB" w14:textId="77777777" w:rsidTr="008C2500">
        <w:trPr>
          <w:tblHeader/>
        </w:trPr>
        <w:tc>
          <w:tcPr>
            <w:tcW w:w="2785" w:type="dxa"/>
          </w:tcPr>
          <w:p w14:paraId="31351ED9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5" w:type="dxa"/>
            <w:gridSpan w:val="12"/>
            <w:vAlign w:val="bottom"/>
          </w:tcPr>
          <w:p w14:paraId="6E0C5EB8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37D83" w:rsidRPr="00BC2FB5" w14:paraId="4932F3C5" w14:textId="77777777" w:rsidTr="005D43A7">
        <w:trPr>
          <w:gridAfter w:val="1"/>
          <w:wAfter w:w="6" w:type="dxa"/>
          <w:trHeight w:val="56"/>
        </w:trPr>
        <w:tc>
          <w:tcPr>
            <w:tcW w:w="2785" w:type="dxa"/>
          </w:tcPr>
          <w:p w14:paraId="29AB73D4" w14:textId="77777777" w:rsidR="00837D83" w:rsidRPr="00BC2FB5" w:rsidRDefault="00837D83" w:rsidP="00837D83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</w:tcPr>
          <w:p w14:paraId="31BA5B79" w14:textId="1E9B0AD7" w:rsidR="00837D83" w:rsidRPr="00BC2FB5" w:rsidRDefault="00691CCF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70,006</w:t>
            </w:r>
          </w:p>
        </w:tc>
        <w:tc>
          <w:tcPr>
            <w:tcW w:w="169" w:type="dxa"/>
            <w:vAlign w:val="bottom"/>
          </w:tcPr>
          <w:p w14:paraId="55540AF2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</w:tcPr>
          <w:p w14:paraId="478A76D4" w14:textId="3CFBA99B" w:rsidR="00837D83" w:rsidRPr="00BC2FB5" w:rsidRDefault="00691CCF" w:rsidP="001C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25FD71FE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070AE1FD" w14:textId="4BAA66DE" w:rsidR="00837D83" w:rsidRPr="00BC2FB5" w:rsidRDefault="00691CCF" w:rsidP="00837D8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70,006</w:t>
            </w:r>
          </w:p>
        </w:tc>
        <w:tc>
          <w:tcPr>
            <w:tcW w:w="165" w:type="dxa"/>
            <w:vAlign w:val="bottom"/>
          </w:tcPr>
          <w:p w14:paraId="478C49AD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</w:tcPr>
          <w:p w14:paraId="6BF35679" w14:textId="5F630BC3" w:rsidR="00837D83" w:rsidRPr="00BC2FB5" w:rsidRDefault="00837D83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9" w:type="dxa"/>
            <w:vAlign w:val="bottom"/>
          </w:tcPr>
          <w:p w14:paraId="71495DFC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26A77A78" w14:textId="7370B5B0" w:rsidR="00837D83" w:rsidRPr="00BC2FB5" w:rsidRDefault="00837D83" w:rsidP="00837D83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12130E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</w:tcPr>
          <w:p w14:paraId="0A71C22D" w14:textId="3246D047" w:rsidR="00837D83" w:rsidRPr="00BC2FB5" w:rsidRDefault="00837D83" w:rsidP="00837D8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</w:tr>
      <w:tr w:rsidR="00DA017B" w:rsidRPr="00BC2FB5" w14:paraId="32BB0CB1" w14:textId="77777777" w:rsidTr="008C2500">
        <w:trPr>
          <w:gridAfter w:val="1"/>
          <w:wAfter w:w="6" w:type="dxa"/>
        </w:trPr>
        <w:tc>
          <w:tcPr>
            <w:tcW w:w="2785" w:type="dxa"/>
          </w:tcPr>
          <w:p w14:paraId="65EB4C13" w14:textId="77777777" w:rsidR="00DA017B" w:rsidRPr="00BC2FB5" w:rsidRDefault="00DA017B" w:rsidP="00DA017B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3AACC0F0" w14:textId="4E45D9B5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0729227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65DA947" w14:textId="76448855" w:rsidR="00DA017B" w:rsidRPr="00BC2FB5" w:rsidRDefault="00DA017B" w:rsidP="00DA017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,441</w:t>
            </w:r>
          </w:p>
        </w:tc>
        <w:tc>
          <w:tcPr>
            <w:tcW w:w="168" w:type="dxa"/>
            <w:vAlign w:val="bottom"/>
          </w:tcPr>
          <w:p w14:paraId="2233CABB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37F53BC7" w14:textId="583862B7" w:rsidR="00DA017B" w:rsidRPr="00BC2FB5" w:rsidRDefault="00DA017B" w:rsidP="00DA017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16,441</w:t>
            </w:r>
          </w:p>
        </w:tc>
        <w:tc>
          <w:tcPr>
            <w:tcW w:w="165" w:type="dxa"/>
            <w:vAlign w:val="bottom"/>
          </w:tcPr>
          <w:p w14:paraId="560324F2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6" w:type="dxa"/>
            <w:vAlign w:val="bottom"/>
          </w:tcPr>
          <w:p w14:paraId="51AD4815" w14:textId="5F427E95" w:rsidR="00DA017B" w:rsidRPr="00BC2FB5" w:rsidRDefault="00DA017B" w:rsidP="001C2391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7FB3243E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16825DD4" w14:textId="18B36B4A" w:rsidR="00DA017B" w:rsidRPr="00BC2FB5" w:rsidRDefault="00DA017B" w:rsidP="00DA01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225658DF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3" w:type="dxa"/>
          </w:tcPr>
          <w:p w14:paraId="659C2818" w14:textId="2A0C266F" w:rsidR="00DA017B" w:rsidRPr="00BC2FB5" w:rsidRDefault="00DA017B" w:rsidP="00DA017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30,733</w:t>
            </w:r>
          </w:p>
        </w:tc>
      </w:tr>
      <w:tr w:rsidR="00DA017B" w:rsidRPr="00BC2FB5" w14:paraId="71C90EC6" w14:textId="77777777" w:rsidTr="008C2500">
        <w:trPr>
          <w:gridAfter w:val="1"/>
          <w:wAfter w:w="6" w:type="dxa"/>
        </w:trPr>
        <w:tc>
          <w:tcPr>
            <w:tcW w:w="2785" w:type="dxa"/>
          </w:tcPr>
          <w:p w14:paraId="4CE2B253" w14:textId="77777777" w:rsidR="00DA017B" w:rsidRPr="00BC2FB5" w:rsidRDefault="00DA017B" w:rsidP="00DA017B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4A977" w14:textId="1C49713D" w:rsidR="00DA017B" w:rsidRPr="00BC2FB5" w:rsidRDefault="00DA017B" w:rsidP="00DA017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70,006</w:t>
            </w:r>
          </w:p>
        </w:tc>
        <w:tc>
          <w:tcPr>
            <w:tcW w:w="169" w:type="dxa"/>
            <w:vAlign w:val="bottom"/>
          </w:tcPr>
          <w:p w14:paraId="0B35FDBF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42EC0" w14:textId="6D5BE4C2" w:rsidR="00DA017B" w:rsidRPr="00BC2FB5" w:rsidRDefault="00DA017B" w:rsidP="00DA017B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16,441</w:t>
            </w:r>
          </w:p>
        </w:tc>
        <w:tc>
          <w:tcPr>
            <w:tcW w:w="168" w:type="dxa"/>
            <w:vAlign w:val="bottom"/>
          </w:tcPr>
          <w:p w14:paraId="05925598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9EA5387" w14:textId="499C89D6" w:rsidR="00DA017B" w:rsidRPr="00BC2FB5" w:rsidRDefault="00DA017B" w:rsidP="00DA017B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86,447</w:t>
            </w:r>
          </w:p>
        </w:tc>
        <w:tc>
          <w:tcPr>
            <w:tcW w:w="165" w:type="dxa"/>
            <w:vAlign w:val="bottom"/>
          </w:tcPr>
          <w:p w14:paraId="0D933B70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DF8C" w14:textId="267C1077" w:rsidR="00DA017B" w:rsidRPr="00BC2FB5" w:rsidRDefault="00DA017B" w:rsidP="00DA017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179" w:type="dxa"/>
            <w:vAlign w:val="bottom"/>
          </w:tcPr>
          <w:p w14:paraId="339BEFFA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15CD" w14:textId="3D6880C3" w:rsidR="00DA017B" w:rsidRPr="00BC2FB5" w:rsidRDefault="00DA017B" w:rsidP="00DA01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681B13FD" w14:textId="77777777" w:rsidR="00DA017B" w:rsidRPr="00BC2FB5" w:rsidRDefault="00DA017B" w:rsidP="00DA0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71DACBCB" w14:textId="14746830" w:rsidR="00DA017B" w:rsidRPr="00BC2FB5" w:rsidRDefault="00DA017B" w:rsidP="00DA017B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105,733</w:t>
            </w:r>
          </w:p>
        </w:tc>
      </w:tr>
    </w:tbl>
    <w:p w14:paraId="7BFABB00" w14:textId="18024DBB" w:rsidR="00E6362C" w:rsidRPr="00BC2FB5" w:rsidRDefault="00E6362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916"/>
      </w:tblGrid>
      <w:tr w:rsidR="007E56DD" w:rsidRPr="00BC2FB5" w14:paraId="5E547334" w14:textId="77777777" w:rsidTr="003C6761">
        <w:trPr>
          <w:tblHeader/>
        </w:trPr>
        <w:tc>
          <w:tcPr>
            <w:tcW w:w="2788" w:type="dxa"/>
          </w:tcPr>
          <w:p w14:paraId="06E707E1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2" w:type="dxa"/>
            <w:gridSpan w:val="11"/>
          </w:tcPr>
          <w:p w14:paraId="15043AE7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413" w:rsidRPr="00BC2FB5" w14:paraId="046BED72" w14:textId="77777777" w:rsidTr="003C6761">
        <w:trPr>
          <w:tblHeader/>
        </w:trPr>
        <w:tc>
          <w:tcPr>
            <w:tcW w:w="2788" w:type="dxa"/>
          </w:tcPr>
          <w:p w14:paraId="68D47013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7B9F2F5A" w14:textId="105BCE32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4E89A04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dxa"/>
            <w:gridSpan w:val="5"/>
          </w:tcPr>
          <w:p w14:paraId="0A694AEC" w14:textId="446173ED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56E0D" w:rsidRPr="00BC2FB5" w14:paraId="13D065AC" w14:textId="77777777" w:rsidTr="003C6761">
        <w:trPr>
          <w:tblHeader/>
        </w:trPr>
        <w:tc>
          <w:tcPr>
            <w:tcW w:w="2788" w:type="dxa"/>
          </w:tcPr>
          <w:p w14:paraId="3B80DA3F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D90C0B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3EAFD05F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9A633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2DC9DCA1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421C7C2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0EF92AF5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7F1A571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5C648883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7D5E6BA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04013EF2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3ED8876E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BC2FB5" w14:paraId="0B5C8020" w14:textId="77777777" w:rsidTr="003C6761">
        <w:trPr>
          <w:tblHeader/>
        </w:trPr>
        <w:tc>
          <w:tcPr>
            <w:tcW w:w="2788" w:type="dxa"/>
          </w:tcPr>
          <w:p w14:paraId="3CD941BD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2" w:type="dxa"/>
            <w:gridSpan w:val="11"/>
            <w:vAlign w:val="bottom"/>
          </w:tcPr>
          <w:p w14:paraId="4036A4C9" w14:textId="77777777" w:rsidR="007E56DD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37D83" w:rsidRPr="00BC2FB5" w14:paraId="20AE8103" w14:textId="77777777" w:rsidTr="003C6761">
        <w:tc>
          <w:tcPr>
            <w:tcW w:w="2788" w:type="dxa"/>
          </w:tcPr>
          <w:p w14:paraId="76ABFB93" w14:textId="77777777" w:rsidR="00837D83" w:rsidRPr="00BC2FB5" w:rsidRDefault="00837D83" w:rsidP="00837D8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15AE9981" w14:textId="6222488C" w:rsidR="00837D83" w:rsidRPr="00BC2FB5" w:rsidRDefault="0042500A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70,006</w:t>
            </w:r>
          </w:p>
        </w:tc>
        <w:tc>
          <w:tcPr>
            <w:tcW w:w="180" w:type="dxa"/>
            <w:vAlign w:val="bottom"/>
          </w:tcPr>
          <w:p w14:paraId="6643AD72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40203FAD" w14:textId="1DA66E6F" w:rsidR="00837D83" w:rsidRPr="00BC2FB5" w:rsidRDefault="00691CCF" w:rsidP="001C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37A1E5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614AA40F" w14:textId="056812B5" w:rsidR="00837D83" w:rsidRPr="00BC2FB5" w:rsidRDefault="00691CCF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70,006</w:t>
            </w:r>
          </w:p>
        </w:tc>
        <w:tc>
          <w:tcPr>
            <w:tcW w:w="180" w:type="dxa"/>
            <w:vAlign w:val="bottom"/>
          </w:tcPr>
          <w:p w14:paraId="0784B370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8E476F4" w14:textId="3672A189" w:rsidR="00837D83" w:rsidRPr="00BC2FB5" w:rsidRDefault="00837D83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202" w:type="dxa"/>
            <w:vAlign w:val="bottom"/>
          </w:tcPr>
          <w:p w14:paraId="3FB42903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D961EAB" w14:textId="685D114D" w:rsidR="00837D83" w:rsidRPr="00BC2FB5" w:rsidRDefault="00837D83" w:rsidP="00837D83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3238A60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058028EB" w14:textId="6B7DFD83" w:rsidR="00837D83" w:rsidRPr="00BC2FB5" w:rsidRDefault="00837D83" w:rsidP="00837D8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6527B7" w:rsidRPr="00BC2FB5" w14:paraId="3BDEE941" w14:textId="77777777" w:rsidTr="003C6761">
        <w:tc>
          <w:tcPr>
            <w:tcW w:w="2788" w:type="dxa"/>
          </w:tcPr>
          <w:p w14:paraId="151FAD81" w14:textId="4BDEA645" w:rsidR="006527B7" w:rsidRPr="00BC2FB5" w:rsidRDefault="006527B7" w:rsidP="00837D8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</w:t>
            </w:r>
            <w:r w:rsidRPr="00BC2FB5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7DCF36F0" w14:textId="77777777" w:rsidR="006527B7" w:rsidRPr="00BC2FB5" w:rsidRDefault="006527B7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B4FEF7F" w14:textId="117B9F95" w:rsidR="006527B7" w:rsidRPr="00BC2FB5" w:rsidRDefault="006527B7" w:rsidP="006527B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A3DFD6" w14:textId="77777777" w:rsidR="006527B7" w:rsidRPr="00BC2FB5" w:rsidRDefault="006527B7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7F6A08FB" w14:textId="77777777" w:rsidR="006527B7" w:rsidRPr="00BC2FB5" w:rsidRDefault="006527B7" w:rsidP="001C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EE297" w14:textId="21E78B02" w:rsidR="006527B7" w:rsidRPr="00BC2FB5" w:rsidRDefault="006527B7" w:rsidP="00652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80" w:type="dxa"/>
            <w:vAlign w:val="bottom"/>
          </w:tcPr>
          <w:p w14:paraId="64D7B07E" w14:textId="77777777" w:rsidR="006527B7" w:rsidRPr="00BC2FB5" w:rsidRDefault="006527B7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5F3137A1" w14:textId="77777777" w:rsidR="006527B7" w:rsidRPr="00BC2FB5" w:rsidRDefault="006527B7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19AB25B" w14:textId="29FCBF8F" w:rsidR="006527B7" w:rsidRPr="00BC2FB5" w:rsidRDefault="006527B7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20</w:t>
            </w: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C2FB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6B92C11" w14:textId="77777777" w:rsidR="006527B7" w:rsidRPr="00BC2FB5" w:rsidRDefault="006527B7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5FA701D" w14:textId="77777777" w:rsidR="006527B7" w:rsidRPr="00BC2FB5" w:rsidRDefault="006527B7" w:rsidP="006527B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DC6E4D" w14:textId="73ABA9E0" w:rsidR="006527B7" w:rsidRPr="00BC2FB5" w:rsidRDefault="006527B7" w:rsidP="006527B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6B806FEA" w14:textId="77777777" w:rsidR="006527B7" w:rsidRPr="00BC2FB5" w:rsidRDefault="006527B7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E026ADA" w14:textId="77777777" w:rsidR="006527B7" w:rsidRPr="00BC2FB5" w:rsidRDefault="006527B7" w:rsidP="00837D83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524C15" w14:textId="2DC9F86D" w:rsidR="006527B7" w:rsidRPr="00BC2FB5" w:rsidRDefault="006527B7" w:rsidP="000406E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53DA702" w14:textId="77777777" w:rsidR="006527B7" w:rsidRPr="00BC2FB5" w:rsidRDefault="006527B7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73CC3AC4" w14:textId="77777777" w:rsidR="006527B7" w:rsidRPr="00BC2FB5" w:rsidRDefault="006527B7" w:rsidP="000406E4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CC859" w14:textId="15E45637" w:rsidR="006527B7" w:rsidRPr="00BC2FB5" w:rsidRDefault="006527B7" w:rsidP="000406E4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7D83" w:rsidRPr="00BC2FB5" w14:paraId="410056F2" w14:textId="77777777" w:rsidTr="003C6761">
        <w:tc>
          <w:tcPr>
            <w:tcW w:w="2788" w:type="dxa"/>
          </w:tcPr>
          <w:p w14:paraId="61981F0E" w14:textId="77777777" w:rsidR="00837D83" w:rsidRPr="00BC2FB5" w:rsidRDefault="00837D83" w:rsidP="00837D83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829C34E" w14:textId="378D2EDE" w:rsidR="00837D83" w:rsidRPr="00BC2FB5" w:rsidRDefault="00490DFB" w:rsidP="00490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366320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028589A9" w14:textId="1376DB5D" w:rsidR="00837D83" w:rsidRPr="00BC2FB5" w:rsidRDefault="00490DFB" w:rsidP="00837D8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6,374</w:t>
            </w:r>
          </w:p>
        </w:tc>
        <w:tc>
          <w:tcPr>
            <w:tcW w:w="180" w:type="dxa"/>
            <w:vAlign w:val="bottom"/>
          </w:tcPr>
          <w:p w14:paraId="57FED35D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65FF6EC0" w14:textId="00266E91" w:rsidR="00837D83" w:rsidRPr="00BC2FB5" w:rsidRDefault="00490DFB" w:rsidP="00837D8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6,374</w:t>
            </w:r>
          </w:p>
        </w:tc>
        <w:tc>
          <w:tcPr>
            <w:tcW w:w="180" w:type="dxa"/>
            <w:vAlign w:val="bottom"/>
          </w:tcPr>
          <w:p w14:paraId="1348B609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77C3B87" w14:textId="76E32AA1" w:rsidR="00837D83" w:rsidRPr="00BC2FB5" w:rsidRDefault="00837D83" w:rsidP="000406E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4049617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EFEC758" w14:textId="5F7709F9" w:rsidR="00837D83" w:rsidRPr="00BC2FB5" w:rsidRDefault="00837D83" w:rsidP="00837D8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6F3276BF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</w:tcPr>
          <w:p w14:paraId="7E028048" w14:textId="7F04019C" w:rsidR="00837D83" w:rsidRPr="00BC2FB5" w:rsidRDefault="00837D83" w:rsidP="00837D8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9,603</w:t>
            </w:r>
          </w:p>
        </w:tc>
      </w:tr>
      <w:tr w:rsidR="00837D83" w:rsidRPr="00BC2FB5" w14:paraId="536784B9" w14:textId="77777777" w:rsidTr="003C6761">
        <w:tc>
          <w:tcPr>
            <w:tcW w:w="2788" w:type="dxa"/>
          </w:tcPr>
          <w:p w14:paraId="45146771" w14:textId="64A888C7" w:rsidR="00837D83" w:rsidRPr="00BC2FB5" w:rsidRDefault="00837D83" w:rsidP="00837D83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9B5B" w14:textId="6686159B" w:rsidR="00837D83" w:rsidRPr="00BC2FB5" w:rsidRDefault="00490DFB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70,006</w:t>
            </w:r>
          </w:p>
        </w:tc>
        <w:tc>
          <w:tcPr>
            <w:tcW w:w="180" w:type="dxa"/>
            <w:vAlign w:val="bottom"/>
          </w:tcPr>
          <w:p w14:paraId="45D5AE00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811BD4" w14:textId="60A04A51" w:rsidR="00837D83" w:rsidRPr="00BC2FB5" w:rsidRDefault="004E0DC0" w:rsidP="00837D8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490DFB"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6,374</w:t>
            </w:r>
          </w:p>
        </w:tc>
        <w:tc>
          <w:tcPr>
            <w:tcW w:w="180" w:type="dxa"/>
            <w:vAlign w:val="bottom"/>
          </w:tcPr>
          <w:p w14:paraId="41156816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D46E630" w14:textId="5B8C84A3" w:rsidR="00837D83" w:rsidRPr="00BC2FB5" w:rsidRDefault="004E0DC0" w:rsidP="00837D83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490DFB"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6,380</w:t>
            </w:r>
          </w:p>
        </w:tc>
        <w:tc>
          <w:tcPr>
            <w:tcW w:w="180" w:type="dxa"/>
            <w:vAlign w:val="bottom"/>
          </w:tcPr>
          <w:p w14:paraId="53F9A33E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85944" w14:textId="4AC954A8" w:rsidR="00837D83" w:rsidRPr="00BC2FB5" w:rsidRDefault="00837D83" w:rsidP="00837D8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02" w:type="dxa"/>
            <w:vAlign w:val="bottom"/>
          </w:tcPr>
          <w:p w14:paraId="14855415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59F75CF4" w14:textId="2577AD7C" w:rsidR="00837D83" w:rsidRPr="00BC2FB5" w:rsidRDefault="00837D83" w:rsidP="00837D8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01B5E6BE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3A61C24B" w14:textId="76E5D4EC" w:rsidR="00837D83" w:rsidRPr="00BC2FB5" w:rsidRDefault="00837D83" w:rsidP="00837D83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84,603</w:t>
            </w:r>
          </w:p>
        </w:tc>
      </w:tr>
    </w:tbl>
    <w:p w14:paraId="554CFE0B" w14:textId="77777777" w:rsidR="00F15776" w:rsidRPr="00BC2FB5" w:rsidRDefault="00F15776" w:rsidP="0028654B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416AE42" w14:textId="2CF63241" w:rsidR="00F15776" w:rsidRPr="00BC2FB5" w:rsidRDefault="00D430E5" w:rsidP="0028654B">
      <w:pPr>
        <w:ind w:left="540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</w:rPr>
        <w:t xml:space="preserve">31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</w:rPr>
        <w:t>25</w:t>
      </w:r>
      <w:r w:rsidR="00B74413" w:rsidRPr="00BC2FB5">
        <w:rPr>
          <w:rFonts w:asciiTheme="majorBidi" w:hAnsiTheme="majorBidi" w:cstheme="majorBidi"/>
          <w:sz w:val="28"/>
          <w:szCs w:val="28"/>
        </w:rPr>
        <w:t>6</w:t>
      </w:r>
      <w:r w:rsidR="00837D83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บริษัทมีเงินกู้ยืมระยะสั้นจากสถาบันการเงิน</w:t>
      </w:r>
      <w:r w:rsidR="00E449F0" w:rsidRPr="00BC2FB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FE2384" w:rsidRPr="00BC2FB5">
        <w:rPr>
          <w:rFonts w:asciiTheme="majorBidi" w:hAnsiTheme="majorBidi" w:cstheme="majorBidi"/>
          <w:sz w:val="28"/>
          <w:szCs w:val="28"/>
        </w:rPr>
        <w:t>70.01</w:t>
      </w:r>
      <w:r w:rsidR="00E449F0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E449F0" w:rsidRPr="00BC2FB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2503CA" w:rsidRPr="00BC2FB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75.00 </w:t>
      </w:r>
      <w:r w:rsidR="00837D83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2503CA" w:rsidRPr="00BC2FB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E449F0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E449F0" w:rsidRPr="00BC2FB5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โดยมีอัตราดอกเบี้ยคงที่ต่อปี และมีกำหนดชำระคืนในเดือน</w:t>
      </w:r>
      <w:r w:rsidR="00FE2384" w:rsidRPr="00BC2FB5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E55F92" w:rsidRPr="00BC2F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449F0" w:rsidRPr="00BC2FB5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E449F0" w:rsidRPr="00BC2FB5">
        <w:rPr>
          <w:rFonts w:asciiTheme="majorBidi" w:hAnsiTheme="majorBidi" w:cstheme="majorBidi"/>
          <w:sz w:val="28"/>
          <w:szCs w:val="28"/>
        </w:rPr>
        <w:t>256</w:t>
      </w:r>
      <w:r w:rsidR="00FE2384" w:rsidRPr="00BC2FB5">
        <w:rPr>
          <w:rFonts w:asciiTheme="majorBidi" w:hAnsiTheme="majorBidi" w:cstheme="majorBidi"/>
          <w:sz w:val="28"/>
          <w:szCs w:val="28"/>
        </w:rPr>
        <w:t>9</w:t>
      </w:r>
    </w:p>
    <w:p w14:paraId="54A7027F" w14:textId="77777777" w:rsidR="002503CA" w:rsidRPr="00BC2FB5" w:rsidRDefault="002503CA" w:rsidP="0028654B">
      <w:pPr>
        <w:tabs>
          <w:tab w:val="clear" w:pos="68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37F3DCF" w14:textId="74682D82" w:rsidR="007A532F" w:rsidRPr="00BC2FB5" w:rsidRDefault="007A532F" w:rsidP="0028654B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BC2FB5">
        <w:rPr>
          <w:rFonts w:asciiTheme="majorBidi" w:hAnsiTheme="majorBidi" w:cstheme="majorBidi"/>
          <w:sz w:val="28"/>
          <w:szCs w:val="28"/>
        </w:rPr>
        <w:t xml:space="preserve"> 31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C2FB5">
        <w:rPr>
          <w:rFonts w:asciiTheme="majorBidi" w:hAnsiTheme="majorBidi" w:cstheme="majorBidi"/>
          <w:sz w:val="28"/>
          <w:szCs w:val="28"/>
        </w:rPr>
        <w:t>256</w:t>
      </w:r>
      <w:r w:rsidR="00837D83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F03D83" w:rsidRPr="00BC2FB5">
        <w:rPr>
          <w:rFonts w:asciiTheme="majorBidi" w:hAnsiTheme="majorBidi" w:cstheme="majorBidi"/>
          <w:sz w:val="28"/>
          <w:szCs w:val="28"/>
        </w:rPr>
        <w:t>631.20</w:t>
      </w:r>
      <w:r w:rsidR="00837D83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และ</w:t>
      </w:r>
      <w:r w:rsidRPr="00BC2FB5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F03D83" w:rsidRPr="00BC2FB5">
        <w:rPr>
          <w:rFonts w:asciiTheme="majorBidi" w:hAnsiTheme="majorBidi" w:cstheme="majorBidi"/>
          <w:sz w:val="28"/>
          <w:szCs w:val="28"/>
        </w:rPr>
        <w:t>541.81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626.12</w:t>
      </w:r>
      <w:r w:rsidR="00ED28CE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8CE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D28CE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8CE" w:rsidRPr="00BC2FB5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D28CE" w:rsidRPr="00BC2FB5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539</w:t>
      </w:r>
      <w:r w:rsidR="00B74413" w:rsidRPr="00BC2FB5">
        <w:rPr>
          <w:rFonts w:asciiTheme="majorBidi" w:hAnsiTheme="majorBidi" w:cstheme="majorBidi"/>
          <w:i/>
          <w:iCs/>
          <w:sz w:val="28"/>
          <w:szCs w:val="28"/>
        </w:rPr>
        <w:t>.00</w:t>
      </w:r>
      <w:r w:rsidR="00ED28CE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D28CE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ED28CE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090D7E5" w14:textId="77777777" w:rsidR="00FC52BF" w:rsidRPr="00BC2FB5" w:rsidRDefault="00FC52B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DE969F4" w14:textId="1CE7C76C" w:rsidR="000103CB" w:rsidRPr="00BC2FB5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7</w:t>
      </w:r>
      <w:r w:rsidR="005A5C8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bookmarkStart w:id="16" w:name="_Hlk63811350"/>
      <w:r w:rsidR="00A57F80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1E927362" w14:textId="77777777" w:rsidR="0055353A" w:rsidRPr="00BC2FB5" w:rsidRDefault="0055353A" w:rsidP="0028654B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2"/>
      </w:tblGrid>
      <w:tr w:rsidR="0055353A" w:rsidRPr="00BC2FB5" w14:paraId="75178BA1" w14:textId="77777777" w:rsidTr="00B63ADB">
        <w:tc>
          <w:tcPr>
            <w:tcW w:w="3330" w:type="dxa"/>
          </w:tcPr>
          <w:p w14:paraId="736143DA" w14:textId="77777777" w:rsidR="0055353A" w:rsidRPr="00BC2FB5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574E672" w14:textId="77777777" w:rsidR="0055353A" w:rsidRPr="00BC2FB5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B9A51E" w14:textId="77777777" w:rsidR="0055353A" w:rsidRPr="00BC2FB5" w:rsidRDefault="0055353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0D003390" w14:textId="77777777" w:rsidR="0055353A" w:rsidRPr="00BC2FB5" w:rsidRDefault="005535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5BC6CF9C" w14:textId="77777777" w:rsidR="0055353A" w:rsidRPr="00BC2FB5" w:rsidRDefault="0055353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7D83" w:rsidRPr="00BC2FB5" w14:paraId="42A819A0" w14:textId="77777777" w:rsidTr="00B63ADB">
        <w:tc>
          <w:tcPr>
            <w:tcW w:w="3330" w:type="dxa"/>
          </w:tcPr>
          <w:p w14:paraId="23549846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F6287C6" w14:textId="123924DF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FFA8AD" w14:textId="21A57E83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47F69E22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B1D5B6A" w14:textId="5D84AB4B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1048D2EB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4D039F1" w14:textId="72F7DE29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34BB1B5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9ED60D2" w14:textId="2D70D68E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837D83" w:rsidRPr="00BC2FB5" w14:paraId="2CFD68FB" w14:textId="77777777" w:rsidTr="00B63ADB">
        <w:tc>
          <w:tcPr>
            <w:tcW w:w="3330" w:type="dxa"/>
          </w:tcPr>
          <w:p w14:paraId="45EBF7F3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0894038A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2" w:type="dxa"/>
            <w:gridSpan w:val="7"/>
            <w:vAlign w:val="bottom"/>
          </w:tcPr>
          <w:p w14:paraId="31588BF1" w14:textId="77777777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37D83" w:rsidRPr="00BC2FB5" w14:paraId="418A29C7" w14:textId="77777777" w:rsidTr="00B63ADB">
        <w:tc>
          <w:tcPr>
            <w:tcW w:w="3330" w:type="dxa"/>
          </w:tcPr>
          <w:p w14:paraId="10B12327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</w:tcPr>
          <w:p w14:paraId="769E4AF5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1AE9742" w14:textId="787AC524" w:rsidR="00837D83" w:rsidRPr="00BC2FB5" w:rsidRDefault="00507CC6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143,851</w:t>
            </w:r>
          </w:p>
        </w:tc>
        <w:tc>
          <w:tcPr>
            <w:tcW w:w="262" w:type="dxa"/>
          </w:tcPr>
          <w:p w14:paraId="11ED9B5E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636E1733" w14:textId="2868813A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132,636</w:t>
            </w:r>
          </w:p>
        </w:tc>
        <w:tc>
          <w:tcPr>
            <w:tcW w:w="262" w:type="dxa"/>
          </w:tcPr>
          <w:p w14:paraId="117CE642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F9A2693" w14:textId="2B00B16B" w:rsidR="00837D83" w:rsidRPr="00BC2FB5" w:rsidRDefault="00FE2384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79,351</w:t>
            </w:r>
          </w:p>
        </w:tc>
        <w:tc>
          <w:tcPr>
            <w:tcW w:w="270" w:type="dxa"/>
          </w:tcPr>
          <w:p w14:paraId="57C6C2DF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2ECD62" w14:textId="123C58D2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85,781</w:t>
            </w:r>
          </w:p>
        </w:tc>
      </w:tr>
      <w:tr w:rsidR="00837D83" w:rsidRPr="00BC2FB5" w14:paraId="1479F474" w14:textId="77777777" w:rsidTr="00B63ADB">
        <w:tc>
          <w:tcPr>
            <w:tcW w:w="3330" w:type="dxa"/>
          </w:tcPr>
          <w:p w14:paraId="0E6210DC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</w:tcPr>
          <w:p w14:paraId="632D746D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1D875C1" w14:textId="3D4EF5C3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82A4621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8D131BD" w14:textId="155E5899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C6DD9A8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0D43CC24" w14:textId="4BAD5F4E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FB26D7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0DF4ED" w14:textId="1FFBAE6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6"/>
      <w:tr w:rsidR="00837D83" w:rsidRPr="00BC2FB5" w14:paraId="721C9C00" w14:textId="77777777" w:rsidTr="00B63ADB">
        <w:tc>
          <w:tcPr>
            <w:tcW w:w="3330" w:type="dxa"/>
            <w:vAlign w:val="center"/>
          </w:tcPr>
          <w:p w14:paraId="7882EB0F" w14:textId="2648C603" w:rsidR="00837D83" w:rsidRPr="00BC2FB5" w:rsidRDefault="00B63ADB" w:rsidP="00837D83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837D83"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</w:tcPr>
          <w:p w14:paraId="5180901D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C259781" w14:textId="41122E51" w:rsidR="00837D83" w:rsidRPr="00BC2FB5" w:rsidRDefault="00B27B6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346,997</w:t>
            </w:r>
          </w:p>
        </w:tc>
        <w:tc>
          <w:tcPr>
            <w:tcW w:w="262" w:type="dxa"/>
          </w:tcPr>
          <w:p w14:paraId="59320A13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6FB96F6A" w14:textId="562EC48B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289,023</w:t>
            </w:r>
          </w:p>
        </w:tc>
        <w:tc>
          <w:tcPr>
            <w:tcW w:w="262" w:type="dxa"/>
          </w:tcPr>
          <w:p w14:paraId="37F420A8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2B959D48" w14:textId="445205CB" w:rsidR="00837D83" w:rsidRPr="00BC2FB5" w:rsidRDefault="00691CCF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290,</w:t>
            </w:r>
            <w:r w:rsidR="4854CD16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25BF9B3D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2B342F5" w14:textId="7D00AE6B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248,063</w:t>
            </w:r>
          </w:p>
        </w:tc>
      </w:tr>
      <w:tr w:rsidR="00837D83" w:rsidRPr="00BC2FB5" w14:paraId="113CC1EC" w14:textId="77777777" w:rsidTr="00B63ADB">
        <w:tc>
          <w:tcPr>
            <w:tcW w:w="3330" w:type="dxa"/>
            <w:vAlign w:val="center"/>
          </w:tcPr>
          <w:p w14:paraId="577DD12F" w14:textId="50E13B3A" w:rsidR="00837D83" w:rsidRPr="00BC2FB5" w:rsidRDefault="00B63ADB" w:rsidP="00837D8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837D83"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</w:tcPr>
          <w:p w14:paraId="10CEDBE2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D61E7A" w14:textId="2A537C8D" w:rsidR="00837D83" w:rsidRPr="00BC2FB5" w:rsidRDefault="00507CC6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7,470</w:t>
            </w:r>
          </w:p>
        </w:tc>
        <w:tc>
          <w:tcPr>
            <w:tcW w:w="262" w:type="dxa"/>
          </w:tcPr>
          <w:p w14:paraId="335C230F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0B9D049" w14:textId="64C96113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21,651</w:t>
            </w:r>
          </w:p>
        </w:tc>
        <w:tc>
          <w:tcPr>
            <w:tcW w:w="262" w:type="dxa"/>
          </w:tcPr>
          <w:p w14:paraId="2378788F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5FB5B920" w14:textId="1C1165E3" w:rsidR="00837D83" w:rsidRPr="00BC2FB5" w:rsidRDefault="00507CC6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4,153</w:t>
            </w:r>
          </w:p>
        </w:tc>
        <w:tc>
          <w:tcPr>
            <w:tcW w:w="270" w:type="dxa"/>
          </w:tcPr>
          <w:p w14:paraId="598BDCC9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A1F4E4" w14:textId="394FEBE9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8,478</w:t>
            </w:r>
          </w:p>
        </w:tc>
      </w:tr>
      <w:tr w:rsidR="00837D83" w:rsidRPr="00BC2FB5" w14:paraId="3D249A26" w14:textId="77777777" w:rsidTr="00B63ADB">
        <w:tc>
          <w:tcPr>
            <w:tcW w:w="3330" w:type="dxa"/>
            <w:vAlign w:val="center"/>
          </w:tcPr>
          <w:p w14:paraId="4E999486" w14:textId="6BAA0D9D" w:rsidR="00837D83" w:rsidRPr="00BC2FB5" w:rsidRDefault="00B63ADB" w:rsidP="00837D83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837D83"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</w:tcPr>
          <w:p w14:paraId="74E3C180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083501F" w14:textId="66B3BC2E" w:rsidR="00837D83" w:rsidRPr="00BC2FB5" w:rsidRDefault="00507CC6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1,853</w:t>
            </w:r>
          </w:p>
        </w:tc>
        <w:tc>
          <w:tcPr>
            <w:tcW w:w="262" w:type="dxa"/>
          </w:tcPr>
          <w:p w14:paraId="28A5A295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55B087D" w14:textId="74DA5CF9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11,957</w:t>
            </w:r>
          </w:p>
        </w:tc>
        <w:tc>
          <w:tcPr>
            <w:tcW w:w="262" w:type="dxa"/>
          </w:tcPr>
          <w:p w14:paraId="4061A5DC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7D24CBE6" w14:textId="00B9681A" w:rsidR="00837D83" w:rsidRPr="00BC2FB5" w:rsidRDefault="00B27B6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2,753</w:t>
            </w:r>
          </w:p>
        </w:tc>
        <w:tc>
          <w:tcPr>
            <w:tcW w:w="270" w:type="dxa"/>
          </w:tcPr>
          <w:p w14:paraId="07AF34BD" w14:textId="77777777" w:rsidR="00837D83" w:rsidRPr="00BC2FB5" w:rsidRDefault="00837D83" w:rsidP="00837D8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86E5A3" w14:textId="6993696A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3,022</w:t>
            </w:r>
          </w:p>
        </w:tc>
      </w:tr>
      <w:tr w:rsidR="00837D83" w:rsidRPr="00BC2FB5" w14:paraId="618744E8" w14:textId="77777777" w:rsidTr="00B63ADB">
        <w:tc>
          <w:tcPr>
            <w:tcW w:w="3330" w:type="dxa"/>
          </w:tcPr>
          <w:p w14:paraId="54DB1F0A" w14:textId="75D92F4D" w:rsidR="00837D83" w:rsidRPr="00BC2FB5" w:rsidRDefault="00B63ADB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837D83"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</w:tcPr>
          <w:p w14:paraId="7542A709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0EED66" w14:textId="6C2D3E3D" w:rsidR="00837D83" w:rsidRPr="00BC2FB5" w:rsidRDefault="00A2763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8,84</w:t>
            </w:r>
            <w:r w:rsidR="00F43677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</w:tcPr>
          <w:p w14:paraId="6CB60F89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F7EDE6D" w14:textId="0C949DC4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10,409</w:t>
            </w:r>
          </w:p>
        </w:tc>
        <w:tc>
          <w:tcPr>
            <w:tcW w:w="262" w:type="dxa"/>
          </w:tcPr>
          <w:p w14:paraId="6127C58D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DD296C7" w14:textId="64E3955A" w:rsidR="00837D83" w:rsidRPr="00BC2FB5" w:rsidRDefault="00A2763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</w:t>
            </w:r>
            <w:r w:rsidR="007A009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22EF20FE" w14:textId="77777777" w:rsidR="00837D83" w:rsidRPr="00BC2FB5" w:rsidRDefault="00837D83" w:rsidP="00837D8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D17BCD" w14:textId="4969FCDB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4,912</w:t>
            </w:r>
          </w:p>
        </w:tc>
      </w:tr>
      <w:tr w:rsidR="00B63ADB" w:rsidRPr="00BC2FB5" w14:paraId="111A73FB" w14:textId="77777777" w:rsidTr="00B63ADB">
        <w:tc>
          <w:tcPr>
            <w:tcW w:w="3330" w:type="dxa"/>
          </w:tcPr>
          <w:p w14:paraId="4AD7899D" w14:textId="77777777" w:rsidR="00B63ADB" w:rsidRPr="00BC2FB5" w:rsidRDefault="00B63ADB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9C718FC" w14:textId="77777777" w:rsidR="00B63ADB" w:rsidRPr="00BC2FB5" w:rsidRDefault="00B63ADB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166A4A" w14:textId="77D3527A" w:rsidR="00B63ADB" w:rsidRPr="00BC2FB5" w:rsidRDefault="00B27B6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365,167</w:t>
            </w:r>
          </w:p>
        </w:tc>
        <w:tc>
          <w:tcPr>
            <w:tcW w:w="262" w:type="dxa"/>
          </w:tcPr>
          <w:p w14:paraId="54F8848E" w14:textId="77777777" w:rsidR="00B63ADB" w:rsidRPr="00BC2FB5" w:rsidRDefault="00B63ADB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D02162C" w14:textId="0AFF2789" w:rsidR="00B63ADB" w:rsidRPr="00BC2FB5" w:rsidRDefault="00B63ADB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333,040</w:t>
            </w:r>
          </w:p>
        </w:tc>
        <w:tc>
          <w:tcPr>
            <w:tcW w:w="262" w:type="dxa"/>
          </w:tcPr>
          <w:p w14:paraId="341986FA" w14:textId="77777777" w:rsidR="00B63ADB" w:rsidRPr="00BC2FB5" w:rsidRDefault="00B63ADB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25BFB5D" w14:textId="27ECE0D6" w:rsidR="00B63ADB" w:rsidRPr="00BC2FB5" w:rsidRDefault="00B27B6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302,</w:t>
            </w:r>
            <w:r w:rsidR="7C66E8AB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250DFC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208FF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DC6F0C2" w14:textId="77777777" w:rsidR="00B63ADB" w:rsidRPr="00BC2FB5" w:rsidRDefault="00B63ADB" w:rsidP="00837D8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0F1160" w14:textId="00F3B1E1" w:rsidR="00B63ADB" w:rsidRPr="00BC2FB5" w:rsidRDefault="00B63ADB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264,475</w:t>
            </w:r>
          </w:p>
        </w:tc>
      </w:tr>
      <w:tr w:rsidR="00837D83" w:rsidRPr="00BC2FB5" w14:paraId="113CB4F2" w14:textId="77777777" w:rsidTr="00B63ADB">
        <w:tc>
          <w:tcPr>
            <w:tcW w:w="3330" w:type="dxa"/>
          </w:tcPr>
          <w:p w14:paraId="1D6B6587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</w:tcPr>
          <w:p w14:paraId="3C22BF70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170BE6" w14:textId="622D49FD" w:rsidR="00837D83" w:rsidRPr="00BC2FB5" w:rsidRDefault="00B27B6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509,018</w:t>
            </w:r>
          </w:p>
        </w:tc>
        <w:tc>
          <w:tcPr>
            <w:tcW w:w="262" w:type="dxa"/>
          </w:tcPr>
          <w:p w14:paraId="3B3032B9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316B794" w14:textId="67F54A64" w:rsidR="00837D83" w:rsidRPr="00BC2FB5" w:rsidRDefault="00243AE0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465,</w:t>
            </w:r>
            <w:r w:rsidR="00261DBD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676</w:t>
            </w:r>
          </w:p>
        </w:tc>
        <w:tc>
          <w:tcPr>
            <w:tcW w:w="262" w:type="dxa"/>
          </w:tcPr>
          <w:p w14:paraId="598D7079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220A548" w14:textId="107A302D" w:rsidR="00837D83" w:rsidRPr="00BC2FB5" w:rsidRDefault="00B27B62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381,</w:t>
            </w:r>
            <w:r w:rsidR="71326C47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  <w:r w:rsidR="00243AE0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9716E08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F970F8E" w14:textId="0A799AF8" w:rsidR="00837D83" w:rsidRPr="00BC2FB5" w:rsidRDefault="00B63ADB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350,256</w:t>
            </w:r>
          </w:p>
        </w:tc>
      </w:tr>
    </w:tbl>
    <w:p w14:paraId="6DBF9E09" w14:textId="119F246F" w:rsidR="00855EFA" w:rsidRPr="00BC2FB5" w:rsidRDefault="00855EFA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9AEF3DF" w14:textId="0768ED2C" w:rsidR="003F3A28" w:rsidRPr="00BC2FB5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bookmarkStart w:id="17" w:name="_Hlk96553333"/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="005A5C8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933E2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CEAB9E" w14:textId="6056206D" w:rsidR="00D1278D" w:rsidRPr="00BC2FB5" w:rsidRDefault="00D1278D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4E9AC508" w14:textId="3EBB8C8D" w:rsidR="00357807" w:rsidRPr="00BC2FB5" w:rsidRDefault="00357807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F0889" w:rsidRPr="00BC2FB5">
        <w:rPr>
          <w:rFonts w:asciiTheme="majorBidi" w:hAnsiTheme="majorBidi" w:cstheme="majorBidi"/>
          <w:sz w:val="28"/>
          <w:szCs w:val="28"/>
          <w:cs/>
        </w:rPr>
        <w:t>และ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E56DD" w:rsidRPr="00BC2FB5">
        <w:rPr>
          <w:rFonts w:asciiTheme="majorBidi" w:hAnsiTheme="majorBidi" w:cstheme="majorBidi"/>
          <w:sz w:val="28"/>
          <w:szCs w:val="28"/>
        </w:rPr>
        <w:t>2541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1B12E9" w:rsidRPr="00BC2FB5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BC2FB5">
        <w:rPr>
          <w:rFonts w:asciiTheme="majorBidi" w:hAnsiTheme="majorBidi" w:cstheme="majorBidi"/>
          <w:sz w:val="28"/>
          <w:szCs w:val="28"/>
          <w:cs/>
        </w:rPr>
        <w:t>ความเสี่ยงจากอัตราดอกเบี้ย</w:t>
      </w:r>
    </w:p>
    <w:p w14:paraId="7D530545" w14:textId="3DDCD244" w:rsidR="00191491" w:rsidRPr="00BC2FB5" w:rsidRDefault="0019149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28C4B8D3" w14:textId="77777777" w:rsidR="002A7D99" w:rsidRPr="00BC2FB5" w:rsidRDefault="002A7D99" w:rsidP="0028654B">
      <w:r w:rsidRPr="00BC2FB5">
        <w:br w:type="page"/>
      </w: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75"/>
        <w:gridCol w:w="1001"/>
        <w:gridCol w:w="236"/>
        <w:gridCol w:w="982"/>
        <w:gridCol w:w="262"/>
        <w:gridCol w:w="982"/>
        <w:gridCol w:w="269"/>
        <w:gridCol w:w="977"/>
      </w:tblGrid>
      <w:tr w:rsidR="00F14A69" w:rsidRPr="00BC2FB5" w14:paraId="11E8DEF7" w14:textId="77777777" w:rsidTr="00ED28CE">
        <w:trPr>
          <w:tblHeader/>
        </w:trPr>
        <w:tc>
          <w:tcPr>
            <w:tcW w:w="3420" w:type="dxa"/>
            <w:hideMark/>
          </w:tcPr>
          <w:p w14:paraId="74FE1F59" w14:textId="28282FF6" w:rsidR="00F14A69" w:rsidRPr="00BC2FB5" w:rsidRDefault="00F14A6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มูลค่าปัจจุบันของภาระผูกพันตาม        </w:t>
            </w:r>
          </w:p>
        </w:tc>
        <w:tc>
          <w:tcPr>
            <w:tcW w:w="975" w:type="dxa"/>
          </w:tcPr>
          <w:p w14:paraId="5405A021" w14:textId="77777777" w:rsidR="00F14A69" w:rsidRPr="00BC2FB5" w:rsidRDefault="00F14A6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9" w:type="dxa"/>
            <w:gridSpan w:val="3"/>
            <w:vAlign w:val="bottom"/>
            <w:hideMark/>
          </w:tcPr>
          <w:p w14:paraId="76DCE322" w14:textId="77777777" w:rsidR="00F14A69" w:rsidRPr="00BC2FB5" w:rsidRDefault="00F14A69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F14A69" w:rsidRPr="00BC2FB5" w:rsidRDefault="00F14A69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28" w:type="dxa"/>
            <w:gridSpan w:val="3"/>
            <w:vAlign w:val="bottom"/>
            <w:hideMark/>
          </w:tcPr>
          <w:p w14:paraId="62A93F28" w14:textId="77777777" w:rsidR="00F14A69" w:rsidRPr="00BC2FB5" w:rsidRDefault="00F14A69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BC2FB5" w14:paraId="7FB63805" w14:textId="77777777" w:rsidTr="0085666E">
        <w:trPr>
          <w:tblHeader/>
        </w:trPr>
        <w:tc>
          <w:tcPr>
            <w:tcW w:w="3420" w:type="dxa"/>
          </w:tcPr>
          <w:p w14:paraId="2DBE5FC1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975" w:type="dxa"/>
          </w:tcPr>
          <w:p w14:paraId="7B6C4786" w14:textId="33203ABA" w:rsidR="00B74413" w:rsidRPr="00BC2FB5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hideMark/>
          </w:tcPr>
          <w:p w14:paraId="0400ECC6" w14:textId="1CE17C02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2881C9B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2" w:type="dxa"/>
            <w:hideMark/>
          </w:tcPr>
          <w:p w14:paraId="2ABE3463" w14:textId="0A7489C0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5DEC77C7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hideMark/>
          </w:tcPr>
          <w:p w14:paraId="53BC07E0" w14:textId="17568205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6F86FC81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2891E2CA" w14:textId="1F430D4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88733A" w:rsidRPr="00BC2FB5" w14:paraId="433E531C" w14:textId="77777777" w:rsidTr="00ED28CE">
        <w:trPr>
          <w:tblHeader/>
        </w:trPr>
        <w:tc>
          <w:tcPr>
            <w:tcW w:w="3420" w:type="dxa"/>
          </w:tcPr>
          <w:p w14:paraId="0C901374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E46F188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09" w:type="dxa"/>
            <w:gridSpan w:val="7"/>
            <w:vAlign w:val="bottom"/>
            <w:hideMark/>
          </w:tcPr>
          <w:p w14:paraId="52AC9E36" w14:textId="77777777" w:rsidR="0088733A" w:rsidRPr="00BC2FB5" w:rsidRDefault="0088733A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37D83" w:rsidRPr="00BC2FB5" w14:paraId="4D0F0E78" w14:textId="77777777" w:rsidTr="0085666E">
        <w:tc>
          <w:tcPr>
            <w:tcW w:w="3420" w:type="dxa"/>
            <w:hideMark/>
          </w:tcPr>
          <w:p w14:paraId="49073CAD" w14:textId="725D5663" w:rsidR="00837D83" w:rsidRPr="00BC2FB5" w:rsidRDefault="00837D83" w:rsidP="00837D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75" w:type="dxa"/>
          </w:tcPr>
          <w:p w14:paraId="35AF9B14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CDD2D20" w14:textId="3A6AF8C2" w:rsidR="00837D83" w:rsidRPr="00BC2FB5" w:rsidRDefault="00837D83" w:rsidP="004A09F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26,721</w:t>
            </w:r>
          </w:p>
        </w:tc>
        <w:tc>
          <w:tcPr>
            <w:tcW w:w="236" w:type="dxa"/>
          </w:tcPr>
          <w:p w14:paraId="3C18FCD1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25A7AFC0" w14:textId="406CBF82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30,533</w:t>
            </w:r>
          </w:p>
        </w:tc>
        <w:tc>
          <w:tcPr>
            <w:tcW w:w="262" w:type="dxa"/>
          </w:tcPr>
          <w:p w14:paraId="2D0E19B7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10FD4777" w14:textId="5973F6C0" w:rsidR="00837D83" w:rsidRPr="00BC2FB5" w:rsidRDefault="00837D83" w:rsidP="00804CC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15,126</w:t>
            </w:r>
          </w:p>
        </w:tc>
        <w:tc>
          <w:tcPr>
            <w:tcW w:w="269" w:type="dxa"/>
          </w:tcPr>
          <w:p w14:paraId="5FAB6CBB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E772D3B" w14:textId="7F1CD1F3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20,973</w:t>
            </w:r>
          </w:p>
        </w:tc>
      </w:tr>
      <w:tr w:rsidR="00837D83" w:rsidRPr="00BC2FB5" w14:paraId="1BCEBC67" w14:textId="77777777" w:rsidTr="0085666E">
        <w:tc>
          <w:tcPr>
            <w:tcW w:w="3420" w:type="dxa"/>
          </w:tcPr>
          <w:p w14:paraId="1661AC69" w14:textId="77777777" w:rsidR="00837D83" w:rsidRPr="00BC2FB5" w:rsidRDefault="00837D83" w:rsidP="00837D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3C1FF92F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31A74D07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42CDEC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6FE2C267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948EA5E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2D540937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BF2607F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6C6C8F9F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7D83" w:rsidRPr="00BC2FB5" w14:paraId="47F410AB" w14:textId="77777777" w:rsidTr="0085666E">
        <w:tc>
          <w:tcPr>
            <w:tcW w:w="3420" w:type="dxa"/>
            <w:hideMark/>
          </w:tcPr>
          <w:p w14:paraId="28EFAAFA" w14:textId="77777777" w:rsidR="00837D83" w:rsidRPr="00BC2FB5" w:rsidRDefault="00837D83" w:rsidP="00837D8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75" w:type="dxa"/>
          </w:tcPr>
          <w:p w14:paraId="0D7F0FAA" w14:textId="7679B381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5E88B43D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776CF0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299B18CB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7597E333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F42492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72BD76B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7D83" w:rsidRPr="00BC2FB5" w14:paraId="79BED6EC" w14:textId="77777777" w:rsidTr="0085666E">
        <w:tc>
          <w:tcPr>
            <w:tcW w:w="3420" w:type="dxa"/>
            <w:hideMark/>
          </w:tcPr>
          <w:p w14:paraId="79304011" w14:textId="77777777" w:rsidR="00837D83" w:rsidRPr="00BC2FB5" w:rsidRDefault="00837D83" w:rsidP="00837D8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75" w:type="dxa"/>
          </w:tcPr>
          <w:p w14:paraId="4B16C51C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4394A39B" w14:textId="1884D74C" w:rsidR="00837D83" w:rsidRPr="00BC2FB5" w:rsidRDefault="00D97FD4" w:rsidP="004A09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0C564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236" w:type="dxa"/>
          </w:tcPr>
          <w:p w14:paraId="38554262" w14:textId="58D3A189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39E0719C" w14:textId="22892D93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2,711</w:t>
            </w:r>
          </w:p>
        </w:tc>
        <w:tc>
          <w:tcPr>
            <w:tcW w:w="262" w:type="dxa"/>
          </w:tcPr>
          <w:p w14:paraId="72733680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48FEBB9E" w14:textId="4B53CC05" w:rsidR="00837D83" w:rsidRPr="00BC2FB5" w:rsidRDefault="00804CCD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1,492</w:t>
            </w:r>
          </w:p>
        </w:tc>
        <w:tc>
          <w:tcPr>
            <w:tcW w:w="269" w:type="dxa"/>
          </w:tcPr>
          <w:p w14:paraId="6F70849F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A9CBB00" w14:textId="54A7BC43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1,274</w:t>
            </w:r>
          </w:p>
        </w:tc>
      </w:tr>
      <w:tr w:rsidR="00837D83" w:rsidRPr="00BC2FB5" w14:paraId="3F172445" w14:textId="77777777" w:rsidTr="0085666E">
        <w:tc>
          <w:tcPr>
            <w:tcW w:w="3420" w:type="dxa"/>
            <w:hideMark/>
          </w:tcPr>
          <w:p w14:paraId="24F58765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75" w:type="dxa"/>
          </w:tcPr>
          <w:p w14:paraId="7A57E67C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171D" w14:textId="34A6A3EC" w:rsidR="00837D83" w:rsidRPr="00BC2FB5" w:rsidRDefault="000C5643" w:rsidP="004A09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236" w:type="dxa"/>
          </w:tcPr>
          <w:p w14:paraId="31AD74F3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C57B4" w14:textId="15FC28EA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62" w:type="dxa"/>
          </w:tcPr>
          <w:p w14:paraId="656D94E4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DC60" w14:textId="6C713023" w:rsidR="00837D83" w:rsidRPr="00BC2FB5" w:rsidRDefault="00804CCD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69" w:type="dxa"/>
          </w:tcPr>
          <w:p w14:paraId="6E1417C7" w14:textId="77777777" w:rsidR="00837D83" w:rsidRPr="00BC2FB5" w:rsidRDefault="00837D83" w:rsidP="00837D8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12362" w14:textId="683CD795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346</w:t>
            </w:r>
          </w:p>
        </w:tc>
      </w:tr>
      <w:tr w:rsidR="00837D83" w:rsidRPr="00BC2FB5" w14:paraId="49BC86B3" w14:textId="77777777" w:rsidTr="008447EB">
        <w:tc>
          <w:tcPr>
            <w:tcW w:w="3420" w:type="dxa"/>
          </w:tcPr>
          <w:p w14:paraId="1A5BE9AE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2B99BD87" w14:textId="532087A2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  <w:r w:rsidRPr="00BC2F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75" w:type="dxa"/>
          </w:tcPr>
          <w:p w14:paraId="4408B903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1DAE812F" w14:textId="77777777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A9E9A6D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419723D6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5E469338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548ABA50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91A6946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354596F2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837D83" w:rsidRPr="00BC2FB5" w14:paraId="2B5858BF" w14:textId="77777777" w:rsidTr="008447EB">
        <w:tc>
          <w:tcPr>
            <w:tcW w:w="3420" w:type="dxa"/>
          </w:tcPr>
          <w:p w14:paraId="64A52EBC" w14:textId="694CEFBD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ind w:left="160" w:hanging="180"/>
              <w:rPr>
                <w:rFonts w:asciiTheme="majorBidi" w:hAnsiTheme="majorBidi"/>
                <w:sz w:val="28"/>
                <w:szCs w:val="28"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ขาดทุนจากการประมาณตามหลัก  คณิตศาสตร์ประกันภัย</w:t>
            </w:r>
          </w:p>
        </w:tc>
        <w:tc>
          <w:tcPr>
            <w:tcW w:w="975" w:type="dxa"/>
          </w:tcPr>
          <w:p w14:paraId="2FFEE1E7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602D1B34" w14:textId="77777777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D799440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C39267A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3785FE3F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A778E54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479C0561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47874469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837D83" w:rsidRPr="00BC2FB5" w14:paraId="65C05A30" w14:textId="77777777" w:rsidTr="001820D7">
        <w:tc>
          <w:tcPr>
            <w:tcW w:w="3420" w:type="dxa"/>
          </w:tcPr>
          <w:p w14:paraId="0BB83B41" w14:textId="0C6B8A12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ind w:left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75" w:type="dxa"/>
          </w:tcPr>
          <w:p w14:paraId="35C5D201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01163C58" w14:textId="27F4DD03" w:rsidR="00837D83" w:rsidRPr="00BC2FB5" w:rsidRDefault="000C5643" w:rsidP="000C564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5B67D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506ADEE" w14:textId="55B092C1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62" w:type="dxa"/>
          </w:tcPr>
          <w:p w14:paraId="7C4B6491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35DF819" w14:textId="5BD8D263" w:rsidR="00837D83" w:rsidRPr="00BC2FB5" w:rsidRDefault="00804CCD" w:rsidP="00804CC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703C6CC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6EE79B7" w14:textId="5CBC718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(91)</w:t>
            </w:r>
          </w:p>
        </w:tc>
      </w:tr>
      <w:tr w:rsidR="00837D83" w:rsidRPr="00BC2FB5" w14:paraId="392701E5" w14:textId="77777777" w:rsidTr="007931DA">
        <w:tc>
          <w:tcPr>
            <w:tcW w:w="3420" w:type="dxa"/>
          </w:tcPr>
          <w:p w14:paraId="6A34F8CC" w14:textId="1D65C887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ind w:left="3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75" w:type="dxa"/>
          </w:tcPr>
          <w:p w14:paraId="0D39909D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46D9D17" w14:textId="77CF85BE" w:rsidR="00837D83" w:rsidRPr="00BC2FB5" w:rsidRDefault="000C5643" w:rsidP="000C5643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307531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A0C99C3" w14:textId="3FCEC0E1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1,249</w:t>
            </w:r>
          </w:p>
        </w:tc>
        <w:tc>
          <w:tcPr>
            <w:tcW w:w="262" w:type="dxa"/>
          </w:tcPr>
          <w:p w14:paraId="3073BA30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2BA8FF0" w14:textId="280C07E4" w:rsidR="00837D83" w:rsidRPr="00BC2FB5" w:rsidRDefault="00804CCD" w:rsidP="00804CC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A30D57D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E7AD415" w14:textId="2263A080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1,105</w:t>
            </w:r>
          </w:p>
        </w:tc>
      </w:tr>
      <w:tr w:rsidR="00837D83" w:rsidRPr="00BC2FB5" w14:paraId="550F7B21" w14:textId="77777777" w:rsidTr="005D43A7">
        <w:tc>
          <w:tcPr>
            <w:tcW w:w="3420" w:type="dxa"/>
          </w:tcPr>
          <w:p w14:paraId="2573A717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  <w:p w14:paraId="4BA35620" w14:textId="23C3B140" w:rsidR="00837D83" w:rsidRPr="00BC2FB5" w:rsidRDefault="00837D83" w:rsidP="00837D83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975" w:type="dxa"/>
          </w:tcPr>
          <w:p w14:paraId="542BEA82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33D051BF" w14:textId="77777777" w:rsidR="00837D83" w:rsidRPr="00BC2FB5" w:rsidRDefault="00837D83" w:rsidP="00837D83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9DCE207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9D817FD" w14:textId="1339EEE5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21CF889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C777F60" w14:textId="0265B769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5E7D63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26FD0E04" w14:textId="2BF573BC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7D83" w:rsidRPr="00BC2FB5" w14:paraId="124D7BD1" w14:textId="77777777" w:rsidTr="005D43A7">
        <w:trPr>
          <w:trHeight w:val="58"/>
        </w:trPr>
        <w:tc>
          <w:tcPr>
            <w:tcW w:w="3420" w:type="dxa"/>
          </w:tcPr>
          <w:p w14:paraId="076CE32E" w14:textId="30D3D24F" w:rsidR="00837D83" w:rsidRPr="00BC2FB5" w:rsidRDefault="00837D83" w:rsidP="00837D83">
            <w:pPr>
              <w:ind w:left="160" w:hanging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75" w:type="dxa"/>
          </w:tcPr>
          <w:p w14:paraId="77540A50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</w:tcPr>
          <w:p w14:paraId="6E1C9E83" w14:textId="566E2B2A" w:rsidR="00837D83" w:rsidRPr="00BC2FB5" w:rsidRDefault="000C5643" w:rsidP="004A09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(1,705)</w:t>
            </w:r>
          </w:p>
        </w:tc>
        <w:tc>
          <w:tcPr>
            <w:tcW w:w="236" w:type="dxa"/>
          </w:tcPr>
          <w:p w14:paraId="5AFA06BE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44E18A4E" w14:textId="61BF6B67" w:rsidR="00837D83" w:rsidRPr="00BC2FB5" w:rsidRDefault="00837D83" w:rsidP="005045F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(8,554)</w:t>
            </w:r>
          </w:p>
        </w:tc>
        <w:tc>
          <w:tcPr>
            <w:tcW w:w="262" w:type="dxa"/>
          </w:tcPr>
          <w:p w14:paraId="1B839FAA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2391019E" w14:textId="4D50A806" w:rsidR="00837D83" w:rsidRPr="00BC2FB5" w:rsidRDefault="00804CCD" w:rsidP="005045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(1,544)</w:t>
            </w:r>
          </w:p>
        </w:tc>
        <w:tc>
          <w:tcPr>
            <w:tcW w:w="269" w:type="dxa"/>
          </w:tcPr>
          <w:p w14:paraId="0CF7E178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</w:tcPr>
          <w:p w14:paraId="1C916E9F" w14:textId="2148C5AE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(8,481)</w:t>
            </w:r>
          </w:p>
        </w:tc>
      </w:tr>
      <w:tr w:rsidR="00837D83" w:rsidRPr="00BC2FB5" w14:paraId="1C8A266C" w14:textId="77777777" w:rsidTr="00124325">
        <w:tc>
          <w:tcPr>
            <w:tcW w:w="3420" w:type="dxa"/>
          </w:tcPr>
          <w:p w14:paraId="65D0F668" w14:textId="48CB7A31" w:rsidR="00837D83" w:rsidRPr="00BC2FB5" w:rsidRDefault="00837D83" w:rsidP="00837D83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5" w:type="dxa"/>
          </w:tcPr>
          <w:p w14:paraId="1C89D797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06D3B" w14:textId="05AFFABA" w:rsidR="00837D83" w:rsidRPr="00BC2FB5" w:rsidRDefault="004A09FD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28,815</w:t>
            </w:r>
          </w:p>
        </w:tc>
        <w:tc>
          <w:tcPr>
            <w:tcW w:w="236" w:type="dxa"/>
          </w:tcPr>
          <w:p w14:paraId="4A0B652C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522D3" w14:textId="0E40B4DC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26,721</w:t>
            </w:r>
          </w:p>
        </w:tc>
        <w:tc>
          <w:tcPr>
            <w:tcW w:w="262" w:type="dxa"/>
          </w:tcPr>
          <w:p w14:paraId="3B85CA53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FAB8B" w14:textId="3C028FF0" w:rsidR="00837D83" w:rsidRPr="00BC2FB5" w:rsidRDefault="005045F4" w:rsidP="005045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15,462</w:t>
            </w:r>
          </w:p>
        </w:tc>
        <w:tc>
          <w:tcPr>
            <w:tcW w:w="269" w:type="dxa"/>
          </w:tcPr>
          <w:p w14:paraId="6C54C1B8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8A1F7" w14:textId="1370A75E" w:rsidR="00837D83" w:rsidRPr="00BC2FB5" w:rsidRDefault="00837D83" w:rsidP="005045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15,126</w:t>
            </w:r>
          </w:p>
        </w:tc>
      </w:tr>
      <w:tr w:rsidR="00837D83" w:rsidRPr="00BC2FB5" w14:paraId="2DC4A329" w14:textId="77777777" w:rsidTr="00795F39">
        <w:trPr>
          <w:trHeight w:val="161"/>
        </w:trPr>
        <w:tc>
          <w:tcPr>
            <w:tcW w:w="3420" w:type="dxa"/>
          </w:tcPr>
          <w:p w14:paraId="5BC97D45" w14:textId="77777777" w:rsidR="00837D83" w:rsidRPr="00BC2FB5" w:rsidRDefault="00837D83" w:rsidP="00837D83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5" w:type="dxa"/>
          </w:tcPr>
          <w:p w14:paraId="5BD7B148" w14:textId="77777777" w:rsidR="00837D83" w:rsidRPr="00BC2FB5" w:rsidRDefault="00837D83" w:rsidP="00837D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</w:tcPr>
          <w:p w14:paraId="7CB9029A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0A5B9EA" w14:textId="77777777" w:rsidR="00837D83" w:rsidRPr="00BC2FB5" w:rsidRDefault="00837D83" w:rsidP="00837D8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</w:tcPr>
          <w:p w14:paraId="50DA3C78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4EA81A" w14:textId="77777777" w:rsidR="00837D83" w:rsidRPr="00BC2FB5" w:rsidRDefault="00837D83" w:rsidP="00837D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</w:tcPr>
          <w:p w14:paraId="6793C57C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B0C104C" w14:textId="77777777" w:rsidR="00837D83" w:rsidRPr="00BC2FB5" w:rsidRDefault="00837D83" w:rsidP="00837D8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double" w:sz="4" w:space="0" w:color="auto"/>
              <w:left w:val="nil"/>
              <w:right w:val="nil"/>
            </w:tcBorders>
          </w:tcPr>
          <w:p w14:paraId="08D9FCD1" w14:textId="77777777" w:rsidR="00837D83" w:rsidRPr="00BC2FB5" w:rsidRDefault="00837D83" w:rsidP="00837D83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3BE2B6C" w14:textId="3183A71E" w:rsidR="00B96887" w:rsidRPr="00BC2FB5" w:rsidRDefault="00B96887" w:rsidP="0028654B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1134"/>
        <w:gridCol w:w="262"/>
        <w:gridCol w:w="1124"/>
        <w:gridCol w:w="262"/>
        <w:gridCol w:w="1088"/>
        <w:gridCol w:w="270"/>
        <w:gridCol w:w="1170"/>
      </w:tblGrid>
      <w:tr w:rsidR="00596C46" w:rsidRPr="00BC2FB5" w14:paraId="53F4B188" w14:textId="77777777" w:rsidTr="00944D3E">
        <w:tc>
          <w:tcPr>
            <w:tcW w:w="3330" w:type="dxa"/>
            <w:hideMark/>
          </w:tcPr>
          <w:p w14:paraId="2EE19ED3" w14:textId="2C4C95DF" w:rsidR="00596C46" w:rsidRPr="00BC2FB5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540" w:type="dxa"/>
          </w:tcPr>
          <w:p w14:paraId="2096DA39" w14:textId="77777777" w:rsidR="00596C46" w:rsidRPr="00BC2FB5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63E80D1" w14:textId="77777777" w:rsidR="00596C46" w:rsidRPr="00BC2FB5" w:rsidRDefault="00596C46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36E0B009" w14:textId="77777777" w:rsidR="00596C46" w:rsidRPr="00BC2FB5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vAlign w:val="bottom"/>
            <w:hideMark/>
          </w:tcPr>
          <w:p w14:paraId="64CE2880" w14:textId="77777777" w:rsidR="00596C46" w:rsidRPr="00BC2FB5" w:rsidRDefault="00596C46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4413" w:rsidRPr="00BC2FB5" w14:paraId="2B781951" w14:textId="77777777" w:rsidTr="00944D3E">
        <w:trPr>
          <w:trHeight w:val="56"/>
        </w:trPr>
        <w:tc>
          <w:tcPr>
            <w:tcW w:w="3330" w:type="dxa"/>
          </w:tcPr>
          <w:p w14:paraId="6D4B91FC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540" w:type="dxa"/>
          </w:tcPr>
          <w:p w14:paraId="072C59C0" w14:textId="77777777" w:rsidR="00B74413" w:rsidRPr="00BC2FB5" w:rsidRDefault="00B74413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14:paraId="4B7BCF20" w14:textId="2DAABFD6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67C5D730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4" w:type="dxa"/>
            <w:hideMark/>
          </w:tcPr>
          <w:p w14:paraId="2BDD411A" w14:textId="0ED14E2B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6217552A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8" w:type="dxa"/>
            <w:hideMark/>
          </w:tcPr>
          <w:p w14:paraId="342B1A7A" w14:textId="2C92316B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4A39B93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3944DC3" w14:textId="0829C8E5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837D83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596C46" w:rsidRPr="00BC2FB5" w14:paraId="3D21F6E9" w14:textId="77777777" w:rsidTr="00944D3E">
        <w:tc>
          <w:tcPr>
            <w:tcW w:w="3330" w:type="dxa"/>
          </w:tcPr>
          <w:p w14:paraId="39700C59" w14:textId="77777777" w:rsidR="00596C46" w:rsidRPr="00BC2FB5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A967698" w14:textId="77777777" w:rsidR="00596C46" w:rsidRPr="00BC2FB5" w:rsidRDefault="00596C4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19506AE8" w14:textId="77777777" w:rsidR="00596C46" w:rsidRPr="00BC2FB5" w:rsidRDefault="00596C46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944D3E" w:rsidRPr="00BC2FB5" w14:paraId="4BBAD96C" w14:textId="77777777" w:rsidTr="00944D3E">
        <w:tc>
          <w:tcPr>
            <w:tcW w:w="3330" w:type="dxa"/>
            <w:hideMark/>
          </w:tcPr>
          <w:p w14:paraId="5B0A1E10" w14:textId="77777777" w:rsidR="00944D3E" w:rsidRPr="00BC2FB5" w:rsidRDefault="00944D3E" w:rsidP="00944D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40" w:type="dxa"/>
          </w:tcPr>
          <w:p w14:paraId="2E30285A" w14:textId="77777777" w:rsidR="00944D3E" w:rsidRPr="00BC2FB5" w:rsidRDefault="00944D3E" w:rsidP="00944D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88C4B0" w14:textId="5118C4B8" w:rsidR="00944D3E" w:rsidRPr="00BC2FB5" w:rsidRDefault="004A09FD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2.86 - 3.16</w:t>
            </w:r>
          </w:p>
        </w:tc>
        <w:tc>
          <w:tcPr>
            <w:tcW w:w="262" w:type="dxa"/>
          </w:tcPr>
          <w:p w14:paraId="01EE4C10" w14:textId="77777777" w:rsidR="00944D3E" w:rsidRPr="00BC2FB5" w:rsidRDefault="00944D3E" w:rsidP="00944D3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DE8B72A" w14:textId="53DC9154" w:rsidR="00944D3E" w:rsidRPr="00BC2FB5" w:rsidRDefault="00944D3E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2.86 - 3.16</w:t>
            </w:r>
          </w:p>
        </w:tc>
        <w:tc>
          <w:tcPr>
            <w:tcW w:w="262" w:type="dxa"/>
          </w:tcPr>
          <w:p w14:paraId="53C78653" w14:textId="77777777" w:rsidR="00944D3E" w:rsidRPr="00BC2FB5" w:rsidRDefault="00944D3E" w:rsidP="00944D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878F43F" w14:textId="0002FAA2" w:rsidR="00944D3E" w:rsidRPr="00BC2FB5" w:rsidRDefault="00944D3E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2.86</w:t>
            </w:r>
          </w:p>
        </w:tc>
        <w:tc>
          <w:tcPr>
            <w:tcW w:w="270" w:type="dxa"/>
          </w:tcPr>
          <w:p w14:paraId="433EE369" w14:textId="77777777" w:rsidR="00944D3E" w:rsidRPr="00BC2FB5" w:rsidRDefault="00944D3E" w:rsidP="00944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EA71AC5" w14:textId="6DE03B18" w:rsidR="00944D3E" w:rsidRPr="00BC2FB5" w:rsidRDefault="00944D3E" w:rsidP="00944D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2.86</w:t>
            </w:r>
          </w:p>
        </w:tc>
      </w:tr>
      <w:tr w:rsidR="00944D3E" w:rsidRPr="00BC2FB5" w14:paraId="3F8863E9" w14:textId="77777777" w:rsidTr="00944D3E">
        <w:tc>
          <w:tcPr>
            <w:tcW w:w="3330" w:type="dxa"/>
            <w:hideMark/>
          </w:tcPr>
          <w:p w14:paraId="5A33E69D" w14:textId="77777777" w:rsidR="00944D3E" w:rsidRPr="00BC2FB5" w:rsidRDefault="00944D3E" w:rsidP="00944D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40" w:type="dxa"/>
          </w:tcPr>
          <w:p w14:paraId="142301D6" w14:textId="77777777" w:rsidR="00944D3E" w:rsidRPr="00BC2FB5" w:rsidRDefault="00944D3E" w:rsidP="00944D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0A1854" w14:textId="3E3FAA0D" w:rsidR="00944D3E" w:rsidRPr="00BC2FB5" w:rsidRDefault="004A09FD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5.00 - 5.50</w:t>
            </w:r>
          </w:p>
        </w:tc>
        <w:tc>
          <w:tcPr>
            <w:tcW w:w="262" w:type="dxa"/>
          </w:tcPr>
          <w:p w14:paraId="04542117" w14:textId="77777777" w:rsidR="00944D3E" w:rsidRPr="00BC2FB5" w:rsidRDefault="00944D3E" w:rsidP="00944D3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A862947" w14:textId="1C23F057" w:rsidR="00944D3E" w:rsidRPr="00BC2FB5" w:rsidRDefault="00944D3E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5.00 - 5.50</w:t>
            </w:r>
          </w:p>
        </w:tc>
        <w:tc>
          <w:tcPr>
            <w:tcW w:w="262" w:type="dxa"/>
          </w:tcPr>
          <w:p w14:paraId="77EA4BED" w14:textId="77777777" w:rsidR="00944D3E" w:rsidRPr="00BC2FB5" w:rsidRDefault="00944D3E" w:rsidP="00944D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6FB9B5" w14:textId="0D55C3A4" w:rsidR="00944D3E" w:rsidRPr="00BC2FB5" w:rsidRDefault="00944D3E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</w:p>
        </w:tc>
        <w:tc>
          <w:tcPr>
            <w:tcW w:w="270" w:type="dxa"/>
          </w:tcPr>
          <w:p w14:paraId="43344346" w14:textId="77777777" w:rsidR="00944D3E" w:rsidRPr="00BC2FB5" w:rsidRDefault="00944D3E" w:rsidP="00944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705AB45" w14:textId="38206BA0" w:rsidR="00944D3E" w:rsidRPr="00BC2FB5" w:rsidRDefault="00944D3E" w:rsidP="00944D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5.50</w:t>
            </w:r>
          </w:p>
        </w:tc>
      </w:tr>
      <w:tr w:rsidR="00944D3E" w:rsidRPr="00BC2FB5" w14:paraId="0253F501" w14:textId="77777777" w:rsidTr="00944D3E">
        <w:tc>
          <w:tcPr>
            <w:tcW w:w="3330" w:type="dxa"/>
            <w:hideMark/>
          </w:tcPr>
          <w:p w14:paraId="6E6DC66C" w14:textId="77777777" w:rsidR="00944D3E" w:rsidRPr="00BC2FB5" w:rsidRDefault="00944D3E" w:rsidP="00944D3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540" w:type="dxa"/>
          </w:tcPr>
          <w:p w14:paraId="046202D7" w14:textId="77777777" w:rsidR="00944D3E" w:rsidRPr="00BC2FB5" w:rsidRDefault="00944D3E" w:rsidP="00944D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F13B145" w14:textId="2B6B7B15" w:rsidR="00944D3E" w:rsidRPr="00BC2FB5" w:rsidRDefault="004A09FD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1.91 - 34.38</w:t>
            </w:r>
          </w:p>
        </w:tc>
        <w:tc>
          <w:tcPr>
            <w:tcW w:w="262" w:type="dxa"/>
          </w:tcPr>
          <w:p w14:paraId="718482A0" w14:textId="77777777" w:rsidR="00944D3E" w:rsidRPr="00BC2FB5" w:rsidRDefault="00944D3E" w:rsidP="00944D3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039416CF" w14:textId="777FDD8C" w:rsidR="00944D3E" w:rsidRPr="00BC2FB5" w:rsidRDefault="00944D3E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1.91 - 34.38</w:t>
            </w:r>
          </w:p>
        </w:tc>
        <w:tc>
          <w:tcPr>
            <w:tcW w:w="262" w:type="dxa"/>
          </w:tcPr>
          <w:p w14:paraId="633BBF37" w14:textId="77777777" w:rsidR="00944D3E" w:rsidRPr="00BC2FB5" w:rsidRDefault="00944D3E" w:rsidP="00944D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6238DC8" w14:textId="2E3F1331" w:rsidR="00944D3E" w:rsidRPr="00BC2FB5" w:rsidRDefault="00944D3E" w:rsidP="00944D3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  <w:tc>
          <w:tcPr>
            <w:tcW w:w="270" w:type="dxa"/>
          </w:tcPr>
          <w:p w14:paraId="1D02DB3E" w14:textId="77777777" w:rsidR="00944D3E" w:rsidRPr="00BC2FB5" w:rsidRDefault="00944D3E" w:rsidP="00944D3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1A1AC19" w14:textId="4449200D" w:rsidR="00944D3E" w:rsidRPr="00BC2FB5" w:rsidRDefault="00944D3E" w:rsidP="00944D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</w:tr>
    </w:tbl>
    <w:p w14:paraId="22AF01B7" w14:textId="77777777" w:rsidR="00596C46" w:rsidRPr="00BC2FB5" w:rsidRDefault="00596C46" w:rsidP="0028654B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BE9EE3" w14:textId="1A1CE202" w:rsidR="004C7AD6" w:rsidRPr="00BC2FB5" w:rsidRDefault="004C7AD6" w:rsidP="0028654B">
      <w:pPr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BC2FB5" w:rsidRDefault="003F3A2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1946AD4" w14:textId="789B7388" w:rsidR="004C7AD6" w:rsidRPr="00BC2FB5" w:rsidRDefault="004C7AD6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837D83" w:rsidRPr="00BC2FB5">
        <w:rPr>
          <w:rFonts w:asciiTheme="majorBidi" w:hAnsiTheme="majorBidi" w:cstheme="majorBidi"/>
          <w:sz w:val="28"/>
          <w:szCs w:val="28"/>
        </w:rPr>
        <w:t>8</w:t>
      </w:r>
      <w:r w:rsidR="006F75A6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4A09FD" w:rsidRPr="00BC2FB5">
        <w:rPr>
          <w:rFonts w:asciiTheme="majorBidi" w:hAnsiTheme="majorBidi" w:cstheme="majorBidi"/>
          <w:sz w:val="28"/>
          <w:szCs w:val="28"/>
        </w:rPr>
        <w:t xml:space="preserve">16 </w:t>
      </w:r>
      <w:r w:rsidR="00E61F46" w:rsidRPr="00BC2FB5">
        <w:rPr>
          <w:rFonts w:asciiTheme="majorBidi" w:hAnsiTheme="majorBidi" w:cstheme="majorBidi"/>
          <w:sz w:val="28"/>
          <w:szCs w:val="28"/>
        </w:rPr>
        <w:t>-</w:t>
      </w:r>
      <w:r w:rsidR="004A09FD" w:rsidRPr="00BC2FB5">
        <w:rPr>
          <w:rFonts w:asciiTheme="majorBidi" w:hAnsiTheme="majorBidi" w:cstheme="majorBidi"/>
          <w:sz w:val="28"/>
          <w:szCs w:val="28"/>
        </w:rPr>
        <w:t xml:space="preserve"> 19</w:t>
      </w:r>
      <w:r w:rsidR="00286EDC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ปี</w:t>
      </w:r>
      <w:r w:rsidR="00F26084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F26084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F26084" w:rsidRPr="00BC2FB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26084" w:rsidRPr="00BC2FB5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F26084" w:rsidRPr="00BC2FB5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19</w:t>
      </w:r>
      <w:r w:rsidR="00F26084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26084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08F902A1" w14:textId="77777777" w:rsidR="007E56DD" w:rsidRPr="00BC2FB5" w:rsidRDefault="007E56DD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594BD2" w14:textId="10FD6AFA" w:rsidR="00C5515B" w:rsidRPr="00BC2FB5" w:rsidRDefault="00C5515B" w:rsidP="00286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837D83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ระยะเวลาถัวเฉลี่ยถ่วงน้ำหนักของภาระผูกพันผลประโยชน์ที่กำหนดไว้สำหรับบริษัทอยู่ในช่วงระยะเวลา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944273" w:rsidRPr="00BC2FB5">
        <w:rPr>
          <w:rFonts w:asciiTheme="majorBidi" w:hAnsiTheme="majorBidi" w:cstheme="majorBidi"/>
          <w:sz w:val="28"/>
          <w:szCs w:val="28"/>
        </w:rPr>
        <w:t>16</w:t>
      </w:r>
      <w:r w:rsidR="00EB30DC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EB30DC" w:rsidRPr="00BC2FB5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F26084" w:rsidRPr="00BC2F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26084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F26084" w:rsidRPr="00BC2FB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26084" w:rsidRPr="00BC2FB5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="00837D83" w:rsidRPr="00BC2FB5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F26084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26084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16F49D17" w14:textId="7B49AFCB" w:rsidR="00F24A2F" w:rsidRPr="00BC2FB5" w:rsidRDefault="00F24A2F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846C31B" w14:textId="77777777" w:rsidR="0014477C" w:rsidRPr="00BC2FB5" w:rsidRDefault="0014477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141107A" w14:textId="1EA40F88" w:rsidR="003F3A28" w:rsidRPr="00BC2FB5" w:rsidRDefault="003F3A2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BC2FB5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741BF93D" w14:textId="77777777" w:rsidR="008A3AE9" w:rsidRPr="00BC2FB5" w:rsidRDefault="008A3AE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p w14:paraId="7BB2656D" w14:textId="0C07E0FE" w:rsidR="00223DDF" w:rsidRPr="00BC2FB5" w:rsidRDefault="00223DDF" w:rsidP="0028654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C2C624D" w14:textId="77777777" w:rsidR="005837F1" w:rsidRPr="00BC2FB5" w:rsidRDefault="005837F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60"/>
        <w:gridCol w:w="180"/>
        <w:gridCol w:w="900"/>
        <w:gridCol w:w="180"/>
        <w:gridCol w:w="1080"/>
        <w:gridCol w:w="179"/>
        <w:gridCol w:w="991"/>
        <w:gridCol w:w="164"/>
        <w:gridCol w:w="1006"/>
        <w:gridCol w:w="170"/>
        <w:gridCol w:w="1090"/>
      </w:tblGrid>
      <w:tr w:rsidR="008B56ED" w:rsidRPr="00BC2FB5" w14:paraId="17C05F6E" w14:textId="77777777" w:rsidTr="00CE1EA4">
        <w:trPr>
          <w:trHeight w:val="20"/>
        </w:trPr>
        <w:tc>
          <w:tcPr>
            <w:tcW w:w="3060" w:type="dxa"/>
          </w:tcPr>
          <w:p w14:paraId="05B6D8CF" w14:textId="77777777" w:rsidR="008B56ED" w:rsidRPr="00BC2FB5" w:rsidRDefault="008B56ED" w:rsidP="0028654B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1626FDB" w14:textId="77777777" w:rsidR="008B56ED" w:rsidRPr="00BC2FB5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52A837B8" w14:textId="51C8DA10" w:rsidR="008B56ED" w:rsidRPr="00BC2FB5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22E6FA2" w14:textId="77777777" w:rsidR="008B56ED" w:rsidRPr="00BC2FB5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A6E625E" w14:textId="6B68E537" w:rsidR="008B56ED" w:rsidRPr="00BC2FB5" w:rsidRDefault="008B56ED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8B56ED" w:rsidRPr="00BC2FB5" w14:paraId="24279A18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4A19CA0A" w14:textId="77777777" w:rsidR="008B56ED" w:rsidRPr="00BC2FB5" w:rsidRDefault="008B56ED" w:rsidP="0028654B">
            <w:pPr>
              <w:ind w:right="-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7207269E" w14:textId="77777777" w:rsidR="008B56ED" w:rsidRPr="00BC2FB5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5A68BB9F" w14:textId="26E998B5" w:rsidR="008B56ED" w:rsidRPr="00BC2FB5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919E6FD" w14:textId="77777777" w:rsidR="008B56ED" w:rsidRPr="00BC2FB5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7EF2A25E" w14:textId="3A7D6F0C" w:rsidR="008B56ED" w:rsidRPr="00BC2FB5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3D4BE7A9" w14:textId="77777777" w:rsidR="008B56ED" w:rsidRPr="00BC2FB5" w:rsidRDefault="008B56E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24030D72" w14:textId="77777777" w:rsidR="008B56ED" w:rsidRPr="00BC2FB5" w:rsidRDefault="008B56ED" w:rsidP="0028654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B74413" w:rsidRPr="00BC2FB5" w14:paraId="48ED21DB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1E4F4FBB" w14:textId="77777777" w:rsidR="00B74413" w:rsidRPr="00BC2FB5" w:rsidRDefault="00B74413" w:rsidP="0028654B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0EB9182F" w14:textId="77777777" w:rsidR="00B74413" w:rsidRPr="00BC2FB5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3B27792" w14:textId="17616700" w:rsidR="00B74413" w:rsidRPr="00BC2FB5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6A598F" w14:textId="77777777" w:rsidR="00B74413" w:rsidRPr="00BC2FB5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50A2168C" w14:textId="4E5ABF0C" w:rsidR="00B74413" w:rsidRPr="00BC2FB5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7547D205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5F510FDD" w14:textId="2261AEC9" w:rsidR="00B74413" w:rsidRPr="00BC2FB5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64" w:type="dxa"/>
          </w:tcPr>
          <w:p w14:paraId="43DA697A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hideMark/>
          </w:tcPr>
          <w:p w14:paraId="2D0D3F25" w14:textId="46E45510" w:rsidR="00B74413" w:rsidRPr="00BC2FB5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70" w:type="dxa"/>
          </w:tcPr>
          <w:p w14:paraId="703C2F67" w14:textId="77777777" w:rsidR="00B74413" w:rsidRPr="00BC2FB5" w:rsidRDefault="00B74413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14:paraId="4FF36EC3" w14:textId="5909043D" w:rsidR="00B74413" w:rsidRPr="00BC2FB5" w:rsidRDefault="00B74413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FF35A7" w:rsidRPr="00BC2FB5" w14:paraId="00D71E74" w14:textId="77777777" w:rsidTr="00FF35A7">
        <w:trPr>
          <w:trHeight w:val="20"/>
          <w:tblHeader/>
        </w:trPr>
        <w:tc>
          <w:tcPr>
            <w:tcW w:w="3060" w:type="dxa"/>
          </w:tcPr>
          <w:p w14:paraId="5C2041EF" w14:textId="77777777" w:rsidR="00FF35A7" w:rsidRPr="00BC2FB5" w:rsidRDefault="00FF35A7" w:rsidP="0028654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C8E5274" w14:textId="77777777" w:rsidR="00FF35A7" w:rsidRPr="00BC2FB5" w:rsidRDefault="00FF35A7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AFE03CE" w14:textId="77777777" w:rsidR="00FF35A7" w:rsidRPr="00BC2FB5" w:rsidRDefault="00FF35A7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E4E39B" w14:textId="77777777" w:rsidR="00FF35A7" w:rsidRPr="00BC2FB5" w:rsidRDefault="00FF35A7" w:rsidP="0028654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7"/>
          </w:tcPr>
          <w:p w14:paraId="33954725" w14:textId="647A13AD" w:rsidR="00FF35A7" w:rsidRPr="00BC2FB5" w:rsidRDefault="00FF35A7" w:rsidP="0028654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="001D297E"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="001D297E" w:rsidRPr="00BC2FB5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B0C8D" w:rsidRPr="00BC2FB5" w14:paraId="4F0F8501" w14:textId="77777777" w:rsidTr="00CE1EA4">
        <w:trPr>
          <w:trHeight w:val="20"/>
        </w:trPr>
        <w:tc>
          <w:tcPr>
            <w:tcW w:w="3060" w:type="dxa"/>
          </w:tcPr>
          <w:p w14:paraId="4C38A16E" w14:textId="77777777" w:rsidR="009B0C8D" w:rsidRPr="00BC2FB5" w:rsidRDefault="009B0C8D" w:rsidP="009B0C8D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0098CDDA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395CEC1" w14:textId="6DE18ADA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D49216F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center"/>
          </w:tcPr>
          <w:p w14:paraId="15299B22" w14:textId="3B62DFD6" w:rsidR="009B0C8D" w:rsidRPr="00BC2FB5" w:rsidRDefault="00F57764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(3,3</w:t>
            </w:r>
            <w:r w:rsidR="00BE5582" w:rsidRPr="00BC2FB5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9" w:type="dxa"/>
            <w:vAlign w:val="center"/>
          </w:tcPr>
          <w:p w14:paraId="783112BB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vAlign w:val="center"/>
          </w:tcPr>
          <w:p w14:paraId="0DA896A8" w14:textId="14DB5979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(3,122)</w:t>
            </w:r>
          </w:p>
        </w:tc>
        <w:tc>
          <w:tcPr>
            <w:tcW w:w="164" w:type="dxa"/>
            <w:vAlign w:val="center"/>
          </w:tcPr>
          <w:p w14:paraId="17A8754A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34A84B96" w14:textId="5ACFD37E" w:rsidR="009B0C8D" w:rsidRPr="00BC2FB5" w:rsidRDefault="00BE5582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4,011</w:t>
            </w:r>
          </w:p>
        </w:tc>
        <w:tc>
          <w:tcPr>
            <w:tcW w:w="170" w:type="dxa"/>
            <w:vAlign w:val="center"/>
          </w:tcPr>
          <w:p w14:paraId="376879B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</w:tcPr>
          <w:p w14:paraId="3E11E1C8" w14:textId="12F2D991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3,716</w:t>
            </w:r>
          </w:p>
        </w:tc>
      </w:tr>
      <w:tr w:rsidR="009B0C8D" w:rsidRPr="00BC2FB5" w14:paraId="523AB2DD" w14:textId="77777777" w:rsidTr="00CE1EA4">
        <w:trPr>
          <w:trHeight w:val="20"/>
        </w:trPr>
        <w:tc>
          <w:tcPr>
            <w:tcW w:w="3060" w:type="dxa"/>
          </w:tcPr>
          <w:p w14:paraId="216E5EEB" w14:textId="77777777" w:rsidR="009B0C8D" w:rsidRPr="00BC2FB5" w:rsidRDefault="009B0C8D" w:rsidP="009B0C8D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357B2C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23C11E6" w14:textId="011DD308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A8F9043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758764B1" w14:textId="52C62D3E" w:rsidR="009B0C8D" w:rsidRPr="00BC2FB5" w:rsidRDefault="00BE5582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4,211</w:t>
            </w:r>
          </w:p>
        </w:tc>
        <w:tc>
          <w:tcPr>
            <w:tcW w:w="179" w:type="dxa"/>
          </w:tcPr>
          <w:p w14:paraId="662EC6B8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</w:tcPr>
          <w:p w14:paraId="2B8A7AC1" w14:textId="43D393DB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3,609</w:t>
            </w:r>
          </w:p>
        </w:tc>
        <w:tc>
          <w:tcPr>
            <w:tcW w:w="164" w:type="dxa"/>
          </w:tcPr>
          <w:p w14:paraId="7A9405E4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BB2FC7C" w14:textId="71A91D68" w:rsidR="009B0C8D" w:rsidRPr="00BC2FB5" w:rsidRDefault="00BE5582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(3,60</w:t>
            </w:r>
            <w:r w:rsidR="002D05E9" w:rsidRPr="00BC2FB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" w:type="dxa"/>
          </w:tcPr>
          <w:p w14:paraId="3C8CCFE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10FB260" w14:textId="25C6F576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(3,096)</w:t>
            </w:r>
          </w:p>
        </w:tc>
      </w:tr>
      <w:tr w:rsidR="009B0C8D" w:rsidRPr="00BC2FB5" w14:paraId="2B4A5C66" w14:textId="77777777" w:rsidTr="00CE1EA4">
        <w:trPr>
          <w:trHeight w:val="20"/>
        </w:trPr>
        <w:tc>
          <w:tcPr>
            <w:tcW w:w="3060" w:type="dxa"/>
            <w:hideMark/>
          </w:tcPr>
          <w:p w14:paraId="30ECA5A6" w14:textId="77777777" w:rsidR="009B0C8D" w:rsidRPr="00BC2FB5" w:rsidRDefault="009B0C8D" w:rsidP="009B0C8D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34428A92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019B9CB0" w14:textId="4EC34533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74AB67AF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9D6B513" w14:textId="7D17FCA1" w:rsidR="009B0C8D" w:rsidRPr="00BC2FB5" w:rsidRDefault="00BE5582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(3,176)</w:t>
            </w:r>
          </w:p>
        </w:tc>
        <w:tc>
          <w:tcPr>
            <w:tcW w:w="179" w:type="dxa"/>
            <w:vAlign w:val="bottom"/>
          </w:tcPr>
          <w:p w14:paraId="4CED690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4AE30FA7" w14:textId="61987D4C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(2,684)</w:t>
            </w:r>
          </w:p>
        </w:tc>
        <w:tc>
          <w:tcPr>
            <w:tcW w:w="164" w:type="dxa"/>
            <w:vAlign w:val="bottom"/>
          </w:tcPr>
          <w:p w14:paraId="03DC58E8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74B6A96" w14:textId="1C4C3A2B" w:rsidR="009B0C8D" w:rsidRPr="00BC2FB5" w:rsidRDefault="002D05E9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3,956</w:t>
            </w:r>
          </w:p>
        </w:tc>
        <w:tc>
          <w:tcPr>
            <w:tcW w:w="170" w:type="dxa"/>
            <w:vAlign w:val="bottom"/>
          </w:tcPr>
          <w:p w14:paraId="6344E012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6454FBBD" w14:textId="51DA9534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3,314</w:t>
            </w:r>
          </w:p>
        </w:tc>
      </w:tr>
      <w:tr w:rsidR="009B0C8D" w:rsidRPr="00BC2FB5" w14:paraId="205FDF84" w14:textId="77777777" w:rsidTr="00E34AF7">
        <w:trPr>
          <w:trHeight w:val="20"/>
        </w:trPr>
        <w:tc>
          <w:tcPr>
            <w:tcW w:w="3060" w:type="dxa"/>
            <w:hideMark/>
          </w:tcPr>
          <w:p w14:paraId="19AF5CA9" w14:textId="77777777" w:rsidR="009B0C8D" w:rsidRPr="00BC2FB5" w:rsidRDefault="009B0C8D" w:rsidP="009B0C8D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54E734B2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782830D" w14:textId="1AE16B89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E47C8AE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4EA8ABF" w14:textId="65638F37" w:rsidR="009B0C8D" w:rsidRPr="00BC2FB5" w:rsidRDefault="00BE5582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(422)</w:t>
            </w:r>
          </w:p>
        </w:tc>
        <w:tc>
          <w:tcPr>
            <w:tcW w:w="179" w:type="dxa"/>
          </w:tcPr>
          <w:p w14:paraId="14D9B98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7FAE1D7E" w14:textId="0647C112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(364)</w:t>
            </w:r>
          </w:p>
        </w:tc>
        <w:tc>
          <w:tcPr>
            <w:tcW w:w="164" w:type="dxa"/>
          </w:tcPr>
          <w:p w14:paraId="55AE5B3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CEF25BA" w14:textId="209D2155" w:rsidR="009B0C8D" w:rsidRPr="00BC2FB5" w:rsidRDefault="002D05E9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70" w:type="dxa"/>
          </w:tcPr>
          <w:p w14:paraId="1D871FF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63E341CA" w14:textId="54D0C3E0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370</w:t>
            </w:r>
          </w:p>
        </w:tc>
      </w:tr>
      <w:tr w:rsidR="009B0C8D" w:rsidRPr="00BC2FB5" w14:paraId="68CC8113" w14:textId="77777777" w:rsidTr="00CE1EA4">
        <w:trPr>
          <w:trHeight w:val="20"/>
        </w:trPr>
        <w:tc>
          <w:tcPr>
            <w:tcW w:w="3060" w:type="dxa"/>
          </w:tcPr>
          <w:p w14:paraId="3DCE0F06" w14:textId="77777777" w:rsidR="009B0C8D" w:rsidRPr="00BC2FB5" w:rsidRDefault="009B0C8D" w:rsidP="009B0C8D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5FB90E76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5232875" w14:textId="2D598E69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4DF3C8F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0D3CAB9" w14:textId="40D56061" w:rsidR="009B0C8D" w:rsidRPr="00BC2FB5" w:rsidRDefault="009B0C8D" w:rsidP="009B0C8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9" w:type="dxa"/>
          </w:tcPr>
          <w:p w14:paraId="6814FA3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07CFF61D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4" w:type="dxa"/>
          </w:tcPr>
          <w:p w14:paraId="502159C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2A7D02D4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0" w:type="dxa"/>
          </w:tcPr>
          <w:p w14:paraId="18E23DF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3A6FA9A9" w14:textId="77777777" w:rsidR="009B0C8D" w:rsidRPr="00BC2FB5" w:rsidRDefault="009B0C8D" w:rsidP="009B0C8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9B0C8D" w:rsidRPr="00BC2FB5" w14:paraId="15CD2E2F" w14:textId="77777777" w:rsidTr="00CE1EA4">
        <w:trPr>
          <w:trHeight w:val="20"/>
        </w:trPr>
        <w:tc>
          <w:tcPr>
            <w:tcW w:w="3060" w:type="dxa"/>
          </w:tcPr>
          <w:p w14:paraId="08809717" w14:textId="77777777" w:rsidR="009B0C8D" w:rsidRPr="00BC2FB5" w:rsidRDefault="009B0C8D" w:rsidP="009B0C8D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85628D0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830F105" w14:textId="596CA72C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3A3FF17" w14:textId="77777777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89B3857" w14:textId="13231331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BC2FB5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B0C8D" w:rsidRPr="00BC2FB5" w14:paraId="2E0B9B0A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7B718CF9" w14:textId="77777777" w:rsidR="009B0C8D" w:rsidRPr="00BC2FB5" w:rsidRDefault="009B0C8D" w:rsidP="009B0C8D">
            <w:pPr>
              <w:tabs>
                <w:tab w:val="clear" w:pos="2807"/>
              </w:tabs>
              <w:ind w:right="-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3128240D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E3A2CBC" w14:textId="5C6887A1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A6DECEC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28D300F0" w14:textId="057DE95B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41D7CC7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0ECB731B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9B0C8D" w:rsidRPr="00BC2FB5" w14:paraId="7FD0B8A1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0E47AC5F" w14:textId="77777777" w:rsidR="009B0C8D" w:rsidRPr="00BC2FB5" w:rsidRDefault="009B0C8D" w:rsidP="009B0C8D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34A15700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EAC74E7" w14:textId="6BFBC429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17787C3" w14:textId="77777777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90DAB31" w14:textId="41088435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79" w:type="dxa"/>
          </w:tcPr>
          <w:p w14:paraId="4C6D589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19EC278B" w14:textId="5D56C837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64" w:type="dxa"/>
          </w:tcPr>
          <w:p w14:paraId="13B5CA0E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hideMark/>
          </w:tcPr>
          <w:p w14:paraId="4015244C" w14:textId="2A09FEEC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061E4DB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14:paraId="5397C0EA" w14:textId="06B992E4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9B0C8D" w:rsidRPr="00BC2FB5" w14:paraId="2E34B889" w14:textId="77777777" w:rsidTr="00CE1EA4">
        <w:trPr>
          <w:trHeight w:val="20"/>
          <w:tblHeader/>
        </w:trPr>
        <w:tc>
          <w:tcPr>
            <w:tcW w:w="3060" w:type="dxa"/>
          </w:tcPr>
          <w:p w14:paraId="054800B6" w14:textId="77777777" w:rsidR="009B0C8D" w:rsidRPr="00BC2FB5" w:rsidRDefault="009B0C8D" w:rsidP="009B0C8D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E414170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6500249" w14:textId="2C936974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5747B56" w14:textId="77777777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vAlign w:val="center"/>
            <w:hideMark/>
          </w:tcPr>
          <w:p w14:paraId="36747EE4" w14:textId="71A015E2" w:rsidR="009B0C8D" w:rsidRPr="00BC2FB5" w:rsidRDefault="009B0C8D" w:rsidP="009B0C8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9B0C8D" w:rsidRPr="00BC2FB5" w14:paraId="390EDB65" w14:textId="77777777" w:rsidTr="00CE1EA4">
        <w:trPr>
          <w:trHeight w:val="20"/>
        </w:trPr>
        <w:tc>
          <w:tcPr>
            <w:tcW w:w="3060" w:type="dxa"/>
            <w:hideMark/>
          </w:tcPr>
          <w:p w14:paraId="37983317" w14:textId="77777777" w:rsidR="009B0C8D" w:rsidRPr="00BC2FB5" w:rsidRDefault="009B0C8D" w:rsidP="009B0C8D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543BDCFA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4ECD298" w14:textId="1878254E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CECEAA6" w14:textId="77777777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C57F7DE" w14:textId="0EEAE5CB" w:rsidR="009B0C8D" w:rsidRPr="00BC2FB5" w:rsidRDefault="00164887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(1,</w:t>
            </w:r>
            <w:r w:rsidR="00F578DF" w:rsidRPr="00BC2FB5">
              <w:rPr>
                <w:rFonts w:ascii="Angsana New" w:hAnsi="Angsana New"/>
                <w:sz w:val="28"/>
                <w:szCs w:val="28"/>
                <w:lang w:val="en-US"/>
              </w:rPr>
              <w:t>809</w:t>
            </w: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9" w:type="dxa"/>
            <w:vAlign w:val="center"/>
          </w:tcPr>
          <w:p w14:paraId="05CCFA0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center"/>
            <w:hideMark/>
          </w:tcPr>
          <w:p w14:paraId="239FEA08" w14:textId="364B94BB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(1,688)</w:t>
            </w:r>
          </w:p>
        </w:tc>
        <w:tc>
          <w:tcPr>
            <w:tcW w:w="164" w:type="dxa"/>
            <w:vAlign w:val="center"/>
          </w:tcPr>
          <w:p w14:paraId="48E1FD7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20C484EF" w14:textId="7EA31D5E" w:rsidR="009B0C8D" w:rsidRPr="00BC2FB5" w:rsidRDefault="006536E8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2,123</w:t>
            </w:r>
          </w:p>
        </w:tc>
        <w:tc>
          <w:tcPr>
            <w:tcW w:w="170" w:type="dxa"/>
            <w:vAlign w:val="center"/>
          </w:tcPr>
          <w:p w14:paraId="2E2C9719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  <w:hideMark/>
          </w:tcPr>
          <w:p w14:paraId="7FAD5E7D" w14:textId="709894B8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1,991</w:t>
            </w:r>
          </w:p>
        </w:tc>
      </w:tr>
      <w:tr w:rsidR="009B0C8D" w:rsidRPr="00BC2FB5" w14:paraId="5E77FFCB" w14:textId="77777777" w:rsidTr="00CE1EA4">
        <w:trPr>
          <w:trHeight w:val="20"/>
        </w:trPr>
        <w:tc>
          <w:tcPr>
            <w:tcW w:w="3060" w:type="dxa"/>
            <w:hideMark/>
          </w:tcPr>
          <w:p w14:paraId="0A038072" w14:textId="77777777" w:rsidR="009B0C8D" w:rsidRPr="00BC2FB5" w:rsidRDefault="009B0C8D" w:rsidP="009B0C8D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174A44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3634538" w14:textId="17995324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BB4B4D8" w14:textId="77777777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634AD6" w14:textId="3630BBBE" w:rsidR="009B0C8D" w:rsidRPr="00BC2FB5" w:rsidRDefault="00F578DF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2,210</w:t>
            </w:r>
          </w:p>
        </w:tc>
        <w:tc>
          <w:tcPr>
            <w:tcW w:w="179" w:type="dxa"/>
          </w:tcPr>
          <w:p w14:paraId="463AD73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5A606E1E" w14:textId="5FD3417A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1,917</w:t>
            </w:r>
          </w:p>
        </w:tc>
        <w:tc>
          <w:tcPr>
            <w:tcW w:w="164" w:type="dxa"/>
          </w:tcPr>
          <w:p w14:paraId="406D53C2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06" w:type="dxa"/>
          </w:tcPr>
          <w:p w14:paraId="3D3311AB" w14:textId="553CFE0D" w:rsidR="009B0C8D" w:rsidRPr="00BC2FB5" w:rsidRDefault="006536E8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(1,912)</w:t>
            </w:r>
          </w:p>
        </w:tc>
        <w:tc>
          <w:tcPr>
            <w:tcW w:w="170" w:type="dxa"/>
          </w:tcPr>
          <w:p w14:paraId="6B399EF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14:paraId="1C936AE1" w14:textId="74D9D9B2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(1,664)</w:t>
            </w:r>
          </w:p>
        </w:tc>
      </w:tr>
      <w:tr w:rsidR="009B0C8D" w:rsidRPr="00BC2FB5" w14:paraId="156504EC" w14:textId="77777777" w:rsidTr="00CE1EA4">
        <w:trPr>
          <w:trHeight w:val="20"/>
        </w:trPr>
        <w:tc>
          <w:tcPr>
            <w:tcW w:w="3060" w:type="dxa"/>
            <w:hideMark/>
          </w:tcPr>
          <w:p w14:paraId="3C9D0894" w14:textId="77777777" w:rsidR="009B0C8D" w:rsidRPr="00BC2FB5" w:rsidRDefault="009B0C8D" w:rsidP="009B0C8D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80" w:type="dxa"/>
          </w:tcPr>
          <w:p w14:paraId="4C486FCE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F5EFCF0" w14:textId="488909C4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14BB18B" w14:textId="77777777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1A87F6" w14:textId="4941A79E" w:rsidR="009B0C8D" w:rsidRPr="00BC2FB5" w:rsidRDefault="00F578DF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(1,237)</w:t>
            </w:r>
          </w:p>
        </w:tc>
        <w:tc>
          <w:tcPr>
            <w:tcW w:w="179" w:type="dxa"/>
            <w:vAlign w:val="bottom"/>
          </w:tcPr>
          <w:p w14:paraId="56DEBD1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3A09C5B8" w14:textId="48CD681B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(1,060)</w:t>
            </w:r>
          </w:p>
        </w:tc>
        <w:tc>
          <w:tcPr>
            <w:tcW w:w="164" w:type="dxa"/>
            <w:vAlign w:val="bottom"/>
          </w:tcPr>
          <w:p w14:paraId="23F308E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DAA20D9" w14:textId="48C60FDA" w:rsidR="009B0C8D" w:rsidRPr="00BC2FB5" w:rsidRDefault="006536E8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1,40</w:t>
            </w:r>
            <w:r w:rsidR="009E49C5" w:rsidRPr="00BC2FB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70" w:type="dxa"/>
            <w:vAlign w:val="bottom"/>
          </w:tcPr>
          <w:p w14:paraId="42BAF9E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1A10E670" w14:textId="5301C5C7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1,196</w:t>
            </w:r>
          </w:p>
        </w:tc>
      </w:tr>
      <w:tr w:rsidR="009B0C8D" w:rsidRPr="00BC2FB5" w14:paraId="4D61AC54" w14:textId="77777777" w:rsidTr="00E34AF7">
        <w:trPr>
          <w:trHeight w:val="20"/>
        </w:trPr>
        <w:tc>
          <w:tcPr>
            <w:tcW w:w="3060" w:type="dxa"/>
            <w:hideMark/>
          </w:tcPr>
          <w:p w14:paraId="44F1670F" w14:textId="77777777" w:rsidR="009B0C8D" w:rsidRPr="00BC2FB5" w:rsidRDefault="009B0C8D" w:rsidP="009B0C8D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75B9CA91" w14:textId="77777777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C0B827D" w14:textId="6A7DC349" w:rsidR="009B0C8D" w:rsidRPr="00BC2FB5" w:rsidRDefault="009B0C8D" w:rsidP="009B0C8D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BC2FB5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59855F99" w14:textId="77777777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99DFA8" w14:textId="191036F9" w:rsidR="009B0C8D" w:rsidRPr="00BC2FB5" w:rsidRDefault="00F578DF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(216)</w:t>
            </w:r>
          </w:p>
        </w:tc>
        <w:tc>
          <w:tcPr>
            <w:tcW w:w="179" w:type="dxa"/>
          </w:tcPr>
          <w:p w14:paraId="0A261FC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739CDBEB" w14:textId="5C214AC6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(188)</w:t>
            </w:r>
          </w:p>
        </w:tc>
        <w:tc>
          <w:tcPr>
            <w:tcW w:w="164" w:type="dxa"/>
          </w:tcPr>
          <w:p w14:paraId="63ADB809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A7A203E" w14:textId="77A10962" w:rsidR="009B0C8D" w:rsidRPr="00BC2FB5" w:rsidRDefault="009E49C5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  <w:tc>
          <w:tcPr>
            <w:tcW w:w="170" w:type="dxa"/>
          </w:tcPr>
          <w:p w14:paraId="5A339E5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94F9707" w14:textId="45BB29D7" w:rsidR="009B0C8D" w:rsidRPr="00BC2FB5" w:rsidRDefault="009B0C8D" w:rsidP="009B0C8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  <w:bookmarkEnd w:id="17"/>
    </w:tbl>
    <w:p w14:paraId="11CC803E" w14:textId="77777777" w:rsidR="00EF4E77" w:rsidRPr="00BC2FB5" w:rsidRDefault="00EF4E7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BDD8173" w14:textId="1E745B20" w:rsidR="00473BF4" w:rsidRPr="00BC2FB5" w:rsidRDefault="0011690C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19</w:t>
      </w:r>
      <w:r w:rsidR="000F6980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03BB9" w:rsidRPr="00BC2FB5">
        <w:rPr>
          <w:rFonts w:asciiTheme="majorBidi" w:eastAsia="MS Mincho" w:hAnsiTheme="majorBidi" w:cstheme="majorBidi"/>
          <w:sz w:val="28"/>
          <w:szCs w:val="28"/>
          <w:cs/>
        </w:rPr>
        <w:t>สำรอง</w:t>
      </w:r>
    </w:p>
    <w:p w14:paraId="2F360769" w14:textId="46C724CE" w:rsidR="00603BB9" w:rsidRPr="00BC2FB5" w:rsidRDefault="00603BB9" w:rsidP="0028654B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F4143A8" w14:textId="6351D612" w:rsidR="00785D38" w:rsidRPr="00BC2FB5" w:rsidRDefault="00785D38" w:rsidP="0028654B">
      <w:pPr>
        <w:ind w:left="540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55CD5075" w14:textId="77777777" w:rsidR="00785D38" w:rsidRPr="00BC2FB5" w:rsidRDefault="00785D38" w:rsidP="0028654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0947CD5" w14:textId="77777777" w:rsidR="00785D38" w:rsidRPr="00BC2FB5" w:rsidRDefault="00785D38" w:rsidP="0028654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1B85D98A" w14:textId="77777777" w:rsidR="00785D38" w:rsidRPr="00BC2FB5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14:paraId="78F734A8" w14:textId="77777777" w:rsidR="00785D38" w:rsidRPr="00BC2FB5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3EAC13B5" w14:textId="77777777" w:rsidR="00D97666" w:rsidRPr="00BC2FB5" w:rsidRDefault="00D9766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A7CD833" w14:textId="0F61E646" w:rsidR="00785D38" w:rsidRPr="00BC2FB5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E56DD" w:rsidRPr="00BC2FB5">
        <w:rPr>
          <w:rFonts w:asciiTheme="majorBidi" w:hAnsiTheme="majorBidi" w:cstheme="majorBidi"/>
          <w:sz w:val="28"/>
          <w:szCs w:val="28"/>
        </w:rPr>
        <w:t>2535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E56DD" w:rsidRPr="00BC2FB5">
        <w:rPr>
          <w:rFonts w:asciiTheme="majorBidi" w:hAnsiTheme="majorBidi" w:cstheme="majorBidi"/>
          <w:sz w:val="28"/>
          <w:szCs w:val="28"/>
        </w:rPr>
        <w:t>116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BC2FB5">
        <w:rPr>
          <w:rFonts w:asciiTheme="majorBidi" w:hAnsiTheme="majorBidi" w:cstheme="majorBidi"/>
          <w:sz w:val="28"/>
          <w:szCs w:val="28"/>
        </w:rPr>
        <w:t>“</w:t>
      </w:r>
      <w:r w:rsidRPr="00BC2FB5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BC2FB5">
        <w:rPr>
          <w:rFonts w:asciiTheme="majorBidi" w:hAnsiTheme="majorBidi" w:cstheme="majorBidi"/>
          <w:sz w:val="28"/>
          <w:szCs w:val="28"/>
        </w:rPr>
        <w:t>”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E56DD" w:rsidRPr="00BC2FB5">
        <w:rPr>
          <w:rFonts w:asciiTheme="majorBidi" w:hAnsiTheme="majorBidi" w:cstheme="majorBidi"/>
          <w:sz w:val="28"/>
          <w:szCs w:val="28"/>
        </w:rPr>
        <w:t>5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56DD" w:rsidRPr="00BC2FB5">
        <w:rPr>
          <w:rFonts w:asciiTheme="majorBidi" w:hAnsiTheme="majorBidi" w:cstheme="majorBidi"/>
          <w:sz w:val="28"/>
          <w:szCs w:val="28"/>
        </w:rPr>
        <w:t>10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527F0760" w14:textId="77777777" w:rsidR="00337664" w:rsidRPr="00BC2FB5" w:rsidRDefault="00337664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4E6E26" w14:textId="1212673C" w:rsidR="008B56ED" w:rsidRPr="00BC2FB5" w:rsidRDefault="008B56E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4AC876" w14:textId="27BFE8B0" w:rsidR="00785D38" w:rsidRPr="00BC2FB5" w:rsidRDefault="00785D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3E4DA3BF" w14:textId="77777777" w:rsidR="000057A0" w:rsidRPr="00BC2FB5" w:rsidRDefault="000057A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44936D9" w14:textId="00722396" w:rsidR="006375C0" w:rsidRPr="00BC2FB5" w:rsidRDefault="006375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35CBD2FC" w14:textId="77777777" w:rsidR="006375C0" w:rsidRPr="00BC2FB5" w:rsidRDefault="006375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538270" w14:textId="1EB00DA6" w:rsidR="006375C0" w:rsidRPr="00BC2FB5" w:rsidRDefault="006375C0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5672D6C" w14:textId="115EEA60" w:rsidR="00FE4236" w:rsidRPr="00BC2FB5" w:rsidRDefault="00FE4236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</w:pPr>
    </w:p>
    <w:p w14:paraId="52081058" w14:textId="41798E78" w:rsidR="00F4452B" w:rsidRPr="00BC2FB5" w:rsidRDefault="007E56DD" w:rsidP="0028654B">
      <w:pPr>
        <w:pStyle w:val="Heading6"/>
        <w:tabs>
          <w:tab w:val="left" w:pos="540"/>
          <w:tab w:val="left" w:pos="630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11690C" w:rsidRPr="00BC2FB5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0F6980" w:rsidRPr="00BC2FB5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6B0788" w:rsidRPr="00BC2FB5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1A67DAEF" w14:textId="77777777" w:rsidR="00F4452B" w:rsidRPr="00BC2FB5" w:rsidRDefault="00F4452B" w:rsidP="0028654B">
      <w:pPr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1D46C9EF" w14:textId="20E70D75" w:rsidR="004C09E1" w:rsidRPr="00BC2FB5" w:rsidRDefault="00B045F5" w:rsidP="002865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C09E1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9E1" w:rsidRPr="00BC2FB5">
        <w:rPr>
          <w:rFonts w:asciiTheme="majorBidi" w:hAnsiTheme="majorBidi" w:cstheme="majorBidi"/>
          <w:sz w:val="28"/>
          <w:szCs w:val="28"/>
        </w:rPr>
        <w:t>/</w:t>
      </w:r>
      <w:r w:rsidR="004C09E1" w:rsidRPr="00BC2FB5">
        <w:rPr>
          <w:rFonts w:asciiTheme="majorBidi" w:hAnsiTheme="majorBidi" w:cstheme="majorBidi"/>
          <w:sz w:val="28"/>
          <w:szCs w:val="28"/>
          <w:cs/>
        </w:rPr>
        <w:t xml:space="preserve">บริษัทมี </w:t>
      </w:r>
      <w:r w:rsidR="007E56DD" w:rsidRPr="00BC2FB5">
        <w:rPr>
          <w:rFonts w:asciiTheme="majorBidi" w:hAnsiTheme="majorBidi" w:cstheme="majorBidi"/>
          <w:sz w:val="28"/>
          <w:szCs w:val="28"/>
        </w:rPr>
        <w:t>2</w:t>
      </w:r>
      <w:r w:rsidR="004C09E1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4C09E1" w:rsidRPr="00BC2FB5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4C09E1" w:rsidRPr="00BC2FB5">
        <w:rPr>
          <w:rFonts w:asciiTheme="majorBidi" w:hAnsiTheme="majorBidi" w:cstheme="majorBidi"/>
          <w:sz w:val="28"/>
          <w:szCs w:val="28"/>
        </w:rPr>
        <w:t>/</w:t>
      </w:r>
      <w:r w:rsidR="004C09E1" w:rsidRPr="00BC2FB5">
        <w:rPr>
          <w:rFonts w:asciiTheme="majorBidi" w:hAnsiTheme="majorBidi" w:cstheme="majorBidi"/>
          <w:sz w:val="28"/>
          <w:szCs w:val="28"/>
          <w:cs/>
        </w:rPr>
        <w:t>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</w:t>
      </w:r>
      <w:r w:rsidR="004C09E1" w:rsidRPr="00BC2FB5">
        <w:rPr>
          <w:rFonts w:asciiTheme="majorBidi" w:hAnsiTheme="majorBidi" w:cstheme="majorBidi"/>
          <w:sz w:val="28"/>
          <w:szCs w:val="28"/>
        </w:rPr>
        <w:t>/</w:t>
      </w:r>
      <w:r w:rsidR="004C09E1" w:rsidRPr="00BC2FB5">
        <w:rPr>
          <w:rFonts w:asciiTheme="majorBidi" w:hAnsiTheme="majorBidi" w:cstheme="majorBidi"/>
          <w:sz w:val="28"/>
          <w:szCs w:val="28"/>
          <w:cs/>
        </w:rPr>
        <w:t>บริษัท โดยสรุปมีดังนี้</w:t>
      </w:r>
    </w:p>
    <w:p w14:paraId="3FBD97C3" w14:textId="77777777" w:rsidR="00357A19" w:rsidRPr="00BC2FB5" w:rsidRDefault="00357A1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73E7AF" w14:textId="255FCF00" w:rsidR="00F4452B" w:rsidRPr="00BC2FB5" w:rsidRDefault="00F4452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1484" w:rsidRPr="00BC2FB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ขายสินค้า</w:t>
      </w:r>
    </w:p>
    <w:p w14:paraId="648C083A" w14:textId="10FA5B73" w:rsidR="00217593" w:rsidRPr="00BC2FB5" w:rsidRDefault="00F4452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BC2FB5">
        <w:rPr>
          <w:rFonts w:asciiTheme="majorBidi" w:hAnsiTheme="majorBidi" w:cstheme="majorBidi"/>
          <w:sz w:val="28"/>
          <w:szCs w:val="28"/>
        </w:rPr>
        <w:t>2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บริการ</w:t>
      </w:r>
    </w:p>
    <w:p w14:paraId="6B24893C" w14:textId="77777777" w:rsidR="004C09E1" w:rsidRPr="00BC2FB5" w:rsidRDefault="004C09E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E2A54E" w14:textId="77777777" w:rsidR="0088733A" w:rsidRPr="00BC2FB5" w:rsidRDefault="004C09E1" w:rsidP="002865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ผลการดำเนินงานของแต่ละส่วนงานวัดโดยใช้กำไรขั้นต้น ซึ่งนำเสนอในรายงานการจัดการภายในและสอบทานโดย</w:t>
      </w:r>
      <w:r w:rsidR="000057A0" w:rsidRPr="00BC2FB5">
        <w:rPr>
          <w:rFonts w:asciiTheme="majorBidi" w:hAnsiTheme="majorBidi" w:cstheme="majorBidi"/>
          <w:sz w:val="28"/>
          <w:szCs w:val="28"/>
          <w:cs/>
        </w:rPr>
        <w:br/>
      </w:r>
      <w:r w:rsidRPr="00BC2FB5">
        <w:rPr>
          <w:rFonts w:asciiTheme="majorBidi" w:hAnsiTheme="majorBidi" w:cs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</w:t>
      </w:r>
      <w:r w:rsidRPr="00BC2FB5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กำไร</w:t>
      </w:r>
      <w:r w:rsidRPr="00BC2FB5">
        <w:rPr>
          <w:rFonts w:asciiTheme="majorBidi" w:hAnsiTheme="majorBidi" w:cstheme="majorBidi"/>
          <w:color w:val="000000"/>
          <w:sz w:val="28"/>
          <w:szCs w:val="28"/>
          <w:cs/>
        </w:rPr>
        <w:t>ขั้นต้น</w:t>
      </w:r>
      <w:r w:rsidRPr="00BC2FB5">
        <w:rPr>
          <w:rFonts w:asciiTheme="majorBidi" w:hAnsiTheme="majorBidi" w:cstheme="majorBidi"/>
          <w:sz w:val="28"/>
          <w:szCs w:val="28"/>
          <w:cs/>
        </w:rPr>
        <w:t>ในการวัดผล</w:t>
      </w:r>
      <w:r w:rsidR="000057A0" w:rsidRPr="00BC2FB5">
        <w:rPr>
          <w:rFonts w:asciiTheme="majorBidi" w:hAnsiTheme="majorBidi" w:cstheme="majorBidi"/>
          <w:sz w:val="28"/>
          <w:szCs w:val="28"/>
          <w:cs/>
        </w:rPr>
        <w:br/>
      </w:r>
      <w:r w:rsidRPr="00BC2FB5">
        <w:rPr>
          <w:rFonts w:asciiTheme="majorBidi" w:hAnsiTheme="majorBidi" w:cs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D1FF1D1" w14:textId="43E462D9" w:rsidR="004A1BB9" w:rsidRPr="00BC2FB5" w:rsidRDefault="004A1BB9" w:rsidP="0028654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0"/>
          <w:szCs w:val="20"/>
        </w:rPr>
      </w:pPr>
    </w:p>
    <w:tbl>
      <w:tblPr>
        <w:tblW w:w="9290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64"/>
        <w:gridCol w:w="989"/>
        <w:gridCol w:w="164"/>
        <w:gridCol w:w="989"/>
        <w:gridCol w:w="164"/>
        <w:gridCol w:w="900"/>
        <w:gridCol w:w="176"/>
        <w:gridCol w:w="904"/>
        <w:gridCol w:w="180"/>
        <w:gridCol w:w="990"/>
        <w:gridCol w:w="180"/>
        <w:gridCol w:w="990"/>
      </w:tblGrid>
      <w:tr w:rsidR="004C09E1" w:rsidRPr="00BC2FB5" w14:paraId="0FC3A3FA" w14:textId="77777777" w:rsidTr="00484C8B">
        <w:trPr>
          <w:trHeight w:val="80"/>
          <w:tblHeader/>
        </w:trPr>
        <w:tc>
          <w:tcPr>
            <w:tcW w:w="2664" w:type="dxa"/>
          </w:tcPr>
          <w:p w14:paraId="4B2BBEB9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68408F3A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C09E1" w:rsidRPr="00BC2FB5" w14:paraId="316F8D88" w14:textId="77777777" w:rsidTr="00484C8B">
        <w:trPr>
          <w:trHeight w:val="80"/>
          <w:tblHeader/>
        </w:trPr>
        <w:tc>
          <w:tcPr>
            <w:tcW w:w="2664" w:type="dxa"/>
          </w:tcPr>
          <w:p w14:paraId="5F76639E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gridSpan w:val="3"/>
            <w:vAlign w:val="bottom"/>
            <w:hideMark/>
          </w:tcPr>
          <w:p w14:paraId="5BD88E45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64" w:type="dxa"/>
            <w:vAlign w:val="bottom"/>
          </w:tcPr>
          <w:p w14:paraId="1DD6E029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762385F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0" w:type="dxa"/>
          </w:tcPr>
          <w:p w14:paraId="6E19662E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F71F276" w14:textId="77777777" w:rsidR="004C09E1" w:rsidRPr="00BC2FB5" w:rsidRDefault="004C09E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BC2FB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92B6C" w:rsidRPr="00BC2FB5" w14:paraId="6132530A" w14:textId="77777777" w:rsidTr="00484C8B">
        <w:trPr>
          <w:tblHeader/>
        </w:trPr>
        <w:tc>
          <w:tcPr>
            <w:tcW w:w="2664" w:type="dxa"/>
            <w:hideMark/>
          </w:tcPr>
          <w:p w14:paraId="428852D8" w14:textId="513BD6AF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4184F591" w14:textId="4BBA9B21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24CDA315" w14:textId="77777777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F58BC06" w14:textId="58E689F2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64" w:type="dxa"/>
          </w:tcPr>
          <w:p w14:paraId="2A31F864" w14:textId="77777777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A4E73" w14:textId="0204E348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76" w:type="dxa"/>
          </w:tcPr>
          <w:p w14:paraId="06904A94" w14:textId="77777777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06424826" w14:textId="7FD0A3B1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37D69C44" w14:textId="77777777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25C8B" w14:textId="565031FE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1B4E68F" w14:textId="77777777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1E605" w14:textId="139ADA46" w:rsidR="00892B6C" w:rsidRPr="00BC2FB5" w:rsidRDefault="00892B6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9B0C8D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88733A" w:rsidRPr="00BC2FB5" w14:paraId="4CC17B10" w14:textId="77777777" w:rsidTr="00484C8B">
        <w:trPr>
          <w:tblHeader/>
        </w:trPr>
        <w:tc>
          <w:tcPr>
            <w:tcW w:w="2664" w:type="dxa"/>
          </w:tcPr>
          <w:p w14:paraId="62A87EF9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751BF636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BC2FB5" w14:paraId="599A9104" w14:textId="77777777" w:rsidTr="00484C8B">
        <w:tc>
          <w:tcPr>
            <w:tcW w:w="2664" w:type="dxa"/>
            <w:hideMark/>
          </w:tcPr>
          <w:p w14:paraId="359B01FC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bottom"/>
          </w:tcPr>
          <w:p w14:paraId="16A7ECFA" w14:textId="0232AC33" w:rsidR="0088733A" w:rsidRPr="00BC2FB5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433AF0C9" w14:textId="77777777" w:rsidR="0088733A" w:rsidRPr="00BC2FB5" w:rsidRDefault="0088733A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734312D" w14:textId="77777777" w:rsidR="0088733A" w:rsidRPr="00BC2FB5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384F633D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EF778" w14:textId="77777777" w:rsidR="0088733A" w:rsidRPr="00BC2FB5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6588AE67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7979044" w14:textId="77777777" w:rsidR="0088733A" w:rsidRPr="00BC2FB5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865B4B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916DF" w14:textId="77777777" w:rsidR="0088733A" w:rsidRPr="00BC2FB5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9F65EA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15BA58" w14:textId="77777777" w:rsidR="0088733A" w:rsidRPr="00BC2FB5" w:rsidRDefault="0088733A" w:rsidP="0028654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50975448" w14:textId="77777777" w:rsidTr="00484C8B">
        <w:tc>
          <w:tcPr>
            <w:tcW w:w="2664" w:type="dxa"/>
            <w:vAlign w:val="bottom"/>
            <w:hideMark/>
          </w:tcPr>
          <w:p w14:paraId="19BA387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2526" w14:textId="6F15FC36" w:rsidR="009B0C8D" w:rsidRPr="00BC2FB5" w:rsidRDefault="003D63EF" w:rsidP="009B0C8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1,406,603</w:t>
            </w:r>
          </w:p>
        </w:tc>
        <w:tc>
          <w:tcPr>
            <w:tcW w:w="164" w:type="dxa"/>
          </w:tcPr>
          <w:p w14:paraId="249BE172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4A690" w14:textId="19F4E5AB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1816951E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635938" w14:textId="4E2617E2" w:rsidR="009B0C8D" w:rsidRPr="00BC2FB5" w:rsidRDefault="003429AB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649,46</w:t>
            </w:r>
            <w:r w:rsidR="006E65ED"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6" w:type="dxa"/>
          </w:tcPr>
          <w:p w14:paraId="3F629176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326B8" w14:textId="229E339A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630,759</w:t>
            </w:r>
          </w:p>
        </w:tc>
        <w:tc>
          <w:tcPr>
            <w:tcW w:w="180" w:type="dxa"/>
          </w:tcPr>
          <w:p w14:paraId="33A14C4B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89EDB" w14:textId="6E9E5FE6" w:rsidR="009B0C8D" w:rsidRPr="00BC2FB5" w:rsidRDefault="008D5CC1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2,056,07</w:t>
            </w:r>
            <w:r w:rsidR="00F95E1B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5F3079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6B8AB" w14:textId="61CF3E2F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1,650,987</w:t>
            </w:r>
          </w:p>
        </w:tc>
      </w:tr>
      <w:tr w:rsidR="009B0C8D" w:rsidRPr="00BC2FB5" w14:paraId="1896A186" w14:textId="77777777" w:rsidTr="00484C8B">
        <w:tc>
          <w:tcPr>
            <w:tcW w:w="2664" w:type="dxa"/>
          </w:tcPr>
          <w:p w14:paraId="5889380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33757A3" w14:textId="77777777" w:rsidR="009B0C8D" w:rsidRPr="00BC2FB5" w:rsidRDefault="009B0C8D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D29BBB1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51246F8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093997DA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32E10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208AC134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vAlign w:val="bottom"/>
          </w:tcPr>
          <w:p w14:paraId="0622B3DF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C5B380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2816E13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A68A4F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8E992A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B0C8D" w:rsidRPr="00BC2FB5" w14:paraId="2FD7A0CC" w14:textId="77777777" w:rsidTr="00484C8B">
        <w:tc>
          <w:tcPr>
            <w:tcW w:w="2664" w:type="dxa"/>
            <w:vAlign w:val="bottom"/>
          </w:tcPr>
          <w:p w14:paraId="442B1D19" w14:textId="530ED1FB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9" w:type="dxa"/>
            <w:vAlign w:val="bottom"/>
          </w:tcPr>
          <w:p w14:paraId="450821D9" w14:textId="77777777" w:rsidR="009B0C8D" w:rsidRPr="00BC2FB5" w:rsidRDefault="009B0C8D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4074C89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710014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C0DF50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D1D01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0CE6994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9B55824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031CD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76540C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583389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E9F72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26A613C1" w14:textId="77777777" w:rsidTr="00484C8B">
        <w:tc>
          <w:tcPr>
            <w:tcW w:w="2664" w:type="dxa"/>
            <w:hideMark/>
          </w:tcPr>
          <w:p w14:paraId="07C9574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  <w:vAlign w:val="bottom"/>
          </w:tcPr>
          <w:p w14:paraId="5226A62C" w14:textId="77777777" w:rsidR="009B0C8D" w:rsidRPr="00BC2FB5" w:rsidRDefault="009B0C8D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FC1BC3A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65ED988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6FCC15CA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6CC8FE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F676D3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DD6F3D6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552C9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C5A26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3B2DC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5007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174250FA" w14:textId="77777777" w:rsidTr="00484C8B">
        <w:tc>
          <w:tcPr>
            <w:tcW w:w="2664" w:type="dxa"/>
            <w:hideMark/>
          </w:tcPr>
          <w:p w14:paraId="4C50ACA7" w14:textId="6C977746" w:rsidR="009B0C8D" w:rsidRPr="00BC2FB5" w:rsidRDefault="009B0C8D" w:rsidP="009B0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9" w:type="dxa"/>
          </w:tcPr>
          <w:p w14:paraId="4DFC5ED4" w14:textId="60106D4A" w:rsidR="009B0C8D" w:rsidRPr="00BC2FB5" w:rsidRDefault="00EF3A80" w:rsidP="009B0C8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1,048,840</w:t>
            </w:r>
          </w:p>
        </w:tc>
        <w:tc>
          <w:tcPr>
            <w:tcW w:w="164" w:type="dxa"/>
          </w:tcPr>
          <w:p w14:paraId="65CED4E3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AC9FB8E" w14:textId="341937F8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734,727</w:t>
            </w:r>
          </w:p>
        </w:tc>
        <w:tc>
          <w:tcPr>
            <w:tcW w:w="164" w:type="dxa"/>
          </w:tcPr>
          <w:p w14:paraId="41C4506D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E3746" w14:textId="5E9DC45C" w:rsidR="009B0C8D" w:rsidRPr="00BC2FB5" w:rsidRDefault="00FA0AB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517,401</w:t>
            </w:r>
          </w:p>
        </w:tc>
        <w:tc>
          <w:tcPr>
            <w:tcW w:w="176" w:type="dxa"/>
          </w:tcPr>
          <w:p w14:paraId="0AAB2B76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3AEF5BA" w14:textId="50719527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534,131</w:t>
            </w:r>
          </w:p>
        </w:tc>
        <w:tc>
          <w:tcPr>
            <w:tcW w:w="180" w:type="dxa"/>
          </w:tcPr>
          <w:p w14:paraId="4A15D2B0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075EA" w14:textId="4E6DC7CA" w:rsidR="009B0C8D" w:rsidRPr="00BC2FB5" w:rsidRDefault="00D33B3B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1,566,24</w:t>
            </w:r>
            <w:r w:rsidR="00376A0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DF872E4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C6958" w14:textId="76FB3F6E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1,268,858</w:t>
            </w:r>
          </w:p>
        </w:tc>
      </w:tr>
      <w:tr w:rsidR="009B0C8D" w:rsidRPr="00BC2FB5" w14:paraId="2B0E4880" w14:textId="77777777" w:rsidTr="00484C8B">
        <w:tc>
          <w:tcPr>
            <w:tcW w:w="2664" w:type="dxa"/>
            <w:hideMark/>
          </w:tcPr>
          <w:p w14:paraId="662951F9" w14:textId="5215DEA6" w:rsidR="009B0C8D" w:rsidRPr="00BC2FB5" w:rsidRDefault="009B0C8D" w:rsidP="009B0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89" w:type="dxa"/>
          </w:tcPr>
          <w:p w14:paraId="5A3A9E6A" w14:textId="40F285D6" w:rsidR="009B0C8D" w:rsidRPr="00BC2FB5" w:rsidRDefault="00B3722F" w:rsidP="009B0C8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234,875</w:t>
            </w:r>
          </w:p>
        </w:tc>
        <w:tc>
          <w:tcPr>
            <w:tcW w:w="164" w:type="dxa"/>
          </w:tcPr>
          <w:p w14:paraId="15DC2400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5DBF29" w14:textId="734F755F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145,065</w:t>
            </w:r>
          </w:p>
        </w:tc>
        <w:tc>
          <w:tcPr>
            <w:tcW w:w="164" w:type="dxa"/>
          </w:tcPr>
          <w:p w14:paraId="5C7B5359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953CE" w14:textId="5600610B" w:rsidR="009B0C8D" w:rsidRPr="00BC2FB5" w:rsidRDefault="0050165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86,045</w:t>
            </w:r>
          </w:p>
        </w:tc>
        <w:tc>
          <w:tcPr>
            <w:tcW w:w="176" w:type="dxa"/>
          </w:tcPr>
          <w:p w14:paraId="6C50AA79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DA8DD57" w14:textId="662AE8A1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51,094</w:t>
            </w:r>
          </w:p>
        </w:tc>
        <w:tc>
          <w:tcPr>
            <w:tcW w:w="180" w:type="dxa"/>
          </w:tcPr>
          <w:p w14:paraId="02404D6B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6AA41" w14:textId="29645E06" w:rsidR="009B0C8D" w:rsidRPr="00BC2FB5" w:rsidRDefault="00376A0C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320,9</w:t>
            </w:r>
            <w:r w:rsidR="00031A7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671E7C25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D8404" w14:textId="3F435CA4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196,159</w:t>
            </w:r>
          </w:p>
        </w:tc>
      </w:tr>
      <w:tr w:rsidR="009B0C8D" w:rsidRPr="00BC2FB5" w14:paraId="1FC92CE6" w14:textId="77777777" w:rsidTr="00E34AF7">
        <w:tc>
          <w:tcPr>
            <w:tcW w:w="2664" w:type="dxa"/>
            <w:hideMark/>
          </w:tcPr>
          <w:p w14:paraId="5E000F12" w14:textId="2C0B6B3C" w:rsidR="009B0C8D" w:rsidRPr="00BC2FB5" w:rsidRDefault="009B0C8D" w:rsidP="009B0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89" w:type="dxa"/>
          </w:tcPr>
          <w:p w14:paraId="434F04B3" w14:textId="29C3C6B1" w:rsidR="009B0C8D" w:rsidRPr="00BC2FB5" w:rsidRDefault="00670D20" w:rsidP="009B0C8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101,869</w:t>
            </w:r>
          </w:p>
        </w:tc>
        <w:tc>
          <w:tcPr>
            <w:tcW w:w="164" w:type="dxa"/>
          </w:tcPr>
          <w:p w14:paraId="497414BA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54C0B46" w14:textId="787D380E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108,308</w:t>
            </w:r>
          </w:p>
        </w:tc>
        <w:tc>
          <w:tcPr>
            <w:tcW w:w="164" w:type="dxa"/>
          </w:tcPr>
          <w:p w14:paraId="51593EE4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CE8F16" w14:textId="289BE36C" w:rsidR="009B0C8D" w:rsidRPr="00BC2FB5" w:rsidRDefault="00E54F65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30,462</w:t>
            </w:r>
          </w:p>
        </w:tc>
        <w:tc>
          <w:tcPr>
            <w:tcW w:w="176" w:type="dxa"/>
          </w:tcPr>
          <w:p w14:paraId="7A542C29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A2F13B0" w14:textId="757C1591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30,305</w:t>
            </w:r>
          </w:p>
        </w:tc>
        <w:tc>
          <w:tcPr>
            <w:tcW w:w="180" w:type="dxa"/>
          </w:tcPr>
          <w:p w14:paraId="4B1304E7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FF413" w14:textId="0985B3E8" w:rsidR="009B0C8D" w:rsidRPr="00BC2FB5" w:rsidRDefault="003C00FF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132,331</w:t>
            </w:r>
          </w:p>
        </w:tc>
        <w:tc>
          <w:tcPr>
            <w:tcW w:w="180" w:type="dxa"/>
          </w:tcPr>
          <w:p w14:paraId="003354CC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C0F" w14:textId="12DD7696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138,613</w:t>
            </w:r>
          </w:p>
        </w:tc>
      </w:tr>
      <w:tr w:rsidR="009B0C8D" w:rsidRPr="00BC2FB5" w14:paraId="7321A74B" w14:textId="77777777" w:rsidTr="00494890">
        <w:tc>
          <w:tcPr>
            <w:tcW w:w="2664" w:type="dxa"/>
            <w:hideMark/>
          </w:tcPr>
          <w:p w14:paraId="03CC466E" w14:textId="77777777" w:rsidR="009B0C8D" w:rsidRPr="00BC2FB5" w:rsidRDefault="009B0C8D" w:rsidP="009B0C8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964" w14:textId="428A58FE" w:rsidR="009B0C8D" w:rsidRPr="00BC2FB5" w:rsidRDefault="00F108F2" w:rsidP="009B0C8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21,019</w:t>
            </w:r>
          </w:p>
        </w:tc>
        <w:tc>
          <w:tcPr>
            <w:tcW w:w="164" w:type="dxa"/>
          </w:tcPr>
          <w:p w14:paraId="4E276A58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783B7" w14:textId="01159FAB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32,128</w:t>
            </w:r>
          </w:p>
        </w:tc>
        <w:tc>
          <w:tcPr>
            <w:tcW w:w="164" w:type="dxa"/>
          </w:tcPr>
          <w:p w14:paraId="5BF4E3D6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57935" w14:textId="664CAF33" w:rsidR="009B0C8D" w:rsidRPr="00BC2FB5" w:rsidRDefault="00973D67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15,56</w:t>
            </w:r>
            <w:r w:rsidR="00501B7F"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76" w:type="dxa"/>
          </w:tcPr>
          <w:p w14:paraId="0497D8C0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2DFD7" w14:textId="22EB3D59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15,229</w:t>
            </w:r>
          </w:p>
        </w:tc>
        <w:tc>
          <w:tcPr>
            <w:tcW w:w="180" w:type="dxa"/>
          </w:tcPr>
          <w:p w14:paraId="7C322DBE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CEC8" w14:textId="35B5B99A" w:rsidR="009B0C8D" w:rsidRPr="00BC2FB5" w:rsidRDefault="000D39F6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36,5</w:t>
            </w:r>
            <w:r w:rsidR="00031A7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423692C4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94750" w14:textId="0B1F89D4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47,357</w:t>
            </w:r>
          </w:p>
        </w:tc>
      </w:tr>
      <w:tr w:rsidR="009B0C8D" w:rsidRPr="00BC2FB5" w14:paraId="15645BA7" w14:textId="77777777" w:rsidTr="00494890">
        <w:tc>
          <w:tcPr>
            <w:tcW w:w="2664" w:type="dxa"/>
            <w:vAlign w:val="bottom"/>
            <w:hideMark/>
          </w:tcPr>
          <w:p w14:paraId="6D1BE34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AFE85" w14:textId="772152C0" w:rsidR="009B0C8D" w:rsidRPr="00BC2FB5" w:rsidRDefault="002A6F3B" w:rsidP="009B0C8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1,406,603</w:t>
            </w:r>
          </w:p>
        </w:tc>
        <w:tc>
          <w:tcPr>
            <w:tcW w:w="164" w:type="dxa"/>
          </w:tcPr>
          <w:p w14:paraId="0F332B88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9B382" w14:textId="1796D61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1,020,228</w:t>
            </w:r>
          </w:p>
        </w:tc>
        <w:tc>
          <w:tcPr>
            <w:tcW w:w="164" w:type="dxa"/>
          </w:tcPr>
          <w:p w14:paraId="2A08576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E91DE" w14:textId="3AF0AA8D" w:rsidR="009B0C8D" w:rsidRPr="00BC2FB5" w:rsidRDefault="00501B7F" w:rsidP="009B0C8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649,468</w:t>
            </w:r>
          </w:p>
        </w:tc>
        <w:tc>
          <w:tcPr>
            <w:tcW w:w="176" w:type="dxa"/>
          </w:tcPr>
          <w:p w14:paraId="52FEBE0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E35D" w14:textId="6C930B45" w:rsidR="009B0C8D" w:rsidRPr="00BC2FB5" w:rsidRDefault="009B0C8D" w:rsidP="009B0C8D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630,759</w:t>
            </w:r>
          </w:p>
        </w:tc>
        <w:tc>
          <w:tcPr>
            <w:tcW w:w="180" w:type="dxa"/>
          </w:tcPr>
          <w:p w14:paraId="55DE26B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788B" w14:textId="004B0EC3" w:rsidR="009B0C8D" w:rsidRPr="00BC2FB5" w:rsidRDefault="00406F12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2,056,071</w:t>
            </w:r>
          </w:p>
        </w:tc>
        <w:tc>
          <w:tcPr>
            <w:tcW w:w="180" w:type="dxa"/>
          </w:tcPr>
          <w:p w14:paraId="23404C5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D1891" w14:textId="4E834201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1,650,987</w:t>
            </w:r>
          </w:p>
        </w:tc>
      </w:tr>
      <w:tr w:rsidR="009B0C8D" w:rsidRPr="00BC2FB5" w14:paraId="3C9F5800" w14:textId="77777777" w:rsidTr="00494890">
        <w:tc>
          <w:tcPr>
            <w:tcW w:w="2664" w:type="dxa"/>
            <w:hideMark/>
          </w:tcPr>
          <w:p w14:paraId="4004275D" w14:textId="100516C1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2E469F64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5C20824C" w14:textId="2BB0FDC5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6338D07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2B62334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00715DAF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823A33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A62DC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1CEF4F0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3B78B1C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3607EE9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F188A6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141BE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021D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B0C8D" w:rsidRPr="00BC2FB5" w14:paraId="714BB2AB" w14:textId="77777777" w:rsidTr="00484C8B">
        <w:tc>
          <w:tcPr>
            <w:tcW w:w="2664" w:type="dxa"/>
          </w:tcPr>
          <w:p w14:paraId="1D15F62B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E9190F5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172FE37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38F5D86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7E03937A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3D9931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582ADFF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7FDEE78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56566B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21216A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80BB12F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3990B1A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9B0C8D" w:rsidRPr="00BC2FB5" w14:paraId="3105CEA6" w14:textId="77777777" w:rsidTr="00484C8B">
        <w:tc>
          <w:tcPr>
            <w:tcW w:w="2664" w:type="dxa"/>
            <w:vAlign w:val="bottom"/>
          </w:tcPr>
          <w:p w14:paraId="034C436F" w14:textId="41542D5D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9" w:type="dxa"/>
            <w:vAlign w:val="bottom"/>
          </w:tcPr>
          <w:p w14:paraId="1FC39965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DE087A5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9C08828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A34176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1F4EE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2DCDF846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1BA568B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96E66A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125B21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3EED1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1B2922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6ACA4867" w14:textId="77777777" w:rsidTr="00484C8B">
        <w:tc>
          <w:tcPr>
            <w:tcW w:w="2664" w:type="dxa"/>
            <w:vAlign w:val="bottom"/>
            <w:hideMark/>
          </w:tcPr>
          <w:p w14:paraId="47FFCD7E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89" w:type="dxa"/>
            <w:vAlign w:val="bottom"/>
          </w:tcPr>
          <w:p w14:paraId="3B7B3E47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02110C07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307210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38B54D4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20B7A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7BF259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B118BF0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32429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32655D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67830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A0F51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682A6D0A" w14:textId="77777777" w:rsidTr="00484C8B">
        <w:tc>
          <w:tcPr>
            <w:tcW w:w="2664" w:type="dxa"/>
            <w:vAlign w:val="bottom"/>
            <w:hideMark/>
          </w:tcPr>
          <w:p w14:paraId="6D48772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89" w:type="dxa"/>
          </w:tcPr>
          <w:p w14:paraId="1010D896" w14:textId="17F727A7" w:rsidR="009B0C8D" w:rsidRPr="00BC2FB5" w:rsidRDefault="005947BE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1,406,603</w:t>
            </w:r>
          </w:p>
        </w:tc>
        <w:tc>
          <w:tcPr>
            <w:tcW w:w="164" w:type="dxa"/>
          </w:tcPr>
          <w:p w14:paraId="7151A0DF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395758F" w14:textId="4330E1EF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77CBD42D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7AB65" w14:textId="607EF55B" w:rsidR="009B0C8D" w:rsidRPr="00BC2FB5" w:rsidRDefault="005947BE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6" w:type="dxa"/>
          </w:tcPr>
          <w:p w14:paraId="12973502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DD9561B" w14:textId="0121633E" w:rsidR="009B0C8D" w:rsidRPr="00BC2FB5" w:rsidRDefault="009B0C8D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9357C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58A33" w14:textId="35C3E880" w:rsidR="009B0C8D" w:rsidRPr="00BC2FB5" w:rsidRDefault="00934CE6" w:rsidP="009B0C8D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1,406,603</w:t>
            </w:r>
          </w:p>
        </w:tc>
        <w:tc>
          <w:tcPr>
            <w:tcW w:w="180" w:type="dxa"/>
          </w:tcPr>
          <w:p w14:paraId="5C638A30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92E19" w14:textId="03E85F76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</w:tr>
      <w:tr w:rsidR="009B0C8D" w:rsidRPr="00BC2FB5" w14:paraId="416E5B5C" w14:textId="77777777" w:rsidTr="00484C8B">
        <w:tc>
          <w:tcPr>
            <w:tcW w:w="2664" w:type="dxa"/>
            <w:vAlign w:val="bottom"/>
            <w:hideMark/>
          </w:tcPr>
          <w:p w14:paraId="3EA6117E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89" w:type="dxa"/>
            <w:vAlign w:val="bottom"/>
          </w:tcPr>
          <w:p w14:paraId="03F9E818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549819D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FFE33E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61A3D4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7E4A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F75C60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43A0E7F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4AFAD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53E95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BE8A0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14B30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77AAA790" w14:textId="77777777" w:rsidTr="00484C8B">
        <w:tc>
          <w:tcPr>
            <w:tcW w:w="2664" w:type="dxa"/>
            <w:vAlign w:val="bottom"/>
            <w:hideMark/>
          </w:tcPr>
          <w:p w14:paraId="41B3BA0E" w14:textId="7D3248E9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ความปลอดภัยทางคอมพิวเตอร์</w:t>
            </w:r>
          </w:p>
        </w:tc>
        <w:tc>
          <w:tcPr>
            <w:tcW w:w="989" w:type="dxa"/>
            <w:vAlign w:val="bottom"/>
          </w:tcPr>
          <w:p w14:paraId="26F57890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321EFF1C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2DA3FF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73F94AC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65F4D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1872F10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C9479A6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0B975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8D93D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72D8B2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FEED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2E3E9F87" w14:textId="77777777" w:rsidTr="00484C8B">
        <w:tc>
          <w:tcPr>
            <w:tcW w:w="2664" w:type="dxa"/>
            <w:vAlign w:val="bottom"/>
            <w:hideMark/>
          </w:tcPr>
          <w:p w14:paraId="0A3A8ACA" w14:textId="29365AE0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และระบบเครือข่าย</w:t>
            </w:r>
          </w:p>
        </w:tc>
        <w:tc>
          <w:tcPr>
            <w:tcW w:w="989" w:type="dxa"/>
            <w:vAlign w:val="bottom"/>
          </w:tcPr>
          <w:p w14:paraId="02EB2461" w14:textId="6AB57EE3" w:rsidR="009B0C8D" w:rsidRPr="00BC2FB5" w:rsidRDefault="005947BE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11DF4B2C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E5397BA" w14:textId="6A546486" w:rsidR="009B0C8D" w:rsidRPr="00BC2FB5" w:rsidRDefault="009B0C8D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7F082A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11077" w14:textId="67F19901" w:rsidR="009B0C8D" w:rsidRPr="00BC2FB5" w:rsidRDefault="003C12C2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76,167</w:t>
            </w:r>
          </w:p>
        </w:tc>
        <w:tc>
          <w:tcPr>
            <w:tcW w:w="176" w:type="dxa"/>
          </w:tcPr>
          <w:p w14:paraId="7F719039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2B6E998" w14:textId="1A6545B0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74,399</w:t>
            </w:r>
          </w:p>
        </w:tc>
        <w:tc>
          <w:tcPr>
            <w:tcW w:w="180" w:type="dxa"/>
          </w:tcPr>
          <w:p w14:paraId="7E2C550A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76543" w14:textId="76B1C185" w:rsidR="009B0C8D" w:rsidRPr="00BC2FB5" w:rsidRDefault="00E8774F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76,167</w:t>
            </w:r>
          </w:p>
        </w:tc>
        <w:tc>
          <w:tcPr>
            <w:tcW w:w="180" w:type="dxa"/>
          </w:tcPr>
          <w:p w14:paraId="4D845BEF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C7BA2F" w14:textId="7599116B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74,399</w:t>
            </w:r>
          </w:p>
        </w:tc>
      </w:tr>
      <w:tr w:rsidR="009B0C8D" w:rsidRPr="00BC2FB5" w14:paraId="58455754" w14:textId="77777777" w:rsidTr="00484C8B">
        <w:tc>
          <w:tcPr>
            <w:tcW w:w="2664" w:type="dxa"/>
            <w:vAlign w:val="bottom"/>
            <w:hideMark/>
          </w:tcPr>
          <w:p w14:paraId="4FEE8033" w14:textId="597E6934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8FFA5" w14:textId="4FD1C57F" w:rsidR="009B0C8D" w:rsidRPr="00BC2FB5" w:rsidRDefault="005947BE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3340B9F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EB2D3" w14:textId="4383EBD2" w:rsidR="009B0C8D" w:rsidRPr="00BC2FB5" w:rsidRDefault="009B0C8D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F0EF6E2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18B6" w14:textId="0CE8C89A" w:rsidR="009B0C8D" w:rsidRPr="00BC2FB5" w:rsidRDefault="00870325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="00064DFB" w:rsidRPr="00BC2FB5">
              <w:rPr>
                <w:rFonts w:asciiTheme="majorBidi" w:hAnsiTheme="majorBidi" w:cstheme="majorBidi"/>
                <w:sz w:val="28"/>
                <w:szCs w:val="28"/>
              </w:rPr>
              <w:t>,301</w:t>
            </w:r>
          </w:p>
        </w:tc>
        <w:tc>
          <w:tcPr>
            <w:tcW w:w="176" w:type="dxa"/>
          </w:tcPr>
          <w:p w14:paraId="231AEB71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020D" w14:textId="3E0D82C0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556,360</w:t>
            </w:r>
          </w:p>
        </w:tc>
        <w:tc>
          <w:tcPr>
            <w:tcW w:w="180" w:type="dxa"/>
          </w:tcPr>
          <w:p w14:paraId="1FA688D0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501B" w14:textId="48070524" w:rsidR="009B0C8D" w:rsidRPr="00BC2FB5" w:rsidRDefault="00964024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573,301</w:t>
            </w:r>
          </w:p>
        </w:tc>
        <w:tc>
          <w:tcPr>
            <w:tcW w:w="180" w:type="dxa"/>
          </w:tcPr>
          <w:p w14:paraId="429CECA8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0" w14:textId="471DE623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556,360</w:t>
            </w:r>
          </w:p>
        </w:tc>
      </w:tr>
      <w:tr w:rsidR="009B0C8D" w:rsidRPr="00BC2FB5" w14:paraId="36DD9ABE" w14:textId="77777777" w:rsidTr="00484C8B">
        <w:tc>
          <w:tcPr>
            <w:tcW w:w="2664" w:type="dxa"/>
            <w:vAlign w:val="bottom"/>
            <w:hideMark/>
          </w:tcPr>
          <w:p w14:paraId="77341F82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9B0F2" w14:textId="17CA7202" w:rsidR="009B0C8D" w:rsidRPr="00BC2FB5" w:rsidRDefault="005947BE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1,406,603</w:t>
            </w:r>
          </w:p>
        </w:tc>
        <w:tc>
          <w:tcPr>
            <w:tcW w:w="164" w:type="dxa"/>
          </w:tcPr>
          <w:p w14:paraId="79F5EAFC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4B2CA" w14:textId="48564896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688BE94A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1AA07" w14:textId="5E7F5FEB" w:rsidR="009B0C8D" w:rsidRPr="00BC2FB5" w:rsidRDefault="00934CE6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649,468</w:t>
            </w:r>
          </w:p>
        </w:tc>
        <w:tc>
          <w:tcPr>
            <w:tcW w:w="176" w:type="dxa"/>
          </w:tcPr>
          <w:p w14:paraId="3B64A8D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C880" w14:textId="536EEA30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630,759</w:t>
            </w:r>
          </w:p>
        </w:tc>
        <w:tc>
          <w:tcPr>
            <w:tcW w:w="180" w:type="dxa"/>
          </w:tcPr>
          <w:p w14:paraId="68F19729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F6BC" w14:textId="7ED8A541" w:rsidR="009B0C8D" w:rsidRPr="00BC2FB5" w:rsidRDefault="00E04E5A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2,056,071</w:t>
            </w:r>
          </w:p>
        </w:tc>
        <w:tc>
          <w:tcPr>
            <w:tcW w:w="180" w:type="dxa"/>
          </w:tcPr>
          <w:p w14:paraId="324640E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612B" w14:textId="219B1DA2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1,650,987</w:t>
            </w:r>
          </w:p>
        </w:tc>
      </w:tr>
      <w:tr w:rsidR="009B0C8D" w:rsidRPr="00BC2FB5" w14:paraId="7F741F19" w14:textId="77777777" w:rsidTr="00484C8B">
        <w:trPr>
          <w:trHeight w:val="50"/>
        </w:trPr>
        <w:tc>
          <w:tcPr>
            <w:tcW w:w="2664" w:type="dxa"/>
          </w:tcPr>
          <w:p w14:paraId="6E8648FB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ABCD8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11B8775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856F1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64" w:type="dxa"/>
          </w:tcPr>
          <w:p w14:paraId="7E9C214E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6B1A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76" w:type="dxa"/>
          </w:tcPr>
          <w:p w14:paraId="69CA71D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7E2FF5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</w:tcPr>
          <w:p w14:paraId="02027E3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B16810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</w:tcPr>
          <w:p w14:paraId="14F2045C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9E0009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9B0C8D" w:rsidRPr="00BC2FB5" w14:paraId="66713580" w14:textId="77777777" w:rsidTr="00484C8B">
        <w:tc>
          <w:tcPr>
            <w:tcW w:w="2664" w:type="dxa"/>
            <w:hideMark/>
          </w:tcPr>
          <w:p w14:paraId="24DA0D60" w14:textId="31B3A600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5C3FE920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1ADF54E2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4C816EE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B245E1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3B341D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334AEB24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C2B9D2B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39535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EE67C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1CC72A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115EDD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C8D" w:rsidRPr="00BC2FB5" w14:paraId="36EC7C07" w14:textId="77777777" w:rsidTr="000E0CAC">
        <w:tc>
          <w:tcPr>
            <w:tcW w:w="2664" w:type="dxa"/>
            <w:vAlign w:val="bottom"/>
            <w:hideMark/>
          </w:tcPr>
          <w:p w14:paraId="201E5AF3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89" w:type="dxa"/>
          </w:tcPr>
          <w:p w14:paraId="4793E1E3" w14:textId="0956A042" w:rsidR="009B0C8D" w:rsidRPr="00BC2FB5" w:rsidRDefault="009C61D0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1,406,603</w:t>
            </w:r>
          </w:p>
        </w:tc>
        <w:tc>
          <w:tcPr>
            <w:tcW w:w="164" w:type="dxa"/>
          </w:tcPr>
          <w:p w14:paraId="0F4D917E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D341F3" w14:textId="6B8183BB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1C95E371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432990" w14:textId="01E69E38" w:rsidR="009B0C8D" w:rsidRPr="00BC2FB5" w:rsidRDefault="00646BDE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284,560</w:t>
            </w:r>
          </w:p>
        </w:tc>
        <w:tc>
          <w:tcPr>
            <w:tcW w:w="176" w:type="dxa"/>
          </w:tcPr>
          <w:p w14:paraId="549E460A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6F1C779" w14:textId="64917D35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291,659</w:t>
            </w:r>
          </w:p>
        </w:tc>
        <w:tc>
          <w:tcPr>
            <w:tcW w:w="180" w:type="dxa"/>
          </w:tcPr>
          <w:p w14:paraId="147E3EA2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357FE1" w14:textId="60D0D0D2" w:rsidR="009B0C8D" w:rsidRPr="00BC2FB5" w:rsidRDefault="00D3636F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1,691,163</w:t>
            </w:r>
          </w:p>
        </w:tc>
        <w:tc>
          <w:tcPr>
            <w:tcW w:w="180" w:type="dxa"/>
          </w:tcPr>
          <w:p w14:paraId="0177A8F8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77B" w14:textId="0221394D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1,311,887</w:t>
            </w:r>
          </w:p>
        </w:tc>
      </w:tr>
      <w:tr w:rsidR="009B0C8D" w:rsidRPr="00BC2FB5" w14:paraId="100731B3" w14:textId="77777777" w:rsidTr="000E0CAC">
        <w:tc>
          <w:tcPr>
            <w:tcW w:w="2664" w:type="dxa"/>
            <w:vAlign w:val="bottom"/>
            <w:hideMark/>
          </w:tcPr>
          <w:p w14:paraId="295EDE87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BAD8C" w14:textId="08D0E734" w:rsidR="009B0C8D" w:rsidRPr="00BC2FB5" w:rsidRDefault="009C61D0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048D98CC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B81C8" w14:textId="510DD303" w:rsidR="009B0C8D" w:rsidRPr="00BC2FB5" w:rsidRDefault="009B0C8D" w:rsidP="009B0C8D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6B1EADEB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30F87" w14:textId="1CADE7FD" w:rsidR="009B0C8D" w:rsidRPr="00BC2FB5" w:rsidRDefault="0097001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364,908</w:t>
            </w:r>
          </w:p>
        </w:tc>
        <w:tc>
          <w:tcPr>
            <w:tcW w:w="176" w:type="dxa"/>
          </w:tcPr>
          <w:p w14:paraId="77776AF5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F2CB2" w14:textId="2B9D3EE0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339,100</w:t>
            </w:r>
          </w:p>
        </w:tc>
        <w:tc>
          <w:tcPr>
            <w:tcW w:w="180" w:type="dxa"/>
          </w:tcPr>
          <w:p w14:paraId="67726D85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84BF" w14:textId="7FB4B60D" w:rsidR="009B0C8D" w:rsidRPr="00BC2FB5" w:rsidRDefault="0019459C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364,908</w:t>
            </w:r>
          </w:p>
        </w:tc>
        <w:tc>
          <w:tcPr>
            <w:tcW w:w="180" w:type="dxa"/>
          </w:tcPr>
          <w:p w14:paraId="5F516FC6" w14:textId="77777777" w:rsidR="009B0C8D" w:rsidRPr="00BC2FB5" w:rsidRDefault="009B0C8D" w:rsidP="009B0C8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758" w14:textId="435937A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339,100</w:t>
            </w:r>
          </w:p>
        </w:tc>
      </w:tr>
      <w:tr w:rsidR="009B0C8D" w:rsidRPr="00BC2FB5" w14:paraId="67C42E1A" w14:textId="77777777" w:rsidTr="000E0CAC">
        <w:tc>
          <w:tcPr>
            <w:tcW w:w="2664" w:type="dxa"/>
            <w:hideMark/>
          </w:tcPr>
          <w:p w14:paraId="7F0A54A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D6B98" w14:textId="012253A7" w:rsidR="009B0C8D" w:rsidRPr="00BC2FB5" w:rsidRDefault="0097001D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1,406,603</w:t>
            </w:r>
          </w:p>
        </w:tc>
        <w:tc>
          <w:tcPr>
            <w:tcW w:w="164" w:type="dxa"/>
          </w:tcPr>
          <w:p w14:paraId="7CF58E97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C3807" w14:textId="30E2C11F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1,020,228</w:t>
            </w:r>
          </w:p>
        </w:tc>
        <w:tc>
          <w:tcPr>
            <w:tcW w:w="164" w:type="dxa"/>
          </w:tcPr>
          <w:p w14:paraId="19AE6A7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63B4E" w14:textId="6D841DAE" w:rsidR="009B0C8D" w:rsidRPr="00BC2FB5" w:rsidRDefault="00C63447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649,468</w:t>
            </w:r>
          </w:p>
        </w:tc>
        <w:tc>
          <w:tcPr>
            <w:tcW w:w="176" w:type="dxa"/>
          </w:tcPr>
          <w:p w14:paraId="628DF966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5A4A1" w14:textId="70DF9866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630,759</w:t>
            </w:r>
          </w:p>
        </w:tc>
        <w:tc>
          <w:tcPr>
            <w:tcW w:w="180" w:type="dxa"/>
          </w:tcPr>
          <w:p w14:paraId="1CA9A7E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3217" w14:textId="7EDAEFAB" w:rsidR="009B0C8D" w:rsidRPr="00BC2FB5" w:rsidRDefault="00271970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2,056,071</w:t>
            </w:r>
          </w:p>
        </w:tc>
        <w:tc>
          <w:tcPr>
            <w:tcW w:w="180" w:type="dxa"/>
          </w:tcPr>
          <w:p w14:paraId="3D805D8B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17863" w14:textId="60B845A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1,650,987</w:t>
            </w:r>
          </w:p>
        </w:tc>
      </w:tr>
      <w:tr w:rsidR="009B0C8D" w:rsidRPr="00BC2FB5" w14:paraId="3E3E1BDE" w14:textId="77777777" w:rsidTr="000E0CAC">
        <w:tc>
          <w:tcPr>
            <w:tcW w:w="2664" w:type="dxa"/>
          </w:tcPr>
          <w:p w14:paraId="6C2987DE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E2E96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25DE95D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E6975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4B06AB9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AFE0B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0DF0C6B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F2DC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E5D695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60B36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6C904D6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6713" w14:textId="77777777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9B0C8D" w:rsidRPr="00BC2FB5" w14:paraId="12BEFF34" w14:textId="77777777" w:rsidTr="000E0CAC">
        <w:tc>
          <w:tcPr>
            <w:tcW w:w="2664" w:type="dxa"/>
            <w:vAlign w:val="bottom"/>
            <w:hideMark/>
          </w:tcPr>
          <w:p w14:paraId="6FBFF6E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BC2FB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D5CA" w14:textId="435FFC8E" w:rsidR="009B0C8D" w:rsidRPr="00BC2FB5" w:rsidRDefault="00B7154A" w:rsidP="009B0C8D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214,60</w:t>
            </w:r>
            <w:r w:rsidR="00B6711B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64" w:type="dxa"/>
          </w:tcPr>
          <w:p w14:paraId="2DC66B3E" w14:textId="77777777" w:rsidR="009B0C8D" w:rsidRPr="00BC2FB5" w:rsidRDefault="009B0C8D" w:rsidP="009B0C8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D0097" w14:textId="51485493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159,748</w:t>
            </w:r>
          </w:p>
        </w:tc>
        <w:tc>
          <w:tcPr>
            <w:tcW w:w="164" w:type="dxa"/>
          </w:tcPr>
          <w:p w14:paraId="7DDC7D3D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BD8BF1" w14:textId="4309F29C" w:rsidR="009B0C8D" w:rsidRPr="00BC2FB5" w:rsidRDefault="00DE2BA8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255,93</w:t>
            </w:r>
            <w:r w:rsidR="002C5971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6" w:type="dxa"/>
          </w:tcPr>
          <w:p w14:paraId="18AE5CEB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F57F8" w14:textId="3FC62C12" w:rsidR="009B0C8D" w:rsidRPr="00BC2FB5" w:rsidRDefault="009B0C8D" w:rsidP="009B0C8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236,159</w:t>
            </w:r>
          </w:p>
        </w:tc>
        <w:tc>
          <w:tcPr>
            <w:tcW w:w="180" w:type="dxa"/>
          </w:tcPr>
          <w:p w14:paraId="574EB290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2526B1" w14:textId="017FFBE4" w:rsidR="009B0C8D" w:rsidRPr="00BC2FB5" w:rsidRDefault="00492D60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470,533</w:t>
            </w:r>
          </w:p>
        </w:tc>
        <w:tc>
          <w:tcPr>
            <w:tcW w:w="180" w:type="dxa"/>
          </w:tcPr>
          <w:p w14:paraId="094A08C1" w14:textId="77777777" w:rsidR="009B0C8D" w:rsidRPr="00BC2FB5" w:rsidRDefault="009B0C8D" w:rsidP="009B0C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3E8D48" w14:textId="10B2F805" w:rsidR="009B0C8D" w:rsidRPr="00BC2FB5" w:rsidRDefault="009B0C8D" w:rsidP="009B0C8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395,907</w:t>
            </w:r>
          </w:p>
        </w:tc>
      </w:tr>
    </w:tbl>
    <w:p w14:paraId="58102972" w14:textId="77777777" w:rsidR="000833D2" w:rsidRPr="00BC2FB5" w:rsidRDefault="000833D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0"/>
          <w:szCs w:val="10"/>
        </w:rPr>
      </w:pPr>
    </w:p>
    <w:p w14:paraId="160451AA" w14:textId="7A66E87C" w:rsidR="00F14CC6" w:rsidRPr="00BC2FB5" w:rsidRDefault="00F14CC6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</w:t>
      </w:r>
      <w:r w:rsidR="00333131"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กำไรหรือขาดทุนของส่วนงานที่รายงาน</w:t>
      </w:r>
    </w:p>
    <w:p w14:paraId="3EBDAB2B" w14:textId="77777777" w:rsidR="00D231BE" w:rsidRPr="00BC2FB5" w:rsidRDefault="00D231B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tbl>
      <w:tblPr>
        <w:tblpPr w:leftFromText="180" w:rightFromText="180" w:vertAnchor="text" w:tblpXSpec="right" w:tblpY="1"/>
        <w:tblOverlap w:val="never"/>
        <w:tblW w:w="873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770"/>
        <w:gridCol w:w="1980"/>
        <w:gridCol w:w="180"/>
        <w:gridCol w:w="1800"/>
      </w:tblGrid>
      <w:tr w:rsidR="005A471B" w:rsidRPr="00BC2FB5" w14:paraId="73257B03" w14:textId="77777777" w:rsidTr="000204CB">
        <w:trPr>
          <w:tblHeader/>
        </w:trPr>
        <w:tc>
          <w:tcPr>
            <w:tcW w:w="4770" w:type="dxa"/>
          </w:tcPr>
          <w:p w14:paraId="0D5C643F" w14:textId="77777777" w:rsidR="005A471B" w:rsidRPr="00BC2FB5" w:rsidRDefault="005A471B" w:rsidP="005A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0932EC9A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A471B" w:rsidRPr="00BC2FB5" w14:paraId="64ADF47C" w14:textId="77777777" w:rsidTr="000204CB">
        <w:trPr>
          <w:tblHeader/>
        </w:trPr>
        <w:tc>
          <w:tcPr>
            <w:tcW w:w="4770" w:type="dxa"/>
          </w:tcPr>
          <w:p w14:paraId="7FED17F3" w14:textId="77777777" w:rsidR="005A471B" w:rsidRPr="00BC2FB5" w:rsidRDefault="005A471B" w:rsidP="005A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458A3CB" w14:textId="585FD5DC" w:rsidR="005A471B" w:rsidRPr="00BC2FB5" w:rsidRDefault="005A471B" w:rsidP="005A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7908CD9" w14:textId="77777777" w:rsidR="005A471B" w:rsidRPr="00BC2FB5" w:rsidRDefault="005A471B" w:rsidP="005A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781C1A" w14:textId="5590BD4E" w:rsidR="005A471B" w:rsidRPr="00BC2FB5" w:rsidRDefault="005A471B" w:rsidP="00B0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5A471B" w:rsidRPr="00BC2FB5" w14:paraId="5C711CD1" w14:textId="77777777" w:rsidTr="000204CB">
        <w:trPr>
          <w:tblHeader/>
        </w:trPr>
        <w:tc>
          <w:tcPr>
            <w:tcW w:w="4770" w:type="dxa"/>
          </w:tcPr>
          <w:p w14:paraId="6989A074" w14:textId="77777777" w:rsidR="005A471B" w:rsidRPr="00BC2FB5" w:rsidRDefault="005A471B" w:rsidP="00B0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6305A8D5" w14:textId="18F6B534" w:rsidR="005A471B" w:rsidRPr="00BC2FB5" w:rsidRDefault="005A471B" w:rsidP="005A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A471B" w:rsidRPr="00BC2FB5" w14:paraId="27ACD601" w14:textId="77777777" w:rsidTr="000204CB">
        <w:tc>
          <w:tcPr>
            <w:tcW w:w="4770" w:type="dxa"/>
          </w:tcPr>
          <w:p w14:paraId="2F0E43F9" w14:textId="77777777" w:rsidR="005A471B" w:rsidRPr="00BC2FB5" w:rsidRDefault="005A471B" w:rsidP="005A47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980" w:type="dxa"/>
            <w:vAlign w:val="center"/>
          </w:tcPr>
          <w:p w14:paraId="6148FF8B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8067D0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center"/>
          </w:tcPr>
          <w:p w14:paraId="011B7B1F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71B" w:rsidRPr="00BC2FB5" w14:paraId="05956CC3" w14:textId="77777777" w:rsidTr="000204CB">
        <w:trPr>
          <w:trHeight w:val="60"/>
        </w:trPr>
        <w:tc>
          <w:tcPr>
            <w:tcW w:w="4770" w:type="dxa"/>
          </w:tcPr>
          <w:p w14:paraId="2C9ABE5B" w14:textId="77777777" w:rsidR="005A471B" w:rsidRPr="00BC2FB5" w:rsidRDefault="005A471B" w:rsidP="005A47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กำไรขั้นต้นตามส่วนงานที่รายงาน</w:t>
            </w:r>
          </w:p>
        </w:tc>
        <w:tc>
          <w:tcPr>
            <w:tcW w:w="1980" w:type="dxa"/>
          </w:tcPr>
          <w:p w14:paraId="63191B7B" w14:textId="54757935" w:rsidR="005A471B" w:rsidRPr="00BC2FB5" w:rsidRDefault="009D19A8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470,533</w:t>
            </w:r>
          </w:p>
        </w:tc>
        <w:tc>
          <w:tcPr>
            <w:tcW w:w="180" w:type="dxa"/>
          </w:tcPr>
          <w:p w14:paraId="55403305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1AF231E4" w14:textId="38843D36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395,907</w:t>
            </w:r>
          </w:p>
        </w:tc>
      </w:tr>
      <w:tr w:rsidR="005A471B" w:rsidRPr="00BC2FB5" w14:paraId="479754DF" w14:textId="77777777" w:rsidTr="000204CB">
        <w:tc>
          <w:tcPr>
            <w:tcW w:w="4770" w:type="dxa"/>
          </w:tcPr>
          <w:p w14:paraId="507A2FF5" w14:textId="77777777" w:rsidR="005A471B" w:rsidRPr="00BC2FB5" w:rsidRDefault="005A471B" w:rsidP="005A47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980" w:type="dxa"/>
          </w:tcPr>
          <w:p w14:paraId="4EFF3252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F3A41F1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69007F55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A471B" w:rsidRPr="00BC2FB5" w14:paraId="42B2905E" w14:textId="77777777" w:rsidTr="000204CB">
        <w:tc>
          <w:tcPr>
            <w:tcW w:w="4770" w:type="dxa"/>
          </w:tcPr>
          <w:p w14:paraId="139FDAB0" w14:textId="58924535" w:rsidR="005A471B" w:rsidRPr="00BC2FB5" w:rsidRDefault="005A471B" w:rsidP="005A471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</w:tcPr>
          <w:p w14:paraId="57AEA404" w14:textId="324E67FC" w:rsidR="005A471B" w:rsidRPr="00BC2FB5" w:rsidRDefault="003A088E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30,384</w:t>
            </w:r>
          </w:p>
        </w:tc>
        <w:tc>
          <w:tcPr>
            <w:tcW w:w="180" w:type="dxa"/>
          </w:tcPr>
          <w:p w14:paraId="61D70831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1162185F" w14:textId="0D96F7A2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25,440</w:t>
            </w:r>
          </w:p>
        </w:tc>
      </w:tr>
      <w:tr w:rsidR="005A471B" w:rsidRPr="00BC2FB5" w14:paraId="1257B754" w14:textId="77777777" w:rsidTr="000204CB">
        <w:tc>
          <w:tcPr>
            <w:tcW w:w="4770" w:type="dxa"/>
          </w:tcPr>
          <w:p w14:paraId="57595065" w14:textId="77777777" w:rsidR="005A471B" w:rsidRPr="00BC2FB5" w:rsidRDefault="005A471B" w:rsidP="005A471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980" w:type="dxa"/>
          </w:tcPr>
          <w:p w14:paraId="54252993" w14:textId="0486464A" w:rsidR="005A471B" w:rsidRPr="00BC2FB5" w:rsidRDefault="00175EB1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(82,034)</w:t>
            </w:r>
          </w:p>
        </w:tc>
        <w:tc>
          <w:tcPr>
            <w:tcW w:w="180" w:type="dxa"/>
          </w:tcPr>
          <w:p w14:paraId="30B8BFF3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3AA8950F" w14:textId="78D63EFE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7177A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7,572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A471B" w:rsidRPr="00BC2FB5" w14:paraId="36C6B8DE" w14:textId="77777777" w:rsidTr="000204CB">
        <w:tc>
          <w:tcPr>
            <w:tcW w:w="4770" w:type="dxa"/>
          </w:tcPr>
          <w:p w14:paraId="4A20D4F3" w14:textId="77777777" w:rsidR="005A471B" w:rsidRPr="00BC2FB5" w:rsidRDefault="005A471B" w:rsidP="005A471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</w:tcPr>
          <w:p w14:paraId="6B16D903" w14:textId="7EC2014B" w:rsidR="005A471B" w:rsidRPr="00BC2FB5" w:rsidRDefault="00960787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C54D1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189,405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6903FC0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46EA85BC" w14:textId="1DFA40F3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37177A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7177A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A471B" w:rsidRPr="00BC2FB5" w14:paraId="11C0E899" w14:textId="77777777" w:rsidTr="000204CB">
        <w:tc>
          <w:tcPr>
            <w:tcW w:w="4770" w:type="dxa"/>
          </w:tcPr>
          <w:p w14:paraId="00AEFF7C" w14:textId="77777777" w:rsidR="005A471B" w:rsidRPr="00BC2FB5" w:rsidRDefault="005A471B" w:rsidP="005A471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0" w:type="dxa"/>
          </w:tcPr>
          <w:p w14:paraId="147300E7" w14:textId="3811C759" w:rsidR="005A471B" w:rsidRPr="00BC2FB5" w:rsidRDefault="00932A05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(14,689)</w:t>
            </w:r>
          </w:p>
        </w:tc>
        <w:tc>
          <w:tcPr>
            <w:tcW w:w="180" w:type="dxa"/>
          </w:tcPr>
          <w:p w14:paraId="1AF657D7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7794963D" w14:textId="4FBA7DD7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9,883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A471B" w:rsidRPr="00BC2FB5" w14:paraId="5029EA2E" w14:textId="77777777" w:rsidTr="000204CB">
        <w:tc>
          <w:tcPr>
            <w:tcW w:w="4770" w:type="dxa"/>
          </w:tcPr>
          <w:p w14:paraId="397788DF" w14:textId="51D9407D" w:rsidR="005A471B" w:rsidRPr="00BC2FB5" w:rsidRDefault="005A471B" w:rsidP="005A471B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970"/>
                <w:tab w:val="left" w:pos="1060"/>
              </w:tabs>
              <w:ind w:left="340" w:right="-106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</w:t>
            </w:r>
            <w:r w:rsidRPr="00BC2FB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(ขาดทุน)</w:t>
            </w:r>
            <w:r w:rsidRPr="00BC2FB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จากการด้อยค่า</w:t>
            </w:r>
          </w:p>
          <w:p w14:paraId="12CF956A" w14:textId="4CBD0269" w:rsidR="005A471B" w:rsidRPr="00BC2FB5" w:rsidRDefault="005A471B" w:rsidP="005A471B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532"/>
                <w:tab w:val="left" w:pos="970"/>
                <w:tab w:val="left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ซึ่งเป็นไปตาม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980" w:type="dxa"/>
          </w:tcPr>
          <w:p w14:paraId="361BABC6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649F8F" w14:textId="0BCE3F72" w:rsidR="005A471B" w:rsidRPr="00BC2FB5" w:rsidRDefault="00964657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(11,909)</w:t>
            </w:r>
          </w:p>
        </w:tc>
        <w:tc>
          <w:tcPr>
            <w:tcW w:w="180" w:type="dxa"/>
          </w:tcPr>
          <w:p w14:paraId="604A241D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37245811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84D58" w14:textId="085361C4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2,925</w:t>
            </w:r>
          </w:p>
        </w:tc>
      </w:tr>
      <w:tr w:rsidR="005A471B" w:rsidRPr="00BC2FB5" w14:paraId="38E9427A" w14:textId="77777777" w:rsidTr="000204CB">
        <w:tc>
          <w:tcPr>
            <w:tcW w:w="4770" w:type="dxa"/>
          </w:tcPr>
          <w:p w14:paraId="05687BEB" w14:textId="348C9716" w:rsidR="005A471B" w:rsidRPr="00BC2FB5" w:rsidRDefault="005A471B" w:rsidP="005A471B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7A59CE21" w14:textId="4B0CF6E7" w:rsidR="005A471B" w:rsidRPr="00BC2FB5" w:rsidRDefault="005A471B" w:rsidP="005A471B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0" w:type="dxa"/>
          </w:tcPr>
          <w:p w14:paraId="609D4A33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6EFBF8" w14:textId="7E418E0A" w:rsidR="005A471B" w:rsidRPr="00BC2FB5" w:rsidRDefault="00D46D62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(434)</w:t>
            </w:r>
          </w:p>
        </w:tc>
        <w:tc>
          <w:tcPr>
            <w:tcW w:w="180" w:type="dxa"/>
          </w:tcPr>
          <w:p w14:paraId="0AC51C15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14:paraId="2E6F008D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D313F1" w14:textId="7374DBD1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(5,468)</w:t>
            </w:r>
          </w:p>
        </w:tc>
      </w:tr>
      <w:tr w:rsidR="005A471B" w:rsidRPr="00BC2FB5" w14:paraId="6A9649A2" w14:textId="77777777" w:rsidTr="000204CB">
        <w:tc>
          <w:tcPr>
            <w:tcW w:w="4770" w:type="dxa"/>
          </w:tcPr>
          <w:p w14:paraId="05B2B206" w14:textId="77777777" w:rsidR="005A471B" w:rsidRPr="00BC2FB5" w:rsidRDefault="005A471B" w:rsidP="005A471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684733C" w14:textId="7843CA2A" w:rsidR="005A471B" w:rsidRPr="00BC2FB5" w:rsidRDefault="00B52E48" w:rsidP="00960787">
            <w:pPr>
              <w:pStyle w:val="acctfourfigures"/>
              <w:tabs>
                <w:tab w:val="clear" w:pos="765"/>
                <w:tab w:val="decimal" w:pos="1634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202,44</w:t>
            </w:r>
            <w:r w:rsidR="005814AA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2459E7C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3DDE526" w14:textId="065E1424" w:rsidR="005A471B" w:rsidRPr="00BC2FB5" w:rsidRDefault="005A471B" w:rsidP="005E42FF">
            <w:pPr>
              <w:pStyle w:val="acctfourfigures"/>
              <w:tabs>
                <w:tab w:val="clear" w:pos="765"/>
                <w:tab w:val="decimal" w:pos="1457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137,259</w:t>
            </w:r>
          </w:p>
        </w:tc>
      </w:tr>
    </w:tbl>
    <w:p w14:paraId="67291FFC" w14:textId="70EB3034" w:rsidR="00B64E50" w:rsidRPr="00BC2FB5" w:rsidRDefault="00B64E50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bookmarkStart w:id="18" w:name="_Hlk33139193"/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FBD034E" w14:textId="77777777" w:rsidR="00B64E50" w:rsidRPr="00BC2FB5" w:rsidRDefault="00B64E50" w:rsidP="0028654B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16"/>
          <w:szCs w:val="16"/>
          <w:cs/>
          <w:lang w:eastAsia="th-TH"/>
        </w:rPr>
      </w:pPr>
    </w:p>
    <w:p w14:paraId="2CC34267" w14:textId="60A9D52A" w:rsidR="00A10B70" w:rsidRPr="00BC2FB5" w:rsidRDefault="00CD3571" w:rsidP="0028654B">
      <w:pPr>
        <w:tabs>
          <w:tab w:val="clear" w:pos="454"/>
          <w:tab w:val="clear" w:pos="680"/>
          <w:tab w:val="left" w:pos="1080"/>
          <w:tab w:val="left" w:pos="1170"/>
        </w:tabs>
        <w:ind w:left="990" w:right="-43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bookmarkStart w:id="19" w:name="_Hlk64367144"/>
      <w:r w:rsidRPr="00BC2FB5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รายได้จากลูกค้ารายใหญ่ </w:t>
      </w:r>
      <w:r w:rsidR="007E56DD" w:rsidRPr="00BC2FB5">
        <w:rPr>
          <w:rFonts w:asciiTheme="majorBidi" w:hAnsiTheme="majorBidi" w:cstheme="majorBidi"/>
          <w:sz w:val="28"/>
          <w:szCs w:val="28"/>
        </w:rPr>
        <w:t>2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รายจากส่วนงานที่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BC2FB5">
        <w:rPr>
          <w:rFonts w:asciiTheme="majorBidi" w:hAnsiTheme="majorBidi" w:cstheme="majorBidi"/>
          <w:sz w:val="28"/>
          <w:szCs w:val="28"/>
        </w:rPr>
        <w:t>2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ของกลุ่มบริษัทและบริษัทเป็นเงินประมาณ</w:t>
      </w:r>
      <w:r w:rsidR="00137283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960787" w:rsidRPr="00BC2FB5">
        <w:rPr>
          <w:rFonts w:asciiTheme="majorBidi" w:hAnsiTheme="majorBidi" w:cstheme="majorBidi"/>
          <w:sz w:val="28"/>
          <w:szCs w:val="28"/>
        </w:rPr>
        <w:t>286</w:t>
      </w:r>
      <w:r w:rsidR="003374A0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70300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5E4D6F" w:rsidRPr="00BC2F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70300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960787" w:rsidRPr="00BC2FB5">
        <w:rPr>
          <w:rFonts w:asciiTheme="majorBidi" w:hAnsiTheme="majorBidi" w:cstheme="majorBidi"/>
          <w:sz w:val="28"/>
          <w:szCs w:val="28"/>
        </w:rPr>
        <w:t>142</w:t>
      </w:r>
      <w:r w:rsidR="00A6605E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5E4D6F" w:rsidRPr="00BC2FB5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Pr="00BC2FB5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(</w:t>
      </w:r>
      <w:r w:rsidR="007E56DD"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256</w:t>
      </w:r>
      <w:r w:rsidR="009B0C8D"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7</w:t>
      </w:r>
      <w:r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1D57B1"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</w:t>
      </w:r>
      <w:r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ราย</w:t>
      </w:r>
      <w:r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892B6C" w:rsidRPr="00BC2FB5">
        <w:rPr>
          <w:rFonts w:asciiTheme="majorBidi" w:hAnsiTheme="majorBidi" w:cstheme="majorBidi"/>
          <w:i/>
          <w:iCs/>
          <w:sz w:val="28"/>
          <w:szCs w:val="28"/>
        </w:rPr>
        <w:t>21</w:t>
      </w:r>
      <w:r w:rsidR="009B0C8D" w:rsidRPr="00BC2FB5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 </w:t>
      </w:r>
      <w:r w:rsidR="00892B6C" w:rsidRPr="00BC2FB5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9B0C8D" w:rsidRPr="00BC2FB5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Pr="00BC2FB5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)</w:t>
      </w:r>
      <w:r w:rsidRPr="00BC2FB5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จากรายได้รวมของกลุ่มบริษัทและบริษัท</w:t>
      </w:r>
      <w:bookmarkEnd w:id="19"/>
    </w:p>
    <w:p w14:paraId="6D57ACC7" w14:textId="6077CDB0" w:rsidR="008B56ED" w:rsidRPr="00BC2FB5" w:rsidRDefault="008B56E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3E9BCF8F" w14:textId="05C839A2" w:rsidR="00432839" w:rsidRPr="00BC2FB5" w:rsidRDefault="00432839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3A659AB" w14:textId="11CFBBB6" w:rsidR="00432839" w:rsidRPr="00BC2FB5" w:rsidRDefault="00432839" w:rsidP="0028654B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8642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84"/>
        <w:gridCol w:w="990"/>
        <w:gridCol w:w="178"/>
        <w:gridCol w:w="1080"/>
        <w:gridCol w:w="180"/>
        <w:gridCol w:w="990"/>
      </w:tblGrid>
      <w:tr w:rsidR="004F75EB" w:rsidRPr="00BC2FB5" w14:paraId="7BCCA489" w14:textId="77777777" w:rsidTr="005A471B">
        <w:trPr>
          <w:tblHeader/>
        </w:trPr>
        <w:tc>
          <w:tcPr>
            <w:tcW w:w="3960" w:type="dxa"/>
          </w:tcPr>
          <w:p w14:paraId="316692B8" w14:textId="49A0A884" w:rsidR="004F75EB" w:rsidRPr="00BC2FB5" w:rsidRDefault="004A5A2D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สินทรัพย์ที่เกิดจากสัญญา</w:t>
            </w:r>
          </w:p>
        </w:tc>
        <w:tc>
          <w:tcPr>
            <w:tcW w:w="2254" w:type="dxa"/>
            <w:gridSpan w:val="3"/>
          </w:tcPr>
          <w:p w14:paraId="47175EDB" w14:textId="041A25C1" w:rsidR="004F75EB" w:rsidRPr="00BC2FB5" w:rsidRDefault="004C13C9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69ED25F" w14:textId="77777777" w:rsidR="004F75EB" w:rsidRPr="00BC2FB5" w:rsidRDefault="004F75EB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</w:tcPr>
          <w:p w14:paraId="75F9660B" w14:textId="0B268FAB" w:rsidR="004F75EB" w:rsidRPr="00BC2FB5" w:rsidRDefault="005A471B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 w:rsidR="004E7DB2" w:rsidRPr="00BC2FB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5A471B" w:rsidRPr="00BC2FB5" w14:paraId="5A649F24" w14:textId="77777777" w:rsidTr="00DB0DBA">
        <w:trPr>
          <w:trHeight w:val="103"/>
          <w:tblHeader/>
        </w:trPr>
        <w:tc>
          <w:tcPr>
            <w:tcW w:w="3960" w:type="dxa"/>
          </w:tcPr>
          <w:p w14:paraId="74D11560" w14:textId="77777777" w:rsidR="005A471B" w:rsidRPr="00BC2FB5" w:rsidRDefault="005A471B" w:rsidP="005A471B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42DFC96" w14:textId="432EEEC5" w:rsidR="005A471B" w:rsidRPr="00BC2FB5" w:rsidRDefault="004C13C9" w:rsidP="005A471B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2568</w:t>
            </w:r>
          </w:p>
        </w:tc>
        <w:tc>
          <w:tcPr>
            <w:tcW w:w="184" w:type="dxa"/>
          </w:tcPr>
          <w:p w14:paraId="433FD1F2" w14:textId="77777777" w:rsidR="005A471B" w:rsidRPr="00BC2FB5" w:rsidRDefault="005A471B" w:rsidP="005A47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2660763" w14:textId="146391E1" w:rsidR="005A471B" w:rsidRPr="00BC2FB5" w:rsidRDefault="004C13C9" w:rsidP="005A471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178" w:type="dxa"/>
          </w:tcPr>
          <w:p w14:paraId="1F36059B" w14:textId="77777777" w:rsidR="005A471B" w:rsidRPr="00BC2FB5" w:rsidRDefault="005A471B" w:rsidP="005A47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681DE54" w14:textId="6E2EEB17" w:rsidR="005A471B" w:rsidRPr="00BC2FB5" w:rsidRDefault="005A471B" w:rsidP="005A471B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6F3B373F" w14:textId="77777777" w:rsidR="005A471B" w:rsidRPr="00BC2FB5" w:rsidRDefault="005A471B" w:rsidP="005A47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DC35A1B" w14:textId="18FDBB75" w:rsidR="005A471B" w:rsidRPr="00BC2FB5" w:rsidRDefault="005A471B" w:rsidP="005A471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</w:tr>
      <w:tr w:rsidR="005A471B" w:rsidRPr="00BC2FB5" w14:paraId="601DB581" w14:textId="77777777" w:rsidTr="005D43A7">
        <w:trPr>
          <w:trHeight w:val="103"/>
          <w:tblHeader/>
        </w:trPr>
        <w:tc>
          <w:tcPr>
            <w:tcW w:w="3960" w:type="dxa"/>
          </w:tcPr>
          <w:p w14:paraId="24A4C134" w14:textId="77777777" w:rsidR="005A471B" w:rsidRPr="00BC2FB5" w:rsidRDefault="005A471B" w:rsidP="005A471B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254" w:type="dxa"/>
            <w:gridSpan w:val="3"/>
          </w:tcPr>
          <w:p w14:paraId="7E74C5BE" w14:textId="4EA8FA1A" w:rsidR="005A471B" w:rsidRPr="00BC2FB5" w:rsidRDefault="004C13C9" w:rsidP="005A471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78" w:type="dxa"/>
          </w:tcPr>
          <w:p w14:paraId="60D315B0" w14:textId="77777777" w:rsidR="005A471B" w:rsidRPr="00BC2FB5" w:rsidRDefault="005A471B" w:rsidP="005A471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</w:tcPr>
          <w:p w14:paraId="38B3ADC2" w14:textId="7B889168" w:rsidR="005A471B" w:rsidRPr="00BC2FB5" w:rsidRDefault="005A471B" w:rsidP="005A471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5A471B" w:rsidRPr="00BC2FB5" w14:paraId="57525754" w14:textId="77777777" w:rsidTr="005A471B">
        <w:trPr>
          <w:cantSplit/>
        </w:trPr>
        <w:tc>
          <w:tcPr>
            <w:tcW w:w="3960" w:type="dxa"/>
          </w:tcPr>
          <w:p w14:paraId="540C081F" w14:textId="39867F06" w:rsidR="005A471B" w:rsidRPr="00BC2FB5" w:rsidRDefault="005A471B" w:rsidP="005A47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1080" w:type="dxa"/>
          </w:tcPr>
          <w:p w14:paraId="6CA06453" w14:textId="6406F166" w:rsidR="005A471B" w:rsidRPr="00BC2FB5" w:rsidRDefault="00154945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161</w:t>
            </w:r>
            <w:r w:rsidR="008F6156"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,101</w:t>
            </w:r>
          </w:p>
        </w:tc>
        <w:tc>
          <w:tcPr>
            <w:tcW w:w="184" w:type="dxa"/>
          </w:tcPr>
          <w:p w14:paraId="6035C6E7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A1C6469" w14:textId="44011A4D" w:rsidR="005A471B" w:rsidRPr="00BC2FB5" w:rsidRDefault="004C13C9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75,902</w:t>
            </w:r>
          </w:p>
        </w:tc>
        <w:tc>
          <w:tcPr>
            <w:tcW w:w="178" w:type="dxa"/>
          </w:tcPr>
          <w:p w14:paraId="7E44D779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20B3A2A" w14:textId="385D21B7" w:rsidR="005A471B" w:rsidRPr="00BC2FB5" w:rsidRDefault="007809A7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</w:t>
            </w:r>
            <w:r w:rsidR="008C4796"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,066</w:t>
            </w:r>
          </w:p>
        </w:tc>
        <w:tc>
          <w:tcPr>
            <w:tcW w:w="180" w:type="dxa"/>
          </w:tcPr>
          <w:p w14:paraId="73C324D0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82B50" w14:textId="76536A2D" w:rsidR="005A471B" w:rsidRPr="00BC2FB5" w:rsidRDefault="004C13C9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36,</w:t>
            </w:r>
            <w:r w:rsidR="00414545"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982</w:t>
            </w:r>
          </w:p>
        </w:tc>
      </w:tr>
      <w:tr w:rsidR="005A471B" w:rsidRPr="00BC2FB5" w14:paraId="0462E3F6" w14:textId="77777777" w:rsidTr="001C56B3">
        <w:trPr>
          <w:cantSplit/>
        </w:trPr>
        <w:tc>
          <w:tcPr>
            <w:tcW w:w="3960" w:type="dxa"/>
          </w:tcPr>
          <w:p w14:paraId="0CED255C" w14:textId="5AEC3F29" w:rsidR="005A471B" w:rsidRPr="00BC2FB5" w:rsidRDefault="005A471B" w:rsidP="005A471B">
            <w:pPr>
              <w:tabs>
                <w:tab w:val="clear" w:pos="227"/>
                <w:tab w:val="clear" w:pos="3515"/>
              </w:tabs>
              <w:ind w:left="280" w:right="-7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EE6DC" w14:textId="7736CE45" w:rsidR="005A471B" w:rsidRPr="00BC2FB5" w:rsidRDefault="00E60CCD" w:rsidP="005A471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4" w:type="dxa"/>
          </w:tcPr>
          <w:p w14:paraId="36AB2E62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1F42BD" w14:textId="0B412B26" w:rsidR="005A471B" w:rsidRPr="00BC2FB5" w:rsidRDefault="004C13C9" w:rsidP="005A471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</w:tcPr>
          <w:p w14:paraId="2A50297F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054C8FF" w14:textId="3C7B89AC" w:rsidR="005A471B" w:rsidRPr="00BC2FB5" w:rsidRDefault="00E60CCD" w:rsidP="005A471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2FAFD300" w14:textId="77777777" w:rsidR="005A471B" w:rsidRPr="00BC2FB5" w:rsidRDefault="005A471B" w:rsidP="005A471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73E8437" w14:textId="10A4AE0B" w:rsidR="005A471B" w:rsidRPr="00BC2FB5" w:rsidRDefault="005A471B" w:rsidP="005A471B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E60CCD" w:rsidRPr="00BC2FB5" w14:paraId="333E8188" w14:textId="77777777" w:rsidTr="001C56B3">
        <w:trPr>
          <w:cantSplit/>
        </w:trPr>
        <w:tc>
          <w:tcPr>
            <w:tcW w:w="3960" w:type="dxa"/>
          </w:tcPr>
          <w:p w14:paraId="7415530E" w14:textId="13CB179A" w:rsidR="00E60CCD" w:rsidRPr="00BC2FB5" w:rsidRDefault="00E60CCD" w:rsidP="00E60CC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036B2" w14:textId="43DFF9E7" w:rsidR="00E60CCD" w:rsidRPr="00BC2FB5" w:rsidRDefault="008F6156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161,101</w:t>
            </w:r>
          </w:p>
        </w:tc>
        <w:tc>
          <w:tcPr>
            <w:tcW w:w="184" w:type="dxa"/>
          </w:tcPr>
          <w:p w14:paraId="7BDF392E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A196EB" w14:textId="5E20F871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75,902</w:t>
            </w:r>
          </w:p>
        </w:tc>
        <w:tc>
          <w:tcPr>
            <w:tcW w:w="178" w:type="dxa"/>
          </w:tcPr>
          <w:p w14:paraId="7B277CED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07BD8" w14:textId="3A31D5F8" w:rsidR="00E60CCD" w:rsidRPr="00BC2FB5" w:rsidRDefault="008C4796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111,066</w:t>
            </w:r>
          </w:p>
        </w:tc>
        <w:tc>
          <w:tcPr>
            <w:tcW w:w="180" w:type="dxa"/>
          </w:tcPr>
          <w:p w14:paraId="08CBEF1B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A085ED" w14:textId="7BD399E5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36,982</w:t>
            </w:r>
          </w:p>
        </w:tc>
      </w:tr>
      <w:tr w:rsidR="00E60CCD" w:rsidRPr="00BC2FB5" w14:paraId="6B1DA567" w14:textId="77777777" w:rsidTr="001C56B3">
        <w:trPr>
          <w:cantSplit/>
        </w:trPr>
        <w:tc>
          <w:tcPr>
            <w:tcW w:w="3960" w:type="dxa"/>
          </w:tcPr>
          <w:p w14:paraId="6EC42876" w14:textId="77777777" w:rsidR="00E60CCD" w:rsidRPr="00BC2FB5" w:rsidRDefault="00E60CCD" w:rsidP="00E60CC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5134AB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4" w:type="dxa"/>
          </w:tcPr>
          <w:p w14:paraId="245E836D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E4B773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595EA239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250AE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085DF33D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491E57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E60CCD" w:rsidRPr="00BC2FB5" w14:paraId="7310B02E" w14:textId="77777777" w:rsidTr="00DB0DBA">
        <w:trPr>
          <w:cantSplit/>
        </w:trPr>
        <w:tc>
          <w:tcPr>
            <w:tcW w:w="3960" w:type="dxa"/>
          </w:tcPr>
          <w:p w14:paraId="6A6552F9" w14:textId="0BC4B51D" w:rsidR="00E60CCD" w:rsidRPr="00BC2FB5" w:rsidRDefault="00E60CCD" w:rsidP="00E60CCD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  <w:r w:rsidRPr="00BC2FB5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eastAsia="en-GB"/>
              </w:rPr>
              <w:t xml:space="preserve"> </w:t>
            </w:r>
          </w:p>
          <w:p w14:paraId="30D49DBF" w14:textId="5CB87C29" w:rsidR="00E60CCD" w:rsidRPr="00BC2FB5" w:rsidRDefault="00E60CCD" w:rsidP="00E60CC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67B4775C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153EF7F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C17A444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205A956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E3DF98B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A9B3745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FA40997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E60CCD" w:rsidRPr="00BC2FB5" w14:paraId="79968E85" w14:textId="77777777" w:rsidTr="00DB0DBA">
        <w:trPr>
          <w:cantSplit/>
        </w:trPr>
        <w:tc>
          <w:tcPr>
            <w:tcW w:w="3960" w:type="dxa"/>
          </w:tcPr>
          <w:p w14:paraId="0297D219" w14:textId="3AC0F857" w:rsidR="00E60CCD" w:rsidRPr="00BC2FB5" w:rsidRDefault="00E60CCD" w:rsidP="00E60CC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1080" w:type="dxa"/>
          </w:tcPr>
          <w:p w14:paraId="1563B020" w14:textId="44E19E5A" w:rsidR="00E60CCD" w:rsidRPr="00BC2FB5" w:rsidRDefault="0067189F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(72,565)</w:t>
            </w:r>
          </w:p>
        </w:tc>
        <w:tc>
          <w:tcPr>
            <w:tcW w:w="184" w:type="dxa"/>
          </w:tcPr>
          <w:p w14:paraId="2C686F77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D88F67E" w14:textId="1D6AE394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(98,198)</w:t>
            </w:r>
          </w:p>
        </w:tc>
        <w:tc>
          <w:tcPr>
            <w:tcW w:w="178" w:type="dxa"/>
          </w:tcPr>
          <w:p w14:paraId="4A652231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4DD8EDD" w14:textId="2D4CD80B" w:rsidR="00E60CCD" w:rsidRPr="00BC2FB5" w:rsidRDefault="00A122FF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(30,592)</w:t>
            </w:r>
          </w:p>
        </w:tc>
        <w:tc>
          <w:tcPr>
            <w:tcW w:w="180" w:type="dxa"/>
          </w:tcPr>
          <w:p w14:paraId="62BE7EB0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10F0DF0" w14:textId="16FD8C3C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(61,549)</w:t>
            </w:r>
          </w:p>
        </w:tc>
      </w:tr>
      <w:tr w:rsidR="00E60CCD" w:rsidRPr="00BC2FB5" w14:paraId="1D645542" w14:textId="77777777" w:rsidTr="00DB0DBA">
        <w:trPr>
          <w:cantSplit/>
        </w:trPr>
        <w:tc>
          <w:tcPr>
            <w:tcW w:w="3960" w:type="dxa"/>
          </w:tcPr>
          <w:p w14:paraId="4BE78507" w14:textId="29F877C4" w:rsidR="00E60CCD" w:rsidRPr="00BC2FB5" w:rsidRDefault="00E60CCD" w:rsidP="00E60CCD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0BE728D9" w14:textId="55D0D3BF" w:rsidR="00E60CCD" w:rsidRPr="00BC2FB5" w:rsidRDefault="0067189F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157,764</w:t>
            </w:r>
          </w:p>
        </w:tc>
        <w:tc>
          <w:tcPr>
            <w:tcW w:w="184" w:type="dxa"/>
          </w:tcPr>
          <w:p w14:paraId="3E16D55D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0D042409" w14:textId="28A95505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63,350</w:t>
            </w:r>
          </w:p>
        </w:tc>
        <w:tc>
          <w:tcPr>
            <w:tcW w:w="178" w:type="dxa"/>
          </w:tcPr>
          <w:p w14:paraId="72E7192D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6BDBE1F" w14:textId="1F7B2C63" w:rsidR="00E60CCD" w:rsidRPr="00BC2FB5" w:rsidRDefault="00BA4AE3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104,</w:t>
            </w:r>
            <w:r w:rsidR="00777A64"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676</w:t>
            </w:r>
          </w:p>
        </w:tc>
        <w:tc>
          <w:tcPr>
            <w:tcW w:w="180" w:type="dxa"/>
          </w:tcPr>
          <w:p w14:paraId="58337EF5" w14:textId="77777777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A9A52B9" w14:textId="3EA6A059" w:rsidR="00E60CCD" w:rsidRPr="00BC2FB5" w:rsidRDefault="00E60CCD" w:rsidP="00E60C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28,602</w:t>
            </w:r>
          </w:p>
        </w:tc>
      </w:tr>
    </w:tbl>
    <w:p w14:paraId="64389B3A" w14:textId="77777777" w:rsidR="00667682" w:rsidRPr="00BC2FB5" w:rsidRDefault="00667682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16"/>
          <w:szCs w:val="16"/>
          <w:lang w:val="en-AU"/>
        </w:rPr>
      </w:pPr>
    </w:p>
    <w:p w14:paraId="615D4959" w14:textId="03AADB07" w:rsidR="004A5A2D" w:rsidRPr="00BC2FB5" w:rsidRDefault="004A5A2D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ธิของกลุ่มบริษัทในการได้รับสิ่งตอบแทนจากงานบริการบำรุงรักษา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396D80DD" w14:textId="5E3896A3" w:rsidR="00431954" w:rsidRPr="00BC2FB5" w:rsidRDefault="00431954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90"/>
        <w:gridCol w:w="270"/>
        <w:gridCol w:w="1080"/>
        <w:gridCol w:w="180"/>
        <w:gridCol w:w="990"/>
      </w:tblGrid>
      <w:tr w:rsidR="00431954" w:rsidRPr="00BC2FB5" w14:paraId="13A087B9" w14:textId="77777777" w:rsidTr="00C14377">
        <w:trPr>
          <w:tblHeader/>
        </w:trPr>
        <w:tc>
          <w:tcPr>
            <w:tcW w:w="3780" w:type="dxa"/>
          </w:tcPr>
          <w:p w14:paraId="510AA62F" w14:textId="6F6CF755" w:rsidR="00431954" w:rsidRPr="00BC2FB5" w:rsidRDefault="00431954" w:rsidP="0028654B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340" w:type="dxa"/>
            <w:gridSpan w:val="3"/>
          </w:tcPr>
          <w:p w14:paraId="20962C19" w14:textId="77312314" w:rsidR="00431954" w:rsidRPr="00BC2FB5" w:rsidRDefault="005246EE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C267873" w14:textId="77777777" w:rsidR="00431954" w:rsidRPr="00BC2FB5" w:rsidRDefault="00431954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2AE7A48D" w14:textId="1CEA1F79" w:rsidR="00431954" w:rsidRPr="00BC2FB5" w:rsidRDefault="00C14377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</w:t>
            </w:r>
            <w:r w:rsidR="005246EE" w:rsidRPr="00BC2FB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eastAsia="en-GB" w:bidi="th-TH"/>
              </w:rPr>
              <w:t>เฉพาะกิจการ</w:t>
            </w:r>
          </w:p>
        </w:tc>
      </w:tr>
      <w:tr w:rsidR="00892B6C" w:rsidRPr="00BC2FB5" w14:paraId="60017748" w14:textId="77777777" w:rsidTr="00DB0DBA">
        <w:trPr>
          <w:trHeight w:val="103"/>
          <w:tblHeader/>
        </w:trPr>
        <w:tc>
          <w:tcPr>
            <w:tcW w:w="3780" w:type="dxa"/>
          </w:tcPr>
          <w:p w14:paraId="10837729" w14:textId="77777777" w:rsidR="00892B6C" w:rsidRPr="00BC2FB5" w:rsidRDefault="00892B6C" w:rsidP="0028654B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7F2727" w14:textId="11DCCCFF" w:rsidR="00892B6C" w:rsidRPr="00BC2FB5" w:rsidRDefault="005246EE" w:rsidP="0028654B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2568</w:t>
            </w:r>
          </w:p>
        </w:tc>
        <w:tc>
          <w:tcPr>
            <w:tcW w:w="270" w:type="dxa"/>
          </w:tcPr>
          <w:p w14:paraId="0F0DD30B" w14:textId="77777777" w:rsidR="00892B6C" w:rsidRPr="00BC2FB5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6189A" w14:textId="2EFA8C5B" w:rsidR="00892B6C" w:rsidRPr="00BC2FB5" w:rsidRDefault="005246EE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07CA89FD" w14:textId="77777777" w:rsidR="00892B6C" w:rsidRPr="00BC2FB5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01C71AD" w14:textId="4651FCE5" w:rsidR="00892B6C" w:rsidRPr="00BC2FB5" w:rsidRDefault="00892B6C" w:rsidP="0028654B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9B0C8D"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80" w:type="dxa"/>
          </w:tcPr>
          <w:p w14:paraId="5E41A741" w14:textId="77777777" w:rsidR="00892B6C" w:rsidRPr="00BC2FB5" w:rsidRDefault="00892B6C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7BA454E" w14:textId="3EC3AB25" w:rsidR="00892B6C" w:rsidRPr="00BC2FB5" w:rsidRDefault="00892B6C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9B0C8D" w:rsidRPr="00BC2FB5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</w:tr>
      <w:tr w:rsidR="00C14377" w:rsidRPr="00BC2FB5" w14:paraId="43B90D17" w14:textId="77777777" w:rsidTr="005D43A7">
        <w:trPr>
          <w:trHeight w:val="103"/>
          <w:tblHeader/>
        </w:trPr>
        <w:tc>
          <w:tcPr>
            <w:tcW w:w="3780" w:type="dxa"/>
          </w:tcPr>
          <w:p w14:paraId="484D6B09" w14:textId="77777777" w:rsidR="00C14377" w:rsidRPr="00BC2FB5" w:rsidRDefault="00C14377" w:rsidP="0028654B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40" w:type="dxa"/>
            <w:gridSpan w:val="3"/>
          </w:tcPr>
          <w:p w14:paraId="12A2E1B9" w14:textId="02E34A44" w:rsidR="00C14377" w:rsidRPr="00BC2FB5" w:rsidRDefault="005246EE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0DBA2FAE" w14:textId="77777777" w:rsidR="00C14377" w:rsidRPr="00BC2FB5" w:rsidRDefault="00C14377" w:rsidP="0028654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</w:tcPr>
          <w:p w14:paraId="2276D43E" w14:textId="5CE91940" w:rsidR="00C14377" w:rsidRPr="00BC2FB5" w:rsidRDefault="00C14377" w:rsidP="0028654B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9B0C8D" w:rsidRPr="00BC2FB5" w14:paraId="2178CF62" w14:textId="77777777" w:rsidTr="00DB0DBA">
        <w:trPr>
          <w:cantSplit/>
        </w:trPr>
        <w:tc>
          <w:tcPr>
            <w:tcW w:w="3780" w:type="dxa"/>
          </w:tcPr>
          <w:p w14:paraId="5FF91D89" w14:textId="6B65DC06" w:rsidR="009B0C8D" w:rsidRPr="00BC2FB5" w:rsidRDefault="009B0C8D" w:rsidP="009B0C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EEF58C" w14:textId="33E8ED4D" w:rsidR="009B0C8D" w:rsidRPr="00BC2FB5" w:rsidRDefault="00445963" w:rsidP="009B0C8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181,</w:t>
            </w:r>
            <w:r w:rsidR="0034475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179</w:t>
            </w:r>
          </w:p>
        </w:tc>
        <w:tc>
          <w:tcPr>
            <w:tcW w:w="270" w:type="dxa"/>
          </w:tcPr>
          <w:p w14:paraId="544EE176" w14:textId="77777777" w:rsidR="009B0C8D" w:rsidRPr="00BC2FB5" w:rsidRDefault="009B0C8D" w:rsidP="009B0C8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2C5164" w14:textId="63D8EF67" w:rsidR="009B0C8D" w:rsidRPr="00BC2FB5" w:rsidRDefault="005246EE" w:rsidP="009B0C8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180,395</w:t>
            </w:r>
          </w:p>
        </w:tc>
        <w:tc>
          <w:tcPr>
            <w:tcW w:w="270" w:type="dxa"/>
          </w:tcPr>
          <w:p w14:paraId="4C3B6E40" w14:textId="77777777" w:rsidR="009B0C8D" w:rsidRPr="00BC2FB5" w:rsidRDefault="009B0C8D" w:rsidP="009B0C8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017015" w14:textId="728C2AD5" w:rsidR="009B0C8D" w:rsidRPr="00BC2FB5" w:rsidRDefault="008A52B9" w:rsidP="009B0C8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61,733</w:t>
            </w:r>
          </w:p>
        </w:tc>
        <w:tc>
          <w:tcPr>
            <w:tcW w:w="180" w:type="dxa"/>
          </w:tcPr>
          <w:p w14:paraId="15359F83" w14:textId="77777777" w:rsidR="009B0C8D" w:rsidRPr="00BC2FB5" w:rsidRDefault="009B0C8D" w:rsidP="009B0C8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351BD0" w14:textId="4636785B" w:rsidR="009B0C8D" w:rsidRPr="00BC2FB5" w:rsidRDefault="00131F14" w:rsidP="009B0C8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73,185</w:t>
            </w:r>
          </w:p>
        </w:tc>
      </w:tr>
    </w:tbl>
    <w:p w14:paraId="70F1251E" w14:textId="77777777" w:rsidR="00FE5472" w:rsidRPr="00BC2FB5" w:rsidRDefault="00FE5472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A7F9A" w14:textId="40CF6F64" w:rsidR="00091C1E" w:rsidRPr="00BC2FB5" w:rsidRDefault="00431954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</w:t>
      </w:r>
      <w:r w:rsidR="00854572" w:rsidRPr="00BC2FB5">
        <w:rPr>
          <w:rFonts w:asciiTheme="majorBidi" w:hAnsiTheme="majorBidi" w:cstheme="majorBidi" w:hint="cs"/>
          <w:sz w:val="28"/>
          <w:szCs w:val="28"/>
          <w:cs/>
        </w:rPr>
        <w:t>บำรุงรักษาที่</w:t>
      </w:r>
      <w:r w:rsidRPr="00BC2FB5">
        <w:rPr>
          <w:rFonts w:asciiTheme="majorBidi" w:hAnsiTheme="majorBidi" w:cstheme="majorBidi"/>
          <w:sz w:val="28"/>
          <w:szCs w:val="28"/>
          <w:cs/>
        </w:rPr>
        <w:t>ยังให้บริการไม่เสร็จสิ้น โดยจะรับรู้เป็นรายได้ด้วยวิธีเส้นตรงตลอดระยะเวลา</w:t>
      </w:r>
      <w:r w:rsidR="00854572" w:rsidRPr="00BC2FB5">
        <w:rPr>
          <w:rFonts w:asciiTheme="majorBidi" w:hAnsiTheme="majorBidi" w:cstheme="majorBidi"/>
          <w:sz w:val="28"/>
          <w:szCs w:val="28"/>
          <w:cs/>
        </w:rPr>
        <w:t>การบริการ</w:t>
      </w:r>
      <w:r w:rsidR="00854572" w:rsidRPr="00BC2FB5">
        <w:rPr>
          <w:rFonts w:asciiTheme="majorBidi" w:hAnsiTheme="majorBidi" w:cstheme="majorBidi" w:hint="cs"/>
          <w:sz w:val="28"/>
          <w:szCs w:val="28"/>
          <w:cs/>
        </w:rPr>
        <w:t>บำรุงรักษา</w:t>
      </w:r>
      <w:r w:rsidRPr="00BC2FB5">
        <w:rPr>
          <w:rFonts w:asciiTheme="majorBidi" w:hAnsiTheme="majorBidi" w:cstheme="majorBidi"/>
          <w:sz w:val="28"/>
          <w:szCs w:val="28"/>
          <w:cs/>
        </w:rPr>
        <w:t>นั้น</w:t>
      </w:r>
    </w:p>
    <w:p w14:paraId="7C9C5239" w14:textId="77777777" w:rsidR="002E348F" w:rsidRPr="00BC2FB5" w:rsidRDefault="002E348F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s/>
        </w:rPr>
      </w:pPr>
    </w:p>
    <w:p w14:paraId="4C34B519" w14:textId="713FD99B" w:rsidR="004D1492" w:rsidRPr="00BC2FB5" w:rsidRDefault="00091C1E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spacing w:val="-8"/>
          <w:sz w:val="28"/>
          <w:szCs w:val="28"/>
          <w:cs/>
        </w:rPr>
        <w:lastRenderedPageBreak/>
        <w:t>หนี้สินที่เกิดจากสัญญาของกลุ่มบริษั</w:t>
      </w:r>
      <w:r w:rsidRPr="00BC2FB5">
        <w:rPr>
          <w:rFonts w:asciiTheme="majorBidi" w:hAnsiTheme="majorBidi" w:cstheme="majorBidi" w:hint="cs"/>
          <w:spacing w:val="-8"/>
          <w:sz w:val="28"/>
          <w:szCs w:val="28"/>
          <w:cs/>
        </w:rPr>
        <w:t>ท</w:t>
      </w:r>
      <w:r w:rsidRPr="00BC2FB5">
        <w:rPr>
          <w:rFonts w:asciiTheme="majorBidi" w:hAnsiTheme="majorBidi" w:cstheme="majorBidi"/>
          <w:spacing w:val="-8"/>
          <w:sz w:val="28"/>
          <w:szCs w:val="28"/>
          <w:cs/>
        </w:rPr>
        <w:t xml:space="preserve">และบริษัท ณ วันที่ </w:t>
      </w:r>
      <w:r w:rsidR="007E56DD" w:rsidRPr="00BC2FB5">
        <w:rPr>
          <w:rFonts w:asciiTheme="majorBidi" w:hAnsiTheme="majorBidi" w:cstheme="majorBidi"/>
          <w:spacing w:val="-8"/>
          <w:sz w:val="28"/>
          <w:szCs w:val="28"/>
        </w:rPr>
        <w:t>31</w:t>
      </w:r>
      <w:r w:rsidRPr="00BC2FB5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pacing w:val="-8"/>
          <w:sz w:val="28"/>
          <w:szCs w:val="28"/>
          <w:cs/>
        </w:rPr>
        <w:t xml:space="preserve">ธันวาคม </w:t>
      </w:r>
      <w:r w:rsidR="007E56DD" w:rsidRPr="00BC2FB5">
        <w:rPr>
          <w:rFonts w:asciiTheme="majorBidi" w:hAnsiTheme="majorBidi" w:cstheme="majorBidi"/>
          <w:spacing w:val="-8"/>
          <w:sz w:val="28"/>
          <w:szCs w:val="28"/>
        </w:rPr>
        <w:t>256</w:t>
      </w:r>
      <w:r w:rsidR="009B0C8D" w:rsidRPr="00BC2FB5">
        <w:rPr>
          <w:rFonts w:asciiTheme="majorBidi" w:hAnsiTheme="majorBidi" w:cstheme="majorBidi"/>
          <w:spacing w:val="-8"/>
          <w:sz w:val="28"/>
          <w:szCs w:val="28"/>
        </w:rPr>
        <w:t>7</w:t>
      </w:r>
      <w:r w:rsidRPr="00BC2FB5">
        <w:rPr>
          <w:rFonts w:asciiTheme="majorBidi" w:hAnsiTheme="majorBidi" w:cstheme="majorBidi"/>
          <w:spacing w:val="-8"/>
          <w:sz w:val="28"/>
          <w:szCs w:val="28"/>
          <w:cs/>
        </w:rPr>
        <w:t xml:space="preserve"> จำนวน </w:t>
      </w:r>
      <w:r w:rsidR="00830F15" w:rsidRPr="00BC2FB5">
        <w:rPr>
          <w:rFonts w:asciiTheme="majorBidi" w:hAnsiTheme="majorBidi" w:cstheme="majorBidi"/>
          <w:spacing w:val="-8"/>
          <w:sz w:val="28"/>
          <w:szCs w:val="28"/>
        </w:rPr>
        <w:t>109.90</w:t>
      </w:r>
      <w:r w:rsidRPr="00BC2FB5">
        <w:rPr>
          <w:rFonts w:asciiTheme="majorBidi" w:hAnsiTheme="majorBidi" w:cstheme="majorBidi"/>
          <w:spacing w:val="-8"/>
          <w:sz w:val="28"/>
          <w:szCs w:val="28"/>
          <w:cs/>
        </w:rPr>
        <w:t xml:space="preserve"> ล้านบาทและ</w:t>
      </w:r>
      <w:r w:rsidR="00D37B39" w:rsidRPr="00BC2FB5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="00830F15" w:rsidRPr="00BC2FB5">
        <w:rPr>
          <w:rFonts w:asciiTheme="majorBidi" w:hAnsiTheme="majorBidi" w:cstheme="majorBidi"/>
          <w:spacing w:val="-8"/>
          <w:sz w:val="28"/>
          <w:szCs w:val="28"/>
        </w:rPr>
        <w:t>40.16</w:t>
      </w:r>
      <w:r w:rsidR="001D57B1" w:rsidRPr="00BC2FB5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pacing w:val="-8"/>
          <w:sz w:val="28"/>
          <w:szCs w:val="28"/>
          <w:cs/>
        </w:rPr>
        <w:t>ล้าน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บาท ตามลำดับถูกรับรู้เป็นรายได้ในระหว่างปี </w:t>
      </w:r>
      <w:r w:rsidR="007E56DD" w:rsidRPr="00BC2FB5">
        <w:rPr>
          <w:rFonts w:asciiTheme="majorBidi" w:hAnsiTheme="majorBidi" w:cstheme="majorBidi"/>
          <w:sz w:val="28"/>
          <w:szCs w:val="28"/>
        </w:rPr>
        <w:t>25</w:t>
      </w:r>
      <w:r w:rsidR="00892B6C" w:rsidRPr="00BC2FB5">
        <w:rPr>
          <w:rFonts w:asciiTheme="majorBidi" w:hAnsiTheme="majorBidi" w:cstheme="majorBidi"/>
          <w:sz w:val="28"/>
          <w:szCs w:val="28"/>
        </w:rPr>
        <w:t>6</w:t>
      </w:r>
      <w:r w:rsidR="009B0C8D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892B6C" w:rsidRPr="00BC2FB5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9B0C8D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92B6C" w:rsidRPr="00BC2FB5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B0C8D" w:rsidRPr="00BC2FB5">
        <w:rPr>
          <w:rFonts w:asciiTheme="majorBidi" w:hAnsiTheme="majorBidi" w:cstheme="majorBidi"/>
          <w:i/>
          <w:iCs/>
          <w:sz w:val="28"/>
          <w:szCs w:val="28"/>
        </w:rPr>
        <w:t>54</w:t>
      </w:r>
      <w:r w:rsidR="00892B6C" w:rsidRPr="00BC2F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B0C8D" w:rsidRPr="00BC2FB5">
        <w:rPr>
          <w:rFonts w:asciiTheme="majorBidi" w:hAnsiTheme="majorBidi" w:cstheme="majorBidi"/>
          <w:i/>
          <w:iCs/>
          <w:sz w:val="28"/>
          <w:szCs w:val="28"/>
        </w:rPr>
        <w:t>99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ล้านบาทและ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B0C8D" w:rsidRPr="00BC2FB5">
        <w:rPr>
          <w:rFonts w:asciiTheme="majorBidi" w:hAnsiTheme="majorBidi" w:cstheme="majorBidi"/>
          <w:i/>
          <w:iCs/>
          <w:sz w:val="28"/>
          <w:szCs w:val="28"/>
        </w:rPr>
        <w:t>75.12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</w:p>
    <w:p w14:paraId="59CD488A" w14:textId="77777777" w:rsidR="00FE5472" w:rsidRPr="00BC2FB5" w:rsidRDefault="00FE5472" w:rsidP="0028654B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5A96C56" w14:textId="047D0BA7" w:rsidR="00DA7A6F" w:rsidRPr="00BC2FB5" w:rsidRDefault="0026307A" w:rsidP="0028654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7A0FC791" w14:textId="77777777" w:rsidR="0026307A" w:rsidRPr="00BC2FB5" w:rsidRDefault="0026307A" w:rsidP="0028654B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C9378D" w:rsidRPr="00BC2FB5" w14:paraId="275D81CE" w14:textId="77777777">
        <w:trPr>
          <w:tblHeader/>
        </w:trPr>
        <w:tc>
          <w:tcPr>
            <w:tcW w:w="1302" w:type="pct"/>
            <w:vMerge w:val="restart"/>
            <w:vAlign w:val="bottom"/>
          </w:tcPr>
          <w:p w14:paraId="4D6EEF13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รายได้ที่คาดว่าจะรับรู้ในอนาคตจากภาระที่ยังปฏิบัติไม่เสร็จสิ้น</w:t>
            </w:r>
            <w:r w:rsidRPr="00BC2FB5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773" w:type="pct"/>
            <w:gridSpan w:val="5"/>
          </w:tcPr>
          <w:p w14:paraId="33D67D6D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46968A0D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pct"/>
            <w:gridSpan w:val="5"/>
          </w:tcPr>
          <w:p w14:paraId="183AEB31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78D" w:rsidRPr="00BC2FB5" w14:paraId="1BF4B2D1" w14:textId="77777777">
        <w:trPr>
          <w:trHeight w:val="794"/>
          <w:tblHeader/>
        </w:trPr>
        <w:tc>
          <w:tcPr>
            <w:tcW w:w="1302" w:type="pct"/>
            <w:vMerge/>
          </w:tcPr>
          <w:p w14:paraId="49498EDB" w14:textId="77777777" w:rsidR="00C9378D" w:rsidRPr="00BC2FB5" w:rsidRDefault="00C9378D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25FA4B4A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0E2726A9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0F02CD88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vAlign w:val="bottom"/>
          </w:tcPr>
          <w:p w14:paraId="79938D5B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CA2C9AE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7C1FE828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2" w:type="pct"/>
            <w:vAlign w:val="bottom"/>
          </w:tcPr>
          <w:p w14:paraId="6F1A3F77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vAlign w:val="bottom"/>
          </w:tcPr>
          <w:p w14:paraId="5D0198A9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214A82E8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428CCD41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2EAB21B0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76382611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63193ECD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5A8B3C93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A9FC824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4ECDE6C4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" w:type="pct"/>
            <w:vAlign w:val="bottom"/>
          </w:tcPr>
          <w:p w14:paraId="4C1AD74D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3CC2869B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0DB2B5CA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9378D" w:rsidRPr="00BC2FB5" w14:paraId="5D7749D6" w14:textId="77777777">
        <w:trPr>
          <w:tblHeader/>
        </w:trPr>
        <w:tc>
          <w:tcPr>
            <w:tcW w:w="1302" w:type="pct"/>
          </w:tcPr>
          <w:p w14:paraId="157CCAC1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8" w:type="pct"/>
            <w:gridSpan w:val="11"/>
          </w:tcPr>
          <w:p w14:paraId="6F7B04E2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378D" w:rsidRPr="00BC2FB5" w14:paraId="47F633FE" w14:textId="77777777">
        <w:trPr>
          <w:tblHeader/>
        </w:trPr>
        <w:tc>
          <w:tcPr>
            <w:tcW w:w="1302" w:type="pct"/>
          </w:tcPr>
          <w:p w14:paraId="44587AC6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3698" w:type="pct"/>
            <w:gridSpan w:val="11"/>
          </w:tcPr>
          <w:p w14:paraId="116AC437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3389" w:rsidRPr="00BC2FB5" w14:paraId="7FDE403F" w14:textId="77777777">
        <w:trPr>
          <w:trHeight w:val="68"/>
        </w:trPr>
        <w:tc>
          <w:tcPr>
            <w:tcW w:w="1302" w:type="pct"/>
          </w:tcPr>
          <w:p w14:paraId="4B357216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5C669586" w14:textId="04607266" w:rsidR="00053389" w:rsidRPr="00BC2FB5" w:rsidRDefault="00E067F7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9,488</w:t>
            </w:r>
          </w:p>
        </w:tc>
        <w:tc>
          <w:tcPr>
            <w:tcW w:w="156" w:type="pct"/>
          </w:tcPr>
          <w:p w14:paraId="66832638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05E2BCD" w14:textId="4CB3AA59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47C3422C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28CE5EA3" w14:textId="1FBBDD13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10116617" w14:textId="77777777" w:rsidR="00053389" w:rsidRPr="00BC2FB5" w:rsidRDefault="00053389" w:rsidP="00053389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06862FCA" w14:textId="2E1FE27A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64E40B08" w14:textId="77777777" w:rsidR="00053389" w:rsidRPr="00BC2FB5" w:rsidRDefault="00053389" w:rsidP="00053389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6" w:type="pct"/>
          </w:tcPr>
          <w:p w14:paraId="1B882A05" w14:textId="18401E7E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1C0BBCF" w14:textId="77777777" w:rsidR="00053389" w:rsidRPr="00BC2FB5" w:rsidRDefault="00053389" w:rsidP="00053389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69F1E4AA" w14:textId="6EDE75C7" w:rsidR="00053389" w:rsidRPr="00BC2FB5" w:rsidRDefault="00053389" w:rsidP="0005338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389" w:rsidRPr="00BC2FB5" w14:paraId="56AF97BE" w14:textId="77777777">
        <w:trPr>
          <w:trHeight w:val="68"/>
        </w:trPr>
        <w:tc>
          <w:tcPr>
            <w:tcW w:w="1302" w:type="pct"/>
          </w:tcPr>
          <w:p w14:paraId="0C539FB6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7F22AF1A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5E7CA9F5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A47C2B" w14:textId="47CC1CCB" w:rsidR="00833585" w:rsidRPr="00BC2FB5" w:rsidRDefault="00344755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119,608</w:t>
            </w:r>
          </w:p>
        </w:tc>
        <w:tc>
          <w:tcPr>
            <w:tcW w:w="156" w:type="pct"/>
          </w:tcPr>
          <w:p w14:paraId="713C640C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C87C8C2" w14:textId="77777777" w:rsidR="00053389" w:rsidRPr="00BC2FB5" w:rsidRDefault="00053389" w:rsidP="00483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D705E3" w14:textId="3FCB4033" w:rsidR="00880125" w:rsidRPr="00BC2FB5" w:rsidRDefault="004945FB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52,083</w:t>
            </w:r>
          </w:p>
        </w:tc>
        <w:tc>
          <w:tcPr>
            <w:tcW w:w="152" w:type="pct"/>
          </w:tcPr>
          <w:p w14:paraId="3809B41A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051CF24E" w14:textId="77777777" w:rsidR="00053389" w:rsidRPr="00BC2FB5" w:rsidRDefault="00053389" w:rsidP="00053389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74F0CBB" w14:textId="428849FE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val="en-GB" w:eastAsia="en-GB" w:bidi="ar-SA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5EA8401E" w14:textId="77777777" w:rsidR="00053389" w:rsidRPr="00BC2FB5" w:rsidRDefault="00053389" w:rsidP="00053389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4E434141" w14:textId="77777777" w:rsidR="00053389" w:rsidRPr="00BC2FB5" w:rsidRDefault="00053389" w:rsidP="0005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7B0A519" w14:textId="3A82EAF4" w:rsidR="00053389" w:rsidRPr="00BC2FB5" w:rsidRDefault="00053389" w:rsidP="0005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49,944</w:t>
            </w:r>
          </w:p>
        </w:tc>
        <w:tc>
          <w:tcPr>
            <w:tcW w:w="156" w:type="pct"/>
          </w:tcPr>
          <w:p w14:paraId="4EBAA6FE" w14:textId="77777777" w:rsidR="00053389" w:rsidRPr="00BC2FB5" w:rsidRDefault="00053389" w:rsidP="00053389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81D3A11" w14:textId="77777777" w:rsidR="00053389" w:rsidRPr="00BC2FB5" w:rsidRDefault="00053389" w:rsidP="0005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9A5424D" w14:textId="052B45B1" w:rsidR="00053389" w:rsidRPr="00BC2FB5" w:rsidRDefault="00053389" w:rsidP="0005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11,789</w:t>
            </w:r>
          </w:p>
        </w:tc>
        <w:tc>
          <w:tcPr>
            <w:tcW w:w="138" w:type="pct"/>
          </w:tcPr>
          <w:p w14:paraId="03ED709F" w14:textId="77777777" w:rsidR="00053389" w:rsidRPr="00BC2FB5" w:rsidRDefault="00053389" w:rsidP="00053389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700037F8" w14:textId="77777777" w:rsidR="00053389" w:rsidRPr="00BC2FB5" w:rsidRDefault="00053389" w:rsidP="00053389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70645C6" w14:textId="53701F00" w:rsidR="00053389" w:rsidRPr="00BC2FB5" w:rsidRDefault="00053389" w:rsidP="0005338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389" w:rsidRPr="00BC2FB5" w14:paraId="0E1C3DCA" w14:textId="77777777">
        <w:tc>
          <w:tcPr>
            <w:tcW w:w="1302" w:type="pct"/>
          </w:tcPr>
          <w:p w14:paraId="295D338F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778FBF20" w14:textId="56E5D6D0" w:rsidR="00053389" w:rsidRPr="00BC2FB5" w:rsidRDefault="00344755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129,096</w:t>
            </w:r>
          </w:p>
        </w:tc>
        <w:tc>
          <w:tcPr>
            <w:tcW w:w="156" w:type="pct"/>
          </w:tcPr>
          <w:p w14:paraId="60A42815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4A29868" w14:textId="62749E0A" w:rsidR="00053389" w:rsidRPr="00BC2FB5" w:rsidRDefault="004945FB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52,083</w:t>
            </w:r>
          </w:p>
        </w:tc>
        <w:tc>
          <w:tcPr>
            <w:tcW w:w="152" w:type="pct"/>
          </w:tcPr>
          <w:p w14:paraId="3CBD7B0A" w14:textId="77777777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4C25FD62" w14:textId="018B5CD6" w:rsidR="00053389" w:rsidRPr="00BC2FB5" w:rsidRDefault="00053389" w:rsidP="00053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68766EC4" w14:textId="77777777" w:rsidR="00053389" w:rsidRPr="00BC2FB5" w:rsidRDefault="00053389" w:rsidP="00053389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22845110" w14:textId="7CF35807" w:rsidR="00053389" w:rsidRPr="00BC2FB5" w:rsidRDefault="00053389" w:rsidP="0005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49,944</w:t>
            </w:r>
          </w:p>
        </w:tc>
        <w:tc>
          <w:tcPr>
            <w:tcW w:w="156" w:type="pct"/>
          </w:tcPr>
          <w:p w14:paraId="49268FF4" w14:textId="77777777" w:rsidR="00053389" w:rsidRPr="00BC2FB5" w:rsidRDefault="00053389" w:rsidP="00053389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76D65DF" w14:textId="612E6CA9" w:rsidR="00053389" w:rsidRPr="00BC2FB5" w:rsidRDefault="00053389" w:rsidP="00053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11,789</w:t>
            </w:r>
          </w:p>
        </w:tc>
        <w:tc>
          <w:tcPr>
            <w:tcW w:w="138" w:type="pct"/>
          </w:tcPr>
          <w:p w14:paraId="6AE9FADE" w14:textId="77777777" w:rsidR="00053389" w:rsidRPr="00BC2FB5" w:rsidRDefault="00053389" w:rsidP="00053389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2D4A1534" w14:textId="0F623139" w:rsidR="00053389" w:rsidRPr="00BC2FB5" w:rsidRDefault="00053389" w:rsidP="0005338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6C7B3650" w14:textId="77777777" w:rsidR="00C9378D" w:rsidRPr="00BC2FB5" w:rsidRDefault="00C9378D" w:rsidP="00C9378D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C9378D" w:rsidRPr="00BC2FB5" w14:paraId="63C12C1F" w14:textId="77777777">
        <w:trPr>
          <w:tblHeader/>
        </w:trPr>
        <w:tc>
          <w:tcPr>
            <w:tcW w:w="1302" w:type="pct"/>
          </w:tcPr>
          <w:p w14:paraId="4DDF834A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3698" w:type="pct"/>
            <w:gridSpan w:val="11"/>
          </w:tcPr>
          <w:p w14:paraId="12BC7AD6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9378D" w:rsidRPr="00BC2FB5" w14:paraId="28A0AFAF" w14:textId="77777777">
        <w:trPr>
          <w:trHeight w:val="68"/>
        </w:trPr>
        <w:tc>
          <w:tcPr>
            <w:tcW w:w="1302" w:type="pct"/>
          </w:tcPr>
          <w:p w14:paraId="04C68CF0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50198756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20,555</w:t>
            </w:r>
          </w:p>
        </w:tc>
        <w:tc>
          <w:tcPr>
            <w:tcW w:w="156" w:type="pct"/>
          </w:tcPr>
          <w:p w14:paraId="7E69D843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D9A835E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</w:tcPr>
          <w:p w14:paraId="6BAE7EE5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2046F78D" w14:textId="77777777" w:rsidR="00C9378D" w:rsidRPr="00BC2FB5" w:rsidRDefault="00C9378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5D93A67A" w14:textId="77777777" w:rsidR="00C9378D" w:rsidRPr="00BC2FB5" w:rsidRDefault="00C9378D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04667063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68F2462D" w14:textId="77777777" w:rsidR="00C9378D" w:rsidRPr="00BC2FB5" w:rsidRDefault="00C9378D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317B1FBD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5B7D6502" w14:textId="77777777" w:rsidR="00C9378D" w:rsidRPr="00BC2FB5" w:rsidRDefault="00C9378D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7498E546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78D" w:rsidRPr="00BC2FB5" w14:paraId="1AC413DE" w14:textId="77777777">
        <w:trPr>
          <w:trHeight w:val="68"/>
        </w:trPr>
        <w:tc>
          <w:tcPr>
            <w:tcW w:w="1302" w:type="pct"/>
          </w:tcPr>
          <w:p w14:paraId="37808CCA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59A5EE68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4DB8017E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1E2654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123,835</w:t>
            </w:r>
          </w:p>
        </w:tc>
        <w:tc>
          <w:tcPr>
            <w:tcW w:w="156" w:type="pct"/>
          </w:tcPr>
          <w:p w14:paraId="4AB1190A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71A7B23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F2B3C6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36,005</w:t>
            </w:r>
          </w:p>
        </w:tc>
        <w:tc>
          <w:tcPr>
            <w:tcW w:w="152" w:type="pct"/>
          </w:tcPr>
          <w:p w14:paraId="02E78667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071BDE3C" w14:textId="77777777" w:rsidR="00C9378D" w:rsidRPr="00BC2FB5" w:rsidRDefault="00C9378D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3295BD8" w14:textId="77777777" w:rsidR="00C9378D" w:rsidRPr="00BC2FB5" w:rsidRDefault="00C9378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74B55934" w14:textId="77777777" w:rsidR="00C9378D" w:rsidRPr="00BC2FB5" w:rsidRDefault="00C9378D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C2C1873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2B2D7A7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57,212</w:t>
            </w:r>
          </w:p>
        </w:tc>
        <w:tc>
          <w:tcPr>
            <w:tcW w:w="156" w:type="pct"/>
          </w:tcPr>
          <w:p w14:paraId="520826D1" w14:textId="77777777" w:rsidR="00C9378D" w:rsidRPr="00BC2FB5" w:rsidRDefault="00C9378D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1DC5F13A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DC3F49E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15,973</w:t>
            </w:r>
          </w:p>
        </w:tc>
        <w:tc>
          <w:tcPr>
            <w:tcW w:w="138" w:type="pct"/>
          </w:tcPr>
          <w:p w14:paraId="718C343A" w14:textId="77777777" w:rsidR="00C9378D" w:rsidRPr="00BC2FB5" w:rsidRDefault="00C9378D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2ABC8551" w14:textId="77777777" w:rsidR="00C9378D" w:rsidRPr="00BC2FB5" w:rsidRDefault="00C9378D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D532BCD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378D" w:rsidRPr="00BC2FB5" w14:paraId="7FF6E552" w14:textId="77777777">
        <w:tc>
          <w:tcPr>
            <w:tcW w:w="1302" w:type="pct"/>
          </w:tcPr>
          <w:p w14:paraId="6F3AEE8F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42DEC5A8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144,390</w:t>
            </w:r>
          </w:p>
        </w:tc>
        <w:tc>
          <w:tcPr>
            <w:tcW w:w="156" w:type="pct"/>
          </w:tcPr>
          <w:p w14:paraId="77519279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F6D2100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36,005</w:t>
            </w:r>
          </w:p>
        </w:tc>
        <w:tc>
          <w:tcPr>
            <w:tcW w:w="152" w:type="pct"/>
          </w:tcPr>
          <w:p w14:paraId="6897A5FC" w14:textId="77777777" w:rsidR="00C9378D" w:rsidRPr="00BC2FB5" w:rsidRDefault="00C93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1CC79C1A" w14:textId="77777777" w:rsidR="00C9378D" w:rsidRPr="00BC2FB5" w:rsidRDefault="00C9378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30BC45F9" w14:textId="77777777" w:rsidR="00C9378D" w:rsidRPr="00BC2FB5" w:rsidRDefault="00C9378D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41D52199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57,212</w:t>
            </w:r>
          </w:p>
        </w:tc>
        <w:tc>
          <w:tcPr>
            <w:tcW w:w="156" w:type="pct"/>
          </w:tcPr>
          <w:p w14:paraId="2876B0A4" w14:textId="77777777" w:rsidR="00C9378D" w:rsidRPr="00BC2FB5" w:rsidRDefault="00C9378D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C63570C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sz w:val="28"/>
                <w:szCs w:val="28"/>
              </w:rPr>
              <w:t>15,973</w:t>
            </w:r>
          </w:p>
        </w:tc>
        <w:tc>
          <w:tcPr>
            <w:tcW w:w="138" w:type="pct"/>
          </w:tcPr>
          <w:p w14:paraId="3A0F4E89" w14:textId="77777777" w:rsidR="00C9378D" w:rsidRPr="00BC2FB5" w:rsidRDefault="00C9378D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7844BC40" w14:textId="77777777" w:rsidR="00C9378D" w:rsidRPr="00BC2FB5" w:rsidRDefault="00C93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757FB8D" w14:textId="77777777" w:rsidR="00C9378D" w:rsidRPr="00BC2FB5" w:rsidRDefault="00C9378D" w:rsidP="0028654B">
      <w:pPr>
        <w:spacing w:line="200" w:lineRule="atLeast"/>
        <w:ind w:left="539"/>
        <w:jc w:val="thaiDistribute"/>
        <w:rPr>
          <w:rFonts w:asciiTheme="majorBidi" w:hAnsiTheme="majorBidi" w:cstheme="majorBidi"/>
        </w:rPr>
      </w:pPr>
    </w:p>
    <w:p w14:paraId="414FC0EE" w14:textId="20F501A4" w:rsidR="004A1BB9" w:rsidRPr="00BC2FB5" w:rsidRDefault="004A1BB9" w:rsidP="0028654B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226BD6B3" w14:textId="2784A2D4" w:rsidR="00311B51" w:rsidRPr="00BC2FB5" w:rsidRDefault="00311B5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bookmarkEnd w:id="18"/>
    <w:p w14:paraId="01C9F583" w14:textId="1E837209" w:rsidR="00942AAC" w:rsidRPr="00BC2FB5" w:rsidRDefault="007E56DD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="003F66C1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ค่าใช้จ่ายตาม</w:t>
      </w:r>
      <w:r w:rsidR="007479EC" w:rsidRPr="00BC2FB5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ธรรมชาติ</w:t>
      </w:r>
    </w:p>
    <w:p w14:paraId="3BDC6234" w14:textId="77777777" w:rsidR="00942AAC" w:rsidRPr="00BC2FB5" w:rsidRDefault="00942AAC" w:rsidP="0028654B">
      <w:pPr>
        <w:rPr>
          <w:rFonts w:asciiTheme="majorBidi" w:hAnsiTheme="majorBidi" w:cstheme="majorBidi"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BC2FB5" w14:paraId="231E1F49" w14:textId="77777777" w:rsidTr="00DB0DBA">
        <w:trPr>
          <w:tblHeader/>
        </w:trPr>
        <w:tc>
          <w:tcPr>
            <w:tcW w:w="3330" w:type="dxa"/>
          </w:tcPr>
          <w:p w14:paraId="10B046E7" w14:textId="77777777" w:rsidR="00A66FBA" w:rsidRPr="00BC2FB5" w:rsidRDefault="00A66F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59CC683" w14:textId="77777777" w:rsidR="00A66FBA" w:rsidRPr="00BC2FB5" w:rsidRDefault="00A66F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A786B13" w14:textId="77777777" w:rsidR="00A66FBA" w:rsidRPr="00BC2FB5" w:rsidRDefault="00A66FB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78B0AFC9" w14:textId="77777777" w:rsidR="00A66FBA" w:rsidRPr="00BC2FB5" w:rsidRDefault="00A66FB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</w:tcPr>
          <w:p w14:paraId="2D54A3D6" w14:textId="77777777" w:rsidR="00A66FBA" w:rsidRPr="00BC2FB5" w:rsidRDefault="00A66FBA" w:rsidP="002865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F0ABD" w:rsidRPr="00BC2FB5" w14:paraId="75DDDF95" w14:textId="77777777" w:rsidTr="00DB0DBA">
        <w:trPr>
          <w:tblHeader/>
        </w:trPr>
        <w:tc>
          <w:tcPr>
            <w:tcW w:w="3330" w:type="dxa"/>
          </w:tcPr>
          <w:p w14:paraId="55A3057D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A1681AC" w14:textId="77777777" w:rsidR="00CF0ABD" w:rsidRPr="00BC2FB5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14:paraId="7C798796" w14:textId="6AAEF903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5D53791B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659E523" w14:textId="2238857A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</w:tcPr>
          <w:p w14:paraId="21B851E0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729AFE7" w14:textId="660B9411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54E0D3B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E5E61E2" w14:textId="540D001E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88733A" w:rsidRPr="00BC2FB5" w14:paraId="63ECE42D" w14:textId="77777777" w:rsidTr="00DB0DBA">
        <w:trPr>
          <w:tblHeader/>
        </w:trPr>
        <w:tc>
          <w:tcPr>
            <w:tcW w:w="3330" w:type="dxa"/>
          </w:tcPr>
          <w:p w14:paraId="5BD75814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F5AE854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0D8FE265" w14:textId="77777777" w:rsidR="0088733A" w:rsidRPr="00BC2FB5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2525C" w:rsidRPr="00BC2FB5" w14:paraId="26370755" w14:textId="77777777" w:rsidTr="00DB0DBA">
        <w:tc>
          <w:tcPr>
            <w:tcW w:w="3330" w:type="dxa"/>
          </w:tcPr>
          <w:p w14:paraId="4BFE3E39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</w:tcPr>
          <w:p w14:paraId="73A5F33C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713F88" w14:textId="501B056C" w:rsidR="0042525C" w:rsidRPr="00BC2FB5" w:rsidRDefault="008705E4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327,444</w:t>
            </w:r>
          </w:p>
        </w:tc>
        <w:tc>
          <w:tcPr>
            <w:tcW w:w="262" w:type="dxa"/>
          </w:tcPr>
          <w:p w14:paraId="539F0C4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7A64799" w14:textId="0493493D" w:rsidR="0042525C" w:rsidRPr="00BC2FB5" w:rsidRDefault="0042525C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313,055</w:t>
            </w:r>
          </w:p>
        </w:tc>
        <w:tc>
          <w:tcPr>
            <w:tcW w:w="262" w:type="dxa"/>
          </w:tcPr>
          <w:p w14:paraId="6115899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24BDA2B" w14:textId="26128B9B" w:rsidR="0042525C" w:rsidRPr="00BC2FB5" w:rsidRDefault="000E3981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115,615</w:t>
            </w:r>
          </w:p>
        </w:tc>
        <w:tc>
          <w:tcPr>
            <w:tcW w:w="270" w:type="dxa"/>
          </w:tcPr>
          <w:p w14:paraId="02FD7094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D47FC8" w14:textId="74D99A71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160,382</w:t>
            </w:r>
          </w:p>
        </w:tc>
      </w:tr>
      <w:tr w:rsidR="0042525C" w:rsidRPr="00BC2FB5" w14:paraId="398EDE7D" w14:textId="77777777" w:rsidTr="00DB0DBA">
        <w:tc>
          <w:tcPr>
            <w:tcW w:w="3330" w:type="dxa"/>
          </w:tcPr>
          <w:p w14:paraId="28211309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</w:tcPr>
          <w:p w14:paraId="17E3FADE" w14:textId="57C5FE2F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01BCBC6" w14:textId="1837D6C0" w:rsidR="0042525C" w:rsidRPr="00BC2FB5" w:rsidRDefault="008705E4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267,020</w:t>
            </w:r>
          </w:p>
        </w:tc>
        <w:tc>
          <w:tcPr>
            <w:tcW w:w="262" w:type="dxa"/>
          </w:tcPr>
          <w:p w14:paraId="65653C7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7CCF997" w14:textId="7B202F8A" w:rsidR="0042525C" w:rsidRPr="00BC2FB5" w:rsidRDefault="0042525C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245,282</w:t>
            </w:r>
          </w:p>
        </w:tc>
        <w:tc>
          <w:tcPr>
            <w:tcW w:w="262" w:type="dxa"/>
          </w:tcPr>
          <w:p w14:paraId="0D9012B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B29B517" w14:textId="46AE510F" w:rsidR="0042525C" w:rsidRPr="00BC2FB5" w:rsidRDefault="000E3981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95,514</w:t>
            </w:r>
          </w:p>
        </w:tc>
        <w:tc>
          <w:tcPr>
            <w:tcW w:w="270" w:type="dxa"/>
          </w:tcPr>
          <w:p w14:paraId="3A151450" w14:textId="77777777" w:rsidR="0042525C" w:rsidRPr="00BC2FB5" w:rsidRDefault="0042525C" w:rsidP="004252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5B91CB3" w14:textId="30D159D0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87,838</w:t>
            </w:r>
          </w:p>
        </w:tc>
      </w:tr>
      <w:tr w:rsidR="0042525C" w:rsidRPr="00BC2FB5" w14:paraId="0EB64866" w14:textId="77777777" w:rsidTr="00DB0DBA">
        <w:tc>
          <w:tcPr>
            <w:tcW w:w="3330" w:type="dxa"/>
          </w:tcPr>
          <w:p w14:paraId="5A5712A9" w14:textId="67443C3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</w:tcPr>
          <w:p w14:paraId="5973B18A" w14:textId="5E24D224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7AA674DE"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2,13,15</w:t>
            </w:r>
          </w:p>
        </w:tc>
        <w:tc>
          <w:tcPr>
            <w:tcW w:w="990" w:type="dxa"/>
          </w:tcPr>
          <w:p w14:paraId="466ED44C" w14:textId="17249CA8" w:rsidR="0042525C" w:rsidRPr="00BC2FB5" w:rsidRDefault="000E3981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D4CAE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D4CAE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62" w:type="dxa"/>
          </w:tcPr>
          <w:p w14:paraId="24D3474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862E05C" w14:textId="754D1B8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25,071</w:t>
            </w:r>
          </w:p>
        </w:tc>
        <w:tc>
          <w:tcPr>
            <w:tcW w:w="262" w:type="dxa"/>
          </w:tcPr>
          <w:p w14:paraId="64461AA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7078CAA9" w14:textId="1947BBA4" w:rsidR="0042525C" w:rsidRPr="00BC2FB5" w:rsidRDefault="000E3981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5,85</w:t>
            </w:r>
            <w:r w:rsidR="009A6355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503A15D" w14:textId="77777777" w:rsidR="0042525C" w:rsidRPr="00BC2FB5" w:rsidRDefault="0042525C" w:rsidP="004252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52633F" w14:textId="49233EAC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6,240</w:t>
            </w:r>
          </w:p>
        </w:tc>
      </w:tr>
      <w:tr w:rsidR="0042525C" w:rsidRPr="00BC2FB5" w14:paraId="7D04CB81" w14:textId="77777777" w:rsidTr="00DB0DBA">
        <w:trPr>
          <w:trHeight w:val="227"/>
        </w:trPr>
        <w:tc>
          <w:tcPr>
            <w:tcW w:w="3330" w:type="dxa"/>
          </w:tcPr>
          <w:p w14:paraId="38FA249F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</w:tcPr>
          <w:p w14:paraId="6F5BBEFA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DBA6725" w14:textId="01743C6A" w:rsidR="0042525C" w:rsidRPr="00BC2FB5" w:rsidRDefault="00D978E3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9,097</w:t>
            </w:r>
          </w:p>
        </w:tc>
        <w:tc>
          <w:tcPr>
            <w:tcW w:w="262" w:type="dxa"/>
          </w:tcPr>
          <w:p w14:paraId="6313C6B0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8BA3C63" w14:textId="3F285F6B" w:rsidR="0042525C" w:rsidRPr="00BC2FB5" w:rsidRDefault="00D978E3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9,642</w:t>
            </w:r>
          </w:p>
        </w:tc>
        <w:tc>
          <w:tcPr>
            <w:tcW w:w="262" w:type="dxa"/>
          </w:tcPr>
          <w:p w14:paraId="6BAB4B6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578730E" w14:textId="1C7D0805" w:rsidR="0042525C" w:rsidRPr="00BC2FB5" w:rsidRDefault="00D978E3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7,099</w:t>
            </w:r>
          </w:p>
        </w:tc>
        <w:tc>
          <w:tcPr>
            <w:tcW w:w="270" w:type="dxa"/>
          </w:tcPr>
          <w:p w14:paraId="18E2A240" w14:textId="77777777" w:rsidR="0042525C" w:rsidRPr="00BC2FB5" w:rsidRDefault="0042525C" w:rsidP="004252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97733A3" w14:textId="32EEC71B" w:rsidR="0042525C" w:rsidRPr="00BC2FB5" w:rsidRDefault="00D978E3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7,337</w:t>
            </w:r>
          </w:p>
        </w:tc>
      </w:tr>
      <w:tr w:rsidR="0042525C" w:rsidRPr="00BC2FB5" w14:paraId="78DFA886" w14:textId="77777777" w:rsidTr="00DB0DBA">
        <w:trPr>
          <w:trHeight w:val="227"/>
        </w:trPr>
        <w:tc>
          <w:tcPr>
            <w:tcW w:w="3330" w:type="dxa"/>
          </w:tcPr>
          <w:p w14:paraId="3401C797" w14:textId="564C76B1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</w:tcPr>
          <w:p w14:paraId="4352A95F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5388038" w14:textId="01A645F3" w:rsidR="0042525C" w:rsidRPr="00BC2FB5" w:rsidRDefault="000E3981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11,001</w:t>
            </w:r>
          </w:p>
        </w:tc>
        <w:tc>
          <w:tcPr>
            <w:tcW w:w="262" w:type="dxa"/>
          </w:tcPr>
          <w:p w14:paraId="739BD4F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C45BB6E" w14:textId="3C6B99EA" w:rsidR="0042525C" w:rsidRPr="00BC2FB5" w:rsidRDefault="0042525C" w:rsidP="004252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12,523</w:t>
            </w:r>
          </w:p>
        </w:tc>
        <w:tc>
          <w:tcPr>
            <w:tcW w:w="262" w:type="dxa"/>
          </w:tcPr>
          <w:p w14:paraId="5A3451B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42EA7E7" w14:textId="4367C1DD" w:rsidR="0042525C" w:rsidRPr="00BC2FB5" w:rsidRDefault="00B81ED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5,785</w:t>
            </w:r>
          </w:p>
        </w:tc>
        <w:tc>
          <w:tcPr>
            <w:tcW w:w="270" w:type="dxa"/>
          </w:tcPr>
          <w:p w14:paraId="2CEC1007" w14:textId="0AF0770D" w:rsidR="0042525C" w:rsidRPr="00BC2FB5" w:rsidRDefault="0042525C" w:rsidP="00B81E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72F9E7A" w14:textId="773A36E3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6,948</w:t>
            </w:r>
          </w:p>
        </w:tc>
      </w:tr>
      <w:tr w:rsidR="0042525C" w:rsidRPr="00BC2FB5" w14:paraId="65FF6918" w14:textId="77777777" w:rsidTr="000C134F">
        <w:tc>
          <w:tcPr>
            <w:tcW w:w="3330" w:type="dxa"/>
          </w:tcPr>
          <w:p w14:paraId="0E498BAA" w14:textId="77777777" w:rsidR="0042525C" w:rsidRPr="00BC2FB5" w:rsidRDefault="0042525C" w:rsidP="0042525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อุปกรณ์และค่าบริการ  </w:t>
            </w:r>
          </w:p>
          <w:p w14:paraId="367FAA23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</w:tcPr>
          <w:p w14:paraId="5AAECF17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9DCE961" w14:textId="77777777" w:rsidR="00BA68B8" w:rsidRPr="00BC2FB5" w:rsidRDefault="00BA68B8" w:rsidP="0042525C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5B319" w14:textId="1C378B04" w:rsidR="0042525C" w:rsidRPr="00BC2FB5" w:rsidRDefault="000E3981" w:rsidP="0042525C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1,190</w:t>
            </w:r>
          </w:p>
        </w:tc>
        <w:tc>
          <w:tcPr>
            <w:tcW w:w="262" w:type="dxa"/>
          </w:tcPr>
          <w:p w14:paraId="08C4815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D69EFC6" w14:textId="77777777" w:rsidR="00BA68B8" w:rsidRPr="00BC2FB5" w:rsidRDefault="00BA68B8" w:rsidP="0042525C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2295C9" w14:textId="6C0BD0B5" w:rsidR="0042525C" w:rsidRPr="00BC2FB5" w:rsidRDefault="004C0368" w:rsidP="00BA68B8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1,708</w:t>
            </w:r>
          </w:p>
        </w:tc>
        <w:tc>
          <w:tcPr>
            <w:tcW w:w="262" w:type="dxa"/>
          </w:tcPr>
          <w:p w14:paraId="3CD8E88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054E2E06" w14:textId="77777777" w:rsidR="00BA68B8" w:rsidRPr="00BC2FB5" w:rsidRDefault="00BA68B8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891A8E" w14:textId="242046F0" w:rsidR="0042525C" w:rsidRPr="00BC2FB5" w:rsidRDefault="000E3981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1,099</w:t>
            </w:r>
          </w:p>
        </w:tc>
        <w:tc>
          <w:tcPr>
            <w:tcW w:w="270" w:type="dxa"/>
          </w:tcPr>
          <w:p w14:paraId="48CC777A" w14:textId="77777777" w:rsidR="0042525C" w:rsidRPr="00BC2FB5" w:rsidRDefault="0042525C" w:rsidP="0042525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5954F31" w14:textId="77777777" w:rsidR="00BA68B8" w:rsidRPr="00BC2FB5" w:rsidRDefault="00BA68B8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067D3C" w14:textId="1C529BA7" w:rsidR="0042525C" w:rsidRPr="00BC2FB5" w:rsidRDefault="004C0368" w:rsidP="00BA68B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1,091</w:t>
            </w:r>
          </w:p>
        </w:tc>
      </w:tr>
    </w:tbl>
    <w:p w14:paraId="0512B663" w14:textId="3B6A6C12" w:rsidR="006C7D3C" w:rsidRPr="00BC2FB5" w:rsidRDefault="00E90D4C" w:rsidP="0042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2525C" w:rsidRPr="00BC2FB5">
        <w:rPr>
          <w:rFonts w:asciiTheme="majorBidi" w:hAnsiTheme="majorBidi" w:cstheme="majorBidi"/>
          <w:sz w:val="28"/>
          <w:szCs w:val="28"/>
        </w:rPr>
        <w:t>8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บริษัทเป็นจำนวน </w:t>
      </w:r>
      <w:r w:rsidR="004C0368" w:rsidRPr="00BC2FB5">
        <w:rPr>
          <w:rFonts w:asciiTheme="majorBidi" w:hAnsiTheme="majorBidi" w:cstheme="majorBidi"/>
          <w:sz w:val="28"/>
          <w:szCs w:val="28"/>
        </w:rPr>
        <w:t xml:space="preserve">5.64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4C0368" w:rsidRPr="00BC2FB5">
        <w:rPr>
          <w:rFonts w:asciiTheme="majorBidi" w:hAnsiTheme="majorBidi" w:cstheme="majorBidi"/>
          <w:sz w:val="28"/>
          <w:szCs w:val="28"/>
        </w:rPr>
        <w:t>1.59</w:t>
      </w:r>
      <w:r w:rsidR="0042525C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E56DD" w:rsidRPr="00BC2FB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2525C" w:rsidRPr="00BC2FB5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CF0ABD" w:rsidRPr="00BC2FB5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2525C" w:rsidRPr="00BC2FB5">
        <w:rPr>
          <w:rFonts w:asciiTheme="majorBidi" w:hAnsiTheme="majorBidi" w:cstheme="majorBidi"/>
          <w:i/>
          <w:iCs/>
          <w:sz w:val="28"/>
          <w:szCs w:val="28"/>
        </w:rPr>
        <w:t>78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42525C" w:rsidRPr="00BC2FB5">
        <w:rPr>
          <w:rFonts w:asciiTheme="majorBidi" w:hAnsiTheme="majorBidi" w:cstheme="majorBidi"/>
          <w:i/>
          <w:iCs/>
          <w:sz w:val="28"/>
          <w:szCs w:val="28"/>
        </w:rPr>
        <w:t>57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D57B1" w:rsidRPr="00BC2F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ตามลำดับ)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A2A034D" w14:textId="77777777" w:rsidR="00193938" w:rsidRPr="00BC2FB5" w:rsidRDefault="00193938" w:rsidP="00425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33A687" w14:textId="17DC9BD9" w:rsidR="004B5B07" w:rsidRPr="00BC2FB5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9939E6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     </w:t>
      </w:r>
      <w:r w:rsidR="00A75F2E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4B5B07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3F138F69" w14:textId="5FCDA5A5" w:rsidR="0089797B" w:rsidRPr="00BC2FB5" w:rsidRDefault="0089797B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2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BC2FB5" w14:paraId="002505B8" w14:textId="77777777" w:rsidTr="00DB0DBA">
        <w:trPr>
          <w:tblHeader/>
        </w:trPr>
        <w:tc>
          <w:tcPr>
            <w:tcW w:w="4050" w:type="dxa"/>
            <w:gridSpan w:val="2"/>
          </w:tcPr>
          <w:p w14:paraId="1D51F701" w14:textId="77777777" w:rsidR="0089797B" w:rsidRPr="00BC2FB5" w:rsidRDefault="0089797B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bookmarkStart w:id="20" w:name="_Hlk33311720"/>
            <w:r w:rsidRPr="00BC2FB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BC2FB5" w:rsidRDefault="0089797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BC2FB5" w:rsidRDefault="0089797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BC2FB5" w:rsidRDefault="0089797B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ABD" w:rsidRPr="00BC2FB5" w14:paraId="09A7F627" w14:textId="77777777" w:rsidTr="00DB0DBA">
        <w:trPr>
          <w:tblHeader/>
        </w:trPr>
        <w:tc>
          <w:tcPr>
            <w:tcW w:w="3126" w:type="dxa"/>
          </w:tcPr>
          <w:p w14:paraId="275923C2" w14:textId="77777777" w:rsidR="00CF0ABD" w:rsidRPr="00BC2FB5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21BDA0FF" w14:textId="29BB06DF" w:rsidR="00CF0ABD" w:rsidRPr="00BC2FB5" w:rsidRDefault="00CF0ABD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02D61E7F" w14:textId="4CFB59F7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49" w:type="dxa"/>
          </w:tcPr>
          <w:p w14:paraId="6B5CA907" w14:textId="77777777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CCD68E8" w14:textId="4B050941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48" w:type="dxa"/>
          </w:tcPr>
          <w:p w14:paraId="4F3E6452" w14:textId="77777777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79B880A" w14:textId="24AEE4C9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48" w:type="dxa"/>
          </w:tcPr>
          <w:p w14:paraId="14BEB0D7" w14:textId="77777777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292ED56" w14:textId="5F95A43E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88733A" w:rsidRPr="00BC2FB5" w14:paraId="66D0EAF9" w14:textId="77777777" w:rsidTr="00DB0DBA">
        <w:trPr>
          <w:tblHeader/>
        </w:trPr>
        <w:tc>
          <w:tcPr>
            <w:tcW w:w="3126" w:type="dxa"/>
          </w:tcPr>
          <w:p w14:paraId="0B9AFE07" w14:textId="77777777" w:rsidR="0088733A" w:rsidRPr="00BC2FB5" w:rsidRDefault="008873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54100D70" w14:textId="77777777" w:rsidR="0088733A" w:rsidRPr="00BC2FB5" w:rsidRDefault="008873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BC2FB5" w14:paraId="2B96B6B3" w14:textId="77777777" w:rsidTr="00DB0DBA">
        <w:tc>
          <w:tcPr>
            <w:tcW w:w="4050" w:type="dxa"/>
            <w:gridSpan w:val="2"/>
          </w:tcPr>
          <w:p w14:paraId="77D345C5" w14:textId="24AA0D29" w:rsidR="0088733A" w:rsidRPr="00BC2FB5" w:rsidRDefault="0088733A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BC2FB5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8733A" w:rsidRPr="00BC2FB5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8733A" w:rsidRPr="00BC2FB5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8733A" w:rsidRPr="00BC2FB5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8733A" w:rsidRPr="00BC2FB5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25C" w:rsidRPr="00BC2FB5" w14:paraId="22472820" w14:textId="77777777" w:rsidTr="00DB0DBA">
        <w:tc>
          <w:tcPr>
            <w:tcW w:w="3126" w:type="dxa"/>
          </w:tcPr>
          <w:p w14:paraId="4FEBC19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4" w:type="dxa"/>
          </w:tcPr>
          <w:p w14:paraId="226E085C" w14:textId="77777777" w:rsidR="0042525C" w:rsidRPr="00BC2FB5" w:rsidRDefault="0042525C" w:rsidP="0042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1974A9C5" w:rsidR="0042525C" w:rsidRPr="00BC2FB5" w:rsidRDefault="006A47CA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</w:t>
            </w:r>
            <w:r w:rsidR="006F1C99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B77BF7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49" w:type="dxa"/>
          </w:tcPr>
          <w:p w14:paraId="2048C8C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408FC2B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30,468</w:t>
            </w:r>
          </w:p>
        </w:tc>
        <w:tc>
          <w:tcPr>
            <w:tcW w:w="248" w:type="dxa"/>
          </w:tcPr>
          <w:p w14:paraId="32FD642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6DB82D8B" w:rsidR="0042525C" w:rsidRPr="00BC2FB5" w:rsidRDefault="00B0700E" w:rsidP="00B0700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7,680</w:t>
            </w:r>
          </w:p>
        </w:tc>
        <w:tc>
          <w:tcPr>
            <w:tcW w:w="248" w:type="dxa"/>
          </w:tcPr>
          <w:p w14:paraId="4D4A912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0AAC019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7,017</w:t>
            </w:r>
          </w:p>
        </w:tc>
      </w:tr>
      <w:tr w:rsidR="0042525C" w:rsidRPr="00BC2FB5" w14:paraId="5B3A54C9" w14:textId="77777777" w:rsidTr="00EC22EC">
        <w:tc>
          <w:tcPr>
            <w:tcW w:w="3126" w:type="dxa"/>
          </w:tcPr>
          <w:p w14:paraId="1A5AF1AC" w14:textId="0E5D0F5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ภาษีงวดก่อนๆ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ที่บันทึกสูงไป</w:t>
            </w:r>
          </w:p>
        </w:tc>
        <w:tc>
          <w:tcPr>
            <w:tcW w:w="924" w:type="dxa"/>
          </w:tcPr>
          <w:p w14:paraId="2DF612F3" w14:textId="77777777" w:rsidR="0042525C" w:rsidRPr="00BC2FB5" w:rsidRDefault="0042525C" w:rsidP="0042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441C859" w14:textId="1D32D60A" w:rsidR="0042525C" w:rsidRPr="00BC2FB5" w:rsidRDefault="00D038B9" w:rsidP="00D038B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</w:tcPr>
          <w:p w14:paraId="7AAFD08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45DFAED9" w14:textId="66C9CE6C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(3,128)</w:t>
            </w:r>
          </w:p>
        </w:tc>
        <w:tc>
          <w:tcPr>
            <w:tcW w:w="248" w:type="dxa"/>
          </w:tcPr>
          <w:p w14:paraId="3143929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85ADFC8" w14:textId="197D27EB" w:rsidR="0042525C" w:rsidRPr="00BC2FB5" w:rsidRDefault="00316317" w:rsidP="00FB629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47AEF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610BD48" w14:textId="7A216F89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(3,128)</w:t>
            </w:r>
          </w:p>
        </w:tc>
      </w:tr>
      <w:tr w:rsidR="0042525C" w:rsidRPr="00BC2FB5" w14:paraId="048A81BB" w14:textId="77777777" w:rsidTr="00EC22EC">
        <w:tc>
          <w:tcPr>
            <w:tcW w:w="3126" w:type="dxa"/>
          </w:tcPr>
          <w:p w14:paraId="1321A96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0D6DB4BC" w14:textId="77777777" w:rsidR="0042525C" w:rsidRPr="00BC2FB5" w:rsidRDefault="0042525C" w:rsidP="0042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469F" w14:textId="394808C0" w:rsidR="0042525C" w:rsidRPr="00BC2FB5" w:rsidRDefault="006F1C9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40,8</w:t>
            </w:r>
            <w:r w:rsidR="00B77BF7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</w:t>
            </w:r>
          </w:p>
        </w:tc>
        <w:tc>
          <w:tcPr>
            <w:tcW w:w="249" w:type="dxa"/>
          </w:tcPr>
          <w:p w14:paraId="5F910FA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3A92E" w14:textId="2A96E9C1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27,340</w:t>
            </w:r>
          </w:p>
        </w:tc>
        <w:tc>
          <w:tcPr>
            <w:tcW w:w="248" w:type="dxa"/>
          </w:tcPr>
          <w:p w14:paraId="1C4E262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B455D" w14:textId="5925C0E0" w:rsidR="0042525C" w:rsidRPr="00BC2FB5" w:rsidRDefault="00B0700E" w:rsidP="00B0700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7,680</w:t>
            </w:r>
          </w:p>
        </w:tc>
        <w:tc>
          <w:tcPr>
            <w:tcW w:w="248" w:type="dxa"/>
          </w:tcPr>
          <w:p w14:paraId="1A4109C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0C73" w14:textId="53F97BA6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3,889</w:t>
            </w:r>
          </w:p>
        </w:tc>
      </w:tr>
      <w:tr w:rsidR="0042525C" w:rsidRPr="00BC2FB5" w14:paraId="7C2ED07F" w14:textId="77777777" w:rsidTr="00EC22EC">
        <w:tc>
          <w:tcPr>
            <w:tcW w:w="3126" w:type="dxa"/>
          </w:tcPr>
          <w:p w14:paraId="0184E8B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4" w:type="dxa"/>
          </w:tcPr>
          <w:p w14:paraId="62DFD864" w14:textId="77777777" w:rsidR="0042525C" w:rsidRPr="00BC2FB5" w:rsidRDefault="0042525C" w:rsidP="0042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407D6B77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</w:tcPr>
          <w:p w14:paraId="2690923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345331A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60C622F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C394D1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D4FCEB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69B9138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525C" w:rsidRPr="00BC2FB5" w14:paraId="664D1250" w14:textId="77777777" w:rsidTr="00DB0DBA">
        <w:tc>
          <w:tcPr>
            <w:tcW w:w="4050" w:type="dxa"/>
            <w:gridSpan w:val="2"/>
          </w:tcPr>
          <w:p w14:paraId="1F934DD7" w14:textId="5B392912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vAlign w:val="bottom"/>
          </w:tcPr>
          <w:p w14:paraId="711E0014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</w:tcPr>
          <w:p w14:paraId="26F5EA5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432BD4CF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038FF4C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4AF09A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0A1239D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840BAD9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525C" w:rsidRPr="00BC2FB5" w14:paraId="75D46123" w14:textId="77777777" w:rsidTr="00DB0DBA">
        <w:tc>
          <w:tcPr>
            <w:tcW w:w="3126" w:type="dxa"/>
          </w:tcPr>
          <w:p w14:paraId="35C46E1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24" w:type="dxa"/>
          </w:tcPr>
          <w:p w14:paraId="4BC038D4" w14:textId="77777777" w:rsidR="0042525C" w:rsidRPr="00BC2FB5" w:rsidRDefault="0042525C" w:rsidP="0042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850FA01" w14:textId="6468466F" w:rsidR="0042525C" w:rsidRPr="00BC2FB5" w:rsidRDefault="006F1C9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B60874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249" w:type="dxa"/>
          </w:tcPr>
          <w:p w14:paraId="4593BBC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4F986D3B" w14:textId="59B43723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(4,480)</w:t>
            </w:r>
          </w:p>
        </w:tc>
        <w:tc>
          <w:tcPr>
            <w:tcW w:w="248" w:type="dxa"/>
          </w:tcPr>
          <w:p w14:paraId="25A34E6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50349FE" w14:textId="758E2ED9" w:rsidR="0042525C" w:rsidRPr="00BC2FB5" w:rsidRDefault="006A47CA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</w:t>
            </w:r>
            <w:r w:rsidR="004D245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6A3A4BD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97B9A1E" w14:textId="1F33664C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(4,051)</w:t>
            </w:r>
          </w:p>
        </w:tc>
      </w:tr>
      <w:tr w:rsidR="0042525C" w:rsidRPr="00BC2FB5" w14:paraId="3B8E7675" w14:textId="77777777" w:rsidTr="00DB0DBA">
        <w:tc>
          <w:tcPr>
            <w:tcW w:w="3126" w:type="dxa"/>
          </w:tcPr>
          <w:p w14:paraId="29FECBB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24" w:type="dxa"/>
          </w:tcPr>
          <w:p w14:paraId="2ED9FC2E" w14:textId="77777777" w:rsidR="0042525C" w:rsidRPr="00BC2FB5" w:rsidRDefault="0042525C" w:rsidP="0042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C3C3C" w14:textId="74FDC694" w:rsidR="0042525C" w:rsidRPr="00BC2FB5" w:rsidRDefault="00D038B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41,608</w:t>
            </w:r>
          </w:p>
        </w:tc>
        <w:tc>
          <w:tcPr>
            <w:tcW w:w="249" w:type="dxa"/>
          </w:tcPr>
          <w:p w14:paraId="198FCD99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F2D8A" w14:textId="258FB28D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,860</w:t>
            </w:r>
          </w:p>
        </w:tc>
        <w:tc>
          <w:tcPr>
            <w:tcW w:w="248" w:type="dxa"/>
          </w:tcPr>
          <w:p w14:paraId="7312E17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1A139" w14:textId="315149DF" w:rsidR="0042525C" w:rsidRPr="00BC2FB5" w:rsidRDefault="00D038B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8,795</w:t>
            </w:r>
          </w:p>
        </w:tc>
        <w:tc>
          <w:tcPr>
            <w:tcW w:w="248" w:type="dxa"/>
          </w:tcPr>
          <w:p w14:paraId="5A72EAB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239C2" w14:textId="1416F55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(162)</w:t>
            </w:r>
          </w:p>
        </w:tc>
      </w:tr>
      <w:bookmarkEnd w:id="20"/>
    </w:tbl>
    <w:p w14:paraId="60A86CAC" w14:textId="4524AF42" w:rsidR="00F45C37" w:rsidRPr="00BC2FB5" w:rsidRDefault="00F45C3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BC2FB5" w14:paraId="1374BA1F" w14:textId="77777777" w:rsidTr="00DB0DBA">
        <w:trPr>
          <w:gridAfter w:val="1"/>
          <w:wAfter w:w="6" w:type="dxa"/>
          <w:tblHeader/>
        </w:trPr>
        <w:tc>
          <w:tcPr>
            <w:tcW w:w="4140" w:type="dxa"/>
          </w:tcPr>
          <w:p w14:paraId="687CD2E4" w14:textId="2A56C9FA" w:rsidR="00A223EA" w:rsidRPr="00BC2FB5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7009AE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</w:tcPr>
          <w:p w14:paraId="17B3538A" w14:textId="45980AB6" w:rsidR="00A223EA" w:rsidRPr="00BC2FB5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0ABD" w:rsidRPr="00BC2FB5" w14:paraId="0C688753" w14:textId="77777777" w:rsidTr="00DB0DBA">
        <w:trPr>
          <w:tblHeader/>
        </w:trPr>
        <w:tc>
          <w:tcPr>
            <w:tcW w:w="4140" w:type="dxa"/>
          </w:tcPr>
          <w:p w14:paraId="0015044B" w14:textId="7F7443B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1525A3B" w14:textId="20A1DBD8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F5C70FD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</w:tcPr>
          <w:p w14:paraId="68675C12" w14:textId="30163BDA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A223EA" w:rsidRPr="00BC2FB5" w14:paraId="243D2A19" w14:textId="77777777" w:rsidTr="00DB0DBA">
        <w:trPr>
          <w:tblHeader/>
        </w:trPr>
        <w:tc>
          <w:tcPr>
            <w:tcW w:w="4140" w:type="dxa"/>
          </w:tcPr>
          <w:p w14:paraId="211C2530" w14:textId="77777777" w:rsidR="00A223EA" w:rsidRPr="00BC2FB5" w:rsidRDefault="00A223EA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CB7874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B4B7332" w14:textId="77777777" w:rsidR="00A223EA" w:rsidRPr="00BC2FB5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88F26A5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</w:tcPr>
          <w:p w14:paraId="3EE4D282" w14:textId="77777777" w:rsidR="00A223EA" w:rsidRPr="00BC2FB5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6C934D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10D0D76" w14:textId="77777777" w:rsidR="00A223EA" w:rsidRPr="00BC2FB5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2CCA4EF8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445788" w14:textId="7928B33E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2525C" w:rsidRPr="00BC2FB5" w14:paraId="36FE8F85" w14:textId="77777777" w:rsidTr="00DB0DBA">
        <w:tc>
          <w:tcPr>
            <w:tcW w:w="4140" w:type="dxa"/>
          </w:tcPr>
          <w:p w14:paraId="5984D6B9" w14:textId="070B118F" w:rsidR="0042525C" w:rsidRPr="00BC2FB5" w:rsidRDefault="0042525C" w:rsidP="004252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582E68A6" w14:textId="3F86383C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771824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A056DB" w14:textId="1E10A4D5" w:rsidR="0042525C" w:rsidRPr="00BC2FB5" w:rsidRDefault="00FB629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202,447</w:t>
            </w:r>
          </w:p>
        </w:tc>
        <w:tc>
          <w:tcPr>
            <w:tcW w:w="236" w:type="dxa"/>
          </w:tcPr>
          <w:p w14:paraId="2A30E0B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294EBB" w14:textId="6D8CF1BD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BBE20A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</w:tcPr>
          <w:p w14:paraId="07F72313" w14:textId="3F4F22D0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137,259</w:t>
            </w:r>
          </w:p>
        </w:tc>
      </w:tr>
      <w:tr w:rsidR="0042525C" w:rsidRPr="00BC2FB5" w14:paraId="5D9E6097" w14:textId="77777777" w:rsidTr="001A6E75">
        <w:tc>
          <w:tcPr>
            <w:tcW w:w="4140" w:type="dxa"/>
            <w:tcBorders>
              <w:bottom w:val="nil"/>
            </w:tcBorders>
          </w:tcPr>
          <w:p w14:paraId="5ED4AEDE" w14:textId="77777777" w:rsidR="0042525C" w:rsidRPr="00BC2FB5" w:rsidRDefault="0042525C" w:rsidP="004252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2045546A" w14:textId="1C47569C" w:rsidR="0042525C" w:rsidRPr="00BC2FB5" w:rsidRDefault="00D038B9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1EC4313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67A0C220" w14:textId="1C12FE46" w:rsidR="0042525C" w:rsidRPr="00BC2FB5" w:rsidRDefault="00FB629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40,489</w:t>
            </w:r>
          </w:p>
        </w:tc>
        <w:tc>
          <w:tcPr>
            <w:tcW w:w="236" w:type="dxa"/>
            <w:tcBorders>
              <w:bottom w:val="nil"/>
            </w:tcBorders>
          </w:tcPr>
          <w:p w14:paraId="1D4439D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5D6BBC61" w14:textId="04050DB8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0926B5D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</w:tcPr>
          <w:p w14:paraId="2D1A184D" w14:textId="0B01C3B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27,452</w:t>
            </w:r>
          </w:p>
        </w:tc>
      </w:tr>
      <w:tr w:rsidR="0042525C" w:rsidRPr="00BC2FB5" w14:paraId="63B85975" w14:textId="77777777" w:rsidTr="00DB0DBA">
        <w:tc>
          <w:tcPr>
            <w:tcW w:w="4140" w:type="dxa"/>
          </w:tcPr>
          <w:p w14:paraId="00D1DC67" w14:textId="3CA65A1B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C2FB5">
              <w:rPr>
                <w:rFonts w:ascii="Angsana New" w:hAnsi="Angsana New"/>
                <w:sz w:val="28"/>
                <w:szCs w:val="28"/>
                <w:cs/>
              </w:rPr>
              <w:t>ของบริษัทร่วมที่ใช้วิธี</w:t>
            </w:r>
            <w:r w:rsidRPr="00BC2FB5">
              <w:rPr>
                <w:rFonts w:ascii="Angsana New" w:hAnsi="Angsana New"/>
                <w:sz w:val="28"/>
                <w:szCs w:val="28"/>
                <w:cs/>
              </w:rPr>
              <w:br/>
              <w:t>ส่วนได้เสีย</w:t>
            </w:r>
          </w:p>
        </w:tc>
        <w:tc>
          <w:tcPr>
            <w:tcW w:w="1080" w:type="dxa"/>
            <w:tcBorders>
              <w:bottom w:val="nil"/>
            </w:tcBorders>
          </w:tcPr>
          <w:p w14:paraId="0E010289" w14:textId="152A52BF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7CAEE3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7B10BB90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41DF8BA" w14:textId="5BDF36A7" w:rsidR="00FB6299" w:rsidRPr="00BC2FB5" w:rsidRDefault="00FB629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01FFE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1CDBD90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3922ADA0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BAE2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D8C222D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C1540F" w14:textId="4407E406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1,094</w:t>
            </w:r>
          </w:p>
        </w:tc>
      </w:tr>
      <w:tr w:rsidR="0042525C" w:rsidRPr="00BC2FB5" w14:paraId="3B865E61" w14:textId="77777777" w:rsidTr="00DB0DBA">
        <w:tc>
          <w:tcPr>
            <w:tcW w:w="4140" w:type="dxa"/>
          </w:tcPr>
          <w:p w14:paraId="308F0598" w14:textId="37E78F0A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  <w:tcBorders>
              <w:bottom w:val="nil"/>
            </w:tcBorders>
          </w:tcPr>
          <w:p w14:paraId="79D66F22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3272602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68E00BFD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638D5D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D711071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0AFD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AB5CD00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525C" w:rsidRPr="00BC2FB5" w14:paraId="451C85F9" w14:textId="77777777" w:rsidTr="00DB0DBA">
        <w:tc>
          <w:tcPr>
            <w:tcW w:w="4140" w:type="dxa"/>
          </w:tcPr>
          <w:p w14:paraId="2BB2E22F" w14:textId="780AAC1F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 xml:space="preserve">    ที่ไม่ถือเป็นรายได้หรือค่าใช้จ่ายทางภาษี</w:t>
            </w:r>
            <w:r w:rsidRPr="00BC2FB5">
              <w:rPr>
                <w:rFonts w:ascii="Angsana New" w:hAnsi="Angsana New"/>
                <w:sz w:val="28"/>
                <w:szCs w:val="28"/>
              </w:rPr>
              <w:t>-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nil"/>
            </w:tcBorders>
          </w:tcPr>
          <w:p w14:paraId="089BE751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005B16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74290A" w14:textId="097EEE7F" w:rsidR="0042525C" w:rsidRPr="00BC2FB5" w:rsidRDefault="00601FFE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1,032</w:t>
            </w:r>
          </w:p>
        </w:tc>
        <w:tc>
          <w:tcPr>
            <w:tcW w:w="236" w:type="dxa"/>
          </w:tcPr>
          <w:p w14:paraId="6457564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5969082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2781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7369C72" w14:textId="55B2F73A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(2,558)</w:t>
            </w:r>
          </w:p>
        </w:tc>
      </w:tr>
      <w:tr w:rsidR="0042525C" w:rsidRPr="00BC2FB5" w14:paraId="224D67AF" w14:textId="77777777" w:rsidTr="00DB0DBA">
        <w:tc>
          <w:tcPr>
            <w:tcW w:w="4140" w:type="dxa"/>
          </w:tcPr>
          <w:p w14:paraId="40D16CAC" w14:textId="53640103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ภาษีงวดก่อนๆ</w:t>
            </w:r>
            <w:r w:rsidRPr="00BC2F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ที่บันทึกสูงไป</w:t>
            </w:r>
          </w:p>
        </w:tc>
        <w:tc>
          <w:tcPr>
            <w:tcW w:w="1080" w:type="dxa"/>
            <w:tcBorders>
              <w:bottom w:val="nil"/>
            </w:tcBorders>
          </w:tcPr>
          <w:p w14:paraId="3D42E697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4A94FC1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987C10" w14:textId="5697817D" w:rsidR="0042525C" w:rsidRPr="00BC2FB5" w:rsidRDefault="00FB6299" w:rsidP="00FB629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4DC4D0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282D504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32B00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397D182" w14:textId="56835725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(3,128)</w:t>
            </w:r>
          </w:p>
        </w:tc>
      </w:tr>
      <w:tr w:rsidR="0042525C" w:rsidRPr="00BC2FB5" w14:paraId="40A672B3" w14:textId="77777777" w:rsidTr="00DB0DBA">
        <w:tc>
          <w:tcPr>
            <w:tcW w:w="4140" w:type="dxa"/>
            <w:tcBorders>
              <w:bottom w:val="nil"/>
            </w:tcBorders>
          </w:tcPr>
          <w:p w14:paraId="1E653E10" w14:textId="77777777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D0AABA7" w14:textId="18A60E70" w:rsidR="0042525C" w:rsidRPr="00BC2FB5" w:rsidRDefault="00FB6299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40691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</w:tcPr>
          <w:p w14:paraId="0D67F63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85D7FEF" w14:textId="45477211" w:rsidR="0042525C" w:rsidRPr="00BC2FB5" w:rsidRDefault="00FB629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D038B9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1,608</w:t>
            </w:r>
          </w:p>
        </w:tc>
        <w:tc>
          <w:tcPr>
            <w:tcW w:w="236" w:type="dxa"/>
            <w:tcBorders>
              <w:bottom w:val="nil"/>
            </w:tcBorders>
          </w:tcPr>
          <w:p w14:paraId="6601D98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</w:tcPr>
          <w:p w14:paraId="7001EFFE" w14:textId="79FED1BD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</w:tcPr>
          <w:p w14:paraId="1560E41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1A9008" w14:textId="717CECE5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22,860</w:t>
            </w:r>
          </w:p>
        </w:tc>
      </w:tr>
    </w:tbl>
    <w:p w14:paraId="52C32CD8" w14:textId="0CA994A1" w:rsidR="00E45673" w:rsidRPr="00BC2FB5" w:rsidRDefault="00E4567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24"/>
      </w:tblGrid>
      <w:tr w:rsidR="00A223EA" w:rsidRPr="00BC2FB5" w14:paraId="3F8CEA74" w14:textId="77777777" w:rsidTr="00DB0DBA">
        <w:trPr>
          <w:tblHeader/>
        </w:trPr>
        <w:tc>
          <w:tcPr>
            <w:tcW w:w="4140" w:type="dxa"/>
          </w:tcPr>
          <w:p w14:paraId="7FDC0CB3" w14:textId="08CD50EE" w:rsidR="00A223EA" w:rsidRPr="00BC2FB5" w:rsidRDefault="00E4567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lastRenderedPageBreak/>
              <w:br w:type="page"/>
            </w:r>
            <w:r w:rsidR="007009AE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54D9B8A1" w14:textId="77777777" w:rsidR="00A223EA" w:rsidRPr="00BC2FB5" w:rsidRDefault="00A223E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CF0ABD" w:rsidRPr="00BC2FB5" w14:paraId="68E9087A" w14:textId="77777777" w:rsidTr="00DB0DBA">
        <w:trPr>
          <w:tblHeader/>
        </w:trPr>
        <w:tc>
          <w:tcPr>
            <w:tcW w:w="4140" w:type="dxa"/>
          </w:tcPr>
          <w:p w14:paraId="1C0B488C" w14:textId="0F106AA4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426AB1C1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13B57C05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346384C3" w14:textId="24140313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A223EA" w:rsidRPr="00BC2FB5" w14:paraId="21D553BB" w14:textId="77777777" w:rsidTr="00DB0DBA">
        <w:trPr>
          <w:tblHeader/>
        </w:trPr>
        <w:tc>
          <w:tcPr>
            <w:tcW w:w="4140" w:type="dxa"/>
          </w:tcPr>
          <w:p w14:paraId="4EF70FC7" w14:textId="77777777" w:rsidR="00A223EA" w:rsidRPr="00BC2FB5" w:rsidRDefault="00A223EA" w:rsidP="0028654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F06EBF" w14:textId="77777777" w:rsidR="00A223EA" w:rsidRPr="00BC2FB5" w:rsidRDefault="00A223E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2525C" w:rsidRPr="00BC2FB5" w14:paraId="621FFDB2" w14:textId="77777777" w:rsidTr="00DB0DBA">
        <w:tc>
          <w:tcPr>
            <w:tcW w:w="4140" w:type="dxa"/>
          </w:tcPr>
          <w:p w14:paraId="0FF9E535" w14:textId="77777777" w:rsidR="0042525C" w:rsidRPr="00BC2FB5" w:rsidRDefault="0042525C" w:rsidP="004252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37653171" w:rsidR="0042525C" w:rsidRPr="00BC2FB5" w:rsidRDefault="001C468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</w:t>
            </w:r>
            <w:r w:rsidR="0046699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10F555FA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87,503</w:t>
            </w:r>
          </w:p>
        </w:tc>
      </w:tr>
      <w:tr w:rsidR="0042525C" w:rsidRPr="00BC2FB5" w14:paraId="3E62F5C5" w14:textId="77777777" w:rsidTr="00447E55">
        <w:tc>
          <w:tcPr>
            <w:tcW w:w="4140" w:type="dxa"/>
            <w:tcBorders>
              <w:bottom w:val="nil"/>
            </w:tcBorders>
          </w:tcPr>
          <w:p w14:paraId="0054714E" w14:textId="77777777" w:rsidR="0042525C" w:rsidRPr="00BC2FB5" w:rsidRDefault="0042525C" w:rsidP="004252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31A11065" w:rsidR="0042525C" w:rsidRPr="00BC2FB5" w:rsidRDefault="00F8106A" w:rsidP="004252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3FBB491D" w:rsidR="0042525C" w:rsidRPr="00BC2FB5" w:rsidRDefault="00F8106A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</w:t>
            </w:r>
            <w:r w:rsidR="0046699C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4CCE132C" w:rsidR="0042525C" w:rsidRPr="00BC2FB5" w:rsidRDefault="0042525C" w:rsidP="0042525C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75A507FD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17,501</w:t>
            </w:r>
          </w:p>
        </w:tc>
      </w:tr>
      <w:tr w:rsidR="0042525C" w:rsidRPr="00BC2FB5" w14:paraId="7C3F2012" w14:textId="77777777" w:rsidTr="0043555C">
        <w:tc>
          <w:tcPr>
            <w:tcW w:w="4140" w:type="dxa"/>
            <w:tcBorders>
              <w:bottom w:val="nil"/>
            </w:tcBorders>
          </w:tcPr>
          <w:p w14:paraId="5E140413" w14:textId="5FECF756" w:rsidR="0042525C" w:rsidRPr="00BC2FB5" w:rsidRDefault="0042525C" w:rsidP="0042525C">
            <w:pPr>
              <w:spacing w:line="240" w:lineRule="auto"/>
              <w:ind w:left="156" w:hanging="156"/>
              <w:rPr>
                <w:rFonts w:asciiTheme="majorBidi" w:hAnsi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C2FB5">
              <w:rPr>
                <w:rFonts w:ascii="Angsana New" w:hAnsi="Angsana New"/>
                <w:sz w:val="28"/>
                <w:szCs w:val="28"/>
                <w:cs/>
              </w:rPr>
              <w:t>ของบริษัทย่อย และบริษัทร่วมใช้วิธีส่วนได้เสีย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ED306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66E803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44C1270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DF99F4" w14:textId="5277D858" w:rsidR="0042525C" w:rsidRPr="00BC2FB5" w:rsidRDefault="00601FFE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70686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121D777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A53E86A" w14:textId="0349D706" w:rsidR="0042525C" w:rsidRPr="00BC2FB5" w:rsidRDefault="0042525C" w:rsidP="0042525C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0811D6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79CD227C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A104BA" w14:textId="4DB0EA14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(11,212)</w:t>
            </w:r>
          </w:p>
        </w:tc>
      </w:tr>
      <w:tr w:rsidR="0042525C" w:rsidRPr="00BC2FB5" w14:paraId="1DFCCADE" w14:textId="77777777" w:rsidTr="0043555C">
        <w:tc>
          <w:tcPr>
            <w:tcW w:w="4140" w:type="dxa"/>
            <w:tcBorders>
              <w:bottom w:val="nil"/>
            </w:tcBorders>
          </w:tcPr>
          <w:p w14:paraId="5705C042" w14:textId="76ED7965" w:rsidR="0042525C" w:rsidRPr="00BC2FB5" w:rsidRDefault="0042525C" w:rsidP="0042525C">
            <w:pPr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AD8D1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AF238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9FB04AA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EEE20C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3062BC9A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EA3C68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731C412A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2525C" w:rsidRPr="00BC2FB5" w14:paraId="3574D64B" w14:textId="77777777" w:rsidTr="0043555C">
        <w:tc>
          <w:tcPr>
            <w:tcW w:w="4140" w:type="dxa"/>
            <w:tcBorders>
              <w:bottom w:val="nil"/>
            </w:tcBorders>
          </w:tcPr>
          <w:p w14:paraId="3A5FC5EF" w14:textId="0F570338" w:rsidR="0042525C" w:rsidRPr="00BC2FB5" w:rsidRDefault="0042525C" w:rsidP="0042525C">
            <w:pPr>
              <w:spacing w:line="240" w:lineRule="auto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 xml:space="preserve">    ที่ไม่ถือเป็นรายได้หรือค่าใช้จ่ายทางภาษี</w:t>
            </w:r>
            <w:r w:rsidRPr="00BC2FB5">
              <w:rPr>
                <w:rFonts w:ascii="Angsana New" w:hAnsi="Angsana New"/>
                <w:sz w:val="28"/>
                <w:szCs w:val="28"/>
              </w:rPr>
              <w:t>-</w:t>
            </w: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39306E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038DD4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B64DBBF" w14:textId="685BDF3D" w:rsidR="0042525C" w:rsidRPr="00BC2FB5" w:rsidRDefault="00A94149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01FFE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1,028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74F3781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65113949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CF9529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169A3876" w14:textId="7E2DDB68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(3,323)</w:t>
            </w:r>
          </w:p>
        </w:tc>
      </w:tr>
      <w:tr w:rsidR="0042525C" w:rsidRPr="00BC2FB5" w14:paraId="5DCBD201" w14:textId="77777777" w:rsidTr="00DB0DBA">
        <w:tc>
          <w:tcPr>
            <w:tcW w:w="4140" w:type="dxa"/>
          </w:tcPr>
          <w:p w14:paraId="237B385E" w14:textId="5D5A887A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ภาษีงวดก่อนๆ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ที่บันทึกสูงไป</w:t>
            </w:r>
          </w:p>
        </w:tc>
        <w:tc>
          <w:tcPr>
            <w:tcW w:w="1080" w:type="dxa"/>
            <w:tcBorders>
              <w:bottom w:val="nil"/>
            </w:tcBorders>
          </w:tcPr>
          <w:p w14:paraId="492E424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EB2106A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02C6BD4" w14:textId="7C62D616" w:rsidR="0042525C" w:rsidRPr="00BC2FB5" w:rsidRDefault="00770686" w:rsidP="006F1C99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3317C22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C73EF35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6AC8956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1D9436" w14:textId="0348F5F9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(3,128)</w:t>
            </w:r>
          </w:p>
        </w:tc>
      </w:tr>
      <w:tr w:rsidR="0042525C" w:rsidRPr="00BC2FB5" w14:paraId="4858D405" w14:textId="77777777" w:rsidTr="00DB0DBA">
        <w:tc>
          <w:tcPr>
            <w:tcW w:w="4140" w:type="dxa"/>
            <w:tcBorders>
              <w:bottom w:val="nil"/>
            </w:tcBorders>
          </w:tcPr>
          <w:p w14:paraId="418E376D" w14:textId="77777777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2803AF7E" w:rsidR="0042525C" w:rsidRPr="00BC2FB5" w:rsidRDefault="00601FFE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CFA25E" w14:textId="6348D957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8,795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23398A8C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49AC02" w14:textId="1097F524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(162)</w:t>
            </w:r>
          </w:p>
        </w:tc>
      </w:tr>
    </w:tbl>
    <w:p w14:paraId="09C22E01" w14:textId="77777777" w:rsidR="00F12CE0" w:rsidRPr="00BC2FB5" w:rsidRDefault="00F12CE0" w:rsidP="0028654B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BC2FB5" w14:paraId="497BEAFA" w14:textId="77777777" w:rsidTr="00DB0DBA">
        <w:trPr>
          <w:tblHeader/>
        </w:trPr>
        <w:tc>
          <w:tcPr>
            <w:tcW w:w="4140" w:type="dxa"/>
          </w:tcPr>
          <w:p w14:paraId="3CA0C07F" w14:textId="77777777" w:rsidR="00FD29F9" w:rsidRPr="00BC2FB5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E05A9EA" w14:textId="1972BC63" w:rsidR="00FD29F9" w:rsidRPr="00BC2FB5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29F9" w:rsidRPr="00BC2FB5" w14:paraId="3ECB8DD0" w14:textId="77777777" w:rsidTr="00DB0DBA">
        <w:trPr>
          <w:tblHeader/>
        </w:trPr>
        <w:tc>
          <w:tcPr>
            <w:tcW w:w="4140" w:type="dxa"/>
          </w:tcPr>
          <w:p w14:paraId="31F24EEA" w14:textId="77777777" w:rsidR="00FD29F9" w:rsidRPr="00BC2FB5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37CA3589" w14:textId="77777777" w:rsidR="00FD29F9" w:rsidRPr="00BC2FB5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3748A08" w14:textId="77777777" w:rsidR="00FD29F9" w:rsidRPr="00BC2FB5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</w:tcPr>
          <w:p w14:paraId="08E036C4" w14:textId="77777777" w:rsidR="00FD29F9" w:rsidRPr="00BC2FB5" w:rsidRDefault="00FD29F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F0ABD" w:rsidRPr="00BC2FB5" w14:paraId="2E44E8FB" w14:textId="77777777" w:rsidTr="00DB0DBA">
        <w:trPr>
          <w:tblHeader/>
        </w:trPr>
        <w:tc>
          <w:tcPr>
            <w:tcW w:w="4140" w:type="dxa"/>
          </w:tcPr>
          <w:p w14:paraId="220C35DD" w14:textId="1D9BB5F4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497B15D5" w14:textId="1A9B16AE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12016F36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C14347F" w14:textId="0B2CB15E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0E2EC9BA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3FD9307" w14:textId="3F1E24F5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</w:tcPr>
          <w:p w14:paraId="21FE3EB3" w14:textId="77777777" w:rsidR="00CF0ABD" w:rsidRPr="00BC2FB5" w:rsidRDefault="00CF0AB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31B8139F" w14:textId="0031E226" w:rsidR="00CF0ABD" w:rsidRPr="00BC2FB5" w:rsidRDefault="00CF0ABD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42525C"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88733A" w:rsidRPr="00BC2FB5" w14:paraId="74B627BB" w14:textId="77777777" w:rsidTr="00DB0DBA">
        <w:trPr>
          <w:tblHeader/>
        </w:trPr>
        <w:tc>
          <w:tcPr>
            <w:tcW w:w="4140" w:type="dxa"/>
          </w:tcPr>
          <w:p w14:paraId="446A97C5" w14:textId="77777777" w:rsidR="0088733A" w:rsidRPr="00BC2FB5" w:rsidRDefault="0088733A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6904B58F" w14:textId="18CADB22" w:rsidR="0088733A" w:rsidRPr="00BC2FB5" w:rsidRDefault="0088733A" w:rsidP="0028654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2525C" w:rsidRPr="00BC2FB5" w14:paraId="2BE33A3C" w14:textId="77777777" w:rsidTr="00DB0DBA">
        <w:tc>
          <w:tcPr>
            <w:tcW w:w="4140" w:type="dxa"/>
            <w:tcBorders>
              <w:bottom w:val="nil"/>
            </w:tcBorders>
          </w:tcPr>
          <w:p w14:paraId="65B9A366" w14:textId="77777777" w:rsidR="0042525C" w:rsidRPr="00BC2FB5" w:rsidRDefault="0042525C" w:rsidP="004252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1DBE5E18" w14:textId="7790FC4E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16,991</w:t>
            </w:r>
          </w:p>
        </w:tc>
        <w:tc>
          <w:tcPr>
            <w:tcW w:w="236" w:type="dxa"/>
            <w:tcBorders>
              <w:bottom w:val="nil"/>
            </w:tcBorders>
          </w:tcPr>
          <w:p w14:paraId="2B2C709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2E95C8D" w14:textId="23DFB495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20,682</w:t>
            </w:r>
          </w:p>
        </w:tc>
        <w:tc>
          <w:tcPr>
            <w:tcW w:w="236" w:type="dxa"/>
            <w:tcBorders>
              <w:bottom w:val="nil"/>
            </w:tcBorders>
          </w:tcPr>
          <w:p w14:paraId="2D90706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935F252" w14:textId="17ADCE28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(2,950)</w:t>
            </w:r>
          </w:p>
        </w:tc>
        <w:tc>
          <w:tcPr>
            <w:tcW w:w="236" w:type="dxa"/>
            <w:tcBorders>
              <w:bottom w:val="nil"/>
            </w:tcBorders>
          </w:tcPr>
          <w:p w14:paraId="459DFCC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58F6E842" w14:textId="030D5A1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(5,918)</w:t>
            </w:r>
          </w:p>
        </w:tc>
      </w:tr>
      <w:tr w:rsidR="0042525C" w:rsidRPr="00BC2FB5" w14:paraId="5BACF070" w14:textId="77777777" w:rsidTr="00DB0DBA">
        <w:tc>
          <w:tcPr>
            <w:tcW w:w="4140" w:type="dxa"/>
            <w:tcBorders>
              <w:top w:val="nil"/>
              <w:bottom w:val="nil"/>
            </w:tcBorders>
          </w:tcPr>
          <w:p w14:paraId="473DCA04" w14:textId="39B4F9BB" w:rsidR="0042525C" w:rsidRPr="00BC2FB5" w:rsidRDefault="0042525C" w:rsidP="0042525C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87BDA77" w14:textId="522E654F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(2,950)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78C6F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5E76EE37" w14:textId="49478148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(5,918)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9D9C0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2078AA64" w14:textId="13F37A7B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2D87F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</w:tcPr>
          <w:p w14:paraId="7DC69739" w14:textId="672C6C18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5,918</w:t>
            </w:r>
          </w:p>
        </w:tc>
      </w:tr>
      <w:tr w:rsidR="0042525C" w:rsidRPr="00BC2FB5" w14:paraId="7490E9BD" w14:textId="77777777" w:rsidTr="00DB0DBA">
        <w:tc>
          <w:tcPr>
            <w:tcW w:w="4140" w:type="dxa"/>
            <w:tcBorders>
              <w:top w:val="nil"/>
              <w:bottom w:val="nil"/>
            </w:tcBorders>
          </w:tcPr>
          <w:p w14:paraId="1490DEBE" w14:textId="5A2CD6BD" w:rsidR="0042525C" w:rsidRPr="00BC2FB5" w:rsidRDefault="0042525C" w:rsidP="0042525C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85F00C" w14:textId="03C2137D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14,041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56E149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9E899BC" w14:textId="06F7ECD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14,764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5EA09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D66460" w14:textId="096B2F60" w:rsidR="0042525C" w:rsidRPr="00BC2FB5" w:rsidRDefault="0046699C" w:rsidP="004669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D57A1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7D25C93" w14:textId="48221661" w:rsidR="0042525C" w:rsidRPr="00BC2FB5" w:rsidRDefault="0042525C" w:rsidP="0046699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BC2FB5" w:rsidRDefault="0035039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35039E" w:rsidRPr="00BC2FB5" w14:paraId="73077469" w14:textId="77777777" w:rsidTr="00DB0DBA">
        <w:trPr>
          <w:gridAfter w:val="1"/>
          <w:wAfter w:w="6" w:type="dxa"/>
          <w:tblHeader/>
        </w:trPr>
        <w:tc>
          <w:tcPr>
            <w:tcW w:w="4140" w:type="dxa"/>
          </w:tcPr>
          <w:p w14:paraId="096C4D78" w14:textId="77777777" w:rsidR="0035039E" w:rsidRPr="00BC2FB5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69CA8DF" w14:textId="77777777" w:rsidR="0035039E" w:rsidRPr="00BC2FB5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9E" w:rsidRPr="00BC2FB5" w14:paraId="312C2016" w14:textId="77777777" w:rsidTr="00DB0DBA">
        <w:trPr>
          <w:tblHeader/>
        </w:trPr>
        <w:tc>
          <w:tcPr>
            <w:tcW w:w="4140" w:type="dxa"/>
          </w:tcPr>
          <w:p w14:paraId="0009D4AA" w14:textId="77777777" w:rsidR="0035039E" w:rsidRPr="00BC2FB5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B0F7F0" w14:textId="77777777" w:rsidR="0035039E" w:rsidRPr="00BC2FB5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E2484AE" w14:textId="77777777" w:rsidR="0035039E" w:rsidRPr="00BC2FB5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0A0306E4" w14:textId="77777777" w:rsidR="0035039E" w:rsidRPr="00BC2FB5" w:rsidRDefault="0035039E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42525C" w:rsidRPr="00BC2FB5" w14:paraId="371E5CAF" w14:textId="77777777" w:rsidTr="00DB0DBA">
        <w:trPr>
          <w:tblHeader/>
        </w:trPr>
        <w:tc>
          <w:tcPr>
            <w:tcW w:w="4140" w:type="dxa"/>
          </w:tcPr>
          <w:p w14:paraId="04D7BBDF" w14:textId="0FEE3FF9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54A62A73" w14:textId="21ACF010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05B76076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</w:tcPr>
          <w:p w14:paraId="66FC4ACF" w14:textId="5E75A8B2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0" w:type="dxa"/>
          </w:tcPr>
          <w:p w14:paraId="77CECD06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539C599D" w14:textId="37EDDAD6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</w:tcPr>
          <w:p w14:paraId="3026AE62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</w:tcPr>
          <w:p w14:paraId="56FCB0FA" w14:textId="50619F48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2525C" w:rsidRPr="00BC2FB5" w14:paraId="41C76A40" w14:textId="77777777" w:rsidTr="00DB0DBA">
        <w:trPr>
          <w:tblHeader/>
        </w:trPr>
        <w:tc>
          <w:tcPr>
            <w:tcW w:w="4140" w:type="dxa"/>
          </w:tcPr>
          <w:p w14:paraId="203CFEB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tcBorders>
              <w:bottom w:val="nil"/>
            </w:tcBorders>
          </w:tcPr>
          <w:p w14:paraId="0284F569" w14:textId="175F90AE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25C" w:rsidRPr="00BC2FB5" w14:paraId="36E451CF" w14:textId="77777777" w:rsidTr="00DB0DBA">
        <w:tc>
          <w:tcPr>
            <w:tcW w:w="4140" w:type="dxa"/>
            <w:tcBorders>
              <w:bottom w:val="nil"/>
            </w:tcBorders>
          </w:tcPr>
          <w:p w14:paraId="22D674B3" w14:textId="77777777" w:rsidR="0042525C" w:rsidRPr="00BC2FB5" w:rsidRDefault="0042525C" w:rsidP="0042525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7C84374" w14:textId="1B0F4F81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11,727</w:t>
            </w:r>
          </w:p>
        </w:tc>
        <w:tc>
          <w:tcPr>
            <w:tcW w:w="236" w:type="dxa"/>
            <w:tcBorders>
              <w:bottom w:val="nil"/>
            </w:tcBorders>
          </w:tcPr>
          <w:p w14:paraId="48D0736F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FE94F4C" w14:textId="0B284481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13,652</w:t>
            </w:r>
          </w:p>
        </w:tc>
        <w:tc>
          <w:tcPr>
            <w:tcW w:w="240" w:type="dxa"/>
            <w:tcBorders>
              <w:bottom w:val="nil"/>
            </w:tcBorders>
          </w:tcPr>
          <w:p w14:paraId="34941EFB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1754D24" w14:textId="7C8818C6" w:rsidR="0042525C" w:rsidRPr="00BC2FB5" w:rsidRDefault="0046699C" w:rsidP="0046699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(1,066)</w:t>
            </w:r>
          </w:p>
        </w:tc>
        <w:tc>
          <w:tcPr>
            <w:tcW w:w="236" w:type="dxa"/>
            <w:tcBorders>
              <w:bottom w:val="nil"/>
            </w:tcBorders>
          </w:tcPr>
          <w:p w14:paraId="7C1D1C44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3D253C5" w14:textId="051F5415" w:rsidR="0042525C" w:rsidRPr="00BC2FB5" w:rsidRDefault="0042525C" w:rsidP="0046699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(1,875)</w:t>
            </w:r>
          </w:p>
        </w:tc>
      </w:tr>
      <w:tr w:rsidR="0042525C" w:rsidRPr="00BC2FB5" w14:paraId="1B47FA7E" w14:textId="77777777" w:rsidTr="00DB0DBA">
        <w:tc>
          <w:tcPr>
            <w:tcW w:w="4140" w:type="dxa"/>
            <w:tcBorders>
              <w:top w:val="nil"/>
              <w:bottom w:val="nil"/>
            </w:tcBorders>
          </w:tcPr>
          <w:p w14:paraId="7023303D" w14:textId="77777777" w:rsidR="0042525C" w:rsidRPr="00BC2FB5" w:rsidRDefault="0042525C" w:rsidP="0042525C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98756B" w14:textId="38DB91A5" w:rsidR="0042525C" w:rsidRPr="00BC2FB5" w:rsidRDefault="0046699C" w:rsidP="0046699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DD6E20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4D69CCF" w14:textId="7316C0BC" w:rsidR="0042525C" w:rsidRPr="00BC2FB5" w:rsidRDefault="0042525C" w:rsidP="0046699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(1,876)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4AB393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14D7EA58" w14:textId="4D15EB02" w:rsidR="0042525C" w:rsidRPr="00BC2FB5" w:rsidRDefault="0046699C" w:rsidP="0046699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45E093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</w:tcPr>
          <w:p w14:paraId="25C5407E" w14:textId="1B1EB812" w:rsidR="0042525C" w:rsidRPr="00BC2FB5" w:rsidRDefault="0042525C" w:rsidP="0046699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</w:tr>
      <w:tr w:rsidR="0042525C" w:rsidRPr="00BC2FB5" w14:paraId="5BCB8420" w14:textId="77777777" w:rsidTr="001D297E">
        <w:tc>
          <w:tcPr>
            <w:tcW w:w="4140" w:type="dxa"/>
            <w:tcBorders>
              <w:top w:val="nil"/>
              <w:bottom w:val="nil"/>
            </w:tcBorders>
          </w:tcPr>
          <w:p w14:paraId="336169A6" w14:textId="793232E1" w:rsidR="0042525C" w:rsidRPr="00BC2FB5" w:rsidRDefault="0042525C" w:rsidP="0042525C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191B3" w14:textId="5663F496" w:rsidR="0042525C" w:rsidRPr="00BC2FB5" w:rsidRDefault="0046699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10,661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59B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D02E66" w14:textId="7E173DCC" w:rsidR="0042525C" w:rsidRPr="00BC2FB5" w:rsidRDefault="0042525C" w:rsidP="0042525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11,776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0CC88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B28A9B8" w14:textId="4FC6309F" w:rsidR="0042525C" w:rsidRPr="00BC2FB5" w:rsidRDefault="0046699C" w:rsidP="0046699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3AE9F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9CD74" w14:textId="7D2F898C" w:rsidR="0042525C" w:rsidRPr="00BC2FB5" w:rsidRDefault="0042525C" w:rsidP="0046699C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F4CEE4" w14:textId="3C2FC00C" w:rsidR="007009AE" w:rsidRPr="00BC2FB5" w:rsidRDefault="0026124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BC2FB5">
        <w:rPr>
          <w:rFonts w:asciiTheme="majorBidi" w:hAnsiTheme="majorBidi" w:cstheme="majorBidi"/>
          <w:sz w:val="2"/>
          <w:szCs w:val="2"/>
          <w:cs/>
          <w:lang w:eastAsia="x-none"/>
        </w:rPr>
        <w:t>ฃ</w:t>
      </w:r>
    </w:p>
    <w:p w14:paraId="03C230BD" w14:textId="77777777" w:rsidR="00193938" w:rsidRPr="00BC2FB5" w:rsidRDefault="00193938" w:rsidP="0028654B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62"/>
        <w:gridCol w:w="908"/>
        <w:gridCol w:w="262"/>
        <w:gridCol w:w="992"/>
        <w:gridCol w:w="6"/>
        <w:gridCol w:w="264"/>
        <w:gridCol w:w="6"/>
        <w:gridCol w:w="984"/>
        <w:gridCol w:w="6"/>
      </w:tblGrid>
      <w:tr w:rsidR="00751359" w:rsidRPr="00BC2FB5" w14:paraId="45EAEBCA" w14:textId="77777777" w:rsidTr="009277F8">
        <w:trPr>
          <w:gridAfter w:val="1"/>
          <w:wAfter w:w="6" w:type="dxa"/>
          <w:trHeight w:val="137"/>
          <w:tblHeader/>
        </w:trPr>
        <w:tc>
          <w:tcPr>
            <w:tcW w:w="4770" w:type="dxa"/>
          </w:tcPr>
          <w:p w14:paraId="6CDA180A" w14:textId="29189D6E" w:rsidR="00751359" w:rsidRPr="00BC2FB5" w:rsidRDefault="0075135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9"/>
          </w:tcPr>
          <w:p w14:paraId="552D4CDF" w14:textId="0B3F2C03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1359" w:rsidRPr="00BC2FB5" w14:paraId="06152793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</w:tcPr>
          <w:p w14:paraId="2C5BCEF4" w14:textId="77777777" w:rsidR="00751359" w:rsidRPr="00BC2FB5" w:rsidRDefault="0075135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91F35B0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</w:tcPr>
          <w:p w14:paraId="59AA982E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</w:tcPr>
          <w:p w14:paraId="27B9585A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C7F2E05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BC2FB5" w14:paraId="67483388" w14:textId="77777777" w:rsidTr="009277F8">
        <w:trPr>
          <w:trHeight w:val="58"/>
          <w:tblHeader/>
        </w:trPr>
        <w:tc>
          <w:tcPr>
            <w:tcW w:w="4770" w:type="dxa"/>
          </w:tcPr>
          <w:p w14:paraId="03CF9047" w14:textId="77777777" w:rsidR="00751359" w:rsidRPr="00BC2FB5" w:rsidRDefault="00751359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DEB85A" w14:textId="7AFCB6A4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</w:tcPr>
          <w:p w14:paraId="6E55221E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</w:tcPr>
          <w:p w14:paraId="530AD62D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61C77129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14:paraId="3B4D128D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6CD9134" w14:textId="439DF561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1359" w:rsidRPr="00BC2FB5" w14:paraId="5D14340F" w14:textId="77777777" w:rsidTr="009277F8">
        <w:trPr>
          <w:tblHeader/>
        </w:trPr>
        <w:tc>
          <w:tcPr>
            <w:tcW w:w="4770" w:type="dxa"/>
          </w:tcPr>
          <w:p w14:paraId="5AA015C2" w14:textId="6928F307" w:rsidR="00751359" w:rsidRPr="00BC2FB5" w:rsidRDefault="00751359" w:rsidP="0028654B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A6FAA8A" w14:textId="308A7B51" w:rsidR="00751359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51359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</w:tcPr>
          <w:p w14:paraId="26739FD5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</w:tcPr>
          <w:p w14:paraId="3CC77543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4AEA5EBC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1C413282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C3B6166" w14:textId="60C42A79" w:rsidR="00751359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1359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1359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359" w:rsidRPr="00BC2FB5" w14:paraId="7D3EBE27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</w:tcPr>
          <w:p w14:paraId="6ABB5A52" w14:textId="4CEF4E0F" w:rsidR="00751359" w:rsidRPr="00BC2FB5" w:rsidRDefault="00751359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4" w:type="dxa"/>
            <w:gridSpan w:val="9"/>
          </w:tcPr>
          <w:p w14:paraId="22A05DE4" w14:textId="45ED636C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1359" w:rsidRPr="00BC2FB5" w14:paraId="0B8287D8" w14:textId="77777777" w:rsidTr="00560956">
        <w:trPr>
          <w:trHeight w:val="68"/>
        </w:trPr>
        <w:tc>
          <w:tcPr>
            <w:tcW w:w="4770" w:type="dxa"/>
          </w:tcPr>
          <w:p w14:paraId="02DF6A2A" w14:textId="23868523" w:rsidR="00751359" w:rsidRPr="00BC2FB5" w:rsidRDefault="007E56DD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4FF88681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4CD404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3852D007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C03812C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</w:tcPr>
          <w:p w14:paraId="0D7F4CA7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7AC6A13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5C6E38B6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BC2FB5" w14:paraId="32B54F49" w14:textId="77777777" w:rsidTr="00560956">
        <w:trPr>
          <w:trHeight w:val="68"/>
        </w:trPr>
        <w:tc>
          <w:tcPr>
            <w:tcW w:w="4770" w:type="dxa"/>
          </w:tcPr>
          <w:p w14:paraId="55DD6CA7" w14:textId="13926660" w:rsidR="00751359" w:rsidRPr="00BC2FB5" w:rsidRDefault="00751359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2A9E2FEA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3EDBC767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07D8221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</w:tcPr>
          <w:p w14:paraId="39F5D8F2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7909528" w14:textId="77777777" w:rsidR="00751359" w:rsidRPr="00BC2FB5" w:rsidRDefault="00751359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70B6DFD1" w14:textId="77777777" w:rsidR="00751359" w:rsidRPr="00BC2FB5" w:rsidRDefault="00751359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25C" w:rsidRPr="00BC2FB5" w14:paraId="640E917F" w14:textId="77777777" w:rsidTr="00560956">
        <w:trPr>
          <w:trHeight w:val="80"/>
        </w:trPr>
        <w:tc>
          <w:tcPr>
            <w:tcW w:w="4770" w:type="dxa"/>
          </w:tcPr>
          <w:p w14:paraId="28A0A7D8" w14:textId="109681B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3653DDEA" w14:textId="70D45D7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1,124</w:t>
            </w:r>
          </w:p>
        </w:tc>
        <w:tc>
          <w:tcPr>
            <w:tcW w:w="262" w:type="dxa"/>
          </w:tcPr>
          <w:p w14:paraId="5199175E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0BA690C7" w14:textId="203BC960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2,364</w:t>
            </w:r>
          </w:p>
        </w:tc>
        <w:tc>
          <w:tcPr>
            <w:tcW w:w="262" w:type="dxa"/>
          </w:tcPr>
          <w:p w14:paraId="100CD58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576918A0" w14:textId="7F772EEF" w:rsidR="0042525C" w:rsidRPr="00BC2FB5" w:rsidRDefault="0046699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5E297E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E95FD8" w14:textId="47C59C20" w:rsidR="0042525C" w:rsidRPr="00BC2FB5" w:rsidRDefault="0046699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3,488</w:t>
            </w:r>
          </w:p>
        </w:tc>
      </w:tr>
      <w:tr w:rsidR="0042525C" w:rsidRPr="00BC2FB5" w14:paraId="207619D0" w14:textId="77777777" w:rsidTr="00560956">
        <w:trPr>
          <w:trHeight w:val="80"/>
        </w:trPr>
        <w:tc>
          <w:tcPr>
            <w:tcW w:w="4770" w:type="dxa"/>
          </w:tcPr>
          <w:p w14:paraId="332521EA" w14:textId="39D33095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3292CB00" w14:textId="1E13994C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62" w:type="dxa"/>
          </w:tcPr>
          <w:p w14:paraId="35C5C50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60598B59" w14:textId="50A63821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(158)</w:t>
            </w:r>
          </w:p>
        </w:tc>
        <w:tc>
          <w:tcPr>
            <w:tcW w:w="262" w:type="dxa"/>
          </w:tcPr>
          <w:p w14:paraId="6643ACC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D4800CB" w14:textId="1A508B3A" w:rsidR="0042525C" w:rsidRPr="00BC2FB5" w:rsidRDefault="0046699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E5355E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3E1400F9" w14:textId="2E1A3B75" w:rsidR="0042525C" w:rsidRPr="00BC2FB5" w:rsidRDefault="0046699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42525C" w:rsidRPr="00BC2FB5" w14:paraId="191D9780" w14:textId="77777777" w:rsidTr="00560956">
        <w:trPr>
          <w:trHeight w:val="80"/>
        </w:trPr>
        <w:tc>
          <w:tcPr>
            <w:tcW w:w="4770" w:type="dxa"/>
          </w:tcPr>
          <w:p w14:paraId="198E022F" w14:textId="4E2F2E80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7F6849C" w14:textId="70ECA916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6,146</w:t>
            </w:r>
          </w:p>
        </w:tc>
        <w:tc>
          <w:tcPr>
            <w:tcW w:w="262" w:type="dxa"/>
          </w:tcPr>
          <w:p w14:paraId="474A561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09D4E50E" w14:textId="49FFCDEB" w:rsidR="0042525C" w:rsidRPr="00BC2FB5" w:rsidRDefault="00E9650E" w:rsidP="004252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6699C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</w:t>
            </w:r>
            <w:r w:rsidR="002D71EE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</w:tcPr>
          <w:p w14:paraId="47640ED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649B511C" w14:textId="1EF9E20D" w:rsidR="0042525C" w:rsidRPr="00BC2FB5" w:rsidRDefault="0046699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5837FA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10C60E41" w14:textId="6CA67F22" w:rsidR="0042525C" w:rsidRPr="00BC2FB5" w:rsidRDefault="0046699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3,288</w:t>
            </w:r>
          </w:p>
        </w:tc>
      </w:tr>
      <w:tr w:rsidR="0042525C" w:rsidRPr="00BC2FB5" w14:paraId="69E897FC" w14:textId="77777777" w:rsidTr="005D43A7">
        <w:trPr>
          <w:trHeight w:val="80"/>
        </w:trPr>
        <w:tc>
          <w:tcPr>
            <w:tcW w:w="4770" w:type="dxa"/>
          </w:tcPr>
          <w:p w14:paraId="5606DE99" w14:textId="58520958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6096828D" w14:textId="421F9ED6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5,869</w:t>
            </w:r>
          </w:p>
        </w:tc>
        <w:tc>
          <w:tcPr>
            <w:tcW w:w="262" w:type="dxa"/>
          </w:tcPr>
          <w:p w14:paraId="1B98E112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73DDD7D6" w14:textId="699CDB73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5B19EC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262" w:type="dxa"/>
          </w:tcPr>
          <w:p w14:paraId="20AE17E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</w:tcPr>
          <w:p w14:paraId="51D75613" w14:textId="7361C61D" w:rsidR="0042525C" w:rsidRPr="00BC2FB5" w:rsidRDefault="0046699C" w:rsidP="0046699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D0E0559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2DEFF722" w14:textId="7E035A81" w:rsidR="0042525C" w:rsidRPr="00BC2FB5" w:rsidRDefault="0046699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5B19EC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</w:tr>
      <w:tr w:rsidR="0042525C" w:rsidRPr="00BC2FB5" w14:paraId="2FCC7233" w14:textId="77777777" w:rsidTr="005D43A7">
        <w:tc>
          <w:tcPr>
            <w:tcW w:w="4770" w:type="dxa"/>
          </w:tcPr>
          <w:p w14:paraId="0A19A64B" w14:textId="04E061A1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</w:tcPr>
          <w:p w14:paraId="150D3C2D" w14:textId="521D5CAB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7,207</w:t>
            </w:r>
          </w:p>
        </w:tc>
        <w:tc>
          <w:tcPr>
            <w:tcW w:w="262" w:type="dxa"/>
          </w:tcPr>
          <w:p w14:paraId="220E9532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683650D8" w14:textId="19F75CD1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(3,658)</w:t>
            </w:r>
          </w:p>
        </w:tc>
        <w:tc>
          <w:tcPr>
            <w:tcW w:w="262" w:type="dxa"/>
          </w:tcPr>
          <w:p w14:paraId="06C8565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EA45830" w14:textId="08FA4BFC" w:rsidR="0042525C" w:rsidRPr="00BC2FB5" w:rsidRDefault="0046699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1D7FF7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266FF310" w14:textId="21FD9887" w:rsidR="0042525C" w:rsidRPr="00BC2FB5" w:rsidRDefault="0046699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3,549</w:t>
            </w:r>
          </w:p>
        </w:tc>
      </w:tr>
      <w:tr w:rsidR="0042525C" w:rsidRPr="00BC2FB5" w14:paraId="022359AE" w14:textId="77777777" w:rsidTr="00F4083D">
        <w:trPr>
          <w:trHeight w:val="58"/>
        </w:trPr>
        <w:tc>
          <w:tcPr>
            <w:tcW w:w="4770" w:type="dxa"/>
          </w:tcPr>
          <w:p w14:paraId="28CA5DD7" w14:textId="77777777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7EBC98" w14:textId="4B78FFA9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20,682</w:t>
            </w:r>
          </w:p>
        </w:tc>
        <w:tc>
          <w:tcPr>
            <w:tcW w:w="262" w:type="dxa"/>
          </w:tcPr>
          <w:p w14:paraId="5CCBD50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263B993D" w14:textId="6B29D80A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</w:t>
            </w:r>
            <w:r w:rsidR="005B19E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D71EE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691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5772902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0FD96" w14:textId="0541C95C" w:rsidR="0042525C" w:rsidRPr="00BC2FB5" w:rsidRDefault="0046699C" w:rsidP="0046699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3DD4007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32E5" w14:textId="4413CCCB" w:rsidR="0042525C" w:rsidRPr="00BC2FB5" w:rsidRDefault="0046699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19E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B19EC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991</w:t>
            </w:r>
          </w:p>
        </w:tc>
      </w:tr>
      <w:tr w:rsidR="0042525C" w:rsidRPr="00BC2FB5" w14:paraId="309C69BB" w14:textId="77777777" w:rsidTr="00F4083D">
        <w:trPr>
          <w:trHeight w:val="152"/>
        </w:trPr>
        <w:tc>
          <w:tcPr>
            <w:tcW w:w="4770" w:type="dxa"/>
          </w:tcPr>
          <w:p w14:paraId="6255ECB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67A47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0D104A7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DAC4DF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3638BC27" w14:textId="77777777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996E47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CC7307F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42525C" w:rsidRPr="00BC2FB5" w14:paraId="7E7452E2" w14:textId="77777777" w:rsidTr="005D43A7">
        <w:trPr>
          <w:trHeight w:val="68"/>
        </w:trPr>
        <w:tc>
          <w:tcPr>
            <w:tcW w:w="4770" w:type="dxa"/>
          </w:tcPr>
          <w:p w14:paraId="5295FE7D" w14:textId="1BB20FD9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F50D91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34F4F34C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4266DF9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155A83F" w14:textId="72F22231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E245AF9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3C2AD0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25C" w:rsidRPr="00BC2FB5" w14:paraId="18317276" w14:textId="77777777" w:rsidTr="00560956">
        <w:trPr>
          <w:trHeight w:val="68"/>
        </w:trPr>
        <w:tc>
          <w:tcPr>
            <w:tcW w:w="4770" w:type="dxa"/>
          </w:tcPr>
          <w:p w14:paraId="0F4CAD7B" w14:textId="7F0600E8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0BA7F59E" w14:textId="40C81234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(5,918)</w:t>
            </w:r>
          </w:p>
        </w:tc>
        <w:tc>
          <w:tcPr>
            <w:tcW w:w="262" w:type="dxa"/>
          </w:tcPr>
          <w:p w14:paraId="45866F2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51626928" w14:textId="06788180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2,968</w:t>
            </w:r>
          </w:p>
        </w:tc>
        <w:tc>
          <w:tcPr>
            <w:tcW w:w="262" w:type="dxa"/>
          </w:tcPr>
          <w:p w14:paraId="4768FC6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21A798DE" w14:textId="1A813B56" w:rsidR="0042525C" w:rsidRPr="00BC2FB5" w:rsidRDefault="0046699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5A03EE3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F9953D1" w14:textId="702E9EEC" w:rsidR="0042525C" w:rsidRPr="00BC2FB5" w:rsidRDefault="0046699C" w:rsidP="004669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(2,950)</w:t>
            </w:r>
          </w:p>
        </w:tc>
      </w:tr>
      <w:tr w:rsidR="0042525C" w:rsidRPr="00BC2FB5" w14:paraId="2D3EF3DC" w14:textId="77777777" w:rsidTr="00F4083D">
        <w:trPr>
          <w:trHeight w:val="58"/>
        </w:trPr>
        <w:tc>
          <w:tcPr>
            <w:tcW w:w="4770" w:type="dxa"/>
          </w:tcPr>
          <w:p w14:paraId="2D101DB4" w14:textId="4C858243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5050EA" w14:textId="0315A576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(5,918)</w:t>
            </w:r>
          </w:p>
        </w:tc>
        <w:tc>
          <w:tcPr>
            <w:tcW w:w="262" w:type="dxa"/>
          </w:tcPr>
          <w:p w14:paraId="5C7F76D9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228110B6" w14:textId="271AA6CB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2,968</w:t>
            </w:r>
          </w:p>
        </w:tc>
        <w:tc>
          <w:tcPr>
            <w:tcW w:w="262" w:type="dxa"/>
          </w:tcPr>
          <w:p w14:paraId="4C6AD22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C4F26" w14:textId="7FA6B404" w:rsidR="0042525C" w:rsidRPr="00BC2FB5" w:rsidRDefault="0046699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84534C1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5A2B0" w14:textId="2615D744" w:rsidR="0042525C" w:rsidRPr="00BC2FB5" w:rsidRDefault="0046699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(2,950)</w:t>
            </w:r>
          </w:p>
        </w:tc>
      </w:tr>
      <w:tr w:rsidR="0042525C" w:rsidRPr="00BC2FB5" w14:paraId="034AF0E5" w14:textId="77777777" w:rsidTr="00F4083D">
        <w:trPr>
          <w:trHeight w:val="152"/>
        </w:trPr>
        <w:tc>
          <w:tcPr>
            <w:tcW w:w="4770" w:type="dxa"/>
          </w:tcPr>
          <w:p w14:paraId="60A33262" w14:textId="77777777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</w:tcPr>
          <w:p w14:paraId="6FD0C0DA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66B6E819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11F2F8F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314645E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FF4291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4D8914D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42525C" w:rsidRPr="00BC2FB5" w14:paraId="112A783D" w14:textId="77777777" w:rsidTr="00560956">
        <w:trPr>
          <w:trHeight w:val="58"/>
        </w:trPr>
        <w:tc>
          <w:tcPr>
            <w:tcW w:w="4770" w:type="dxa"/>
          </w:tcPr>
          <w:p w14:paraId="72D1446E" w14:textId="5C0D2030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</w:tcPr>
          <w:p w14:paraId="613B2D04" w14:textId="70795BCF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14,764</w:t>
            </w:r>
          </w:p>
        </w:tc>
        <w:tc>
          <w:tcPr>
            <w:tcW w:w="262" w:type="dxa"/>
          </w:tcPr>
          <w:p w14:paraId="4C69974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9A7E051" w14:textId="5F877A70" w:rsidR="0042525C" w:rsidRPr="00BC2FB5" w:rsidRDefault="0046699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F1C99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2D71EE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08553DC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</w:tcPr>
          <w:p w14:paraId="493081B1" w14:textId="6DD4FC3B" w:rsidR="0042525C" w:rsidRPr="00BC2FB5" w:rsidRDefault="0046699C" w:rsidP="006F1C99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4EC412F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568D98C4" w14:textId="76E41D98" w:rsidR="0042525C" w:rsidRPr="00BC2FB5" w:rsidRDefault="0046699C" w:rsidP="004669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243EA8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</w:tr>
      <w:tr w:rsidR="0042525C" w:rsidRPr="00BC2FB5" w14:paraId="27594CE7" w14:textId="77777777" w:rsidTr="00560956">
        <w:trPr>
          <w:trHeight w:val="58"/>
        </w:trPr>
        <w:tc>
          <w:tcPr>
            <w:tcW w:w="4770" w:type="dxa"/>
          </w:tcPr>
          <w:p w14:paraId="65017AFD" w14:textId="77777777" w:rsidR="00193938" w:rsidRPr="00BC2FB5" w:rsidRDefault="00193938" w:rsidP="0042525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04D82A3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2" w:type="dxa"/>
          </w:tcPr>
          <w:p w14:paraId="73D7F51D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8" w:type="dxa"/>
          </w:tcPr>
          <w:p w14:paraId="3EE34CC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</w:tcPr>
          <w:p w14:paraId="31052FD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</w:tcPr>
          <w:p w14:paraId="2F09BBED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37B44FF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4B12B291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42525C" w:rsidRPr="00BC2FB5" w14:paraId="13CEB6B0" w14:textId="77777777" w:rsidTr="005D43A7">
        <w:trPr>
          <w:trHeight w:val="68"/>
        </w:trPr>
        <w:tc>
          <w:tcPr>
            <w:tcW w:w="4770" w:type="dxa"/>
          </w:tcPr>
          <w:p w14:paraId="57015F68" w14:textId="0D0C212E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6AB5FD1C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2BBFD5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60F2576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C100D1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1ED3232B" w14:textId="05EED58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4F8ED1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7CACFF6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25C" w:rsidRPr="00BC2FB5" w14:paraId="1D4BF809" w14:textId="77777777" w:rsidTr="005D43A7">
        <w:trPr>
          <w:trHeight w:val="68"/>
        </w:trPr>
        <w:tc>
          <w:tcPr>
            <w:tcW w:w="4770" w:type="dxa"/>
          </w:tcPr>
          <w:p w14:paraId="7C432E1D" w14:textId="77777777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84D06DF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E0D680F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635DF97D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7391BE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54F16C66" w14:textId="368366B4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CD8775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27665EB4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25C" w:rsidRPr="00BC2FB5" w14:paraId="25D6E749" w14:textId="77777777" w:rsidTr="00E34AF7">
        <w:trPr>
          <w:trHeight w:val="80"/>
        </w:trPr>
        <w:tc>
          <w:tcPr>
            <w:tcW w:w="4770" w:type="dxa"/>
          </w:tcPr>
          <w:p w14:paraId="0677202E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231A2CF3" w14:textId="2A55FE6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1,709</w:t>
            </w:r>
          </w:p>
        </w:tc>
        <w:tc>
          <w:tcPr>
            <w:tcW w:w="262" w:type="dxa"/>
          </w:tcPr>
          <w:p w14:paraId="3E3B2E82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7F740EF5" w14:textId="0A006A38" w:rsidR="0042525C" w:rsidRPr="00BC2FB5" w:rsidRDefault="0042525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(585)</w:t>
            </w:r>
          </w:p>
        </w:tc>
        <w:tc>
          <w:tcPr>
            <w:tcW w:w="262" w:type="dxa"/>
          </w:tcPr>
          <w:p w14:paraId="226ED62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11194CB0" w14:textId="52CC13D7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29FC53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5DC18C" w14:textId="02E83E25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1,124</w:t>
            </w:r>
          </w:p>
        </w:tc>
      </w:tr>
      <w:tr w:rsidR="0042525C" w:rsidRPr="00BC2FB5" w14:paraId="532D9AFF" w14:textId="77777777" w:rsidTr="00E34AF7">
        <w:trPr>
          <w:trHeight w:val="80"/>
        </w:trPr>
        <w:tc>
          <w:tcPr>
            <w:tcW w:w="4770" w:type="dxa"/>
          </w:tcPr>
          <w:p w14:paraId="4073A3AD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2F5AFA9E" w14:textId="24A7CE1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334</w:t>
            </w:r>
          </w:p>
        </w:tc>
        <w:tc>
          <w:tcPr>
            <w:tcW w:w="262" w:type="dxa"/>
          </w:tcPr>
          <w:p w14:paraId="504D3FE9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3E99B68B" w14:textId="5F06C9B8" w:rsidR="0042525C" w:rsidRPr="00BC2FB5" w:rsidRDefault="0042525C" w:rsidP="009F28C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62" w:type="dxa"/>
          </w:tcPr>
          <w:p w14:paraId="29FCD7B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63ECBD41" w14:textId="1306852A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C2559C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0FF2081B" w14:textId="4145EC1C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  <w:tr w:rsidR="0042525C" w:rsidRPr="00BC2FB5" w14:paraId="34E01D3F" w14:textId="77777777" w:rsidTr="00E34AF7">
        <w:trPr>
          <w:trHeight w:val="80"/>
        </w:trPr>
        <w:tc>
          <w:tcPr>
            <w:tcW w:w="4770" w:type="dxa"/>
          </w:tcPr>
          <w:p w14:paraId="5428538E" w14:textId="1231A7AC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A1A4BA6" w14:textId="6D50D3E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8,132</w:t>
            </w:r>
          </w:p>
        </w:tc>
        <w:tc>
          <w:tcPr>
            <w:tcW w:w="262" w:type="dxa"/>
          </w:tcPr>
          <w:p w14:paraId="4DD4E9B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7C16ACC0" w14:textId="1EA3A2AB" w:rsidR="0042525C" w:rsidRPr="00BC2FB5" w:rsidRDefault="0042525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(1,986)</w:t>
            </w:r>
          </w:p>
        </w:tc>
        <w:tc>
          <w:tcPr>
            <w:tcW w:w="262" w:type="dxa"/>
          </w:tcPr>
          <w:p w14:paraId="0CEE467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2C1177A1" w14:textId="648CEBB5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5272AC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3AA05B6C" w14:textId="3C070B4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6,146</w:t>
            </w:r>
          </w:p>
        </w:tc>
      </w:tr>
      <w:tr w:rsidR="0042525C" w:rsidRPr="00BC2FB5" w14:paraId="55D05D5B" w14:textId="77777777" w:rsidTr="005D43A7">
        <w:trPr>
          <w:trHeight w:val="80"/>
        </w:trPr>
        <w:tc>
          <w:tcPr>
            <w:tcW w:w="4770" w:type="dxa"/>
          </w:tcPr>
          <w:p w14:paraId="17A00267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7088F41E" w14:textId="5A93E193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7,620</w:t>
            </w:r>
          </w:p>
        </w:tc>
        <w:tc>
          <w:tcPr>
            <w:tcW w:w="262" w:type="dxa"/>
          </w:tcPr>
          <w:p w14:paraId="510A26C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0D7E47C9" w14:textId="4DED875E" w:rsidR="0042525C" w:rsidRPr="00BC2FB5" w:rsidRDefault="0042525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(2,030)</w:t>
            </w:r>
          </w:p>
        </w:tc>
        <w:tc>
          <w:tcPr>
            <w:tcW w:w="262" w:type="dxa"/>
          </w:tcPr>
          <w:p w14:paraId="409492E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</w:tcPr>
          <w:p w14:paraId="1ED5950C" w14:textId="3A48FA71" w:rsidR="0042525C" w:rsidRPr="00BC2FB5" w:rsidRDefault="0042525C" w:rsidP="004252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  <w:gridSpan w:val="2"/>
          </w:tcPr>
          <w:p w14:paraId="02C3A60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26C45A7E" w14:textId="0B13288E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5,869</w:t>
            </w:r>
          </w:p>
        </w:tc>
      </w:tr>
      <w:tr w:rsidR="0042525C" w:rsidRPr="00BC2FB5" w14:paraId="719CDDD2" w14:textId="77777777" w:rsidTr="005D43A7">
        <w:tc>
          <w:tcPr>
            <w:tcW w:w="4770" w:type="dxa"/>
          </w:tcPr>
          <w:p w14:paraId="359A44C6" w14:textId="77777777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</w:tcPr>
          <w:p w14:paraId="7A4D3C2A" w14:textId="3080CB6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262" w:type="dxa"/>
          </w:tcPr>
          <w:p w14:paraId="000A081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1BE59634" w14:textId="27148F86" w:rsidR="0042525C" w:rsidRPr="00BC2FB5" w:rsidRDefault="0042525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6,933</w:t>
            </w:r>
          </w:p>
        </w:tc>
        <w:tc>
          <w:tcPr>
            <w:tcW w:w="262" w:type="dxa"/>
          </w:tcPr>
          <w:p w14:paraId="51C00AA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F6688C1" w14:textId="629EF0FA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B99424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318FB844" w14:textId="4B4499AF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7,207</w:t>
            </w:r>
          </w:p>
        </w:tc>
      </w:tr>
      <w:tr w:rsidR="0042525C" w:rsidRPr="00BC2FB5" w14:paraId="141ED959" w14:textId="77777777" w:rsidTr="005D43A7">
        <w:trPr>
          <w:trHeight w:val="58"/>
        </w:trPr>
        <w:tc>
          <w:tcPr>
            <w:tcW w:w="4770" w:type="dxa"/>
          </w:tcPr>
          <w:p w14:paraId="0EC11FEE" w14:textId="77777777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F2A98E" w14:textId="2D0558BF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18,069</w:t>
            </w:r>
          </w:p>
        </w:tc>
        <w:tc>
          <w:tcPr>
            <w:tcW w:w="262" w:type="dxa"/>
          </w:tcPr>
          <w:p w14:paraId="755F79FC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6AD7AABC" w14:textId="11B72D3B" w:rsidR="0042525C" w:rsidRPr="00BC2FB5" w:rsidRDefault="0042525C" w:rsidP="0042525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2,334</w:t>
            </w:r>
          </w:p>
        </w:tc>
        <w:tc>
          <w:tcPr>
            <w:tcW w:w="262" w:type="dxa"/>
          </w:tcPr>
          <w:p w14:paraId="6EBDE79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B0226" w14:textId="5F4D5380" w:rsidR="0042525C" w:rsidRPr="00BC2FB5" w:rsidRDefault="0042525C" w:rsidP="0042525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70" w:type="dxa"/>
            <w:gridSpan w:val="2"/>
          </w:tcPr>
          <w:p w14:paraId="523E2161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35B35" w14:textId="1125C909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20,682</w:t>
            </w:r>
          </w:p>
        </w:tc>
      </w:tr>
      <w:tr w:rsidR="0042525C" w:rsidRPr="00BC2FB5" w14:paraId="5A471DC9" w14:textId="77777777" w:rsidTr="00F4083D">
        <w:trPr>
          <w:trHeight w:val="152"/>
        </w:trPr>
        <w:tc>
          <w:tcPr>
            <w:tcW w:w="4770" w:type="dxa"/>
          </w:tcPr>
          <w:p w14:paraId="7CB6725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A8479B" w14:textId="77777777" w:rsidR="0046699C" w:rsidRPr="00BC2FB5" w:rsidRDefault="0046699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0B0DD7F" w14:textId="77777777" w:rsidR="0046699C" w:rsidRPr="00BC2FB5" w:rsidRDefault="0046699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D48341" w14:textId="77777777" w:rsidR="0046699C" w:rsidRPr="00BC2FB5" w:rsidRDefault="0046699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6CAD95" w14:textId="77777777" w:rsidR="0046699C" w:rsidRPr="00BC2FB5" w:rsidRDefault="0046699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25F07A" w14:textId="77777777" w:rsidR="00F175BD" w:rsidRPr="00BC2FB5" w:rsidRDefault="00F175BD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BF573C8" w14:textId="77777777" w:rsidR="00F175BD" w:rsidRPr="00BC2FB5" w:rsidRDefault="00F175BD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92595B" w14:textId="77777777" w:rsidR="0046699C" w:rsidRPr="00BC2FB5" w:rsidRDefault="0046699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B4777B" w14:textId="787F9D6D" w:rsidR="0046699C" w:rsidRPr="00BC2FB5" w:rsidRDefault="0046699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5892CE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804E2F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4E8420C8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3DEA669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646E385F" w14:textId="0719667C" w:rsidR="0042525C" w:rsidRPr="00BC2FB5" w:rsidRDefault="0042525C" w:rsidP="004252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37570F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B7BDFD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42525C" w:rsidRPr="00BC2FB5" w14:paraId="61BAEF47" w14:textId="77777777" w:rsidTr="005D43A7">
        <w:trPr>
          <w:trHeight w:val="68"/>
        </w:trPr>
        <w:tc>
          <w:tcPr>
            <w:tcW w:w="4770" w:type="dxa"/>
          </w:tcPr>
          <w:p w14:paraId="2ED4A878" w14:textId="41E28E9A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F4FD7D1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51726B3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0434563B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6DCC78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EE0A6A5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B65DEC8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E208C81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525C" w:rsidRPr="00BC2FB5" w14:paraId="61BE778B" w14:textId="77777777" w:rsidTr="00E34AF7">
        <w:trPr>
          <w:trHeight w:val="68"/>
        </w:trPr>
        <w:tc>
          <w:tcPr>
            <w:tcW w:w="4770" w:type="dxa"/>
          </w:tcPr>
          <w:p w14:paraId="21C7977F" w14:textId="13057314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14:paraId="010BB4E3" w14:textId="58665AB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7,980)</w:t>
            </w:r>
          </w:p>
        </w:tc>
        <w:tc>
          <w:tcPr>
            <w:tcW w:w="262" w:type="dxa"/>
          </w:tcPr>
          <w:p w14:paraId="3927227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2D61D2F9" w14:textId="764DF199" w:rsidR="0042525C" w:rsidRPr="00BC2FB5" w:rsidRDefault="0042525C" w:rsidP="009737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2,062</w:t>
            </w:r>
          </w:p>
        </w:tc>
        <w:tc>
          <w:tcPr>
            <w:tcW w:w="262" w:type="dxa"/>
          </w:tcPr>
          <w:p w14:paraId="1CE7720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760F1D28" w14:textId="0AEF727A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CDE8FD4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1407B14" w14:textId="77BF8CF6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(5,918)</w:t>
            </w:r>
          </w:p>
        </w:tc>
      </w:tr>
      <w:tr w:rsidR="0042525C" w:rsidRPr="00BC2FB5" w14:paraId="0E76F0EC" w14:textId="77777777" w:rsidTr="005D43A7">
        <w:trPr>
          <w:trHeight w:val="68"/>
        </w:trPr>
        <w:tc>
          <w:tcPr>
            <w:tcW w:w="4770" w:type="dxa"/>
          </w:tcPr>
          <w:p w14:paraId="6163AD35" w14:textId="46F8730E" w:rsidR="0042525C" w:rsidRPr="00BC2FB5" w:rsidRDefault="0042525C" w:rsidP="004252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7F8B70D" w14:textId="473F02D1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</w:tcPr>
          <w:p w14:paraId="2B933DAC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4AB1C20E" w14:textId="7C78F723" w:rsidR="0042525C" w:rsidRPr="00BC2FB5" w:rsidRDefault="0042525C" w:rsidP="009737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62" w:type="dxa"/>
          </w:tcPr>
          <w:p w14:paraId="206E735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484CC6A6" w14:textId="78C3D941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6D9E8E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C6875AB" w14:textId="228B4CD8" w:rsidR="0042525C" w:rsidRPr="00BC2FB5" w:rsidRDefault="0042525C" w:rsidP="006F1C99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42525C" w:rsidRPr="00BC2FB5" w14:paraId="31426425" w14:textId="77777777" w:rsidTr="00F4083D">
        <w:trPr>
          <w:trHeight w:val="58"/>
        </w:trPr>
        <w:tc>
          <w:tcPr>
            <w:tcW w:w="4770" w:type="dxa"/>
          </w:tcPr>
          <w:p w14:paraId="69C67CA3" w14:textId="77777777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A86BA0" w14:textId="590366E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(8,064)</w:t>
            </w:r>
          </w:p>
        </w:tc>
        <w:tc>
          <w:tcPr>
            <w:tcW w:w="262" w:type="dxa"/>
          </w:tcPr>
          <w:p w14:paraId="1E35E757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14F8C528" w14:textId="6A5ADF93" w:rsidR="0042525C" w:rsidRPr="00BC2FB5" w:rsidRDefault="0042525C" w:rsidP="009737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2,146</w:t>
            </w:r>
          </w:p>
        </w:tc>
        <w:tc>
          <w:tcPr>
            <w:tcW w:w="262" w:type="dxa"/>
          </w:tcPr>
          <w:p w14:paraId="26B04D20" w14:textId="77777777" w:rsidR="0042525C" w:rsidRPr="00BC2FB5" w:rsidRDefault="0042525C" w:rsidP="00037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B83F0" w14:textId="1FBED232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517AB0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6603" w14:textId="6CFFCFDA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(5,918)</w:t>
            </w:r>
          </w:p>
        </w:tc>
      </w:tr>
      <w:tr w:rsidR="0042525C" w:rsidRPr="00BC2FB5" w14:paraId="3D3D8C45" w14:textId="77777777" w:rsidTr="00F4083D">
        <w:trPr>
          <w:trHeight w:val="152"/>
        </w:trPr>
        <w:tc>
          <w:tcPr>
            <w:tcW w:w="4770" w:type="dxa"/>
          </w:tcPr>
          <w:p w14:paraId="5B08BE39" w14:textId="77777777" w:rsidR="0042525C" w:rsidRPr="00BC2FB5" w:rsidRDefault="0042525C" w:rsidP="0042525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</w:tcPr>
          <w:p w14:paraId="7976884A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3577B30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5E1DC77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3779F0B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5C140660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7457AA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F80049C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42525C" w:rsidRPr="00BC2FB5" w14:paraId="2FEE0779" w14:textId="77777777" w:rsidTr="00E34AF7">
        <w:trPr>
          <w:trHeight w:val="58"/>
        </w:trPr>
        <w:tc>
          <w:tcPr>
            <w:tcW w:w="4770" w:type="dxa"/>
          </w:tcPr>
          <w:p w14:paraId="7D3B045C" w14:textId="77777777" w:rsidR="0042525C" w:rsidRPr="00BC2FB5" w:rsidRDefault="0042525C" w:rsidP="0042525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</w:tcPr>
          <w:p w14:paraId="5C2340B2" w14:textId="1FF06CC6" w:rsidR="0042525C" w:rsidRPr="00BC2FB5" w:rsidRDefault="0042525C" w:rsidP="0042525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10,005</w:t>
            </w:r>
          </w:p>
        </w:tc>
        <w:tc>
          <w:tcPr>
            <w:tcW w:w="262" w:type="dxa"/>
          </w:tcPr>
          <w:p w14:paraId="4F75CF7E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75A60503" w14:textId="6F18288A" w:rsidR="0042525C" w:rsidRPr="00BC2FB5" w:rsidRDefault="0042525C" w:rsidP="009737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4,480</w:t>
            </w:r>
          </w:p>
        </w:tc>
        <w:tc>
          <w:tcPr>
            <w:tcW w:w="262" w:type="dxa"/>
          </w:tcPr>
          <w:p w14:paraId="7D1B4809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</w:tcPr>
          <w:p w14:paraId="1AA77C87" w14:textId="5CD1BC9D" w:rsidR="0042525C" w:rsidRPr="00BC2FB5" w:rsidRDefault="0042525C" w:rsidP="003E1D1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70" w:type="dxa"/>
            <w:gridSpan w:val="2"/>
          </w:tcPr>
          <w:p w14:paraId="2661193E" w14:textId="77777777" w:rsidR="0042525C" w:rsidRPr="00BC2FB5" w:rsidRDefault="0042525C" w:rsidP="00425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76121CF6" w14:textId="5A5FFC12" w:rsidR="0042525C" w:rsidRPr="00BC2FB5" w:rsidRDefault="0042525C" w:rsidP="00425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14,764</w:t>
            </w:r>
          </w:p>
        </w:tc>
      </w:tr>
    </w:tbl>
    <w:p w14:paraId="01AC2694" w14:textId="4450AB6C" w:rsidR="009277F8" w:rsidRPr="00BC2FB5" w:rsidRDefault="009277F8" w:rsidP="0028654B">
      <w:pPr>
        <w:rPr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273"/>
        <w:gridCol w:w="990"/>
        <w:gridCol w:w="262"/>
        <w:gridCol w:w="908"/>
        <w:gridCol w:w="262"/>
        <w:gridCol w:w="992"/>
        <w:gridCol w:w="6"/>
        <w:gridCol w:w="264"/>
        <w:gridCol w:w="6"/>
        <w:gridCol w:w="972"/>
        <w:gridCol w:w="12"/>
        <w:gridCol w:w="6"/>
      </w:tblGrid>
      <w:tr w:rsidR="00B061BF" w:rsidRPr="00BC2FB5" w14:paraId="0CDD039E" w14:textId="77777777" w:rsidTr="009277F8">
        <w:trPr>
          <w:gridAfter w:val="2"/>
          <w:wAfter w:w="18" w:type="dxa"/>
          <w:tblHeader/>
        </w:trPr>
        <w:tc>
          <w:tcPr>
            <w:tcW w:w="4497" w:type="dxa"/>
          </w:tcPr>
          <w:p w14:paraId="23EBA91F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73" w:type="dxa"/>
            <w:tcBorders>
              <w:left w:val="nil"/>
            </w:tcBorders>
          </w:tcPr>
          <w:p w14:paraId="22C3C2FC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vAlign w:val="bottom"/>
          </w:tcPr>
          <w:p w14:paraId="4B1C0447" w14:textId="77777777" w:rsidR="00B061BF" w:rsidRPr="00BC2FB5" w:rsidRDefault="00B061BF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61BF" w:rsidRPr="00BC2FB5" w14:paraId="779C9305" w14:textId="77777777" w:rsidTr="009277F8">
        <w:trPr>
          <w:gridAfter w:val="1"/>
          <w:wAfter w:w="6" w:type="dxa"/>
          <w:tblHeader/>
        </w:trPr>
        <w:tc>
          <w:tcPr>
            <w:tcW w:w="4497" w:type="dxa"/>
          </w:tcPr>
          <w:p w14:paraId="15E0867D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14:paraId="619424D4" w14:textId="77777777" w:rsidR="00B061BF" w:rsidRPr="00BC2FB5" w:rsidRDefault="00B061B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55B46F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71F7AA83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</w:tcPr>
          <w:p w14:paraId="45555987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76586648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</w:tcPr>
          <w:p w14:paraId="3858DAFB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43D5AEB8" w14:textId="77777777" w:rsidR="00B061BF" w:rsidRPr="00BC2FB5" w:rsidRDefault="00B061BF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5E75" w:rsidRPr="00BC2FB5" w14:paraId="512AC980" w14:textId="77777777" w:rsidTr="009277F8">
        <w:trPr>
          <w:tblHeader/>
        </w:trPr>
        <w:tc>
          <w:tcPr>
            <w:tcW w:w="4497" w:type="dxa"/>
          </w:tcPr>
          <w:p w14:paraId="49AC8CCF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14:paraId="7BA2C886" w14:textId="77777777" w:rsidR="002C5E75" w:rsidRPr="00BC2FB5" w:rsidRDefault="002C5E7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F3A907" w14:textId="0C70D8C6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54A83E32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14:paraId="5566D709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</w:tcPr>
          <w:p w14:paraId="65544A0F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6DAA20D3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14:paraId="32BA36C3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CD3B746" w14:textId="1B0691B3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5E75" w:rsidRPr="00BC2FB5" w14:paraId="60ED96B2" w14:textId="77777777" w:rsidTr="009277F8">
        <w:trPr>
          <w:tblHeader/>
        </w:trPr>
        <w:tc>
          <w:tcPr>
            <w:tcW w:w="4497" w:type="dxa"/>
          </w:tcPr>
          <w:p w14:paraId="718121DE" w14:textId="1FDF5001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</w:tcPr>
          <w:p w14:paraId="01FD30D9" w14:textId="77777777" w:rsidR="002C5E75" w:rsidRPr="00BC2FB5" w:rsidRDefault="002C5E7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9479739" w14:textId="0A0565A3" w:rsidR="002C5E75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5E7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7A814DDB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</w:tcPr>
          <w:p w14:paraId="4D94CDD5" w14:textId="25322DFE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</w:tcPr>
          <w:p w14:paraId="60A94735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591DAC7F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626F61B8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604CB06" w14:textId="0D7FDE26" w:rsidR="002C5E75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C5E7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C5E7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C5E75" w:rsidRPr="00BC2FB5" w14:paraId="59FDDD62" w14:textId="77777777" w:rsidTr="009277F8">
        <w:trPr>
          <w:gridAfter w:val="2"/>
          <w:wAfter w:w="18" w:type="dxa"/>
          <w:tblHeader/>
        </w:trPr>
        <w:tc>
          <w:tcPr>
            <w:tcW w:w="4497" w:type="dxa"/>
          </w:tcPr>
          <w:p w14:paraId="15BB0BA0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14:paraId="43B9AE40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vAlign w:val="bottom"/>
          </w:tcPr>
          <w:p w14:paraId="455E9EC6" w14:textId="77777777" w:rsidR="002C5E75" w:rsidRPr="00BC2FB5" w:rsidRDefault="002C5E75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5E75" w:rsidRPr="00BC2FB5" w14:paraId="69952A1C" w14:textId="77777777" w:rsidTr="009277F8">
        <w:trPr>
          <w:gridAfter w:val="2"/>
          <w:wAfter w:w="18" w:type="dxa"/>
        </w:trPr>
        <w:tc>
          <w:tcPr>
            <w:tcW w:w="4497" w:type="dxa"/>
          </w:tcPr>
          <w:p w14:paraId="5C176303" w14:textId="2B99A4A1" w:rsidR="002C5E75" w:rsidRPr="00BC2FB5" w:rsidRDefault="009277F8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3" w:type="dxa"/>
            <w:tcBorders>
              <w:left w:val="nil"/>
            </w:tcBorders>
          </w:tcPr>
          <w:p w14:paraId="083E5D09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vAlign w:val="bottom"/>
          </w:tcPr>
          <w:p w14:paraId="5B83C7CF" w14:textId="77777777" w:rsidR="002C5E75" w:rsidRPr="00BC2FB5" w:rsidRDefault="002C5E75" w:rsidP="002865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5E75" w:rsidRPr="00BC2FB5" w14:paraId="0FD4A65C" w14:textId="77777777" w:rsidTr="009277F8">
        <w:trPr>
          <w:trHeight w:val="80"/>
        </w:trPr>
        <w:tc>
          <w:tcPr>
            <w:tcW w:w="4497" w:type="dxa"/>
          </w:tcPr>
          <w:p w14:paraId="7B22CF11" w14:textId="77777777" w:rsidR="002C5E75" w:rsidRPr="00BC2FB5" w:rsidRDefault="002C5E75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</w:tcPr>
          <w:p w14:paraId="016EB08C" w14:textId="77777777" w:rsidR="002C5E75" w:rsidRPr="00BC2FB5" w:rsidRDefault="002C5E75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E779798" w14:textId="77777777" w:rsidR="002C5E75" w:rsidRPr="00BC2FB5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CFF668F" w14:textId="77777777" w:rsidR="002C5E75" w:rsidRPr="00BC2FB5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0D0E2DBE" w14:textId="77777777" w:rsidR="002C5E75" w:rsidRPr="00BC2FB5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3FD8D2D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</w:tcPr>
          <w:p w14:paraId="611DF3EA" w14:textId="77777777" w:rsidR="002C5E75" w:rsidRPr="00BC2FB5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5234447" w14:textId="77777777" w:rsidR="002C5E75" w:rsidRPr="00BC2FB5" w:rsidRDefault="002C5E7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44FF43B1" w14:textId="77777777" w:rsidR="002C5E75" w:rsidRPr="00BC2FB5" w:rsidRDefault="002C5E75" w:rsidP="00286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AA0" w:rsidRPr="00BC2FB5" w14:paraId="42D9C04C" w14:textId="77777777" w:rsidTr="005D43A7">
        <w:trPr>
          <w:trHeight w:val="80"/>
        </w:trPr>
        <w:tc>
          <w:tcPr>
            <w:tcW w:w="4497" w:type="dxa"/>
          </w:tcPr>
          <w:p w14:paraId="6BFECEB7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</w:tcPr>
          <w:p w14:paraId="294D44A2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4EC1F6" w14:textId="6A2EA732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262" w:type="dxa"/>
          </w:tcPr>
          <w:p w14:paraId="2C73BC4E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6F0BD02E" w14:textId="5476B7EA" w:rsidR="00C17AA0" w:rsidRPr="00BC2FB5" w:rsidRDefault="00365E66" w:rsidP="0097371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2,471</w:t>
            </w:r>
          </w:p>
        </w:tc>
        <w:tc>
          <w:tcPr>
            <w:tcW w:w="262" w:type="dxa"/>
          </w:tcPr>
          <w:p w14:paraId="333E585E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9D0D819" w14:textId="33E25955" w:rsidR="00C17AA0" w:rsidRPr="00BC2FB5" w:rsidRDefault="002B341C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BFF41FF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A93CAD8" w14:textId="190CBDF4" w:rsidR="00C17AA0" w:rsidRPr="00BC2FB5" w:rsidRDefault="009706D5" w:rsidP="009737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2,936</w:t>
            </w:r>
          </w:p>
        </w:tc>
      </w:tr>
      <w:tr w:rsidR="00C17AA0" w:rsidRPr="00BC2FB5" w14:paraId="0FFB9819" w14:textId="77777777" w:rsidTr="005D43A7">
        <w:trPr>
          <w:trHeight w:val="181"/>
        </w:trPr>
        <w:tc>
          <w:tcPr>
            <w:tcW w:w="4497" w:type="dxa"/>
          </w:tcPr>
          <w:p w14:paraId="36B2F8CE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</w:tcPr>
          <w:p w14:paraId="0AFFBE79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3ACDF3" w14:textId="1AD126BF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62" w:type="dxa"/>
          </w:tcPr>
          <w:p w14:paraId="3AFB9A46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615A55B5" w14:textId="34C9707C" w:rsidR="00C17AA0" w:rsidRPr="00BC2FB5" w:rsidRDefault="00F175BD" w:rsidP="00C17AA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051B2"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157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</w:tcPr>
          <w:p w14:paraId="6196D845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2F3AEE6" w14:textId="0D89D697" w:rsidR="00C17AA0" w:rsidRPr="00BC2FB5" w:rsidRDefault="002B341C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989939C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7DF08A6E" w14:textId="05F6307A" w:rsidR="00C17AA0" w:rsidRPr="00BC2FB5" w:rsidRDefault="00F6772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C17AA0" w:rsidRPr="00BC2FB5" w14:paraId="4FA8DB9C" w14:textId="77777777" w:rsidTr="005D43A7">
        <w:trPr>
          <w:trHeight w:val="181"/>
        </w:trPr>
        <w:tc>
          <w:tcPr>
            <w:tcW w:w="4497" w:type="dxa"/>
          </w:tcPr>
          <w:p w14:paraId="4BE8CF63" w14:textId="1BFDDB92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3" w:type="dxa"/>
            <w:tcBorders>
              <w:left w:val="nil"/>
            </w:tcBorders>
          </w:tcPr>
          <w:p w14:paraId="3D68EB32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D13BC05" w14:textId="64C83158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1,921</w:t>
            </w:r>
          </w:p>
        </w:tc>
        <w:tc>
          <w:tcPr>
            <w:tcW w:w="262" w:type="dxa"/>
          </w:tcPr>
          <w:p w14:paraId="79210A5E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0397B06A" w14:textId="41C876DB" w:rsidR="00C17AA0" w:rsidRPr="00BC2FB5" w:rsidRDefault="000B3A0F" w:rsidP="00C17AA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(646)</w:t>
            </w:r>
          </w:p>
        </w:tc>
        <w:tc>
          <w:tcPr>
            <w:tcW w:w="262" w:type="dxa"/>
          </w:tcPr>
          <w:p w14:paraId="6D577426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F0FC4FF" w14:textId="7BFA27FB" w:rsidR="00C17AA0" w:rsidRPr="00BC2FB5" w:rsidRDefault="002B341C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B0559C2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07512944" w14:textId="4E9CABC3" w:rsidR="00C17AA0" w:rsidRPr="00BC2FB5" w:rsidRDefault="00DD6A0B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</w:tr>
      <w:tr w:rsidR="00C17AA0" w:rsidRPr="00BC2FB5" w14:paraId="7FA7E167" w14:textId="77777777" w:rsidTr="005D43A7">
        <w:trPr>
          <w:trHeight w:val="80"/>
        </w:trPr>
        <w:tc>
          <w:tcPr>
            <w:tcW w:w="4497" w:type="dxa"/>
          </w:tcPr>
          <w:p w14:paraId="4206AD8E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</w:tcPr>
          <w:p w14:paraId="153CFC73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AD95C7" w14:textId="6F19F381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3,724</w:t>
            </w:r>
          </w:p>
        </w:tc>
        <w:tc>
          <w:tcPr>
            <w:tcW w:w="262" w:type="dxa"/>
          </w:tcPr>
          <w:p w14:paraId="2157D08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40E6BD34" w14:textId="1909984E" w:rsidR="00C17AA0" w:rsidRPr="00BC2FB5" w:rsidRDefault="002B341C" w:rsidP="000117C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7718" w:rsidRPr="00BC2F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6EF553A5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5496E663" w14:textId="46DCD32D" w:rsidR="00C17AA0" w:rsidRPr="00BC2FB5" w:rsidRDefault="002B341C" w:rsidP="002B34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C115123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7F627823" w14:textId="057A4028" w:rsidR="00C17AA0" w:rsidRPr="00BC2FB5" w:rsidRDefault="002B341C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037718" w:rsidRPr="00BC2FB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C17AA0" w:rsidRPr="00BC2FB5" w14:paraId="4E50E15B" w14:textId="77777777" w:rsidTr="005D43A7">
        <w:tc>
          <w:tcPr>
            <w:tcW w:w="4497" w:type="dxa"/>
          </w:tcPr>
          <w:p w14:paraId="667F3503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</w:tcPr>
          <w:p w14:paraId="39219306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122C56" w14:textId="519F8357" w:rsidR="00C17AA0" w:rsidRPr="00BC2FB5" w:rsidRDefault="00C17AA0" w:rsidP="009737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7,207</w:t>
            </w:r>
          </w:p>
        </w:tc>
        <w:tc>
          <w:tcPr>
            <w:tcW w:w="262" w:type="dxa"/>
          </w:tcPr>
          <w:p w14:paraId="4C3BD34E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2E263F0A" w14:textId="637A00E4" w:rsidR="00C17AA0" w:rsidRPr="00BC2FB5" w:rsidRDefault="002B341C" w:rsidP="00C17AA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(3,658)</w:t>
            </w:r>
          </w:p>
        </w:tc>
        <w:tc>
          <w:tcPr>
            <w:tcW w:w="262" w:type="dxa"/>
          </w:tcPr>
          <w:p w14:paraId="0C4D2519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0694E7FB" w14:textId="209E3D17" w:rsidR="00C17AA0" w:rsidRPr="00BC2FB5" w:rsidRDefault="002B341C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9944EFE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69A732B3" w14:textId="25E9A709" w:rsidR="00C17AA0" w:rsidRPr="00BC2FB5" w:rsidRDefault="002B341C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3,549</w:t>
            </w:r>
          </w:p>
        </w:tc>
      </w:tr>
      <w:tr w:rsidR="00C17AA0" w:rsidRPr="00BC2FB5" w14:paraId="5768E1A1" w14:textId="77777777" w:rsidTr="004D2A8E">
        <w:trPr>
          <w:trHeight w:val="58"/>
        </w:trPr>
        <w:tc>
          <w:tcPr>
            <w:tcW w:w="4770" w:type="dxa"/>
            <w:gridSpan w:val="2"/>
          </w:tcPr>
          <w:p w14:paraId="0FE24238" w14:textId="7777777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130FDE" w14:textId="7E3F4E16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13,652</w:t>
            </w:r>
          </w:p>
        </w:tc>
        <w:tc>
          <w:tcPr>
            <w:tcW w:w="262" w:type="dxa"/>
          </w:tcPr>
          <w:p w14:paraId="5454BA53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517CD399" w14:textId="3726EFFC" w:rsidR="00C17AA0" w:rsidRPr="00BC2FB5" w:rsidRDefault="002B341C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(1,92</w:t>
            </w:r>
            <w:r w:rsidR="00037718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3CCE7F6E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FB798C" w14:textId="719A69BA" w:rsidR="00C17AA0" w:rsidRPr="00BC2FB5" w:rsidRDefault="002B341C" w:rsidP="002B341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272E0DA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28E1BD" w14:textId="038BDEE8" w:rsidR="00C17AA0" w:rsidRPr="00BC2FB5" w:rsidRDefault="002B341C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11,72</w:t>
            </w:r>
            <w:r w:rsidR="00037718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C17AA0" w:rsidRPr="00BC2FB5" w14:paraId="310CE468" w14:textId="77777777" w:rsidTr="00E94554">
        <w:trPr>
          <w:trHeight w:val="58"/>
        </w:trPr>
        <w:tc>
          <w:tcPr>
            <w:tcW w:w="4770" w:type="dxa"/>
            <w:gridSpan w:val="2"/>
          </w:tcPr>
          <w:p w14:paraId="46087E54" w14:textId="7777777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E327AB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7B75AC13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6C5756C0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DA7FBB5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6070479D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E782B6D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326C2D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7AA0" w:rsidRPr="00BC2FB5" w14:paraId="67956895" w14:textId="77777777" w:rsidTr="00E94554">
        <w:trPr>
          <w:trHeight w:val="58"/>
        </w:trPr>
        <w:tc>
          <w:tcPr>
            <w:tcW w:w="4770" w:type="dxa"/>
            <w:gridSpan w:val="2"/>
          </w:tcPr>
          <w:p w14:paraId="57783FC7" w14:textId="206F4511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3B339A7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45B8E97F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61E27E0F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0AE5E2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4221E02D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8A1E65B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60EF9E3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7AA0" w:rsidRPr="00BC2FB5" w14:paraId="3F68BA93" w14:textId="77777777" w:rsidTr="00E94554">
        <w:trPr>
          <w:trHeight w:val="58"/>
        </w:trPr>
        <w:tc>
          <w:tcPr>
            <w:tcW w:w="4770" w:type="dxa"/>
            <w:gridSpan w:val="2"/>
          </w:tcPr>
          <w:p w14:paraId="61638B24" w14:textId="4E1228DE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DDC3E9" w14:textId="0F550C92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(1,876)</w:t>
            </w:r>
          </w:p>
        </w:tc>
        <w:tc>
          <w:tcPr>
            <w:tcW w:w="262" w:type="dxa"/>
          </w:tcPr>
          <w:p w14:paraId="50B1A7B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A7B40A3" w14:textId="5EE79968" w:rsidR="00C17AA0" w:rsidRPr="00BC2FB5" w:rsidRDefault="002B341C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62" w:type="dxa"/>
          </w:tcPr>
          <w:p w14:paraId="756B9969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3BE93613" w14:textId="16DC9FAE" w:rsidR="00C17AA0" w:rsidRPr="00BC2FB5" w:rsidRDefault="002B341C" w:rsidP="00C17AA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CCC4426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35F706C" w14:textId="5283FF7C" w:rsidR="00C17AA0" w:rsidRPr="00BC2FB5" w:rsidRDefault="002B341C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(1,066)</w:t>
            </w:r>
          </w:p>
        </w:tc>
      </w:tr>
      <w:tr w:rsidR="00C17AA0" w:rsidRPr="00BC2FB5" w14:paraId="5B4159A4" w14:textId="77777777" w:rsidTr="00E94554">
        <w:trPr>
          <w:trHeight w:val="58"/>
        </w:trPr>
        <w:tc>
          <w:tcPr>
            <w:tcW w:w="4770" w:type="dxa"/>
            <w:gridSpan w:val="2"/>
          </w:tcPr>
          <w:p w14:paraId="35EEC7E8" w14:textId="1FA55931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77EA65" w14:textId="4CCFF84F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(1,876)</w:t>
            </w:r>
          </w:p>
        </w:tc>
        <w:tc>
          <w:tcPr>
            <w:tcW w:w="262" w:type="dxa"/>
          </w:tcPr>
          <w:p w14:paraId="2767F9BD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5AE4815B" w14:textId="06112A61" w:rsidR="00C17AA0" w:rsidRPr="00BC2FB5" w:rsidRDefault="002B341C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62" w:type="dxa"/>
          </w:tcPr>
          <w:p w14:paraId="0B4354A8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36748" w14:textId="28E690E2" w:rsidR="00C17AA0" w:rsidRPr="00BC2FB5" w:rsidRDefault="002B341C" w:rsidP="00C17AA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06DFC1D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6DBEE7" w14:textId="32183165" w:rsidR="00C17AA0" w:rsidRPr="00BC2FB5" w:rsidRDefault="002B341C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(1,066)</w:t>
            </w:r>
          </w:p>
        </w:tc>
      </w:tr>
      <w:tr w:rsidR="00C17AA0" w:rsidRPr="00BC2FB5" w14:paraId="052F674B" w14:textId="77777777" w:rsidTr="00E94554">
        <w:trPr>
          <w:trHeight w:val="58"/>
        </w:trPr>
        <w:tc>
          <w:tcPr>
            <w:tcW w:w="4770" w:type="dxa"/>
            <w:gridSpan w:val="2"/>
          </w:tcPr>
          <w:p w14:paraId="70E00896" w14:textId="7777777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B66491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393CF51A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293CBE5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2B020E26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08E5885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AB7453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49A796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17AA0" w:rsidRPr="00BC2FB5" w14:paraId="638AC30E" w14:textId="77777777" w:rsidTr="00E94554">
        <w:trPr>
          <w:trHeight w:val="58"/>
        </w:trPr>
        <w:tc>
          <w:tcPr>
            <w:tcW w:w="4770" w:type="dxa"/>
            <w:gridSpan w:val="2"/>
          </w:tcPr>
          <w:p w14:paraId="4F06CF6D" w14:textId="68C97061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35061FC" w14:textId="6175BC2C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11,776</w:t>
            </w:r>
          </w:p>
        </w:tc>
        <w:tc>
          <w:tcPr>
            <w:tcW w:w="262" w:type="dxa"/>
          </w:tcPr>
          <w:p w14:paraId="4DCBF523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24880B78" w14:textId="49CC7853" w:rsidR="00C17AA0" w:rsidRPr="00BC2FB5" w:rsidRDefault="00960423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(1,11</w:t>
            </w:r>
            <w:r w:rsidR="003C040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22CC693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vAlign w:val="bottom"/>
          </w:tcPr>
          <w:p w14:paraId="5ACAAFEC" w14:textId="76B2DBDC" w:rsidR="00C17AA0" w:rsidRPr="00BC2FB5" w:rsidRDefault="00960423" w:rsidP="00960423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CCBC541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205B2442" w14:textId="248B25BB" w:rsidR="00C17AA0" w:rsidRPr="00BC2FB5" w:rsidRDefault="00960423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10,66</w:t>
            </w:r>
            <w:r w:rsidR="003C0405"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C17AA0" w:rsidRPr="00BC2FB5" w14:paraId="7D6AC5AD" w14:textId="77777777" w:rsidTr="00E94554">
        <w:trPr>
          <w:gridAfter w:val="2"/>
          <w:wAfter w:w="18" w:type="dxa"/>
        </w:trPr>
        <w:tc>
          <w:tcPr>
            <w:tcW w:w="4497" w:type="dxa"/>
          </w:tcPr>
          <w:p w14:paraId="2DB1D3E6" w14:textId="7777777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A9E8523" w14:textId="770164B9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2567</w:t>
            </w:r>
          </w:p>
        </w:tc>
        <w:tc>
          <w:tcPr>
            <w:tcW w:w="273" w:type="dxa"/>
            <w:tcBorders>
              <w:left w:val="nil"/>
            </w:tcBorders>
          </w:tcPr>
          <w:p w14:paraId="5E666D73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vAlign w:val="bottom"/>
          </w:tcPr>
          <w:p w14:paraId="1A81B789" w14:textId="77777777" w:rsidR="00C17AA0" w:rsidRPr="00BC2FB5" w:rsidRDefault="00C17AA0" w:rsidP="00C17A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17AA0" w:rsidRPr="00BC2FB5" w14:paraId="2A85B9ED" w14:textId="77777777" w:rsidTr="009277F8">
        <w:trPr>
          <w:trHeight w:val="80"/>
        </w:trPr>
        <w:tc>
          <w:tcPr>
            <w:tcW w:w="4497" w:type="dxa"/>
          </w:tcPr>
          <w:p w14:paraId="042E85EC" w14:textId="77777777" w:rsidR="00C17AA0" w:rsidRPr="00BC2FB5" w:rsidRDefault="00C17AA0" w:rsidP="00C17AA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</w:tcPr>
          <w:p w14:paraId="07D45CD2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8F98C99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893BF26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7718C821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C28417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</w:tcPr>
          <w:p w14:paraId="1D5221A0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2E0C499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33E31ABE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AA0" w:rsidRPr="00BC2FB5" w14:paraId="4A4E0D96" w14:textId="77777777" w:rsidTr="005D43A7">
        <w:trPr>
          <w:trHeight w:val="80"/>
        </w:trPr>
        <w:tc>
          <w:tcPr>
            <w:tcW w:w="4497" w:type="dxa"/>
          </w:tcPr>
          <w:p w14:paraId="673A76D6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</w:tcPr>
          <w:p w14:paraId="48EDE35B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7FE4F" w14:textId="4B502211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62" w:type="dxa"/>
          </w:tcPr>
          <w:p w14:paraId="24241E41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18A95944" w14:textId="5C37D046" w:rsidR="00C17AA0" w:rsidRPr="00BC2FB5" w:rsidRDefault="00C17AA0" w:rsidP="00CD096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(410)</w:t>
            </w:r>
          </w:p>
        </w:tc>
        <w:tc>
          <w:tcPr>
            <w:tcW w:w="262" w:type="dxa"/>
          </w:tcPr>
          <w:p w14:paraId="33D23B47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2338E7C4" w14:textId="643DEF0F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91FFCEE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B370F2D" w14:textId="3709064A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</w:tr>
      <w:tr w:rsidR="00C17AA0" w:rsidRPr="00BC2FB5" w14:paraId="3AB3BFF8" w14:textId="77777777" w:rsidTr="005D43A7">
        <w:trPr>
          <w:trHeight w:val="80"/>
        </w:trPr>
        <w:tc>
          <w:tcPr>
            <w:tcW w:w="4497" w:type="dxa"/>
          </w:tcPr>
          <w:p w14:paraId="2F6BFDF9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</w:tcPr>
          <w:p w14:paraId="5CFB021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AFA07" w14:textId="704317AD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62" w:type="dxa"/>
          </w:tcPr>
          <w:p w14:paraId="02A6ACB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4F3BED73" w14:textId="58F03D09" w:rsidR="00C17AA0" w:rsidRPr="00BC2FB5" w:rsidRDefault="00C17AA0" w:rsidP="009737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262" w:type="dxa"/>
          </w:tcPr>
          <w:p w14:paraId="491124E1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1C09CE3" w14:textId="13625F69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4F7F70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15D8D6C3" w14:textId="3FF2EA2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C17AA0" w:rsidRPr="00BC2FB5" w14:paraId="34AC5B88" w14:textId="77777777" w:rsidTr="005D43A7">
        <w:trPr>
          <w:trHeight w:val="80"/>
        </w:trPr>
        <w:tc>
          <w:tcPr>
            <w:tcW w:w="4497" w:type="dxa"/>
          </w:tcPr>
          <w:p w14:paraId="1BBDEF9A" w14:textId="534036B0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3" w:type="dxa"/>
            <w:tcBorders>
              <w:left w:val="nil"/>
            </w:tcBorders>
          </w:tcPr>
          <w:p w14:paraId="609DA8CE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B61DA14" w14:textId="650DBE0C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1,980</w:t>
            </w:r>
          </w:p>
        </w:tc>
        <w:tc>
          <w:tcPr>
            <w:tcW w:w="262" w:type="dxa"/>
          </w:tcPr>
          <w:p w14:paraId="13F7F2AE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2A25C6A4" w14:textId="5B40B111" w:rsidR="00C17AA0" w:rsidRPr="00BC2FB5" w:rsidRDefault="00C17AA0" w:rsidP="00C17AA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(59)</w:t>
            </w:r>
          </w:p>
        </w:tc>
        <w:tc>
          <w:tcPr>
            <w:tcW w:w="262" w:type="dxa"/>
          </w:tcPr>
          <w:p w14:paraId="06425BB9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AC56907" w14:textId="5BD5C9CB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25AFA73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3746DD80" w14:textId="33AB4AD0" w:rsidR="00C17AA0" w:rsidRPr="00BC2FB5" w:rsidRDefault="00C17AA0" w:rsidP="00C17AA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1,921</w:t>
            </w:r>
          </w:p>
        </w:tc>
      </w:tr>
      <w:tr w:rsidR="00C17AA0" w:rsidRPr="00BC2FB5" w14:paraId="430E83E9" w14:textId="77777777" w:rsidTr="005D43A7">
        <w:trPr>
          <w:trHeight w:val="80"/>
        </w:trPr>
        <w:tc>
          <w:tcPr>
            <w:tcW w:w="4497" w:type="dxa"/>
          </w:tcPr>
          <w:p w14:paraId="1CD871BA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</w:tcPr>
          <w:p w14:paraId="368F9DE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EA861C8" w14:textId="30D54CC3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4,893</w:t>
            </w:r>
          </w:p>
        </w:tc>
        <w:tc>
          <w:tcPr>
            <w:tcW w:w="262" w:type="dxa"/>
          </w:tcPr>
          <w:p w14:paraId="5CBC1377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3643A5F5" w14:textId="01EEA504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(1,372)</w:t>
            </w:r>
          </w:p>
        </w:tc>
        <w:tc>
          <w:tcPr>
            <w:tcW w:w="262" w:type="dxa"/>
          </w:tcPr>
          <w:p w14:paraId="5C4266CB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A6E5BD3" w14:textId="3B3D4B91" w:rsidR="00C17AA0" w:rsidRPr="00BC2FB5" w:rsidRDefault="00C17AA0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270" w:type="dxa"/>
            <w:gridSpan w:val="2"/>
          </w:tcPr>
          <w:p w14:paraId="76C5A4EF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17556B9F" w14:textId="3988CD99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3,724</w:t>
            </w:r>
          </w:p>
        </w:tc>
      </w:tr>
      <w:tr w:rsidR="00C17AA0" w:rsidRPr="00BC2FB5" w14:paraId="687DFCBA" w14:textId="77777777" w:rsidTr="005D43A7">
        <w:trPr>
          <w:trHeight w:val="80"/>
        </w:trPr>
        <w:tc>
          <w:tcPr>
            <w:tcW w:w="4497" w:type="dxa"/>
          </w:tcPr>
          <w:p w14:paraId="6DDCB74D" w14:textId="0FB52C70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</w:tcPr>
          <w:p w14:paraId="4770EC0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A8C8C" w14:textId="504441D8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1,434</w:t>
            </w:r>
          </w:p>
        </w:tc>
        <w:tc>
          <w:tcPr>
            <w:tcW w:w="262" w:type="dxa"/>
          </w:tcPr>
          <w:p w14:paraId="5F8EBAD0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01A1A33F" w14:textId="659EDE72" w:rsidR="00C17AA0" w:rsidRPr="00BC2FB5" w:rsidRDefault="00C17AA0" w:rsidP="00CD096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5,773</w:t>
            </w:r>
          </w:p>
        </w:tc>
        <w:tc>
          <w:tcPr>
            <w:tcW w:w="262" w:type="dxa"/>
          </w:tcPr>
          <w:p w14:paraId="310047A8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2C9D278" w14:textId="1AC8B999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39C3427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</w:tcPr>
          <w:p w14:paraId="5A898346" w14:textId="2184D190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7,207</w:t>
            </w:r>
          </w:p>
        </w:tc>
      </w:tr>
      <w:tr w:rsidR="00C17AA0" w:rsidRPr="00BC2FB5" w14:paraId="230AB7C9" w14:textId="77777777" w:rsidTr="00D030A3">
        <w:trPr>
          <w:trHeight w:val="58"/>
        </w:trPr>
        <w:tc>
          <w:tcPr>
            <w:tcW w:w="4770" w:type="dxa"/>
            <w:gridSpan w:val="2"/>
          </w:tcPr>
          <w:p w14:paraId="75084CA4" w14:textId="7777777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7131F4" w14:textId="65EDDEF4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9,505</w:t>
            </w:r>
          </w:p>
        </w:tc>
        <w:tc>
          <w:tcPr>
            <w:tcW w:w="262" w:type="dxa"/>
          </w:tcPr>
          <w:p w14:paraId="43963994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752BB7BB" w14:textId="718F119A" w:rsidR="00C17AA0" w:rsidRPr="00BC2FB5" w:rsidRDefault="00C17AA0" w:rsidP="00CD096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3,944</w:t>
            </w:r>
          </w:p>
        </w:tc>
        <w:tc>
          <w:tcPr>
            <w:tcW w:w="262" w:type="dxa"/>
          </w:tcPr>
          <w:p w14:paraId="29348063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E2EC1" w14:textId="18A32E6B" w:rsidR="00C17AA0" w:rsidRPr="00BC2FB5" w:rsidRDefault="00C17AA0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270" w:type="dxa"/>
            <w:gridSpan w:val="2"/>
          </w:tcPr>
          <w:p w14:paraId="2CC48552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B6126" w14:textId="473880E2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13,652</w:t>
            </w:r>
          </w:p>
        </w:tc>
      </w:tr>
      <w:tr w:rsidR="00C17AA0" w:rsidRPr="00BC2FB5" w14:paraId="135B9D2D" w14:textId="77777777" w:rsidTr="00D030A3">
        <w:trPr>
          <w:trHeight w:val="58"/>
        </w:trPr>
        <w:tc>
          <w:tcPr>
            <w:tcW w:w="4770" w:type="dxa"/>
            <w:gridSpan w:val="2"/>
          </w:tcPr>
          <w:p w14:paraId="62E916CA" w14:textId="7777777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1C4037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DD848FD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3D74BE91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2BFA468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</w:tcPr>
          <w:p w14:paraId="4D12FA8E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22EC14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2C7BAF2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7AA0" w:rsidRPr="00BC2FB5" w14:paraId="38D97FEC" w14:textId="77777777" w:rsidTr="00D030A3">
        <w:trPr>
          <w:trHeight w:val="58"/>
        </w:trPr>
        <w:tc>
          <w:tcPr>
            <w:tcW w:w="4770" w:type="dxa"/>
            <w:gridSpan w:val="2"/>
          </w:tcPr>
          <w:p w14:paraId="1F00047F" w14:textId="25421F29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EB92D10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102B01C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</w:tcPr>
          <w:p w14:paraId="5F2AC7DC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7422AC7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</w:tcPr>
          <w:p w14:paraId="106FC9CC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B9D3EBF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4A7D0299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7AA0" w:rsidRPr="00BC2FB5" w14:paraId="6B25943F" w14:textId="77777777" w:rsidTr="00D030A3">
        <w:trPr>
          <w:trHeight w:val="58"/>
        </w:trPr>
        <w:tc>
          <w:tcPr>
            <w:tcW w:w="4770" w:type="dxa"/>
            <w:gridSpan w:val="2"/>
          </w:tcPr>
          <w:p w14:paraId="7737991A" w14:textId="0B84B85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F96931" w14:textId="560B3724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(1,983)</w:t>
            </w:r>
          </w:p>
        </w:tc>
        <w:tc>
          <w:tcPr>
            <w:tcW w:w="262" w:type="dxa"/>
          </w:tcPr>
          <w:p w14:paraId="3D454243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50BC66E" w14:textId="0878BB00" w:rsidR="00C17AA0" w:rsidRPr="00BC2FB5" w:rsidRDefault="00C17AA0" w:rsidP="00CD096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62" w:type="dxa"/>
          </w:tcPr>
          <w:p w14:paraId="4FC82561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4C4ED5A6" w14:textId="1E72DC24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767323A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CFE8449" w14:textId="7D37FB35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(1,876)</w:t>
            </w:r>
          </w:p>
        </w:tc>
      </w:tr>
      <w:tr w:rsidR="00C17AA0" w:rsidRPr="00BC2FB5" w14:paraId="0E257DA0" w14:textId="77777777" w:rsidTr="00D030A3">
        <w:trPr>
          <w:trHeight w:val="58"/>
        </w:trPr>
        <w:tc>
          <w:tcPr>
            <w:tcW w:w="4770" w:type="dxa"/>
            <w:gridSpan w:val="2"/>
          </w:tcPr>
          <w:p w14:paraId="331546B5" w14:textId="5B3C089B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46627F" w14:textId="746780D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(1,983)</w:t>
            </w:r>
          </w:p>
        </w:tc>
        <w:tc>
          <w:tcPr>
            <w:tcW w:w="262" w:type="dxa"/>
          </w:tcPr>
          <w:p w14:paraId="713D8CAF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614AFAA7" w14:textId="0037996A" w:rsidR="00C17AA0" w:rsidRPr="00BC2FB5" w:rsidRDefault="00C17AA0" w:rsidP="00CD096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262" w:type="dxa"/>
          </w:tcPr>
          <w:p w14:paraId="147EB3DC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6B492" w14:textId="0E1B9C15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10A20F9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9FEBCA" w14:textId="23C56FC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(1,876)</w:t>
            </w:r>
          </w:p>
        </w:tc>
      </w:tr>
      <w:tr w:rsidR="00C17AA0" w:rsidRPr="00BC2FB5" w14:paraId="5A08785A" w14:textId="77777777" w:rsidTr="00D030A3">
        <w:trPr>
          <w:trHeight w:val="58"/>
        </w:trPr>
        <w:tc>
          <w:tcPr>
            <w:tcW w:w="4770" w:type="dxa"/>
            <w:gridSpan w:val="2"/>
          </w:tcPr>
          <w:p w14:paraId="2F116206" w14:textId="77777777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EA54A0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60BD4CCC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593823AC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9BD5719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4FC33D36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0102660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69CD79D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7AA0" w:rsidRPr="00BC2FB5" w14:paraId="2A4D5886" w14:textId="77777777" w:rsidTr="00D030A3">
        <w:trPr>
          <w:trHeight w:val="58"/>
        </w:trPr>
        <w:tc>
          <w:tcPr>
            <w:tcW w:w="4770" w:type="dxa"/>
            <w:gridSpan w:val="2"/>
          </w:tcPr>
          <w:p w14:paraId="1F5598D4" w14:textId="1DDE1EB8" w:rsidR="00C17AA0" w:rsidRPr="00BC2FB5" w:rsidRDefault="00C17AA0" w:rsidP="00C17AA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1D4D0DD" w14:textId="73ADCB19" w:rsidR="00C17AA0" w:rsidRPr="00BC2FB5" w:rsidRDefault="00C17AA0" w:rsidP="00C17A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7,522</w:t>
            </w:r>
          </w:p>
        </w:tc>
        <w:tc>
          <w:tcPr>
            <w:tcW w:w="262" w:type="dxa"/>
          </w:tcPr>
          <w:p w14:paraId="4C5D6B93" w14:textId="77777777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6F4D692" w14:textId="01456604" w:rsidR="00C17AA0" w:rsidRPr="00BC2FB5" w:rsidRDefault="00C17AA0" w:rsidP="00CD096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4,051</w:t>
            </w:r>
          </w:p>
        </w:tc>
        <w:tc>
          <w:tcPr>
            <w:tcW w:w="262" w:type="dxa"/>
          </w:tcPr>
          <w:p w14:paraId="69D875A7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vAlign w:val="bottom"/>
          </w:tcPr>
          <w:p w14:paraId="302686F9" w14:textId="3D65F62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270" w:type="dxa"/>
            <w:gridSpan w:val="2"/>
          </w:tcPr>
          <w:p w14:paraId="5114C93C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2578E747" w14:textId="3CA251E4" w:rsidR="00C17AA0" w:rsidRPr="00BC2FB5" w:rsidRDefault="00C17AA0" w:rsidP="00C17AA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11,776</w:t>
            </w:r>
          </w:p>
        </w:tc>
      </w:tr>
    </w:tbl>
    <w:p w14:paraId="36D02C41" w14:textId="6B3E7C4C" w:rsidR="009277F8" w:rsidRPr="00BC2FB5" w:rsidRDefault="009277F8" w:rsidP="0028654B">
      <w:pPr>
        <w:pStyle w:val="ListParagraph"/>
        <w:spacing w:line="240" w:lineRule="auto"/>
        <w:ind w:left="540"/>
        <w:jc w:val="thaiDistribute"/>
        <w:rPr>
          <w:sz w:val="28"/>
          <w:szCs w:val="28"/>
          <w:lang w:eastAsia="x-none"/>
        </w:rPr>
      </w:pPr>
    </w:p>
    <w:p w14:paraId="52D938DB" w14:textId="730FD5A0" w:rsidR="009F53C1" w:rsidRPr="00BC2FB5" w:rsidRDefault="007E56DD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3F66C1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F53C1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กำไรต่อหุ้นขั้นพื้นฐาน</w:t>
      </w:r>
    </w:p>
    <w:p w14:paraId="72671C92" w14:textId="77777777" w:rsidR="009F53C1" w:rsidRPr="00BC2FB5" w:rsidRDefault="009F53C1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8C00645" w14:textId="444BEA5A" w:rsidR="009F53C1" w:rsidRPr="00BC2FB5" w:rsidRDefault="009F53C1" w:rsidP="0028654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กำไรต่อหุ้นขั้นพื้นฐานสำหรับปีสิ้นสุดวันที่ </w:t>
      </w:r>
      <w:r w:rsidR="007E56DD" w:rsidRPr="00BC2FB5">
        <w:rPr>
          <w:rFonts w:asciiTheme="majorBidi" w:hAnsiTheme="majorBidi" w:cstheme="majorBidi"/>
          <w:sz w:val="28"/>
          <w:szCs w:val="28"/>
        </w:rPr>
        <w:t>31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2525C" w:rsidRPr="00BC2FB5">
        <w:rPr>
          <w:rFonts w:asciiTheme="majorBidi" w:hAnsiTheme="majorBidi" w:cstheme="majorBidi"/>
          <w:sz w:val="28"/>
          <w:szCs w:val="28"/>
        </w:rPr>
        <w:t>8</w:t>
      </w:r>
      <w:r w:rsidR="00117649"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BC2F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BC2FB5">
        <w:rPr>
          <w:rFonts w:asciiTheme="majorBidi" w:hAnsiTheme="majorBidi" w:cstheme="majorBidi"/>
          <w:sz w:val="28"/>
          <w:szCs w:val="28"/>
        </w:rPr>
        <w:t>256</w:t>
      </w:r>
      <w:r w:rsidR="0042525C" w:rsidRPr="00BC2FB5">
        <w:rPr>
          <w:rFonts w:asciiTheme="majorBidi" w:hAnsiTheme="majorBidi" w:cstheme="majorBidi"/>
          <w:sz w:val="28"/>
          <w:szCs w:val="28"/>
        </w:rPr>
        <w:t>7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8EC7E3" w14:textId="297343AF" w:rsidR="00806E33" w:rsidRPr="00BC2FB5" w:rsidRDefault="00806E3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3780"/>
        <w:gridCol w:w="307"/>
        <w:gridCol w:w="1041"/>
        <w:gridCol w:w="292"/>
        <w:gridCol w:w="988"/>
        <w:gridCol w:w="291"/>
        <w:gridCol w:w="1059"/>
        <w:gridCol w:w="291"/>
        <w:gridCol w:w="1005"/>
      </w:tblGrid>
      <w:tr w:rsidR="00E14E35" w:rsidRPr="00BC2FB5" w14:paraId="1F09937A" w14:textId="77777777" w:rsidTr="00DB0DBA">
        <w:trPr>
          <w:tblHeader/>
        </w:trPr>
        <w:tc>
          <w:tcPr>
            <w:tcW w:w="3780" w:type="dxa"/>
          </w:tcPr>
          <w:p w14:paraId="3E489BF5" w14:textId="77777777" w:rsidR="00E14E35" w:rsidRPr="00BC2FB5" w:rsidRDefault="00E14E35" w:rsidP="0028654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" w:type="dxa"/>
          </w:tcPr>
          <w:p w14:paraId="0293EAA3" w14:textId="77777777" w:rsidR="00E14E35" w:rsidRPr="00BC2FB5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</w:tcPr>
          <w:p w14:paraId="7F9D2084" w14:textId="77777777" w:rsidR="00E14E35" w:rsidRPr="00BC2FB5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49F555BA" w14:textId="77777777" w:rsidR="00E14E35" w:rsidRPr="00BC2FB5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63E68F05" w14:textId="77777777" w:rsidR="00E14E35" w:rsidRPr="00BC2FB5" w:rsidRDefault="00E14E35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25C" w:rsidRPr="00BC2FB5" w14:paraId="3312174E" w14:textId="77777777" w:rsidTr="00806E33">
        <w:trPr>
          <w:tblHeader/>
        </w:trPr>
        <w:tc>
          <w:tcPr>
            <w:tcW w:w="3780" w:type="dxa"/>
          </w:tcPr>
          <w:p w14:paraId="4D6B6EEF" w14:textId="1F1981DA" w:rsidR="0042525C" w:rsidRPr="00BC2FB5" w:rsidRDefault="0042525C" w:rsidP="0042525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" w:type="dxa"/>
          </w:tcPr>
          <w:p w14:paraId="2D8BA8D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1D8BD55" w14:textId="1ED325EF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2" w:type="dxa"/>
          </w:tcPr>
          <w:p w14:paraId="52E44A6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1B085506" w14:textId="62DEE052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1" w:type="dxa"/>
          </w:tcPr>
          <w:p w14:paraId="29B292B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2B30731" w14:textId="5B4CD79B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1" w:type="dxa"/>
          </w:tcPr>
          <w:p w14:paraId="6927A9A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1A571F8" w14:textId="27889BB5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2525C" w:rsidRPr="00BC2FB5" w14:paraId="47ABCD2F" w14:textId="77777777" w:rsidTr="00DB0DBA">
        <w:trPr>
          <w:tblHeader/>
        </w:trPr>
        <w:tc>
          <w:tcPr>
            <w:tcW w:w="3780" w:type="dxa"/>
          </w:tcPr>
          <w:p w14:paraId="5814C78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dxa"/>
          </w:tcPr>
          <w:p w14:paraId="3036743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7" w:type="dxa"/>
            <w:gridSpan w:val="7"/>
          </w:tcPr>
          <w:p w14:paraId="3415E98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C2F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BC2F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BC2F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42525C" w:rsidRPr="00BC2FB5" w14:paraId="63955C27" w14:textId="77777777" w:rsidTr="00806E33">
        <w:tc>
          <w:tcPr>
            <w:tcW w:w="3780" w:type="dxa"/>
          </w:tcPr>
          <w:p w14:paraId="24EB5D51" w14:textId="77777777" w:rsidR="0042525C" w:rsidRPr="00BC2FB5" w:rsidRDefault="0042525C" w:rsidP="0042525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BC2F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7" w:type="dxa"/>
          </w:tcPr>
          <w:p w14:paraId="7467ACB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859BC7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35A05FA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648145A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E5A114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7055A31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205D879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</w:tcPr>
          <w:p w14:paraId="3F27593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525C" w:rsidRPr="00BC2FB5" w14:paraId="08849895" w14:textId="77777777" w:rsidTr="00806E33">
        <w:tc>
          <w:tcPr>
            <w:tcW w:w="3780" w:type="dxa"/>
          </w:tcPr>
          <w:p w14:paraId="73FD3C93" w14:textId="77777777" w:rsidR="0042525C" w:rsidRPr="00BC2FB5" w:rsidRDefault="0042525C" w:rsidP="0042525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BC2F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307" w:type="dxa"/>
          </w:tcPr>
          <w:p w14:paraId="5509CFA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746F59FB" w14:textId="0CD4B133" w:rsidR="0042525C" w:rsidRPr="00BC2FB5" w:rsidRDefault="00871302" w:rsidP="0097371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130,045</w:t>
            </w:r>
          </w:p>
        </w:tc>
        <w:tc>
          <w:tcPr>
            <w:tcW w:w="292" w:type="dxa"/>
          </w:tcPr>
          <w:p w14:paraId="6EDBF41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0730AED1" w14:textId="41ED5F63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87,665</w:t>
            </w:r>
          </w:p>
        </w:tc>
        <w:tc>
          <w:tcPr>
            <w:tcW w:w="291" w:type="dxa"/>
          </w:tcPr>
          <w:p w14:paraId="71AF36E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69DA37D9" w14:textId="306FAC66" w:rsidR="0042525C" w:rsidRPr="00BC2FB5" w:rsidRDefault="00B81EDC" w:rsidP="0097371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871302"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30,045</w:t>
            </w:r>
          </w:p>
        </w:tc>
        <w:tc>
          <w:tcPr>
            <w:tcW w:w="291" w:type="dxa"/>
          </w:tcPr>
          <w:p w14:paraId="739D6A74" w14:textId="77777777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7909D02F" w14:textId="3AF10A8A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87,665</w:t>
            </w:r>
          </w:p>
        </w:tc>
      </w:tr>
      <w:tr w:rsidR="0042525C" w:rsidRPr="00BC2FB5" w14:paraId="73D37DB7" w14:textId="77777777" w:rsidTr="00E31A12">
        <w:trPr>
          <w:trHeight w:val="287"/>
        </w:trPr>
        <w:tc>
          <w:tcPr>
            <w:tcW w:w="3780" w:type="dxa"/>
          </w:tcPr>
          <w:p w14:paraId="5C4279C0" w14:textId="77777777" w:rsidR="0042525C" w:rsidRPr="00BC2FB5" w:rsidRDefault="0042525C" w:rsidP="0042525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</w:tcPr>
          <w:p w14:paraId="7D459AB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</w:tcPr>
          <w:p w14:paraId="724DEBEB" w14:textId="77777777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92" w:type="dxa"/>
          </w:tcPr>
          <w:p w14:paraId="32609D7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</w:tcPr>
          <w:p w14:paraId="3F85CB40" w14:textId="77777777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91" w:type="dxa"/>
          </w:tcPr>
          <w:p w14:paraId="0AD33B1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</w:tcPr>
          <w:p w14:paraId="648F4104" w14:textId="77777777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  <w:tc>
          <w:tcPr>
            <w:tcW w:w="291" w:type="dxa"/>
          </w:tcPr>
          <w:p w14:paraId="66BE17DC" w14:textId="77777777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5" w:type="dxa"/>
          </w:tcPr>
          <w:p w14:paraId="25A631DC" w14:textId="77777777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42525C" w:rsidRPr="00BC2FB5" w14:paraId="34A9AE37" w14:textId="77777777" w:rsidTr="00E31A12">
        <w:tc>
          <w:tcPr>
            <w:tcW w:w="3780" w:type="dxa"/>
          </w:tcPr>
          <w:p w14:paraId="483355FB" w14:textId="5E0A6EB7" w:rsidR="0042525C" w:rsidRPr="00BC2FB5" w:rsidRDefault="0042525C" w:rsidP="0042525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BC2F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7" w:type="dxa"/>
          </w:tcPr>
          <w:p w14:paraId="74764B8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793BA572" w14:textId="060F7AEB" w:rsidR="0042525C" w:rsidRPr="00BC2FB5" w:rsidRDefault="0082249E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2" w:type="dxa"/>
          </w:tcPr>
          <w:p w14:paraId="004703E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3F6E31CD" w14:textId="72E22413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  <w:tc>
          <w:tcPr>
            <w:tcW w:w="291" w:type="dxa"/>
          </w:tcPr>
          <w:p w14:paraId="017960B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2880FDAA" w14:textId="2D2692E6" w:rsidR="0042525C" w:rsidRPr="00BC2FB5" w:rsidRDefault="00B81ED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  <w:tc>
          <w:tcPr>
            <w:tcW w:w="291" w:type="dxa"/>
          </w:tcPr>
          <w:p w14:paraId="779035C7" w14:textId="77777777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726C0285" w14:textId="2399B549" w:rsidR="0042525C" w:rsidRPr="00BC2FB5" w:rsidRDefault="0042525C" w:rsidP="0042525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307,005</w:t>
            </w:r>
          </w:p>
        </w:tc>
      </w:tr>
      <w:tr w:rsidR="0042525C" w:rsidRPr="00BC2FB5" w14:paraId="384110CC" w14:textId="77777777" w:rsidTr="00806E33">
        <w:tc>
          <w:tcPr>
            <w:tcW w:w="3780" w:type="dxa"/>
          </w:tcPr>
          <w:p w14:paraId="09BB5617" w14:textId="77777777" w:rsidR="0042525C" w:rsidRPr="00BC2FB5" w:rsidRDefault="0042525C" w:rsidP="0042525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</w:tcPr>
          <w:p w14:paraId="72E2652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725071B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</w:tcPr>
          <w:p w14:paraId="1327A22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72843A7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</w:tcPr>
          <w:p w14:paraId="55C4871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6F7FEB8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</w:tcPr>
          <w:p w14:paraId="197C6AC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5518ECC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2525C" w:rsidRPr="00BC2FB5" w14:paraId="52DC517F" w14:textId="77777777" w:rsidTr="00806E33">
        <w:trPr>
          <w:trHeight w:val="425"/>
        </w:trPr>
        <w:tc>
          <w:tcPr>
            <w:tcW w:w="3780" w:type="dxa"/>
          </w:tcPr>
          <w:p w14:paraId="332E2EE9" w14:textId="77777777" w:rsidR="0042525C" w:rsidRPr="00BC2FB5" w:rsidRDefault="0042525C" w:rsidP="0042525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7" w:type="dxa"/>
          </w:tcPr>
          <w:p w14:paraId="0DCA817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2CD50CB1" w14:textId="487FE7FF" w:rsidR="0042525C" w:rsidRPr="00BC2FB5" w:rsidRDefault="006E29D9" w:rsidP="004252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0.42</w:t>
            </w:r>
          </w:p>
        </w:tc>
        <w:tc>
          <w:tcPr>
            <w:tcW w:w="292" w:type="dxa"/>
          </w:tcPr>
          <w:p w14:paraId="0454BC1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41BFA2E1" w14:textId="4DCEFAB1" w:rsidR="0042525C" w:rsidRPr="00BC2FB5" w:rsidRDefault="0042525C" w:rsidP="004252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0.29</w:t>
            </w:r>
          </w:p>
        </w:tc>
        <w:tc>
          <w:tcPr>
            <w:tcW w:w="291" w:type="dxa"/>
          </w:tcPr>
          <w:p w14:paraId="6FD86F3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5D30B819" w14:textId="59337E57" w:rsidR="0042525C" w:rsidRPr="00BC2FB5" w:rsidRDefault="00B81EDC" w:rsidP="004252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0.42</w:t>
            </w:r>
          </w:p>
        </w:tc>
        <w:tc>
          <w:tcPr>
            <w:tcW w:w="291" w:type="dxa"/>
          </w:tcPr>
          <w:p w14:paraId="31138CC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560D2F4C" w14:textId="6F3CD171" w:rsidR="0042525C" w:rsidRPr="00BC2FB5" w:rsidRDefault="0042525C" w:rsidP="0042525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0.29</w:t>
            </w:r>
          </w:p>
        </w:tc>
      </w:tr>
    </w:tbl>
    <w:p w14:paraId="73A3C9B6" w14:textId="6331A6DA" w:rsidR="00905954" w:rsidRPr="00BC2FB5" w:rsidRDefault="007E56DD" w:rsidP="0028654B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BC2FB5">
        <w:rPr>
          <w:rFonts w:asciiTheme="majorBidi" w:eastAsia="MS Mincho" w:hAnsiTheme="majorBidi" w:cstheme="majorBidi"/>
          <w:sz w:val="28"/>
          <w:szCs w:val="28"/>
        </w:rPr>
        <w:lastRenderedPageBreak/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4</w:t>
      </w:r>
      <w:r w:rsidR="003F66C1" w:rsidRPr="00BC2FB5">
        <w:rPr>
          <w:rFonts w:asciiTheme="majorBidi" w:eastAsia="MS Mincho" w:hAnsiTheme="majorBidi" w:cstheme="majorBidi"/>
          <w:sz w:val="28"/>
          <w:szCs w:val="28"/>
        </w:rPr>
        <w:tab/>
      </w:r>
      <w:r w:rsidR="006F219D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เงินปัน</w:t>
      </w:r>
      <w:r w:rsidR="006F219D" w:rsidRPr="00BC2FB5">
        <w:rPr>
          <w:rFonts w:asciiTheme="majorBidi" w:eastAsia="MS Mincho" w:hAnsiTheme="majorBidi" w:cstheme="majorBidi"/>
          <w:sz w:val="28"/>
          <w:szCs w:val="28"/>
          <w:cs/>
        </w:rPr>
        <w:t>ผ</w:t>
      </w:r>
      <w:r w:rsidR="00A22239" w:rsidRPr="00BC2FB5">
        <w:rPr>
          <w:rFonts w:asciiTheme="majorBidi" w:eastAsia="MS Mincho" w:hAnsiTheme="majorBidi" w:cstheme="majorBidi" w:hint="cs"/>
          <w:sz w:val="28"/>
          <w:szCs w:val="28"/>
          <w:cs/>
        </w:rPr>
        <w:t>ล</w:t>
      </w:r>
    </w:p>
    <w:p w14:paraId="13889491" w14:textId="7CABCC59" w:rsidR="00D850DE" w:rsidRPr="00BC2FB5" w:rsidRDefault="00044AB8" w:rsidP="00841189">
      <w:pPr>
        <w:spacing w:line="240" w:lineRule="auto"/>
        <w:rPr>
          <w:rFonts w:asciiTheme="majorBidi" w:eastAsia="MS Mincho" w:hAnsiTheme="majorBidi" w:cstheme="majorBidi"/>
          <w:sz w:val="28"/>
          <w:szCs w:val="28"/>
          <w:cs/>
        </w:rPr>
      </w:pPr>
      <w:r w:rsidRPr="00BC2FB5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</w:p>
    <w:p w14:paraId="2BEC9629" w14:textId="2CDD957C" w:rsidR="00044AB8" w:rsidRPr="00BC2FB5" w:rsidRDefault="002B2EAF" w:rsidP="0028654B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BC2FB5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เงิน</w:t>
      </w:r>
      <w:r w:rsidRPr="00BC2FB5">
        <w:rPr>
          <w:rFonts w:asciiTheme="majorBidi" w:hAnsiTheme="majorBidi" w:cstheme="majorBidi"/>
          <w:sz w:val="28"/>
          <w:szCs w:val="28"/>
          <w:cs/>
        </w:rPr>
        <w:t>ปัน</w:t>
      </w:r>
      <w:r w:rsidRPr="00BC2FB5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ผลที่บริษัท</w:t>
      </w:r>
      <w:r w:rsidR="004A3E75" w:rsidRPr="00BC2FB5">
        <w:rPr>
          <w:rFonts w:asciiTheme="majorBidi" w:eastAsia="MS Mincho" w:hAnsiTheme="majorBidi" w:cstheme="majorBidi" w:hint="cs"/>
          <w:sz w:val="28"/>
          <w:szCs w:val="28"/>
          <w:cs/>
          <w:lang w:val="en-GB"/>
        </w:rPr>
        <w:t>และบริษัทย่อย</w:t>
      </w:r>
      <w:r w:rsidRPr="00BC2FB5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จ่ายให้ผู้ถือหุ้น มีดังนี้</w:t>
      </w:r>
    </w:p>
    <w:p w14:paraId="7F670E08" w14:textId="77777777" w:rsidR="00044AB8" w:rsidRPr="00BC2FB5" w:rsidRDefault="00044AB8" w:rsidP="0028654B">
      <w:pPr>
        <w:spacing w:line="240" w:lineRule="auto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270"/>
        <w:gridCol w:w="1800"/>
        <w:gridCol w:w="270"/>
        <w:gridCol w:w="1800"/>
        <w:gridCol w:w="316"/>
        <w:gridCol w:w="944"/>
      </w:tblGrid>
      <w:tr w:rsidR="00A75F66" w:rsidRPr="00BC2FB5" w14:paraId="431858D7" w14:textId="77777777" w:rsidTr="000C7B4B">
        <w:trPr>
          <w:tblHeader/>
        </w:trPr>
        <w:tc>
          <w:tcPr>
            <w:tcW w:w="2250" w:type="dxa"/>
            <w:vAlign w:val="bottom"/>
          </w:tcPr>
          <w:p w14:paraId="1DC3C114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9D2D6C8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86B18A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255D0C6" w14:textId="5444F24B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1372D5F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CD46F7F" w14:textId="741006B4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316" w:type="dxa"/>
          </w:tcPr>
          <w:p w14:paraId="7CC6611B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61884051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75F66" w:rsidRPr="00BC2FB5" w14:paraId="0EBABC15" w14:textId="77777777" w:rsidTr="000C7B4B">
        <w:trPr>
          <w:tblHeader/>
        </w:trPr>
        <w:tc>
          <w:tcPr>
            <w:tcW w:w="2250" w:type="dxa"/>
          </w:tcPr>
          <w:p w14:paraId="1814FBC9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0C1307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2D88D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7A4701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2CA88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5D2093BA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45D03BFC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6099FE39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5F66" w:rsidRPr="00BC2FB5" w14:paraId="7540282B" w14:textId="77777777" w:rsidTr="000C7B4B">
        <w:tc>
          <w:tcPr>
            <w:tcW w:w="2250" w:type="dxa"/>
            <w:hideMark/>
          </w:tcPr>
          <w:p w14:paraId="2CCE3045" w14:textId="441A6D20" w:rsidR="00A75F66" w:rsidRPr="00BC2FB5" w:rsidRDefault="007E56DD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2525C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7D1E9B35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353FC9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DCBB7E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19077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DFE7D7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7ECE0F4C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22DE1E7" w14:textId="77777777" w:rsidR="00A75F66" w:rsidRPr="00BC2FB5" w:rsidRDefault="00A75F66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E4" w:rsidRPr="00BC2FB5" w14:paraId="3081BDF0" w14:textId="77777777" w:rsidTr="000C7B4B">
        <w:tc>
          <w:tcPr>
            <w:tcW w:w="2250" w:type="dxa"/>
          </w:tcPr>
          <w:p w14:paraId="7367A891" w14:textId="4BCC28AD" w:rsidR="00980FE4" w:rsidRPr="00BC2FB5" w:rsidDel="00D81378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6ABAB264" w14:textId="77777777" w:rsidR="00980FE4" w:rsidRPr="00BC2FB5" w:rsidRDefault="00980FE4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5A9FF1" w14:textId="77777777" w:rsidR="00980FE4" w:rsidRPr="00BC2FB5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B68C76" w14:textId="77777777" w:rsidR="00980FE4" w:rsidRPr="00BC2FB5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74F48" w14:textId="77777777" w:rsidR="00980FE4" w:rsidRPr="00BC2FB5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E92A6A" w14:textId="77777777" w:rsidR="00980FE4" w:rsidRPr="00BC2FB5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80CF342" w14:textId="77777777" w:rsidR="00980FE4" w:rsidRPr="00BC2FB5" w:rsidRDefault="00980FE4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3DD0124" w14:textId="77777777" w:rsidR="00980FE4" w:rsidRPr="00BC2FB5" w:rsidRDefault="00980FE4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B4B" w:rsidRPr="00BC2FB5" w14:paraId="2DBEDFFE" w14:textId="77777777" w:rsidTr="000C7B4B">
        <w:tc>
          <w:tcPr>
            <w:tcW w:w="2250" w:type="dxa"/>
          </w:tcPr>
          <w:p w14:paraId="1E3A05BB" w14:textId="59E75ED3" w:rsidR="000C7B4B" w:rsidRPr="00BC2FB5" w:rsidRDefault="005357F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32FA8936" w14:textId="261CC5FC" w:rsidR="000C7B4B" w:rsidRPr="00BC2FB5" w:rsidRDefault="00C44883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A7B1E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 xml:space="preserve">4 </w:t>
            </w:r>
            <w:r w:rsidR="004A7B1E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="00713A13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70" w:type="dxa"/>
          </w:tcPr>
          <w:p w14:paraId="506EB1E3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AB2011" w14:textId="3BD83FC0" w:rsidR="000C7B4B" w:rsidRPr="00BC2FB5" w:rsidRDefault="00F52DFC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70" w:type="dxa"/>
          </w:tcPr>
          <w:p w14:paraId="5CF9F468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221783" w14:textId="480E997F" w:rsidR="007243A0" w:rsidRPr="00BC2FB5" w:rsidRDefault="00B81EDC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0.18</w:t>
            </w:r>
          </w:p>
        </w:tc>
        <w:tc>
          <w:tcPr>
            <w:tcW w:w="316" w:type="dxa"/>
          </w:tcPr>
          <w:p w14:paraId="42ED05B5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1A00DA2E" w14:textId="6461820C" w:rsidR="000C7B4B" w:rsidRPr="00BC2FB5" w:rsidRDefault="00B81EDC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55.26</w:t>
            </w:r>
          </w:p>
        </w:tc>
      </w:tr>
      <w:tr w:rsidR="000C7B4B" w:rsidRPr="00BC2FB5" w14:paraId="23827162" w14:textId="77777777" w:rsidTr="000C7B4B">
        <w:tc>
          <w:tcPr>
            <w:tcW w:w="2250" w:type="dxa"/>
            <w:hideMark/>
          </w:tcPr>
          <w:p w14:paraId="3951DDE0" w14:textId="68335864" w:rsidR="000C7B4B" w:rsidRPr="00BC2FB5" w:rsidRDefault="005357F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14B9B5B7" w14:textId="20BCD6E3" w:rsidR="000C7B4B" w:rsidRPr="00BC2FB5" w:rsidRDefault="00C44883" w:rsidP="00C448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   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  <w:r w:rsidR="00F52DFC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52DFC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สิงหาคม </w:t>
            </w:r>
            <w:r w:rsidR="00F52DFC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  <w:r w:rsidR="00F52DFC" w:rsidRPr="00BC2FB5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337CF111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38ECDF" w14:textId="34E5E9A9" w:rsidR="000C7B4B" w:rsidRPr="00BC2FB5" w:rsidRDefault="007243A0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กันยายน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70" w:type="dxa"/>
          </w:tcPr>
          <w:p w14:paraId="31E3FCBB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26363FC" w14:textId="326F5808" w:rsidR="000C7B4B" w:rsidRPr="00BC2FB5" w:rsidRDefault="00B81EDC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0.14</w:t>
            </w:r>
          </w:p>
        </w:tc>
        <w:tc>
          <w:tcPr>
            <w:tcW w:w="316" w:type="dxa"/>
          </w:tcPr>
          <w:p w14:paraId="09FF6A0E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269454B5" w14:textId="3C79F642" w:rsidR="000C7B4B" w:rsidRPr="00BC2FB5" w:rsidRDefault="00B81EDC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42.98</w:t>
            </w:r>
          </w:p>
        </w:tc>
      </w:tr>
      <w:tr w:rsidR="000C7B4B" w:rsidRPr="00BC2FB5" w14:paraId="76898A2E" w14:textId="77777777" w:rsidTr="000C7B4B">
        <w:tc>
          <w:tcPr>
            <w:tcW w:w="2250" w:type="dxa"/>
          </w:tcPr>
          <w:p w14:paraId="5E4476F8" w14:textId="045C68F6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94F50B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4895E86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4FBDEA6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9940F9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2B5E72EA" w14:textId="77777777" w:rsidR="000C7B4B" w:rsidRPr="00BC2FB5" w:rsidRDefault="000C7B4B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316" w:type="dxa"/>
          </w:tcPr>
          <w:p w14:paraId="616B488F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</w:tcPr>
          <w:p w14:paraId="6BCB6FB6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0C7B4B" w:rsidRPr="00BC2FB5" w14:paraId="36F2BCCF" w14:textId="77777777" w:rsidTr="000C7B4B">
        <w:tc>
          <w:tcPr>
            <w:tcW w:w="2250" w:type="dxa"/>
            <w:hideMark/>
          </w:tcPr>
          <w:p w14:paraId="15870AAA" w14:textId="13C38DBC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8B0CA49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4D4B01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434232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F7A64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171C7B" w14:textId="77777777" w:rsidR="000C7B4B" w:rsidRPr="00BC2FB5" w:rsidRDefault="000C7B4B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DAC5F77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38D74EB1" w14:textId="77777777" w:rsidR="000C7B4B" w:rsidRPr="00BC2FB5" w:rsidRDefault="000C7B4B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587" w:rsidRPr="00BC2FB5" w14:paraId="076214F6" w14:textId="77777777" w:rsidTr="000C7B4B">
        <w:tc>
          <w:tcPr>
            <w:tcW w:w="2250" w:type="dxa"/>
          </w:tcPr>
          <w:p w14:paraId="7B8C535C" w14:textId="551D9F0B" w:rsidR="007A7587" w:rsidRPr="00BC2FB5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5166E635" w14:textId="77777777" w:rsidR="007A7587" w:rsidRPr="00BC2FB5" w:rsidRDefault="007A758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6DC5" w14:textId="77777777" w:rsidR="007A7587" w:rsidRPr="00BC2FB5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721BB3" w14:textId="77777777" w:rsidR="007A7587" w:rsidRPr="00BC2FB5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9D62B0" w14:textId="77777777" w:rsidR="007A7587" w:rsidRPr="00BC2FB5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DFF0C6" w14:textId="77777777" w:rsidR="007A7587" w:rsidRPr="00BC2FB5" w:rsidRDefault="007A758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0C24B8EB" w14:textId="77777777" w:rsidR="007A7587" w:rsidRPr="00BC2FB5" w:rsidRDefault="007A7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77D6D2CE" w14:textId="77777777" w:rsidR="007A7587" w:rsidRPr="00BC2FB5" w:rsidRDefault="007A758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95A3E" w:rsidRPr="00BC2FB5" w14:paraId="0FEE2F10" w14:textId="77777777" w:rsidTr="000C7B4B">
        <w:tc>
          <w:tcPr>
            <w:tcW w:w="2250" w:type="dxa"/>
          </w:tcPr>
          <w:p w14:paraId="1A0C04DA" w14:textId="3FF4E658" w:rsidR="00295A3E" w:rsidRPr="00BC2FB5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5A22DDD6" w14:textId="0AAD22E3" w:rsidR="00295A3E" w:rsidRPr="00BC2FB5" w:rsidRDefault="000D6713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28</w:t>
            </w:r>
            <w:r w:rsidR="00295A3E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295A3E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เมษายน </w:t>
            </w:r>
            <w:r w:rsidR="00295A3E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70" w:type="dxa"/>
          </w:tcPr>
          <w:p w14:paraId="06A52EE4" w14:textId="77777777" w:rsidR="00295A3E" w:rsidRPr="00BC2FB5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A0493A2" w14:textId="2D533CE2" w:rsidR="00295A3E" w:rsidRPr="00BC2FB5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พฤษภาคม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  <w:r w:rsidRPr="00BC2FB5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CA0672B" w14:textId="77777777" w:rsidR="00295A3E" w:rsidRPr="00BC2FB5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0A2DB19" w14:textId="5D6BBCA0" w:rsidR="00295A3E" w:rsidRPr="00BC2FB5" w:rsidRDefault="00841189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62BC3F4C" w14:textId="77777777" w:rsidR="00295A3E" w:rsidRPr="00BC2FB5" w:rsidRDefault="00295A3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AD5320E" w14:textId="64AA60A6" w:rsidR="00295A3E" w:rsidRPr="00BC2FB5" w:rsidRDefault="005502D8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  <w:tr w:rsidR="00451A2A" w:rsidRPr="00BC2FB5" w14:paraId="4E9C03DD" w14:textId="77777777" w:rsidTr="000C7B4B">
        <w:tc>
          <w:tcPr>
            <w:tcW w:w="2250" w:type="dxa"/>
          </w:tcPr>
          <w:p w14:paraId="0A125F05" w14:textId="77777777" w:rsidR="00035A0E" w:rsidRPr="00BC2FB5" w:rsidRDefault="00035A0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/>
                <w:sz w:val="28"/>
                <w:szCs w:val="28"/>
              </w:rPr>
            </w:pPr>
          </w:p>
          <w:p w14:paraId="0B98712F" w14:textId="2BCBDBFC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ไอ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ซีเคียว</w:t>
            </w:r>
            <w:r w:rsidRPr="00BC2FB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C2FB5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723ACC72" w14:textId="77777777" w:rsidR="00451A2A" w:rsidRPr="00BC2FB5" w:rsidRDefault="00451A2A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" w:type="dxa"/>
          </w:tcPr>
          <w:p w14:paraId="54C23057" w14:textId="77777777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8C56E6B" w14:textId="143CF362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270" w:type="dxa"/>
          </w:tcPr>
          <w:p w14:paraId="0929DF88" w14:textId="77777777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6712406" w14:textId="77777777" w:rsidR="00451A2A" w:rsidRPr="00BC2FB5" w:rsidRDefault="00451A2A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dxa"/>
          </w:tcPr>
          <w:p w14:paraId="5D7FB5D2" w14:textId="77777777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076F299C" w14:textId="77777777" w:rsidR="00451A2A" w:rsidRPr="00BC2FB5" w:rsidRDefault="00451A2A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51A2A" w:rsidRPr="00BC2FB5" w14:paraId="1A605AB3" w14:textId="77777777" w:rsidTr="000C7B4B">
        <w:tc>
          <w:tcPr>
            <w:tcW w:w="2250" w:type="dxa"/>
          </w:tcPr>
          <w:p w14:paraId="262C1FEF" w14:textId="293B403C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  <w:r w:rsidR="007958C5"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440" w:type="dxa"/>
          </w:tcPr>
          <w:p w14:paraId="05D1CA00" w14:textId="31410EE7" w:rsidR="00451A2A" w:rsidRPr="00BC2FB5" w:rsidRDefault="00451A2A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="00B74BC5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กุมภาพันธ์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2568</w:t>
            </w:r>
          </w:p>
        </w:tc>
        <w:tc>
          <w:tcPr>
            <w:tcW w:w="270" w:type="dxa"/>
          </w:tcPr>
          <w:p w14:paraId="5C3F21FD" w14:textId="77777777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D07C564" w14:textId="42055377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กุมภาพันธ์</w:t>
            </w:r>
            <w:r w:rsidR="00B24A53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 xml:space="preserve"> 2568</w:t>
            </w:r>
          </w:p>
        </w:tc>
        <w:tc>
          <w:tcPr>
            <w:tcW w:w="270" w:type="dxa"/>
          </w:tcPr>
          <w:p w14:paraId="2E2C8F68" w14:textId="77777777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E8648D7" w14:textId="32108628" w:rsidR="00451A2A" w:rsidRPr="00BC2FB5" w:rsidRDefault="00451A2A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316" w:type="dxa"/>
          </w:tcPr>
          <w:p w14:paraId="00A56BED" w14:textId="77777777" w:rsidR="00451A2A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52A1479" w14:textId="352207C4" w:rsidR="00451A2A" w:rsidRPr="00BC2FB5" w:rsidRDefault="00451A2A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20.00</w:t>
            </w:r>
          </w:p>
        </w:tc>
      </w:tr>
      <w:tr w:rsidR="00BE1E97" w:rsidRPr="00BC2FB5" w14:paraId="5D2E98F1" w14:textId="77777777" w:rsidTr="000C7B4B">
        <w:tc>
          <w:tcPr>
            <w:tcW w:w="2250" w:type="dxa"/>
          </w:tcPr>
          <w:p w14:paraId="1F67297D" w14:textId="77777777" w:rsidR="00F74587" w:rsidRPr="00BC2FB5" w:rsidRDefault="00F7458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560" w:hanging="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7F85FA" w14:textId="14731E89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right="-5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วินท์คอม เทคโนโลยี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043B60B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" w:type="dxa"/>
          </w:tcPr>
          <w:p w14:paraId="40AB7EE4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E2FC1D5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270" w:type="dxa"/>
          </w:tcPr>
          <w:p w14:paraId="592BB170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C430434" w14:textId="77777777" w:rsidR="00BE1E97" w:rsidRPr="00BC2FB5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32053C06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0DDC72D9" w14:textId="77777777" w:rsidR="00BE1E97" w:rsidRPr="00BC2FB5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E97" w:rsidRPr="00BC2FB5" w14:paraId="5274F21A" w14:textId="77777777" w:rsidTr="00DC4BBC">
        <w:tc>
          <w:tcPr>
            <w:tcW w:w="2250" w:type="dxa"/>
          </w:tcPr>
          <w:p w14:paraId="5B11D726" w14:textId="6490BDC1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474403"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440" w:type="dxa"/>
          </w:tcPr>
          <w:p w14:paraId="5677BED8" w14:textId="1C75FA72" w:rsidR="00BE1E97" w:rsidRPr="00BC2FB5" w:rsidRDefault="00C44883" w:rsidP="00C4488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="00E01D53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 xml:space="preserve">20 </w:t>
            </w:r>
            <w:r w:rsidR="00E01D53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มกราคม</w:t>
            </w:r>
            <w:r w:rsidR="00BE1E97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="00BE1E97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70" w:type="dxa"/>
          </w:tcPr>
          <w:p w14:paraId="4AE14FD7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0C0D01C" w14:textId="6855BE77" w:rsidR="00BE1E97" w:rsidRPr="00BC2FB5" w:rsidRDefault="009C50B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มกราคม</w:t>
            </w:r>
            <w:r w:rsidR="00BE1E97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="00BE1E97"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="0042525C"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270" w:type="dxa"/>
          </w:tcPr>
          <w:p w14:paraId="3FFC9651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81F7A97" w14:textId="032DD863" w:rsidR="00BE1E97" w:rsidRPr="00BC2FB5" w:rsidRDefault="009F261F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68.64</w:t>
            </w:r>
          </w:p>
        </w:tc>
        <w:tc>
          <w:tcPr>
            <w:tcW w:w="316" w:type="dxa"/>
          </w:tcPr>
          <w:p w14:paraId="4AAED28A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2FCFD040" w14:textId="37586E2B" w:rsidR="00BE1E97" w:rsidRPr="00BC2FB5" w:rsidRDefault="009F261F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6.86</w:t>
            </w:r>
          </w:p>
        </w:tc>
      </w:tr>
      <w:tr w:rsidR="00BE1E97" w:rsidRPr="00BC2FB5" w14:paraId="62261D36" w14:textId="77777777" w:rsidTr="000C7B4B">
        <w:tc>
          <w:tcPr>
            <w:tcW w:w="2250" w:type="dxa"/>
          </w:tcPr>
          <w:p w14:paraId="69E0AF28" w14:textId="762BA6B3" w:rsidR="00BE1E97" w:rsidRPr="00BC2FB5" w:rsidRDefault="00451A2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</w:t>
            </w:r>
            <w:r w:rsidR="005B3E0A"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นผลระหว่างกาล</w:t>
            </w:r>
          </w:p>
        </w:tc>
        <w:tc>
          <w:tcPr>
            <w:tcW w:w="1440" w:type="dxa"/>
          </w:tcPr>
          <w:p w14:paraId="6BAC9447" w14:textId="7B7C4FE0" w:rsidR="00BE1E97" w:rsidRPr="00BC2FB5" w:rsidRDefault="62D80451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proofErr w:type="spellStart"/>
            <w:r w:rsidRPr="00BC2FB5">
              <w:rPr>
                <w:rFonts w:asciiTheme="majorBidi" w:hAnsiTheme="majorBidi" w:cstheme="majorBidi"/>
                <w:sz w:val="28"/>
                <w:szCs w:val="28"/>
              </w:rPr>
              <w:t>มีนาคม</w:t>
            </w:r>
            <w:proofErr w:type="spellEnd"/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1189" w:rsidRPr="00BC2FB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6C16692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88D5C4" w14:textId="356A3F35" w:rsidR="00BE1E97" w:rsidRPr="00BC2FB5" w:rsidRDefault="62D8045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BC2FB5">
              <w:rPr>
                <w:rFonts w:ascii="Angsana New" w:hAnsi="Angsana New"/>
                <w:sz w:val="28"/>
                <w:szCs w:val="28"/>
              </w:rPr>
              <w:t>มีนาคม</w:t>
            </w:r>
            <w:proofErr w:type="spellEnd"/>
            <w:r w:rsidRPr="00BC2F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1189" w:rsidRPr="00BC2F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07D9B2B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DB687BB" w14:textId="25041504" w:rsidR="00BE1E97" w:rsidRPr="00BC2FB5" w:rsidRDefault="009F261F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335.00</w:t>
            </w:r>
          </w:p>
        </w:tc>
        <w:tc>
          <w:tcPr>
            <w:tcW w:w="316" w:type="dxa"/>
          </w:tcPr>
          <w:p w14:paraId="2E81D2DF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8388DB" w14:textId="5538724B" w:rsidR="00BE1E97" w:rsidRPr="00BC2FB5" w:rsidRDefault="009F261F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33.50</w:t>
            </w:r>
          </w:p>
        </w:tc>
      </w:tr>
      <w:tr w:rsidR="006E07CE" w:rsidRPr="00BC2FB5" w14:paraId="10915D51" w14:textId="77777777" w:rsidTr="000C7B4B">
        <w:tc>
          <w:tcPr>
            <w:tcW w:w="2250" w:type="dxa"/>
          </w:tcPr>
          <w:p w14:paraId="3B50975B" w14:textId="0E1CA2F4" w:rsidR="005B3E0A" w:rsidRPr="00BC2FB5" w:rsidRDefault="00D7464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1DCB4638" w14:textId="1AA15169" w:rsidR="006E07CE" w:rsidRPr="00BC2FB5" w:rsidRDefault="00084E77" w:rsidP="00C20F1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20F1A"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A5182C0" w14:textId="77777777" w:rsidR="006E07CE" w:rsidRPr="00BC2FB5" w:rsidRDefault="006E07C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11C043" w14:textId="471A3EE6" w:rsidR="006E07CE" w:rsidRPr="00BC2FB5" w:rsidRDefault="00D3679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C2FB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809B33D" w14:textId="77777777" w:rsidR="006E07CE" w:rsidRPr="00BC2FB5" w:rsidRDefault="006E07C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72E1064" w14:textId="4D1571A0" w:rsidR="006E07CE" w:rsidRPr="00BC2FB5" w:rsidRDefault="00AE76A1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375.90</w:t>
            </w:r>
          </w:p>
        </w:tc>
        <w:tc>
          <w:tcPr>
            <w:tcW w:w="316" w:type="dxa"/>
          </w:tcPr>
          <w:p w14:paraId="2D378F17" w14:textId="77777777" w:rsidR="006E07CE" w:rsidRPr="00BC2FB5" w:rsidRDefault="006E07C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7793920" w14:textId="75FDFA5A" w:rsidR="006E07CE" w:rsidRPr="00BC2FB5" w:rsidRDefault="003A5DB8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37.59</w:t>
            </w:r>
          </w:p>
        </w:tc>
      </w:tr>
      <w:tr w:rsidR="005B3E0A" w:rsidRPr="00BC2FB5" w14:paraId="0B846597" w14:textId="77777777" w:rsidTr="000C7B4B">
        <w:tc>
          <w:tcPr>
            <w:tcW w:w="2250" w:type="dxa"/>
          </w:tcPr>
          <w:p w14:paraId="62A3621C" w14:textId="77777777" w:rsidR="005B3E0A" w:rsidRPr="00BC2FB5" w:rsidRDefault="005B3E0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F7C542" w14:textId="77777777" w:rsidR="005B3E0A" w:rsidRPr="00BC2FB5" w:rsidRDefault="005B3E0A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C573CD6" w14:textId="77777777" w:rsidR="005B3E0A" w:rsidRPr="00BC2FB5" w:rsidRDefault="005B3E0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0" w:type="dxa"/>
          </w:tcPr>
          <w:p w14:paraId="29C598A3" w14:textId="77777777" w:rsidR="005B3E0A" w:rsidRPr="00BC2FB5" w:rsidRDefault="005B3E0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1C7D7637" w14:textId="77777777" w:rsidR="005B3E0A" w:rsidRPr="00BC2FB5" w:rsidRDefault="005B3E0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0" w:type="dxa"/>
          </w:tcPr>
          <w:p w14:paraId="142CDD05" w14:textId="77777777" w:rsidR="005B3E0A" w:rsidRPr="00BC2FB5" w:rsidRDefault="005B3E0A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316" w:type="dxa"/>
          </w:tcPr>
          <w:p w14:paraId="1827D5C5" w14:textId="77777777" w:rsidR="005B3E0A" w:rsidRPr="00BC2FB5" w:rsidRDefault="005B3E0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44" w:type="dxa"/>
          </w:tcPr>
          <w:p w14:paraId="4B40AEF2" w14:textId="77777777" w:rsidR="005B3E0A" w:rsidRPr="00BC2FB5" w:rsidRDefault="005B3E0A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035A0E" w:rsidRPr="00BC2FB5" w14:paraId="34CEF75A" w14:textId="77777777" w:rsidTr="000C7B4B">
        <w:tc>
          <w:tcPr>
            <w:tcW w:w="2250" w:type="dxa"/>
          </w:tcPr>
          <w:p w14:paraId="30EB2C0D" w14:textId="1AF57851" w:rsidR="00035A0E" w:rsidRPr="00BC2FB5" w:rsidRDefault="005B3E0A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905B262" w14:textId="77777777" w:rsidR="00035A0E" w:rsidRPr="00BC2FB5" w:rsidRDefault="00035A0E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93443" w14:textId="77777777" w:rsidR="00035A0E" w:rsidRPr="00BC2FB5" w:rsidRDefault="00035A0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76E64C" w14:textId="77777777" w:rsidR="00035A0E" w:rsidRPr="00BC2FB5" w:rsidRDefault="00035A0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DEA79" w14:textId="77777777" w:rsidR="00035A0E" w:rsidRPr="00BC2FB5" w:rsidRDefault="00035A0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C8D6E9" w14:textId="77777777" w:rsidR="00035A0E" w:rsidRPr="00BC2FB5" w:rsidRDefault="00035A0E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0E96FE7" w14:textId="77777777" w:rsidR="00035A0E" w:rsidRPr="00BC2FB5" w:rsidRDefault="00035A0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2676C0CB" w14:textId="77777777" w:rsidR="00035A0E" w:rsidRPr="00BC2FB5" w:rsidRDefault="00035A0E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E1E97" w:rsidRPr="00BC2FB5" w14:paraId="44678497" w14:textId="77777777" w:rsidTr="000C7B4B">
        <w:tc>
          <w:tcPr>
            <w:tcW w:w="2250" w:type="dxa"/>
          </w:tcPr>
          <w:p w14:paraId="28C13117" w14:textId="065B395A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16850857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9DA1F0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5A2DBC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94BF3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03B47F" w14:textId="77777777" w:rsidR="00BE1E97" w:rsidRPr="00BC2FB5" w:rsidRDefault="00BE1E9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530327F" w14:textId="77777777" w:rsidR="00BE1E97" w:rsidRPr="00BC2FB5" w:rsidRDefault="00BE1E97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0DFB1E" w14:textId="77777777" w:rsidR="00BE1E97" w:rsidRPr="00BC2FB5" w:rsidRDefault="00BE1E97" w:rsidP="0028654B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2525C" w:rsidRPr="00BC2FB5" w14:paraId="2A48A289" w14:textId="77777777" w:rsidTr="005357FE">
        <w:trPr>
          <w:trHeight w:val="245"/>
        </w:trPr>
        <w:tc>
          <w:tcPr>
            <w:tcW w:w="2250" w:type="dxa"/>
          </w:tcPr>
          <w:p w14:paraId="3CC8F91D" w14:textId="33ADE331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509AB6D" w14:textId="5CF4031D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25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5F02189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752D58" w14:textId="5E3D2668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20596B6D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17B0227" w14:textId="2A88087C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0.18</w:t>
            </w:r>
          </w:p>
        </w:tc>
        <w:tc>
          <w:tcPr>
            <w:tcW w:w="316" w:type="dxa"/>
          </w:tcPr>
          <w:p w14:paraId="070E459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498FBCBE" w14:textId="6AE91108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55.26</w:t>
            </w:r>
          </w:p>
        </w:tc>
      </w:tr>
      <w:tr w:rsidR="0042525C" w:rsidRPr="00BC2FB5" w14:paraId="6AC1D3F3" w14:textId="77777777" w:rsidTr="000C7B4B">
        <w:tc>
          <w:tcPr>
            <w:tcW w:w="2250" w:type="dxa"/>
          </w:tcPr>
          <w:p w14:paraId="736CD93D" w14:textId="68A2FFC5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31D6E907" w14:textId="38F2CAFA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9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สิงหาคม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Pr="00BC2FB5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1CB692B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27B39A" w14:textId="1DD3C8CE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กันยายน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4521E01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F9F3863" w14:textId="71A2688C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0.12</w:t>
            </w:r>
          </w:p>
        </w:tc>
        <w:tc>
          <w:tcPr>
            <w:tcW w:w="316" w:type="dxa"/>
          </w:tcPr>
          <w:p w14:paraId="5A42F9DE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56789390" w14:textId="38627515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36.84</w:t>
            </w:r>
          </w:p>
        </w:tc>
      </w:tr>
      <w:tr w:rsidR="0042525C" w:rsidRPr="00BC2FB5" w14:paraId="0CDB1250" w14:textId="77777777" w:rsidTr="00C73F34">
        <w:trPr>
          <w:trHeight w:val="434"/>
        </w:trPr>
        <w:tc>
          <w:tcPr>
            <w:tcW w:w="2250" w:type="dxa"/>
          </w:tcPr>
          <w:p w14:paraId="5506060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32295D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0DBE5C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0" w:type="dxa"/>
          </w:tcPr>
          <w:p w14:paraId="4F0BAAE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DA78FE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481E54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  <w:tc>
          <w:tcPr>
            <w:tcW w:w="316" w:type="dxa"/>
          </w:tcPr>
          <w:p w14:paraId="19C06A1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5B1B0DF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42525C" w:rsidRPr="00BC2FB5" w14:paraId="5E32320F" w14:textId="77777777" w:rsidTr="000C7B4B">
        <w:tc>
          <w:tcPr>
            <w:tcW w:w="2250" w:type="dxa"/>
          </w:tcPr>
          <w:p w14:paraId="046A403F" w14:textId="3C1D55BE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B2F623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6B935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8C042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87A367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394ADD0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9DCE71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0A9A5817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2525C" w:rsidRPr="00BC2FB5" w14:paraId="5BB2B038" w14:textId="77777777" w:rsidTr="00563069">
        <w:tc>
          <w:tcPr>
            <w:tcW w:w="2250" w:type="dxa"/>
          </w:tcPr>
          <w:p w14:paraId="76571521" w14:textId="2C0974A1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05D2850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6491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6DDDC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E1012B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F6901C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8035292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2838C8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2525C" w:rsidRPr="00BC2FB5" w14:paraId="3506A853" w14:textId="77777777" w:rsidTr="00563069">
        <w:tc>
          <w:tcPr>
            <w:tcW w:w="2250" w:type="dxa"/>
          </w:tcPr>
          <w:p w14:paraId="61D622C6" w14:textId="0995892A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6F00EE87" w14:textId="0D697072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29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เมษายน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11CBA0C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E32C16" w14:textId="515A46CA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พฤษภาคม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Pr="00BC2FB5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51F1A43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3F671C" w14:textId="235DED8C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1C639728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3AAA848" w14:textId="6B12042A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  <w:tr w:rsidR="0042525C" w:rsidRPr="00BC2FB5" w14:paraId="0969EEB0" w14:textId="77777777" w:rsidTr="00563069">
        <w:tc>
          <w:tcPr>
            <w:tcW w:w="2250" w:type="dxa"/>
          </w:tcPr>
          <w:p w14:paraId="5319E12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E0AF7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" w:type="dxa"/>
          </w:tcPr>
          <w:p w14:paraId="20B8A84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1C4DC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270" w:type="dxa"/>
          </w:tcPr>
          <w:p w14:paraId="43E1E9D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D5EA86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459300B4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38ED40E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2525C" w:rsidRPr="00BC2FB5" w14:paraId="20192328" w14:textId="77777777" w:rsidTr="00563069">
        <w:tc>
          <w:tcPr>
            <w:tcW w:w="2250" w:type="dxa"/>
          </w:tcPr>
          <w:p w14:paraId="68F89F7F" w14:textId="77777777" w:rsidR="00735990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วินท์คอม เทคโนโลยี 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BE8DF3B" w14:textId="639D2B9C" w:rsidR="0042525C" w:rsidRPr="00BC2FB5" w:rsidRDefault="00894523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2525C" w:rsidRPr="00BC2F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2525C"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  <w:r w:rsidR="0042525C" w:rsidRPr="00BC2FB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42525C"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FC8CA0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" w:type="dxa"/>
          </w:tcPr>
          <w:p w14:paraId="34FA4DA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1829A00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270" w:type="dxa"/>
          </w:tcPr>
          <w:p w14:paraId="0A5AB5AA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F7EF0F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469AEF8C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0E4AEF7" w14:textId="77777777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2525C" w:rsidRPr="00BC2FB5" w14:paraId="040DFFB2" w14:textId="77777777" w:rsidTr="00563069">
        <w:tc>
          <w:tcPr>
            <w:tcW w:w="2250" w:type="dxa"/>
          </w:tcPr>
          <w:p w14:paraId="0108657F" w14:textId="314D5314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3A2A748E" w14:textId="7E78F3D0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</w:pP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13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ธันวาคม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270" w:type="dxa"/>
          </w:tcPr>
          <w:p w14:paraId="09C64701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9EA105" w14:textId="012E72B2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ธันวาคม </w:t>
            </w:r>
            <w:r w:rsidRPr="00BC2FB5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</w:t>
            </w:r>
            <w:r w:rsidRPr="00BC2FB5">
              <w:rPr>
                <w:rStyle w:val="normaltextrun"/>
                <w:rFonts w:ascii="Angsana New" w:hAnsi="Angsana New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Pr="00BC2FB5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5E94045F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F789C42" w14:textId="6DF2BB27" w:rsidR="0042525C" w:rsidRPr="00BC2FB5" w:rsidRDefault="0042525C" w:rsidP="004252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338.00</w:t>
            </w:r>
          </w:p>
        </w:tc>
        <w:tc>
          <w:tcPr>
            <w:tcW w:w="316" w:type="dxa"/>
          </w:tcPr>
          <w:p w14:paraId="010F7176" w14:textId="77777777" w:rsidR="0042525C" w:rsidRPr="00BC2FB5" w:rsidRDefault="0042525C" w:rsidP="004252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48807B7B" w14:textId="1402B29F" w:rsidR="0042525C" w:rsidRPr="00BC2FB5" w:rsidRDefault="0042525C" w:rsidP="0042525C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C2FB5">
              <w:rPr>
                <w:rFonts w:ascii="Angsana New" w:hAnsi="Angsana New"/>
                <w:sz w:val="28"/>
                <w:szCs w:val="28"/>
                <w:lang w:val="en-US" w:bidi="th-TH"/>
              </w:rPr>
              <w:t>33.80</w:t>
            </w:r>
          </w:p>
        </w:tc>
      </w:tr>
    </w:tbl>
    <w:p w14:paraId="0EC3F7AA" w14:textId="23E6C384" w:rsidR="000A0432" w:rsidRPr="00BC2FB5" w:rsidRDefault="007E56DD" w:rsidP="0028654B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5</w:t>
      </w:r>
      <w:r w:rsidR="003F66C1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610A4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เครื่องมือทางการเงิน</w:t>
      </w:r>
    </w:p>
    <w:p w14:paraId="0F00F413" w14:textId="77777777" w:rsidR="006610A4" w:rsidRPr="00BC2FB5" w:rsidRDefault="006610A4" w:rsidP="0028654B">
      <w:pPr>
        <w:spacing w:line="240" w:lineRule="auto"/>
        <w:rPr>
          <w:rFonts w:asciiTheme="majorBidi" w:hAnsiTheme="majorBidi" w:cstheme="majorBidi"/>
          <w:sz w:val="20"/>
          <w:szCs w:val="20"/>
          <w:lang w:val="en-GB" w:eastAsia="x-none"/>
        </w:rPr>
      </w:pPr>
    </w:p>
    <w:p w14:paraId="7B52DFAA" w14:textId="5A671017" w:rsidR="004E19B3" w:rsidRPr="00BC2FB5" w:rsidRDefault="004E19B3" w:rsidP="0028654B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ก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 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A21B327" w14:textId="77777777" w:rsidR="008A3AE9" w:rsidRPr="00BC2FB5" w:rsidRDefault="008A3AE9" w:rsidP="0028654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1F68CF7" w14:textId="200CAF0A" w:rsidR="00A00042" w:rsidRPr="00BC2FB5" w:rsidRDefault="00A00042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spacing w:val="-6"/>
          <w:sz w:val="28"/>
          <w:szCs w:val="28"/>
        </w:rPr>
      </w:pPr>
      <w:r w:rsidRPr="00BC2FB5">
        <w:rPr>
          <w:rFonts w:asciiTheme="majorBidi" w:hAnsiTheme="majorBidi" w:hint="cs"/>
          <w:spacing w:val="-6"/>
          <w:sz w:val="28"/>
          <w:szCs w:val="28"/>
          <w:cs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CE230D" w:rsidRPr="00BC2FB5">
        <w:rPr>
          <w:rFonts w:asciiTheme="majorBidi" w:hAnsiTheme="majorBidi" w:hint="cs"/>
          <w:spacing w:val="-6"/>
          <w:sz w:val="28"/>
          <w:szCs w:val="28"/>
          <w:cs/>
        </w:rPr>
        <w:t>ที่มีสาระสำคัญ</w:t>
      </w:r>
      <w:r w:rsidRPr="00BC2FB5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BC2FB5">
        <w:rPr>
          <w:rFonts w:asciiTheme="majorBidi" w:hAnsiTheme="majorBidi" w:hint="cs"/>
          <w:spacing w:val="-6"/>
          <w:sz w:val="28"/>
          <w:szCs w:val="28"/>
          <w:cs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0CE10D1" w14:textId="77777777" w:rsidR="00CE230D" w:rsidRPr="00BC2FB5" w:rsidRDefault="00CE230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48554DA" w14:textId="0684C269" w:rsidR="004E19B3" w:rsidRPr="00BC2FB5" w:rsidRDefault="004E19B3" w:rsidP="0028654B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ข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   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4B1E4D39" w14:textId="2EF092BE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B4972A9" w14:textId="1BF4C92F" w:rsidR="004E19B3" w:rsidRPr="00BC2FB5" w:rsidRDefault="004E19B3" w:rsidP="0028654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18D6D024" w14:textId="77777777" w:rsidR="008A3AE9" w:rsidRPr="00BC2FB5" w:rsidRDefault="008A3AE9" w:rsidP="0028654B">
      <w:pPr>
        <w:ind w:left="540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2E1E85E6" w14:textId="77651E3A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BC2FB5">
        <w:rPr>
          <w:rFonts w:asciiTheme="majorBidi" w:hAnsiTheme="majorBidi" w:cstheme="majorBidi"/>
          <w:b/>
          <w:sz w:val="28"/>
          <w:szCs w:val="28"/>
          <w:cs/>
        </w:rPr>
        <w:t>เสี่ยง</w:t>
      </w:r>
      <w:r w:rsidRPr="00BC2FB5">
        <w:rPr>
          <w:rFonts w:asciiTheme="majorBidi" w:hAnsiTheme="majorBidi" w:cstheme="majorBidi"/>
          <w:sz w:val="28"/>
          <w:szCs w:val="28"/>
          <w:cs/>
        </w:rPr>
        <w:t>ของ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038698" w14:textId="77777777" w:rsidR="004E19B3" w:rsidRPr="00BC2FB5" w:rsidRDefault="004E19B3" w:rsidP="0028654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764F5E57" w14:textId="204252C5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</w:rPr>
        <w:t xml:space="preserve">  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52ECC0" w14:textId="53D20700" w:rsidR="00F45C37" w:rsidRPr="00BC2FB5" w:rsidRDefault="00F45C3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6EC5147E" w14:textId="5AE23D34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A6032C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8038C7" w14:textId="77777777" w:rsidR="006C7D3C" w:rsidRPr="00BC2FB5" w:rsidRDefault="006C7D3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</w:p>
    <w:p w14:paraId="7EA42016" w14:textId="29D16704" w:rsidR="008A3AE9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4E653B"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699D1595" w14:textId="613D1038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  <w:r w:rsidRPr="00BC2FB5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153C335C" w14:textId="53CAB2D1" w:rsidR="00775D71" w:rsidRPr="00BC2FB5" w:rsidRDefault="004E19B3" w:rsidP="0028654B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ค</w:t>
      </w:r>
      <w:r w:rsidRPr="00BC2FB5">
        <w:rPr>
          <w:rFonts w:asciiTheme="majorBidi" w:hAnsiTheme="majorBidi" w:cstheme="majorBidi"/>
          <w:sz w:val="28"/>
          <w:szCs w:val="28"/>
          <w:cs/>
          <w:lang w:val="en-GB"/>
        </w:rPr>
        <w:t>วามเสี่ยงด้านเครดิตเป็นความเสี่ยงจากการสูญเสียทางการเงินของกลุ่มบริษัท</w:t>
      </w:r>
      <w:r w:rsidR="00CE230D" w:rsidRPr="00BC2FB5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val="en-GB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427035" w:rsidRPr="00BC2FB5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</w:p>
    <w:p w14:paraId="223AEC18" w14:textId="77777777" w:rsidR="00775D71" w:rsidRPr="00BC2FB5" w:rsidRDefault="00775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2E7FC8A5" w14:textId="3A5CEB3F" w:rsidR="004E19B3" w:rsidRPr="00BC2FB5" w:rsidRDefault="004E19B3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BC2FB5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AF1CD4" w:rsidRPr="00BC2FB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C2FB5">
        <w:rPr>
          <w:rFonts w:asciiTheme="majorBidi" w:hAnsiTheme="majorBidi" w:cstheme="majorBidi"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C2FB5">
        <w:rPr>
          <w:rFonts w:asciiTheme="majorBidi" w:hAnsiTheme="majorBidi" w:cstheme="majorBidi"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BC2FB5">
        <w:rPr>
          <w:rFonts w:asciiTheme="majorBidi" w:hAnsiTheme="majorBidi" w:cstheme="majorBidi"/>
          <w:sz w:val="28"/>
          <w:szCs w:val="28"/>
        </w:rPr>
        <w:t>)</w:t>
      </w:r>
      <w:r w:rsidRPr="00BC2FB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BC2FB5">
        <w:rPr>
          <w:rFonts w:asciiTheme="majorBidi" w:hAnsiTheme="majorBidi" w:cstheme="majorBidi"/>
          <w:i/>
          <w:iCs/>
          <w:sz w:val="28"/>
          <w:szCs w:val="28"/>
        </w:rPr>
        <w:tab/>
      </w:r>
      <w:proofErr w:type="gramEnd"/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1D3A8DCC" w14:textId="77777777" w:rsidR="008A3AE9" w:rsidRPr="00BC2FB5" w:rsidRDefault="008A3AE9" w:rsidP="0028654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02C20F1" w14:textId="0FC1093F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427035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E56DD" w:rsidRPr="00BC2FB5">
        <w:rPr>
          <w:rFonts w:asciiTheme="majorBidi" w:hAnsiTheme="majorBidi" w:cstheme="majorBidi"/>
          <w:sz w:val="28"/>
          <w:szCs w:val="28"/>
        </w:rPr>
        <w:t>2</w:t>
      </w:r>
      <w:r w:rsidR="00F76122" w:rsidRPr="00BC2FB5">
        <w:rPr>
          <w:rFonts w:asciiTheme="majorBidi" w:hAnsiTheme="majorBidi" w:cstheme="majorBidi"/>
          <w:sz w:val="28"/>
          <w:szCs w:val="28"/>
        </w:rPr>
        <w:t>0</w:t>
      </w:r>
    </w:p>
    <w:p w14:paraId="67F8B463" w14:textId="77777777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B2D171A" w14:textId="6A143BC2" w:rsidR="004E19B3" w:rsidRPr="00BC2FB5" w:rsidRDefault="004E19B3" w:rsidP="002865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427035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3E54DF" w:rsidRPr="00BC2FB5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B5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BC2FB5">
        <w:rPr>
          <w:rFonts w:asciiTheme="majorBidi" w:hAnsiTheme="majorBidi" w:cstheme="majorBidi"/>
          <w:sz w:val="28"/>
          <w:szCs w:val="28"/>
        </w:rPr>
        <w:t xml:space="preserve"> (</w:t>
      </w:r>
      <w:r w:rsidRPr="00BC2FB5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C11D2" w14:textId="77777777" w:rsidR="004E19B3" w:rsidRPr="00BC2FB5" w:rsidRDefault="004E19B3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FF122F" w14:textId="625EDB8A" w:rsidR="00CC3E69" w:rsidRPr="00BC2FB5" w:rsidRDefault="00CC3E69" w:rsidP="0028654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BC2FB5">
        <w:rPr>
          <w:rFonts w:asciiTheme="majorBidi" w:hAnsiTheme="majorBidi" w:cstheme="majorBidi"/>
          <w:sz w:val="28"/>
          <w:szCs w:val="28"/>
          <w:cs/>
        </w:rPr>
        <w:br/>
      </w:r>
      <w:r w:rsidR="007E56DD" w:rsidRPr="00BC2FB5">
        <w:rPr>
          <w:rFonts w:asciiTheme="majorBidi" w:hAnsiTheme="majorBidi" w:cstheme="majorBidi"/>
          <w:sz w:val="28"/>
          <w:szCs w:val="28"/>
        </w:rPr>
        <w:t>3</w:t>
      </w:r>
      <w:r w:rsidRPr="00BC2FB5">
        <w:rPr>
          <w:rFonts w:asciiTheme="majorBidi" w:hAnsiTheme="majorBidi" w:cstheme="majorBidi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21" w:name="_Hlk59433075"/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1"/>
      <w:r w:rsidRPr="00BC2FB5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D3B819D" w14:textId="77777777" w:rsidR="009C0536" w:rsidRPr="00BC2FB5" w:rsidRDefault="009C0536" w:rsidP="0028654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2597E64" w14:textId="0493100E" w:rsidR="00C91248" w:rsidRPr="00BC2FB5" w:rsidRDefault="00C91248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</w:rPr>
        <w:t>(</w:t>
      </w: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C2FB5">
        <w:rPr>
          <w:rFonts w:asciiTheme="majorBidi" w:hAnsiTheme="majorBidi" w:cstheme="majorBidi"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C2FB5">
        <w:rPr>
          <w:rFonts w:asciiTheme="majorBidi" w:hAnsiTheme="majorBidi" w:cstheme="majorBidi"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C2FB5">
        <w:rPr>
          <w:rFonts w:asciiTheme="majorBidi" w:hAnsiTheme="majorBidi" w:cstheme="majorBidi"/>
          <w:sz w:val="28"/>
          <w:szCs w:val="28"/>
        </w:rPr>
        <w:t>)</w:t>
      </w:r>
      <w:r w:rsidR="004E653B" w:rsidRPr="00BC2FB5">
        <w:rPr>
          <w:rFonts w:asciiTheme="majorBidi" w:hAnsiTheme="majorBidi" w:cstheme="majorBidi"/>
          <w:sz w:val="28"/>
          <w:szCs w:val="28"/>
        </w:rPr>
        <w:tab/>
      </w: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  <w:r w:rsidR="009C0536" w:rsidRPr="00BC2FB5">
        <w:rPr>
          <w:rFonts w:asciiTheme="majorBidi" w:hAnsiTheme="majorBidi" w:cstheme="majorBidi"/>
          <w:sz w:val="28"/>
          <w:szCs w:val="28"/>
          <w:cs/>
          <w:lang w:bidi="th-TH"/>
        </w:rPr>
        <w:t>และอนุพันธ์</w:t>
      </w:r>
      <w:r w:rsidR="00D95C07" w:rsidRPr="00BC2FB5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</w:p>
    <w:p w14:paraId="2A60CDF0" w14:textId="77777777" w:rsidR="00B3635B" w:rsidRPr="00BC2FB5" w:rsidRDefault="00B3635B" w:rsidP="0028654B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0"/>
        </w:rPr>
      </w:pPr>
    </w:p>
    <w:p w14:paraId="6E065C37" w14:textId="01F587CC" w:rsidR="002433D9" w:rsidRPr="00BC2FB5" w:rsidRDefault="00C91248" w:rsidP="0028654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C2FB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ความเสี่ยงด้านเครดิต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ของกลุ่มบริษัทที่เกิดจากเงินสดและรายการเทียบเท่าเงินสดและสินทรัพย์อนุพันธ์</w:t>
      </w:r>
      <w:r w:rsidRPr="00BC2FB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63E91" w:rsidRPr="00BC2FB5">
        <w:rPr>
          <w:rFonts w:asciiTheme="majorBidi" w:hAnsiTheme="majorBidi" w:cstheme="majorBidi"/>
          <w:spacing w:val="-4"/>
          <w:sz w:val="28"/>
          <w:szCs w:val="28"/>
        </w:rPr>
        <w:br/>
      </w:r>
      <w:r w:rsidR="00A63E91" w:rsidRPr="00BC2FB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มี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="00A63E91" w:rsidRPr="00BC2FB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ซึ่ง</w:t>
      </w:r>
      <w:r w:rsidRPr="00BC2FB5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กลุ่มบริษัทพิจารณาว่ามีความเสี่ยงด้านเครดิตต่ำ</w:t>
      </w:r>
    </w:p>
    <w:p w14:paraId="43673D41" w14:textId="6AA5BD88" w:rsidR="000D5D05" w:rsidRPr="00BC2FB5" w:rsidRDefault="000D5D05" w:rsidP="0028654B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0"/>
          <w:lang w:val="en-US" w:bidi="th-TH"/>
        </w:rPr>
      </w:pPr>
    </w:p>
    <w:p w14:paraId="2E367FF5" w14:textId="185D7033" w:rsidR="007923F5" w:rsidRPr="00BC2FB5" w:rsidRDefault="007923F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3D43E8"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6DB92F37" w14:textId="77777777" w:rsidR="00B3635B" w:rsidRPr="00BC2FB5" w:rsidRDefault="00B363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B4B453" w14:textId="32195800" w:rsidR="009C0536" w:rsidRPr="00BC2FB5" w:rsidRDefault="004A76B5" w:rsidP="0028654B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BC2FB5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BC2FB5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35ADCF11" w14:textId="222D376E" w:rsidR="00D71BCE" w:rsidRPr="00BC2FB5" w:rsidRDefault="00D71BCE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0B14886A" w14:textId="2FB5E4DB" w:rsidR="00775D71" w:rsidRPr="00BC2FB5" w:rsidRDefault="007923F5" w:rsidP="0028654B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C2F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 w:rsidRPr="00BC2F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A63E91" w:rsidRPr="00BC2FB5">
        <w:rPr>
          <w:rFonts w:asciiTheme="majorBidi" w:hAnsiTheme="majorBidi" w:cstheme="majorBidi"/>
          <w:spacing w:val="-2"/>
          <w:sz w:val="28"/>
          <w:szCs w:val="28"/>
          <w:cs/>
        </w:rPr>
        <w:t>แสดง</w:t>
      </w: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01963AC" w14:textId="77777777" w:rsidR="00775D71" w:rsidRPr="00BC2FB5" w:rsidRDefault="00775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BC2FB5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tbl>
      <w:tblPr>
        <w:tblStyle w:val="TableGrid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B6732D" w:rsidRPr="00BC2FB5" w14:paraId="12E6B45D" w14:textId="77777777" w:rsidTr="005859CC">
        <w:tc>
          <w:tcPr>
            <w:tcW w:w="3060" w:type="dxa"/>
          </w:tcPr>
          <w:p w14:paraId="703CE939" w14:textId="0EB5DAAF" w:rsidR="00B6732D" w:rsidRPr="00BC2FB5" w:rsidRDefault="00D030A3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5580" w:type="dxa"/>
            <w:gridSpan w:val="7"/>
            <w:vAlign w:val="bottom"/>
          </w:tcPr>
          <w:p w14:paraId="6BCC2CFC" w14:textId="2F2235C9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732D" w:rsidRPr="00BC2FB5" w14:paraId="488FB339" w14:textId="77777777" w:rsidTr="005859CC">
        <w:tc>
          <w:tcPr>
            <w:tcW w:w="3060" w:type="dxa"/>
          </w:tcPr>
          <w:p w14:paraId="465D1E6F" w14:textId="77777777" w:rsidR="00B6732D" w:rsidRPr="00BC2FB5" w:rsidRDefault="00B6732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299FD1A" w14:textId="40B5ACE6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80CDC" w:rsidRPr="00BC2FB5" w14:paraId="2F24B770" w14:textId="77777777" w:rsidTr="005859CC">
        <w:tc>
          <w:tcPr>
            <w:tcW w:w="3060" w:type="dxa"/>
          </w:tcPr>
          <w:p w14:paraId="1D4E17F6" w14:textId="77777777" w:rsidR="00C04630" w:rsidRPr="00BC2FB5" w:rsidRDefault="00C046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5BBBF51" w14:textId="4A61A982" w:rsidR="00B6732D" w:rsidRPr="00BC2FB5" w:rsidRDefault="00B6732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E56DD"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389E8CA" w14:textId="77777777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3EA76CB4" w14:textId="4CB4698B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38020CFC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1B8DFFC" w14:textId="62A2021F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E56DD" w:rsidRPr="00BC2F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C75A87A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CD39AB" w14:textId="28038BBB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7E56DD" w:rsidRPr="00BC2F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7E56DD" w:rsidRPr="00BC2FB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42A3DF1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920D24" w14:textId="77777777" w:rsidR="00C04630" w:rsidRPr="00BC2FB5" w:rsidRDefault="00C046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974B40" w14:textId="541EB1A6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732D" w:rsidRPr="00BC2FB5" w14:paraId="5EBA99AC" w14:textId="77777777" w:rsidTr="005859CC">
        <w:tc>
          <w:tcPr>
            <w:tcW w:w="3060" w:type="dxa"/>
          </w:tcPr>
          <w:p w14:paraId="628073D3" w14:textId="77777777" w:rsidR="00B6732D" w:rsidRPr="00BC2FB5" w:rsidRDefault="00B6732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B3155EF" w14:textId="2D00066D" w:rsidR="00B6732D" w:rsidRPr="00BC2FB5" w:rsidRDefault="00B6732D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80CDC" w:rsidRPr="00BC2FB5" w14:paraId="57DF12B4" w14:textId="77777777" w:rsidTr="005859CC">
        <w:tc>
          <w:tcPr>
            <w:tcW w:w="3060" w:type="dxa"/>
            <w:hideMark/>
          </w:tcPr>
          <w:p w14:paraId="5202F6C9" w14:textId="32370C41" w:rsidR="00B6732D" w:rsidRPr="00BC2FB5" w:rsidRDefault="007E56D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17AA0"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56C26CD0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541B3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465D93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809976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8BFB2B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F560C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04D164" w14:textId="77777777" w:rsidR="00B6732D" w:rsidRPr="00BC2FB5" w:rsidRDefault="00B6732D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0CDC" w:rsidRPr="00BC2FB5" w14:paraId="0C27239D" w14:textId="77777777" w:rsidTr="005859CC">
        <w:trPr>
          <w:trHeight w:val="68"/>
        </w:trPr>
        <w:tc>
          <w:tcPr>
            <w:tcW w:w="3060" w:type="dxa"/>
          </w:tcPr>
          <w:p w14:paraId="17A7A8E3" w14:textId="5872E344" w:rsidR="00A63E91" w:rsidRPr="00BC2FB5" w:rsidRDefault="00A63E91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1606D17A" w14:textId="77777777" w:rsidR="00A63E91" w:rsidRPr="00BC2FB5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9EF3F6" w14:textId="77777777" w:rsidR="00A63E91" w:rsidRPr="00BC2FB5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01F883" w14:textId="77777777" w:rsidR="00A63E91" w:rsidRPr="00BC2FB5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792C2" w14:textId="77777777" w:rsidR="00A63E91" w:rsidRPr="00BC2FB5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B5D5CB" w14:textId="77777777" w:rsidR="00A63E91" w:rsidRPr="00BC2FB5" w:rsidRDefault="00A63E91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7CB3B" w14:textId="77777777" w:rsidR="00A63E91" w:rsidRPr="00BC2FB5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9C3AED" w14:textId="77777777" w:rsidR="00A63E91" w:rsidRPr="00BC2FB5" w:rsidRDefault="00A63E91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E8C" w:rsidRPr="00BC2FB5" w14:paraId="75B1B89C" w14:textId="77777777" w:rsidTr="005859CC">
        <w:tc>
          <w:tcPr>
            <w:tcW w:w="3060" w:type="dxa"/>
            <w:hideMark/>
          </w:tcPr>
          <w:p w14:paraId="4DD4E655" w14:textId="1A503CAE" w:rsidR="00C91E8C" w:rsidRPr="00BC2FB5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7B953BCB" w14:textId="21F57085" w:rsidR="00C91E8C" w:rsidRPr="00BC2FB5" w:rsidRDefault="00223F34" w:rsidP="00DD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509,01</w:t>
            </w:r>
            <w:r w:rsidR="004C2F14" w:rsidRPr="00BC2FB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723D0AF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099FD2" w14:textId="2AB3B3DE" w:rsidR="00C91E8C" w:rsidRPr="00BC2FB5" w:rsidRDefault="007E5A8C" w:rsidP="00DD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3F34" w:rsidRPr="00BC2FB5">
              <w:rPr>
                <w:rFonts w:asciiTheme="majorBidi" w:hAnsiTheme="majorBidi" w:cstheme="majorBidi"/>
                <w:sz w:val="26"/>
                <w:szCs w:val="26"/>
              </w:rPr>
              <w:t>449,90</w:t>
            </w:r>
            <w:r w:rsidR="004C2F14" w:rsidRPr="00BC2FB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044F164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ED425A" w14:textId="4E5DE699" w:rsidR="00C91E8C" w:rsidRPr="00BC2FB5" w:rsidRDefault="007E5A8C" w:rsidP="00DD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3F34" w:rsidRPr="00BC2FB5">
              <w:rPr>
                <w:rFonts w:asciiTheme="majorBidi" w:hAnsiTheme="majorBidi" w:cstheme="majorBidi"/>
                <w:sz w:val="26"/>
                <w:szCs w:val="26"/>
              </w:rPr>
              <w:t>59,113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1732F1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09FC86" w14:textId="3DFA8DFD" w:rsidR="00C91E8C" w:rsidRPr="00BC2FB5" w:rsidRDefault="007E5A8C" w:rsidP="00DD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3F34" w:rsidRPr="00BC2FB5">
              <w:rPr>
                <w:rFonts w:asciiTheme="majorBidi" w:hAnsiTheme="majorBidi" w:cstheme="majorBidi"/>
                <w:sz w:val="26"/>
                <w:szCs w:val="26"/>
              </w:rPr>
              <w:t>509,01</w:t>
            </w:r>
            <w:r w:rsidR="004C2F14" w:rsidRPr="00BC2FB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1E8C" w:rsidRPr="00BC2FB5" w14:paraId="091A5628" w14:textId="77777777" w:rsidTr="005859CC">
        <w:tc>
          <w:tcPr>
            <w:tcW w:w="3060" w:type="dxa"/>
          </w:tcPr>
          <w:p w14:paraId="017DCA87" w14:textId="2D875920" w:rsidR="00C91E8C" w:rsidRPr="00BC2FB5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1CF4C79" w14:textId="7DC9557B" w:rsidR="00C91E8C" w:rsidRPr="00BC2FB5" w:rsidRDefault="00CA3E5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70,006</w:t>
            </w:r>
          </w:p>
        </w:tc>
        <w:tc>
          <w:tcPr>
            <w:tcW w:w="270" w:type="dxa"/>
          </w:tcPr>
          <w:p w14:paraId="18B596FA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6DABAC" w14:textId="0AF7037C" w:rsidR="00C91E8C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(70,</w:t>
            </w:r>
            <w:r w:rsidR="00D0431D" w:rsidRPr="00BC2FB5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5F9776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4269A1" w14:textId="71B415D6" w:rsidR="00C91E8C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DAFE36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572459" w14:textId="3AEA3BF7" w:rsidR="00C91E8C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(70,</w:t>
            </w:r>
            <w:r w:rsidR="00D0431D" w:rsidRPr="00BC2FB5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1E8C" w:rsidRPr="00BC2FB5" w14:paraId="763EE1A8" w14:textId="77777777" w:rsidTr="005859CC">
        <w:trPr>
          <w:trHeight w:val="119"/>
        </w:trPr>
        <w:tc>
          <w:tcPr>
            <w:tcW w:w="3060" w:type="dxa"/>
            <w:hideMark/>
          </w:tcPr>
          <w:p w14:paraId="18438BE3" w14:textId="77777777" w:rsidR="00C91E8C" w:rsidRPr="00BC2FB5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5A5309" w14:textId="0AB01D4F" w:rsidR="00C91E8C" w:rsidRPr="00BC2FB5" w:rsidRDefault="00CA3E5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16,441</w:t>
            </w:r>
          </w:p>
        </w:tc>
        <w:tc>
          <w:tcPr>
            <w:tcW w:w="270" w:type="dxa"/>
            <w:vAlign w:val="bottom"/>
          </w:tcPr>
          <w:p w14:paraId="0E307CBB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2DBA2B" w14:textId="3A65F1D1" w:rsidR="00C91E8C" w:rsidRPr="00BC2FB5" w:rsidRDefault="007E5A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(14,054)</w:t>
            </w:r>
          </w:p>
        </w:tc>
        <w:tc>
          <w:tcPr>
            <w:tcW w:w="270" w:type="dxa"/>
            <w:vAlign w:val="bottom"/>
          </w:tcPr>
          <w:p w14:paraId="764BF236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9805B7" w14:textId="4766D888" w:rsidR="00C91E8C" w:rsidRPr="00BC2FB5" w:rsidRDefault="007E5A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(3,1</w:t>
            </w:r>
            <w:r w:rsidR="003B60DB" w:rsidRPr="00BC2FB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5202050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8466F2" w14:textId="60CB6382" w:rsidR="00C91E8C" w:rsidRPr="00BC2FB5" w:rsidRDefault="007E5A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(17,1</w:t>
            </w:r>
            <w:r w:rsidR="004C2F14" w:rsidRPr="00BC2FB5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1E8C" w:rsidRPr="00BC2FB5" w14:paraId="58D51B45" w14:textId="77777777" w:rsidTr="005859CC">
        <w:tc>
          <w:tcPr>
            <w:tcW w:w="3060" w:type="dxa"/>
          </w:tcPr>
          <w:p w14:paraId="05E1E3F1" w14:textId="77777777" w:rsidR="00C91E8C" w:rsidRPr="00BC2FB5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243AE" w14:textId="3BB825C3" w:rsidR="00C91E8C" w:rsidRPr="00BC2FB5" w:rsidRDefault="00CA3E5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595,46</w:t>
            </w:r>
            <w:r w:rsidR="004C2F14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A1B4DB6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147B7" w14:textId="0EB62A93" w:rsidR="00C91E8C" w:rsidRPr="00BC2FB5" w:rsidRDefault="007E5A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(53</w:t>
            </w:r>
            <w:r w:rsidR="002E7848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4,33</w:t>
            </w:r>
            <w:r w:rsidR="004C2F14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EA8F00C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E01E1" w14:textId="09FE0BC4" w:rsidR="00C91E8C" w:rsidRPr="00BC2FB5" w:rsidRDefault="007E5A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4C2F14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62,227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6B08F4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347E9" w14:textId="435EAE81" w:rsidR="00C91E8C" w:rsidRPr="00BC2FB5" w:rsidRDefault="007E5A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E1E0C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596,559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E8C" w:rsidRPr="00BC2FB5" w14:paraId="71BC11B3" w14:textId="77777777" w:rsidTr="005859CC">
        <w:tc>
          <w:tcPr>
            <w:tcW w:w="3060" w:type="dxa"/>
          </w:tcPr>
          <w:p w14:paraId="5545FF7B" w14:textId="77777777" w:rsidR="00C91E8C" w:rsidRPr="00BC2FB5" w:rsidRDefault="00C91E8C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966F616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FB931D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747B9BE" w14:textId="77777777" w:rsidR="00C91E8C" w:rsidRPr="00BC2FB5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AD91C1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EBD69E2" w14:textId="77777777" w:rsidR="00C91E8C" w:rsidRPr="00BC2FB5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3FBF6" w14:textId="77777777" w:rsidR="00C91E8C" w:rsidRPr="00BC2FB5" w:rsidRDefault="00C91E8C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F35E5C2" w14:textId="77777777" w:rsidR="00C91E8C" w:rsidRPr="00BC2FB5" w:rsidRDefault="00C91E8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7B37" w:rsidRPr="00BC2FB5" w14:paraId="0106DED7" w14:textId="77777777" w:rsidTr="005859CC">
        <w:tc>
          <w:tcPr>
            <w:tcW w:w="3060" w:type="dxa"/>
          </w:tcPr>
          <w:p w14:paraId="56FFF224" w14:textId="4EA6F649" w:rsidR="00887B37" w:rsidRPr="00BC2FB5" w:rsidRDefault="00887B37" w:rsidP="0028654B">
            <w:pPr>
              <w:spacing w:line="240" w:lineRule="auto"/>
              <w:ind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17AA0"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F9417F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52669F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37D887" w14:textId="77777777" w:rsidR="00887B37" w:rsidRPr="00BC2FB5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7A62C5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2C1474" w14:textId="77777777" w:rsidR="00887B37" w:rsidRPr="00BC2FB5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199C28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88613A" w14:textId="77777777" w:rsidR="00887B37" w:rsidRPr="00BC2FB5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7B37" w:rsidRPr="00BC2FB5" w14:paraId="1EC280C9" w14:textId="77777777" w:rsidTr="005859CC">
        <w:tc>
          <w:tcPr>
            <w:tcW w:w="3060" w:type="dxa"/>
          </w:tcPr>
          <w:p w14:paraId="7F9F9FD0" w14:textId="164C3933" w:rsidR="00887B37" w:rsidRPr="00BC2FB5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C2FA3B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67EA1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34AE1E" w14:textId="77777777" w:rsidR="00887B37" w:rsidRPr="00BC2FB5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08A79D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130F79" w14:textId="77777777" w:rsidR="00887B37" w:rsidRPr="00BC2FB5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455BD6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E11A80" w14:textId="77777777" w:rsidR="00887B37" w:rsidRPr="00BC2FB5" w:rsidRDefault="00887B3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7AA0" w:rsidRPr="00BC2FB5" w14:paraId="199129C9" w14:textId="77777777" w:rsidTr="005859CC">
        <w:tc>
          <w:tcPr>
            <w:tcW w:w="3060" w:type="dxa"/>
          </w:tcPr>
          <w:p w14:paraId="26D36228" w14:textId="46A1625D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6968C8" w14:textId="280D488C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465,676</w:t>
            </w:r>
          </w:p>
        </w:tc>
        <w:tc>
          <w:tcPr>
            <w:tcW w:w="270" w:type="dxa"/>
          </w:tcPr>
          <w:p w14:paraId="64E588BC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BB8A75" w14:textId="6FCAC6E2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(380,292)</w:t>
            </w:r>
          </w:p>
        </w:tc>
        <w:tc>
          <w:tcPr>
            <w:tcW w:w="270" w:type="dxa"/>
          </w:tcPr>
          <w:p w14:paraId="39BB9581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633806" w14:textId="2473BE4A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(85,384)</w:t>
            </w:r>
          </w:p>
        </w:tc>
        <w:tc>
          <w:tcPr>
            <w:tcW w:w="270" w:type="dxa"/>
          </w:tcPr>
          <w:p w14:paraId="356926EE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074FE8" w14:textId="5184ACB4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(465,676)</w:t>
            </w:r>
          </w:p>
        </w:tc>
      </w:tr>
      <w:tr w:rsidR="00C17AA0" w:rsidRPr="00BC2FB5" w14:paraId="18A1DD65" w14:textId="77777777" w:rsidTr="005859CC">
        <w:tc>
          <w:tcPr>
            <w:tcW w:w="3060" w:type="dxa"/>
          </w:tcPr>
          <w:p w14:paraId="15D57D15" w14:textId="69E24569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A2C4733" w14:textId="3BD49DD2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270" w:type="dxa"/>
          </w:tcPr>
          <w:p w14:paraId="4FB44EB0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3B83A3" w14:textId="63002185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(75,062)</w:t>
            </w:r>
          </w:p>
        </w:tc>
        <w:tc>
          <w:tcPr>
            <w:tcW w:w="270" w:type="dxa"/>
          </w:tcPr>
          <w:p w14:paraId="2D35EBEB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A858D6" w14:textId="1712D531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64C1A4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657762" w14:textId="4889858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(75,062)</w:t>
            </w:r>
          </w:p>
        </w:tc>
      </w:tr>
      <w:tr w:rsidR="00C17AA0" w:rsidRPr="00BC2FB5" w14:paraId="2648E355" w14:textId="77777777" w:rsidTr="005859CC">
        <w:tc>
          <w:tcPr>
            <w:tcW w:w="3060" w:type="dxa"/>
          </w:tcPr>
          <w:p w14:paraId="780E2FDA" w14:textId="155560C7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4EAD50" w14:textId="3131C904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30,733</w:t>
            </w:r>
          </w:p>
        </w:tc>
        <w:tc>
          <w:tcPr>
            <w:tcW w:w="270" w:type="dxa"/>
            <w:vAlign w:val="bottom"/>
          </w:tcPr>
          <w:p w14:paraId="0C5BBE4B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FE9C3" w14:textId="446C3F3B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(16,193)</w:t>
            </w:r>
          </w:p>
        </w:tc>
        <w:tc>
          <w:tcPr>
            <w:tcW w:w="270" w:type="dxa"/>
            <w:vAlign w:val="bottom"/>
          </w:tcPr>
          <w:p w14:paraId="2FD79F41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54A0A" w14:textId="4FCD46F2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(16,469)</w:t>
            </w:r>
          </w:p>
        </w:tc>
        <w:tc>
          <w:tcPr>
            <w:tcW w:w="270" w:type="dxa"/>
            <w:vAlign w:val="bottom"/>
          </w:tcPr>
          <w:p w14:paraId="2BF66223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1F9FF9" w14:textId="3488440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(32,662)</w:t>
            </w:r>
          </w:p>
        </w:tc>
      </w:tr>
      <w:tr w:rsidR="00C17AA0" w:rsidRPr="00BC2FB5" w14:paraId="0351E7B1" w14:textId="77777777" w:rsidTr="005859CC">
        <w:tc>
          <w:tcPr>
            <w:tcW w:w="3060" w:type="dxa"/>
          </w:tcPr>
          <w:p w14:paraId="6E8A4779" w14:textId="77777777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4E0B9" w14:textId="14833305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571,409</w:t>
            </w:r>
          </w:p>
        </w:tc>
        <w:tc>
          <w:tcPr>
            <w:tcW w:w="270" w:type="dxa"/>
          </w:tcPr>
          <w:p w14:paraId="6C8DE51B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B3D17" w14:textId="71696FEB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(471,547)</w:t>
            </w:r>
          </w:p>
        </w:tc>
        <w:tc>
          <w:tcPr>
            <w:tcW w:w="270" w:type="dxa"/>
          </w:tcPr>
          <w:p w14:paraId="50834DA2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6151E" w14:textId="54615F9E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(101,853)</w:t>
            </w:r>
          </w:p>
        </w:tc>
        <w:tc>
          <w:tcPr>
            <w:tcW w:w="270" w:type="dxa"/>
          </w:tcPr>
          <w:p w14:paraId="13A514DD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E2A84" w14:textId="6AA7B90D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(573,400)</w:t>
            </w:r>
          </w:p>
        </w:tc>
      </w:tr>
    </w:tbl>
    <w:p w14:paraId="3E99E7A1" w14:textId="77777777" w:rsidR="00193938" w:rsidRPr="00BC2FB5" w:rsidRDefault="0019393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FD6530" w:rsidRPr="00BC2FB5" w14:paraId="72AFDD4D" w14:textId="77777777" w:rsidTr="00B22551">
        <w:trPr>
          <w:tblHeader/>
        </w:trPr>
        <w:tc>
          <w:tcPr>
            <w:tcW w:w="3060" w:type="dxa"/>
          </w:tcPr>
          <w:p w14:paraId="4E335111" w14:textId="77777777" w:rsidR="00FD6530" w:rsidRPr="00BC2FB5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1B9DF15" w14:textId="34C8A79A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BC2FB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D6530" w:rsidRPr="00BC2FB5" w14:paraId="5A9D631D" w14:textId="77777777" w:rsidTr="00B22551">
        <w:trPr>
          <w:tblHeader/>
        </w:trPr>
        <w:tc>
          <w:tcPr>
            <w:tcW w:w="3060" w:type="dxa"/>
          </w:tcPr>
          <w:p w14:paraId="5FC9C769" w14:textId="77777777" w:rsidR="00FD6530" w:rsidRPr="00BC2FB5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5AF3EB79" w14:textId="77777777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FD6530" w:rsidRPr="00BC2FB5" w14:paraId="3CD9538D" w14:textId="77777777" w:rsidTr="00B22551">
        <w:trPr>
          <w:tblHeader/>
        </w:trPr>
        <w:tc>
          <w:tcPr>
            <w:tcW w:w="3060" w:type="dxa"/>
          </w:tcPr>
          <w:p w14:paraId="62F0276D" w14:textId="77777777" w:rsidR="00FD6530" w:rsidRPr="00BC2FB5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2255CE9" w14:textId="77D21B07" w:rsidR="00FD6530" w:rsidRPr="00BC2FB5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E56DD"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E6A2817" w14:textId="77777777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990E534" w14:textId="77777777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36B5D67B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F1F74F" w14:textId="2255BFCD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E56DD" w:rsidRPr="00BC2F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5A98E9A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D0A25C" w14:textId="503C0E84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7E56DD" w:rsidRPr="00BC2F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7E56DD" w:rsidRPr="00BC2FB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2F15300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0A0DF4" w14:textId="77777777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C61326" w14:textId="77777777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6530" w:rsidRPr="00BC2FB5" w14:paraId="49465CD3" w14:textId="77777777" w:rsidTr="00B22551">
        <w:trPr>
          <w:tblHeader/>
        </w:trPr>
        <w:tc>
          <w:tcPr>
            <w:tcW w:w="3060" w:type="dxa"/>
          </w:tcPr>
          <w:p w14:paraId="78670B48" w14:textId="77777777" w:rsidR="00FD6530" w:rsidRPr="00BC2FB5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2428B8CD" w14:textId="77777777" w:rsidR="00FD6530" w:rsidRPr="00BC2FB5" w:rsidRDefault="00FD6530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C2F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D6530" w:rsidRPr="00BC2FB5" w14:paraId="2B83F82A" w14:textId="77777777" w:rsidTr="00B22551">
        <w:tc>
          <w:tcPr>
            <w:tcW w:w="3060" w:type="dxa"/>
            <w:hideMark/>
          </w:tcPr>
          <w:p w14:paraId="2B63E804" w14:textId="09B2401F" w:rsidR="00FD6530" w:rsidRPr="00BC2FB5" w:rsidRDefault="007E56D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17AA0"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32C8A15E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36AAA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7FDB98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1815E9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0D4E41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7FFFCF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858D20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D6530" w:rsidRPr="00BC2FB5" w14:paraId="28ED3380" w14:textId="77777777" w:rsidTr="00B22551">
        <w:tc>
          <w:tcPr>
            <w:tcW w:w="3060" w:type="dxa"/>
          </w:tcPr>
          <w:p w14:paraId="00D440B3" w14:textId="77777777" w:rsidR="00FD6530" w:rsidRPr="00BC2FB5" w:rsidRDefault="00FD6530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69C2B38B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ED541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F80A49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F6D1B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F995CD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4B004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115B6E" w14:textId="77777777" w:rsidR="00FD6530" w:rsidRPr="00BC2FB5" w:rsidRDefault="00FD6530" w:rsidP="0028654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4335" w:rsidRPr="00BC2FB5" w14:paraId="7CA14B47" w14:textId="77777777" w:rsidTr="00B22551">
        <w:tc>
          <w:tcPr>
            <w:tcW w:w="3060" w:type="dxa"/>
            <w:hideMark/>
          </w:tcPr>
          <w:p w14:paraId="2EDD733E" w14:textId="718D4F97" w:rsidR="00154335" w:rsidRPr="00BC2FB5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009ADEC7" w14:textId="60E65716" w:rsidR="00154335" w:rsidRPr="00BC2FB5" w:rsidRDefault="00223F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381,94</w:t>
            </w:r>
            <w:r w:rsidR="00F60A92" w:rsidRPr="00BC2FB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061362F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688443" w14:textId="66E72341" w:rsidR="00154335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3F34" w:rsidRPr="00BC2FB5">
              <w:rPr>
                <w:rFonts w:asciiTheme="majorBidi" w:hAnsiTheme="majorBidi" w:cstheme="majorBidi"/>
                <w:sz w:val="26"/>
                <w:szCs w:val="26"/>
              </w:rPr>
              <w:t>322,83</w:t>
            </w:r>
            <w:r w:rsidR="00A845D1" w:rsidRPr="00BC2FB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0A6E5D2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B56D8" w14:textId="46B4C820" w:rsidR="00154335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3F34" w:rsidRPr="00BC2FB5">
              <w:rPr>
                <w:rFonts w:asciiTheme="majorBidi" w:hAnsiTheme="majorBidi" w:cstheme="majorBidi"/>
                <w:sz w:val="26"/>
                <w:szCs w:val="26"/>
              </w:rPr>
              <w:t>59,113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CF8718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E697A" w14:textId="504A3DFA" w:rsidR="00154335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3F34" w:rsidRPr="00BC2FB5">
              <w:rPr>
                <w:rFonts w:asciiTheme="majorBidi" w:hAnsiTheme="majorBidi" w:cstheme="majorBidi"/>
                <w:sz w:val="26"/>
                <w:szCs w:val="26"/>
              </w:rPr>
              <w:t>381,94</w:t>
            </w:r>
            <w:r w:rsidR="00594385" w:rsidRPr="00BC2FB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C55FD" w:rsidRPr="00BC2FB5" w14:paraId="3AE4E0A2" w14:textId="77777777" w:rsidTr="00B22551">
        <w:tc>
          <w:tcPr>
            <w:tcW w:w="3060" w:type="dxa"/>
          </w:tcPr>
          <w:p w14:paraId="03ADF276" w14:textId="4DF14095" w:rsidR="009C55FD" w:rsidRPr="00BC2FB5" w:rsidRDefault="009C55FD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433B5CE7" w14:textId="250FDD11" w:rsidR="009C55FD" w:rsidRPr="00BC2FB5" w:rsidRDefault="000D6713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A7200" w:rsidRPr="00BC2FB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,00</w:t>
            </w:r>
            <w:r w:rsidR="00223F34" w:rsidRPr="00BC2FB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767E10F" w14:textId="77777777" w:rsidR="009C55FD" w:rsidRPr="00BC2FB5" w:rsidRDefault="009C55FD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1DFCE" w14:textId="18284EB1" w:rsidR="009C55FD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(70,</w:t>
            </w:r>
            <w:r w:rsidR="00AC6B2C" w:rsidRPr="00BC2FB5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63B621" w14:textId="77777777" w:rsidR="009C55FD" w:rsidRPr="00BC2FB5" w:rsidRDefault="009C55FD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EF718" w14:textId="49A44C3D" w:rsidR="009C55FD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6A04CC" w14:textId="77777777" w:rsidR="009C55FD" w:rsidRPr="00BC2FB5" w:rsidRDefault="009C55FD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46DEF9" w14:textId="654CB4CC" w:rsidR="009C55FD" w:rsidRPr="00BC2FB5" w:rsidRDefault="00317D27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(70,</w:t>
            </w:r>
            <w:r w:rsidR="00666D58" w:rsidRPr="00BC2FB5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Pr="00BC2F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54335" w:rsidRPr="00BC2FB5" w14:paraId="2EB5A4BA" w14:textId="77777777" w:rsidTr="00B22551">
        <w:trPr>
          <w:trHeight w:val="119"/>
        </w:trPr>
        <w:tc>
          <w:tcPr>
            <w:tcW w:w="3060" w:type="dxa"/>
            <w:hideMark/>
          </w:tcPr>
          <w:p w14:paraId="1892AD6C" w14:textId="77777777" w:rsidR="00154335" w:rsidRPr="00BC2FB5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13CBE5" w14:textId="6EF65936" w:rsidR="00154335" w:rsidRPr="00BC2FB5" w:rsidRDefault="00223F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6,374</w:t>
            </w:r>
          </w:p>
        </w:tc>
        <w:tc>
          <w:tcPr>
            <w:tcW w:w="270" w:type="dxa"/>
            <w:vAlign w:val="bottom"/>
          </w:tcPr>
          <w:p w14:paraId="6881EADA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1BA527" w14:textId="2711C2A5" w:rsidR="00154335" w:rsidRPr="00BC2FB5" w:rsidRDefault="00B0523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(4,296)</w:t>
            </w:r>
          </w:p>
        </w:tc>
        <w:tc>
          <w:tcPr>
            <w:tcW w:w="270" w:type="dxa"/>
            <w:vAlign w:val="bottom"/>
          </w:tcPr>
          <w:p w14:paraId="4E9BC1F4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6C7FFD" w14:textId="6E7D71DB" w:rsidR="00154335" w:rsidRPr="00BC2FB5" w:rsidRDefault="00B0523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(2,585)</w:t>
            </w:r>
          </w:p>
        </w:tc>
        <w:tc>
          <w:tcPr>
            <w:tcW w:w="270" w:type="dxa"/>
            <w:vAlign w:val="bottom"/>
          </w:tcPr>
          <w:p w14:paraId="0576D84B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545E62" w14:textId="26F2988F" w:rsidR="00154335" w:rsidRPr="00BC2FB5" w:rsidRDefault="00B0523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(6,881)</w:t>
            </w:r>
          </w:p>
        </w:tc>
      </w:tr>
      <w:tr w:rsidR="00154335" w:rsidRPr="00BC2FB5" w14:paraId="1CD3DEDF" w14:textId="77777777" w:rsidTr="00B22551">
        <w:tc>
          <w:tcPr>
            <w:tcW w:w="3060" w:type="dxa"/>
          </w:tcPr>
          <w:p w14:paraId="097D4638" w14:textId="77777777" w:rsidR="00154335" w:rsidRPr="00BC2FB5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B933C" w14:textId="3ADB660A" w:rsidR="00154335" w:rsidRPr="00BC2FB5" w:rsidRDefault="00223F34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6B73EA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,32</w:t>
            </w:r>
            <w:r w:rsidR="006B73EA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F4C23D0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6B32F" w14:textId="0AF84CF9" w:rsidR="00154335" w:rsidRPr="00BC2FB5" w:rsidRDefault="00B0523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(397,</w:t>
            </w:r>
            <w:r w:rsidR="00A976CA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502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14FD00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AA431" w14:textId="225FC48B" w:rsidR="00154335" w:rsidRPr="00BC2FB5" w:rsidRDefault="00B0523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(61,698)</w:t>
            </w:r>
          </w:p>
        </w:tc>
        <w:tc>
          <w:tcPr>
            <w:tcW w:w="270" w:type="dxa"/>
          </w:tcPr>
          <w:p w14:paraId="23B9D8AC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A1567" w14:textId="6186C570" w:rsidR="00154335" w:rsidRPr="00BC2FB5" w:rsidRDefault="00B0523C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</w:t>
            </w:r>
            <w:r w:rsidR="007E6679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7E6679"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</w:t>
            </w: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154335" w:rsidRPr="00BC2FB5" w14:paraId="3E837EA4" w14:textId="77777777" w:rsidTr="00B22551">
        <w:tc>
          <w:tcPr>
            <w:tcW w:w="3060" w:type="dxa"/>
          </w:tcPr>
          <w:p w14:paraId="0719CB4F" w14:textId="77777777" w:rsidR="00154335" w:rsidRPr="00BC2FB5" w:rsidRDefault="00154335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3995551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AC012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6573C7F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B89254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2D27136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4E1682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4C256A9" w14:textId="77777777" w:rsidR="00154335" w:rsidRPr="00BC2FB5" w:rsidRDefault="00154335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87B37" w:rsidRPr="00BC2FB5" w14:paraId="62D2C3AB" w14:textId="77777777" w:rsidTr="00B22551">
        <w:tc>
          <w:tcPr>
            <w:tcW w:w="3060" w:type="dxa"/>
          </w:tcPr>
          <w:p w14:paraId="5AE09940" w14:textId="7CB6F9EE" w:rsidR="00887B37" w:rsidRPr="00BC2FB5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17AA0"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5580" w:type="dxa"/>
            <w:gridSpan w:val="7"/>
            <w:tcBorders>
              <w:left w:val="nil"/>
              <w:right w:val="nil"/>
            </w:tcBorders>
          </w:tcPr>
          <w:p w14:paraId="4B67A932" w14:textId="31C4DF82" w:rsidR="00887B37" w:rsidRPr="00BC2FB5" w:rsidRDefault="00887B37" w:rsidP="0028654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87B37" w:rsidRPr="00BC2FB5" w14:paraId="79F1F0DA" w14:textId="77777777" w:rsidTr="00B22551">
        <w:tc>
          <w:tcPr>
            <w:tcW w:w="3060" w:type="dxa"/>
          </w:tcPr>
          <w:p w14:paraId="3ADD09EF" w14:textId="44EAAB70" w:rsidR="00887B37" w:rsidRPr="00BC2FB5" w:rsidRDefault="00887B37" w:rsidP="002865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D2D8F6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A259D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E1E67A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53CC7C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D875C2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2A5C9B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B2F8AF0" w14:textId="77777777" w:rsidR="00887B37" w:rsidRPr="00BC2FB5" w:rsidRDefault="00887B37" w:rsidP="002865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7AA0" w:rsidRPr="00BC2FB5" w14:paraId="1C39AA4F" w14:textId="77777777" w:rsidTr="00B22551">
        <w:tc>
          <w:tcPr>
            <w:tcW w:w="3060" w:type="dxa"/>
          </w:tcPr>
          <w:p w14:paraId="77E74709" w14:textId="1C167971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9D0C31" w14:textId="4857F74A" w:rsidR="00C17AA0" w:rsidRPr="00BC2FB5" w:rsidRDefault="00C17AA0" w:rsidP="00E25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350,256</w:t>
            </w:r>
          </w:p>
        </w:tc>
        <w:tc>
          <w:tcPr>
            <w:tcW w:w="270" w:type="dxa"/>
          </w:tcPr>
          <w:p w14:paraId="69E9B19A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4F6040" w14:textId="09E372FE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(264,872)</w:t>
            </w:r>
          </w:p>
        </w:tc>
        <w:tc>
          <w:tcPr>
            <w:tcW w:w="270" w:type="dxa"/>
          </w:tcPr>
          <w:p w14:paraId="112C4208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EDEB05" w14:textId="422871F9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(85,384)</w:t>
            </w:r>
          </w:p>
        </w:tc>
        <w:tc>
          <w:tcPr>
            <w:tcW w:w="270" w:type="dxa"/>
          </w:tcPr>
          <w:p w14:paraId="675E0EE8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6ED04C" w14:textId="0C591DA9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(350,256)</w:t>
            </w:r>
          </w:p>
        </w:tc>
      </w:tr>
      <w:tr w:rsidR="00C17AA0" w:rsidRPr="00BC2FB5" w14:paraId="7E2BA179" w14:textId="77777777" w:rsidTr="00B22551">
        <w:tc>
          <w:tcPr>
            <w:tcW w:w="3060" w:type="dxa"/>
          </w:tcPr>
          <w:p w14:paraId="4DEE05BA" w14:textId="51D3A3CD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2FB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5E822B" w14:textId="3F3FCD49" w:rsidR="00C17AA0" w:rsidRPr="00BC2FB5" w:rsidRDefault="00C17AA0" w:rsidP="00B12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270" w:type="dxa"/>
          </w:tcPr>
          <w:p w14:paraId="27B47E0B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543E57" w14:textId="0DB32CE2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(75,062)</w:t>
            </w:r>
          </w:p>
        </w:tc>
        <w:tc>
          <w:tcPr>
            <w:tcW w:w="270" w:type="dxa"/>
          </w:tcPr>
          <w:p w14:paraId="04E8815A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B702D4" w14:textId="2DCD98E5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F47482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264B82" w14:textId="436F44E9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(75,062)</w:t>
            </w:r>
          </w:p>
        </w:tc>
      </w:tr>
      <w:tr w:rsidR="00C17AA0" w:rsidRPr="00BC2FB5" w14:paraId="1F23A311" w14:textId="77777777" w:rsidTr="005D43A7">
        <w:tc>
          <w:tcPr>
            <w:tcW w:w="3060" w:type="dxa"/>
          </w:tcPr>
          <w:p w14:paraId="6B47631A" w14:textId="64CBEE1B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C473" w14:textId="3B8A2DE5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9,604</w:t>
            </w:r>
          </w:p>
        </w:tc>
        <w:tc>
          <w:tcPr>
            <w:tcW w:w="270" w:type="dxa"/>
            <w:vAlign w:val="bottom"/>
          </w:tcPr>
          <w:p w14:paraId="3ACA27C0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63BE86" w14:textId="4EBF55CE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(4,271)</w:t>
            </w:r>
          </w:p>
        </w:tc>
        <w:tc>
          <w:tcPr>
            <w:tcW w:w="270" w:type="dxa"/>
            <w:vAlign w:val="bottom"/>
          </w:tcPr>
          <w:p w14:paraId="2591095A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20801C" w14:textId="79DA41EE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(6,344)</w:t>
            </w:r>
          </w:p>
        </w:tc>
        <w:tc>
          <w:tcPr>
            <w:tcW w:w="270" w:type="dxa"/>
            <w:vAlign w:val="bottom"/>
          </w:tcPr>
          <w:p w14:paraId="21DF97C7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E6C76" w14:textId="7ED7FFA0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sz w:val="26"/>
                <w:szCs w:val="26"/>
              </w:rPr>
              <w:t>(10,615)</w:t>
            </w:r>
          </w:p>
        </w:tc>
      </w:tr>
      <w:tr w:rsidR="00C17AA0" w:rsidRPr="00BC2FB5" w14:paraId="5FB3A1E2" w14:textId="77777777" w:rsidTr="005D43A7">
        <w:tc>
          <w:tcPr>
            <w:tcW w:w="3060" w:type="dxa"/>
          </w:tcPr>
          <w:p w14:paraId="12A5437A" w14:textId="1CBFC3F1" w:rsidR="00C17AA0" w:rsidRPr="00BC2FB5" w:rsidRDefault="00C17AA0" w:rsidP="00C17AA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A562A" w14:textId="46643B55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434,860</w:t>
            </w:r>
          </w:p>
        </w:tc>
        <w:tc>
          <w:tcPr>
            <w:tcW w:w="270" w:type="dxa"/>
          </w:tcPr>
          <w:p w14:paraId="326887F6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34C81F" w14:textId="0804E083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(344,205)</w:t>
            </w:r>
          </w:p>
        </w:tc>
        <w:tc>
          <w:tcPr>
            <w:tcW w:w="270" w:type="dxa"/>
          </w:tcPr>
          <w:p w14:paraId="56EE52B5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7D6ED" w14:textId="484F76F5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(91,728)</w:t>
            </w:r>
          </w:p>
        </w:tc>
        <w:tc>
          <w:tcPr>
            <w:tcW w:w="270" w:type="dxa"/>
          </w:tcPr>
          <w:p w14:paraId="4C2D0E86" w14:textId="77777777" w:rsidR="00C17AA0" w:rsidRPr="00BC2FB5" w:rsidRDefault="00C17AA0" w:rsidP="00C17AA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30F01" w14:textId="5491294D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(435,933)</w:t>
            </w:r>
          </w:p>
        </w:tc>
      </w:tr>
    </w:tbl>
    <w:p w14:paraId="5D43B99F" w14:textId="0B1181C3" w:rsidR="007923F5" w:rsidRPr="00BC2FB5" w:rsidRDefault="007923F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="00840FFF"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BC2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BBCF2B7" w14:textId="77777777" w:rsidR="00B3635B" w:rsidRPr="00BC2FB5" w:rsidRDefault="00B363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3C6740" w14:textId="54ED1D16" w:rsidR="007923F5" w:rsidRPr="00BC2FB5" w:rsidRDefault="004D4B97" w:rsidP="0028654B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572BB01" w14:textId="77777777" w:rsidR="00391848" w:rsidRPr="00BC2FB5" w:rsidRDefault="0039184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p w14:paraId="14957CA6" w14:textId="55CF697D" w:rsidR="007923F5" w:rsidRPr="00BC2FB5" w:rsidRDefault="007923F5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</w:rPr>
        <w:t>(</w:t>
      </w:r>
      <w:r w:rsidR="00840FFF" w:rsidRPr="00BC2FB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C2FB5">
        <w:rPr>
          <w:rFonts w:asciiTheme="majorBidi" w:hAnsiTheme="majorBidi" w:cstheme="majorBidi"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BC2FB5">
        <w:rPr>
          <w:rFonts w:asciiTheme="majorBidi" w:hAnsiTheme="majorBidi" w:cstheme="majorBidi"/>
          <w:sz w:val="28"/>
          <w:szCs w:val="28"/>
        </w:rPr>
        <w:t>.</w:t>
      </w:r>
      <w:r w:rsidR="007E56DD" w:rsidRPr="00BC2FB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C2FB5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BC2FB5">
        <w:rPr>
          <w:rFonts w:asciiTheme="majorBidi" w:hAnsiTheme="majorBidi" w:cstheme="majorBidi"/>
          <w:sz w:val="28"/>
          <w:szCs w:val="28"/>
        </w:rPr>
        <w:tab/>
      </w:r>
      <w:r w:rsidRPr="00BC2FB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FCBAA30" w14:textId="77777777" w:rsidR="00B3635B" w:rsidRPr="00BC2FB5" w:rsidRDefault="00B3635B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2286D8" w14:textId="2BD41A5A" w:rsidR="00D030A3" w:rsidRPr="00BC2FB5" w:rsidRDefault="007923F5" w:rsidP="00FA3A23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CB3C1D" w:rsidRPr="00BC2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41E7769" w14:textId="77777777" w:rsidR="00193938" w:rsidRPr="00BC2FB5" w:rsidRDefault="00193938" w:rsidP="00FA3A23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990"/>
        <w:gridCol w:w="270"/>
        <w:gridCol w:w="810"/>
        <w:gridCol w:w="270"/>
        <w:gridCol w:w="990"/>
      </w:tblGrid>
      <w:tr w:rsidR="006824D6" w:rsidRPr="00BC2FB5" w14:paraId="09644E4F" w14:textId="77777777" w:rsidTr="0042701C">
        <w:tc>
          <w:tcPr>
            <w:tcW w:w="3330" w:type="dxa"/>
          </w:tcPr>
          <w:p w14:paraId="3FB60067" w14:textId="3B47632E" w:rsidR="006824D6" w:rsidRPr="00BC2FB5" w:rsidRDefault="006F04BD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2" w:name="_Hlk64302132"/>
            <w:r w:rsidRPr="00BC2FB5">
              <w:br w:type="page"/>
            </w:r>
          </w:p>
        </w:tc>
        <w:tc>
          <w:tcPr>
            <w:tcW w:w="4680" w:type="dxa"/>
            <w:gridSpan w:val="7"/>
            <w:vAlign w:val="bottom"/>
            <w:hideMark/>
          </w:tcPr>
          <w:p w14:paraId="443A3DDE" w14:textId="77777777" w:rsidR="006824D6" w:rsidRPr="00BC2FB5" w:rsidRDefault="006824D6" w:rsidP="0028654B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4D6" w:rsidRPr="00BC2FB5" w14:paraId="442BD192" w14:textId="77777777" w:rsidTr="00164106">
        <w:tc>
          <w:tcPr>
            <w:tcW w:w="3330" w:type="dxa"/>
            <w:hideMark/>
          </w:tcPr>
          <w:p w14:paraId="1AFA1EA1" w14:textId="77777777" w:rsidR="00C74DDB" w:rsidRPr="00BC2FB5" w:rsidRDefault="00C74DDB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401B837" w14:textId="5ECBCA9C" w:rsidR="006824D6" w:rsidRPr="00BC2FB5" w:rsidRDefault="00CB25D6" w:rsidP="00C66A6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1080" w:type="dxa"/>
            <w:vAlign w:val="bottom"/>
            <w:hideMark/>
          </w:tcPr>
          <w:p w14:paraId="1104E183" w14:textId="77777777" w:rsidR="006824D6" w:rsidRPr="00BC2FB5" w:rsidRDefault="006824D6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34C15AB" w14:textId="77777777" w:rsidR="006824D6" w:rsidRPr="00BC2FB5" w:rsidRDefault="006824D6" w:rsidP="0028654B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18E7E1A5" w14:textId="77777777" w:rsidR="006824D6" w:rsidRPr="00BC2FB5" w:rsidRDefault="006824D6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70" w:type="dxa"/>
          </w:tcPr>
          <w:p w14:paraId="12C823FB" w14:textId="77777777" w:rsidR="006824D6" w:rsidRPr="00BC2FB5" w:rsidRDefault="006824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318FEAC" w14:textId="63D028C6" w:rsidR="006824D6" w:rsidRPr="00BC2FB5" w:rsidRDefault="004D4B97" w:rsidP="0028654B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</w:t>
            </w:r>
            <w:r w:rsidR="006824D6" w:rsidRPr="00BC2FB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</w:tcPr>
          <w:p w14:paraId="10EEBF97" w14:textId="77777777" w:rsidR="006824D6" w:rsidRPr="00BC2FB5" w:rsidRDefault="006824D6" w:rsidP="0028654B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238B2B0" w14:textId="77777777" w:rsidR="006824D6" w:rsidRPr="00BC2FB5" w:rsidRDefault="006824D6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24D6" w:rsidRPr="00BC2FB5" w14:paraId="64910536" w14:textId="77777777" w:rsidTr="0042701C">
        <w:tc>
          <w:tcPr>
            <w:tcW w:w="3330" w:type="dxa"/>
          </w:tcPr>
          <w:p w14:paraId="60139A64" w14:textId="77777777" w:rsidR="006824D6" w:rsidRPr="00BC2FB5" w:rsidRDefault="006824D6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B16CBB0" w14:textId="77777777" w:rsidR="006824D6" w:rsidRPr="00BC2FB5" w:rsidRDefault="006824D6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4DDB" w:rsidRPr="00BC2FB5" w14:paraId="635E6085" w14:textId="77777777" w:rsidTr="0042701C">
        <w:tc>
          <w:tcPr>
            <w:tcW w:w="3330" w:type="dxa"/>
          </w:tcPr>
          <w:p w14:paraId="27821A1A" w14:textId="25478998" w:rsidR="00C74DDB" w:rsidRPr="00BC2FB5" w:rsidRDefault="00C74DDB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C17AA0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4680" w:type="dxa"/>
            <w:gridSpan w:val="7"/>
            <w:vAlign w:val="bottom"/>
          </w:tcPr>
          <w:p w14:paraId="4530273E" w14:textId="77777777" w:rsidR="00C74DDB" w:rsidRPr="00BC2FB5" w:rsidRDefault="00C74DDB" w:rsidP="0028654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bookmarkEnd w:id="22"/>
      <w:tr w:rsidR="00D97431" w:rsidRPr="00BC2FB5" w14:paraId="53E7FE81" w14:textId="77777777" w:rsidTr="00164106">
        <w:trPr>
          <w:trHeight w:val="92"/>
        </w:trPr>
        <w:tc>
          <w:tcPr>
            <w:tcW w:w="3330" w:type="dxa"/>
            <w:hideMark/>
          </w:tcPr>
          <w:p w14:paraId="2A81E693" w14:textId="77777777" w:rsidR="00D97431" w:rsidRPr="00BC2FB5" w:rsidRDefault="00D97431" w:rsidP="0028654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47755D7" w14:textId="798817A0" w:rsidR="00D97431" w:rsidRPr="00BC2FB5" w:rsidRDefault="00CD6220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142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C2FB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954</w:t>
            </w:r>
          </w:p>
        </w:tc>
        <w:tc>
          <w:tcPr>
            <w:tcW w:w="270" w:type="dxa"/>
          </w:tcPr>
          <w:p w14:paraId="0124FB0A" w14:textId="77777777" w:rsidR="00D97431" w:rsidRPr="00BC2FB5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BF719F" w14:textId="0A65FAAA" w:rsidR="00D97431" w:rsidRPr="00BC2FB5" w:rsidRDefault="002B075B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76A314" w14:textId="77777777" w:rsidR="00D97431" w:rsidRPr="00BC2FB5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35AEBBA" w14:textId="26BD7C9E" w:rsidR="00D97431" w:rsidRPr="00BC2FB5" w:rsidRDefault="00BF7B3D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2120546" w14:textId="77777777" w:rsidR="00D97431" w:rsidRPr="00BC2FB5" w:rsidRDefault="00D97431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6132D5" w14:textId="5F37CC94" w:rsidR="00D97431" w:rsidRPr="00BC2FB5" w:rsidRDefault="00BF7B3D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142,96</w:t>
            </w:r>
            <w:r w:rsidR="0066529A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FD76BE" w:rsidRPr="00BC2FB5" w14:paraId="1F8EF469" w14:textId="77777777" w:rsidTr="00164106">
        <w:trPr>
          <w:trHeight w:val="92"/>
        </w:trPr>
        <w:tc>
          <w:tcPr>
            <w:tcW w:w="3330" w:type="dxa"/>
            <w:hideMark/>
          </w:tcPr>
          <w:p w14:paraId="061B6EA3" w14:textId="77777777" w:rsidR="00FD76BE" w:rsidRPr="00BC2FB5" w:rsidRDefault="00FD76BE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5701989" w14:textId="3ED11140" w:rsidR="00FD76BE" w:rsidRPr="00BC2FB5" w:rsidRDefault="00CD6220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27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C2FB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685</w:t>
            </w:r>
          </w:p>
        </w:tc>
        <w:tc>
          <w:tcPr>
            <w:tcW w:w="270" w:type="dxa"/>
          </w:tcPr>
          <w:p w14:paraId="18909110" w14:textId="77777777" w:rsidR="00FD76BE" w:rsidRPr="00BC2FB5" w:rsidRDefault="00FD76BE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D19C2B0" w14:textId="74C19011" w:rsidR="00FD76BE" w:rsidRPr="00BC2FB5" w:rsidRDefault="000A5308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604EDCC3" w14:textId="77777777" w:rsidR="00FD76BE" w:rsidRPr="00BC2FB5" w:rsidRDefault="00FD76BE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C78045F" w14:textId="333C44ED" w:rsidR="00FD76BE" w:rsidRPr="00BC2FB5" w:rsidRDefault="00BF7B3D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334CA10E" w14:textId="77777777" w:rsidR="00FD76BE" w:rsidRPr="00BC2FB5" w:rsidRDefault="00FD76BE" w:rsidP="00286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B692F" w14:textId="696B5321" w:rsidR="00FD76BE" w:rsidRPr="00BC2FB5" w:rsidRDefault="00BF7B3D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27,832</w:t>
            </w:r>
          </w:p>
        </w:tc>
      </w:tr>
      <w:tr w:rsidR="00D97431" w:rsidRPr="00BC2FB5" w14:paraId="47FCDF7E" w14:textId="77777777" w:rsidTr="00164106">
        <w:tc>
          <w:tcPr>
            <w:tcW w:w="3330" w:type="dxa"/>
            <w:hideMark/>
          </w:tcPr>
          <w:p w14:paraId="4A432CCC" w14:textId="77777777" w:rsidR="00D97431" w:rsidRPr="00BC2FB5" w:rsidRDefault="00D97431" w:rsidP="0028654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A60FC" w14:textId="1156F760" w:rsidR="00D97431" w:rsidRPr="00BC2FB5" w:rsidRDefault="000A5308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(92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C2FB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994)</w:t>
            </w:r>
          </w:p>
        </w:tc>
        <w:tc>
          <w:tcPr>
            <w:tcW w:w="270" w:type="dxa"/>
          </w:tcPr>
          <w:p w14:paraId="250752FA" w14:textId="77777777" w:rsidR="00D97431" w:rsidRPr="00BC2FB5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719D6" w14:textId="072B17B6" w:rsidR="00D97431" w:rsidRPr="00BC2FB5" w:rsidRDefault="002B075B" w:rsidP="0028654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76F87E" w14:textId="77777777" w:rsidR="00D97431" w:rsidRPr="00BC2FB5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B3C5" w14:textId="3C094E6B" w:rsidR="00D97431" w:rsidRPr="00BC2FB5" w:rsidRDefault="002B075B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F7B3D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990</w:t>
            </w: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2856AB" w14:textId="77777777" w:rsidR="00D97431" w:rsidRPr="00BC2FB5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1D09C" w14:textId="318E0EED" w:rsidR="00D97431" w:rsidRPr="00BC2FB5" w:rsidRDefault="00E20E9A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(93,984)</w:t>
            </w:r>
          </w:p>
        </w:tc>
      </w:tr>
      <w:tr w:rsidR="00D97431" w:rsidRPr="00BC2FB5" w14:paraId="7E70898D" w14:textId="77777777" w:rsidTr="00164106">
        <w:trPr>
          <w:trHeight w:val="58"/>
        </w:trPr>
        <w:tc>
          <w:tcPr>
            <w:tcW w:w="3330" w:type="dxa"/>
            <w:hideMark/>
          </w:tcPr>
          <w:p w14:paraId="4B16B120" w14:textId="48998E37" w:rsidR="00D97431" w:rsidRPr="00BC2FB5" w:rsidRDefault="00D97431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F5FC" w14:textId="6EFEC7F5" w:rsidR="00D97431" w:rsidRPr="00BC2FB5" w:rsidRDefault="000A5308" w:rsidP="0028654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77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C2FB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645</w:t>
            </w:r>
          </w:p>
        </w:tc>
        <w:tc>
          <w:tcPr>
            <w:tcW w:w="270" w:type="dxa"/>
          </w:tcPr>
          <w:p w14:paraId="540AAAD3" w14:textId="77777777" w:rsidR="00D97431" w:rsidRPr="00BC2FB5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382B" w14:textId="28E5821D" w:rsidR="00D97431" w:rsidRPr="00BC2FB5" w:rsidRDefault="008375CA" w:rsidP="0028654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459FA974" w14:textId="77777777" w:rsidR="00D97431" w:rsidRPr="00BC2FB5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AD32" w14:textId="65E795D3" w:rsidR="00D97431" w:rsidRPr="00BC2FB5" w:rsidRDefault="00BF7B3D" w:rsidP="0028654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(924)</w:t>
            </w:r>
          </w:p>
        </w:tc>
        <w:tc>
          <w:tcPr>
            <w:tcW w:w="270" w:type="dxa"/>
          </w:tcPr>
          <w:p w14:paraId="14E519C7" w14:textId="77777777" w:rsidR="00D97431" w:rsidRPr="00BC2FB5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AD21" w14:textId="57C8BC7D" w:rsidR="00D97431" w:rsidRPr="00BC2FB5" w:rsidRDefault="00E20E9A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76,811</w:t>
            </w:r>
          </w:p>
        </w:tc>
      </w:tr>
      <w:tr w:rsidR="00D97431" w:rsidRPr="00BC2FB5" w14:paraId="6DE9CB34" w14:textId="77777777" w:rsidTr="00164106">
        <w:tc>
          <w:tcPr>
            <w:tcW w:w="3330" w:type="dxa"/>
            <w:hideMark/>
          </w:tcPr>
          <w:p w14:paraId="3E59D9C3" w14:textId="77777777" w:rsidR="00D97431" w:rsidRPr="00BC2FB5" w:rsidRDefault="00D97431" w:rsidP="0028654B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1803EB47" w14:textId="6495075C" w:rsidR="00D97431" w:rsidRPr="00BC2FB5" w:rsidRDefault="00D97431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65C9AC" w14:textId="77777777" w:rsidR="00D97431" w:rsidRPr="00BC2FB5" w:rsidRDefault="00D97431" w:rsidP="0028654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0F6C53F" w14:textId="164B5F55" w:rsidR="00D97431" w:rsidRPr="00BC2FB5" w:rsidRDefault="00D97431" w:rsidP="0028654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F9BBBC" w14:textId="77777777" w:rsidR="00D97431" w:rsidRPr="00BC2FB5" w:rsidRDefault="00D97431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A3D778" w14:textId="403D9A0B" w:rsidR="00D97431" w:rsidRPr="00BC2FB5" w:rsidRDefault="00D97431" w:rsidP="0009219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08DD01A" w14:textId="77777777" w:rsidR="00D97431" w:rsidRPr="00BC2FB5" w:rsidRDefault="00D97431" w:rsidP="0028654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54BCD" w14:textId="02ACF4F2" w:rsidR="00D97431" w:rsidRPr="00BC2FB5" w:rsidRDefault="00D97431" w:rsidP="0028654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65093" w:rsidRPr="00BC2FB5" w14:paraId="577856F0" w14:textId="77777777" w:rsidTr="00164106">
        <w:tc>
          <w:tcPr>
            <w:tcW w:w="3330" w:type="dxa"/>
            <w:hideMark/>
          </w:tcPr>
          <w:p w14:paraId="3D25763D" w14:textId="7EC5AB1C" w:rsidR="00A65093" w:rsidRPr="00BC2FB5" w:rsidRDefault="00A65093" w:rsidP="00A65093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6135CECF" w14:textId="3D593614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(6,712)</w:t>
            </w:r>
          </w:p>
        </w:tc>
        <w:tc>
          <w:tcPr>
            <w:tcW w:w="270" w:type="dxa"/>
          </w:tcPr>
          <w:p w14:paraId="684BD46E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0217C1E" w14:textId="1B023064" w:rsidR="00A65093" w:rsidRPr="00BC2FB5" w:rsidRDefault="00A65093" w:rsidP="008E7DE0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A363E9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3CD9C2" w14:textId="3E0727BF" w:rsidR="00A65093" w:rsidRPr="00BC2FB5" w:rsidRDefault="00A65093" w:rsidP="00A6509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2B7AA179" w14:textId="77777777" w:rsidR="00A65093" w:rsidRPr="00BC2FB5" w:rsidRDefault="00A65093" w:rsidP="00A6509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16910" w14:textId="15E2A2C0" w:rsidR="00A65093" w:rsidRPr="00BC2FB5" w:rsidRDefault="00A65093" w:rsidP="00A65093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(6,712)</w:t>
            </w:r>
          </w:p>
        </w:tc>
      </w:tr>
      <w:tr w:rsidR="00A65093" w:rsidRPr="00BC2FB5" w14:paraId="055EBA21" w14:textId="77777777" w:rsidTr="00164106">
        <w:tc>
          <w:tcPr>
            <w:tcW w:w="3330" w:type="dxa"/>
            <w:hideMark/>
          </w:tcPr>
          <w:p w14:paraId="3EAC2402" w14:textId="77777777" w:rsidR="00A65093" w:rsidRPr="00BC2FB5" w:rsidRDefault="00A65093" w:rsidP="00A65093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2D00" w14:textId="2C2A0BFF" w:rsidR="00A65093" w:rsidRPr="00BC2FB5" w:rsidRDefault="00E20E9A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70,933</w:t>
            </w:r>
          </w:p>
        </w:tc>
        <w:tc>
          <w:tcPr>
            <w:tcW w:w="270" w:type="dxa"/>
          </w:tcPr>
          <w:p w14:paraId="084155C2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3B796" w14:textId="5A45654D" w:rsidR="00A65093" w:rsidRPr="00BC2FB5" w:rsidRDefault="00E20E9A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5126D39A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9A2E" w14:textId="1CC28353" w:rsidR="00A65093" w:rsidRPr="00BC2FB5" w:rsidRDefault="00E20E9A" w:rsidP="00A65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(924)</w:t>
            </w:r>
          </w:p>
        </w:tc>
        <w:tc>
          <w:tcPr>
            <w:tcW w:w="270" w:type="dxa"/>
          </w:tcPr>
          <w:p w14:paraId="1B77AB62" w14:textId="77777777" w:rsidR="00A65093" w:rsidRPr="00BC2FB5" w:rsidRDefault="00A65093" w:rsidP="00A6509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68BD1" w14:textId="5DC32B6B" w:rsidR="00A65093" w:rsidRPr="00BC2FB5" w:rsidRDefault="00E45649" w:rsidP="00A65093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70,099</w:t>
            </w:r>
          </w:p>
        </w:tc>
      </w:tr>
      <w:tr w:rsidR="00A65093" w:rsidRPr="00BC2FB5" w14:paraId="219E87F1" w14:textId="77777777" w:rsidTr="0042701C">
        <w:tc>
          <w:tcPr>
            <w:tcW w:w="3330" w:type="dxa"/>
          </w:tcPr>
          <w:p w14:paraId="1431C2B1" w14:textId="21D22E53" w:rsidR="00A65093" w:rsidRPr="00BC2FB5" w:rsidRDefault="00A65093" w:rsidP="00A65093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5406BD71" w14:textId="3AE4E21E" w:rsidR="00A65093" w:rsidRPr="00BC2FB5" w:rsidRDefault="00A65093" w:rsidP="00A6509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A65093" w:rsidRPr="00BC2FB5" w14:paraId="47CA6619" w14:textId="77777777" w:rsidTr="00164106">
        <w:trPr>
          <w:trHeight w:val="92"/>
        </w:trPr>
        <w:tc>
          <w:tcPr>
            <w:tcW w:w="3330" w:type="dxa"/>
          </w:tcPr>
          <w:p w14:paraId="5AA3E196" w14:textId="08569741" w:rsidR="00A65093" w:rsidRPr="00BC2FB5" w:rsidRDefault="00A65093" w:rsidP="00A650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2567</w:t>
            </w:r>
          </w:p>
        </w:tc>
        <w:tc>
          <w:tcPr>
            <w:tcW w:w="1080" w:type="dxa"/>
          </w:tcPr>
          <w:p w14:paraId="5C121467" w14:textId="777777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A59640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81DF21" w14:textId="777777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59D294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CF02638" w14:textId="777777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F723DC" w14:textId="77777777" w:rsidR="00A65093" w:rsidRPr="00BC2FB5" w:rsidRDefault="00A65093" w:rsidP="00A6509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278FF4" w14:textId="777777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65093" w:rsidRPr="00BC2FB5" w14:paraId="5A459751" w14:textId="77777777" w:rsidTr="00164106">
        <w:trPr>
          <w:trHeight w:val="92"/>
        </w:trPr>
        <w:tc>
          <w:tcPr>
            <w:tcW w:w="3330" w:type="dxa"/>
            <w:hideMark/>
          </w:tcPr>
          <w:p w14:paraId="5D02C4ED" w14:textId="078FF6F3" w:rsidR="00A65093" w:rsidRPr="00BC2FB5" w:rsidRDefault="00A65093" w:rsidP="00A650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E49A784" w14:textId="03994BE7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156,611</w:t>
            </w:r>
          </w:p>
        </w:tc>
        <w:tc>
          <w:tcPr>
            <w:tcW w:w="270" w:type="dxa"/>
          </w:tcPr>
          <w:p w14:paraId="7AAC509C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9D72D3" w14:textId="7607849E" w:rsidR="00A65093" w:rsidRPr="00BC2FB5" w:rsidRDefault="00A65093" w:rsidP="00A6509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4ACFC3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F112DC7" w14:textId="1EAA553F" w:rsidR="00A65093" w:rsidRPr="00BC2FB5" w:rsidRDefault="00A65093" w:rsidP="00A6509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6115FF23" w14:textId="77777777" w:rsidR="00A65093" w:rsidRPr="00BC2FB5" w:rsidRDefault="00A65093" w:rsidP="00A6509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9C55F" w14:textId="7AF8B295" w:rsidR="00A65093" w:rsidRPr="00BC2FB5" w:rsidRDefault="00A65093" w:rsidP="00A6509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156,620</w:t>
            </w:r>
          </w:p>
        </w:tc>
      </w:tr>
      <w:tr w:rsidR="00A65093" w:rsidRPr="00BC2FB5" w14:paraId="621F8DE2" w14:textId="77777777" w:rsidTr="00164106">
        <w:trPr>
          <w:trHeight w:val="92"/>
        </w:trPr>
        <w:tc>
          <w:tcPr>
            <w:tcW w:w="3330" w:type="dxa"/>
            <w:hideMark/>
          </w:tcPr>
          <w:p w14:paraId="3ACAD50B" w14:textId="09EF818A" w:rsidR="00A65093" w:rsidRPr="00BC2FB5" w:rsidRDefault="00A65093" w:rsidP="00A650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25BDFF0" w14:textId="2CA1AE37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39,798</w:t>
            </w:r>
          </w:p>
        </w:tc>
        <w:tc>
          <w:tcPr>
            <w:tcW w:w="270" w:type="dxa"/>
          </w:tcPr>
          <w:p w14:paraId="69AAC4F7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7531C35" w14:textId="4C11F532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2A6E0D59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5B02DEFB" w14:textId="3E41A41D" w:rsidR="00A65093" w:rsidRPr="00BC2FB5" w:rsidRDefault="00A65093" w:rsidP="00A6509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1831203F" w14:textId="77777777" w:rsidR="00A65093" w:rsidRPr="00BC2FB5" w:rsidRDefault="00A65093" w:rsidP="00A6509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AEDB4B" w14:textId="2EF45E9D" w:rsidR="00A65093" w:rsidRPr="00BC2FB5" w:rsidRDefault="00A65093" w:rsidP="00A6509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40,239</w:t>
            </w:r>
          </w:p>
        </w:tc>
      </w:tr>
      <w:tr w:rsidR="00A65093" w:rsidRPr="00BC2FB5" w14:paraId="70C02D3D" w14:textId="77777777" w:rsidTr="00164106">
        <w:tc>
          <w:tcPr>
            <w:tcW w:w="3330" w:type="dxa"/>
            <w:hideMark/>
          </w:tcPr>
          <w:p w14:paraId="6F92F56F" w14:textId="46E5B003" w:rsidR="00A65093" w:rsidRPr="00BC2FB5" w:rsidRDefault="00A65093" w:rsidP="00A650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9776" w14:textId="42E3FF58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(122,118)</w:t>
            </w:r>
          </w:p>
        </w:tc>
        <w:tc>
          <w:tcPr>
            <w:tcW w:w="270" w:type="dxa"/>
          </w:tcPr>
          <w:p w14:paraId="3D6578B0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C449" w14:textId="6CCCB562" w:rsidR="00A65093" w:rsidRPr="00BC2FB5" w:rsidRDefault="00A65093" w:rsidP="00A6509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E283E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AB8F3" w14:textId="26A9C1F3" w:rsidR="00A65093" w:rsidRPr="00BC2FB5" w:rsidRDefault="00A65093" w:rsidP="00A6509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(762)</w:t>
            </w:r>
          </w:p>
        </w:tc>
        <w:tc>
          <w:tcPr>
            <w:tcW w:w="270" w:type="dxa"/>
          </w:tcPr>
          <w:p w14:paraId="179627CF" w14:textId="77777777" w:rsidR="00A65093" w:rsidRPr="00BC2FB5" w:rsidRDefault="00A65093" w:rsidP="00A6509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E878" w14:textId="792AF533" w:rsidR="00A65093" w:rsidRPr="00BC2FB5" w:rsidRDefault="00A65093" w:rsidP="00A6509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(122,880)</w:t>
            </w:r>
          </w:p>
        </w:tc>
      </w:tr>
      <w:tr w:rsidR="00A65093" w:rsidRPr="00BC2FB5" w14:paraId="655E9CC7" w14:textId="77777777" w:rsidTr="00164106">
        <w:trPr>
          <w:trHeight w:val="58"/>
        </w:trPr>
        <w:tc>
          <w:tcPr>
            <w:tcW w:w="3330" w:type="dxa"/>
            <w:hideMark/>
          </w:tcPr>
          <w:p w14:paraId="179481DC" w14:textId="1D2A7359" w:rsidR="00A65093" w:rsidRPr="00BC2FB5" w:rsidRDefault="00A65093" w:rsidP="00A6509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6A2C6" w14:textId="777777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DF5535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48C79" w14:textId="777777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1DDCF7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2D5DC" w14:textId="77777777" w:rsidR="00A65093" w:rsidRPr="00BC2FB5" w:rsidRDefault="00A65093" w:rsidP="00A65093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3227F" w14:textId="77777777" w:rsidR="00A65093" w:rsidRPr="00BC2FB5" w:rsidRDefault="00A65093" w:rsidP="00A6509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F7093" w14:textId="777777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093" w:rsidRPr="00BC2FB5" w14:paraId="1970CDC1" w14:textId="77777777" w:rsidTr="00164106">
        <w:tc>
          <w:tcPr>
            <w:tcW w:w="3330" w:type="dxa"/>
            <w:hideMark/>
          </w:tcPr>
          <w:p w14:paraId="79B17547" w14:textId="4816877E" w:rsidR="00A65093" w:rsidRPr="00BC2FB5" w:rsidRDefault="00A65093" w:rsidP="00A6509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27ED0FB8" w14:textId="22BC1560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74,291</w:t>
            </w:r>
          </w:p>
        </w:tc>
        <w:tc>
          <w:tcPr>
            <w:tcW w:w="270" w:type="dxa"/>
          </w:tcPr>
          <w:p w14:paraId="4C80C11D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7D4304" w14:textId="47C15BB7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1A809CE3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30F7F4A" w14:textId="714E833D" w:rsidR="00A65093" w:rsidRPr="00BC2FB5" w:rsidRDefault="00A65093" w:rsidP="00A6509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(699)</w:t>
            </w:r>
          </w:p>
        </w:tc>
        <w:tc>
          <w:tcPr>
            <w:tcW w:w="270" w:type="dxa"/>
          </w:tcPr>
          <w:p w14:paraId="14932E06" w14:textId="77777777" w:rsidR="00A65093" w:rsidRPr="00BC2FB5" w:rsidRDefault="00A65093" w:rsidP="00A6509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D59647C" w14:textId="66160DBD" w:rsidR="00A65093" w:rsidRPr="00BC2FB5" w:rsidRDefault="00A65093" w:rsidP="00A6509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73,979</w:t>
            </w:r>
          </w:p>
        </w:tc>
      </w:tr>
      <w:tr w:rsidR="00A65093" w:rsidRPr="00BC2FB5" w14:paraId="72641673" w14:textId="77777777" w:rsidTr="00164106">
        <w:tc>
          <w:tcPr>
            <w:tcW w:w="3330" w:type="dxa"/>
            <w:hideMark/>
          </w:tcPr>
          <w:p w14:paraId="17921D63" w14:textId="21A2915F" w:rsidR="00A65093" w:rsidRPr="00BC2FB5" w:rsidRDefault="00A65093" w:rsidP="00A65093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5B7E2240" w14:textId="3BBF008C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(124)</w:t>
            </w:r>
          </w:p>
        </w:tc>
        <w:tc>
          <w:tcPr>
            <w:tcW w:w="270" w:type="dxa"/>
          </w:tcPr>
          <w:p w14:paraId="10F4CF70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AC6BB87" w14:textId="44BFBE55" w:rsidR="00A65093" w:rsidRPr="00BC2FB5" w:rsidRDefault="00A65093" w:rsidP="00A6509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4FA97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0DE56D0" w14:textId="7EAA51BA" w:rsidR="00A65093" w:rsidRPr="00BC2FB5" w:rsidRDefault="00A65093" w:rsidP="00A6509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270" w:type="dxa"/>
          </w:tcPr>
          <w:p w14:paraId="0CB528E1" w14:textId="77777777" w:rsidR="00A65093" w:rsidRPr="00BC2FB5" w:rsidRDefault="00A65093" w:rsidP="00A6509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EE05E0" w14:textId="2CB501E2" w:rsidR="00A65093" w:rsidRPr="00BC2FB5" w:rsidRDefault="00A65093" w:rsidP="00A6509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(124)</w:t>
            </w:r>
          </w:p>
        </w:tc>
      </w:tr>
      <w:tr w:rsidR="00A65093" w:rsidRPr="00BC2FB5" w14:paraId="08D22DC6" w14:textId="77777777" w:rsidTr="00164106">
        <w:tc>
          <w:tcPr>
            <w:tcW w:w="3330" w:type="dxa"/>
            <w:hideMark/>
          </w:tcPr>
          <w:p w14:paraId="04BE1CD6" w14:textId="11AA7620" w:rsidR="00A65093" w:rsidRPr="00BC2FB5" w:rsidRDefault="00A65093" w:rsidP="00A65093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4F651" w14:textId="61C17AAA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74,167</w:t>
            </w:r>
          </w:p>
        </w:tc>
        <w:tc>
          <w:tcPr>
            <w:tcW w:w="270" w:type="dxa"/>
          </w:tcPr>
          <w:p w14:paraId="184A3A39" w14:textId="77777777" w:rsidR="00A65093" w:rsidRPr="00BC2FB5" w:rsidRDefault="00A65093" w:rsidP="00A6509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86A68" w14:textId="4AAF5E77" w:rsidR="00A65093" w:rsidRPr="00BC2FB5" w:rsidRDefault="00A65093" w:rsidP="00A6509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387</w:t>
            </w:r>
          </w:p>
        </w:tc>
        <w:tc>
          <w:tcPr>
            <w:tcW w:w="270" w:type="dxa"/>
          </w:tcPr>
          <w:p w14:paraId="4206FF7B" w14:textId="77777777" w:rsidR="00A65093" w:rsidRPr="00BC2FB5" w:rsidRDefault="00A65093" w:rsidP="00A650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3FA83" w14:textId="3F269DA7" w:rsidR="00A65093" w:rsidRPr="00BC2FB5" w:rsidRDefault="00A65093" w:rsidP="00A6509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(699)</w:t>
            </w:r>
          </w:p>
        </w:tc>
        <w:tc>
          <w:tcPr>
            <w:tcW w:w="270" w:type="dxa"/>
          </w:tcPr>
          <w:p w14:paraId="5F2E2B7C" w14:textId="77777777" w:rsidR="00A65093" w:rsidRPr="00BC2FB5" w:rsidRDefault="00A65093" w:rsidP="00A6509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72139" w14:textId="53093EA1" w:rsidR="00A65093" w:rsidRPr="00BC2FB5" w:rsidRDefault="00A65093" w:rsidP="00A65093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73,855</w:t>
            </w:r>
          </w:p>
        </w:tc>
      </w:tr>
    </w:tbl>
    <w:p w14:paraId="7C2C236C" w14:textId="72F14431" w:rsidR="00F2270F" w:rsidRPr="00BC2FB5" w:rsidRDefault="00F2270F" w:rsidP="0028654B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260"/>
        <w:gridCol w:w="270"/>
        <w:gridCol w:w="1260"/>
      </w:tblGrid>
      <w:tr w:rsidR="00F2270F" w:rsidRPr="00BC2FB5" w14:paraId="7DC08EA1" w14:textId="77777777" w:rsidTr="00DB0DBA">
        <w:trPr>
          <w:tblHeader/>
        </w:trPr>
        <w:tc>
          <w:tcPr>
            <w:tcW w:w="4950" w:type="dxa"/>
          </w:tcPr>
          <w:p w14:paraId="68F817C6" w14:textId="77777777" w:rsidR="00F2270F" w:rsidRPr="00BC2FB5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3" w:name="_Hlk64301620"/>
          </w:p>
        </w:tc>
        <w:tc>
          <w:tcPr>
            <w:tcW w:w="270" w:type="dxa"/>
          </w:tcPr>
          <w:p w14:paraId="10B4E8F0" w14:textId="77777777" w:rsidR="00F2270F" w:rsidRPr="00BC2FB5" w:rsidRDefault="00F2270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07590925" w14:textId="4E9D9A4A" w:rsidR="00F2270F" w:rsidRPr="00BC2FB5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70F" w:rsidRPr="00BC2FB5" w14:paraId="731E07A6" w14:textId="77777777" w:rsidTr="00DB0DBA">
        <w:trPr>
          <w:tblHeader/>
        </w:trPr>
        <w:tc>
          <w:tcPr>
            <w:tcW w:w="4950" w:type="dxa"/>
          </w:tcPr>
          <w:p w14:paraId="5F2CAD8C" w14:textId="77777777" w:rsidR="00F2270F" w:rsidRPr="00BC2FB5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AC5D3" w14:textId="77777777" w:rsidR="00F2270F" w:rsidRPr="00BC2FB5" w:rsidRDefault="00F2270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54140E" w14:textId="4B5A7548" w:rsidR="00F2270F" w:rsidRPr="00BC2FB5" w:rsidRDefault="00413C6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C924635" w14:textId="77777777" w:rsidR="00F2270F" w:rsidRPr="00BC2FB5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29C5962" w14:textId="34E5FF57" w:rsidR="00F2270F" w:rsidRPr="00BC2FB5" w:rsidRDefault="00413C6B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CB25D6" w:rsidRPr="00BC2FB5" w14:paraId="5BB6922F" w14:textId="77777777" w:rsidTr="00DB0DBA">
        <w:trPr>
          <w:tblHeader/>
        </w:trPr>
        <w:tc>
          <w:tcPr>
            <w:tcW w:w="4950" w:type="dxa"/>
          </w:tcPr>
          <w:p w14:paraId="7993F527" w14:textId="04A7468F" w:rsidR="00CB25D6" w:rsidRPr="00BC2FB5" w:rsidRDefault="00CB25D6" w:rsidP="0028654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5C1B0068" w14:textId="4F71D5B6" w:rsidR="00CB25D6" w:rsidRPr="00BC2FB5" w:rsidRDefault="00CB25D6" w:rsidP="0028654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2EB7518" w14:textId="77777777" w:rsidR="00CB25D6" w:rsidRPr="00BC2FB5" w:rsidRDefault="00CB25D6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DF7CEFE" w14:textId="77777777" w:rsidR="00CB25D6" w:rsidRPr="00BC2FB5" w:rsidRDefault="00CB25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6CCC5BB" w14:textId="77777777" w:rsidR="00CB25D6" w:rsidRPr="00BC2FB5" w:rsidRDefault="00CB25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CA80A9" w14:textId="77777777" w:rsidR="00CB25D6" w:rsidRPr="00BC2FB5" w:rsidRDefault="00CB25D6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F2270F" w:rsidRPr="00BC2FB5" w14:paraId="0CDB2C7A" w14:textId="77777777" w:rsidTr="00DB0DBA">
        <w:trPr>
          <w:tblHeader/>
        </w:trPr>
        <w:tc>
          <w:tcPr>
            <w:tcW w:w="4950" w:type="dxa"/>
          </w:tcPr>
          <w:p w14:paraId="0612F729" w14:textId="77777777" w:rsidR="00F2270F" w:rsidRPr="00BC2FB5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08A75" w14:textId="77777777" w:rsidR="00F2270F" w:rsidRPr="00BC2FB5" w:rsidRDefault="00F2270F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9EC6493" w14:textId="77777777" w:rsidR="00F2270F" w:rsidRPr="00BC2FB5" w:rsidRDefault="00F2270F" w:rsidP="002865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7AA0" w:rsidRPr="00BC2FB5" w14:paraId="5937C93A" w14:textId="77777777" w:rsidTr="00DB0DBA">
        <w:trPr>
          <w:trHeight w:val="92"/>
        </w:trPr>
        <w:tc>
          <w:tcPr>
            <w:tcW w:w="4950" w:type="dxa"/>
            <w:hideMark/>
          </w:tcPr>
          <w:p w14:paraId="4F460C53" w14:textId="77777777" w:rsidR="00C17AA0" w:rsidRPr="00BC2FB5" w:rsidRDefault="00C17AA0" w:rsidP="00C17AA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53BB58" w14:textId="77777777" w:rsidR="00C17AA0" w:rsidRPr="00BC2FB5" w:rsidRDefault="00C17AA0" w:rsidP="00C17AA0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0470E17" w14:textId="7CB56DD3" w:rsidR="00C17AA0" w:rsidRPr="00BC2FB5" w:rsidRDefault="00313189" w:rsidP="00C17AA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20,757</w:t>
            </w:r>
          </w:p>
        </w:tc>
        <w:tc>
          <w:tcPr>
            <w:tcW w:w="270" w:type="dxa"/>
          </w:tcPr>
          <w:p w14:paraId="60F44A24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6CD335A" w14:textId="5CFD0B8B" w:rsidR="00C17AA0" w:rsidRPr="00BC2FB5" w:rsidRDefault="00C17AA0" w:rsidP="00C17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35,301</w:t>
            </w:r>
          </w:p>
        </w:tc>
      </w:tr>
      <w:tr w:rsidR="00C17AA0" w:rsidRPr="00BC2FB5" w14:paraId="3F7C90C4" w14:textId="77777777" w:rsidTr="00DB0DBA">
        <w:trPr>
          <w:trHeight w:val="92"/>
        </w:trPr>
        <w:tc>
          <w:tcPr>
            <w:tcW w:w="4950" w:type="dxa"/>
            <w:hideMark/>
          </w:tcPr>
          <w:p w14:paraId="4C2FA57D" w14:textId="77777777" w:rsidR="00C17AA0" w:rsidRPr="00BC2FB5" w:rsidRDefault="00C17AA0" w:rsidP="00C17AA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AEC8A12" w14:textId="77777777" w:rsidR="00C17AA0" w:rsidRPr="00BC2FB5" w:rsidRDefault="00C17AA0" w:rsidP="00C17AA0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79B054" w14:textId="05481ECC" w:rsidR="00C17AA0" w:rsidRPr="00BC2FB5" w:rsidRDefault="00407E5C" w:rsidP="00C17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17,659</w:t>
            </w:r>
          </w:p>
        </w:tc>
        <w:tc>
          <w:tcPr>
            <w:tcW w:w="270" w:type="dxa"/>
          </w:tcPr>
          <w:p w14:paraId="3A6E4D8C" w14:textId="77777777" w:rsidR="00C17AA0" w:rsidRPr="00BC2FB5" w:rsidRDefault="00C17AA0" w:rsidP="00C17AA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4A1D531" w14:textId="015232C2" w:rsidR="00C17AA0" w:rsidRPr="00BC2FB5" w:rsidRDefault="00C17AA0" w:rsidP="00C17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9,603</w:t>
            </w:r>
          </w:p>
        </w:tc>
      </w:tr>
      <w:tr w:rsidR="00C17AA0" w:rsidRPr="00BC2FB5" w14:paraId="5E964070" w14:textId="77777777" w:rsidTr="00DB0DBA">
        <w:tc>
          <w:tcPr>
            <w:tcW w:w="4950" w:type="dxa"/>
            <w:hideMark/>
          </w:tcPr>
          <w:p w14:paraId="28CA927C" w14:textId="77777777" w:rsidR="00C17AA0" w:rsidRPr="00BC2FB5" w:rsidRDefault="00C17AA0" w:rsidP="00C17AA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E626C5F" w14:textId="77777777" w:rsidR="00C17AA0" w:rsidRPr="00BC2FB5" w:rsidRDefault="00C17AA0" w:rsidP="00C17AA0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63BD" w14:textId="6FB30B56" w:rsidR="00C17AA0" w:rsidRPr="00BC2FB5" w:rsidRDefault="00F537B7" w:rsidP="00C17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(64,250)</w:t>
            </w:r>
          </w:p>
        </w:tc>
        <w:tc>
          <w:tcPr>
            <w:tcW w:w="270" w:type="dxa"/>
          </w:tcPr>
          <w:p w14:paraId="74D2FA70" w14:textId="77777777" w:rsidR="00C17AA0" w:rsidRPr="00BC2FB5" w:rsidRDefault="00C17AA0" w:rsidP="00C17A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E7E0A" w14:textId="358798DD" w:rsidR="00C17AA0" w:rsidRPr="00BC2FB5" w:rsidRDefault="00C17AA0" w:rsidP="00C17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(90,458)</w:t>
            </w:r>
          </w:p>
        </w:tc>
      </w:tr>
      <w:tr w:rsidR="00C17AA0" w:rsidRPr="00BC2FB5" w14:paraId="3395AF06" w14:textId="77777777" w:rsidTr="00DB0DBA">
        <w:trPr>
          <w:trHeight w:val="68"/>
        </w:trPr>
        <w:tc>
          <w:tcPr>
            <w:tcW w:w="4950" w:type="dxa"/>
            <w:hideMark/>
          </w:tcPr>
          <w:p w14:paraId="4532FDBA" w14:textId="0097D322" w:rsidR="00C17AA0" w:rsidRPr="00BC2FB5" w:rsidRDefault="00C17AA0" w:rsidP="00C17AA0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ยอดบัญชีในงบฐานะทางการเงินที่มีความเสี่ยง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503C97C5" w14:textId="77777777" w:rsidR="00C17AA0" w:rsidRPr="00BC2FB5" w:rsidRDefault="00C17AA0" w:rsidP="00C17AA0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973A2E" w14:textId="05889B0D" w:rsidR="00C17AA0" w:rsidRPr="00BC2FB5" w:rsidRDefault="00F40DD9" w:rsidP="00C17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(25,834)</w:t>
            </w:r>
          </w:p>
        </w:tc>
        <w:tc>
          <w:tcPr>
            <w:tcW w:w="270" w:type="dxa"/>
          </w:tcPr>
          <w:p w14:paraId="279FD9D8" w14:textId="77777777" w:rsidR="00C17AA0" w:rsidRPr="00BC2FB5" w:rsidRDefault="00C17AA0" w:rsidP="00C17A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3A74F2DC" w14:textId="56464430" w:rsidR="00C17AA0" w:rsidRPr="00BC2FB5" w:rsidRDefault="00C17AA0" w:rsidP="00C17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(45,554)</w:t>
            </w:r>
          </w:p>
        </w:tc>
      </w:tr>
      <w:tr w:rsidR="00C17AA0" w:rsidRPr="00BC2FB5" w14:paraId="12883409" w14:textId="77777777" w:rsidTr="00DB0DBA">
        <w:tc>
          <w:tcPr>
            <w:tcW w:w="4950" w:type="dxa"/>
            <w:hideMark/>
          </w:tcPr>
          <w:p w14:paraId="10684F80" w14:textId="0A98DD9E" w:rsidR="00C17AA0" w:rsidRPr="00BC2FB5" w:rsidRDefault="00C17AA0" w:rsidP="00C17AA0">
            <w:pPr>
              <w:tabs>
                <w:tab w:val="right" w:pos="3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270" w:type="dxa"/>
          </w:tcPr>
          <w:p w14:paraId="0CBE9E92" w14:textId="77777777" w:rsidR="00C17AA0" w:rsidRPr="00BC2FB5" w:rsidRDefault="00C17AA0" w:rsidP="00C17AA0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7D5FBF1" w14:textId="6761EDC1" w:rsidR="00C17AA0" w:rsidRPr="00BC2FB5" w:rsidRDefault="006959B4" w:rsidP="00C17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(6,712)</w:t>
            </w:r>
          </w:p>
        </w:tc>
        <w:tc>
          <w:tcPr>
            <w:tcW w:w="270" w:type="dxa"/>
          </w:tcPr>
          <w:p w14:paraId="372F092B" w14:textId="77777777" w:rsidR="00C17AA0" w:rsidRPr="00BC2FB5" w:rsidRDefault="00C17AA0" w:rsidP="00C17A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27F8E70" w14:textId="4463B856" w:rsidR="00C17AA0" w:rsidRPr="00BC2FB5" w:rsidRDefault="00C17AA0" w:rsidP="00C17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(124)</w:t>
            </w:r>
          </w:p>
        </w:tc>
      </w:tr>
      <w:tr w:rsidR="00C17AA0" w:rsidRPr="00BC2FB5" w14:paraId="42543450" w14:textId="77777777" w:rsidTr="00DB0DBA">
        <w:tc>
          <w:tcPr>
            <w:tcW w:w="4950" w:type="dxa"/>
            <w:hideMark/>
          </w:tcPr>
          <w:p w14:paraId="0E40EC7A" w14:textId="77777777" w:rsidR="00C17AA0" w:rsidRPr="00BC2FB5" w:rsidRDefault="00C17AA0" w:rsidP="00C17AA0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BBCC86E" w14:textId="77777777" w:rsidR="00C17AA0" w:rsidRPr="00BC2FB5" w:rsidRDefault="00C17AA0" w:rsidP="00C17AA0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20212" w14:textId="251A0B1E" w:rsidR="00C17AA0" w:rsidRPr="00BC2FB5" w:rsidRDefault="00A05A67" w:rsidP="00C17A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(32,546)</w:t>
            </w:r>
          </w:p>
        </w:tc>
        <w:tc>
          <w:tcPr>
            <w:tcW w:w="270" w:type="dxa"/>
          </w:tcPr>
          <w:p w14:paraId="7EF64BC5" w14:textId="77777777" w:rsidR="00C17AA0" w:rsidRPr="00BC2FB5" w:rsidRDefault="00C17AA0" w:rsidP="00C17AA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5BF99" w14:textId="5DEBC030" w:rsidR="00C17AA0" w:rsidRPr="00BC2FB5" w:rsidRDefault="00C17AA0" w:rsidP="00C17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(45,678)</w:t>
            </w:r>
          </w:p>
        </w:tc>
      </w:tr>
      <w:bookmarkEnd w:id="23"/>
    </w:tbl>
    <w:p w14:paraId="2EA012BA" w14:textId="77777777" w:rsidR="009C55FD" w:rsidRPr="00BC2FB5" w:rsidRDefault="009C55F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68E4830" w14:textId="7E10DE8A" w:rsidR="007923F5" w:rsidRPr="00BC2FB5" w:rsidRDefault="009C55FD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0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FF1685" w:rsidRPr="00BC2FB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FF1685" w:rsidRPr="00BC2F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   </w:t>
      </w:r>
      <w:r w:rsidR="007923F5" w:rsidRPr="00BC2F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61E7D2F7" w14:textId="77777777" w:rsidR="00B3635B" w:rsidRPr="00BC2FB5" w:rsidRDefault="00B3635B" w:rsidP="0028654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3EF92C1" w14:textId="33490B1B" w:rsidR="005A7093" w:rsidRPr="00BC2FB5" w:rsidRDefault="005A7093" w:rsidP="00FF1685">
      <w:pPr>
        <w:pStyle w:val="block"/>
        <w:tabs>
          <w:tab w:val="left" w:pos="720"/>
          <w:tab w:val="left" w:pos="1620"/>
        </w:tabs>
        <w:spacing w:after="0" w:line="240" w:lineRule="atLeast"/>
        <w:ind w:left="1620"/>
        <w:jc w:val="thaiDistribute"/>
        <w:rPr>
          <w:rFonts w:asciiTheme="majorBidi" w:hAnsiTheme="majorBidi"/>
          <w:i/>
          <w:iCs/>
          <w:color w:val="0000FF"/>
          <w:sz w:val="28"/>
          <w:szCs w:val="28"/>
          <w:shd w:val="clear" w:color="auto" w:fill="E6E6E6"/>
        </w:rPr>
      </w:pPr>
      <w:r w:rsidRPr="00BC2FB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BC2F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เงินบาท</w:t>
      </w:r>
      <w:r w:rsidRPr="00BC2F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</w:t>
      </w:r>
      <w:r w:rsidR="00B3635B" w:rsidRPr="00BC2FB5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BC2FB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BC2FB5">
        <w:rPr>
          <w:rFonts w:asciiTheme="majorBidi" w:hAnsiTheme="majorBidi" w:cstheme="majorBidi"/>
          <w:sz w:val="28"/>
          <w:szCs w:val="28"/>
          <w:cs/>
          <w:lang w:bidi="th-TH"/>
        </w:rPr>
        <w:t>รายงาน</w:t>
      </w:r>
      <w:r w:rsidRPr="00BC2FB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C2F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B3635B" w:rsidRPr="00BC2FB5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BC2F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BC2FB5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78B7F64B" w14:textId="1B6A2FC3" w:rsidR="007923F5" w:rsidRPr="00BC2FB5" w:rsidRDefault="007923F5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01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0"/>
        <w:gridCol w:w="180"/>
        <w:gridCol w:w="900"/>
        <w:gridCol w:w="180"/>
        <w:gridCol w:w="900"/>
        <w:gridCol w:w="180"/>
        <w:gridCol w:w="900"/>
      </w:tblGrid>
      <w:tr w:rsidR="00AF3AB8" w:rsidRPr="00BC2FB5" w14:paraId="7F4067BA" w14:textId="77777777" w:rsidTr="00DB0DBA">
        <w:trPr>
          <w:tblHeader/>
        </w:trPr>
        <w:tc>
          <w:tcPr>
            <w:tcW w:w="2790" w:type="dxa"/>
          </w:tcPr>
          <w:p w14:paraId="7B63B8A4" w14:textId="5FFA0791" w:rsidR="00AF3AB8" w:rsidRPr="00BC2FB5" w:rsidRDefault="00AF3AB8" w:rsidP="0028654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D426A56" w14:textId="70AF9147" w:rsidR="00AF3AB8" w:rsidRPr="00BC2FB5" w:rsidRDefault="005A7093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80" w:type="dxa"/>
            <w:gridSpan w:val="3"/>
          </w:tcPr>
          <w:p w14:paraId="70F20C21" w14:textId="5FFE919D" w:rsidR="00AF3AB8" w:rsidRPr="00BC2FB5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BC2FB5" w:rsidRDefault="00AF3AB8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0CF641D" w14:textId="19C35138" w:rsidR="00AF3AB8" w:rsidRPr="00BC2FB5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FD7" w:rsidRPr="00BC2FB5" w14:paraId="2DFB3A80" w14:textId="77777777" w:rsidTr="00DB0DBA">
        <w:trPr>
          <w:tblHeader/>
        </w:trPr>
        <w:tc>
          <w:tcPr>
            <w:tcW w:w="2790" w:type="dxa"/>
          </w:tcPr>
          <w:p w14:paraId="64D83770" w14:textId="111B6356" w:rsidR="00386FD7" w:rsidRPr="00BC2FB5" w:rsidRDefault="005A7093" w:rsidP="0028654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5D3C10B" w14:textId="62BE991B" w:rsidR="00386FD7" w:rsidRPr="00BC2FB5" w:rsidRDefault="00386FD7" w:rsidP="0028654B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00" w:type="dxa"/>
            <w:hideMark/>
          </w:tcPr>
          <w:p w14:paraId="37A1986A" w14:textId="77777777" w:rsidR="00386FD7" w:rsidRPr="00BC2FB5" w:rsidRDefault="00386FD7" w:rsidP="0028654B">
            <w:pPr>
              <w:pStyle w:val="acctmergecolhdg"/>
              <w:spacing w:line="240" w:lineRule="auto"/>
              <w:ind w:left="-74" w:right="-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BC2FB5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BF2475A" w14:textId="77777777" w:rsidR="00386FD7" w:rsidRPr="00BC2FB5" w:rsidRDefault="00386FD7" w:rsidP="0028654B">
            <w:pPr>
              <w:pStyle w:val="acctmergecolhdg"/>
              <w:spacing w:line="240" w:lineRule="auto"/>
              <w:ind w:left="-74" w:right="-7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BC2FB5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00DD0A4" w14:textId="77777777" w:rsidR="00386FD7" w:rsidRPr="00BC2FB5" w:rsidRDefault="00386FD7" w:rsidP="0028654B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BC2FB5" w:rsidRDefault="00386FD7" w:rsidP="0028654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6EF009" w14:textId="77777777" w:rsidR="00386FD7" w:rsidRPr="00BC2FB5" w:rsidRDefault="00386FD7" w:rsidP="0028654B">
            <w:pPr>
              <w:pStyle w:val="acctmergecolhdg"/>
              <w:spacing w:line="240" w:lineRule="auto"/>
              <w:ind w:left="-84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BC2FB5" w14:paraId="5868828F" w14:textId="77777777" w:rsidTr="00413C6B">
        <w:trPr>
          <w:tblHeader/>
        </w:trPr>
        <w:tc>
          <w:tcPr>
            <w:tcW w:w="2790" w:type="dxa"/>
          </w:tcPr>
          <w:p w14:paraId="1A0000F1" w14:textId="77777777" w:rsidR="00386FD7" w:rsidRPr="00BC2FB5" w:rsidRDefault="00386FD7" w:rsidP="0028654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BC2FB5" w:rsidRDefault="00386FD7" w:rsidP="0028654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7"/>
            <w:hideMark/>
          </w:tcPr>
          <w:p w14:paraId="26063D40" w14:textId="77777777" w:rsidR="00386FD7" w:rsidRPr="00BC2FB5" w:rsidRDefault="00386FD7" w:rsidP="002865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BC2FB5" w14:paraId="437B2757" w14:textId="77777777" w:rsidTr="00AE03F8">
        <w:trPr>
          <w:trHeight w:val="164"/>
        </w:trPr>
        <w:tc>
          <w:tcPr>
            <w:tcW w:w="2790" w:type="dxa"/>
          </w:tcPr>
          <w:p w14:paraId="3C659EA3" w14:textId="1C07DEDD" w:rsidR="00386FD7" w:rsidRPr="00BC2FB5" w:rsidRDefault="007E56DD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2183A244" w14:textId="5DEB48E8" w:rsidR="00386FD7" w:rsidRPr="00BC2FB5" w:rsidRDefault="00386FD7" w:rsidP="0028654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1F4D661" w14:textId="632A0413" w:rsidR="00386FD7" w:rsidRPr="00BC2FB5" w:rsidRDefault="00386FD7" w:rsidP="0028654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D1329C" w14:textId="77777777" w:rsidR="00386FD7" w:rsidRPr="00BC2FB5" w:rsidRDefault="00386FD7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F6FAD" w14:textId="5FABF6DA" w:rsidR="00386FD7" w:rsidRPr="00BC2FB5" w:rsidRDefault="00386FD7" w:rsidP="0028654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13FE" w14:textId="77777777" w:rsidR="00386FD7" w:rsidRPr="00BC2FB5" w:rsidRDefault="00386FD7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57D071" w14:textId="0D10FC4E" w:rsidR="00386FD7" w:rsidRPr="00BC2FB5" w:rsidRDefault="00386FD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E4385F" w14:textId="77777777" w:rsidR="00386FD7" w:rsidRPr="00BC2FB5" w:rsidRDefault="00386FD7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36CA1" w14:textId="1DACE66F" w:rsidR="00386FD7" w:rsidRPr="00BC2FB5" w:rsidRDefault="00386FD7" w:rsidP="002865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F0180A" w:rsidRPr="00BC2FB5" w14:paraId="06C3B874" w14:textId="77777777" w:rsidTr="00AE03F8">
        <w:trPr>
          <w:trHeight w:val="164"/>
        </w:trPr>
        <w:tc>
          <w:tcPr>
            <w:tcW w:w="2790" w:type="dxa"/>
          </w:tcPr>
          <w:p w14:paraId="7670E7C6" w14:textId="54C3FE95" w:rsidR="00F0180A" w:rsidRPr="00BC2FB5" w:rsidRDefault="00F0180A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478A0F2" w14:textId="6826AA49" w:rsidR="00F0180A" w:rsidRPr="00BC2FB5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02C3543C" w14:textId="54009CBB" w:rsidR="00F0180A" w:rsidRPr="00BC2FB5" w:rsidRDefault="00EB68BE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7,093</w:t>
            </w:r>
          </w:p>
        </w:tc>
        <w:tc>
          <w:tcPr>
            <w:tcW w:w="180" w:type="dxa"/>
          </w:tcPr>
          <w:p w14:paraId="1A833FFD" w14:textId="77777777" w:rsidR="00F0180A" w:rsidRPr="00BC2FB5" w:rsidRDefault="00F0180A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A9D9C" w14:textId="3E542417" w:rsidR="00F0180A" w:rsidRPr="00BC2FB5" w:rsidRDefault="00EB68BE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(7,093)</w:t>
            </w:r>
          </w:p>
        </w:tc>
        <w:tc>
          <w:tcPr>
            <w:tcW w:w="180" w:type="dxa"/>
          </w:tcPr>
          <w:p w14:paraId="3BBD4C34" w14:textId="77777777" w:rsidR="00F0180A" w:rsidRPr="00BC2FB5" w:rsidRDefault="00F0180A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213B42" w14:textId="08A43134" w:rsidR="00F0180A" w:rsidRPr="00BC2FB5" w:rsidRDefault="00F341DF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3,255</w:t>
            </w:r>
          </w:p>
        </w:tc>
        <w:tc>
          <w:tcPr>
            <w:tcW w:w="180" w:type="dxa"/>
          </w:tcPr>
          <w:p w14:paraId="5DEB410B" w14:textId="77777777" w:rsidR="00F0180A" w:rsidRPr="00BC2FB5" w:rsidRDefault="00F0180A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B3CAE" w14:textId="72E0AB2E" w:rsidR="00F0180A" w:rsidRPr="00BC2FB5" w:rsidRDefault="009A7CAB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F7602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3,255</w:t>
            </w:r>
            <w:r w:rsidR="003F31F3"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1919" w:rsidRPr="00BC2FB5" w14:paraId="482D2A10" w14:textId="77777777" w:rsidTr="00AE03F8">
        <w:trPr>
          <w:trHeight w:val="164"/>
        </w:trPr>
        <w:tc>
          <w:tcPr>
            <w:tcW w:w="2790" w:type="dxa"/>
          </w:tcPr>
          <w:p w14:paraId="23BF8E5B" w14:textId="7E0A7F6E" w:rsidR="000A1919" w:rsidRPr="00BC2FB5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06C4F142" w14:textId="24C05E44" w:rsidR="000A1919" w:rsidRPr="00BC2FB5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4C682D4B" w14:textId="15047F50" w:rsidR="000A1919" w:rsidRPr="00BC2FB5" w:rsidRDefault="007F7602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39E788D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39F0E" w14:textId="45502929" w:rsidR="000A1919" w:rsidRPr="00BC2FB5" w:rsidRDefault="007F7602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(9)</w:t>
            </w:r>
          </w:p>
        </w:tc>
        <w:tc>
          <w:tcPr>
            <w:tcW w:w="180" w:type="dxa"/>
          </w:tcPr>
          <w:p w14:paraId="317989CB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802F2" w14:textId="530065C1" w:rsidR="000A1919" w:rsidRPr="00BC2FB5" w:rsidRDefault="007F7602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E85C6DC" w14:textId="77777777" w:rsidR="000A1919" w:rsidRPr="00BC2FB5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AA5F2" w14:textId="514C78AD" w:rsidR="000A1919" w:rsidRPr="00BC2FB5" w:rsidRDefault="007F7602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A1919" w:rsidRPr="00BC2FB5" w14:paraId="515FC45D" w14:textId="77777777" w:rsidTr="00AE03F8">
        <w:trPr>
          <w:trHeight w:val="164"/>
        </w:trPr>
        <w:tc>
          <w:tcPr>
            <w:tcW w:w="2790" w:type="dxa"/>
          </w:tcPr>
          <w:p w14:paraId="6021387D" w14:textId="73C78EFA" w:rsidR="000A1919" w:rsidRPr="00BC2FB5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75810AFE" w14:textId="5CC30054" w:rsidR="000A1919" w:rsidRPr="00BC2FB5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728FAE94" w14:textId="6EA1A090" w:rsidR="000A1919" w:rsidRPr="00BC2FB5" w:rsidRDefault="007F7602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(92)</w:t>
            </w:r>
          </w:p>
        </w:tc>
        <w:tc>
          <w:tcPr>
            <w:tcW w:w="180" w:type="dxa"/>
          </w:tcPr>
          <w:p w14:paraId="0D294ACC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271E4C" w14:textId="16CB6C40" w:rsidR="000A1919" w:rsidRPr="00BC2FB5" w:rsidRDefault="007F7602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180" w:type="dxa"/>
          </w:tcPr>
          <w:p w14:paraId="6BC20733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B1535" w14:textId="7DBE5D56" w:rsidR="000A1919" w:rsidRPr="00BC2FB5" w:rsidRDefault="007F7602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895877" w14:textId="77777777" w:rsidR="000A1919" w:rsidRPr="00BC2FB5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38846" w14:textId="0B0F99F1" w:rsidR="000A1919" w:rsidRPr="00BC2FB5" w:rsidRDefault="007F7602" w:rsidP="0028654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A1919" w:rsidRPr="00BC2FB5" w14:paraId="0394EFEC" w14:textId="77777777" w:rsidTr="00AE03F8">
        <w:trPr>
          <w:trHeight w:val="164"/>
        </w:trPr>
        <w:tc>
          <w:tcPr>
            <w:tcW w:w="2790" w:type="dxa"/>
          </w:tcPr>
          <w:p w14:paraId="38A9B19D" w14:textId="77777777" w:rsidR="000A1919" w:rsidRPr="00BC2FB5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0FAD46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1773D15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6F22A0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0901F5B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0FA79F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9E5622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5B01E2" w14:textId="77777777" w:rsidR="000A1919" w:rsidRPr="00BC2FB5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642966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0A1919" w:rsidRPr="00BC2FB5" w14:paraId="53E7121F" w14:textId="77777777" w:rsidTr="00AE03F8">
        <w:trPr>
          <w:trHeight w:val="164"/>
        </w:trPr>
        <w:tc>
          <w:tcPr>
            <w:tcW w:w="2790" w:type="dxa"/>
          </w:tcPr>
          <w:p w14:paraId="73EB0473" w14:textId="3B1C032F" w:rsidR="000A1919" w:rsidRPr="00BC2FB5" w:rsidRDefault="000A1919" w:rsidP="0028654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7AA0"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1A16A87D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4A8EDC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1578AC1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2D945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E6A8" w14:textId="77777777" w:rsidR="000A1919" w:rsidRPr="00BC2FB5" w:rsidRDefault="000A1919" w:rsidP="0028654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6EBCE2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0FBB3" w14:textId="77777777" w:rsidR="000A1919" w:rsidRPr="00BC2FB5" w:rsidRDefault="000A1919" w:rsidP="0028654B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D4D472" w14:textId="77777777" w:rsidR="000A1919" w:rsidRPr="00BC2FB5" w:rsidRDefault="000A1919" w:rsidP="0028654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17AA0" w:rsidRPr="00BC2FB5" w14:paraId="273B5740" w14:textId="77777777" w:rsidTr="00DB0DBA">
        <w:trPr>
          <w:trHeight w:val="164"/>
        </w:trPr>
        <w:tc>
          <w:tcPr>
            <w:tcW w:w="2790" w:type="dxa"/>
          </w:tcPr>
          <w:p w14:paraId="7077089D" w14:textId="1AF2FD21" w:rsidR="00C17AA0" w:rsidRPr="00BC2FB5" w:rsidRDefault="00C17AA0" w:rsidP="00C17AA0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19268CC" w14:textId="6F16B053" w:rsidR="00C17AA0" w:rsidRPr="00BC2FB5" w:rsidRDefault="00C17AA0" w:rsidP="00C17AA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08CB1408" w14:textId="4BCFC72A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7,417</w:t>
            </w:r>
          </w:p>
        </w:tc>
        <w:tc>
          <w:tcPr>
            <w:tcW w:w="180" w:type="dxa"/>
          </w:tcPr>
          <w:p w14:paraId="71CC3A0A" w14:textId="77777777" w:rsidR="00C17AA0" w:rsidRPr="00BC2FB5" w:rsidRDefault="00C17AA0" w:rsidP="00C17A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B883F" w14:textId="2C88CCA7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(7,417)</w:t>
            </w:r>
          </w:p>
        </w:tc>
        <w:tc>
          <w:tcPr>
            <w:tcW w:w="180" w:type="dxa"/>
          </w:tcPr>
          <w:p w14:paraId="7B06A10A" w14:textId="77777777" w:rsidR="00C17AA0" w:rsidRPr="00BC2FB5" w:rsidRDefault="00C17AA0" w:rsidP="00C17A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CF9C3" w14:textId="406EE12D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4,568</w:t>
            </w:r>
          </w:p>
        </w:tc>
        <w:tc>
          <w:tcPr>
            <w:tcW w:w="180" w:type="dxa"/>
          </w:tcPr>
          <w:p w14:paraId="31E694DE" w14:textId="77777777" w:rsidR="00C17AA0" w:rsidRPr="00BC2FB5" w:rsidRDefault="00C17AA0" w:rsidP="00C17AA0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9D91E" w14:textId="2B24AD2A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(4,568)</w:t>
            </w:r>
          </w:p>
        </w:tc>
      </w:tr>
      <w:tr w:rsidR="00C17AA0" w:rsidRPr="00BC2FB5" w14:paraId="4F5E1204" w14:textId="77777777" w:rsidTr="00DB0DBA">
        <w:trPr>
          <w:trHeight w:val="164"/>
        </w:trPr>
        <w:tc>
          <w:tcPr>
            <w:tcW w:w="2790" w:type="dxa"/>
          </w:tcPr>
          <w:p w14:paraId="7A8E8B2E" w14:textId="64572632" w:rsidR="00C17AA0" w:rsidRPr="00BC2FB5" w:rsidRDefault="00C17AA0" w:rsidP="00C17AA0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497E6CFB" w14:textId="7F097F39" w:rsidR="00C17AA0" w:rsidRPr="00BC2FB5" w:rsidRDefault="00C17AA0" w:rsidP="00C17AA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1227AA09" w14:textId="4C337758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16B2CE60" w14:textId="77777777" w:rsidR="00C17AA0" w:rsidRPr="00BC2FB5" w:rsidRDefault="00C17AA0" w:rsidP="00C17A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A3E7B4" w14:textId="6D90C6FD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(39)</w:t>
            </w:r>
          </w:p>
        </w:tc>
        <w:tc>
          <w:tcPr>
            <w:tcW w:w="180" w:type="dxa"/>
          </w:tcPr>
          <w:p w14:paraId="7EFCD262" w14:textId="77777777" w:rsidR="00C17AA0" w:rsidRPr="00BC2FB5" w:rsidRDefault="00C17AA0" w:rsidP="00C17A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FEC51" w14:textId="2CCCB1CD" w:rsidR="00C17AA0" w:rsidRPr="00BC2FB5" w:rsidRDefault="00C17AA0" w:rsidP="00C17AA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7B9BCDD" w14:textId="77777777" w:rsidR="00C17AA0" w:rsidRPr="00BC2FB5" w:rsidRDefault="00C17AA0" w:rsidP="00C17AA0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F312B" w14:textId="4C55EDBA" w:rsidR="00C17AA0" w:rsidRPr="00BC2FB5" w:rsidRDefault="00C17AA0" w:rsidP="00C17AA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17AA0" w:rsidRPr="00BC2FB5" w14:paraId="31249D6C" w14:textId="77777777" w:rsidTr="00DB0DBA">
        <w:trPr>
          <w:trHeight w:val="164"/>
        </w:trPr>
        <w:tc>
          <w:tcPr>
            <w:tcW w:w="2790" w:type="dxa"/>
          </w:tcPr>
          <w:p w14:paraId="36FE2FA0" w14:textId="73266190" w:rsidR="00C17AA0" w:rsidRPr="00BC2FB5" w:rsidRDefault="00C17AA0" w:rsidP="00C17AA0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5075DE46" w14:textId="2349DCEA" w:rsidR="00C17AA0" w:rsidRPr="00BC2FB5" w:rsidRDefault="00C17AA0" w:rsidP="00C17AA0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54DCF267" w14:textId="34D6CE73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(70)</w:t>
            </w:r>
          </w:p>
        </w:tc>
        <w:tc>
          <w:tcPr>
            <w:tcW w:w="180" w:type="dxa"/>
          </w:tcPr>
          <w:p w14:paraId="3B4C447E" w14:textId="77777777" w:rsidR="00C17AA0" w:rsidRPr="00BC2FB5" w:rsidRDefault="00C17AA0" w:rsidP="00C17A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C5EE6" w14:textId="2FB48C2B" w:rsidR="00C17AA0" w:rsidRPr="00BC2FB5" w:rsidRDefault="00C17AA0" w:rsidP="00C17AA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80" w:type="dxa"/>
          </w:tcPr>
          <w:p w14:paraId="4201A88C" w14:textId="77777777" w:rsidR="00C17AA0" w:rsidRPr="00BC2FB5" w:rsidRDefault="00C17AA0" w:rsidP="00C17A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ABDA99" w14:textId="00A31F97" w:rsidR="00C17AA0" w:rsidRPr="00BC2FB5" w:rsidRDefault="00C17AA0" w:rsidP="00C17AA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FEE1452" w14:textId="77777777" w:rsidR="00C17AA0" w:rsidRPr="00BC2FB5" w:rsidRDefault="00C17AA0" w:rsidP="00C17AA0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E677A" w14:textId="4249A17A" w:rsidR="00C17AA0" w:rsidRPr="00BC2FB5" w:rsidRDefault="00C17AA0" w:rsidP="00C17AA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BA6AD93" w14:textId="50BF5ABD" w:rsidR="00775D71" w:rsidRPr="00BC2FB5" w:rsidRDefault="00775D7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5808EEAF" w14:textId="77777777" w:rsidR="00775D71" w:rsidRPr="00BC2FB5" w:rsidRDefault="00775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  <w:r w:rsidRPr="00BC2FB5">
        <w:rPr>
          <w:rFonts w:asciiTheme="majorBidi" w:hAnsiTheme="majorBidi" w:cstheme="majorBidi"/>
          <w:sz w:val="20"/>
          <w:szCs w:val="20"/>
          <w:lang w:val="en-GB" w:bidi="ar-SA"/>
        </w:rPr>
        <w:br w:type="page"/>
      </w:r>
    </w:p>
    <w:p w14:paraId="0370989F" w14:textId="6AA289D9" w:rsidR="00C81D42" w:rsidRPr="00BC2FB5" w:rsidRDefault="00C81D42" w:rsidP="0028654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C2FB5">
        <w:rPr>
          <w:rFonts w:asciiTheme="majorBidi" w:hAnsiTheme="majorBidi" w:cstheme="majorBidi"/>
          <w:sz w:val="28"/>
          <w:szCs w:val="28"/>
          <w:lang w:val="en-US" w:bidi="th-TH"/>
        </w:rPr>
        <w:lastRenderedPageBreak/>
        <w:t>(</w:t>
      </w:r>
      <w:r w:rsidRPr="00BC2FB5">
        <w:rPr>
          <w:rFonts w:asciiTheme="majorBidi" w:hAnsiTheme="majorBidi" w:cstheme="majorBidi"/>
          <w:sz w:val="28"/>
          <w:szCs w:val="28"/>
          <w:cs/>
          <w:lang w:val="en-US" w:bidi="th-TH"/>
        </w:rPr>
        <w:t>ข</w:t>
      </w:r>
      <w:r w:rsidRPr="00BC2FB5">
        <w:rPr>
          <w:rFonts w:asciiTheme="majorBidi" w:hAnsiTheme="majorBidi" w:cstheme="majorBidi"/>
          <w:sz w:val="28"/>
          <w:szCs w:val="28"/>
          <w:lang w:val="en-US" w:bidi="th-TH"/>
        </w:rPr>
        <w:t xml:space="preserve">.3.2) </w:t>
      </w:r>
      <w:r w:rsidRPr="00BC2FB5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BC2FB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ความเสี่ยงด้านอัตราดอกเบี้ย</w:t>
      </w:r>
    </w:p>
    <w:p w14:paraId="119BAB03" w14:textId="77777777" w:rsidR="00C81D42" w:rsidRPr="00BC2FB5" w:rsidRDefault="00C81D42" w:rsidP="0028654B">
      <w:pPr>
        <w:pStyle w:val="block"/>
        <w:spacing w:after="0" w:line="240" w:lineRule="auto"/>
        <w:ind w:left="1252" w:hanging="86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62FF0779" w14:textId="5DA0A23B" w:rsidR="004F6055" w:rsidRPr="00BC2FB5" w:rsidRDefault="009C44C3" w:rsidP="0028654B">
      <w:pPr>
        <w:pStyle w:val="Heading6"/>
        <w:ind w:left="1620" w:hanging="36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</w:pPr>
      <w:r w:rsidRPr="00BC2FB5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       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เนื่องจากเงินกู้ยืม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(ดูหมายเหตุ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br/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 xml:space="preserve">ข้อ 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>1</w:t>
      </w:r>
      <w:r w:rsidR="003C1A25" w:rsidRPr="00BC2FB5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>6</w:t>
      </w:r>
      <w:r w:rsidR="00C81D42" w:rsidRPr="00BC2FB5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)</w:t>
      </w:r>
      <w:r w:rsidR="00C81D42" w:rsidRPr="00BC2FB5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BC2FB5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ส่วนใหญ่มีอัตราดอกเบี้ยคงที่ทำให้กลุ่มบริษัทบริษัทมีความเสี่ยงต่ำจากการเปลี่ยนแปลงของอัตราดอกเบี้ย</w:t>
      </w:r>
      <w:r w:rsidR="003240D2" w:rsidRPr="00BC2FB5">
        <w:rPr>
          <w:rFonts w:asciiTheme="majorBidi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BC2FB5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C818BCB" w14:textId="77777777" w:rsidR="00DD3A85" w:rsidRPr="00BC2FB5" w:rsidRDefault="00DD3A85" w:rsidP="0028654B">
      <w:pPr>
        <w:rPr>
          <w:sz w:val="28"/>
          <w:szCs w:val="28"/>
        </w:rPr>
      </w:pPr>
    </w:p>
    <w:p w14:paraId="7FE9034C" w14:textId="55C1F292" w:rsidR="007233A8" w:rsidRPr="00BC2FB5" w:rsidRDefault="007233A8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6</w:t>
      </w: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Pr="00BC2FB5">
        <w:rPr>
          <w:rFonts w:asciiTheme="majorBidi" w:eastAsia="MS Mincho" w:hAnsiTheme="majorBidi" w:hint="cs"/>
          <w:sz w:val="28"/>
          <w:szCs w:val="28"/>
          <w:cs/>
          <w:lang w:val="en-US"/>
        </w:rPr>
        <w:t>การบริหารจัดการทุน</w:t>
      </w:r>
    </w:p>
    <w:p w14:paraId="29307292" w14:textId="77777777" w:rsidR="00E63ABC" w:rsidRPr="00BC2FB5" w:rsidRDefault="00E63AB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lang w:eastAsia="x-none"/>
        </w:rPr>
      </w:pPr>
    </w:p>
    <w:p w14:paraId="42A81D89" w14:textId="1383C1D8" w:rsidR="00D030A3" w:rsidRPr="00BC2FB5" w:rsidRDefault="007233A8" w:rsidP="0028654B">
      <w:pPr>
        <w:tabs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FB5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BC2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73F63A53" w14:textId="77777777" w:rsidR="00F22D81" w:rsidRPr="00BC2FB5" w:rsidRDefault="00F22D81" w:rsidP="0028654B">
      <w:pPr>
        <w:tabs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803EBD" w14:textId="33E2C02F" w:rsidR="00820F68" w:rsidRPr="00BC2FB5" w:rsidRDefault="007E56D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7</w:t>
      </w:r>
      <w:r w:rsidR="006763A1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6763A1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820F68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BC2FB5" w:rsidRDefault="00820F68" w:rsidP="0028654B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65"/>
        <w:gridCol w:w="11"/>
        <w:gridCol w:w="999"/>
        <w:gridCol w:w="278"/>
        <w:gridCol w:w="1094"/>
        <w:gridCol w:w="281"/>
        <w:gridCol w:w="1046"/>
      </w:tblGrid>
      <w:tr w:rsidR="00820F68" w:rsidRPr="00BC2FB5" w14:paraId="4E9AC6B6" w14:textId="77777777" w:rsidTr="00DB0DBA">
        <w:trPr>
          <w:tblHeader/>
        </w:trPr>
        <w:tc>
          <w:tcPr>
            <w:tcW w:w="2197" w:type="pct"/>
          </w:tcPr>
          <w:p w14:paraId="5121DE04" w14:textId="77777777" w:rsidR="00820F68" w:rsidRPr="00BC2FB5" w:rsidRDefault="00820F68" w:rsidP="0028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4"/>
          </w:tcPr>
          <w:p w14:paraId="1B4F1519" w14:textId="77777777" w:rsidR="00820F68" w:rsidRPr="00BC2FB5" w:rsidRDefault="00820F6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E92B29" w14:textId="77777777" w:rsidR="00820F68" w:rsidRPr="00BC2FB5" w:rsidRDefault="00820F6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63299DE2" w14:textId="77777777" w:rsidR="00820F68" w:rsidRPr="00BC2FB5" w:rsidRDefault="00820F68" w:rsidP="00286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17AA0" w:rsidRPr="00BC2FB5" w14:paraId="637522F5" w14:textId="77777777" w:rsidTr="00DB0DBA">
        <w:trPr>
          <w:trHeight w:val="344"/>
          <w:tblHeader/>
        </w:trPr>
        <w:tc>
          <w:tcPr>
            <w:tcW w:w="2197" w:type="pct"/>
          </w:tcPr>
          <w:p w14:paraId="22C60544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1C4D0AE" w14:textId="60CE137F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53" w:type="pct"/>
            <w:gridSpan w:val="2"/>
          </w:tcPr>
          <w:p w14:paraId="168667EC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</w:tcPr>
          <w:p w14:paraId="3D4D91DD" w14:textId="043D4DC8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154" w:type="pct"/>
          </w:tcPr>
          <w:p w14:paraId="63E1AFE9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4267BAC" w14:textId="72EDD182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156" w:type="pct"/>
          </w:tcPr>
          <w:p w14:paraId="33636341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6E3926D" w14:textId="07E44DB1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C17AA0" w:rsidRPr="00BC2FB5" w14:paraId="1EA7E070" w14:textId="77777777" w:rsidTr="00602F3A">
        <w:trPr>
          <w:tblHeader/>
        </w:trPr>
        <w:tc>
          <w:tcPr>
            <w:tcW w:w="2197" w:type="pct"/>
          </w:tcPr>
          <w:p w14:paraId="48523E9D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pct"/>
            <w:gridSpan w:val="8"/>
          </w:tcPr>
          <w:p w14:paraId="1638DDF6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7AA0" w:rsidRPr="00BC2FB5" w14:paraId="657396A4" w14:textId="77777777" w:rsidTr="00DB0DBA">
        <w:tc>
          <w:tcPr>
            <w:tcW w:w="2197" w:type="pct"/>
          </w:tcPr>
          <w:p w14:paraId="05DDEB22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99" w:type="pct"/>
          </w:tcPr>
          <w:p w14:paraId="2D922EE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1D11B4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23D076C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5A529CB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E51FFB4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</w:tcPr>
          <w:p w14:paraId="1ACB6838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869FF4B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7AA0" w:rsidRPr="00BC2FB5" w14:paraId="50F06CE8" w14:textId="77777777" w:rsidTr="00DB0DBA">
        <w:tc>
          <w:tcPr>
            <w:tcW w:w="2197" w:type="pct"/>
          </w:tcPr>
          <w:p w14:paraId="7A7BC7C6" w14:textId="425F3B94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599" w:type="pct"/>
          </w:tcPr>
          <w:p w14:paraId="79ABE0F3" w14:textId="078A08DF" w:rsidR="00C17AA0" w:rsidRPr="00BC2FB5" w:rsidRDefault="60ED6CFD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47" w:type="pct"/>
          </w:tcPr>
          <w:p w14:paraId="51E1CB61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E4420E0" w14:textId="4E7A6452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1,792</w:t>
            </w:r>
          </w:p>
        </w:tc>
        <w:tc>
          <w:tcPr>
            <w:tcW w:w="154" w:type="pct"/>
          </w:tcPr>
          <w:p w14:paraId="76AE2D01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3017454" w14:textId="1452A706" w:rsidR="00C17AA0" w:rsidRPr="00BC2FB5" w:rsidRDefault="17A77676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39D882D2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21F96FE" w14:textId="028ACC8A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7AA0" w:rsidRPr="00BC2FB5" w14:paraId="6AD8B774" w14:textId="77777777" w:rsidTr="005D18AB">
        <w:tc>
          <w:tcPr>
            <w:tcW w:w="2197" w:type="pct"/>
          </w:tcPr>
          <w:p w14:paraId="1E670CD6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99" w:type="pct"/>
          </w:tcPr>
          <w:p w14:paraId="72643FDC" w14:textId="28803038" w:rsidR="00C17AA0" w:rsidRPr="00BC2FB5" w:rsidRDefault="1622D4E9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78C8" w:rsidRPr="00BC2FB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78C8" w:rsidRPr="00BC2F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7" w:type="pct"/>
          </w:tcPr>
          <w:p w14:paraId="0AF2DE2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2402733" w14:textId="45F1DB50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366,274</w:t>
            </w:r>
          </w:p>
        </w:tc>
        <w:tc>
          <w:tcPr>
            <w:tcW w:w="154" w:type="pct"/>
          </w:tcPr>
          <w:p w14:paraId="122CA480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5AF753A" w14:textId="05E8BFDB" w:rsidR="00C17AA0" w:rsidRPr="00BC2FB5" w:rsidRDefault="00B678C8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5E875C43" w:rsidRPr="00BC2FB5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Pr="00BC2F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5E875C43" w:rsidRPr="00BC2FB5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56" w:type="pct"/>
          </w:tcPr>
          <w:p w14:paraId="47310AC9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779D42" w14:textId="13C2780F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299,818</w:t>
            </w:r>
          </w:p>
        </w:tc>
      </w:tr>
      <w:tr w:rsidR="00C17AA0" w:rsidRPr="00BC2FB5" w14:paraId="54CB7031" w14:textId="77777777" w:rsidTr="00DB0DBA">
        <w:tc>
          <w:tcPr>
            <w:tcW w:w="2197" w:type="pct"/>
          </w:tcPr>
          <w:p w14:paraId="1702CC1D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9" w:type="pct"/>
          </w:tcPr>
          <w:p w14:paraId="615D2875" w14:textId="5A8CCE66" w:rsidR="00C17AA0" w:rsidRPr="00BC2FB5" w:rsidRDefault="5D10A5C7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6,314</w:t>
            </w:r>
          </w:p>
        </w:tc>
        <w:tc>
          <w:tcPr>
            <w:tcW w:w="147" w:type="pct"/>
          </w:tcPr>
          <w:p w14:paraId="4DE60BFC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D66A994" w14:textId="027E95BB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7,705</w:t>
            </w:r>
          </w:p>
        </w:tc>
        <w:tc>
          <w:tcPr>
            <w:tcW w:w="154" w:type="pct"/>
          </w:tcPr>
          <w:p w14:paraId="36843CE0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203A5D" w14:textId="7041DA79" w:rsidR="00C17AA0" w:rsidRPr="00BC2FB5" w:rsidRDefault="002F7B09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1,704</w:t>
            </w:r>
          </w:p>
        </w:tc>
        <w:tc>
          <w:tcPr>
            <w:tcW w:w="156" w:type="pct"/>
          </w:tcPr>
          <w:p w14:paraId="116BC539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79E176" w14:textId="48537AEE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C17AA0" w:rsidRPr="00BC2FB5" w14:paraId="4ACDCE4B" w14:textId="77777777" w:rsidTr="00DB0DBA">
        <w:tc>
          <w:tcPr>
            <w:tcW w:w="2197" w:type="pct"/>
          </w:tcPr>
          <w:p w14:paraId="78176C94" w14:textId="77777777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19F8F4A8" w:rsidR="00C17AA0" w:rsidRPr="00BC2FB5" w:rsidRDefault="00B678C8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137,548</w:t>
            </w:r>
          </w:p>
        </w:tc>
        <w:tc>
          <w:tcPr>
            <w:tcW w:w="147" w:type="pct"/>
          </w:tcPr>
          <w:p w14:paraId="5A09125B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188E0226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375,771</w:t>
            </w:r>
          </w:p>
        </w:tc>
        <w:tc>
          <w:tcPr>
            <w:tcW w:w="154" w:type="pct"/>
          </w:tcPr>
          <w:p w14:paraId="346B8E0C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541D1CA1" w:rsidR="00C17AA0" w:rsidRPr="00BC2FB5" w:rsidRDefault="00B678C8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88,853</w:t>
            </w:r>
          </w:p>
        </w:tc>
        <w:tc>
          <w:tcPr>
            <w:tcW w:w="156" w:type="pct"/>
          </w:tcPr>
          <w:p w14:paraId="1AA74C7E" w14:textId="77777777" w:rsidR="00C17AA0" w:rsidRPr="00BC2FB5" w:rsidRDefault="00C17AA0" w:rsidP="00C1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201DF773" w:rsidR="00C17AA0" w:rsidRPr="00BC2FB5" w:rsidRDefault="00C17AA0" w:rsidP="00C1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2F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300,645</w:t>
            </w:r>
          </w:p>
        </w:tc>
      </w:tr>
    </w:tbl>
    <w:p w14:paraId="440879F7" w14:textId="77777777" w:rsidR="007D3FE7" w:rsidRPr="00BC2FB5" w:rsidRDefault="007D3FE7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73F2B24C" w14:textId="77777777" w:rsidR="00CC75F9" w:rsidRPr="00BC2FB5" w:rsidRDefault="00CC75F9" w:rsidP="0028654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BC2FB5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สัญญาบริการอื่นๆ</w:t>
      </w:r>
    </w:p>
    <w:p w14:paraId="40AF1621" w14:textId="77777777" w:rsidR="00CC75F9" w:rsidRPr="00BC2FB5" w:rsidRDefault="00CC75F9" w:rsidP="0028654B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17F0C808" w14:textId="77777777" w:rsidR="00CC75F9" w:rsidRPr="00BC2FB5" w:rsidRDefault="00CC75F9" w:rsidP="0028654B">
      <w:pPr>
        <w:ind w:left="540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สัญญาให้บริการตามสัญญาการโอนธุรกิจ</w:t>
      </w:r>
    </w:p>
    <w:p w14:paraId="0B369ECB" w14:textId="77777777" w:rsidR="00CC75F9" w:rsidRPr="00BC2FB5" w:rsidRDefault="00CC75F9" w:rsidP="0028654B">
      <w:pPr>
        <w:ind w:left="540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14:paraId="22D5E368" w14:textId="77777777" w:rsidR="001C5461" w:rsidRPr="00BC2FB5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จากการที่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วีเซิร์ฟพลัส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ได้ซื้อส่วนงานธุรกิจบริการ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/>
          <w:sz w:val="28"/>
          <w:szCs w:val="28"/>
        </w:rPr>
        <w:t xml:space="preserve">IT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จาก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วันที่</w:t>
      </w:r>
    </w:p>
    <w:p w14:paraId="0281DDC8" w14:textId="2F4D6E55" w:rsidR="001C5461" w:rsidRPr="00BC2FB5" w:rsidRDefault="004D23D8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C2FB5">
        <w:rPr>
          <w:rFonts w:asciiTheme="majorBidi" w:eastAsia="MS Mincho" w:hAnsiTheme="majorBidi" w:cstheme="majorBidi"/>
          <w:sz w:val="28"/>
          <w:szCs w:val="28"/>
        </w:rPr>
        <w:t>23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/>
          <w:sz w:val="28"/>
          <w:szCs w:val="28"/>
        </w:rPr>
        <w:t>2559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โดยรับโอนบุคลากร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อุปกรณ์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และสัญญาในการดำเนินงานต่างๆ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ภายใต้เงื่อนไขใน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/>
          <w:sz w:val="28"/>
          <w:szCs w:val="28"/>
        </w:rPr>
        <w:t xml:space="preserve">Business Transfer Agreement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และ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/>
          <w:sz w:val="28"/>
          <w:szCs w:val="28"/>
        </w:rPr>
        <w:t xml:space="preserve">Service Level Agreement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ได้มอบหมายให้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142F8" w:rsidRPr="00BC2FB5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="008142F8" w:rsidRPr="00BC2FB5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วีเซิร์ฟพลัส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เป็นผู้ให้บริการแก่ลูกค้า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ซึ่งมีการแบ่งสัดส่วนรายได้กันในแต่ละสัญญาของแต่ละประเภท</w:t>
      </w:r>
      <w:r w:rsidR="008142F8" w:rsidRPr="00BC2FB5">
        <w:rPr>
          <w:rFonts w:asciiTheme="majorBidi" w:eastAsia="MS Mincho" w:hAnsiTheme="majorBidi" w:cstheme="majorBidi"/>
          <w:sz w:val="28"/>
          <w:szCs w:val="28"/>
          <w:cs/>
        </w:rPr>
        <w:br/>
      </w:r>
      <w:r w:rsidR="001C5461" w:rsidRPr="00BC2FB5">
        <w:rPr>
          <w:rFonts w:asciiTheme="majorBidi" w:eastAsia="MS Mincho" w:hAnsiTheme="majorBidi" w:cstheme="majorBidi" w:hint="cs"/>
          <w:sz w:val="28"/>
          <w:szCs w:val="28"/>
          <w:cs/>
        </w:rPr>
        <w:t>ในอัตราที่ตกลงกัน</w:t>
      </w:r>
      <w:r w:rsidR="001C5461"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4B2602B2" w14:textId="77777777" w:rsidR="001C5461" w:rsidRPr="00BC2FB5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D36408E" w14:textId="1F9D0B8E" w:rsidR="006076B6" w:rsidRPr="00BC2FB5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lastRenderedPageBreak/>
        <w:t>ในเดือนสิงหาคม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BC2FB5">
        <w:rPr>
          <w:rFonts w:asciiTheme="majorBidi" w:eastAsia="MS Mincho" w:hAnsiTheme="majorBidi" w:cstheme="majorBidi"/>
          <w:sz w:val="28"/>
          <w:szCs w:val="28"/>
        </w:rPr>
        <w:t>2560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เข้าทำสัญญาโอนสิทธิและหนี้สินภายใต้สัญญา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/>
          <w:sz w:val="28"/>
          <w:szCs w:val="28"/>
        </w:rPr>
        <w:t xml:space="preserve">Business Transfer Agreement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ลงวันที่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BC2FB5">
        <w:rPr>
          <w:rFonts w:asciiTheme="majorBidi" w:eastAsia="MS Mincho" w:hAnsiTheme="majorBidi" w:cstheme="majorBidi"/>
          <w:sz w:val="28"/>
          <w:szCs w:val="28"/>
        </w:rPr>
        <w:t>23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สิงหาคม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D23D8" w:rsidRPr="00BC2FB5">
        <w:rPr>
          <w:rFonts w:asciiTheme="majorBidi" w:eastAsia="MS Mincho" w:hAnsiTheme="majorBidi" w:cstheme="majorBidi"/>
          <w:sz w:val="28"/>
          <w:szCs w:val="28"/>
        </w:rPr>
        <w:t>2559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ให้แก่บริษัท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เซอร์วิสเซส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ซึ่งเป็นบริษัทย่อยของ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บริษัท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วีเอสที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อีซีเอส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 (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ประเทศไทย</w:t>
      </w:r>
      <w:r w:rsidRPr="00BC2FB5">
        <w:rPr>
          <w:rFonts w:asciiTheme="majorBidi" w:eastAsia="MS Mincho" w:hAnsiTheme="majorBidi" w:cstheme="majorBidi"/>
          <w:sz w:val="28"/>
          <w:szCs w:val="28"/>
          <w:cs/>
        </w:rPr>
        <w:t xml:space="preserve">) </w:t>
      </w:r>
      <w:r w:rsidRPr="00BC2FB5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</w:p>
    <w:p w14:paraId="3C85E629" w14:textId="41D254A8" w:rsidR="0011690C" w:rsidRPr="00BC2FB5" w:rsidRDefault="0011690C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784FA64" w14:textId="4DC292C8" w:rsidR="00CC75F9" w:rsidRPr="00BC2FB5" w:rsidRDefault="00CC75F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BC2FB5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7386B161" w14:textId="77777777" w:rsidR="00CC75F9" w:rsidRPr="00BC2FB5" w:rsidRDefault="00CC75F9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01163F1A" w14:textId="7D0D9DBC" w:rsidR="00D030A3" w:rsidRPr="00BC2FB5" w:rsidRDefault="001C546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บริษัท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วีเซิร์ฟพลัส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จำกัดเข้าทำสัญญา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Service Level Agreement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กับบริษัท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วีเอสที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อีซีเอส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เซอร์วิสเซส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(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ประเทศไทย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)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จำกัด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โดยให้สิทธิ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บริษัท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วีเซิร์ฟพลัส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จำกัด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ในการให้บริการแก่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บริษัท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วีเอสที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อีซีเอส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เซอร์วิสเซส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(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ประเทศไทย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)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จำกัด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สัญญามีกำหนดระยะเวลาตั้งแต่วันที่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557334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1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มกราคม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557334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256</w:t>
      </w:r>
      <w:r w:rsidR="008E7DE0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8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ถึงวันที่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557334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31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DC6497" w:rsidRPr="00BC2FB5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ธันวาคม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557334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256</w:t>
      </w:r>
      <w:r w:rsidR="008E7DE0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8</w:t>
      </w:r>
      <w:r w:rsidR="00DC6497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</w:t>
      </w:r>
      <w:r w:rsidR="00906FB6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สัญญาดังกล่าวได้สิ้นสุดลงเมื่อวันที่ </w:t>
      </w:r>
      <w:r w:rsidR="00EC39E7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31</w:t>
      </w:r>
      <w:r w:rsidR="00906FB6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ธันวาคม </w:t>
      </w:r>
      <w:r w:rsidR="00EC39E7" w:rsidRPr="00BC2FB5">
        <w:rPr>
          <w:rFonts w:asciiTheme="majorBidi" w:eastAsia="MS Mincho" w:hAnsiTheme="majorBidi" w:cstheme="majorBidi"/>
          <w:sz w:val="28"/>
          <w:szCs w:val="28"/>
          <w:lang w:val="x-none"/>
        </w:rPr>
        <w:t>2568</w:t>
      </w:r>
      <w:r w:rsidR="00906FB6" w:rsidRPr="00BC2FB5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 โดยคู่สัญญามิได้ต่ออายุหรือทำสัญญาฉบับใหม่ภายหลังจากวันดังกล่าว</w:t>
      </w:r>
    </w:p>
    <w:p w14:paraId="3E2FE883" w14:textId="5C14FEED" w:rsidR="00F22D81" w:rsidRPr="00BC2FB5" w:rsidRDefault="00F22D81" w:rsidP="00286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MS Mincho" w:hAnsiTheme="majorBidi"/>
          <w:sz w:val="28"/>
          <w:szCs w:val="28"/>
        </w:rPr>
      </w:pPr>
    </w:p>
    <w:p w14:paraId="1F37D83D" w14:textId="38793DF1" w:rsidR="009572E8" w:rsidRPr="00BC2FB5" w:rsidRDefault="009C55FD" w:rsidP="0028654B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="0011690C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="00831ED9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572E8" w:rsidRPr="00BC2FB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3DAB9AED" w14:textId="7B635E65" w:rsidR="001614A7" w:rsidRPr="00BC2FB5" w:rsidRDefault="001614A7" w:rsidP="0028654B">
      <w:pPr>
        <w:pStyle w:val="BodyText2"/>
        <w:ind w:left="540"/>
        <w:jc w:val="thaiDistribute"/>
        <w:rPr>
          <w:sz w:val="20"/>
          <w:szCs w:val="20"/>
        </w:rPr>
      </w:pPr>
    </w:p>
    <w:p w14:paraId="37EB716F" w14:textId="67EC16CE" w:rsidR="0097371D" w:rsidRPr="00BC2FB5" w:rsidRDefault="0097371D" w:rsidP="007C61A4">
      <w:pPr>
        <w:spacing w:line="240" w:lineRule="auto"/>
        <w:ind w:left="540"/>
        <w:jc w:val="thaiDistribute"/>
        <w:rPr>
          <w:rFonts w:asciiTheme="majorBidi" w:eastAsia="MS Mincho" w:hAnsiTheme="majorBidi"/>
          <w:sz w:val="28"/>
          <w:szCs w:val="28"/>
          <w:lang w:eastAsia="x-none"/>
        </w:rPr>
      </w:pPr>
      <w:r w:rsidRPr="00FE567F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วันที่ </w:t>
      </w:r>
      <w:r w:rsidRPr="00FE567F">
        <w:rPr>
          <w:rFonts w:asciiTheme="majorBidi" w:eastAsia="MS Mincho" w:hAnsiTheme="majorBidi"/>
          <w:sz w:val="28"/>
          <w:szCs w:val="28"/>
          <w:lang w:eastAsia="x-none"/>
        </w:rPr>
        <w:t>2</w:t>
      </w:r>
      <w:r w:rsidR="008460AE" w:rsidRPr="00FE567F">
        <w:rPr>
          <w:rFonts w:asciiTheme="majorBidi" w:eastAsia="MS Mincho" w:hAnsiTheme="majorBidi"/>
          <w:sz w:val="28"/>
          <w:szCs w:val="28"/>
          <w:lang w:eastAsia="x-none"/>
        </w:rPr>
        <w:t>7</w:t>
      </w:r>
      <w:r w:rsidRPr="00FE567F">
        <w:rPr>
          <w:rFonts w:asciiTheme="majorBidi" w:eastAsia="MS Mincho" w:hAnsiTheme="majorBidi"/>
          <w:sz w:val="28"/>
          <w:szCs w:val="28"/>
          <w:lang w:eastAsia="x-none"/>
        </w:rPr>
        <w:t xml:space="preserve"> </w:t>
      </w:r>
      <w:r w:rsidRPr="00FE567F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กุมภาพันธ์ </w:t>
      </w:r>
      <w:r w:rsidRPr="00FE567F">
        <w:rPr>
          <w:rFonts w:asciiTheme="majorBidi" w:eastAsia="MS Mincho" w:hAnsiTheme="majorBidi"/>
          <w:sz w:val="28"/>
          <w:szCs w:val="28"/>
          <w:lang w:eastAsia="x-none"/>
        </w:rPr>
        <w:t xml:space="preserve">2569 </w:t>
      </w:r>
      <w:r w:rsidRPr="00FE567F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ณ ที่ประชุมคณะกรรมการของบริษัทได้มีมติเห็นชอบให้เสนอที่ประชุมสามัญผู้ถือหุ้นเรื่องจ่ายเงินปันผลสำหรับปี </w:t>
      </w:r>
      <w:r w:rsidRPr="00FE567F">
        <w:rPr>
          <w:rFonts w:asciiTheme="majorBidi" w:eastAsia="MS Mincho" w:hAnsiTheme="majorBidi"/>
          <w:sz w:val="28"/>
          <w:szCs w:val="28"/>
          <w:lang w:eastAsia="x-none"/>
        </w:rPr>
        <w:t xml:space="preserve">2568 </w:t>
      </w:r>
      <w:r w:rsidRPr="00FE567F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เพิ่มเติม ในอัตราหุ้นละ </w:t>
      </w:r>
      <w:r w:rsidR="008460AE" w:rsidRPr="00FE567F">
        <w:rPr>
          <w:rFonts w:asciiTheme="majorBidi" w:eastAsia="MS Mincho" w:hAnsiTheme="majorBidi"/>
          <w:sz w:val="28"/>
          <w:szCs w:val="28"/>
          <w:lang w:eastAsia="x-none"/>
        </w:rPr>
        <w:t>0.23</w:t>
      </w:r>
      <w:r w:rsidRPr="00FE567F">
        <w:rPr>
          <w:rFonts w:asciiTheme="majorBidi" w:eastAsia="MS Mincho" w:hAnsiTheme="majorBidi"/>
          <w:sz w:val="28"/>
          <w:szCs w:val="28"/>
          <w:lang w:eastAsia="x-none"/>
        </w:rPr>
        <w:t xml:space="preserve"> </w:t>
      </w:r>
      <w:r w:rsidRPr="00FE567F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บาท เป็นจำนวนเงินทั้งสิ้น </w:t>
      </w:r>
      <w:r w:rsidR="008460AE" w:rsidRPr="00FE567F">
        <w:rPr>
          <w:rFonts w:asciiTheme="majorBidi" w:eastAsia="MS Mincho" w:hAnsiTheme="majorBidi"/>
          <w:sz w:val="28"/>
          <w:szCs w:val="28"/>
          <w:lang w:eastAsia="x-none"/>
        </w:rPr>
        <w:t xml:space="preserve">70.61 </w:t>
      </w:r>
      <w:r w:rsidRPr="00FE567F">
        <w:rPr>
          <w:rFonts w:asciiTheme="majorBidi" w:eastAsia="MS Mincho" w:hAnsiTheme="majorBidi" w:hint="cs"/>
          <w:sz w:val="28"/>
          <w:szCs w:val="28"/>
          <w:cs/>
          <w:lang w:eastAsia="x-none"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1EC774C0" w14:textId="77777777" w:rsidR="0010098E" w:rsidRPr="00BC2FB5" w:rsidRDefault="0010098E" w:rsidP="00ED7C05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35474903" w14:textId="60E3D0A0" w:rsidR="00ED7C05" w:rsidRPr="00BC2FB5" w:rsidRDefault="0011690C" w:rsidP="00ED7C05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C2FB5">
        <w:rPr>
          <w:rFonts w:asciiTheme="majorBidi" w:eastAsia="MS Mincho" w:hAnsiTheme="majorBidi" w:cstheme="majorBidi"/>
          <w:sz w:val="28"/>
          <w:szCs w:val="28"/>
          <w:lang w:val="en-US"/>
        </w:rPr>
        <w:t>29</w:t>
      </w:r>
      <w:r w:rsidR="00B3697F" w:rsidRPr="00BC2FB5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ED7C05" w:rsidRPr="00BC2FB5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การจัดประเภทรายการใหม่</w:t>
      </w:r>
    </w:p>
    <w:p w14:paraId="0AC8CE30" w14:textId="77777777" w:rsidR="00ED7C05" w:rsidRPr="00BC2FB5" w:rsidRDefault="00ED7C05" w:rsidP="00ED7C05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68042DFC" w14:textId="2F943B06" w:rsidR="00264DFA" w:rsidRPr="00BC2FB5" w:rsidRDefault="00ED7C05" w:rsidP="000D7964">
      <w:pPr>
        <w:tabs>
          <w:tab w:val="left" w:pos="540"/>
        </w:tabs>
        <w:spacing w:line="228" w:lineRule="auto"/>
        <w:ind w:left="540"/>
        <w:rPr>
          <w:rFonts w:asciiTheme="majorBidi" w:eastAsia="MS Mincho" w:hAnsiTheme="majorBidi"/>
          <w:sz w:val="28"/>
          <w:szCs w:val="28"/>
          <w:lang w:eastAsia="x-none"/>
        </w:rPr>
      </w:pPr>
      <w:r w:rsidRPr="00BC2FB5">
        <w:rPr>
          <w:rFonts w:asciiTheme="majorBidi" w:eastAsia="MS Mincho" w:hAnsiTheme="majorBidi"/>
          <w:sz w:val="28"/>
          <w:szCs w:val="28"/>
          <w:cs/>
          <w:lang w:eastAsia="x-none"/>
        </w:rPr>
        <w:t>รายการบางรายการในงบ</w:t>
      </w:r>
      <w:r w:rsidR="000D7964" w:rsidRPr="00BC2FB5">
        <w:rPr>
          <w:rFonts w:asciiTheme="majorBidi" w:eastAsia="MS Mincho" w:hAnsiTheme="majorBidi" w:hint="cs"/>
          <w:sz w:val="28"/>
          <w:szCs w:val="28"/>
          <w:cs/>
          <w:lang w:eastAsia="x-none"/>
        </w:rPr>
        <w:t>กำไรขาดทุนเบ็ดเสร็จสำหรับสำหรับปีสิ้นสุด</w:t>
      </w:r>
      <w:r w:rsidRPr="00BC2FB5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วันที่ </w:t>
      </w:r>
      <w:r w:rsidRPr="00BC2FB5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31 </w:t>
      </w:r>
      <w:r w:rsidRPr="00BC2FB5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ธันวาคม </w:t>
      </w:r>
      <w:r w:rsidR="000D7964" w:rsidRPr="00BC2FB5">
        <w:rPr>
          <w:rFonts w:asciiTheme="majorBidi" w:eastAsia="MS Mincho" w:hAnsiTheme="majorBidi"/>
          <w:sz w:val="28"/>
          <w:szCs w:val="28"/>
          <w:lang w:eastAsia="x-none"/>
        </w:rPr>
        <w:t>2567</w:t>
      </w:r>
      <w:r w:rsidRPr="00BC2FB5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BC2FB5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ซึ่งรวมอยู่ในงบการเงินเพื่อวัตถุประสงค์ในการเปรียบเทียบของปี </w:t>
      </w:r>
      <w:r w:rsidRPr="00BC2FB5">
        <w:rPr>
          <w:rFonts w:asciiTheme="majorBidi" w:eastAsia="MS Mincho" w:hAnsiTheme="majorBidi"/>
          <w:sz w:val="28"/>
          <w:szCs w:val="28"/>
          <w:lang w:eastAsia="x-none"/>
        </w:rPr>
        <w:t>256</w:t>
      </w:r>
      <w:r w:rsidR="000D7964" w:rsidRPr="00BC2FB5">
        <w:rPr>
          <w:rFonts w:asciiTheme="majorBidi" w:eastAsia="MS Mincho" w:hAnsiTheme="majorBidi"/>
          <w:sz w:val="28"/>
          <w:szCs w:val="28"/>
          <w:lang w:eastAsia="x-none"/>
        </w:rPr>
        <w:t>8</w:t>
      </w:r>
      <w:r w:rsidRPr="00BC2FB5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BC2FB5">
        <w:rPr>
          <w:rFonts w:asciiTheme="majorBidi" w:eastAsia="MS Mincho" w:hAnsiTheme="majorBidi" w:hint="cs"/>
          <w:sz w:val="28"/>
          <w:szCs w:val="28"/>
          <w:cs/>
          <w:lang w:eastAsia="x-none"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BC2FB5">
        <w:rPr>
          <w:rFonts w:asciiTheme="majorBidi" w:eastAsia="MS Mincho" w:hAnsiTheme="majorBidi"/>
          <w:sz w:val="28"/>
          <w:szCs w:val="28"/>
          <w:lang w:eastAsia="x-none"/>
        </w:rPr>
        <w:t>256</w:t>
      </w:r>
      <w:r w:rsidR="002B117F" w:rsidRPr="00BC2FB5">
        <w:rPr>
          <w:rFonts w:asciiTheme="majorBidi" w:eastAsia="MS Mincho" w:hAnsiTheme="majorBidi"/>
          <w:sz w:val="28"/>
          <w:szCs w:val="28"/>
          <w:lang w:eastAsia="x-none"/>
        </w:rPr>
        <w:t>8</w:t>
      </w:r>
      <w:r w:rsidRPr="00BC2FB5">
        <w:rPr>
          <w:rFonts w:asciiTheme="majorBidi" w:eastAsia="MS Mincho" w:hAnsiTheme="majorBidi"/>
          <w:sz w:val="28"/>
          <w:szCs w:val="28"/>
          <w:cs/>
          <w:lang w:eastAsia="x-none"/>
        </w:rPr>
        <w:t xml:space="preserve"> </w:t>
      </w:r>
      <w:r w:rsidRPr="00BC2FB5">
        <w:rPr>
          <w:rFonts w:asciiTheme="majorBidi" w:eastAsia="MS Mincho" w:hAnsiTheme="majorBidi" w:hint="cs"/>
          <w:sz w:val="28"/>
          <w:szCs w:val="28"/>
          <w:cs/>
          <w:lang w:eastAsia="x-none"/>
        </w:rPr>
        <w:t>การจัดประเภทรายการที่มีสาระสำคัญดังนี้</w:t>
      </w:r>
    </w:p>
    <w:p w14:paraId="654DD008" w14:textId="77777777" w:rsidR="00264DFA" w:rsidRPr="00BC2FB5" w:rsidRDefault="00264DFA" w:rsidP="00264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950"/>
        <w:gridCol w:w="1350"/>
        <w:gridCol w:w="180"/>
        <w:gridCol w:w="1260"/>
        <w:gridCol w:w="180"/>
        <w:gridCol w:w="1260"/>
      </w:tblGrid>
      <w:tr w:rsidR="00264DFA" w:rsidRPr="00BC2FB5" w14:paraId="5DB39D4E" w14:textId="77777777">
        <w:trPr>
          <w:trHeight w:val="136"/>
          <w:tblHeader/>
        </w:trPr>
        <w:tc>
          <w:tcPr>
            <w:tcW w:w="4950" w:type="dxa"/>
          </w:tcPr>
          <w:p w14:paraId="7532A56F" w14:textId="77777777" w:rsidR="00264DFA" w:rsidRPr="00BC2FB5" w:rsidRDefault="00264D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33018E0F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64DFA" w:rsidRPr="00BC2FB5" w14:paraId="66144761" w14:textId="77777777">
        <w:trPr>
          <w:trHeight w:val="58"/>
          <w:tblHeader/>
        </w:trPr>
        <w:tc>
          <w:tcPr>
            <w:tcW w:w="4950" w:type="dxa"/>
          </w:tcPr>
          <w:p w14:paraId="4EA69A98" w14:textId="77777777" w:rsidR="00264DFA" w:rsidRPr="00BC2FB5" w:rsidRDefault="00264D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68858A37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4DFA" w:rsidRPr="00BC2FB5" w14:paraId="0615AFFA" w14:textId="77777777">
        <w:trPr>
          <w:trHeight w:val="58"/>
          <w:tblHeader/>
        </w:trPr>
        <w:tc>
          <w:tcPr>
            <w:tcW w:w="4950" w:type="dxa"/>
          </w:tcPr>
          <w:p w14:paraId="3303478E" w14:textId="77777777" w:rsidR="00264DFA" w:rsidRPr="00BC2FB5" w:rsidRDefault="00264D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1FDCDAF8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76C92166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D1346EF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95027D" w14:textId="77777777" w:rsidR="00264DFA" w:rsidRPr="00BC2FB5" w:rsidRDefault="00264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7A8D29B5" w14:textId="77777777" w:rsidR="00264DFA" w:rsidRPr="00BC2FB5" w:rsidRDefault="00264D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85FCB8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733CCAF9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7E43B222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264DFA" w:rsidRPr="00BC2FB5" w14:paraId="33FBAFFB" w14:textId="77777777">
        <w:trPr>
          <w:trHeight w:val="58"/>
          <w:tblHeader/>
        </w:trPr>
        <w:tc>
          <w:tcPr>
            <w:tcW w:w="4950" w:type="dxa"/>
          </w:tcPr>
          <w:p w14:paraId="090CB369" w14:textId="77777777" w:rsidR="00264DFA" w:rsidRPr="00BC2FB5" w:rsidRDefault="00264DFA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474B6F5A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C2F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C2FB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64DFA" w:rsidRPr="00BC2FB5" w14:paraId="33AA7408" w14:textId="77777777">
        <w:trPr>
          <w:trHeight w:val="68"/>
        </w:trPr>
        <w:tc>
          <w:tcPr>
            <w:tcW w:w="4950" w:type="dxa"/>
          </w:tcPr>
          <w:p w14:paraId="599AF351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C2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350" w:type="dxa"/>
          </w:tcPr>
          <w:p w14:paraId="2875610A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1884B7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A83047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50FECB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4B73E8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4DFA" w:rsidRPr="00BC2FB5" w14:paraId="0F1AC5DA" w14:textId="77777777">
        <w:trPr>
          <w:trHeight w:val="403"/>
        </w:trPr>
        <w:tc>
          <w:tcPr>
            <w:tcW w:w="4950" w:type="dxa"/>
          </w:tcPr>
          <w:p w14:paraId="2D322E33" w14:textId="2431421A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43170F"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="0043170F" w:rsidRPr="00BC2F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="0043170F" w:rsidRPr="00BC2FB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79232574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60C58E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87C084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138F5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22E0E8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4DFA" w:rsidRPr="00BC2FB5" w14:paraId="7FFEF3DD" w14:textId="77777777">
        <w:trPr>
          <w:trHeight w:val="383"/>
        </w:trPr>
        <w:tc>
          <w:tcPr>
            <w:tcW w:w="4950" w:type="dxa"/>
          </w:tcPr>
          <w:p w14:paraId="1124FE10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53336954" w14:textId="13BD167D" w:rsidR="00264DFA" w:rsidRPr="00BC2FB5" w:rsidRDefault="004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70,503</w:t>
            </w:r>
          </w:p>
        </w:tc>
        <w:tc>
          <w:tcPr>
            <w:tcW w:w="180" w:type="dxa"/>
          </w:tcPr>
          <w:p w14:paraId="765C9A39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56D53" w14:textId="6BBF734B" w:rsidR="00264DFA" w:rsidRPr="00BC2FB5" w:rsidRDefault="0084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7,</w:t>
            </w:r>
            <w:r w:rsidR="007D435D" w:rsidRPr="00BC2FB5">
              <w:rPr>
                <w:rFonts w:ascii="Angsana New" w:hAnsi="Angsana New"/>
                <w:sz w:val="28"/>
                <w:szCs w:val="28"/>
              </w:rPr>
              <w:t>06</w:t>
            </w:r>
            <w:r w:rsidR="00972D50" w:rsidRPr="00BC2FB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548FE34A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0F7B6E" w14:textId="171852EE" w:rsidR="00264DFA" w:rsidRPr="00BC2FB5" w:rsidRDefault="00BC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77,57</w:t>
            </w:r>
            <w:r w:rsidR="00972D50" w:rsidRPr="00BC2FB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64DFA" w:rsidRPr="00BC2FB5" w14:paraId="0AA103F9" w14:textId="77777777">
        <w:trPr>
          <w:trHeight w:val="383"/>
        </w:trPr>
        <w:tc>
          <w:tcPr>
            <w:tcW w:w="4950" w:type="dxa"/>
          </w:tcPr>
          <w:p w14:paraId="72DE5B5F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57642F8A" w14:textId="2622E9CA" w:rsidR="00264DFA" w:rsidRPr="00BC2FB5" w:rsidRDefault="008F6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201,</w:t>
            </w:r>
            <w:r w:rsidR="000F4F0A" w:rsidRPr="00BC2FB5">
              <w:rPr>
                <w:rFonts w:ascii="Angsana New" w:hAnsi="Angsana New"/>
                <w:sz w:val="28"/>
                <w:szCs w:val="28"/>
              </w:rPr>
              <w:t>15</w:t>
            </w:r>
            <w:r w:rsidR="00972D50" w:rsidRPr="00BC2FB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3980ADDB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9A738B" w14:textId="4A27020B" w:rsidR="00264DFA" w:rsidRPr="00BC2FB5" w:rsidRDefault="00264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(</w:t>
            </w:r>
            <w:r w:rsidR="007D435D" w:rsidRPr="00BC2FB5">
              <w:rPr>
                <w:rFonts w:ascii="Angsana New" w:hAnsi="Angsana New"/>
                <w:sz w:val="28"/>
                <w:szCs w:val="28"/>
              </w:rPr>
              <w:t>7,06</w:t>
            </w:r>
            <w:r w:rsidR="00972D50" w:rsidRPr="00BC2FB5">
              <w:rPr>
                <w:rFonts w:ascii="Angsana New" w:hAnsi="Angsana New"/>
                <w:sz w:val="28"/>
                <w:szCs w:val="28"/>
              </w:rPr>
              <w:t>9</w:t>
            </w:r>
            <w:r w:rsidRPr="00BC2F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84F4BD2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1CBD90" w14:textId="1B322850" w:rsidR="00264DFA" w:rsidRPr="00BC2FB5" w:rsidRDefault="00975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C2FB5">
              <w:rPr>
                <w:rFonts w:ascii="Angsana New" w:hAnsi="Angsana New"/>
                <w:sz w:val="28"/>
                <w:szCs w:val="28"/>
              </w:rPr>
              <w:t>194,090</w:t>
            </w:r>
          </w:p>
        </w:tc>
      </w:tr>
      <w:tr w:rsidR="00264DFA" w:rsidRPr="00BC2FB5" w14:paraId="3591A897" w14:textId="77777777">
        <w:trPr>
          <w:trHeight w:val="397"/>
        </w:trPr>
        <w:tc>
          <w:tcPr>
            <w:tcW w:w="4950" w:type="dxa"/>
          </w:tcPr>
          <w:p w14:paraId="5E2225F2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16A17C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DF375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18814" w14:textId="77777777" w:rsidR="00264DFA" w:rsidRPr="00BC2FB5" w:rsidRDefault="00264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2F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BE2010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E0EA85" w14:textId="77777777" w:rsidR="00264DFA" w:rsidRPr="00BC2FB5" w:rsidRDefault="00264DFA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30A9F0A" w14:textId="77777777" w:rsidR="00330D89" w:rsidRPr="00BC2FB5" w:rsidRDefault="00330D89" w:rsidP="00264DFA">
      <w:pPr>
        <w:ind w:firstLine="540"/>
        <w:rPr>
          <w:rFonts w:ascii="Angsana New" w:hAnsi="Angsana New"/>
          <w:color w:val="222222"/>
          <w:sz w:val="28"/>
          <w:szCs w:val="28"/>
        </w:rPr>
      </w:pPr>
    </w:p>
    <w:p w14:paraId="7B0BC086" w14:textId="77777777" w:rsidR="00264DFA" w:rsidRDefault="00264DFA" w:rsidP="00264DFA">
      <w:pPr>
        <w:ind w:firstLine="540"/>
        <w:rPr>
          <w:rFonts w:ascii="Angsana New" w:hAnsi="Angsana New"/>
          <w:color w:val="222222"/>
          <w:sz w:val="28"/>
          <w:szCs w:val="28"/>
        </w:rPr>
      </w:pPr>
      <w:r w:rsidRPr="00BC2FB5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BC2FB5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BC2FB5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sectPr w:rsidR="00264DFA" w:rsidSect="00560CD8">
      <w:headerReference w:type="default" r:id="rId16"/>
      <w:footerReference w:type="default" r:id="rId17"/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76A98" w14:textId="77777777" w:rsidR="00504B73" w:rsidRDefault="00504B73" w:rsidP="00900EE2">
      <w:r>
        <w:separator/>
      </w:r>
    </w:p>
  </w:endnote>
  <w:endnote w:type="continuationSeparator" w:id="0">
    <w:p w14:paraId="716331D1" w14:textId="77777777" w:rsidR="00504B73" w:rsidRDefault="00504B73" w:rsidP="00900EE2">
      <w:r>
        <w:continuationSeparator/>
      </w:r>
    </w:p>
  </w:endnote>
  <w:endnote w:type="continuationNotice" w:id="1">
    <w:p w14:paraId="5FA82F39" w14:textId="77777777" w:rsidR="00504B73" w:rsidRDefault="00504B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88C5" w14:textId="631915B5" w:rsidR="000C134F" w:rsidRPr="0021135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0C134F" w:rsidRDefault="000C134F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996B" w14:textId="77777777" w:rsidR="00474E99" w:rsidRPr="00211355" w:rsidRDefault="00474E99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8E57371" w14:textId="77777777" w:rsidR="00474E99" w:rsidRDefault="00474E99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1A329" w14:textId="77777777" w:rsidR="00504B73" w:rsidRDefault="00504B73" w:rsidP="00900EE2">
      <w:r>
        <w:separator/>
      </w:r>
    </w:p>
  </w:footnote>
  <w:footnote w:type="continuationSeparator" w:id="0">
    <w:p w14:paraId="5B428246" w14:textId="77777777" w:rsidR="00504B73" w:rsidRDefault="00504B73" w:rsidP="00900EE2">
      <w:r>
        <w:continuationSeparator/>
      </w:r>
    </w:p>
  </w:footnote>
  <w:footnote w:type="continuationNotice" w:id="1">
    <w:p w14:paraId="2A7CA0EB" w14:textId="77777777" w:rsidR="00504B73" w:rsidRDefault="00504B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74588" w14:textId="77777777" w:rsidR="000C134F" w:rsidRPr="00E669A5" w:rsidRDefault="000C134F" w:rsidP="004B5EF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560363D9" w14:textId="22C00BF5" w:rsidR="000C134F" w:rsidRPr="00E669A5" w:rsidRDefault="000C134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0E08B646" w:rsidR="000C134F" w:rsidRPr="00DF07CF" w:rsidRDefault="000C134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D50F2F">
      <w:rPr>
        <w:rFonts w:ascii="Angsana New" w:hAnsi="Angsana New"/>
        <w:sz w:val="32"/>
        <w:szCs w:val="32"/>
        <w:lang w:val="en-US" w:bidi="th-TH"/>
      </w:rPr>
      <w:t>8</w:t>
    </w:r>
  </w:p>
  <w:p w14:paraId="1C60F8A4" w14:textId="77777777" w:rsidR="000C134F" w:rsidRPr="004B3C0B" w:rsidRDefault="000C134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65B37" w14:textId="77777777" w:rsidR="000C134F" w:rsidRDefault="000C13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86697" w14:textId="77777777" w:rsidR="000C134F" w:rsidRPr="00E669A5" w:rsidRDefault="000C134F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0C134F" w:rsidRPr="00E669A5" w:rsidRDefault="000C134F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225DFB88" w:rsidR="000C134F" w:rsidRDefault="000C134F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D50F2F">
      <w:rPr>
        <w:rFonts w:ascii="Angsana New" w:hAnsi="Angsana New"/>
        <w:sz w:val="32"/>
        <w:szCs w:val="32"/>
        <w:lang w:val="en-US" w:bidi="th-TH"/>
      </w:rPr>
      <w:t>8</w:t>
    </w:r>
  </w:p>
  <w:p w14:paraId="7838FDCA" w14:textId="77777777" w:rsidR="000C134F" w:rsidRPr="00DF07CF" w:rsidRDefault="000C134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14FF" w14:textId="77777777" w:rsidR="000C134F" w:rsidRDefault="000C13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ED036" w14:textId="77777777" w:rsidR="00474E99" w:rsidRPr="00E669A5" w:rsidRDefault="00474E99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F36A8B9" w14:textId="77777777" w:rsidR="00474E99" w:rsidRPr="00E669A5" w:rsidRDefault="00474E99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EF38A6A" w14:textId="4F264A94" w:rsidR="00474E99" w:rsidRDefault="00474E99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7E56DD">
      <w:rPr>
        <w:rFonts w:ascii="Angsana New" w:hAnsi="Angsana New"/>
        <w:sz w:val="32"/>
        <w:szCs w:val="32"/>
        <w:lang w:val="en-US" w:bidi="th-TH"/>
      </w:rPr>
      <w:t>25</w:t>
    </w:r>
    <w:r w:rsidR="00D50F2F">
      <w:rPr>
        <w:rFonts w:ascii="Angsana New" w:hAnsi="Angsana New"/>
        <w:sz w:val="32"/>
        <w:szCs w:val="32"/>
        <w:lang w:val="en-US" w:bidi="th-TH"/>
      </w:rPr>
      <w:t>68</w:t>
    </w:r>
  </w:p>
  <w:p w14:paraId="3011C9BE" w14:textId="77777777" w:rsidR="00474E99" w:rsidRPr="00DF07CF" w:rsidRDefault="00474E99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182C7CB1"/>
    <w:multiLevelType w:val="hybridMultilevel"/>
    <w:tmpl w:val="8BA84B2E"/>
    <w:lvl w:ilvl="0" w:tplc="2BB4F9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7" w15:restartNumberingAfterBreak="0">
    <w:nsid w:val="426D1919"/>
    <w:multiLevelType w:val="hybridMultilevel"/>
    <w:tmpl w:val="07C20496"/>
    <w:lvl w:ilvl="0" w:tplc="D35CF1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93364"/>
    <w:multiLevelType w:val="hybridMultilevel"/>
    <w:tmpl w:val="4ED00682"/>
    <w:lvl w:ilvl="0" w:tplc="CCC4385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5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8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95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10702986">
    <w:abstractNumId w:val="6"/>
  </w:num>
  <w:num w:numId="2" w16cid:durableId="1014459575">
    <w:abstractNumId w:val="5"/>
  </w:num>
  <w:num w:numId="3" w16cid:durableId="118687523">
    <w:abstractNumId w:val="9"/>
  </w:num>
  <w:num w:numId="4" w16cid:durableId="1632242903">
    <w:abstractNumId w:val="7"/>
  </w:num>
  <w:num w:numId="5" w16cid:durableId="2099128476">
    <w:abstractNumId w:val="8"/>
  </w:num>
  <w:num w:numId="6" w16cid:durableId="249319300">
    <w:abstractNumId w:val="3"/>
  </w:num>
  <w:num w:numId="7" w16cid:durableId="1356884556">
    <w:abstractNumId w:val="2"/>
  </w:num>
  <w:num w:numId="8" w16cid:durableId="1915436794">
    <w:abstractNumId w:val="0"/>
  </w:num>
  <w:num w:numId="9" w16cid:durableId="1102451959">
    <w:abstractNumId w:val="1"/>
  </w:num>
  <w:num w:numId="10" w16cid:durableId="1791897376">
    <w:abstractNumId w:val="4"/>
  </w:num>
  <w:num w:numId="11" w16cid:durableId="80611088">
    <w:abstractNumId w:val="33"/>
  </w:num>
  <w:num w:numId="12" w16cid:durableId="1968193948">
    <w:abstractNumId w:val="24"/>
  </w:num>
  <w:num w:numId="13" w16cid:durableId="112557069">
    <w:abstractNumId w:val="47"/>
  </w:num>
  <w:num w:numId="14" w16cid:durableId="120661060">
    <w:abstractNumId w:val="29"/>
  </w:num>
  <w:num w:numId="15" w16cid:durableId="1325624026">
    <w:abstractNumId w:val="36"/>
  </w:num>
  <w:num w:numId="16" w16cid:durableId="352271609">
    <w:abstractNumId w:val="43"/>
  </w:num>
  <w:num w:numId="17" w16cid:durableId="1403723806">
    <w:abstractNumId w:val="30"/>
  </w:num>
  <w:num w:numId="18" w16cid:durableId="2106805438">
    <w:abstractNumId w:val="52"/>
  </w:num>
  <w:num w:numId="19" w16cid:durableId="625283918">
    <w:abstractNumId w:val="14"/>
  </w:num>
  <w:num w:numId="20" w16cid:durableId="1273053346">
    <w:abstractNumId w:val="46"/>
  </w:num>
  <w:num w:numId="21" w16cid:durableId="247620180">
    <w:abstractNumId w:val="17"/>
  </w:num>
  <w:num w:numId="22" w16cid:durableId="335770640">
    <w:abstractNumId w:val="10"/>
  </w:num>
  <w:num w:numId="23" w16cid:durableId="1439371954">
    <w:abstractNumId w:val="53"/>
  </w:num>
  <w:num w:numId="24" w16cid:durableId="240144244">
    <w:abstractNumId w:val="19"/>
  </w:num>
  <w:num w:numId="25" w16cid:durableId="443157913">
    <w:abstractNumId w:val="41"/>
  </w:num>
  <w:num w:numId="26" w16cid:durableId="1909683438">
    <w:abstractNumId w:val="35"/>
  </w:num>
  <w:num w:numId="27" w16cid:durableId="1585605352">
    <w:abstractNumId w:val="54"/>
  </w:num>
  <w:num w:numId="28" w16cid:durableId="1374380807">
    <w:abstractNumId w:val="12"/>
  </w:num>
  <w:num w:numId="29" w16cid:durableId="615139387">
    <w:abstractNumId w:val="19"/>
  </w:num>
  <w:num w:numId="30" w16cid:durableId="1487744441">
    <w:abstractNumId w:val="50"/>
  </w:num>
  <w:num w:numId="31" w16cid:durableId="835145276">
    <w:abstractNumId w:val="48"/>
  </w:num>
  <w:num w:numId="32" w16cid:durableId="1208375983">
    <w:abstractNumId w:val="55"/>
  </w:num>
  <w:num w:numId="33" w16cid:durableId="996886892">
    <w:abstractNumId w:val="44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1436430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49817151">
    <w:abstractNumId w:val="11"/>
  </w:num>
  <w:num w:numId="36" w16cid:durableId="142241196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50705752">
    <w:abstractNumId w:val="51"/>
  </w:num>
  <w:num w:numId="38" w16cid:durableId="148951486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061576">
    <w:abstractNumId w:val="13"/>
  </w:num>
  <w:num w:numId="40" w16cid:durableId="1019552853">
    <w:abstractNumId w:val="38"/>
  </w:num>
  <w:num w:numId="41" w16cid:durableId="1796366986">
    <w:abstractNumId w:val="40"/>
  </w:num>
  <w:num w:numId="42" w16cid:durableId="1135760501">
    <w:abstractNumId w:val="16"/>
  </w:num>
  <w:num w:numId="43" w16cid:durableId="1714160572">
    <w:abstractNumId w:val="49"/>
  </w:num>
  <w:num w:numId="44" w16cid:durableId="2039771121">
    <w:abstractNumId w:val="26"/>
  </w:num>
  <w:num w:numId="45" w16cid:durableId="1842507870">
    <w:abstractNumId w:val="23"/>
  </w:num>
  <w:num w:numId="46" w16cid:durableId="2116095427">
    <w:abstractNumId w:val="27"/>
  </w:num>
  <w:num w:numId="47" w16cid:durableId="46078360">
    <w:abstractNumId w:val="28"/>
  </w:num>
  <w:num w:numId="48" w16cid:durableId="1955867390">
    <w:abstractNumId w:val="34"/>
  </w:num>
  <w:num w:numId="49" w16cid:durableId="192800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91361786">
    <w:abstractNumId w:val="22"/>
  </w:num>
  <w:num w:numId="51" w16cid:durableId="809901361">
    <w:abstractNumId w:val="31"/>
  </w:num>
  <w:num w:numId="52" w16cid:durableId="1158884325">
    <w:abstractNumId w:val="32"/>
  </w:num>
  <w:num w:numId="53" w16cid:durableId="292715722">
    <w:abstractNumId w:val="42"/>
  </w:num>
  <w:num w:numId="54" w16cid:durableId="1710491989">
    <w:abstractNumId w:val="25"/>
  </w:num>
  <w:num w:numId="55" w16cid:durableId="1867911158">
    <w:abstractNumId w:val="21"/>
  </w:num>
  <w:num w:numId="56" w16cid:durableId="1127234575">
    <w:abstractNumId w:val="20"/>
  </w:num>
  <w:num w:numId="57" w16cid:durableId="384528734">
    <w:abstractNumId w:val="39"/>
  </w:num>
  <w:num w:numId="58" w16cid:durableId="1705665832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0EBD"/>
    <w:rsid w:val="0000113A"/>
    <w:rsid w:val="000013E3"/>
    <w:rsid w:val="0000155D"/>
    <w:rsid w:val="00001883"/>
    <w:rsid w:val="00001A22"/>
    <w:rsid w:val="00001D22"/>
    <w:rsid w:val="00001E09"/>
    <w:rsid w:val="00001F01"/>
    <w:rsid w:val="00001F25"/>
    <w:rsid w:val="00001F9D"/>
    <w:rsid w:val="000020E4"/>
    <w:rsid w:val="000022B1"/>
    <w:rsid w:val="00002377"/>
    <w:rsid w:val="00002447"/>
    <w:rsid w:val="00002594"/>
    <w:rsid w:val="00002620"/>
    <w:rsid w:val="000027DB"/>
    <w:rsid w:val="0000291C"/>
    <w:rsid w:val="0000295F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1E4"/>
    <w:rsid w:val="0000423A"/>
    <w:rsid w:val="0000449B"/>
    <w:rsid w:val="00004647"/>
    <w:rsid w:val="00004681"/>
    <w:rsid w:val="000048C8"/>
    <w:rsid w:val="00004F1B"/>
    <w:rsid w:val="00005193"/>
    <w:rsid w:val="000053AF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34"/>
    <w:rsid w:val="0000777D"/>
    <w:rsid w:val="000078C6"/>
    <w:rsid w:val="000079A7"/>
    <w:rsid w:val="000079AB"/>
    <w:rsid w:val="00007BC8"/>
    <w:rsid w:val="00007C20"/>
    <w:rsid w:val="00007C5E"/>
    <w:rsid w:val="00007CB9"/>
    <w:rsid w:val="00007EBB"/>
    <w:rsid w:val="00007F2C"/>
    <w:rsid w:val="00007F5F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7C2"/>
    <w:rsid w:val="00011A10"/>
    <w:rsid w:val="00011A4E"/>
    <w:rsid w:val="00011A86"/>
    <w:rsid w:val="00011C53"/>
    <w:rsid w:val="00011FE4"/>
    <w:rsid w:val="00012048"/>
    <w:rsid w:val="000121D5"/>
    <w:rsid w:val="00012507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54E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48E"/>
    <w:rsid w:val="00014673"/>
    <w:rsid w:val="000146CB"/>
    <w:rsid w:val="00014733"/>
    <w:rsid w:val="00014740"/>
    <w:rsid w:val="000147A8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9BB"/>
    <w:rsid w:val="00015B18"/>
    <w:rsid w:val="00015C25"/>
    <w:rsid w:val="00015E87"/>
    <w:rsid w:val="00015EC2"/>
    <w:rsid w:val="0001605C"/>
    <w:rsid w:val="0001622C"/>
    <w:rsid w:val="0001630E"/>
    <w:rsid w:val="000163C1"/>
    <w:rsid w:val="00016437"/>
    <w:rsid w:val="000164CB"/>
    <w:rsid w:val="00016525"/>
    <w:rsid w:val="000165AB"/>
    <w:rsid w:val="0001668B"/>
    <w:rsid w:val="00016696"/>
    <w:rsid w:val="000168B1"/>
    <w:rsid w:val="00016C64"/>
    <w:rsid w:val="00016CBF"/>
    <w:rsid w:val="00016D82"/>
    <w:rsid w:val="00016DAC"/>
    <w:rsid w:val="00016FDF"/>
    <w:rsid w:val="00017231"/>
    <w:rsid w:val="00017361"/>
    <w:rsid w:val="00017399"/>
    <w:rsid w:val="000174CB"/>
    <w:rsid w:val="00017622"/>
    <w:rsid w:val="00017670"/>
    <w:rsid w:val="0001769A"/>
    <w:rsid w:val="000176C6"/>
    <w:rsid w:val="000176D0"/>
    <w:rsid w:val="000179CD"/>
    <w:rsid w:val="00017AED"/>
    <w:rsid w:val="00017CC7"/>
    <w:rsid w:val="00017D72"/>
    <w:rsid w:val="00017F57"/>
    <w:rsid w:val="00017FAA"/>
    <w:rsid w:val="00020102"/>
    <w:rsid w:val="00020141"/>
    <w:rsid w:val="00020346"/>
    <w:rsid w:val="000203B8"/>
    <w:rsid w:val="00020485"/>
    <w:rsid w:val="000204CB"/>
    <w:rsid w:val="00020696"/>
    <w:rsid w:val="000207C1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D40"/>
    <w:rsid w:val="00023F58"/>
    <w:rsid w:val="000240A2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5"/>
    <w:rsid w:val="00026E77"/>
    <w:rsid w:val="00027008"/>
    <w:rsid w:val="0002718F"/>
    <w:rsid w:val="0002719D"/>
    <w:rsid w:val="00027329"/>
    <w:rsid w:val="00027458"/>
    <w:rsid w:val="0002750C"/>
    <w:rsid w:val="0002757C"/>
    <w:rsid w:val="000275C7"/>
    <w:rsid w:val="00027676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AD8"/>
    <w:rsid w:val="00030B20"/>
    <w:rsid w:val="00030B6E"/>
    <w:rsid w:val="00030D55"/>
    <w:rsid w:val="00030D77"/>
    <w:rsid w:val="00030DA7"/>
    <w:rsid w:val="00030DD5"/>
    <w:rsid w:val="00030E00"/>
    <w:rsid w:val="00030F2B"/>
    <w:rsid w:val="00031118"/>
    <w:rsid w:val="00031120"/>
    <w:rsid w:val="00031270"/>
    <w:rsid w:val="000312F7"/>
    <w:rsid w:val="00031370"/>
    <w:rsid w:val="0003137A"/>
    <w:rsid w:val="000313EB"/>
    <w:rsid w:val="000314FA"/>
    <w:rsid w:val="00031580"/>
    <w:rsid w:val="00031791"/>
    <w:rsid w:val="000317E3"/>
    <w:rsid w:val="00031A0D"/>
    <w:rsid w:val="00031A73"/>
    <w:rsid w:val="00031BC2"/>
    <w:rsid w:val="00031C3B"/>
    <w:rsid w:val="00031C46"/>
    <w:rsid w:val="00031CD2"/>
    <w:rsid w:val="00031CF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42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01A"/>
    <w:rsid w:val="0003414D"/>
    <w:rsid w:val="00034195"/>
    <w:rsid w:val="0003453A"/>
    <w:rsid w:val="00034776"/>
    <w:rsid w:val="00034963"/>
    <w:rsid w:val="00034C0A"/>
    <w:rsid w:val="00034C7C"/>
    <w:rsid w:val="00034DB1"/>
    <w:rsid w:val="00034F14"/>
    <w:rsid w:val="00034F74"/>
    <w:rsid w:val="00035014"/>
    <w:rsid w:val="000351F3"/>
    <w:rsid w:val="0003541D"/>
    <w:rsid w:val="000354ED"/>
    <w:rsid w:val="00035A0E"/>
    <w:rsid w:val="00035D96"/>
    <w:rsid w:val="00035F2F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718"/>
    <w:rsid w:val="00037861"/>
    <w:rsid w:val="00037962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6E4"/>
    <w:rsid w:val="000408ED"/>
    <w:rsid w:val="00040950"/>
    <w:rsid w:val="0004095E"/>
    <w:rsid w:val="0004097B"/>
    <w:rsid w:val="00040B06"/>
    <w:rsid w:val="00040B37"/>
    <w:rsid w:val="00040C52"/>
    <w:rsid w:val="00040E03"/>
    <w:rsid w:val="00040FE9"/>
    <w:rsid w:val="00041068"/>
    <w:rsid w:val="00041105"/>
    <w:rsid w:val="00041254"/>
    <w:rsid w:val="0004130C"/>
    <w:rsid w:val="00041431"/>
    <w:rsid w:val="00041670"/>
    <w:rsid w:val="00041806"/>
    <w:rsid w:val="0004180A"/>
    <w:rsid w:val="0004185A"/>
    <w:rsid w:val="00041991"/>
    <w:rsid w:val="000419E6"/>
    <w:rsid w:val="00041D28"/>
    <w:rsid w:val="00041D83"/>
    <w:rsid w:val="00041E48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72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0B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50B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7F"/>
    <w:rsid w:val="0004778F"/>
    <w:rsid w:val="000477E5"/>
    <w:rsid w:val="00047893"/>
    <w:rsid w:val="0004798B"/>
    <w:rsid w:val="00047A85"/>
    <w:rsid w:val="00047DF2"/>
    <w:rsid w:val="00047E68"/>
    <w:rsid w:val="00047F60"/>
    <w:rsid w:val="0005018C"/>
    <w:rsid w:val="00050592"/>
    <w:rsid w:val="00050659"/>
    <w:rsid w:val="0005075E"/>
    <w:rsid w:val="00050AE0"/>
    <w:rsid w:val="00050AE7"/>
    <w:rsid w:val="00050B2A"/>
    <w:rsid w:val="00050D1F"/>
    <w:rsid w:val="00050DA0"/>
    <w:rsid w:val="0005103B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2FE"/>
    <w:rsid w:val="00052547"/>
    <w:rsid w:val="0005261C"/>
    <w:rsid w:val="00052C9F"/>
    <w:rsid w:val="00052E75"/>
    <w:rsid w:val="00053079"/>
    <w:rsid w:val="0005338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747"/>
    <w:rsid w:val="00054896"/>
    <w:rsid w:val="000549A3"/>
    <w:rsid w:val="000549AF"/>
    <w:rsid w:val="00054A8A"/>
    <w:rsid w:val="00054B6D"/>
    <w:rsid w:val="00054C08"/>
    <w:rsid w:val="00054C49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81"/>
    <w:rsid w:val="000560BA"/>
    <w:rsid w:val="000563AB"/>
    <w:rsid w:val="00056477"/>
    <w:rsid w:val="000564BA"/>
    <w:rsid w:val="0005650E"/>
    <w:rsid w:val="0005658F"/>
    <w:rsid w:val="0005662D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6AF"/>
    <w:rsid w:val="00057B71"/>
    <w:rsid w:val="00057C1F"/>
    <w:rsid w:val="00057C79"/>
    <w:rsid w:val="00057C88"/>
    <w:rsid w:val="00057F57"/>
    <w:rsid w:val="0006009D"/>
    <w:rsid w:val="000600D5"/>
    <w:rsid w:val="000605F5"/>
    <w:rsid w:val="0006061C"/>
    <w:rsid w:val="0006065C"/>
    <w:rsid w:val="00060696"/>
    <w:rsid w:val="000606AF"/>
    <w:rsid w:val="000609EA"/>
    <w:rsid w:val="00060D07"/>
    <w:rsid w:val="00061355"/>
    <w:rsid w:val="0006145C"/>
    <w:rsid w:val="0006158D"/>
    <w:rsid w:val="00061671"/>
    <w:rsid w:val="000617AA"/>
    <w:rsid w:val="000618F5"/>
    <w:rsid w:val="00061AB2"/>
    <w:rsid w:val="00061DF6"/>
    <w:rsid w:val="00061E63"/>
    <w:rsid w:val="00061F37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80D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90B"/>
    <w:rsid w:val="000639CD"/>
    <w:rsid w:val="00063A04"/>
    <w:rsid w:val="00063BD8"/>
    <w:rsid w:val="00063C0A"/>
    <w:rsid w:val="00063C64"/>
    <w:rsid w:val="00063DE7"/>
    <w:rsid w:val="00064086"/>
    <w:rsid w:val="000640BB"/>
    <w:rsid w:val="000641D5"/>
    <w:rsid w:val="0006448C"/>
    <w:rsid w:val="00064632"/>
    <w:rsid w:val="000648E8"/>
    <w:rsid w:val="00064A31"/>
    <w:rsid w:val="00064DFB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77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69"/>
    <w:rsid w:val="00067D8E"/>
    <w:rsid w:val="00067F1A"/>
    <w:rsid w:val="00067F25"/>
    <w:rsid w:val="00067FC9"/>
    <w:rsid w:val="00070087"/>
    <w:rsid w:val="000702C9"/>
    <w:rsid w:val="000703D6"/>
    <w:rsid w:val="00070570"/>
    <w:rsid w:val="000708C1"/>
    <w:rsid w:val="000708CC"/>
    <w:rsid w:val="00070A53"/>
    <w:rsid w:val="00070A79"/>
    <w:rsid w:val="00070AA6"/>
    <w:rsid w:val="00070D2A"/>
    <w:rsid w:val="0007104E"/>
    <w:rsid w:val="00071553"/>
    <w:rsid w:val="00071660"/>
    <w:rsid w:val="000716FC"/>
    <w:rsid w:val="00071775"/>
    <w:rsid w:val="00071904"/>
    <w:rsid w:val="0007199D"/>
    <w:rsid w:val="00071D6A"/>
    <w:rsid w:val="00071E21"/>
    <w:rsid w:val="00072063"/>
    <w:rsid w:val="00072123"/>
    <w:rsid w:val="0007217E"/>
    <w:rsid w:val="00072227"/>
    <w:rsid w:val="00072261"/>
    <w:rsid w:val="000722E9"/>
    <w:rsid w:val="00072311"/>
    <w:rsid w:val="000725B1"/>
    <w:rsid w:val="000726C1"/>
    <w:rsid w:val="000727E0"/>
    <w:rsid w:val="0007291A"/>
    <w:rsid w:val="00072BF7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BF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51F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619"/>
    <w:rsid w:val="000778BF"/>
    <w:rsid w:val="000779A8"/>
    <w:rsid w:val="000779E1"/>
    <w:rsid w:val="00077A7E"/>
    <w:rsid w:val="00077A9F"/>
    <w:rsid w:val="00077B8E"/>
    <w:rsid w:val="00077D83"/>
    <w:rsid w:val="00077E4B"/>
    <w:rsid w:val="00077EF1"/>
    <w:rsid w:val="00077FB5"/>
    <w:rsid w:val="00077FE0"/>
    <w:rsid w:val="000802E6"/>
    <w:rsid w:val="000803EF"/>
    <w:rsid w:val="0008040B"/>
    <w:rsid w:val="00080420"/>
    <w:rsid w:val="00080478"/>
    <w:rsid w:val="000804E9"/>
    <w:rsid w:val="0008050E"/>
    <w:rsid w:val="000806F6"/>
    <w:rsid w:val="000807D0"/>
    <w:rsid w:val="00080904"/>
    <w:rsid w:val="00080BE1"/>
    <w:rsid w:val="00080D03"/>
    <w:rsid w:val="00080E58"/>
    <w:rsid w:val="00080E88"/>
    <w:rsid w:val="00080F30"/>
    <w:rsid w:val="00080FDF"/>
    <w:rsid w:val="00081212"/>
    <w:rsid w:val="000812B7"/>
    <w:rsid w:val="00081696"/>
    <w:rsid w:val="000817C9"/>
    <w:rsid w:val="000817D7"/>
    <w:rsid w:val="000817E5"/>
    <w:rsid w:val="00081898"/>
    <w:rsid w:val="000819C7"/>
    <w:rsid w:val="00081BBB"/>
    <w:rsid w:val="00081CD6"/>
    <w:rsid w:val="00081D90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8B4"/>
    <w:rsid w:val="00083B42"/>
    <w:rsid w:val="00083B65"/>
    <w:rsid w:val="00083F12"/>
    <w:rsid w:val="00083F7E"/>
    <w:rsid w:val="0008412A"/>
    <w:rsid w:val="00084434"/>
    <w:rsid w:val="0008499E"/>
    <w:rsid w:val="00084A7D"/>
    <w:rsid w:val="00084D0B"/>
    <w:rsid w:val="00084E56"/>
    <w:rsid w:val="00084E77"/>
    <w:rsid w:val="00084ECA"/>
    <w:rsid w:val="00084ED8"/>
    <w:rsid w:val="000850AC"/>
    <w:rsid w:val="000850E2"/>
    <w:rsid w:val="0008520B"/>
    <w:rsid w:val="000853A0"/>
    <w:rsid w:val="000853C5"/>
    <w:rsid w:val="00085481"/>
    <w:rsid w:val="0008575B"/>
    <w:rsid w:val="000858DC"/>
    <w:rsid w:val="000858FA"/>
    <w:rsid w:val="00085950"/>
    <w:rsid w:val="000859A9"/>
    <w:rsid w:val="00085A22"/>
    <w:rsid w:val="00085E61"/>
    <w:rsid w:val="00085F86"/>
    <w:rsid w:val="0008643B"/>
    <w:rsid w:val="00086607"/>
    <w:rsid w:val="00086678"/>
    <w:rsid w:val="0008675D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17E"/>
    <w:rsid w:val="0008725B"/>
    <w:rsid w:val="00087534"/>
    <w:rsid w:val="00087573"/>
    <w:rsid w:val="0008760C"/>
    <w:rsid w:val="000876F0"/>
    <w:rsid w:val="00087B16"/>
    <w:rsid w:val="00087B8A"/>
    <w:rsid w:val="00087EAD"/>
    <w:rsid w:val="00087EF8"/>
    <w:rsid w:val="00087F12"/>
    <w:rsid w:val="0009005A"/>
    <w:rsid w:val="000901F2"/>
    <w:rsid w:val="00090296"/>
    <w:rsid w:val="0009032A"/>
    <w:rsid w:val="0009034E"/>
    <w:rsid w:val="0009036C"/>
    <w:rsid w:val="00090387"/>
    <w:rsid w:val="000904CB"/>
    <w:rsid w:val="0009077F"/>
    <w:rsid w:val="0009079D"/>
    <w:rsid w:val="000908A8"/>
    <w:rsid w:val="00090916"/>
    <w:rsid w:val="000909FC"/>
    <w:rsid w:val="00090A3A"/>
    <w:rsid w:val="00090A52"/>
    <w:rsid w:val="00090ABB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198"/>
    <w:rsid w:val="00092409"/>
    <w:rsid w:val="00092480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42"/>
    <w:rsid w:val="00094772"/>
    <w:rsid w:val="00094B90"/>
    <w:rsid w:val="00094C33"/>
    <w:rsid w:val="00094CF0"/>
    <w:rsid w:val="00094D1B"/>
    <w:rsid w:val="00094E19"/>
    <w:rsid w:val="00095087"/>
    <w:rsid w:val="0009511E"/>
    <w:rsid w:val="0009513B"/>
    <w:rsid w:val="000951A2"/>
    <w:rsid w:val="00095354"/>
    <w:rsid w:val="00095414"/>
    <w:rsid w:val="00095444"/>
    <w:rsid w:val="00095488"/>
    <w:rsid w:val="00095510"/>
    <w:rsid w:val="0009569B"/>
    <w:rsid w:val="0009589E"/>
    <w:rsid w:val="0009592F"/>
    <w:rsid w:val="000959EC"/>
    <w:rsid w:val="00095AC9"/>
    <w:rsid w:val="00095B11"/>
    <w:rsid w:val="00095B17"/>
    <w:rsid w:val="00095CD4"/>
    <w:rsid w:val="00095EF1"/>
    <w:rsid w:val="00096015"/>
    <w:rsid w:val="00096028"/>
    <w:rsid w:val="0009614B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DF1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19"/>
    <w:rsid w:val="000A19F3"/>
    <w:rsid w:val="000A1BA6"/>
    <w:rsid w:val="000A1E79"/>
    <w:rsid w:val="000A1F99"/>
    <w:rsid w:val="000A208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783"/>
    <w:rsid w:val="000A3970"/>
    <w:rsid w:val="000A39FF"/>
    <w:rsid w:val="000A3C04"/>
    <w:rsid w:val="000A3CBA"/>
    <w:rsid w:val="000A3D1A"/>
    <w:rsid w:val="000A3D75"/>
    <w:rsid w:val="000A3D90"/>
    <w:rsid w:val="000A409E"/>
    <w:rsid w:val="000A40E8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308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B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599"/>
    <w:rsid w:val="000A78C2"/>
    <w:rsid w:val="000A7961"/>
    <w:rsid w:val="000A7A57"/>
    <w:rsid w:val="000A7BB9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54E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3CB"/>
    <w:rsid w:val="000B2444"/>
    <w:rsid w:val="000B26AC"/>
    <w:rsid w:val="000B2A77"/>
    <w:rsid w:val="000B2A9C"/>
    <w:rsid w:val="000B30AE"/>
    <w:rsid w:val="000B30B7"/>
    <w:rsid w:val="000B30DC"/>
    <w:rsid w:val="000B30E0"/>
    <w:rsid w:val="000B340D"/>
    <w:rsid w:val="000B36D0"/>
    <w:rsid w:val="000B3A0F"/>
    <w:rsid w:val="000B3AD4"/>
    <w:rsid w:val="000B3AE6"/>
    <w:rsid w:val="000B3CFB"/>
    <w:rsid w:val="000B3E6E"/>
    <w:rsid w:val="000B4141"/>
    <w:rsid w:val="000B4171"/>
    <w:rsid w:val="000B444A"/>
    <w:rsid w:val="000B4535"/>
    <w:rsid w:val="000B4600"/>
    <w:rsid w:val="000B4821"/>
    <w:rsid w:val="000B49DA"/>
    <w:rsid w:val="000B4CE1"/>
    <w:rsid w:val="000B4FD8"/>
    <w:rsid w:val="000B515F"/>
    <w:rsid w:val="000B53DE"/>
    <w:rsid w:val="000B5698"/>
    <w:rsid w:val="000B56C5"/>
    <w:rsid w:val="000B57A3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2AD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79"/>
    <w:rsid w:val="000C09B2"/>
    <w:rsid w:val="000C0B78"/>
    <w:rsid w:val="000C0B99"/>
    <w:rsid w:val="000C0EFF"/>
    <w:rsid w:val="000C12A9"/>
    <w:rsid w:val="000C134F"/>
    <w:rsid w:val="000C1426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C98"/>
    <w:rsid w:val="000C2D29"/>
    <w:rsid w:val="000C3443"/>
    <w:rsid w:val="000C3789"/>
    <w:rsid w:val="000C3846"/>
    <w:rsid w:val="000C38A2"/>
    <w:rsid w:val="000C39B3"/>
    <w:rsid w:val="000C39E2"/>
    <w:rsid w:val="000C3AAF"/>
    <w:rsid w:val="000C3AD4"/>
    <w:rsid w:val="000C3BA1"/>
    <w:rsid w:val="000C3BA8"/>
    <w:rsid w:val="000C3C90"/>
    <w:rsid w:val="000C3CEE"/>
    <w:rsid w:val="000C3DA0"/>
    <w:rsid w:val="000C400B"/>
    <w:rsid w:val="000C43CD"/>
    <w:rsid w:val="000C4473"/>
    <w:rsid w:val="000C4506"/>
    <w:rsid w:val="000C4BD3"/>
    <w:rsid w:val="000C51B0"/>
    <w:rsid w:val="000C558C"/>
    <w:rsid w:val="000C55AB"/>
    <w:rsid w:val="000C5643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11"/>
    <w:rsid w:val="000C75FB"/>
    <w:rsid w:val="000C7766"/>
    <w:rsid w:val="000C77A8"/>
    <w:rsid w:val="000C77EB"/>
    <w:rsid w:val="000C794F"/>
    <w:rsid w:val="000C7B47"/>
    <w:rsid w:val="000C7B4B"/>
    <w:rsid w:val="000C7BB7"/>
    <w:rsid w:val="000C7C7E"/>
    <w:rsid w:val="000C7CFF"/>
    <w:rsid w:val="000C7E32"/>
    <w:rsid w:val="000C7EFD"/>
    <w:rsid w:val="000C7F7D"/>
    <w:rsid w:val="000D0245"/>
    <w:rsid w:val="000D03E4"/>
    <w:rsid w:val="000D0466"/>
    <w:rsid w:val="000D04C7"/>
    <w:rsid w:val="000D06C9"/>
    <w:rsid w:val="000D0712"/>
    <w:rsid w:val="000D075B"/>
    <w:rsid w:val="000D0798"/>
    <w:rsid w:val="000D0856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AA3"/>
    <w:rsid w:val="000D1C3D"/>
    <w:rsid w:val="000D1C4D"/>
    <w:rsid w:val="000D1CCF"/>
    <w:rsid w:val="000D1DE2"/>
    <w:rsid w:val="000D2039"/>
    <w:rsid w:val="000D2162"/>
    <w:rsid w:val="000D2252"/>
    <w:rsid w:val="000D23A5"/>
    <w:rsid w:val="000D2462"/>
    <w:rsid w:val="000D250B"/>
    <w:rsid w:val="000D2667"/>
    <w:rsid w:val="000D27CB"/>
    <w:rsid w:val="000D2A07"/>
    <w:rsid w:val="000D2B96"/>
    <w:rsid w:val="000D2CD8"/>
    <w:rsid w:val="000D2DEB"/>
    <w:rsid w:val="000D2E4F"/>
    <w:rsid w:val="000D2FC6"/>
    <w:rsid w:val="000D2FE8"/>
    <w:rsid w:val="000D303F"/>
    <w:rsid w:val="000D323B"/>
    <w:rsid w:val="000D3240"/>
    <w:rsid w:val="000D3393"/>
    <w:rsid w:val="000D340E"/>
    <w:rsid w:val="000D36FB"/>
    <w:rsid w:val="000D3919"/>
    <w:rsid w:val="000D39F6"/>
    <w:rsid w:val="000D3BFE"/>
    <w:rsid w:val="000D3CE6"/>
    <w:rsid w:val="000D4190"/>
    <w:rsid w:val="000D41C7"/>
    <w:rsid w:val="000D43C2"/>
    <w:rsid w:val="000D44CA"/>
    <w:rsid w:val="000D457C"/>
    <w:rsid w:val="000D45B5"/>
    <w:rsid w:val="000D45E9"/>
    <w:rsid w:val="000D48A0"/>
    <w:rsid w:val="000D4B40"/>
    <w:rsid w:val="000D4FC5"/>
    <w:rsid w:val="000D51D5"/>
    <w:rsid w:val="000D5264"/>
    <w:rsid w:val="000D52C2"/>
    <w:rsid w:val="000D52D0"/>
    <w:rsid w:val="000D561E"/>
    <w:rsid w:val="000D5711"/>
    <w:rsid w:val="000D580D"/>
    <w:rsid w:val="000D5920"/>
    <w:rsid w:val="000D5AC3"/>
    <w:rsid w:val="000D5ADB"/>
    <w:rsid w:val="000D5B8B"/>
    <w:rsid w:val="000D5CCC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713"/>
    <w:rsid w:val="000D69F2"/>
    <w:rsid w:val="000D6ABB"/>
    <w:rsid w:val="000D6F7D"/>
    <w:rsid w:val="000D6FA2"/>
    <w:rsid w:val="000D7568"/>
    <w:rsid w:val="000D75A0"/>
    <w:rsid w:val="000D769C"/>
    <w:rsid w:val="000D7726"/>
    <w:rsid w:val="000D7964"/>
    <w:rsid w:val="000D7A02"/>
    <w:rsid w:val="000D7A2A"/>
    <w:rsid w:val="000D7B9C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7D1"/>
    <w:rsid w:val="000E0807"/>
    <w:rsid w:val="000E083B"/>
    <w:rsid w:val="000E0A88"/>
    <w:rsid w:val="000E0CAC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085"/>
    <w:rsid w:val="000E26EE"/>
    <w:rsid w:val="000E2B23"/>
    <w:rsid w:val="000E2B2A"/>
    <w:rsid w:val="000E2C3F"/>
    <w:rsid w:val="000E2E17"/>
    <w:rsid w:val="000E2F43"/>
    <w:rsid w:val="000E2FF5"/>
    <w:rsid w:val="000E30B9"/>
    <w:rsid w:val="000E31AE"/>
    <w:rsid w:val="000E32C2"/>
    <w:rsid w:val="000E356F"/>
    <w:rsid w:val="000E3770"/>
    <w:rsid w:val="000E3981"/>
    <w:rsid w:val="000E3B1E"/>
    <w:rsid w:val="000E3BA2"/>
    <w:rsid w:val="000E3FDE"/>
    <w:rsid w:val="000E4058"/>
    <w:rsid w:val="000E4137"/>
    <w:rsid w:val="000E415C"/>
    <w:rsid w:val="000E432E"/>
    <w:rsid w:val="000E4512"/>
    <w:rsid w:val="000E4881"/>
    <w:rsid w:val="000E48CD"/>
    <w:rsid w:val="000E4B30"/>
    <w:rsid w:val="000E4DBE"/>
    <w:rsid w:val="000E4E0B"/>
    <w:rsid w:val="000E4F05"/>
    <w:rsid w:val="000E4F5B"/>
    <w:rsid w:val="000E4FB9"/>
    <w:rsid w:val="000E5151"/>
    <w:rsid w:val="000E51DE"/>
    <w:rsid w:val="000E541F"/>
    <w:rsid w:val="000E5443"/>
    <w:rsid w:val="000E548F"/>
    <w:rsid w:val="000E558D"/>
    <w:rsid w:val="000E5648"/>
    <w:rsid w:val="000E58DB"/>
    <w:rsid w:val="000E5942"/>
    <w:rsid w:val="000E6337"/>
    <w:rsid w:val="000E64C0"/>
    <w:rsid w:val="000E6614"/>
    <w:rsid w:val="000E669B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470"/>
    <w:rsid w:val="000F04EF"/>
    <w:rsid w:val="000F06C7"/>
    <w:rsid w:val="000F08B9"/>
    <w:rsid w:val="000F08D6"/>
    <w:rsid w:val="000F0A6D"/>
    <w:rsid w:val="000F0C14"/>
    <w:rsid w:val="000F0D8D"/>
    <w:rsid w:val="000F0EB5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E89"/>
    <w:rsid w:val="000F1F5D"/>
    <w:rsid w:val="000F2260"/>
    <w:rsid w:val="000F236F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460"/>
    <w:rsid w:val="000F35CB"/>
    <w:rsid w:val="000F35E4"/>
    <w:rsid w:val="000F35F1"/>
    <w:rsid w:val="000F37CA"/>
    <w:rsid w:val="000F3AC2"/>
    <w:rsid w:val="000F3B00"/>
    <w:rsid w:val="000F3C1F"/>
    <w:rsid w:val="000F3D63"/>
    <w:rsid w:val="000F3E09"/>
    <w:rsid w:val="000F3E18"/>
    <w:rsid w:val="000F4174"/>
    <w:rsid w:val="000F42F2"/>
    <w:rsid w:val="000F452E"/>
    <w:rsid w:val="000F4553"/>
    <w:rsid w:val="000F49E4"/>
    <w:rsid w:val="000F4B02"/>
    <w:rsid w:val="000F4B2E"/>
    <w:rsid w:val="000F4EB3"/>
    <w:rsid w:val="000F4ED4"/>
    <w:rsid w:val="000F4F0A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859"/>
    <w:rsid w:val="000F697B"/>
    <w:rsid w:val="000F6980"/>
    <w:rsid w:val="000F6B29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BEC"/>
    <w:rsid w:val="000F7C28"/>
    <w:rsid w:val="000F7DE4"/>
    <w:rsid w:val="000F7F4A"/>
    <w:rsid w:val="000F7F9D"/>
    <w:rsid w:val="00100074"/>
    <w:rsid w:val="00100091"/>
    <w:rsid w:val="00100100"/>
    <w:rsid w:val="001001C3"/>
    <w:rsid w:val="001004BD"/>
    <w:rsid w:val="00100804"/>
    <w:rsid w:val="00100866"/>
    <w:rsid w:val="0010095C"/>
    <w:rsid w:val="0010098E"/>
    <w:rsid w:val="00100A52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9AE"/>
    <w:rsid w:val="00101A55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930"/>
    <w:rsid w:val="00103C3B"/>
    <w:rsid w:val="00103D0D"/>
    <w:rsid w:val="00103D70"/>
    <w:rsid w:val="00103D75"/>
    <w:rsid w:val="00103DB7"/>
    <w:rsid w:val="00103DF9"/>
    <w:rsid w:val="0010412B"/>
    <w:rsid w:val="0010445E"/>
    <w:rsid w:val="00104567"/>
    <w:rsid w:val="001049B0"/>
    <w:rsid w:val="00104D62"/>
    <w:rsid w:val="00104D74"/>
    <w:rsid w:val="00104D9F"/>
    <w:rsid w:val="00104E0F"/>
    <w:rsid w:val="00104E62"/>
    <w:rsid w:val="00104FA7"/>
    <w:rsid w:val="00104FD4"/>
    <w:rsid w:val="001050C3"/>
    <w:rsid w:val="0010531C"/>
    <w:rsid w:val="001054F2"/>
    <w:rsid w:val="0010554E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04"/>
    <w:rsid w:val="00110868"/>
    <w:rsid w:val="00110950"/>
    <w:rsid w:val="0011095F"/>
    <w:rsid w:val="00110A5B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25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921"/>
    <w:rsid w:val="00113D45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E9"/>
    <w:rsid w:val="00114BF0"/>
    <w:rsid w:val="00114C0E"/>
    <w:rsid w:val="00114C93"/>
    <w:rsid w:val="00114CF3"/>
    <w:rsid w:val="00114D98"/>
    <w:rsid w:val="00114FA4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DCB"/>
    <w:rsid w:val="00115EA2"/>
    <w:rsid w:val="0011631A"/>
    <w:rsid w:val="0011640E"/>
    <w:rsid w:val="0011642F"/>
    <w:rsid w:val="00116475"/>
    <w:rsid w:val="00116560"/>
    <w:rsid w:val="001165A3"/>
    <w:rsid w:val="00116621"/>
    <w:rsid w:val="0011662A"/>
    <w:rsid w:val="001167BD"/>
    <w:rsid w:val="00116838"/>
    <w:rsid w:val="0011690C"/>
    <w:rsid w:val="00116A17"/>
    <w:rsid w:val="00116A73"/>
    <w:rsid w:val="00116BFD"/>
    <w:rsid w:val="00116DC6"/>
    <w:rsid w:val="00116F8D"/>
    <w:rsid w:val="00116FDC"/>
    <w:rsid w:val="001171E2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170"/>
    <w:rsid w:val="00120386"/>
    <w:rsid w:val="001203D6"/>
    <w:rsid w:val="001203DF"/>
    <w:rsid w:val="00120434"/>
    <w:rsid w:val="001205B8"/>
    <w:rsid w:val="00120ABB"/>
    <w:rsid w:val="00120B6C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8FD"/>
    <w:rsid w:val="00121AC7"/>
    <w:rsid w:val="00121E26"/>
    <w:rsid w:val="00121F4A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577"/>
    <w:rsid w:val="0012357A"/>
    <w:rsid w:val="001235B0"/>
    <w:rsid w:val="00123A05"/>
    <w:rsid w:val="00123A33"/>
    <w:rsid w:val="00123B93"/>
    <w:rsid w:val="00123CB0"/>
    <w:rsid w:val="00123E86"/>
    <w:rsid w:val="00123F38"/>
    <w:rsid w:val="00123F7F"/>
    <w:rsid w:val="00124147"/>
    <w:rsid w:val="00124325"/>
    <w:rsid w:val="00124382"/>
    <w:rsid w:val="0012449D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6E52"/>
    <w:rsid w:val="0012720A"/>
    <w:rsid w:val="0012724E"/>
    <w:rsid w:val="001273F8"/>
    <w:rsid w:val="0012774C"/>
    <w:rsid w:val="00127B2C"/>
    <w:rsid w:val="00127CCB"/>
    <w:rsid w:val="00127D53"/>
    <w:rsid w:val="00127E48"/>
    <w:rsid w:val="0013000F"/>
    <w:rsid w:val="00130146"/>
    <w:rsid w:val="00130241"/>
    <w:rsid w:val="0013031B"/>
    <w:rsid w:val="0013034C"/>
    <w:rsid w:val="00130477"/>
    <w:rsid w:val="00130514"/>
    <w:rsid w:val="001306C8"/>
    <w:rsid w:val="0013077D"/>
    <w:rsid w:val="0013085B"/>
    <w:rsid w:val="00130975"/>
    <w:rsid w:val="001309AD"/>
    <w:rsid w:val="001309B4"/>
    <w:rsid w:val="00130A7E"/>
    <w:rsid w:val="00130ADF"/>
    <w:rsid w:val="00130B9D"/>
    <w:rsid w:val="00130C7C"/>
    <w:rsid w:val="00130CDA"/>
    <w:rsid w:val="00130D0C"/>
    <w:rsid w:val="00130F71"/>
    <w:rsid w:val="001315E5"/>
    <w:rsid w:val="001316C2"/>
    <w:rsid w:val="0013175C"/>
    <w:rsid w:val="00131976"/>
    <w:rsid w:val="00131D86"/>
    <w:rsid w:val="00131F14"/>
    <w:rsid w:val="00132040"/>
    <w:rsid w:val="00132244"/>
    <w:rsid w:val="001322EF"/>
    <w:rsid w:val="0013270C"/>
    <w:rsid w:val="001328E3"/>
    <w:rsid w:val="0013292F"/>
    <w:rsid w:val="0013293B"/>
    <w:rsid w:val="00132981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5FDF"/>
    <w:rsid w:val="0013606A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1F8"/>
    <w:rsid w:val="001403D1"/>
    <w:rsid w:val="0014040D"/>
    <w:rsid w:val="0014050A"/>
    <w:rsid w:val="00140662"/>
    <w:rsid w:val="00140670"/>
    <w:rsid w:val="0014075D"/>
    <w:rsid w:val="0014095A"/>
    <w:rsid w:val="001409BD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80F"/>
    <w:rsid w:val="00141954"/>
    <w:rsid w:val="00141BC6"/>
    <w:rsid w:val="00141CEB"/>
    <w:rsid w:val="00141F58"/>
    <w:rsid w:val="00141FE0"/>
    <w:rsid w:val="001423A3"/>
    <w:rsid w:val="00142940"/>
    <w:rsid w:val="00142949"/>
    <w:rsid w:val="00142C8C"/>
    <w:rsid w:val="00142D50"/>
    <w:rsid w:val="00142E94"/>
    <w:rsid w:val="00142F66"/>
    <w:rsid w:val="00142F9F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75A"/>
    <w:rsid w:val="0014477C"/>
    <w:rsid w:val="0014495E"/>
    <w:rsid w:val="001449A9"/>
    <w:rsid w:val="00144AC3"/>
    <w:rsid w:val="00144C2D"/>
    <w:rsid w:val="00144D9D"/>
    <w:rsid w:val="00144E77"/>
    <w:rsid w:val="00145062"/>
    <w:rsid w:val="001450D8"/>
    <w:rsid w:val="00145376"/>
    <w:rsid w:val="0014564F"/>
    <w:rsid w:val="0014574D"/>
    <w:rsid w:val="0014592D"/>
    <w:rsid w:val="00145B81"/>
    <w:rsid w:val="00145BB9"/>
    <w:rsid w:val="00145CF9"/>
    <w:rsid w:val="00145D13"/>
    <w:rsid w:val="00145E40"/>
    <w:rsid w:val="00145FB3"/>
    <w:rsid w:val="0014602F"/>
    <w:rsid w:val="00146113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971"/>
    <w:rsid w:val="00147C76"/>
    <w:rsid w:val="00147C86"/>
    <w:rsid w:val="00147E3A"/>
    <w:rsid w:val="00147EED"/>
    <w:rsid w:val="00147FE6"/>
    <w:rsid w:val="001500B8"/>
    <w:rsid w:val="001501ED"/>
    <w:rsid w:val="0015040F"/>
    <w:rsid w:val="001506B9"/>
    <w:rsid w:val="001506E9"/>
    <w:rsid w:val="001508BF"/>
    <w:rsid w:val="00150903"/>
    <w:rsid w:val="001509EE"/>
    <w:rsid w:val="00150B10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C7A"/>
    <w:rsid w:val="00151D3C"/>
    <w:rsid w:val="00151E4C"/>
    <w:rsid w:val="001521A1"/>
    <w:rsid w:val="00152455"/>
    <w:rsid w:val="001524B8"/>
    <w:rsid w:val="001524E9"/>
    <w:rsid w:val="001524EF"/>
    <w:rsid w:val="001529EC"/>
    <w:rsid w:val="00152A2A"/>
    <w:rsid w:val="00152B5D"/>
    <w:rsid w:val="00152EED"/>
    <w:rsid w:val="00153013"/>
    <w:rsid w:val="0015310B"/>
    <w:rsid w:val="00153172"/>
    <w:rsid w:val="0015323B"/>
    <w:rsid w:val="00153292"/>
    <w:rsid w:val="001533C8"/>
    <w:rsid w:val="00153553"/>
    <w:rsid w:val="0015358B"/>
    <w:rsid w:val="00153671"/>
    <w:rsid w:val="00153830"/>
    <w:rsid w:val="00153857"/>
    <w:rsid w:val="00153858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335"/>
    <w:rsid w:val="00154529"/>
    <w:rsid w:val="00154818"/>
    <w:rsid w:val="0015481E"/>
    <w:rsid w:val="00154945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1B7"/>
    <w:rsid w:val="0016027D"/>
    <w:rsid w:val="001602DD"/>
    <w:rsid w:val="001603F3"/>
    <w:rsid w:val="001605CC"/>
    <w:rsid w:val="00160949"/>
    <w:rsid w:val="00160A62"/>
    <w:rsid w:val="00160A78"/>
    <w:rsid w:val="00160A9A"/>
    <w:rsid w:val="00160AB1"/>
    <w:rsid w:val="00160BD5"/>
    <w:rsid w:val="00160C02"/>
    <w:rsid w:val="00160CBB"/>
    <w:rsid w:val="00160F08"/>
    <w:rsid w:val="00160FCE"/>
    <w:rsid w:val="001610F4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8D2"/>
    <w:rsid w:val="0016196B"/>
    <w:rsid w:val="001619A1"/>
    <w:rsid w:val="00161B4E"/>
    <w:rsid w:val="00161C39"/>
    <w:rsid w:val="00161C3D"/>
    <w:rsid w:val="00161EEF"/>
    <w:rsid w:val="00161FED"/>
    <w:rsid w:val="00161FF3"/>
    <w:rsid w:val="0016213C"/>
    <w:rsid w:val="001622AA"/>
    <w:rsid w:val="00162408"/>
    <w:rsid w:val="00162427"/>
    <w:rsid w:val="00162681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D6"/>
    <w:rsid w:val="00164689"/>
    <w:rsid w:val="001647FC"/>
    <w:rsid w:val="00164887"/>
    <w:rsid w:val="00164A66"/>
    <w:rsid w:val="00164B21"/>
    <w:rsid w:val="00164B96"/>
    <w:rsid w:val="00164B9B"/>
    <w:rsid w:val="00164BB0"/>
    <w:rsid w:val="00164D16"/>
    <w:rsid w:val="00164E37"/>
    <w:rsid w:val="00164E55"/>
    <w:rsid w:val="00164FBD"/>
    <w:rsid w:val="001650F2"/>
    <w:rsid w:val="001650F6"/>
    <w:rsid w:val="00165330"/>
    <w:rsid w:val="00165349"/>
    <w:rsid w:val="00165655"/>
    <w:rsid w:val="00165745"/>
    <w:rsid w:val="001657F4"/>
    <w:rsid w:val="00165AFE"/>
    <w:rsid w:val="00165C5D"/>
    <w:rsid w:val="00165C8D"/>
    <w:rsid w:val="00165D50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9D8"/>
    <w:rsid w:val="00166CA9"/>
    <w:rsid w:val="00166D7F"/>
    <w:rsid w:val="00166F21"/>
    <w:rsid w:val="00166F45"/>
    <w:rsid w:val="00167072"/>
    <w:rsid w:val="001673D2"/>
    <w:rsid w:val="0016743B"/>
    <w:rsid w:val="00167649"/>
    <w:rsid w:val="0016772D"/>
    <w:rsid w:val="00167935"/>
    <w:rsid w:val="00167C2B"/>
    <w:rsid w:val="00167CF1"/>
    <w:rsid w:val="00167EB4"/>
    <w:rsid w:val="00170029"/>
    <w:rsid w:val="0017010F"/>
    <w:rsid w:val="0017020A"/>
    <w:rsid w:val="00170219"/>
    <w:rsid w:val="001702F3"/>
    <w:rsid w:val="00170456"/>
    <w:rsid w:val="001705F5"/>
    <w:rsid w:val="00170772"/>
    <w:rsid w:val="00170A9C"/>
    <w:rsid w:val="00170B23"/>
    <w:rsid w:val="00170C90"/>
    <w:rsid w:val="00170CB8"/>
    <w:rsid w:val="001710E7"/>
    <w:rsid w:val="001710F6"/>
    <w:rsid w:val="00171218"/>
    <w:rsid w:val="00171319"/>
    <w:rsid w:val="001715AD"/>
    <w:rsid w:val="0017160C"/>
    <w:rsid w:val="00171765"/>
    <w:rsid w:val="0017198E"/>
    <w:rsid w:val="00171B33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B9B"/>
    <w:rsid w:val="00173CAA"/>
    <w:rsid w:val="00173DB2"/>
    <w:rsid w:val="00174085"/>
    <w:rsid w:val="00174137"/>
    <w:rsid w:val="00174497"/>
    <w:rsid w:val="0017459F"/>
    <w:rsid w:val="00174701"/>
    <w:rsid w:val="0017490B"/>
    <w:rsid w:val="0017495D"/>
    <w:rsid w:val="001749D7"/>
    <w:rsid w:val="00174A73"/>
    <w:rsid w:val="00174D2F"/>
    <w:rsid w:val="00174D69"/>
    <w:rsid w:val="001751E6"/>
    <w:rsid w:val="0017520A"/>
    <w:rsid w:val="00175225"/>
    <w:rsid w:val="00175464"/>
    <w:rsid w:val="00175636"/>
    <w:rsid w:val="00175A42"/>
    <w:rsid w:val="00175AA3"/>
    <w:rsid w:val="00175AAE"/>
    <w:rsid w:val="00175C90"/>
    <w:rsid w:val="00175EB1"/>
    <w:rsid w:val="001760FB"/>
    <w:rsid w:val="00176149"/>
    <w:rsid w:val="00176382"/>
    <w:rsid w:val="001763C2"/>
    <w:rsid w:val="001765A6"/>
    <w:rsid w:val="0017668B"/>
    <w:rsid w:val="001767E1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0"/>
    <w:rsid w:val="00177C02"/>
    <w:rsid w:val="00177E1E"/>
    <w:rsid w:val="00177F57"/>
    <w:rsid w:val="00177F92"/>
    <w:rsid w:val="00180024"/>
    <w:rsid w:val="0018021E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265"/>
    <w:rsid w:val="001823F9"/>
    <w:rsid w:val="00182473"/>
    <w:rsid w:val="00182594"/>
    <w:rsid w:val="001825DB"/>
    <w:rsid w:val="00182697"/>
    <w:rsid w:val="00182710"/>
    <w:rsid w:val="00182766"/>
    <w:rsid w:val="00182780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82"/>
    <w:rsid w:val="001845DE"/>
    <w:rsid w:val="00184681"/>
    <w:rsid w:val="00184687"/>
    <w:rsid w:val="001847D3"/>
    <w:rsid w:val="00184926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5FAE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A1A"/>
    <w:rsid w:val="00190E97"/>
    <w:rsid w:val="00191104"/>
    <w:rsid w:val="0019117D"/>
    <w:rsid w:val="00191189"/>
    <w:rsid w:val="00191277"/>
    <w:rsid w:val="00191321"/>
    <w:rsid w:val="0019132F"/>
    <w:rsid w:val="00191491"/>
    <w:rsid w:val="00191661"/>
    <w:rsid w:val="00191692"/>
    <w:rsid w:val="00191A79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5E6"/>
    <w:rsid w:val="001927AE"/>
    <w:rsid w:val="00192B4A"/>
    <w:rsid w:val="00192BC4"/>
    <w:rsid w:val="00192D1C"/>
    <w:rsid w:val="00192D90"/>
    <w:rsid w:val="00192F3A"/>
    <w:rsid w:val="00192F42"/>
    <w:rsid w:val="0019309E"/>
    <w:rsid w:val="00193399"/>
    <w:rsid w:val="00193408"/>
    <w:rsid w:val="00193420"/>
    <w:rsid w:val="00193652"/>
    <w:rsid w:val="00193801"/>
    <w:rsid w:val="0019382E"/>
    <w:rsid w:val="00193938"/>
    <w:rsid w:val="00193C7B"/>
    <w:rsid w:val="00193E9B"/>
    <w:rsid w:val="00193F75"/>
    <w:rsid w:val="00193F97"/>
    <w:rsid w:val="00193FA8"/>
    <w:rsid w:val="00194067"/>
    <w:rsid w:val="00194286"/>
    <w:rsid w:val="00194553"/>
    <w:rsid w:val="0019459C"/>
    <w:rsid w:val="001947B8"/>
    <w:rsid w:val="001947E6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AB5"/>
    <w:rsid w:val="00195C91"/>
    <w:rsid w:val="00195CDD"/>
    <w:rsid w:val="00195D58"/>
    <w:rsid w:val="00195E66"/>
    <w:rsid w:val="00195E78"/>
    <w:rsid w:val="00195F31"/>
    <w:rsid w:val="00196012"/>
    <w:rsid w:val="0019608F"/>
    <w:rsid w:val="00196799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437"/>
    <w:rsid w:val="001A0532"/>
    <w:rsid w:val="001A057B"/>
    <w:rsid w:val="001A0631"/>
    <w:rsid w:val="001A06CA"/>
    <w:rsid w:val="001A06D6"/>
    <w:rsid w:val="001A0754"/>
    <w:rsid w:val="001A0884"/>
    <w:rsid w:val="001A115B"/>
    <w:rsid w:val="001A11D9"/>
    <w:rsid w:val="001A11EF"/>
    <w:rsid w:val="001A1311"/>
    <w:rsid w:val="001A1622"/>
    <w:rsid w:val="001A1A1F"/>
    <w:rsid w:val="001A1BB1"/>
    <w:rsid w:val="001A1BB6"/>
    <w:rsid w:val="001A1CB3"/>
    <w:rsid w:val="001A1DB8"/>
    <w:rsid w:val="001A1E69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2C9D"/>
    <w:rsid w:val="001A2D37"/>
    <w:rsid w:val="001A3031"/>
    <w:rsid w:val="001A30B4"/>
    <w:rsid w:val="001A3398"/>
    <w:rsid w:val="001A33E6"/>
    <w:rsid w:val="001A348B"/>
    <w:rsid w:val="001A397F"/>
    <w:rsid w:val="001A3B98"/>
    <w:rsid w:val="001A3BEE"/>
    <w:rsid w:val="001A3CD6"/>
    <w:rsid w:val="001A3E8F"/>
    <w:rsid w:val="001A3ECC"/>
    <w:rsid w:val="001A4036"/>
    <w:rsid w:val="001A4394"/>
    <w:rsid w:val="001A448C"/>
    <w:rsid w:val="001A449D"/>
    <w:rsid w:val="001A4C12"/>
    <w:rsid w:val="001A4C5B"/>
    <w:rsid w:val="001A4D2C"/>
    <w:rsid w:val="001A4DEF"/>
    <w:rsid w:val="001A50AE"/>
    <w:rsid w:val="001A51CC"/>
    <w:rsid w:val="001A5251"/>
    <w:rsid w:val="001A52C7"/>
    <w:rsid w:val="001A53E3"/>
    <w:rsid w:val="001A542F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8C"/>
    <w:rsid w:val="001A6697"/>
    <w:rsid w:val="001A66D8"/>
    <w:rsid w:val="001A6869"/>
    <w:rsid w:val="001A69FD"/>
    <w:rsid w:val="001A6ABC"/>
    <w:rsid w:val="001A6AD5"/>
    <w:rsid w:val="001A6D47"/>
    <w:rsid w:val="001A6E75"/>
    <w:rsid w:val="001A6E8F"/>
    <w:rsid w:val="001A7023"/>
    <w:rsid w:val="001A7128"/>
    <w:rsid w:val="001A7289"/>
    <w:rsid w:val="001A7290"/>
    <w:rsid w:val="001A7510"/>
    <w:rsid w:val="001A76CE"/>
    <w:rsid w:val="001A7765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AD6"/>
    <w:rsid w:val="001B0D9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14"/>
    <w:rsid w:val="001B313F"/>
    <w:rsid w:val="001B324D"/>
    <w:rsid w:val="001B32DB"/>
    <w:rsid w:val="001B3885"/>
    <w:rsid w:val="001B3925"/>
    <w:rsid w:val="001B397C"/>
    <w:rsid w:val="001B3AA2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4D2"/>
    <w:rsid w:val="001B5591"/>
    <w:rsid w:val="001B5685"/>
    <w:rsid w:val="001B568B"/>
    <w:rsid w:val="001B56F9"/>
    <w:rsid w:val="001B572A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BB0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661"/>
    <w:rsid w:val="001C086F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4AF"/>
    <w:rsid w:val="001C1500"/>
    <w:rsid w:val="001C1589"/>
    <w:rsid w:val="001C17D0"/>
    <w:rsid w:val="001C1A27"/>
    <w:rsid w:val="001C1E4E"/>
    <w:rsid w:val="001C1EC2"/>
    <w:rsid w:val="001C1F52"/>
    <w:rsid w:val="001C224B"/>
    <w:rsid w:val="001C2391"/>
    <w:rsid w:val="001C23E4"/>
    <w:rsid w:val="001C2541"/>
    <w:rsid w:val="001C258D"/>
    <w:rsid w:val="001C25AE"/>
    <w:rsid w:val="001C27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3C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2DD"/>
    <w:rsid w:val="001C43AB"/>
    <w:rsid w:val="001C4472"/>
    <w:rsid w:val="001C45E8"/>
    <w:rsid w:val="001C4647"/>
    <w:rsid w:val="001C4689"/>
    <w:rsid w:val="001C48C6"/>
    <w:rsid w:val="001C49B4"/>
    <w:rsid w:val="001C4A35"/>
    <w:rsid w:val="001C4A7E"/>
    <w:rsid w:val="001C4C2D"/>
    <w:rsid w:val="001C4D96"/>
    <w:rsid w:val="001C50D4"/>
    <w:rsid w:val="001C5461"/>
    <w:rsid w:val="001C5612"/>
    <w:rsid w:val="001C56A3"/>
    <w:rsid w:val="001C56B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22A"/>
    <w:rsid w:val="001C7725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C7F72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1BB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0F"/>
    <w:rsid w:val="001D3592"/>
    <w:rsid w:val="001D3637"/>
    <w:rsid w:val="001D36CB"/>
    <w:rsid w:val="001D39FA"/>
    <w:rsid w:val="001D3BF4"/>
    <w:rsid w:val="001D40A9"/>
    <w:rsid w:val="001D4191"/>
    <w:rsid w:val="001D425B"/>
    <w:rsid w:val="001D4430"/>
    <w:rsid w:val="001D4553"/>
    <w:rsid w:val="001D463E"/>
    <w:rsid w:val="001D475D"/>
    <w:rsid w:val="001D4BF1"/>
    <w:rsid w:val="001D4C89"/>
    <w:rsid w:val="001D4C8D"/>
    <w:rsid w:val="001D4CC1"/>
    <w:rsid w:val="001D4E3C"/>
    <w:rsid w:val="001D4F09"/>
    <w:rsid w:val="001D508E"/>
    <w:rsid w:val="001D50BC"/>
    <w:rsid w:val="001D50C3"/>
    <w:rsid w:val="001D5132"/>
    <w:rsid w:val="001D523D"/>
    <w:rsid w:val="001D544A"/>
    <w:rsid w:val="001D5517"/>
    <w:rsid w:val="001D5683"/>
    <w:rsid w:val="001D57B1"/>
    <w:rsid w:val="001D5C5B"/>
    <w:rsid w:val="001D5CBD"/>
    <w:rsid w:val="001D5E9E"/>
    <w:rsid w:val="001D5EA5"/>
    <w:rsid w:val="001D5EAF"/>
    <w:rsid w:val="001D6022"/>
    <w:rsid w:val="001D622C"/>
    <w:rsid w:val="001D6381"/>
    <w:rsid w:val="001D6505"/>
    <w:rsid w:val="001D655F"/>
    <w:rsid w:val="001D6661"/>
    <w:rsid w:val="001D69AE"/>
    <w:rsid w:val="001D69B1"/>
    <w:rsid w:val="001D6A98"/>
    <w:rsid w:val="001D6C90"/>
    <w:rsid w:val="001D6D43"/>
    <w:rsid w:val="001D6D6F"/>
    <w:rsid w:val="001D6D75"/>
    <w:rsid w:val="001D6F41"/>
    <w:rsid w:val="001D70CD"/>
    <w:rsid w:val="001D721F"/>
    <w:rsid w:val="001D727D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D7F5E"/>
    <w:rsid w:val="001E00DB"/>
    <w:rsid w:val="001E0110"/>
    <w:rsid w:val="001E0285"/>
    <w:rsid w:val="001E0466"/>
    <w:rsid w:val="001E0517"/>
    <w:rsid w:val="001E0581"/>
    <w:rsid w:val="001E06BB"/>
    <w:rsid w:val="001E0744"/>
    <w:rsid w:val="001E07CC"/>
    <w:rsid w:val="001E08C6"/>
    <w:rsid w:val="001E0A58"/>
    <w:rsid w:val="001E0A81"/>
    <w:rsid w:val="001E0A88"/>
    <w:rsid w:val="001E0AB8"/>
    <w:rsid w:val="001E0BD5"/>
    <w:rsid w:val="001E0D26"/>
    <w:rsid w:val="001E0DD1"/>
    <w:rsid w:val="001E0E3B"/>
    <w:rsid w:val="001E0EC2"/>
    <w:rsid w:val="001E113F"/>
    <w:rsid w:val="001E11A9"/>
    <w:rsid w:val="001E1247"/>
    <w:rsid w:val="001E131C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3F"/>
    <w:rsid w:val="001E1C96"/>
    <w:rsid w:val="001E1E02"/>
    <w:rsid w:val="001E1E89"/>
    <w:rsid w:val="001E2172"/>
    <w:rsid w:val="001E2319"/>
    <w:rsid w:val="001E2475"/>
    <w:rsid w:val="001E24F1"/>
    <w:rsid w:val="001E25B6"/>
    <w:rsid w:val="001E261D"/>
    <w:rsid w:val="001E263E"/>
    <w:rsid w:val="001E27CE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5FFA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2E8"/>
    <w:rsid w:val="001E7435"/>
    <w:rsid w:val="001E74C5"/>
    <w:rsid w:val="001E753A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79"/>
    <w:rsid w:val="001F0ACE"/>
    <w:rsid w:val="001F0AF2"/>
    <w:rsid w:val="001F0B13"/>
    <w:rsid w:val="001F0BD7"/>
    <w:rsid w:val="001F0CBB"/>
    <w:rsid w:val="001F0D8B"/>
    <w:rsid w:val="001F0EB0"/>
    <w:rsid w:val="001F0EB6"/>
    <w:rsid w:val="001F10A8"/>
    <w:rsid w:val="001F1241"/>
    <w:rsid w:val="001F15A7"/>
    <w:rsid w:val="001F16AF"/>
    <w:rsid w:val="001F18A8"/>
    <w:rsid w:val="001F19F8"/>
    <w:rsid w:val="001F1A60"/>
    <w:rsid w:val="001F1AD5"/>
    <w:rsid w:val="001F1BD7"/>
    <w:rsid w:val="001F1D4F"/>
    <w:rsid w:val="001F1E37"/>
    <w:rsid w:val="001F1E89"/>
    <w:rsid w:val="001F1EA2"/>
    <w:rsid w:val="001F2032"/>
    <w:rsid w:val="001F204B"/>
    <w:rsid w:val="001F20B7"/>
    <w:rsid w:val="001F20BA"/>
    <w:rsid w:val="001F20FE"/>
    <w:rsid w:val="001F21ED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4C7"/>
    <w:rsid w:val="001F35F3"/>
    <w:rsid w:val="001F379F"/>
    <w:rsid w:val="001F38DB"/>
    <w:rsid w:val="001F3A81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79B"/>
    <w:rsid w:val="001F48C3"/>
    <w:rsid w:val="001F4B51"/>
    <w:rsid w:val="001F4B57"/>
    <w:rsid w:val="001F4B78"/>
    <w:rsid w:val="001F4B97"/>
    <w:rsid w:val="001F4D06"/>
    <w:rsid w:val="001F52F5"/>
    <w:rsid w:val="001F54AD"/>
    <w:rsid w:val="001F5710"/>
    <w:rsid w:val="001F57FF"/>
    <w:rsid w:val="001F592C"/>
    <w:rsid w:val="001F5A03"/>
    <w:rsid w:val="001F5B27"/>
    <w:rsid w:val="001F5D01"/>
    <w:rsid w:val="001F5E0C"/>
    <w:rsid w:val="001F5FCD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163"/>
    <w:rsid w:val="001F7179"/>
    <w:rsid w:val="001F726B"/>
    <w:rsid w:val="001F72A2"/>
    <w:rsid w:val="001F7679"/>
    <w:rsid w:val="001F767A"/>
    <w:rsid w:val="001F76BC"/>
    <w:rsid w:val="001F76C0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EB4"/>
    <w:rsid w:val="00200FA4"/>
    <w:rsid w:val="002012A1"/>
    <w:rsid w:val="002013A1"/>
    <w:rsid w:val="002013A3"/>
    <w:rsid w:val="002014CA"/>
    <w:rsid w:val="00201839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0"/>
    <w:rsid w:val="00203713"/>
    <w:rsid w:val="00203765"/>
    <w:rsid w:val="00203894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32B"/>
    <w:rsid w:val="002054AB"/>
    <w:rsid w:val="00205637"/>
    <w:rsid w:val="002057ED"/>
    <w:rsid w:val="002058DE"/>
    <w:rsid w:val="00205AD8"/>
    <w:rsid w:val="00205B13"/>
    <w:rsid w:val="00205BAD"/>
    <w:rsid w:val="00205CE0"/>
    <w:rsid w:val="00205FFB"/>
    <w:rsid w:val="002063BA"/>
    <w:rsid w:val="002064F5"/>
    <w:rsid w:val="00206577"/>
    <w:rsid w:val="002065AD"/>
    <w:rsid w:val="002066D8"/>
    <w:rsid w:val="00206750"/>
    <w:rsid w:val="00206822"/>
    <w:rsid w:val="0020696D"/>
    <w:rsid w:val="00206A08"/>
    <w:rsid w:val="00206E4C"/>
    <w:rsid w:val="00206FB3"/>
    <w:rsid w:val="00206FC1"/>
    <w:rsid w:val="002070A4"/>
    <w:rsid w:val="002071DA"/>
    <w:rsid w:val="002073BD"/>
    <w:rsid w:val="00207621"/>
    <w:rsid w:val="0020773C"/>
    <w:rsid w:val="002077D5"/>
    <w:rsid w:val="00207929"/>
    <w:rsid w:val="00207ACE"/>
    <w:rsid w:val="00207CF8"/>
    <w:rsid w:val="00207D75"/>
    <w:rsid w:val="00207E3D"/>
    <w:rsid w:val="00207F6F"/>
    <w:rsid w:val="0021011C"/>
    <w:rsid w:val="0021032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B5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58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987"/>
    <w:rsid w:val="00213B6E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96E"/>
    <w:rsid w:val="00214A5D"/>
    <w:rsid w:val="00214A8F"/>
    <w:rsid w:val="00214B27"/>
    <w:rsid w:val="00214B3A"/>
    <w:rsid w:val="00214B4F"/>
    <w:rsid w:val="00215024"/>
    <w:rsid w:val="00215049"/>
    <w:rsid w:val="002150FF"/>
    <w:rsid w:val="0021515B"/>
    <w:rsid w:val="002152A1"/>
    <w:rsid w:val="00215567"/>
    <w:rsid w:val="00215780"/>
    <w:rsid w:val="002157EB"/>
    <w:rsid w:val="00215805"/>
    <w:rsid w:val="00215936"/>
    <w:rsid w:val="00215A89"/>
    <w:rsid w:val="00215ADE"/>
    <w:rsid w:val="00215CA9"/>
    <w:rsid w:val="00215DF7"/>
    <w:rsid w:val="00216258"/>
    <w:rsid w:val="0021626D"/>
    <w:rsid w:val="002163DA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06A"/>
    <w:rsid w:val="002172F1"/>
    <w:rsid w:val="00217335"/>
    <w:rsid w:val="00217593"/>
    <w:rsid w:val="002176E2"/>
    <w:rsid w:val="00217BAB"/>
    <w:rsid w:val="00217C08"/>
    <w:rsid w:val="00217E67"/>
    <w:rsid w:val="00217FF8"/>
    <w:rsid w:val="0022015F"/>
    <w:rsid w:val="00220256"/>
    <w:rsid w:val="0022056C"/>
    <w:rsid w:val="00220898"/>
    <w:rsid w:val="002208D1"/>
    <w:rsid w:val="00220AAB"/>
    <w:rsid w:val="00220B4D"/>
    <w:rsid w:val="00220DEF"/>
    <w:rsid w:val="00220EAC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718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3A3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34"/>
    <w:rsid w:val="00223F6A"/>
    <w:rsid w:val="0022416A"/>
    <w:rsid w:val="00224186"/>
    <w:rsid w:val="00224208"/>
    <w:rsid w:val="00224232"/>
    <w:rsid w:val="00224346"/>
    <w:rsid w:val="00224448"/>
    <w:rsid w:val="00224480"/>
    <w:rsid w:val="002244D4"/>
    <w:rsid w:val="002246FA"/>
    <w:rsid w:val="00224726"/>
    <w:rsid w:val="00224AFC"/>
    <w:rsid w:val="00224B1E"/>
    <w:rsid w:val="00224B94"/>
    <w:rsid w:val="00224BB5"/>
    <w:rsid w:val="00224C4D"/>
    <w:rsid w:val="00224CB1"/>
    <w:rsid w:val="00224CCD"/>
    <w:rsid w:val="00224D66"/>
    <w:rsid w:val="00224DEC"/>
    <w:rsid w:val="00224ED2"/>
    <w:rsid w:val="00224F4B"/>
    <w:rsid w:val="0022504F"/>
    <w:rsid w:val="00225280"/>
    <w:rsid w:val="0022538C"/>
    <w:rsid w:val="002254B0"/>
    <w:rsid w:val="002255F7"/>
    <w:rsid w:val="00225970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EC9"/>
    <w:rsid w:val="00226F80"/>
    <w:rsid w:val="00226F98"/>
    <w:rsid w:val="00226FCE"/>
    <w:rsid w:val="0022709C"/>
    <w:rsid w:val="00227201"/>
    <w:rsid w:val="002272A6"/>
    <w:rsid w:val="0022745E"/>
    <w:rsid w:val="00227712"/>
    <w:rsid w:val="002278B1"/>
    <w:rsid w:val="002279C7"/>
    <w:rsid w:val="00227C47"/>
    <w:rsid w:val="00227D3B"/>
    <w:rsid w:val="00227DD7"/>
    <w:rsid w:val="00227F69"/>
    <w:rsid w:val="00227FB7"/>
    <w:rsid w:val="00227FC8"/>
    <w:rsid w:val="002300F1"/>
    <w:rsid w:val="002300F5"/>
    <w:rsid w:val="0023013C"/>
    <w:rsid w:val="002303A6"/>
    <w:rsid w:val="0023049D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B0"/>
    <w:rsid w:val="00231CC7"/>
    <w:rsid w:val="00231DDB"/>
    <w:rsid w:val="00231E1D"/>
    <w:rsid w:val="00231F31"/>
    <w:rsid w:val="00231F68"/>
    <w:rsid w:val="00231FC0"/>
    <w:rsid w:val="0023258E"/>
    <w:rsid w:val="00232640"/>
    <w:rsid w:val="00232732"/>
    <w:rsid w:val="002327B5"/>
    <w:rsid w:val="00232863"/>
    <w:rsid w:val="00232C85"/>
    <w:rsid w:val="00232E63"/>
    <w:rsid w:val="00232EF9"/>
    <w:rsid w:val="00232F56"/>
    <w:rsid w:val="002330BC"/>
    <w:rsid w:val="00233101"/>
    <w:rsid w:val="0023320D"/>
    <w:rsid w:val="00233222"/>
    <w:rsid w:val="00233424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5CB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4F7A"/>
    <w:rsid w:val="002353EC"/>
    <w:rsid w:val="002358E0"/>
    <w:rsid w:val="002359E4"/>
    <w:rsid w:val="00235A73"/>
    <w:rsid w:val="00235B0C"/>
    <w:rsid w:val="00235B27"/>
    <w:rsid w:val="00235BFA"/>
    <w:rsid w:val="00235C3E"/>
    <w:rsid w:val="00235C4B"/>
    <w:rsid w:val="00235E33"/>
    <w:rsid w:val="00235F36"/>
    <w:rsid w:val="00235FE5"/>
    <w:rsid w:val="0023610A"/>
    <w:rsid w:val="00236394"/>
    <w:rsid w:val="00236442"/>
    <w:rsid w:val="002365D0"/>
    <w:rsid w:val="002366A9"/>
    <w:rsid w:val="00236832"/>
    <w:rsid w:val="00236834"/>
    <w:rsid w:val="002369C8"/>
    <w:rsid w:val="00236A11"/>
    <w:rsid w:val="00236C38"/>
    <w:rsid w:val="00236E9D"/>
    <w:rsid w:val="00236EE7"/>
    <w:rsid w:val="00236F1A"/>
    <w:rsid w:val="0023721F"/>
    <w:rsid w:val="00237371"/>
    <w:rsid w:val="0023786A"/>
    <w:rsid w:val="00237A11"/>
    <w:rsid w:val="00237AF7"/>
    <w:rsid w:val="00237B6C"/>
    <w:rsid w:val="00237CE9"/>
    <w:rsid w:val="00237E65"/>
    <w:rsid w:val="00237F16"/>
    <w:rsid w:val="00237FC7"/>
    <w:rsid w:val="0024006E"/>
    <w:rsid w:val="002400F0"/>
    <w:rsid w:val="00240179"/>
    <w:rsid w:val="0024055B"/>
    <w:rsid w:val="00240628"/>
    <w:rsid w:val="002406BE"/>
    <w:rsid w:val="00240715"/>
    <w:rsid w:val="00240732"/>
    <w:rsid w:val="00240739"/>
    <w:rsid w:val="00240783"/>
    <w:rsid w:val="002409A5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A4"/>
    <w:rsid w:val="002416B0"/>
    <w:rsid w:val="00241862"/>
    <w:rsid w:val="00241D32"/>
    <w:rsid w:val="00241D49"/>
    <w:rsid w:val="00241D66"/>
    <w:rsid w:val="00241E25"/>
    <w:rsid w:val="00241F58"/>
    <w:rsid w:val="00241F68"/>
    <w:rsid w:val="002420F4"/>
    <w:rsid w:val="002421C9"/>
    <w:rsid w:val="00242226"/>
    <w:rsid w:val="0024223C"/>
    <w:rsid w:val="002422FF"/>
    <w:rsid w:val="00242413"/>
    <w:rsid w:val="002424F5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824"/>
    <w:rsid w:val="0024390E"/>
    <w:rsid w:val="0024395E"/>
    <w:rsid w:val="002439B6"/>
    <w:rsid w:val="00243AE0"/>
    <w:rsid w:val="00243C38"/>
    <w:rsid w:val="00243E02"/>
    <w:rsid w:val="00243E85"/>
    <w:rsid w:val="00243E96"/>
    <w:rsid w:val="00243EA8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B34"/>
    <w:rsid w:val="00245CF8"/>
    <w:rsid w:val="00245DC2"/>
    <w:rsid w:val="00245EC7"/>
    <w:rsid w:val="00246426"/>
    <w:rsid w:val="00246467"/>
    <w:rsid w:val="00246B2D"/>
    <w:rsid w:val="00246B84"/>
    <w:rsid w:val="00246D93"/>
    <w:rsid w:val="00247040"/>
    <w:rsid w:val="002472D8"/>
    <w:rsid w:val="002473C7"/>
    <w:rsid w:val="00247864"/>
    <w:rsid w:val="002478E2"/>
    <w:rsid w:val="0024792C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CA"/>
    <w:rsid w:val="002503DE"/>
    <w:rsid w:val="002503F7"/>
    <w:rsid w:val="002505E5"/>
    <w:rsid w:val="0025075B"/>
    <w:rsid w:val="00250DA8"/>
    <w:rsid w:val="00250DB7"/>
    <w:rsid w:val="00251165"/>
    <w:rsid w:val="002511FB"/>
    <w:rsid w:val="00251241"/>
    <w:rsid w:val="002512AE"/>
    <w:rsid w:val="002512C3"/>
    <w:rsid w:val="0025133F"/>
    <w:rsid w:val="00251444"/>
    <w:rsid w:val="00251520"/>
    <w:rsid w:val="002515A5"/>
    <w:rsid w:val="00251615"/>
    <w:rsid w:val="00251657"/>
    <w:rsid w:val="002517A4"/>
    <w:rsid w:val="002517DB"/>
    <w:rsid w:val="002519FC"/>
    <w:rsid w:val="00251BC8"/>
    <w:rsid w:val="00251CA4"/>
    <w:rsid w:val="00251D50"/>
    <w:rsid w:val="00251E11"/>
    <w:rsid w:val="00251F6C"/>
    <w:rsid w:val="00251FF3"/>
    <w:rsid w:val="00252102"/>
    <w:rsid w:val="00252109"/>
    <w:rsid w:val="002523D8"/>
    <w:rsid w:val="002525CF"/>
    <w:rsid w:val="00252625"/>
    <w:rsid w:val="0025262A"/>
    <w:rsid w:val="002526AF"/>
    <w:rsid w:val="002526BD"/>
    <w:rsid w:val="002526D9"/>
    <w:rsid w:val="00252738"/>
    <w:rsid w:val="002527C3"/>
    <w:rsid w:val="0025288B"/>
    <w:rsid w:val="0025289D"/>
    <w:rsid w:val="002528CE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315"/>
    <w:rsid w:val="00253677"/>
    <w:rsid w:val="00253761"/>
    <w:rsid w:val="0025392D"/>
    <w:rsid w:val="0025393E"/>
    <w:rsid w:val="00253B32"/>
    <w:rsid w:val="00253BA5"/>
    <w:rsid w:val="00253E34"/>
    <w:rsid w:val="00253EB9"/>
    <w:rsid w:val="00253EEF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89C"/>
    <w:rsid w:val="00254ABE"/>
    <w:rsid w:val="0025593D"/>
    <w:rsid w:val="0025598F"/>
    <w:rsid w:val="00255B60"/>
    <w:rsid w:val="00255C4F"/>
    <w:rsid w:val="00255CA6"/>
    <w:rsid w:val="00255F13"/>
    <w:rsid w:val="00255F69"/>
    <w:rsid w:val="00255FCB"/>
    <w:rsid w:val="0025605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B87"/>
    <w:rsid w:val="00260D94"/>
    <w:rsid w:val="00260F8A"/>
    <w:rsid w:val="0026109F"/>
    <w:rsid w:val="00261242"/>
    <w:rsid w:val="00261274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DBD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516"/>
    <w:rsid w:val="00263699"/>
    <w:rsid w:val="002636E0"/>
    <w:rsid w:val="00263C1E"/>
    <w:rsid w:val="00263D4B"/>
    <w:rsid w:val="00263E1C"/>
    <w:rsid w:val="00263E9B"/>
    <w:rsid w:val="00264297"/>
    <w:rsid w:val="00264316"/>
    <w:rsid w:val="002644F9"/>
    <w:rsid w:val="00264558"/>
    <w:rsid w:val="00264A04"/>
    <w:rsid w:val="00264A4B"/>
    <w:rsid w:val="00264B45"/>
    <w:rsid w:val="00264CF9"/>
    <w:rsid w:val="00264DA4"/>
    <w:rsid w:val="00264DFA"/>
    <w:rsid w:val="00264F96"/>
    <w:rsid w:val="00265012"/>
    <w:rsid w:val="002651F2"/>
    <w:rsid w:val="002654CD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3C7"/>
    <w:rsid w:val="002665B5"/>
    <w:rsid w:val="002665C6"/>
    <w:rsid w:val="00266799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0C9"/>
    <w:rsid w:val="002671AC"/>
    <w:rsid w:val="002671B8"/>
    <w:rsid w:val="0026741A"/>
    <w:rsid w:val="00267670"/>
    <w:rsid w:val="00267902"/>
    <w:rsid w:val="0026791C"/>
    <w:rsid w:val="00267B32"/>
    <w:rsid w:val="00267C55"/>
    <w:rsid w:val="00267CA7"/>
    <w:rsid w:val="00267F95"/>
    <w:rsid w:val="002701C6"/>
    <w:rsid w:val="00270301"/>
    <w:rsid w:val="00270325"/>
    <w:rsid w:val="00270663"/>
    <w:rsid w:val="00270781"/>
    <w:rsid w:val="00270820"/>
    <w:rsid w:val="00270826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0E"/>
    <w:rsid w:val="00271948"/>
    <w:rsid w:val="00271970"/>
    <w:rsid w:val="002719AF"/>
    <w:rsid w:val="00271A16"/>
    <w:rsid w:val="00271AEC"/>
    <w:rsid w:val="00271F94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49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01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DC"/>
    <w:rsid w:val="002756EE"/>
    <w:rsid w:val="0027579C"/>
    <w:rsid w:val="00275D5F"/>
    <w:rsid w:val="00276151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0FE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1A1"/>
    <w:rsid w:val="0028225E"/>
    <w:rsid w:val="002824A7"/>
    <w:rsid w:val="002827AE"/>
    <w:rsid w:val="002827DB"/>
    <w:rsid w:val="00282AAC"/>
    <w:rsid w:val="00282BA6"/>
    <w:rsid w:val="00282BF5"/>
    <w:rsid w:val="00282D74"/>
    <w:rsid w:val="0028324C"/>
    <w:rsid w:val="002834CA"/>
    <w:rsid w:val="0028353A"/>
    <w:rsid w:val="002839E0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65"/>
    <w:rsid w:val="002849B2"/>
    <w:rsid w:val="002849D9"/>
    <w:rsid w:val="00284D34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5FE7"/>
    <w:rsid w:val="002860D1"/>
    <w:rsid w:val="002860DA"/>
    <w:rsid w:val="002860F4"/>
    <w:rsid w:val="00286316"/>
    <w:rsid w:val="002864C8"/>
    <w:rsid w:val="0028654B"/>
    <w:rsid w:val="0028674F"/>
    <w:rsid w:val="00286EDC"/>
    <w:rsid w:val="00286F28"/>
    <w:rsid w:val="00286F38"/>
    <w:rsid w:val="00287028"/>
    <w:rsid w:val="0028722D"/>
    <w:rsid w:val="00287288"/>
    <w:rsid w:val="00287507"/>
    <w:rsid w:val="00287667"/>
    <w:rsid w:val="00287790"/>
    <w:rsid w:val="0028785A"/>
    <w:rsid w:val="002878D4"/>
    <w:rsid w:val="00287ABD"/>
    <w:rsid w:val="00287BB1"/>
    <w:rsid w:val="00287CFE"/>
    <w:rsid w:val="00287D64"/>
    <w:rsid w:val="002900B7"/>
    <w:rsid w:val="0029032F"/>
    <w:rsid w:val="00290662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A05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72C"/>
    <w:rsid w:val="0029391B"/>
    <w:rsid w:val="00293961"/>
    <w:rsid w:val="00293A05"/>
    <w:rsid w:val="00293AF7"/>
    <w:rsid w:val="00293CD4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DDF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625"/>
    <w:rsid w:val="0029571F"/>
    <w:rsid w:val="00295A3E"/>
    <w:rsid w:val="00295ACD"/>
    <w:rsid w:val="00295CF0"/>
    <w:rsid w:val="002961FC"/>
    <w:rsid w:val="0029622F"/>
    <w:rsid w:val="002964BC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D7A"/>
    <w:rsid w:val="00297E63"/>
    <w:rsid w:val="00297EB0"/>
    <w:rsid w:val="002A011D"/>
    <w:rsid w:val="002A012C"/>
    <w:rsid w:val="002A030F"/>
    <w:rsid w:val="002A0336"/>
    <w:rsid w:val="002A0530"/>
    <w:rsid w:val="002A0540"/>
    <w:rsid w:val="002A0754"/>
    <w:rsid w:val="002A08EE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A71"/>
    <w:rsid w:val="002A2B34"/>
    <w:rsid w:val="002A2C5A"/>
    <w:rsid w:val="002A2C5F"/>
    <w:rsid w:val="002A2CF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873"/>
    <w:rsid w:val="002A4B37"/>
    <w:rsid w:val="002A4CBF"/>
    <w:rsid w:val="002A4ED6"/>
    <w:rsid w:val="002A5046"/>
    <w:rsid w:val="002A5145"/>
    <w:rsid w:val="002A51DD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44"/>
    <w:rsid w:val="002A6581"/>
    <w:rsid w:val="002A67CE"/>
    <w:rsid w:val="002A6C12"/>
    <w:rsid w:val="002A6C19"/>
    <w:rsid w:val="002A6CBB"/>
    <w:rsid w:val="002A6F3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A7FAE"/>
    <w:rsid w:val="002B0134"/>
    <w:rsid w:val="002B015F"/>
    <w:rsid w:val="002B0247"/>
    <w:rsid w:val="002B075B"/>
    <w:rsid w:val="002B07D4"/>
    <w:rsid w:val="002B0A04"/>
    <w:rsid w:val="002B0C69"/>
    <w:rsid w:val="002B0E7A"/>
    <w:rsid w:val="002B0FE5"/>
    <w:rsid w:val="002B109E"/>
    <w:rsid w:val="002B117F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038"/>
    <w:rsid w:val="002B21CE"/>
    <w:rsid w:val="002B21E7"/>
    <w:rsid w:val="002B2269"/>
    <w:rsid w:val="002B23D1"/>
    <w:rsid w:val="002B247E"/>
    <w:rsid w:val="002B24DB"/>
    <w:rsid w:val="002B2768"/>
    <w:rsid w:val="002B29E8"/>
    <w:rsid w:val="002B2A94"/>
    <w:rsid w:val="002B2B30"/>
    <w:rsid w:val="002B2B67"/>
    <w:rsid w:val="002B2BFF"/>
    <w:rsid w:val="002B2DF8"/>
    <w:rsid w:val="002B2E0E"/>
    <w:rsid w:val="002B2EAF"/>
    <w:rsid w:val="002B2FF2"/>
    <w:rsid w:val="002B30B9"/>
    <w:rsid w:val="002B3138"/>
    <w:rsid w:val="002B31A3"/>
    <w:rsid w:val="002B31A9"/>
    <w:rsid w:val="002B321B"/>
    <w:rsid w:val="002B341C"/>
    <w:rsid w:val="002B3448"/>
    <w:rsid w:val="002B346B"/>
    <w:rsid w:val="002B370A"/>
    <w:rsid w:val="002B3818"/>
    <w:rsid w:val="002B38BE"/>
    <w:rsid w:val="002B3AEB"/>
    <w:rsid w:val="002B3BAE"/>
    <w:rsid w:val="002B3CCC"/>
    <w:rsid w:val="002B3F37"/>
    <w:rsid w:val="002B3FF5"/>
    <w:rsid w:val="002B41B4"/>
    <w:rsid w:val="002B483B"/>
    <w:rsid w:val="002B4941"/>
    <w:rsid w:val="002B49A9"/>
    <w:rsid w:val="002B49E4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4DA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D69"/>
    <w:rsid w:val="002B6FAD"/>
    <w:rsid w:val="002B7039"/>
    <w:rsid w:val="002B7181"/>
    <w:rsid w:val="002B737F"/>
    <w:rsid w:val="002B7500"/>
    <w:rsid w:val="002B7622"/>
    <w:rsid w:val="002B7739"/>
    <w:rsid w:val="002B780A"/>
    <w:rsid w:val="002B7821"/>
    <w:rsid w:val="002B787B"/>
    <w:rsid w:val="002B797B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AE1"/>
    <w:rsid w:val="002C0B87"/>
    <w:rsid w:val="002C0C70"/>
    <w:rsid w:val="002C0EE9"/>
    <w:rsid w:val="002C1596"/>
    <w:rsid w:val="002C1A74"/>
    <w:rsid w:val="002C1B0D"/>
    <w:rsid w:val="002C1EC2"/>
    <w:rsid w:val="002C228E"/>
    <w:rsid w:val="002C233B"/>
    <w:rsid w:val="002C2457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4BB"/>
    <w:rsid w:val="002C3534"/>
    <w:rsid w:val="002C39F8"/>
    <w:rsid w:val="002C3A00"/>
    <w:rsid w:val="002C3AA1"/>
    <w:rsid w:val="002C3ACB"/>
    <w:rsid w:val="002C3CAC"/>
    <w:rsid w:val="002C3CDC"/>
    <w:rsid w:val="002C3E9D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4D1F"/>
    <w:rsid w:val="002C51DF"/>
    <w:rsid w:val="002C5224"/>
    <w:rsid w:val="002C5366"/>
    <w:rsid w:val="002C5393"/>
    <w:rsid w:val="002C54D2"/>
    <w:rsid w:val="002C54F6"/>
    <w:rsid w:val="002C5855"/>
    <w:rsid w:val="002C5947"/>
    <w:rsid w:val="002C5971"/>
    <w:rsid w:val="002C59C4"/>
    <w:rsid w:val="002C59F8"/>
    <w:rsid w:val="002C5A97"/>
    <w:rsid w:val="002C5BC1"/>
    <w:rsid w:val="002C5E75"/>
    <w:rsid w:val="002C5F69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D51"/>
    <w:rsid w:val="002C6E3E"/>
    <w:rsid w:val="002C6F8B"/>
    <w:rsid w:val="002C72CE"/>
    <w:rsid w:val="002C7B4E"/>
    <w:rsid w:val="002C7CC2"/>
    <w:rsid w:val="002C7CEE"/>
    <w:rsid w:val="002C7D79"/>
    <w:rsid w:val="002C7DAC"/>
    <w:rsid w:val="002C7DF7"/>
    <w:rsid w:val="002C7E3D"/>
    <w:rsid w:val="002D022E"/>
    <w:rsid w:val="002D02A2"/>
    <w:rsid w:val="002D0373"/>
    <w:rsid w:val="002D03D5"/>
    <w:rsid w:val="002D05E9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387"/>
    <w:rsid w:val="002D1590"/>
    <w:rsid w:val="002D167A"/>
    <w:rsid w:val="002D1856"/>
    <w:rsid w:val="002D195F"/>
    <w:rsid w:val="002D19F1"/>
    <w:rsid w:val="002D1A1E"/>
    <w:rsid w:val="002D1E98"/>
    <w:rsid w:val="002D1FE1"/>
    <w:rsid w:val="002D1FEB"/>
    <w:rsid w:val="002D2033"/>
    <w:rsid w:val="002D20CE"/>
    <w:rsid w:val="002D212F"/>
    <w:rsid w:val="002D2218"/>
    <w:rsid w:val="002D2807"/>
    <w:rsid w:val="002D2975"/>
    <w:rsid w:val="002D2981"/>
    <w:rsid w:val="002D2A92"/>
    <w:rsid w:val="002D2E20"/>
    <w:rsid w:val="002D2F2D"/>
    <w:rsid w:val="002D2F9D"/>
    <w:rsid w:val="002D2FD2"/>
    <w:rsid w:val="002D2FF8"/>
    <w:rsid w:val="002D301F"/>
    <w:rsid w:val="002D332D"/>
    <w:rsid w:val="002D34FC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5D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387"/>
    <w:rsid w:val="002D6636"/>
    <w:rsid w:val="002D681D"/>
    <w:rsid w:val="002D6847"/>
    <w:rsid w:val="002D693B"/>
    <w:rsid w:val="002D69AB"/>
    <w:rsid w:val="002D713A"/>
    <w:rsid w:val="002D71EE"/>
    <w:rsid w:val="002D77A8"/>
    <w:rsid w:val="002D77ED"/>
    <w:rsid w:val="002D78A8"/>
    <w:rsid w:val="002D7909"/>
    <w:rsid w:val="002D7B97"/>
    <w:rsid w:val="002D7CDE"/>
    <w:rsid w:val="002D7D64"/>
    <w:rsid w:val="002D7E53"/>
    <w:rsid w:val="002D7F3C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120"/>
    <w:rsid w:val="002E24DC"/>
    <w:rsid w:val="002E24E3"/>
    <w:rsid w:val="002E24F0"/>
    <w:rsid w:val="002E2678"/>
    <w:rsid w:val="002E2692"/>
    <w:rsid w:val="002E27C5"/>
    <w:rsid w:val="002E2840"/>
    <w:rsid w:val="002E2A77"/>
    <w:rsid w:val="002E2C21"/>
    <w:rsid w:val="002E2E13"/>
    <w:rsid w:val="002E2E3C"/>
    <w:rsid w:val="002E335A"/>
    <w:rsid w:val="002E3397"/>
    <w:rsid w:val="002E348F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16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DCD"/>
    <w:rsid w:val="002E6F22"/>
    <w:rsid w:val="002E6FE2"/>
    <w:rsid w:val="002E702C"/>
    <w:rsid w:val="002E70DF"/>
    <w:rsid w:val="002E75C8"/>
    <w:rsid w:val="002E7759"/>
    <w:rsid w:val="002E7848"/>
    <w:rsid w:val="002E788A"/>
    <w:rsid w:val="002E7948"/>
    <w:rsid w:val="002E7A42"/>
    <w:rsid w:val="002E7B69"/>
    <w:rsid w:val="002E7BF8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5D"/>
    <w:rsid w:val="002F08B5"/>
    <w:rsid w:val="002F0AA8"/>
    <w:rsid w:val="002F0BA9"/>
    <w:rsid w:val="002F0DCE"/>
    <w:rsid w:val="002F0E95"/>
    <w:rsid w:val="002F0F12"/>
    <w:rsid w:val="002F1075"/>
    <w:rsid w:val="002F11D8"/>
    <w:rsid w:val="002F1235"/>
    <w:rsid w:val="002F124B"/>
    <w:rsid w:val="002F1339"/>
    <w:rsid w:val="002F1721"/>
    <w:rsid w:val="002F1782"/>
    <w:rsid w:val="002F17CB"/>
    <w:rsid w:val="002F18AA"/>
    <w:rsid w:val="002F1A71"/>
    <w:rsid w:val="002F1AE7"/>
    <w:rsid w:val="002F1E1D"/>
    <w:rsid w:val="002F21EF"/>
    <w:rsid w:val="002F248E"/>
    <w:rsid w:val="002F2543"/>
    <w:rsid w:val="002F264F"/>
    <w:rsid w:val="002F297A"/>
    <w:rsid w:val="002F2B25"/>
    <w:rsid w:val="002F2B31"/>
    <w:rsid w:val="002F2CFB"/>
    <w:rsid w:val="002F2E95"/>
    <w:rsid w:val="002F2EC2"/>
    <w:rsid w:val="002F2ECC"/>
    <w:rsid w:val="002F2F14"/>
    <w:rsid w:val="002F30BB"/>
    <w:rsid w:val="002F3187"/>
    <w:rsid w:val="002F31A6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16"/>
    <w:rsid w:val="002F4D52"/>
    <w:rsid w:val="002F4DAB"/>
    <w:rsid w:val="002F52E4"/>
    <w:rsid w:val="002F5413"/>
    <w:rsid w:val="002F5480"/>
    <w:rsid w:val="002F5805"/>
    <w:rsid w:val="002F5896"/>
    <w:rsid w:val="002F5C6A"/>
    <w:rsid w:val="002F5C92"/>
    <w:rsid w:val="002F5EBE"/>
    <w:rsid w:val="002F5F09"/>
    <w:rsid w:val="002F5F96"/>
    <w:rsid w:val="002F60A5"/>
    <w:rsid w:val="002F61B6"/>
    <w:rsid w:val="002F624F"/>
    <w:rsid w:val="002F62A2"/>
    <w:rsid w:val="002F62DA"/>
    <w:rsid w:val="002F62DF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3DF"/>
    <w:rsid w:val="002F754E"/>
    <w:rsid w:val="002F75EB"/>
    <w:rsid w:val="002F7631"/>
    <w:rsid w:val="002F76E5"/>
    <w:rsid w:val="002F76EA"/>
    <w:rsid w:val="002F7779"/>
    <w:rsid w:val="002F7B0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4D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DED"/>
    <w:rsid w:val="00302ED4"/>
    <w:rsid w:val="0030321B"/>
    <w:rsid w:val="003032A7"/>
    <w:rsid w:val="0030386D"/>
    <w:rsid w:val="0030390F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472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6E76"/>
    <w:rsid w:val="00307098"/>
    <w:rsid w:val="00307187"/>
    <w:rsid w:val="00307197"/>
    <w:rsid w:val="0030765C"/>
    <w:rsid w:val="00307770"/>
    <w:rsid w:val="00307B6A"/>
    <w:rsid w:val="00307C35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791"/>
    <w:rsid w:val="00311808"/>
    <w:rsid w:val="00311903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73"/>
    <w:rsid w:val="003126E2"/>
    <w:rsid w:val="003127EF"/>
    <w:rsid w:val="00312BC4"/>
    <w:rsid w:val="003130CE"/>
    <w:rsid w:val="00313189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01B"/>
    <w:rsid w:val="003151A9"/>
    <w:rsid w:val="003151BD"/>
    <w:rsid w:val="003155DC"/>
    <w:rsid w:val="00315607"/>
    <w:rsid w:val="0031560B"/>
    <w:rsid w:val="003157BC"/>
    <w:rsid w:val="003158DD"/>
    <w:rsid w:val="003159FC"/>
    <w:rsid w:val="00315C55"/>
    <w:rsid w:val="00315C62"/>
    <w:rsid w:val="00315F28"/>
    <w:rsid w:val="003160A3"/>
    <w:rsid w:val="00316126"/>
    <w:rsid w:val="003161B2"/>
    <w:rsid w:val="00316272"/>
    <w:rsid w:val="00316317"/>
    <w:rsid w:val="00316396"/>
    <w:rsid w:val="0031642B"/>
    <w:rsid w:val="00316756"/>
    <w:rsid w:val="003168A9"/>
    <w:rsid w:val="00316903"/>
    <w:rsid w:val="00316A42"/>
    <w:rsid w:val="00316FE3"/>
    <w:rsid w:val="00317110"/>
    <w:rsid w:val="0031724E"/>
    <w:rsid w:val="00317401"/>
    <w:rsid w:val="0031741E"/>
    <w:rsid w:val="00317495"/>
    <w:rsid w:val="003176BE"/>
    <w:rsid w:val="003176FE"/>
    <w:rsid w:val="00317946"/>
    <w:rsid w:val="00317BED"/>
    <w:rsid w:val="00317C52"/>
    <w:rsid w:val="00317D27"/>
    <w:rsid w:val="00317F00"/>
    <w:rsid w:val="00320179"/>
    <w:rsid w:val="0032017D"/>
    <w:rsid w:val="00320189"/>
    <w:rsid w:val="00320424"/>
    <w:rsid w:val="0032050F"/>
    <w:rsid w:val="0032064C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1FDC"/>
    <w:rsid w:val="003224E8"/>
    <w:rsid w:val="00322588"/>
    <w:rsid w:val="0032286E"/>
    <w:rsid w:val="00322984"/>
    <w:rsid w:val="00322AA1"/>
    <w:rsid w:val="00322C47"/>
    <w:rsid w:val="00322D06"/>
    <w:rsid w:val="00322F2F"/>
    <w:rsid w:val="00323149"/>
    <w:rsid w:val="00323287"/>
    <w:rsid w:val="00323335"/>
    <w:rsid w:val="00323430"/>
    <w:rsid w:val="00323451"/>
    <w:rsid w:val="003234C4"/>
    <w:rsid w:val="0032361F"/>
    <w:rsid w:val="003236BD"/>
    <w:rsid w:val="0032373B"/>
    <w:rsid w:val="00323741"/>
    <w:rsid w:val="0032385D"/>
    <w:rsid w:val="00323891"/>
    <w:rsid w:val="00323A3A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756"/>
    <w:rsid w:val="00324B10"/>
    <w:rsid w:val="00324BC0"/>
    <w:rsid w:val="00324C02"/>
    <w:rsid w:val="00324FFE"/>
    <w:rsid w:val="00325034"/>
    <w:rsid w:val="0032540D"/>
    <w:rsid w:val="0032541D"/>
    <w:rsid w:val="003254F5"/>
    <w:rsid w:val="0032558C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3F4"/>
    <w:rsid w:val="00326432"/>
    <w:rsid w:val="00326500"/>
    <w:rsid w:val="0032653B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5AC"/>
    <w:rsid w:val="0033077F"/>
    <w:rsid w:val="003307DE"/>
    <w:rsid w:val="0033091F"/>
    <w:rsid w:val="0033097F"/>
    <w:rsid w:val="003309FD"/>
    <w:rsid w:val="00330CF2"/>
    <w:rsid w:val="00330D89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2D3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4D58"/>
    <w:rsid w:val="00334F9E"/>
    <w:rsid w:val="00335106"/>
    <w:rsid w:val="0033527C"/>
    <w:rsid w:val="003352CE"/>
    <w:rsid w:val="00335314"/>
    <w:rsid w:val="0033535A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4A0"/>
    <w:rsid w:val="003375E6"/>
    <w:rsid w:val="00337635"/>
    <w:rsid w:val="00337664"/>
    <w:rsid w:val="003376A1"/>
    <w:rsid w:val="00337E1F"/>
    <w:rsid w:val="00337F4C"/>
    <w:rsid w:val="0034026F"/>
    <w:rsid w:val="0034027D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0B7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AB"/>
    <w:rsid w:val="003429C9"/>
    <w:rsid w:val="00342B12"/>
    <w:rsid w:val="00342BCD"/>
    <w:rsid w:val="00342E20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230"/>
    <w:rsid w:val="0034446A"/>
    <w:rsid w:val="003445AC"/>
    <w:rsid w:val="003445E9"/>
    <w:rsid w:val="00344689"/>
    <w:rsid w:val="00344755"/>
    <w:rsid w:val="003448E4"/>
    <w:rsid w:val="003449EE"/>
    <w:rsid w:val="00344A58"/>
    <w:rsid w:val="00344A9F"/>
    <w:rsid w:val="00344AC4"/>
    <w:rsid w:val="00344C2D"/>
    <w:rsid w:val="00344C5B"/>
    <w:rsid w:val="00344D4B"/>
    <w:rsid w:val="00344E54"/>
    <w:rsid w:val="00345237"/>
    <w:rsid w:val="00345472"/>
    <w:rsid w:val="00345717"/>
    <w:rsid w:val="003457D5"/>
    <w:rsid w:val="00345939"/>
    <w:rsid w:val="003459AD"/>
    <w:rsid w:val="00345A12"/>
    <w:rsid w:val="00345A88"/>
    <w:rsid w:val="00345C52"/>
    <w:rsid w:val="00345C6B"/>
    <w:rsid w:val="00346081"/>
    <w:rsid w:val="003460A5"/>
    <w:rsid w:val="003460AE"/>
    <w:rsid w:val="00346124"/>
    <w:rsid w:val="003461A4"/>
    <w:rsid w:val="003461F6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949"/>
    <w:rsid w:val="00346D15"/>
    <w:rsid w:val="00346E49"/>
    <w:rsid w:val="00346EA2"/>
    <w:rsid w:val="00347075"/>
    <w:rsid w:val="00347332"/>
    <w:rsid w:val="0034733B"/>
    <w:rsid w:val="00347447"/>
    <w:rsid w:val="00347558"/>
    <w:rsid w:val="003475DC"/>
    <w:rsid w:val="003476BA"/>
    <w:rsid w:val="003477F6"/>
    <w:rsid w:val="003478C8"/>
    <w:rsid w:val="00347910"/>
    <w:rsid w:val="00347917"/>
    <w:rsid w:val="00347955"/>
    <w:rsid w:val="00347CDB"/>
    <w:rsid w:val="00347CE9"/>
    <w:rsid w:val="00347E91"/>
    <w:rsid w:val="00347F04"/>
    <w:rsid w:val="00350058"/>
    <w:rsid w:val="0035014C"/>
    <w:rsid w:val="003502F7"/>
    <w:rsid w:val="00350310"/>
    <w:rsid w:val="0035039E"/>
    <w:rsid w:val="0035049C"/>
    <w:rsid w:val="003504C9"/>
    <w:rsid w:val="003506CE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6C"/>
    <w:rsid w:val="00351770"/>
    <w:rsid w:val="003517C3"/>
    <w:rsid w:val="003518AE"/>
    <w:rsid w:val="003519D7"/>
    <w:rsid w:val="00351A6D"/>
    <w:rsid w:val="00351B2B"/>
    <w:rsid w:val="00351CF4"/>
    <w:rsid w:val="00351CF6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48E"/>
    <w:rsid w:val="003535A0"/>
    <w:rsid w:val="00353772"/>
    <w:rsid w:val="00353780"/>
    <w:rsid w:val="00353782"/>
    <w:rsid w:val="0035384C"/>
    <w:rsid w:val="003538FD"/>
    <w:rsid w:val="0035391B"/>
    <w:rsid w:val="003539F3"/>
    <w:rsid w:val="00353E35"/>
    <w:rsid w:val="00353E51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AE7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6B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6EFE"/>
    <w:rsid w:val="003570FB"/>
    <w:rsid w:val="0035710B"/>
    <w:rsid w:val="00357159"/>
    <w:rsid w:val="003572D0"/>
    <w:rsid w:val="00357529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1E2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CA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9F2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56D"/>
    <w:rsid w:val="00364621"/>
    <w:rsid w:val="00364DA0"/>
    <w:rsid w:val="00364E51"/>
    <w:rsid w:val="00364FCB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66"/>
    <w:rsid w:val="00365EC5"/>
    <w:rsid w:val="00365FA7"/>
    <w:rsid w:val="00365FED"/>
    <w:rsid w:val="003660EC"/>
    <w:rsid w:val="0036619B"/>
    <w:rsid w:val="003661D8"/>
    <w:rsid w:val="0036623B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3E8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2A3"/>
    <w:rsid w:val="00371357"/>
    <w:rsid w:val="00371577"/>
    <w:rsid w:val="003715D6"/>
    <w:rsid w:val="00371612"/>
    <w:rsid w:val="0037177A"/>
    <w:rsid w:val="00371800"/>
    <w:rsid w:val="0037191D"/>
    <w:rsid w:val="0037198B"/>
    <w:rsid w:val="00371B5C"/>
    <w:rsid w:val="00371C9E"/>
    <w:rsid w:val="00371CE2"/>
    <w:rsid w:val="00371D98"/>
    <w:rsid w:val="00371E0D"/>
    <w:rsid w:val="00371E5E"/>
    <w:rsid w:val="00372002"/>
    <w:rsid w:val="003722BE"/>
    <w:rsid w:val="003723D0"/>
    <w:rsid w:val="0037258B"/>
    <w:rsid w:val="00372615"/>
    <w:rsid w:val="00372684"/>
    <w:rsid w:val="003726E6"/>
    <w:rsid w:val="00372881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873"/>
    <w:rsid w:val="00373DC2"/>
    <w:rsid w:val="00373DF8"/>
    <w:rsid w:val="00373E1C"/>
    <w:rsid w:val="0037411C"/>
    <w:rsid w:val="00374327"/>
    <w:rsid w:val="003746AC"/>
    <w:rsid w:val="0037476F"/>
    <w:rsid w:val="003747A0"/>
    <w:rsid w:val="00374905"/>
    <w:rsid w:val="00374AB4"/>
    <w:rsid w:val="00374B57"/>
    <w:rsid w:val="00374BF0"/>
    <w:rsid w:val="00374C23"/>
    <w:rsid w:val="00374CAD"/>
    <w:rsid w:val="00374D16"/>
    <w:rsid w:val="00374F56"/>
    <w:rsid w:val="00374FA1"/>
    <w:rsid w:val="00374FA7"/>
    <w:rsid w:val="00375249"/>
    <w:rsid w:val="003752F1"/>
    <w:rsid w:val="003752F5"/>
    <w:rsid w:val="00375414"/>
    <w:rsid w:val="003754ED"/>
    <w:rsid w:val="0037564C"/>
    <w:rsid w:val="003757EC"/>
    <w:rsid w:val="0037585C"/>
    <w:rsid w:val="00375933"/>
    <w:rsid w:val="00375993"/>
    <w:rsid w:val="00375A52"/>
    <w:rsid w:val="00375BEB"/>
    <w:rsid w:val="00375C76"/>
    <w:rsid w:val="00375E27"/>
    <w:rsid w:val="00375EC0"/>
    <w:rsid w:val="00375FA8"/>
    <w:rsid w:val="00375FD5"/>
    <w:rsid w:val="0037607D"/>
    <w:rsid w:val="00376257"/>
    <w:rsid w:val="003762DC"/>
    <w:rsid w:val="00376417"/>
    <w:rsid w:val="003764BA"/>
    <w:rsid w:val="003764D5"/>
    <w:rsid w:val="00376502"/>
    <w:rsid w:val="0037651C"/>
    <w:rsid w:val="003765E7"/>
    <w:rsid w:val="00376605"/>
    <w:rsid w:val="003767F1"/>
    <w:rsid w:val="003768F8"/>
    <w:rsid w:val="00376A0C"/>
    <w:rsid w:val="00376A9B"/>
    <w:rsid w:val="00376AF2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3D"/>
    <w:rsid w:val="00377F43"/>
    <w:rsid w:val="00377F75"/>
    <w:rsid w:val="00377FBC"/>
    <w:rsid w:val="003800B5"/>
    <w:rsid w:val="00380162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E17"/>
    <w:rsid w:val="00383F50"/>
    <w:rsid w:val="00383FDF"/>
    <w:rsid w:val="00384002"/>
    <w:rsid w:val="0038405A"/>
    <w:rsid w:val="0038407E"/>
    <w:rsid w:val="0038409D"/>
    <w:rsid w:val="003840A9"/>
    <w:rsid w:val="00384303"/>
    <w:rsid w:val="0038430D"/>
    <w:rsid w:val="0038432F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36"/>
    <w:rsid w:val="00385959"/>
    <w:rsid w:val="00385AD8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2D9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08C"/>
    <w:rsid w:val="003911BE"/>
    <w:rsid w:val="00391301"/>
    <w:rsid w:val="00391308"/>
    <w:rsid w:val="003913B1"/>
    <w:rsid w:val="00391405"/>
    <w:rsid w:val="00391515"/>
    <w:rsid w:val="0039161E"/>
    <w:rsid w:val="00391848"/>
    <w:rsid w:val="00391898"/>
    <w:rsid w:val="00391B17"/>
    <w:rsid w:val="00391D98"/>
    <w:rsid w:val="00391E05"/>
    <w:rsid w:val="00391EE1"/>
    <w:rsid w:val="00391EE6"/>
    <w:rsid w:val="00391F39"/>
    <w:rsid w:val="003920AE"/>
    <w:rsid w:val="0039228B"/>
    <w:rsid w:val="00392631"/>
    <w:rsid w:val="003927F5"/>
    <w:rsid w:val="00392814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A52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09A"/>
    <w:rsid w:val="003950B1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76"/>
    <w:rsid w:val="00397496"/>
    <w:rsid w:val="003976D1"/>
    <w:rsid w:val="0039795F"/>
    <w:rsid w:val="00397A31"/>
    <w:rsid w:val="00397B42"/>
    <w:rsid w:val="00397F32"/>
    <w:rsid w:val="00397F4F"/>
    <w:rsid w:val="003A02F5"/>
    <w:rsid w:val="003A036F"/>
    <w:rsid w:val="003A0430"/>
    <w:rsid w:val="003A0450"/>
    <w:rsid w:val="003A04E6"/>
    <w:rsid w:val="003A0662"/>
    <w:rsid w:val="003A084F"/>
    <w:rsid w:val="003A088E"/>
    <w:rsid w:val="003A1462"/>
    <w:rsid w:val="003A16B3"/>
    <w:rsid w:val="003A18A4"/>
    <w:rsid w:val="003A1C59"/>
    <w:rsid w:val="003A1FC6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142"/>
    <w:rsid w:val="003A41EA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DB8"/>
    <w:rsid w:val="003A5EE0"/>
    <w:rsid w:val="003A610C"/>
    <w:rsid w:val="003A6195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10"/>
    <w:rsid w:val="003A7044"/>
    <w:rsid w:val="003A71C0"/>
    <w:rsid w:val="003A7265"/>
    <w:rsid w:val="003A72BF"/>
    <w:rsid w:val="003A751D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006"/>
    <w:rsid w:val="003B1184"/>
    <w:rsid w:val="003B11A9"/>
    <w:rsid w:val="003B11D0"/>
    <w:rsid w:val="003B142A"/>
    <w:rsid w:val="003B16FC"/>
    <w:rsid w:val="003B17BD"/>
    <w:rsid w:val="003B192A"/>
    <w:rsid w:val="003B19F9"/>
    <w:rsid w:val="003B1A8B"/>
    <w:rsid w:val="003B1BF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3AD"/>
    <w:rsid w:val="003B25DB"/>
    <w:rsid w:val="003B2790"/>
    <w:rsid w:val="003B27BB"/>
    <w:rsid w:val="003B28DB"/>
    <w:rsid w:val="003B2E7B"/>
    <w:rsid w:val="003B315F"/>
    <w:rsid w:val="003B3196"/>
    <w:rsid w:val="003B332E"/>
    <w:rsid w:val="003B33F8"/>
    <w:rsid w:val="003B355C"/>
    <w:rsid w:val="003B3808"/>
    <w:rsid w:val="003B3A45"/>
    <w:rsid w:val="003B3AA3"/>
    <w:rsid w:val="003B3F91"/>
    <w:rsid w:val="003B427D"/>
    <w:rsid w:val="003B4424"/>
    <w:rsid w:val="003B4475"/>
    <w:rsid w:val="003B4663"/>
    <w:rsid w:val="003B4665"/>
    <w:rsid w:val="003B494E"/>
    <w:rsid w:val="003B497B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A"/>
    <w:rsid w:val="003B600C"/>
    <w:rsid w:val="003B60DB"/>
    <w:rsid w:val="003B6134"/>
    <w:rsid w:val="003B62CC"/>
    <w:rsid w:val="003B6402"/>
    <w:rsid w:val="003B6446"/>
    <w:rsid w:val="003B644E"/>
    <w:rsid w:val="003B6529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1D9"/>
    <w:rsid w:val="003B7238"/>
    <w:rsid w:val="003B7327"/>
    <w:rsid w:val="003B7432"/>
    <w:rsid w:val="003B744F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0FF"/>
    <w:rsid w:val="003C0128"/>
    <w:rsid w:val="003C02D7"/>
    <w:rsid w:val="003C0405"/>
    <w:rsid w:val="003C0492"/>
    <w:rsid w:val="003C058B"/>
    <w:rsid w:val="003C0655"/>
    <w:rsid w:val="003C06B9"/>
    <w:rsid w:val="003C0794"/>
    <w:rsid w:val="003C0E3C"/>
    <w:rsid w:val="003C1155"/>
    <w:rsid w:val="003C12C2"/>
    <w:rsid w:val="003C1335"/>
    <w:rsid w:val="003C13FB"/>
    <w:rsid w:val="003C14EF"/>
    <w:rsid w:val="003C15D1"/>
    <w:rsid w:val="003C15D8"/>
    <w:rsid w:val="003C16C0"/>
    <w:rsid w:val="003C16FB"/>
    <w:rsid w:val="003C17AA"/>
    <w:rsid w:val="003C18C6"/>
    <w:rsid w:val="003C1909"/>
    <w:rsid w:val="003C19D1"/>
    <w:rsid w:val="003C1A25"/>
    <w:rsid w:val="003C1AC8"/>
    <w:rsid w:val="003C1AFF"/>
    <w:rsid w:val="003C1BA0"/>
    <w:rsid w:val="003C1C7E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5F"/>
    <w:rsid w:val="003C3CCA"/>
    <w:rsid w:val="003C401E"/>
    <w:rsid w:val="003C4267"/>
    <w:rsid w:val="003C445A"/>
    <w:rsid w:val="003C4462"/>
    <w:rsid w:val="003C45CB"/>
    <w:rsid w:val="003C469F"/>
    <w:rsid w:val="003C482D"/>
    <w:rsid w:val="003C49D6"/>
    <w:rsid w:val="003C4A95"/>
    <w:rsid w:val="003C4B04"/>
    <w:rsid w:val="003C4B79"/>
    <w:rsid w:val="003C4E59"/>
    <w:rsid w:val="003C4F7D"/>
    <w:rsid w:val="003C5132"/>
    <w:rsid w:val="003C53F3"/>
    <w:rsid w:val="003C56E0"/>
    <w:rsid w:val="003C5797"/>
    <w:rsid w:val="003C5842"/>
    <w:rsid w:val="003C5F43"/>
    <w:rsid w:val="003C611D"/>
    <w:rsid w:val="003C6154"/>
    <w:rsid w:val="003C6178"/>
    <w:rsid w:val="003C630D"/>
    <w:rsid w:val="003C6509"/>
    <w:rsid w:val="003C65AF"/>
    <w:rsid w:val="003C6761"/>
    <w:rsid w:val="003C69E5"/>
    <w:rsid w:val="003C6BD6"/>
    <w:rsid w:val="003C6CE8"/>
    <w:rsid w:val="003C6D25"/>
    <w:rsid w:val="003C6DFC"/>
    <w:rsid w:val="003C6F60"/>
    <w:rsid w:val="003C6FC5"/>
    <w:rsid w:val="003C6FFC"/>
    <w:rsid w:val="003C7081"/>
    <w:rsid w:val="003C7270"/>
    <w:rsid w:val="003C7279"/>
    <w:rsid w:val="003C74DA"/>
    <w:rsid w:val="003C7567"/>
    <w:rsid w:val="003C76C9"/>
    <w:rsid w:val="003C76F6"/>
    <w:rsid w:val="003C76FC"/>
    <w:rsid w:val="003C79C4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4BA"/>
    <w:rsid w:val="003D2B48"/>
    <w:rsid w:val="003D2D19"/>
    <w:rsid w:val="003D2E55"/>
    <w:rsid w:val="003D2F28"/>
    <w:rsid w:val="003D2F59"/>
    <w:rsid w:val="003D2FD8"/>
    <w:rsid w:val="003D3150"/>
    <w:rsid w:val="003D31F4"/>
    <w:rsid w:val="003D328C"/>
    <w:rsid w:val="003D3350"/>
    <w:rsid w:val="003D34E9"/>
    <w:rsid w:val="003D3580"/>
    <w:rsid w:val="003D39FD"/>
    <w:rsid w:val="003D3A71"/>
    <w:rsid w:val="003D3BE8"/>
    <w:rsid w:val="003D3D0F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EA1"/>
    <w:rsid w:val="003D4F11"/>
    <w:rsid w:val="003D503A"/>
    <w:rsid w:val="003D503B"/>
    <w:rsid w:val="003D50E5"/>
    <w:rsid w:val="003D5168"/>
    <w:rsid w:val="003D5271"/>
    <w:rsid w:val="003D53C9"/>
    <w:rsid w:val="003D56B8"/>
    <w:rsid w:val="003D5972"/>
    <w:rsid w:val="003D5A59"/>
    <w:rsid w:val="003D5A65"/>
    <w:rsid w:val="003D5B1A"/>
    <w:rsid w:val="003D5D16"/>
    <w:rsid w:val="003D5D3F"/>
    <w:rsid w:val="003D5FAE"/>
    <w:rsid w:val="003D6059"/>
    <w:rsid w:val="003D6377"/>
    <w:rsid w:val="003D63EF"/>
    <w:rsid w:val="003D685D"/>
    <w:rsid w:val="003D690D"/>
    <w:rsid w:val="003D6A3F"/>
    <w:rsid w:val="003D6AE7"/>
    <w:rsid w:val="003D6EF5"/>
    <w:rsid w:val="003D6FD0"/>
    <w:rsid w:val="003D6FE9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148"/>
    <w:rsid w:val="003E128F"/>
    <w:rsid w:val="003E14C2"/>
    <w:rsid w:val="003E1A0B"/>
    <w:rsid w:val="003E1A78"/>
    <w:rsid w:val="003E1BD5"/>
    <w:rsid w:val="003E1C92"/>
    <w:rsid w:val="003E1D12"/>
    <w:rsid w:val="003E1EF8"/>
    <w:rsid w:val="003E1FD6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D8"/>
    <w:rsid w:val="003E3CEF"/>
    <w:rsid w:val="003E3FA6"/>
    <w:rsid w:val="003E41D2"/>
    <w:rsid w:val="003E42FF"/>
    <w:rsid w:val="003E43C6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7F1"/>
    <w:rsid w:val="003E6955"/>
    <w:rsid w:val="003E697F"/>
    <w:rsid w:val="003E69C0"/>
    <w:rsid w:val="003E69C9"/>
    <w:rsid w:val="003E69F5"/>
    <w:rsid w:val="003E6B45"/>
    <w:rsid w:val="003E6C8C"/>
    <w:rsid w:val="003E6DD4"/>
    <w:rsid w:val="003E6E25"/>
    <w:rsid w:val="003E71DA"/>
    <w:rsid w:val="003E7294"/>
    <w:rsid w:val="003E72AA"/>
    <w:rsid w:val="003E7386"/>
    <w:rsid w:val="003E7473"/>
    <w:rsid w:val="003E7505"/>
    <w:rsid w:val="003E7540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05A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71"/>
    <w:rsid w:val="003F0ED6"/>
    <w:rsid w:val="003F0FD7"/>
    <w:rsid w:val="003F0FE1"/>
    <w:rsid w:val="003F0FFC"/>
    <w:rsid w:val="003F1319"/>
    <w:rsid w:val="003F1322"/>
    <w:rsid w:val="003F133B"/>
    <w:rsid w:val="003F14CB"/>
    <w:rsid w:val="003F1713"/>
    <w:rsid w:val="003F198C"/>
    <w:rsid w:val="003F1A2A"/>
    <w:rsid w:val="003F1F46"/>
    <w:rsid w:val="003F1F94"/>
    <w:rsid w:val="003F24CF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1F3"/>
    <w:rsid w:val="003F3205"/>
    <w:rsid w:val="003F3321"/>
    <w:rsid w:val="003F35FF"/>
    <w:rsid w:val="003F3648"/>
    <w:rsid w:val="003F36EA"/>
    <w:rsid w:val="003F387B"/>
    <w:rsid w:val="003F3914"/>
    <w:rsid w:val="003F3A28"/>
    <w:rsid w:val="003F3A2E"/>
    <w:rsid w:val="003F3DD2"/>
    <w:rsid w:val="003F40B1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5C9A"/>
    <w:rsid w:val="003F5DF5"/>
    <w:rsid w:val="003F6073"/>
    <w:rsid w:val="003F60D4"/>
    <w:rsid w:val="003F62EB"/>
    <w:rsid w:val="003F65E8"/>
    <w:rsid w:val="003F66C1"/>
    <w:rsid w:val="003F68FA"/>
    <w:rsid w:val="003F6942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1CAE"/>
    <w:rsid w:val="00401EAD"/>
    <w:rsid w:val="00402250"/>
    <w:rsid w:val="004025D3"/>
    <w:rsid w:val="0040267A"/>
    <w:rsid w:val="0040275C"/>
    <w:rsid w:val="004027E7"/>
    <w:rsid w:val="00402817"/>
    <w:rsid w:val="00402D07"/>
    <w:rsid w:val="00402D19"/>
    <w:rsid w:val="00402DCF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AD3"/>
    <w:rsid w:val="00404C43"/>
    <w:rsid w:val="00404D72"/>
    <w:rsid w:val="00404FFA"/>
    <w:rsid w:val="00405164"/>
    <w:rsid w:val="004052A8"/>
    <w:rsid w:val="00405513"/>
    <w:rsid w:val="00405994"/>
    <w:rsid w:val="004059B8"/>
    <w:rsid w:val="004059D4"/>
    <w:rsid w:val="00405D7A"/>
    <w:rsid w:val="00405EDA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6F12"/>
    <w:rsid w:val="0040703A"/>
    <w:rsid w:val="0040739A"/>
    <w:rsid w:val="00407403"/>
    <w:rsid w:val="00407513"/>
    <w:rsid w:val="00407912"/>
    <w:rsid w:val="00407A09"/>
    <w:rsid w:val="00407C74"/>
    <w:rsid w:val="00407CD5"/>
    <w:rsid w:val="00407E56"/>
    <w:rsid w:val="00407E5C"/>
    <w:rsid w:val="00407FE0"/>
    <w:rsid w:val="004100B4"/>
    <w:rsid w:val="00410B2C"/>
    <w:rsid w:val="00410CEC"/>
    <w:rsid w:val="0041102D"/>
    <w:rsid w:val="004110B4"/>
    <w:rsid w:val="004110CD"/>
    <w:rsid w:val="00411506"/>
    <w:rsid w:val="00411594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2B2"/>
    <w:rsid w:val="004134CD"/>
    <w:rsid w:val="00413A15"/>
    <w:rsid w:val="00413C6B"/>
    <w:rsid w:val="00413CB5"/>
    <w:rsid w:val="004140BE"/>
    <w:rsid w:val="004141D7"/>
    <w:rsid w:val="0041425C"/>
    <w:rsid w:val="0041446E"/>
    <w:rsid w:val="00414545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3C4"/>
    <w:rsid w:val="0041556C"/>
    <w:rsid w:val="00415615"/>
    <w:rsid w:val="004159D7"/>
    <w:rsid w:val="00415C7F"/>
    <w:rsid w:val="00415CB6"/>
    <w:rsid w:val="00415D98"/>
    <w:rsid w:val="00415E85"/>
    <w:rsid w:val="0041626A"/>
    <w:rsid w:val="0041668B"/>
    <w:rsid w:val="00416890"/>
    <w:rsid w:val="00416B54"/>
    <w:rsid w:val="00416D16"/>
    <w:rsid w:val="00416EF7"/>
    <w:rsid w:val="00417411"/>
    <w:rsid w:val="0041742F"/>
    <w:rsid w:val="00420484"/>
    <w:rsid w:val="0042048A"/>
    <w:rsid w:val="00420542"/>
    <w:rsid w:val="00420583"/>
    <w:rsid w:val="0042070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949"/>
    <w:rsid w:val="00421BFB"/>
    <w:rsid w:val="00421C12"/>
    <w:rsid w:val="00421C1F"/>
    <w:rsid w:val="00421C3F"/>
    <w:rsid w:val="00421DEC"/>
    <w:rsid w:val="00421E2B"/>
    <w:rsid w:val="00421F22"/>
    <w:rsid w:val="00422502"/>
    <w:rsid w:val="004226D9"/>
    <w:rsid w:val="004227A6"/>
    <w:rsid w:val="004228B0"/>
    <w:rsid w:val="00422AC9"/>
    <w:rsid w:val="00422C18"/>
    <w:rsid w:val="00422C5F"/>
    <w:rsid w:val="00422C79"/>
    <w:rsid w:val="00422CB0"/>
    <w:rsid w:val="0042314B"/>
    <w:rsid w:val="00423278"/>
    <w:rsid w:val="00423313"/>
    <w:rsid w:val="004236FC"/>
    <w:rsid w:val="00423919"/>
    <w:rsid w:val="00423967"/>
    <w:rsid w:val="00423A8E"/>
    <w:rsid w:val="00423A99"/>
    <w:rsid w:val="00423B09"/>
    <w:rsid w:val="00423B77"/>
    <w:rsid w:val="00423D93"/>
    <w:rsid w:val="004241E1"/>
    <w:rsid w:val="00424207"/>
    <w:rsid w:val="004245E5"/>
    <w:rsid w:val="004247D9"/>
    <w:rsid w:val="004249F8"/>
    <w:rsid w:val="00424C79"/>
    <w:rsid w:val="00424CE5"/>
    <w:rsid w:val="00424CE9"/>
    <w:rsid w:val="00424EE6"/>
    <w:rsid w:val="00424F8D"/>
    <w:rsid w:val="0042500A"/>
    <w:rsid w:val="0042516D"/>
    <w:rsid w:val="0042520A"/>
    <w:rsid w:val="0042525C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28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6F4C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C10"/>
    <w:rsid w:val="00427CEA"/>
    <w:rsid w:val="00427D29"/>
    <w:rsid w:val="00427D57"/>
    <w:rsid w:val="00427D89"/>
    <w:rsid w:val="00427E21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70F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B2"/>
    <w:rsid w:val="004324F5"/>
    <w:rsid w:val="0043256B"/>
    <w:rsid w:val="00432636"/>
    <w:rsid w:val="004327C9"/>
    <w:rsid w:val="004327DB"/>
    <w:rsid w:val="00432839"/>
    <w:rsid w:val="00432AC9"/>
    <w:rsid w:val="00432B0F"/>
    <w:rsid w:val="00432C7B"/>
    <w:rsid w:val="00432C9B"/>
    <w:rsid w:val="00432CC2"/>
    <w:rsid w:val="00432D3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CD7"/>
    <w:rsid w:val="00433E19"/>
    <w:rsid w:val="00433EA5"/>
    <w:rsid w:val="004342E5"/>
    <w:rsid w:val="00434386"/>
    <w:rsid w:val="0043439A"/>
    <w:rsid w:val="004343BC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1A5"/>
    <w:rsid w:val="0043732E"/>
    <w:rsid w:val="00437393"/>
    <w:rsid w:val="004373C0"/>
    <w:rsid w:val="004373D1"/>
    <w:rsid w:val="004374B5"/>
    <w:rsid w:val="00437568"/>
    <w:rsid w:val="0043756B"/>
    <w:rsid w:val="004376F5"/>
    <w:rsid w:val="0043796F"/>
    <w:rsid w:val="004379A0"/>
    <w:rsid w:val="004379C3"/>
    <w:rsid w:val="004379E9"/>
    <w:rsid w:val="00437A1E"/>
    <w:rsid w:val="00437A74"/>
    <w:rsid w:val="00437D17"/>
    <w:rsid w:val="00437D3E"/>
    <w:rsid w:val="00440426"/>
    <w:rsid w:val="0044065B"/>
    <w:rsid w:val="00440823"/>
    <w:rsid w:val="00440864"/>
    <w:rsid w:val="004409CD"/>
    <w:rsid w:val="00440A87"/>
    <w:rsid w:val="00440ADA"/>
    <w:rsid w:val="00440BE9"/>
    <w:rsid w:val="00440C52"/>
    <w:rsid w:val="00440EB1"/>
    <w:rsid w:val="00440F70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1EE8"/>
    <w:rsid w:val="00442079"/>
    <w:rsid w:val="0044207B"/>
    <w:rsid w:val="004420E1"/>
    <w:rsid w:val="00442156"/>
    <w:rsid w:val="0044220F"/>
    <w:rsid w:val="004422B0"/>
    <w:rsid w:val="0044234D"/>
    <w:rsid w:val="004423E5"/>
    <w:rsid w:val="00442633"/>
    <w:rsid w:val="0044281C"/>
    <w:rsid w:val="00442AB6"/>
    <w:rsid w:val="00442E14"/>
    <w:rsid w:val="0044302D"/>
    <w:rsid w:val="004432FF"/>
    <w:rsid w:val="00443331"/>
    <w:rsid w:val="00443530"/>
    <w:rsid w:val="00443804"/>
    <w:rsid w:val="00443872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66"/>
    <w:rsid w:val="00444874"/>
    <w:rsid w:val="004448CC"/>
    <w:rsid w:val="00444D6B"/>
    <w:rsid w:val="00445272"/>
    <w:rsid w:val="00445337"/>
    <w:rsid w:val="00445430"/>
    <w:rsid w:val="00445602"/>
    <w:rsid w:val="0044581A"/>
    <w:rsid w:val="00445963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585"/>
    <w:rsid w:val="0044672A"/>
    <w:rsid w:val="004467F1"/>
    <w:rsid w:val="004468B6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53D"/>
    <w:rsid w:val="004479B7"/>
    <w:rsid w:val="00447C5A"/>
    <w:rsid w:val="00447E08"/>
    <w:rsid w:val="00447E55"/>
    <w:rsid w:val="00450261"/>
    <w:rsid w:val="00450379"/>
    <w:rsid w:val="0045042D"/>
    <w:rsid w:val="004505C4"/>
    <w:rsid w:val="00450616"/>
    <w:rsid w:val="004509BE"/>
    <w:rsid w:val="00450CE0"/>
    <w:rsid w:val="00450D60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A2A"/>
    <w:rsid w:val="00451CEC"/>
    <w:rsid w:val="00451E31"/>
    <w:rsid w:val="00451E8F"/>
    <w:rsid w:val="00452261"/>
    <w:rsid w:val="004522F9"/>
    <w:rsid w:val="00452362"/>
    <w:rsid w:val="0045262E"/>
    <w:rsid w:val="004526BF"/>
    <w:rsid w:val="004527B7"/>
    <w:rsid w:val="00452864"/>
    <w:rsid w:val="004529F7"/>
    <w:rsid w:val="00452BFA"/>
    <w:rsid w:val="00452C56"/>
    <w:rsid w:val="00452D05"/>
    <w:rsid w:val="00452D15"/>
    <w:rsid w:val="00452E19"/>
    <w:rsid w:val="00452E59"/>
    <w:rsid w:val="00452FB4"/>
    <w:rsid w:val="00453020"/>
    <w:rsid w:val="0045304D"/>
    <w:rsid w:val="00453130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4CC6"/>
    <w:rsid w:val="00454E22"/>
    <w:rsid w:val="004550D3"/>
    <w:rsid w:val="004551B8"/>
    <w:rsid w:val="004551DF"/>
    <w:rsid w:val="0045553D"/>
    <w:rsid w:val="004557EA"/>
    <w:rsid w:val="004558CA"/>
    <w:rsid w:val="004559AC"/>
    <w:rsid w:val="00455A40"/>
    <w:rsid w:val="00455A45"/>
    <w:rsid w:val="00455AE3"/>
    <w:rsid w:val="00455C33"/>
    <w:rsid w:val="004562A2"/>
    <w:rsid w:val="004562B1"/>
    <w:rsid w:val="004562D8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19A"/>
    <w:rsid w:val="004603E5"/>
    <w:rsid w:val="004604EC"/>
    <w:rsid w:val="004604EE"/>
    <w:rsid w:val="0046054B"/>
    <w:rsid w:val="004606FC"/>
    <w:rsid w:val="00460841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9FD"/>
    <w:rsid w:val="00462A98"/>
    <w:rsid w:val="00462B09"/>
    <w:rsid w:val="00462D55"/>
    <w:rsid w:val="00462D70"/>
    <w:rsid w:val="00462E13"/>
    <w:rsid w:val="00462E8E"/>
    <w:rsid w:val="00462F90"/>
    <w:rsid w:val="00463038"/>
    <w:rsid w:val="004630F7"/>
    <w:rsid w:val="00463209"/>
    <w:rsid w:val="00463335"/>
    <w:rsid w:val="004633CB"/>
    <w:rsid w:val="00463546"/>
    <w:rsid w:val="0046362A"/>
    <w:rsid w:val="00463670"/>
    <w:rsid w:val="00463684"/>
    <w:rsid w:val="00463A33"/>
    <w:rsid w:val="00463B22"/>
    <w:rsid w:val="00463D77"/>
    <w:rsid w:val="00463D7C"/>
    <w:rsid w:val="00463DC0"/>
    <w:rsid w:val="00463F2E"/>
    <w:rsid w:val="004640D5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56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99C"/>
    <w:rsid w:val="00466A29"/>
    <w:rsid w:val="00466CFF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0EA"/>
    <w:rsid w:val="004701A5"/>
    <w:rsid w:val="0047021B"/>
    <w:rsid w:val="00470391"/>
    <w:rsid w:val="004703DD"/>
    <w:rsid w:val="00470470"/>
    <w:rsid w:val="00470499"/>
    <w:rsid w:val="004704A1"/>
    <w:rsid w:val="004704E4"/>
    <w:rsid w:val="00470585"/>
    <w:rsid w:val="0047062A"/>
    <w:rsid w:val="004708AC"/>
    <w:rsid w:val="00470B6B"/>
    <w:rsid w:val="00470E0A"/>
    <w:rsid w:val="00471061"/>
    <w:rsid w:val="00471169"/>
    <w:rsid w:val="0047142E"/>
    <w:rsid w:val="0047147D"/>
    <w:rsid w:val="0047162A"/>
    <w:rsid w:val="0047165D"/>
    <w:rsid w:val="004716BE"/>
    <w:rsid w:val="00471714"/>
    <w:rsid w:val="004717E3"/>
    <w:rsid w:val="00471864"/>
    <w:rsid w:val="00471F6E"/>
    <w:rsid w:val="004722EA"/>
    <w:rsid w:val="004724DD"/>
    <w:rsid w:val="00472525"/>
    <w:rsid w:val="004727C6"/>
    <w:rsid w:val="00472808"/>
    <w:rsid w:val="00472911"/>
    <w:rsid w:val="00472946"/>
    <w:rsid w:val="00472960"/>
    <w:rsid w:val="00472A2B"/>
    <w:rsid w:val="00472C26"/>
    <w:rsid w:val="00472E35"/>
    <w:rsid w:val="00472F93"/>
    <w:rsid w:val="0047309D"/>
    <w:rsid w:val="004730D4"/>
    <w:rsid w:val="0047322D"/>
    <w:rsid w:val="0047364E"/>
    <w:rsid w:val="0047365C"/>
    <w:rsid w:val="004736E5"/>
    <w:rsid w:val="004737CC"/>
    <w:rsid w:val="00473ACF"/>
    <w:rsid w:val="00473BF2"/>
    <w:rsid w:val="00473BF4"/>
    <w:rsid w:val="00473C08"/>
    <w:rsid w:val="00473EF9"/>
    <w:rsid w:val="00474069"/>
    <w:rsid w:val="00474403"/>
    <w:rsid w:val="0047477B"/>
    <w:rsid w:val="00474881"/>
    <w:rsid w:val="00474946"/>
    <w:rsid w:val="004749E2"/>
    <w:rsid w:val="004749F9"/>
    <w:rsid w:val="00474A21"/>
    <w:rsid w:val="00474A67"/>
    <w:rsid w:val="00474AFB"/>
    <w:rsid w:val="00474B5F"/>
    <w:rsid w:val="00474B89"/>
    <w:rsid w:val="00474D02"/>
    <w:rsid w:val="00474D08"/>
    <w:rsid w:val="00474E99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5EE5"/>
    <w:rsid w:val="004760D0"/>
    <w:rsid w:val="0047615A"/>
    <w:rsid w:val="00476261"/>
    <w:rsid w:val="00476423"/>
    <w:rsid w:val="004769E6"/>
    <w:rsid w:val="00476A60"/>
    <w:rsid w:val="00476D31"/>
    <w:rsid w:val="00476DE9"/>
    <w:rsid w:val="00476E03"/>
    <w:rsid w:val="00476E1C"/>
    <w:rsid w:val="00476FD5"/>
    <w:rsid w:val="00477092"/>
    <w:rsid w:val="00477261"/>
    <w:rsid w:val="00477302"/>
    <w:rsid w:val="004773DC"/>
    <w:rsid w:val="00477958"/>
    <w:rsid w:val="00477C6E"/>
    <w:rsid w:val="00477CDD"/>
    <w:rsid w:val="00477E3B"/>
    <w:rsid w:val="00477E9C"/>
    <w:rsid w:val="00477EA0"/>
    <w:rsid w:val="00480054"/>
    <w:rsid w:val="00480258"/>
    <w:rsid w:val="0048045D"/>
    <w:rsid w:val="0048059A"/>
    <w:rsid w:val="00480725"/>
    <w:rsid w:val="004807AA"/>
    <w:rsid w:val="00480839"/>
    <w:rsid w:val="00480886"/>
    <w:rsid w:val="00480890"/>
    <w:rsid w:val="00480AE1"/>
    <w:rsid w:val="00480B79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5FD"/>
    <w:rsid w:val="004818D5"/>
    <w:rsid w:val="004819E7"/>
    <w:rsid w:val="004819F3"/>
    <w:rsid w:val="00481D21"/>
    <w:rsid w:val="00481D22"/>
    <w:rsid w:val="00481E94"/>
    <w:rsid w:val="00481F89"/>
    <w:rsid w:val="004822C7"/>
    <w:rsid w:val="004823ED"/>
    <w:rsid w:val="0048252C"/>
    <w:rsid w:val="00482557"/>
    <w:rsid w:val="004825C5"/>
    <w:rsid w:val="00482716"/>
    <w:rsid w:val="00482A0A"/>
    <w:rsid w:val="00482C17"/>
    <w:rsid w:val="00482CE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9C2"/>
    <w:rsid w:val="00483B76"/>
    <w:rsid w:val="00483CEA"/>
    <w:rsid w:val="00483E33"/>
    <w:rsid w:val="00483ECE"/>
    <w:rsid w:val="00483F57"/>
    <w:rsid w:val="00484076"/>
    <w:rsid w:val="0048423E"/>
    <w:rsid w:val="00484316"/>
    <w:rsid w:val="00484318"/>
    <w:rsid w:val="00484386"/>
    <w:rsid w:val="004843E4"/>
    <w:rsid w:val="0048442F"/>
    <w:rsid w:val="0048470D"/>
    <w:rsid w:val="00484788"/>
    <w:rsid w:val="00484833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5D91"/>
    <w:rsid w:val="0048610C"/>
    <w:rsid w:val="00486210"/>
    <w:rsid w:val="00486747"/>
    <w:rsid w:val="004867F8"/>
    <w:rsid w:val="00486827"/>
    <w:rsid w:val="0048691C"/>
    <w:rsid w:val="00486CEF"/>
    <w:rsid w:val="00486F1A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493"/>
    <w:rsid w:val="00490909"/>
    <w:rsid w:val="00490C6A"/>
    <w:rsid w:val="00490D9C"/>
    <w:rsid w:val="00490DFB"/>
    <w:rsid w:val="00491045"/>
    <w:rsid w:val="00491276"/>
    <w:rsid w:val="004912BF"/>
    <w:rsid w:val="0049138B"/>
    <w:rsid w:val="004913A4"/>
    <w:rsid w:val="00491824"/>
    <w:rsid w:val="004918A2"/>
    <w:rsid w:val="004918BC"/>
    <w:rsid w:val="00491B82"/>
    <w:rsid w:val="00491BBD"/>
    <w:rsid w:val="00491BE1"/>
    <w:rsid w:val="00491CD5"/>
    <w:rsid w:val="00491CEF"/>
    <w:rsid w:val="0049217A"/>
    <w:rsid w:val="00492280"/>
    <w:rsid w:val="004923FD"/>
    <w:rsid w:val="0049297B"/>
    <w:rsid w:val="004929E7"/>
    <w:rsid w:val="00492B85"/>
    <w:rsid w:val="00492C06"/>
    <w:rsid w:val="00492C5B"/>
    <w:rsid w:val="00492CA6"/>
    <w:rsid w:val="00492D60"/>
    <w:rsid w:val="00492E3A"/>
    <w:rsid w:val="004930FF"/>
    <w:rsid w:val="004931EA"/>
    <w:rsid w:val="004932AC"/>
    <w:rsid w:val="004933CD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354"/>
    <w:rsid w:val="00494505"/>
    <w:rsid w:val="004945FB"/>
    <w:rsid w:val="0049476C"/>
    <w:rsid w:val="00494890"/>
    <w:rsid w:val="00494C88"/>
    <w:rsid w:val="00494CB4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00"/>
    <w:rsid w:val="00495E20"/>
    <w:rsid w:val="00495F5B"/>
    <w:rsid w:val="00496068"/>
    <w:rsid w:val="0049629B"/>
    <w:rsid w:val="004963B9"/>
    <w:rsid w:val="004963C4"/>
    <w:rsid w:val="00496433"/>
    <w:rsid w:val="0049667B"/>
    <w:rsid w:val="004968A2"/>
    <w:rsid w:val="00496C3B"/>
    <w:rsid w:val="00496C7A"/>
    <w:rsid w:val="00496E3A"/>
    <w:rsid w:val="00496F59"/>
    <w:rsid w:val="004971C2"/>
    <w:rsid w:val="0049736C"/>
    <w:rsid w:val="004973B7"/>
    <w:rsid w:val="004975F5"/>
    <w:rsid w:val="00497721"/>
    <w:rsid w:val="00497A7D"/>
    <w:rsid w:val="00497A97"/>
    <w:rsid w:val="00497B91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9FD"/>
    <w:rsid w:val="004A0A6D"/>
    <w:rsid w:val="004A0B5A"/>
    <w:rsid w:val="004A0EB9"/>
    <w:rsid w:val="004A1066"/>
    <w:rsid w:val="004A12FC"/>
    <w:rsid w:val="004A1333"/>
    <w:rsid w:val="004A1340"/>
    <w:rsid w:val="004A139A"/>
    <w:rsid w:val="004A13CC"/>
    <w:rsid w:val="004A1453"/>
    <w:rsid w:val="004A14A8"/>
    <w:rsid w:val="004A161F"/>
    <w:rsid w:val="004A168D"/>
    <w:rsid w:val="004A18BC"/>
    <w:rsid w:val="004A1A4B"/>
    <w:rsid w:val="004A1B60"/>
    <w:rsid w:val="004A1BB9"/>
    <w:rsid w:val="004A1BE1"/>
    <w:rsid w:val="004A1FC4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C9A"/>
    <w:rsid w:val="004A2F66"/>
    <w:rsid w:val="004A312B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3B03"/>
    <w:rsid w:val="004A3CBB"/>
    <w:rsid w:val="004A3E75"/>
    <w:rsid w:val="004A4161"/>
    <w:rsid w:val="004A4279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77"/>
    <w:rsid w:val="004A6BAB"/>
    <w:rsid w:val="004A6DC4"/>
    <w:rsid w:val="004A6DE7"/>
    <w:rsid w:val="004A7109"/>
    <w:rsid w:val="004A7200"/>
    <w:rsid w:val="004A7342"/>
    <w:rsid w:val="004A74F1"/>
    <w:rsid w:val="004A76B5"/>
    <w:rsid w:val="004A790F"/>
    <w:rsid w:val="004A7989"/>
    <w:rsid w:val="004A7A0B"/>
    <w:rsid w:val="004A7B1E"/>
    <w:rsid w:val="004A7F68"/>
    <w:rsid w:val="004B02B5"/>
    <w:rsid w:val="004B0308"/>
    <w:rsid w:val="004B0459"/>
    <w:rsid w:val="004B0596"/>
    <w:rsid w:val="004B07F8"/>
    <w:rsid w:val="004B0AEA"/>
    <w:rsid w:val="004B0CEA"/>
    <w:rsid w:val="004B0DB0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E59"/>
    <w:rsid w:val="004B1F2E"/>
    <w:rsid w:val="004B2085"/>
    <w:rsid w:val="004B20A4"/>
    <w:rsid w:val="004B20CA"/>
    <w:rsid w:val="004B21D6"/>
    <w:rsid w:val="004B22B7"/>
    <w:rsid w:val="004B2310"/>
    <w:rsid w:val="004B2378"/>
    <w:rsid w:val="004B2500"/>
    <w:rsid w:val="004B25B6"/>
    <w:rsid w:val="004B25C6"/>
    <w:rsid w:val="004B267F"/>
    <w:rsid w:val="004B28A0"/>
    <w:rsid w:val="004B28F5"/>
    <w:rsid w:val="004B29FD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B17"/>
    <w:rsid w:val="004B3C0B"/>
    <w:rsid w:val="004B3E82"/>
    <w:rsid w:val="004B3EF1"/>
    <w:rsid w:val="004B3F79"/>
    <w:rsid w:val="004B4068"/>
    <w:rsid w:val="004B434D"/>
    <w:rsid w:val="004B434E"/>
    <w:rsid w:val="004B4498"/>
    <w:rsid w:val="004B4869"/>
    <w:rsid w:val="004B4892"/>
    <w:rsid w:val="004B48B0"/>
    <w:rsid w:val="004B4A96"/>
    <w:rsid w:val="004B4B51"/>
    <w:rsid w:val="004B4D23"/>
    <w:rsid w:val="004B4F5E"/>
    <w:rsid w:val="004B508F"/>
    <w:rsid w:val="004B55E4"/>
    <w:rsid w:val="004B5756"/>
    <w:rsid w:val="004B57D2"/>
    <w:rsid w:val="004B58AE"/>
    <w:rsid w:val="004B5B07"/>
    <w:rsid w:val="004B5C7A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5E"/>
    <w:rsid w:val="004B6E8D"/>
    <w:rsid w:val="004B6F40"/>
    <w:rsid w:val="004B7199"/>
    <w:rsid w:val="004B71C1"/>
    <w:rsid w:val="004B735E"/>
    <w:rsid w:val="004B73E4"/>
    <w:rsid w:val="004B741D"/>
    <w:rsid w:val="004B753A"/>
    <w:rsid w:val="004B753D"/>
    <w:rsid w:val="004B7586"/>
    <w:rsid w:val="004B75B7"/>
    <w:rsid w:val="004B7622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368"/>
    <w:rsid w:val="004C05E4"/>
    <w:rsid w:val="004C0615"/>
    <w:rsid w:val="004C0990"/>
    <w:rsid w:val="004C09E1"/>
    <w:rsid w:val="004C0A6C"/>
    <w:rsid w:val="004C0A9C"/>
    <w:rsid w:val="004C0CD8"/>
    <w:rsid w:val="004C0E47"/>
    <w:rsid w:val="004C0E7F"/>
    <w:rsid w:val="004C0E85"/>
    <w:rsid w:val="004C12D2"/>
    <w:rsid w:val="004C12DE"/>
    <w:rsid w:val="004C13C1"/>
    <w:rsid w:val="004C13C9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BA"/>
    <w:rsid w:val="004C21F9"/>
    <w:rsid w:val="004C22D0"/>
    <w:rsid w:val="004C236E"/>
    <w:rsid w:val="004C241E"/>
    <w:rsid w:val="004C248F"/>
    <w:rsid w:val="004C2556"/>
    <w:rsid w:val="004C2667"/>
    <w:rsid w:val="004C275F"/>
    <w:rsid w:val="004C27BB"/>
    <w:rsid w:val="004C28AA"/>
    <w:rsid w:val="004C2A82"/>
    <w:rsid w:val="004C2B49"/>
    <w:rsid w:val="004C2BE3"/>
    <w:rsid w:val="004C2C9B"/>
    <w:rsid w:val="004C2DEC"/>
    <w:rsid w:val="004C2E0D"/>
    <w:rsid w:val="004C2E5C"/>
    <w:rsid w:val="004C2EDF"/>
    <w:rsid w:val="004C2F14"/>
    <w:rsid w:val="004C3001"/>
    <w:rsid w:val="004C3139"/>
    <w:rsid w:val="004C31F0"/>
    <w:rsid w:val="004C3262"/>
    <w:rsid w:val="004C32B9"/>
    <w:rsid w:val="004C34DD"/>
    <w:rsid w:val="004C3A1D"/>
    <w:rsid w:val="004C3A24"/>
    <w:rsid w:val="004C3B07"/>
    <w:rsid w:val="004C3CAA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7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8B3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6C1"/>
    <w:rsid w:val="004D1824"/>
    <w:rsid w:val="004D1851"/>
    <w:rsid w:val="004D194C"/>
    <w:rsid w:val="004D1A01"/>
    <w:rsid w:val="004D1A6D"/>
    <w:rsid w:val="004D1BF4"/>
    <w:rsid w:val="004D1BF8"/>
    <w:rsid w:val="004D1C53"/>
    <w:rsid w:val="004D1CCD"/>
    <w:rsid w:val="004D1E7D"/>
    <w:rsid w:val="004D20AB"/>
    <w:rsid w:val="004D20C4"/>
    <w:rsid w:val="004D20ED"/>
    <w:rsid w:val="004D213F"/>
    <w:rsid w:val="004D22C8"/>
    <w:rsid w:val="004D23D8"/>
    <w:rsid w:val="004D2453"/>
    <w:rsid w:val="004D2582"/>
    <w:rsid w:val="004D28C9"/>
    <w:rsid w:val="004D2966"/>
    <w:rsid w:val="004D2A6C"/>
    <w:rsid w:val="004D2A8E"/>
    <w:rsid w:val="004D2C0E"/>
    <w:rsid w:val="004D2E93"/>
    <w:rsid w:val="004D3105"/>
    <w:rsid w:val="004D329C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D7"/>
    <w:rsid w:val="004D57F4"/>
    <w:rsid w:val="004D5921"/>
    <w:rsid w:val="004D5D9F"/>
    <w:rsid w:val="004D5DC2"/>
    <w:rsid w:val="004D5FED"/>
    <w:rsid w:val="004D62F5"/>
    <w:rsid w:val="004D6387"/>
    <w:rsid w:val="004D6442"/>
    <w:rsid w:val="004D6528"/>
    <w:rsid w:val="004D6822"/>
    <w:rsid w:val="004D68C3"/>
    <w:rsid w:val="004D6B97"/>
    <w:rsid w:val="004D6DC9"/>
    <w:rsid w:val="004D6DD7"/>
    <w:rsid w:val="004D721D"/>
    <w:rsid w:val="004D7366"/>
    <w:rsid w:val="004D73AC"/>
    <w:rsid w:val="004D75BF"/>
    <w:rsid w:val="004D775C"/>
    <w:rsid w:val="004D7A43"/>
    <w:rsid w:val="004D7A53"/>
    <w:rsid w:val="004D7A55"/>
    <w:rsid w:val="004D7A66"/>
    <w:rsid w:val="004D7AAE"/>
    <w:rsid w:val="004D7CCA"/>
    <w:rsid w:val="004D7CE3"/>
    <w:rsid w:val="004D7EBF"/>
    <w:rsid w:val="004E0082"/>
    <w:rsid w:val="004E00B7"/>
    <w:rsid w:val="004E05F5"/>
    <w:rsid w:val="004E0A43"/>
    <w:rsid w:val="004E0D50"/>
    <w:rsid w:val="004E0DC0"/>
    <w:rsid w:val="004E0FF8"/>
    <w:rsid w:val="004E10F3"/>
    <w:rsid w:val="004E1375"/>
    <w:rsid w:val="004E14A3"/>
    <w:rsid w:val="004E163A"/>
    <w:rsid w:val="004E16B6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24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B38"/>
    <w:rsid w:val="004E4CB3"/>
    <w:rsid w:val="004E4DA8"/>
    <w:rsid w:val="004E53B5"/>
    <w:rsid w:val="004E54A5"/>
    <w:rsid w:val="004E556D"/>
    <w:rsid w:val="004E5574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DB2"/>
    <w:rsid w:val="004E7E51"/>
    <w:rsid w:val="004E7F49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49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CA2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3DA"/>
    <w:rsid w:val="004F377F"/>
    <w:rsid w:val="004F39A9"/>
    <w:rsid w:val="004F3A2A"/>
    <w:rsid w:val="004F3A54"/>
    <w:rsid w:val="004F3B83"/>
    <w:rsid w:val="004F3C11"/>
    <w:rsid w:val="004F3DA0"/>
    <w:rsid w:val="004F3F8A"/>
    <w:rsid w:val="004F423D"/>
    <w:rsid w:val="004F425C"/>
    <w:rsid w:val="004F4302"/>
    <w:rsid w:val="004F44DC"/>
    <w:rsid w:val="004F4689"/>
    <w:rsid w:val="004F4858"/>
    <w:rsid w:val="004F4913"/>
    <w:rsid w:val="004F4B59"/>
    <w:rsid w:val="004F4BC6"/>
    <w:rsid w:val="004F4C65"/>
    <w:rsid w:val="004F4F2D"/>
    <w:rsid w:val="004F5099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403"/>
    <w:rsid w:val="004F6633"/>
    <w:rsid w:val="004F6646"/>
    <w:rsid w:val="004F6AB1"/>
    <w:rsid w:val="004F6BC3"/>
    <w:rsid w:val="004F6BFC"/>
    <w:rsid w:val="004F6C0F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1E6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65D"/>
    <w:rsid w:val="00501752"/>
    <w:rsid w:val="005017A9"/>
    <w:rsid w:val="00501830"/>
    <w:rsid w:val="005018F6"/>
    <w:rsid w:val="00501AEA"/>
    <w:rsid w:val="00501B7F"/>
    <w:rsid w:val="00501D3A"/>
    <w:rsid w:val="00501E23"/>
    <w:rsid w:val="00501F04"/>
    <w:rsid w:val="00502389"/>
    <w:rsid w:val="0050279E"/>
    <w:rsid w:val="005028CA"/>
    <w:rsid w:val="00502BAC"/>
    <w:rsid w:val="00502CA0"/>
    <w:rsid w:val="00502ED5"/>
    <w:rsid w:val="00502F66"/>
    <w:rsid w:val="00503263"/>
    <w:rsid w:val="00503342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5F4"/>
    <w:rsid w:val="0050461D"/>
    <w:rsid w:val="0050475B"/>
    <w:rsid w:val="00504851"/>
    <w:rsid w:val="0050490A"/>
    <w:rsid w:val="005049A9"/>
    <w:rsid w:val="00504A69"/>
    <w:rsid w:val="00504AAE"/>
    <w:rsid w:val="00504B73"/>
    <w:rsid w:val="00504E4C"/>
    <w:rsid w:val="00504F07"/>
    <w:rsid w:val="00504F42"/>
    <w:rsid w:val="00504F57"/>
    <w:rsid w:val="00505266"/>
    <w:rsid w:val="0050537B"/>
    <w:rsid w:val="0050539C"/>
    <w:rsid w:val="0050542F"/>
    <w:rsid w:val="00505611"/>
    <w:rsid w:val="0050591B"/>
    <w:rsid w:val="005059D9"/>
    <w:rsid w:val="005059ED"/>
    <w:rsid w:val="00505A8F"/>
    <w:rsid w:val="00505B55"/>
    <w:rsid w:val="00505E31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0AB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CC6"/>
    <w:rsid w:val="00507D3E"/>
    <w:rsid w:val="00507DD5"/>
    <w:rsid w:val="00507FB6"/>
    <w:rsid w:val="005100EB"/>
    <w:rsid w:val="00510121"/>
    <w:rsid w:val="005104B3"/>
    <w:rsid w:val="0051070E"/>
    <w:rsid w:val="0051072B"/>
    <w:rsid w:val="005107BF"/>
    <w:rsid w:val="005108D7"/>
    <w:rsid w:val="00510B0F"/>
    <w:rsid w:val="00510B7F"/>
    <w:rsid w:val="00511426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5D9"/>
    <w:rsid w:val="0051266E"/>
    <w:rsid w:val="00512ACB"/>
    <w:rsid w:val="00512D8D"/>
    <w:rsid w:val="00512F23"/>
    <w:rsid w:val="00513228"/>
    <w:rsid w:val="00513235"/>
    <w:rsid w:val="005132C0"/>
    <w:rsid w:val="005135B2"/>
    <w:rsid w:val="005135B9"/>
    <w:rsid w:val="0051391A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27"/>
    <w:rsid w:val="00514699"/>
    <w:rsid w:val="005148BC"/>
    <w:rsid w:val="00514A79"/>
    <w:rsid w:val="00514AD6"/>
    <w:rsid w:val="00514B35"/>
    <w:rsid w:val="00514BC5"/>
    <w:rsid w:val="00514C31"/>
    <w:rsid w:val="00514C52"/>
    <w:rsid w:val="005150DD"/>
    <w:rsid w:val="00515104"/>
    <w:rsid w:val="00515380"/>
    <w:rsid w:val="005153F7"/>
    <w:rsid w:val="005155FB"/>
    <w:rsid w:val="005156B2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4FA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C48"/>
    <w:rsid w:val="00520DAA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D6A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88"/>
    <w:rsid w:val="005235A1"/>
    <w:rsid w:val="00523726"/>
    <w:rsid w:val="00523769"/>
    <w:rsid w:val="005239E0"/>
    <w:rsid w:val="00523B2A"/>
    <w:rsid w:val="00523BCA"/>
    <w:rsid w:val="00523D19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6EE"/>
    <w:rsid w:val="0052486E"/>
    <w:rsid w:val="00524B5E"/>
    <w:rsid w:val="00524BD5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C11"/>
    <w:rsid w:val="00525D22"/>
    <w:rsid w:val="00525D5C"/>
    <w:rsid w:val="00525DE3"/>
    <w:rsid w:val="00525E9C"/>
    <w:rsid w:val="0052614B"/>
    <w:rsid w:val="005265DE"/>
    <w:rsid w:val="005266DA"/>
    <w:rsid w:val="005268B3"/>
    <w:rsid w:val="005277A2"/>
    <w:rsid w:val="005277C5"/>
    <w:rsid w:val="00527808"/>
    <w:rsid w:val="00527A52"/>
    <w:rsid w:val="00527AA0"/>
    <w:rsid w:val="00527AA3"/>
    <w:rsid w:val="00527C5C"/>
    <w:rsid w:val="00527C65"/>
    <w:rsid w:val="00527D27"/>
    <w:rsid w:val="00527D55"/>
    <w:rsid w:val="00527D68"/>
    <w:rsid w:val="00527DC1"/>
    <w:rsid w:val="00527EB7"/>
    <w:rsid w:val="00527EE9"/>
    <w:rsid w:val="005305AE"/>
    <w:rsid w:val="00530717"/>
    <w:rsid w:val="00530B9F"/>
    <w:rsid w:val="00530BBB"/>
    <w:rsid w:val="00530D88"/>
    <w:rsid w:val="00530F77"/>
    <w:rsid w:val="005310C3"/>
    <w:rsid w:val="00531186"/>
    <w:rsid w:val="00531478"/>
    <w:rsid w:val="00531671"/>
    <w:rsid w:val="005316CF"/>
    <w:rsid w:val="00531702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1F7"/>
    <w:rsid w:val="00533221"/>
    <w:rsid w:val="00533275"/>
    <w:rsid w:val="005332DD"/>
    <w:rsid w:val="00533349"/>
    <w:rsid w:val="005333FF"/>
    <w:rsid w:val="0053349A"/>
    <w:rsid w:val="005335B1"/>
    <w:rsid w:val="00533727"/>
    <w:rsid w:val="00533811"/>
    <w:rsid w:val="00533973"/>
    <w:rsid w:val="00533989"/>
    <w:rsid w:val="00533A31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8AD"/>
    <w:rsid w:val="005359B9"/>
    <w:rsid w:val="005359F0"/>
    <w:rsid w:val="00535C57"/>
    <w:rsid w:val="00535D94"/>
    <w:rsid w:val="00535FB1"/>
    <w:rsid w:val="0053612E"/>
    <w:rsid w:val="005365B8"/>
    <w:rsid w:val="00536630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8BF"/>
    <w:rsid w:val="00541971"/>
    <w:rsid w:val="00541F96"/>
    <w:rsid w:val="00541FCE"/>
    <w:rsid w:val="00541FFD"/>
    <w:rsid w:val="00542221"/>
    <w:rsid w:val="00542A2B"/>
    <w:rsid w:val="00542B96"/>
    <w:rsid w:val="00542FF0"/>
    <w:rsid w:val="00543398"/>
    <w:rsid w:val="005438AD"/>
    <w:rsid w:val="00543991"/>
    <w:rsid w:val="00543A41"/>
    <w:rsid w:val="00543B61"/>
    <w:rsid w:val="00543C6F"/>
    <w:rsid w:val="00543D82"/>
    <w:rsid w:val="00543D95"/>
    <w:rsid w:val="00543E6A"/>
    <w:rsid w:val="00544028"/>
    <w:rsid w:val="00544228"/>
    <w:rsid w:val="00544576"/>
    <w:rsid w:val="00544657"/>
    <w:rsid w:val="00544867"/>
    <w:rsid w:val="00544A27"/>
    <w:rsid w:val="00544C4E"/>
    <w:rsid w:val="00544E70"/>
    <w:rsid w:val="00544E72"/>
    <w:rsid w:val="00544EDB"/>
    <w:rsid w:val="00544FCA"/>
    <w:rsid w:val="0054517C"/>
    <w:rsid w:val="0054532C"/>
    <w:rsid w:val="00545370"/>
    <w:rsid w:val="00545444"/>
    <w:rsid w:val="005454A9"/>
    <w:rsid w:val="00545548"/>
    <w:rsid w:val="0054559F"/>
    <w:rsid w:val="005455DE"/>
    <w:rsid w:val="005458A4"/>
    <w:rsid w:val="005458AA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57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9D"/>
    <w:rsid w:val="005474BE"/>
    <w:rsid w:val="005474D7"/>
    <w:rsid w:val="00547894"/>
    <w:rsid w:val="00547A35"/>
    <w:rsid w:val="00547AC7"/>
    <w:rsid w:val="00547ACE"/>
    <w:rsid w:val="00547BC3"/>
    <w:rsid w:val="00547D7D"/>
    <w:rsid w:val="00547E51"/>
    <w:rsid w:val="00550189"/>
    <w:rsid w:val="005502C4"/>
    <w:rsid w:val="005502D8"/>
    <w:rsid w:val="005503D3"/>
    <w:rsid w:val="0055048B"/>
    <w:rsid w:val="0055049F"/>
    <w:rsid w:val="005504AB"/>
    <w:rsid w:val="005505E3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1BF"/>
    <w:rsid w:val="00551380"/>
    <w:rsid w:val="00551416"/>
    <w:rsid w:val="00551725"/>
    <w:rsid w:val="00551DA8"/>
    <w:rsid w:val="00551DCE"/>
    <w:rsid w:val="00551ED3"/>
    <w:rsid w:val="00551F10"/>
    <w:rsid w:val="00551F1E"/>
    <w:rsid w:val="00551F35"/>
    <w:rsid w:val="0055203C"/>
    <w:rsid w:val="00552174"/>
    <w:rsid w:val="005521B2"/>
    <w:rsid w:val="005521BA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6CC"/>
    <w:rsid w:val="005536D5"/>
    <w:rsid w:val="00553A30"/>
    <w:rsid w:val="00553A42"/>
    <w:rsid w:val="00553D84"/>
    <w:rsid w:val="00553F3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9B3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34"/>
    <w:rsid w:val="00557399"/>
    <w:rsid w:val="0055740A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626"/>
    <w:rsid w:val="005618D9"/>
    <w:rsid w:val="00561928"/>
    <w:rsid w:val="0056192A"/>
    <w:rsid w:val="00561A91"/>
    <w:rsid w:val="00561B99"/>
    <w:rsid w:val="00561C3A"/>
    <w:rsid w:val="00561DAE"/>
    <w:rsid w:val="00561E9B"/>
    <w:rsid w:val="005620E3"/>
    <w:rsid w:val="0056212A"/>
    <w:rsid w:val="005622A2"/>
    <w:rsid w:val="005626E9"/>
    <w:rsid w:val="00562864"/>
    <w:rsid w:val="005628F0"/>
    <w:rsid w:val="00562A98"/>
    <w:rsid w:val="00562AF9"/>
    <w:rsid w:val="00563069"/>
    <w:rsid w:val="00563273"/>
    <w:rsid w:val="005633A7"/>
    <w:rsid w:val="005637BC"/>
    <w:rsid w:val="00563851"/>
    <w:rsid w:val="00563860"/>
    <w:rsid w:val="00563928"/>
    <w:rsid w:val="00563997"/>
    <w:rsid w:val="00563A39"/>
    <w:rsid w:val="00563CE0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53"/>
    <w:rsid w:val="005654E4"/>
    <w:rsid w:val="00565A71"/>
    <w:rsid w:val="00565AE8"/>
    <w:rsid w:val="00565BE3"/>
    <w:rsid w:val="00565C67"/>
    <w:rsid w:val="00565D26"/>
    <w:rsid w:val="00565D59"/>
    <w:rsid w:val="005663AE"/>
    <w:rsid w:val="00566421"/>
    <w:rsid w:val="00566525"/>
    <w:rsid w:val="0056659C"/>
    <w:rsid w:val="00566A1F"/>
    <w:rsid w:val="00566B97"/>
    <w:rsid w:val="00566BBE"/>
    <w:rsid w:val="00566D87"/>
    <w:rsid w:val="00566DDE"/>
    <w:rsid w:val="00566F4D"/>
    <w:rsid w:val="005670D3"/>
    <w:rsid w:val="0056722E"/>
    <w:rsid w:val="0056727D"/>
    <w:rsid w:val="00567548"/>
    <w:rsid w:val="00567703"/>
    <w:rsid w:val="00567E5F"/>
    <w:rsid w:val="00567F21"/>
    <w:rsid w:val="00567F3C"/>
    <w:rsid w:val="005700CD"/>
    <w:rsid w:val="0057022E"/>
    <w:rsid w:val="005702D4"/>
    <w:rsid w:val="005703A0"/>
    <w:rsid w:val="0057049A"/>
    <w:rsid w:val="005708F5"/>
    <w:rsid w:val="00570A0E"/>
    <w:rsid w:val="00570A30"/>
    <w:rsid w:val="00570B68"/>
    <w:rsid w:val="0057104C"/>
    <w:rsid w:val="0057116E"/>
    <w:rsid w:val="00571192"/>
    <w:rsid w:val="00571304"/>
    <w:rsid w:val="005714B6"/>
    <w:rsid w:val="005716D0"/>
    <w:rsid w:val="0057171E"/>
    <w:rsid w:val="0057177C"/>
    <w:rsid w:val="00571844"/>
    <w:rsid w:val="00571929"/>
    <w:rsid w:val="00571B0A"/>
    <w:rsid w:val="00571C7E"/>
    <w:rsid w:val="00571C95"/>
    <w:rsid w:val="00571D3A"/>
    <w:rsid w:val="00571D61"/>
    <w:rsid w:val="005721DA"/>
    <w:rsid w:val="005721DD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82E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EED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2E"/>
    <w:rsid w:val="0057656A"/>
    <w:rsid w:val="005767C8"/>
    <w:rsid w:val="00576E85"/>
    <w:rsid w:val="00576F03"/>
    <w:rsid w:val="00576F60"/>
    <w:rsid w:val="00576FF9"/>
    <w:rsid w:val="00577021"/>
    <w:rsid w:val="00577030"/>
    <w:rsid w:val="005775B6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485"/>
    <w:rsid w:val="005805AF"/>
    <w:rsid w:val="005805E2"/>
    <w:rsid w:val="00580945"/>
    <w:rsid w:val="00580B65"/>
    <w:rsid w:val="005810D1"/>
    <w:rsid w:val="0058110F"/>
    <w:rsid w:val="005812AB"/>
    <w:rsid w:val="0058138A"/>
    <w:rsid w:val="005814AA"/>
    <w:rsid w:val="0058156E"/>
    <w:rsid w:val="00581705"/>
    <w:rsid w:val="005817C6"/>
    <w:rsid w:val="00581840"/>
    <w:rsid w:val="00581CC5"/>
    <w:rsid w:val="00581F45"/>
    <w:rsid w:val="00581F88"/>
    <w:rsid w:val="00582081"/>
    <w:rsid w:val="005821AE"/>
    <w:rsid w:val="00582B38"/>
    <w:rsid w:val="00582BA5"/>
    <w:rsid w:val="00582E29"/>
    <w:rsid w:val="00582EEE"/>
    <w:rsid w:val="0058301D"/>
    <w:rsid w:val="00583181"/>
    <w:rsid w:val="0058327C"/>
    <w:rsid w:val="00583369"/>
    <w:rsid w:val="0058352A"/>
    <w:rsid w:val="0058356C"/>
    <w:rsid w:val="00583663"/>
    <w:rsid w:val="00583666"/>
    <w:rsid w:val="005836A7"/>
    <w:rsid w:val="00583722"/>
    <w:rsid w:val="00583733"/>
    <w:rsid w:val="005837AF"/>
    <w:rsid w:val="005837F1"/>
    <w:rsid w:val="005837FE"/>
    <w:rsid w:val="00583829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4E8"/>
    <w:rsid w:val="00584793"/>
    <w:rsid w:val="00584BBC"/>
    <w:rsid w:val="00584BD1"/>
    <w:rsid w:val="00584D23"/>
    <w:rsid w:val="00584FF8"/>
    <w:rsid w:val="00585162"/>
    <w:rsid w:val="0058518B"/>
    <w:rsid w:val="0058554A"/>
    <w:rsid w:val="00585628"/>
    <w:rsid w:val="005856E4"/>
    <w:rsid w:val="00585752"/>
    <w:rsid w:val="005857E0"/>
    <w:rsid w:val="0058580D"/>
    <w:rsid w:val="0058590D"/>
    <w:rsid w:val="005859CC"/>
    <w:rsid w:val="00585A80"/>
    <w:rsid w:val="00585B52"/>
    <w:rsid w:val="00585BCC"/>
    <w:rsid w:val="00585FED"/>
    <w:rsid w:val="005862BD"/>
    <w:rsid w:val="00586417"/>
    <w:rsid w:val="00586540"/>
    <w:rsid w:val="00586608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85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E7A"/>
    <w:rsid w:val="00590F76"/>
    <w:rsid w:val="00590FB6"/>
    <w:rsid w:val="0059101A"/>
    <w:rsid w:val="005912B1"/>
    <w:rsid w:val="005915CB"/>
    <w:rsid w:val="005915D6"/>
    <w:rsid w:val="005917B1"/>
    <w:rsid w:val="0059187D"/>
    <w:rsid w:val="0059193F"/>
    <w:rsid w:val="00591A58"/>
    <w:rsid w:val="00591F09"/>
    <w:rsid w:val="00591F29"/>
    <w:rsid w:val="00591F93"/>
    <w:rsid w:val="005920FC"/>
    <w:rsid w:val="00592631"/>
    <w:rsid w:val="00592659"/>
    <w:rsid w:val="0059281E"/>
    <w:rsid w:val="0059287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4"/>
    <w:rsid w:val="005940DB"/>
    <w:rsid w:val="00594125"/>
    <w:rsid w:val="00594341"/>
    <w:rsid w:val="00594385"/>
    <w:rsid w:val="005943BB"/>
    <w:rsid w:val="005944DD"/>
    <w:rsid w:val="005947BE"/>
    <w:rsid w:val="0059485C"/>
    <w:rsid w:val="005948C3"/>
    <w:rsid w:val="00594917"/>
    <w:rsid w:val="0059496C"/>
    <w:rsid w:val="00594C3E"/>
    <w:rsid w:val="00594CC6"/>
    <w:rsid w:val="00594F0A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CDD"/>
    <w:rsid w:val="00596DBF"/>
    <w:rsid w:val="00596E9A"/>
    <w:rsid w:val="00596F39"/>
    <w:rsid w:val="00596F44"/>
    <w:rsid w:val="00597032"/>
    <w:rsid w:val="0059709C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429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AA1"/>
    <w:rsid w:val="005A2AA9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286"/>
    <w:rsid w:val="005A3363"/>
    <w:rsid w:val="005A33D6"/>
    <w:rsid w:val="005A35D1"/>
    <w:rsid w:val="005A368C"/>
    <w:rsid w:val="005A380D"/>
    <w:rsid w:val="005A3972"/>
    <w:rsid w:val="005A3BC0"/>
    <w:rsid w:val="005A3E0A"/>
    <w:rsid w:val="005A3E96"/>
    <w:rsid w:val="005A3F99"/>
    <w:rsid w:val="005A4008"/>
    <w:rsid w:val="005A4108"/>
    <w:rsid w:val="005A42E6"/>
    <w:rsid w:val="005A45CD"/>
    <w:rsid w:val="005A471B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7"/>
    <w:rsid w:val="005A54EA"/>
    <w:rsid w:val="005A5625"/>
    <w:rsid w:val="005A592F"/>
    <w:rsid w:val="005A5936"/>
    <w:rsid w:val="005A5A3F"/>
    <w:rsid w:val="005A5AAB"/>
    <w:rsid w:val="005A5B2F"/>
    <w:rsid w:val="005A5B43"/>
    <w:rsid w:val="005A5C8C"/>
    <w:rsid w:val="005A5D1E"/>
    <w:rsid w:val="005A5DBC"/>
    <w:rsid w:val="005A5F01"/>
    <w:rsid w:val="005A5FF2"/>
    <w:rsid w:val="005A6203"/>
    <w:rsid w:val="005A6237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AD8"/>
    <w:rsid w:val="005B0BB4"/>
    <w:rsid w:val="005B0CB7"/>
    <w:rsid w:val="005B0CC2"/>
    <w:rsid w:val="005B0D3B"/>
    <w:rsid w:val="005B1012"/>
    <w:rsid w:val="005B104F"/>
    <w:rsid w:val="005B111D"/>
    <w:rsid w:val="005B11E9"/>
    <w:rsid w:val="005B124E"/>
    <w:rsid w:val="005B146F"/>
    <w:rsid w:val="005B147A"/>
    <w:rsid w:val="005B14A3"/>
    <w:rsid w:val="005B1512"/>
    <w:rsid w:val="005B16A3"/>
    <w:rsid w:val="005B16D3"/>
    <w:rsid w:val="005B18DA"/>
    <w:rsid w:val="005B1976"/>
    <w:rsid w:val="005B19EC"/>
    <w:rsid w:val="005B1B34"/>
    <w:rsid w:val="005B1D8A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3D"/>
    <w:rsid w:val="005B2EC1"/>
    <w:rsid w:val="005B2FBE"/>
    <w:rsid w:val="005B2FE2"/>
    <w:rsid w:val="005B3110"/>
    <w:rsid w:val="005B3272"/>
    <w:rsid w:val="005B328D"/>
    <w:rsid w:val="005B36A4"/>
    <w:rsid w:val="005B373D"/>
    <w:rsid w:val="005B389E"/>
    <w:rsid w:val="005B398E"/>
    <w:rsid w:val="005B39B4"/>
    <w:rsid w:val="005B3BB0"/>
    <w:rsid w:val="005B3E0A"/>
    <w:rsid w:val="005B40EE"/>
    <w:rsid w:val="005B41ED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5FA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BDA"/>
    <w:rsid w:val="005B6D60"/>
    <w:rsid w:val="005B6F63"/>
    <w:rsid w:val="005B6F64"/>
    <w:rsid w:val="005B70FB"/>
    <w:rsid w:val="005B7100"/>
    <w:rsid w:val="005B7173"/>
    <w:rsid w:val="005B722E"/>
    <w:rsid w:val="005B72D9"/>
    <w:rsid w:val="005B73F5"/>
    <w:rsid w:val="005B74B3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80"/>
    <w:rsid w:val="005C10E0"/>
    <w:rsid w:val="005C114C"/>
    <w:rsid w:val="005C1160"/>
    <w:rsid w:val="005C123C"/>
    <w:rsid w:val="005C16BC"/>
    <w:rsid w:val="005C16F9"/>
    <w:rsid w:val="005C18B3"/>
    <w:rsid w:val="005C195A"/>
    <w:rsid w:val="005C196B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68C"/>
    <w:rsid w:val="005C39FC"/>
    <w:rsid w:val="005C3DAF"/>
    <w:rsid w:val="005C3E95"/>
    <w:rsid w:val="005C440D"/>
    <w:rsid w:val="005C44E2"/>
    <w:rsid w:val="005C4834"/>
    <w:rsid w:val="005C4965"/>
    <w:rsid w:val="005C49EE"/>
    <w:rsid w:val="005C4CCC"/>
    <w:rsid w:val="005C4D48"/>
    <w:rsid w:val="005C4D6A"/>
    <w:rsid w:val="005C4DC5"/>
    <w:rsid w:val="005C4E0F"/>
    <w:rsid w:val="005C4FB1"/>
    <w:rsid w:val="005C529C"/>
    <w:rsid w:val="005C52BC"/>
    <w:rsid w:val="005C5495"/>
    <w:rsid w:val="005C57EF"/>
    <w:rsid w:val="005C5B94"/>
    <w:rsid w:val="005C5C95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C787C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994"/>
    <w:rsid w:val="005D1AB0"/>
    <w:rsid w:val="005D1BAE"/>
    <w:rsid w:val="005D1D4C"/>
    <w:rsid w:val="005D1D7C"/>
    <w:rsid w:val="005D1EA0"/>
    <w:rsid w:val="005D1F64"/>
    <w:rsid w:val="005D218D"/>
    <w:rsid w:val="005D2611"/>
    <w:rsid w:val="005D2614"/>
    <w:rsid w:val="005D2617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3A7"/>
    <w:rsid w:val="005D4406"/>
    <w:rsid w:val="005D4661"/>
    <w:rsid w:val="005D47FC"/>
    <w:rsid w:val="005D487F"/>
    <w:rsid w:val="005D4985"/>
    <w:rsid w:val="005D4FBC"/>
    <w:rsid w:val="005D5004"/>
    <w:rsid w:val="005D51CE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5E"/>
    <w:rsid w:val="005D6E99"/>
    <w:rsid w:val="005D6F46"/>
    <w:rsid w:val="005D733D"/>
    <w:rsid w:val="005D73FE"/>
    <w:rsid w:val="005D7638"/>
    <w:rsid w:val="005D772E"/>
    <w:rsid w:val="005D7912"/>
    <w:rsid w:val="005D7A80"/>
    <w:rsid w:val="005D7CAE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2F"/>
    <w:rsid w:val="005E1538"/>
    <w:rsid w:val="005E15DB"/>
    <w:rsid w:val="005E1724"/>
    <w:rsid w:val="005E1770"/>
    <w:rsid w:val="005E17B3"/>
    <w:rsid w:val="005E18CA"/>
    <w:rsid w:val="005E1C2B"/>
    <w:rsid w:val="005E1C36"/>
    <w:rsid w:val="005E1E2E"/>
    <w:rsid w:val="005E21C7"/>
    <w:rsid w:val="005E277B"/>
    <w:rsid w:val="005E27B7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6B8"/>
    <w:rsid w:val="005E39B2"/>
    <w:rsid w:val="005E3A44"/>
    <w:rsid w:val="005E3A94"/>
    <w:rsid w:val="005E3C29"/>
    <w:rsid w:val="005E3ECA"/>
    <w:rsid w:val="005E40DA"/>
    <w:rsid w:val="005E4163"/>
    <w:rsid w:val="005E42FF"/>
    <w:rsid w:val="005E4343"/>
    <w:rsid w:val="005E43FE"/>
    <w:rsid w:val="005E4415"/>
    <w:rsid w:val="005E44E8"/>
    <w:rsid w:val="005E45D4"/>
    <w:rsid w:val="005E4943"/>
    <w:rsid w:val="005E4964"/>
    <w:rsid w:val="005E49C2"/>
    <w:rsid w:val="005E4A5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AC3"/>
    <w:rsid w:val="005E5B93"/>
    <w:rsid w:val="005E5EC9"/>
    <w:rsid w:val="005E6043"/>
    <w:rsid w:val="005E607D"/>
    <w:rsid w:val="005E6083"/>
    <w:rsid w:val="005E6143"/>
    <w:rsid w:val="005E6389"/>
    <w:rsid w:val="005E658B"/>
    <w:rsid w:val="005E6612"/>
    <w:rsid w:val="005E6751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78F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BB1"/>
    <w:rsid w:val="005F0C22"/>
    <w:rsid w:val="005F0CCA"/>
    <w:rsid w:val="005F0D48"/>
    <w:rsid w:val="005F0E51"/>
    <w:rsid w:val="005F0E92"/>
    <w:rsid w:val="005F0F76"/>
    <w:rsid w:val="005F0FBF"/>
    <w:rsid w:val="005F0FF7"/>
    <w:rsid w:val="005F107E"/>
    <w:rsid w:val="005F114A"/>
    <w:rsid w:val="005F127B"/>
    <w:rsid w:val="005F128E"/>
    <w:rsid w:val="005F12F5"/>
    <w:rsid w:val="005F1583"/>
    <w:rsid w:val="005F1812"/>
    <w:rsid w:val="005F1855"/>
    <w:rsid w:val="005F18A9"/>
    <w:rsid w:val="005F19FA"/>
    <w:rsid w:val="005F1AF6"/>
    <w:rsid w:val="005F1C32"/>
    <w:rsid w:val="005F1C87"/>
    <w:rsid w:val="005F1D4F"/>
    <w:rsid w:val="005F1E12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47C"/>
    <w:rsid w:val="005F3588"/>
    <w:rsid w:val="005F38C4"/>
    <w:rsid w:val="005F3BA7"/>
    <w:rsid w:val="005F4000"/>
    <w:rsid w:val="005F410E"/>
    <w:rsid w:val="005F416E"/>
    <w:rsid w:val="005F4240"/>
    <w:rsid w:val="005F44FD"/>
    <w:rsid w:val="005F460D"/>
    <w:rsid w:val="005F4736"/>
    <w:rsid w:val="005F497A"/>
    <w:rsid w:val="005F4D03"/>
    <w:rsid w:val="005F4F4F"/>
    <w:rsid w:val="005F521B"/>
    <w:rsid w:val="005F5227"/>
    <w:rsid w:val="005F5247"/>
    <w:rsid w:val="005F52B8"/>
    <w:rsid w:val="005F5419"/>
    <w:rsid w:val="005F56AC"/>
    <w:rsid w:val="005F581B"/>
    <w:rsid w:val="005F5896"/>
    <w:rsid w:val="005F589C"/>
    <w:rsid w:val="005F58FE"/>
    <w:rsid w:val="005F5959"/>
    <w:rsid w:val="005F5994"/>
    <w:rsid w:val="005F59CB"/>
    <w:rsid w:val="005F5FEC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16"/>
    <w:rsid w:val="005F6D24"/>
    <w:rsid w:val="005F6D3D"/>
    <w:rsid w:val="005F6EEE"/>
    <w:rsid w:val="005F6FAE"/>
    <w:rsid w:val="005F703C"/>
    <w:rsid w:val="005F711D"/>
    <w:rsid w:val="005F7319"/>
    <w:rsid w:val="005F7425"/>
    <w:rsid w:val="005F7582"/>
    <w:rsid w:val="005F75FB"/>
    <w:rsid w:val="005F7759"/>
    <w:rsid w:val="005F79DA"/>
    <w:rsid w:val="005F7D63"/>
    <w:rsid w:val="005F7EFF"/>
    <w:rsid w:val="006000C5"/>
    <w:rsid w:val="00600279"/>
    <w:rsid w:val="006002F6"/>
    <w:rsid w:val="0060040D"/>
    <w:rsid w:val="0060060A"/>
    <w:rsid w:val="00600CEB"/>
    <w:rsid w:val="00600E29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1FFE"/>
    <w:rsid w:val="00602087"/>
    <w:rsid w:val="00602464"/>
    <w:rsid w:val="00602499"/>
    <w:rsid w:val="006026C1"/>
    <w:rsid w:val="006026CD"/>
    <w:rsid w:val="0060284D"/>
    <w:rsid w:val="00602A3E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75"/>
    <w:rsid w:val="006041A7"/>
    <w:rsid w:val="0060420B"/>
    <w:rsid w:val="00604325"/>
    <w:rsid w:val="00604397"/>
    <w:rsid w:val="006043AA"/>
    <w:rsid w:val="00604837"/>
    <w:rsid w:val="00604A2A"/>
    <w:rsid w:val="00604C5D"/>
    <w:rsid w:val="00604EA8"/>
    <w:rsid w:val="00604FA9"/>
    <w:rsid w:val="00604FE9"/>
    <w:rsid w:val="006050E5"/>
    <w:rsid w:val="006051B2"/>
    <w:rsid w:val="0060520C"/>
    <w:rsid w:val="00605231"/>
    <w:rsid w:val="006053A6"/>
    <w:rsid w:val="0060540A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067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83C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27"/>
    <w:rsid w:val="006109BF"/>
    <w:rsid w:val="006109D8"/>
    <w:rsid w:val="00610A03"/>
    <w:rsid w:val="00610D60"/>
    <w:rsid w:val="00610E64"/>
    <w:rsid w:val="00610F7C"/>
    <w:rsid w:val="0061108B"/>
    <w:rsid w:val="006111AF"/>
    <w:rsid w:val="006111C6"/>
    <w:rsid w:val="006112C6"/>
    <w:rsid w:val="0061166D"/>
    <w:rsid w:val="006116A5"/>
    <w:rsid w:val="0061173F"/>
    <w:rsid w:val="00611E17"/>
    <w:rsid w:val="00611F57"/>
    <w:rsid w:val="00611F79"/>
    <w:rsid w:val="00612027"/>
    <w:rsid w:val="00612045"/>
    <w:rsid w:val="0061208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67B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375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5FD2"/>
    <w:rsid w:val="00615FF9"/>
    <w:rsid w:val="00616070"/>
    <w:rsid w:val="006160D4"/>
    <w:rsid w:val="00616303"/>
    <w:rsid w:val="006163C9"/>
    <w:rsid w:val="00616567"/>
    <w:rsid w:val="006168C6"/>
    <w:rsid w:val="006169BA"/>
    <w:rsid w:val="00616F87"/>
    <w:rsid w:val="006179D4"/>
    <w:rsid w:val="00617C18"/>
    <w:rsid w:val="00617E02"/>
    <w:rsid w:val="00617F7F"/>
    <w:rsid w:val="00617FA6"/>
    <w:rsid w:val="00617FCC"/>
    <w:rsid w:val="00620198"/>
    <w:rsid w:val="00620463"/>
    <w:rsid w:val="0062047E"/>
    <w:rsid w:val="006204B5"/>
    <w:rsid w:val="00620796"/>
    <w:rsid w:val="006209C2"/>
    <w:rsid w:val="00620B96"/>
    <w:rsid w:val="00620EC1"/>
    <w:rsid w:val="00620F03"/>
    <w:rsid w:val="00620F0A"/>
    <w:rsid w:val="00620FF4"/>
    <w:rsid w:val="0062106A"/>
    <w:rsid w:val="00621262"/>
    <w:rsid w:val="00621332"/>
    <w:rsid w:val="006213A2"/>
    <w:rsid w:val="00621446"/>
    <w:rsid w:val="00621567"/>
    <w:rsid w:val="0062158E"/>
    <w:rsid w:val="00621813"/>
    <w:rsid w:val="006218AF"/>
    <w:rsid w:val="006219B2"/>
    <w:rsid w:val="00621AC3"/>
    <w:rsid w:val="00621B7D"/>
    <w:rsid w:val="00621E28"/>
    <w:rsid w:val="00621EB6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2DB"/>
    <w:rsid w:val="00624393"/>
    <w:rsid w:val="006244F6"/>
    <w:rsid w:val="006246B3"/>
    <w:rsid w:val="006248BD"/>
    <w:rsid w:val="00624932"/>
    <w:rsid w:val="00624BF6"/>
    <w:rsid w:val="00624CB1"/>
    <w:rsid w:val="00624DB0"/>
    <w:rsid w:val="00624E24"/>
    <w:rsid w:val="00624E25"/>
    <w:rsid w:val="00624F8E"/>
    <w:rsid w:val="00625032"/>
    <w:rsid w:val="006252B0"/>
    <w:rsid w:val="00625641"/>
    <w:rsid w:val="00625A15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30"/>
    <w:rsid w:val="00627762"/>
    <w:rsid w:val="00627A84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1D3"/>
    <w:rsid w:val="006302B1"/>
    <w:rsid w:val="006304AF"/>
    <w:rsid w:val="006306B4"/>
    <w:rsid w:val="00630B33"/>
    <w:rsid w:val="00630E05"/>
    <w:rsid w:val="00630ECC"/>
    <w:rsid w:val="00630ED9"/>
    <w:rsid w:val="00631125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C43"/>
    <w:rsid w:val="00632D78"/>
    <w:rsid w:val="00632DE8"/>
    <w:rsid w:val="00632E39"/>
    <w:rsid w:val="006331F8"/>
    <w:rsid w:val="0063334F"/>
    <w:rsid w:val="006334E1"/>
    <w:rsid w:val="006335E2"/>
    <w:rsid w:val="00633744"/>
    <w:rsid w:val="00633749"/>
    <w:rsid w:val="006339D6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3E"/>
    <w:rsid w:val="00634FFE"/>
    <w:rsid w:val="0063509C"/>
    <w:rsid w:val="00635171"/>
    <w:rsid w:val="006352C5"/>
    <w:rsid w:val="00635486"/>
    <w:rsid w:val="00635531"/>
    <w:rsid w:val="006355D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890"/>
    <w:rsid w:val="0063689C"/>
    <w:rsid w:val="0063698E"/>
    <w:rsid w:val="00636BC1"/>
    <w:rsid w:val="00636CED"/>
    <w:rsid w:val="00636EE9"/>
    <w:rsid w:val="00636F16"/>
    <w:rsid w:val="00637007"/>
    <w:rsid w:val="00637056"/>
    <w:rsid w:val="006372ED"/>
    <w:rsid w:val="006374E8"/>
    <w:rsid w:val="0063756C"/>
    <w:rsid w:val="006375C0"/>
    <w:rsid w:val="00637780"/>
    <w:rsid w:val="0063789F"/>
    <w:rsid w:val="006378A8"/>
    <w:rsid w:val="00637CA2"/>
    <w:rsid w:val="00637D19"/>
    <w:rsid w:val="00637E06"/>
    <w:rsid w:val="00637FB0"/>
    <w:rsid w:val="00640068"/>
    <w:rsid w:val="00640071"/>
    <w:rsid w:val="00640225"/>
    <w:rsid w:val="006402CC"/>
    <w:rsid w:val="00640358"/>
    <w:rsid w:val="0064043A"/>
    <w:rsid w:val="0064051A"/>
    <w:rsid w:val="00640569"/>
    <w:rsid w:val="00640691"/>
    <w:rsid w:val="006407AC"/>
    <w:rsid w:val="00640909"/>
    <w:rsid w:val="00640ABD"/>
    <w:rsid w:val="00640B57"/>
    <w:rsid w:val="00640C2C"/>
    <w:rsid w:val="00640D01"/>
    <w:rsid w:val="00640D58"/>
    <w:rsid w:val="00640D99"/>
    <w:rsid w:val="00640E77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08"/>
    <w:rsid w:val="00641637"/>
    <w:rsid w:val="006416FF"/>
    <w:rsid w:val="006417A4"/>
    <w:rsid w:val="006417DA"/>
    <w:rsid w:val="0064182F"/>
    <w:rsid w:val="00641AF1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55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19D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13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BDE"/>
    <w:rsid w:val="00646CD0"/>
    <w:rsid w:val="00646EBA"/>
    <w:rsid w:val="00646EF8"/>
    <w:rsid w:val="00646FA2"/>
    <w:rsid w:val="0064725E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D9"/>
    <w:rsid w:val="006504EA"/>
    <w:rsid w:val="006506AA"/>
    <w:rsid w:val="0065077C"/>
    <w:rsid w:val="00650783"/>
    <w:rsid w:val="00650A4E"/>
    <w:rsid w:val="00650A9B"/>
    <w:rsid w:val="00650B61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58E"/>
    <w:rsid w:val="00652712"/>
    <w:rsid w:val="006527B7"/>
    <w:rsid w:val="00652890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5DB"/>
    <w:rsid w:val="00653618"/>
    <w:rsid w:val="006536E8"/>
    <w:rsid w:val="00653712"/>
    <w:rsid w:val="006537DD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839"/>
    <w:rsid w:val="00654926"/>
    <w:rsid w:val="00654ACE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07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CF3"/>
    <w:rsid w:val="00656D93"/>
    <w:rsid w:val="0065700C"/>
    <w:rsid w:val="006570FA"/>
    <w:rsid w:val="0065712B"/>
    <w:rsid w:val="00657336"/>
    <w:rsid w:val="006574AD"/>
    <w:rsid w:val="006579F7"/>
    <w:rsid w:val="00657B86"/>
    <w:rsid w:val="00657DA8"/>
    <w:rsid w:val="00657FC4"/>
    <w:rsid w:val="0066000F"/>
    <w:rsid w:val="006601E3"/>
    <w:rsid w:val="006602DF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9"/>
    <w:rsid w:val="006622AE"/>
    <w:rsid w:val="006623CC"/>
    <w:rsid w:val="006623F0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5C"/>
    <w:rsid w:val="0066446D"/>
    <w:rsid w:val="00664488"/>
    <w:rsid w:val="006646CD"/>
    <w:rsid w:val="00664719"/>
    <w:rsid w:val="00664A92"/>
    <w:rsid w:val="00664ACF"/>
    <w:rsid w:val="00664BA5"/>
    <w:rsid w:val="00664C2D"/>
    <w:rsid w:val="00664E4D"/>
    <w:rsid w:val="00665229"/>
    <w:rsid w:val="0066529A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155"/>
    <w:rsid w:val="0066635D"/>
    <w:rsid w:val="006664C5"/>
    <w:rsid w:val="00666578"/>
    <w:rsid w:val="0066663C"/>
    <w:rsid w:val="00666643"/>
    <w:rsid w:val="006667F8"/>
    <w:rsid w:val="00666986"/>
    <w:rsid w:val="006669B4"/>
    <w:rsid w:val="00666AA8"/>
    <w:rsid w:val="00666CA7"/>
    <w:rsid w:val="00666D58"/>
    <w:rsid w:val="00667682"/>
    <w:rsid w:val="006676A3"/>
    <w:rsid w:val="006676BA"/>
    <w:rsid w:val="0066771A"/>
    <w:rsid w:val="00667725"/>
    <w:rsid w:val="0066795D"/>
    <w:rsid w:val="00667B0D"/>
    <w:rsid w:val="00667B7D"/>
    <w:rsid w:val="00667BA7"/>
    <w:rsid w:val="00667DFB"/>
    <w:rsid w:val="00667FC2"/>
    <w:rsid w:val="006700CF"/>
    <w:rsid w:val="006701A6"/>
    <w:rsid w:val="00670300"/>
    <w:rsid w:val="00670404"/>
    <w:rsid w:val="0067055E"/>
    <w:rsid w:val="006706F0"/>
    <w:rsid w:val="0067084D"/>
    <w:rsid w:val="0067095F"/>
    <w:rsid w:val="006709C7"/>
    <w:rsid w:val="006709CA"/>
    <w:rsid w:val="00670A9E"/>
    <w:rsid w:val="00670D20"/>
    <w:rsid w:val="00670F4C"/>
    <w:rsid w:val="00670F8B"/>
    <w:rsid w:val="00671045"/>
    <w:rsid w:val="006711EA"/>
    <w:rsid w:val="00671414"/>
    <w:rsid w:val="006714C3"/>
    <w:rsid w:val="0067152E"/>
    <w:rsid w:val="00671748"/>
    <w:rsid w:val="0067178C"/>
    <w:rsid w:val="006717E2"/>
    <w:rsid w:val="0067189F"/>
    <w:rsid w:val="006718EE"/>
    <w:rsid w:val="00671A79"/>
    <w:rsid w:val="00671AE6"/>
    <w:rsid w:val="00671B42"/>
    <w:rsid w:val="00671BE8"/>
    <w:rsid w:val="00671CD2"/>
    <w:rsid w:val="00671F30"/>
    <w:rsid w:val="00672420"/>
    <w:rsid w:val="00672430"/>
    <w:rsid w:val="0067245A"/>
    <w:rsid w:val="0067251A"/>
    <w:rsid w:val="006726E2"/>
    <w:rsid w:val="006727E5"/>
    <w:rsid w:val="006729F2"/>
    <w:rsid w:val="00672AD5"/>
    <w:rsid w:val="00672D3E"/>
    <w:rsid w:val="00672F6A"/>
    <w:rsid w:val="00673141"/>
    <w:rsid w:val="00673231"/>
    <w:rsid w:val="00673418"/>
    <w:rsid w:val="00673470"/>
    <w:rsid w:val="00673556"/>
    <w:rsid w:val="0067358A"/>
    <w:rsid w:val="00673A97"/>
    <w:rsid w:val="00673AAB"/>
    <w:rsid w:val="00673C50"/>
    <w:rsid w:val="00673E37"/>
    <w:rsid w:val="00673EE1"/>
    <w:rsid w:val="00673F36"/>
    <w:rsid w:val="0067405F"/>
    <w:rsid w:val="00674161"/>
    <w:rsid w:val="0067436E"/>
    <w:rsid w:val="00674389"/>
    <w:rsid w:val="00674686"/>
    <w:rsid w:val="00674A8D"/>
    <w:rsid w:val="00674D5B"/>
    <w:rsid w:val="00674E1B"/>
    <w:rsid w:val="00674F85"/>
    <w:rsid w:val="00675078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EA"/>
    <w:rsid w:val="00676EF6"/>
    <w:rsid w:val="00676F58"/>
    <w:rsid w:val="00676F5A"/>
    <w:rsid w:val="00676FCF"/>
    <w:rsid w:val="00677112"/>
    <w:rsid w:val="00677339"/>
    <w:rsid w:val="006773CE"/>
    <w:rsid w:val="00677472"/>
    <w:rsid w:val="00677600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0F1"/>
    <w:rsid w:val="0068012D"/>
    <w:rsid w:val="0068015B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3D2"/>
    <w:rsid w:val="006817C0"/>
    <w:rsid w:val="00681A33"/>
    <w:rsid w:val="00681A52"/>
    <w:rsid w:val="00681C7A"/>
    <w:rsid w:val="00681D02"/>
    <w:rsid w:val="00681D52"/>
    <w:rsid w:val="00681D58"/>
    <w:rsid w:val="00681D98"/>
    <w:rsid w:val="006821C2"/>
    <w:rsid w:val="006824D6"/>
    <w:rsid w:val="00682664"/>
    <w:rsid w:val="00682746"/>
    <w:rsid w:val="006827C8"/>
    <w:rsid w:val="00682963"/>
    <w:rsid w:val="006829A7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EFE"/>
    <w:rsid w:val="00683FC6"/>
    <w:rsid w:val="0068439F"/>
    <w:rsid w:val="006845E1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5EFD"/>
    <w:rsid w:val="00686145"/>
    <w:rsid w:val="00686396"/>
    <w:rsid w:val="00686411"/>
    <w:rsid w:val="006864B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6F5C"/>
    <w:rsid w:val="00687107"/>
    <w:rsid w:val="00687126"/>
    <w:rsid w:val="00687276"/>
    <w:rsid w:val="00687357"/>
    <w:rsid w:val="00687369"/>
    <w:rsid w:val="00687420"/>
    <w:rsid w:val="00687490"/>
    <w:rsid w:val="006874BC"/>
    <w:rsid w:val="0068770D"/>
    <w:rsid w:val="00687710"/>
    <w:rsid w:val="006877E2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3C5"/>
    <w:rsid w:val="006903C7"/>
    <w:rsid w:val="00690C25"/>
    <w:rsid w:val="00690D60"/>
    <w:rsid w:val="006910D1"/>
    <w:rsid w:val="00691243"/>
    <w:rsid w:val="0069125E"/>
    <w:rsid w:val="006915F7"/>
    <w:rsid w:val="00691655"/>
    <w:rsid w:val="00691ACC"/>
    <w:rsid w:val="00691B63"/>
    <w:rsid w:val="00691C40"/>
    <w:rsid w:val="00691CCF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D9C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9B4"/>
    <w:rsid w:val="00695C33"/>
    <w:rsid w:val="0069627A"/>
    <w:rsid w:val="0069629C"/>
    <w:rsid w:val="006964E7"/>
    <w:rsid w:val="00696662"/>
    <w:rsid w:val="00696727"/>
    <w:rsid w:val="00696960"/>
    <w:rsid w:val="0069699D"/>
    <w:rsid w:val="00696B52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EA7"/>
    <w:rsid w:val="00697F27"/>
    <w:rsid w:val="006A0079"/>
    <w:rsid w:val="006A00CC"/>
    <w:rsid w:val="006A014F"/>
    <w:rsid w:val="006A0284"/>
    <w:rsid w:val="006A0297"/>
    <w:rsid w:val="006A0368"/>
    <w:rsid w:val="006A05DB"/>
    <w:rsid w:val="006A0C50"/>
    <w:rsid w:val="006A0C64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169"/>
    <w:rsid w:val="006A2559"/>
    <w:rsid w:val="006A2708"/>
    <w:rsid w:val="006A27D7"/>
    <w:rsid w:val="006A2BC6"/>
    <w:rsid w:val="006A2C2B"/>
    <w:rsid w:val="006A2CEE"/>
    <w:rsid w:val="006A3091"/>
    <w:rsid w:val="006A30A4"/>
    <w:rsid w:val="006A30EB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7CA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5DE9"/>
    <w:rsid w:val="006A605B"/>
    <w:rsid w:val="006A62CE"/>
    <w:rsid w:val="006A6403"/>
    <w:rsid w:val="006A6680"/>
    <w:rsid w:val="006A6C4D"/>
    <w:rsid w:val="006A6E2B"/>
    <w:rsid w:val="006A6FDE"/>
    <w:rsid w:val="006A71B7"/>
    <w:rsid w:val="006A726E"/>
    <w:rsid w:val="006A748D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4C"/>
    <w:rsid w:val="006B2258"/>
    <w:rsid w:val="006B256C"/>
    <w:rsid w:val="006B271C"/>
    <w:rsid w:val="006B2A72"/>
    <w:rsid w:val="006B2ABE"/>
    <w:rsid w:val="006B2FAE"/>
    <w:rsid w:val="006B3048"/>
    <w:rsid w:val="006B3101"/>
    <w:rsid w:val="006B365D"/>
    <w:rsid w:val="006B387F"/>
    <w:rsid w:val="006B3978"/>
    <w:rsid w:val="006B3A8B"/>
    <w:rsid w:val="006B3CE7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CB9"/>
    <w:rsid w:val="006B4E5F"/>
    <w:rsid w:val="006B4F00"/>
    <w:rsid w:val="006B4F03"/>
    <w:rsid w:val="006B4F69"/>
    <w:rsid w:val="006B4FEA"/>
    <w:rsid w:val="006B5029"/>
    <w:rsid w:val="006B5242"/>
    <w:rsid w:val="006B5260"/>
    <w:rsid w:val="006B53DC"/>
    <w:rsid w:val="006B55A9"/>
    <w:rsid w:val="006B5720"/>
    <w:rsid w:val="006B58DF"/>
    <w:rsid w:val="006B5A6A"/>
    <w:rsid w:val="006B5C5B"/>
    <w:rsid w:val="006B5D7B"/>
    <w:rsid w:val="006B5EBC"/>
    <w:rsid w:val="006B631F"/>
    <w:rsid w:val="006B635C"/>
    <w:rsid w:val="006B64CE"/>
    <w:rsid w:val="006B65CC"/>
    <w:rsid w:val="006B6605"/>
    <w:rsid w:val="006B67D0"/>
    <w:rsid w:val="006B6932"/>
    <w:rsid w:val="006B69E2"/>
    <w:rsid w:val="006B6D3D"/>
    <w:rsid w:val="006B712A"/>
    <w:rsid w:val="006B72A2"/>
    <w:rsid w:val="006B72EA"/>
    <w:rsid w:val="006B73EA"/>
    <w:rsid w:val="006B74AA"/>
    <w:rsid w:val="006B7587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7DB"/>
    <w:rsid w:val="006C08BB"/>
    <w:rsid w:val="006C08E8"/>
    <w:rsid w:val="006C0A49"/>
    <w:rsid w:val="006C0A74"/>
    <w:rsid w:val="006C0C9B"/>
    <w:rsid w:val="006C0E6F"/>
    <w:rsid w:val="006C0EA3"/>
    <w:rsid w:val="006C1323"/>
    <w:rsid w:val="006C15C5"/>
    <w:rsid w:val="006C170B"/>
    <w:rsid w:val="006C18C3"/>
    <w:rsid w:val="006C19EE"/>
    <w:rsid w:val="006C1BB5"/>
    <w:rsid w:val="006C1DED"/>
    <w:rsid w:val="006C1E4E"/>
    <w:rsid w:val="006C1EBF"/>
    <w:rsid w:val="006C23F5"/>
    <w:rsid w:val="006C25EC"/>
    <w:rsid w:val="006C26D2"/>
    <w:rsid w:val="006C2747"/>
    <w:rsid w:val="006C278D"/>
    <w:rsid w:val="006C2823"/>
    <w:rsid w:val="006C286A"/>
    <w:rsid w:val="006C28D9"/>
    <w:rsid w:val="006C2923"/>
    <w:rsid w:val="006C2933"/>
    <w:rsid w:val="006C2A63"/>
    <w:rsid w:val="006C2F56"/>
    <w:rsid w:val="006C3023"/>
    <w:rsid w:val="006C303B"/>
    <w:rsid w:val="006C333D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1"/>
    <w:rsid w:val="006C3ACD"/>
    <w:rsid w:val="006C3DF7"/>
    <w:rsid w:val="006C3F02"/>
    <w:rsid w:val="006C4049"/>
    <w:rsid w:val="006C43F0"/>
    <w:rsid w:val="006C4466"/>
    <w:rsid w:val="006C4566"/>
    <w:rsid w:val="006C4657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42F"/>
    <w:rsid w:val="006C55B4"/>
    <w:rsid w:val="006C58CE"/>
    <w:rsid w:val="006C5DCF"/>
    <w:rsid w:val="006C5E63"/>
    <w:rsid w:val="006C5E7A"/>
    <w:rsid w:val="006C5E94"/>
    <w:rsid w:val="006C6129"/>
    <w:rsid w:val="006C62CC"/>
    <w:rsid w:val="006C634C"/>
    <w:rsid w:val="006C6359"/>
    <w:rsid w:val="006C6386"/>
    <w:rsid w:val="006C63C7"/>
    <w:rsid w:val="006C65ED"/>
    <w:rsid w:val="006C677D"/>
    <w:rsid w:val="006C67FB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98F"/>
    <w:rsid w:val="006C7BD0"/>
    <w:rsid w:val="006C7D3C"/>
    <w:rsid w:val="006C7F2F"/>
    <w:rsid w:val="006D031D"/>
    <w:rsid w:val="006D05FD"/>
    <w:rsid w:val="006D0671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973"/>
    <w:rsid w:val="006D1A7D"/>
    <w:rsid w:val="006D1AC3"/>
    <w:rsid w:val="006D1D3A"/>
    <w:rsid w:val="006D1D6A"/>
    <w:rsid w:val="006D1DA8"/>
    <w:rsid w:val="006D2164"/>
    <w:rsid w:val="006D23C0"/>
    <w:rsid w:val="006D2419"/>
    <w:rsid w:val="006D241D"/>
    <w:rsid w:val="006D243D"/>
    <w:rsid w:val="006D258B"/>
    <w:rsid w:val="006D27CE"/>
    <w:rsid w:val="006D2875"/>
    <w:rsid w:val="006D2973"/>
    <w:rsid w:val="006D2A1B"/>
    <w:rsid w:val="006D2A91"/>
    <w:rsid w:val="006D2B23"/>
    <w:rsid w:val="006D2B34"/>
    <w:rsid w:val="006D2BBE"/>
    <w:rsid w:val="006D2C14"/>
    <w:rsid w:val="006D2F22"/>
    <w:rsid w:val="006D3202"/>
    <w:rsid w:val="006D32D2"/>
    <w:rsid w:val="006D3399"/>
    <w:rsid w:val="006D33E6"/>
    <w:rsid w:val="006D34D1"/>
    <w:rsid w:val="006D361F"/>
    <w:rsid w:val="006D399D"/>
    <w:rsid w:val="006D3A71"/>
    <w:rsid w:val="006D3D87"/>
    <w:rsid w:val="006D3F26"/>
    <w:rsid w:val="006D427C"/>
    <w:rsid w:val="006D4305"/>
    <w:rsid w:val="006D448B"/>
    <w:rsid w:val="006D44F2"/>
    <w:rsid w:val="006D45D9"/>
    <w:rsid w:val="006D45E3"/>
    <w:rsid w:val="006D4605"/>
    <w:rsid w:val="006D475A"/>
    <w:rsid w:val="006D4920"/>
    <w:rsid w:val="006D4929"/>
    <w:rsid w:val="006D499E"/>
    <w:rsid w:val="006D4B40"/>
    <w:rsid w:val="006D4B53"/>
    <w:rsid w:val="006D4DC0"/>
    <w:rsid w:val="006D4E4F"/>
    <w:rsid w:val="006D4FEC"/>
    <w:rsid w:val="006D50E2"/>
    <w:rsid w:val="006D520D"/>
    <w:rsid w:val="006D534E"/>
    <w:rsid w:val="006D54D9"/>
    <w:rsid w:val="006D5623"/>
    <w:rsid w:val="006D5656"/>
    <w:rsid w:val="006D569C"/>
    <w:rsid w:val="006D56DB"/>
    <w:rsid w:val="006D582B"/>
    <w:rsid w:val="006D58D6"/>
    <w:rsid w:val="006D5A28"/>
    <w:rsid w:val="006D5C1C"/>
    <w:rsid w:val="006D5DCF"/>
    <w:rsid w:val="006D5FB4"/>
    <w:rsid w:val="006D60A6"/>
    <w:rsid w:val="006D62A0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6FC1"/>
    <w:rsid w:val="006D7092"/>
    <w:rsid w:val="006D70EE"/>
    <w:rsid w:val="006D738D"/>
    <w:rsid w:val="006D73B4"/>
    <w:rsid w:val="006D742F"/>
    <w:rsid w:val="006D76D1"/>
    <w:rsid w:val="006D7733"/>
    <w:rsid w:val="006D778E"/>
    <w:rsid w:val="006D77E3"/>
    <w:rsid w:val="006D7BC1"/>
    <w:rsid w:val="006D7C5E"/>
    <w:rsid w:val="006D7CA0"/>
    <w:rsid w:val="006D7D1C"/>
    <w:rsid w:val="006E0188"/>
    <w:rsid w:val="006E0301"/>
    <w:rsid w:val="006E05AC"/>
    <w:rsid w:val="006E07CE"/>
    <w:rsid w:val="006E0868"/>
    <w:rsid w:val="006E0933"/>
    <w:rsid w:val="006E097B"/>
    <w:rsid w:val="006E0A3B"/>
    <w:rsid w:val="006E0C48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9D9"/>
    <w:rsid w:val="006E2A7E"/>
    <w:rsid w:val="006E2D84"/>
    <w:rsid w:val="006E2EF3"/>
    <w:rsid w:val="006E313F"/>
    <w:rsid w:val="006E3178"/>
    <w:rsid w:val="006E31A7"/>
    <w:rsid w:val="006E32FC"/>
    <w:rsid w:val="006E34FA"/>
    <w:rsid w:val="006E35B1"/>
    <w:rsid w:val="006E3670"/>
    <w:rsid w:val="006E3843"/>
    <w:rsid w:val="006E3899"/>
    <w:rsid w:val="006E38F1"/>
    <w:rsid w:val="006E39A4"/>
    <w:rsid w:val="006E3A78"/>
    <w:rsid w:val="006E3BED"/>
    <w:rsid w:val="006E3BF0"/>
    <w:rsid w:val="006E3CEB"/>
    <w:rsid w:val="006E3D19"/>
    <w:rsid w:val="006E3E6F"/>
    <w:rsid w:val="006E3F4A"/>
    <w:rsid w:val="006E3F98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A3"/>
    <w:rsid w:val="006E4FC1"/>
    <w:rsid w:val="006E50FE"/>
    <w:rsid w:val="006E5337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5ED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4D3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167"/>
    <w:rsid w:val="006F02DB"/>
    <w:rsid w:val="006F0301"/>
    <w:rsid w:val="006F04BD"/>
    <w:rsid w:val="006F05F8"/>
    <w:rsid w:val="006F076D"/>
    <w:rsid w:val="006F083D"/>
    <w:rsid w:val="006F088D"/>
    <w:rsid w:val="006F08F7"/>
    <w:rsid w:val="006F0A88"/>
    <w:rsid w:val="006F0B87"/>
    <w:rsid w:val="006F0B89"/>
    <w:rsid w:val="006F0E2D"/>
    <w:rsid w:val="006F0E99"/>
    <w:rsid w:val="006F10B2"/>
    <w:rsid w:val="006F117D"/>
    <w:rsid w:val="006F11B1"/>
    <w:rsid w:val="006F1294"/>
    <w:rsid w:val="006F1597"/>
    <w:rsid w:val="006F15ED"/>
    <w:rsid w:val="006F1A29"/>
    <w:rsid w:val="006F1C9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99B"/>
    <w:rsid w:val="006F3D78"/>
    <w:rsid w:val="006F3EC4"/>
    <w:rsid w:val="006F3F23"/>
    <w:rsid w:val="006F4020"/>
    <w:rsid w:val="006F4030"/>
    <w:rsid w:val="006F46DD"/>
    <w:rsid w:val="006F4857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110"/>
    <w:rsid w:val="006F534C"/>
    <w:rsid w:val="006F54D3"/>
    <w:rsid w:val="006F5885"/>
    <w:rsid w:val="006F5A36"/>
    <w:rsid w:val="006F5BFE"/>
    <w:rsid w:val="006F5C2A"/>
    <w:rsid w:val="006F5EA0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A41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3F4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DBD"/>
    <w:rsid w:val="00704ECF"/>
    <w:rsid w:val="00705072"/>
    <w:rsid w:val="00705157"/>
    <w:rsid w:val="00705269"/>
    <w:rsid w:val="00705397"/>
    <w:rsid w:val="00705572"/>
    <w:rsid w:val="0070589E"/>
    <w:rsid w:val="0070599C"/>
    <w:rsid w:val="007059F3"/>
    <w:rsid w:val="00705B27"/>
    <w:rsid w:val="00705BE0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867"/>
    <w:rsid w:val="00706976"/>
    <w:rsid w:val="00706B77"/>
    <w:rsid w:val="00706BFE"/>
    <w:rsid w:val="00706C06"/>
    <w:rsid w:val="00706C39"/>
    <w:rsid w:val="00706D07"/>
    <w:rsid w:val="00706D25"/>
    <w:rsid w:val="00706E63"/>
    <w:rsid w:val="00706EEC"/>
    <w:rsid w:val="0070701A"/>
    <w:rsid w:val="00707205"/>
    <w:rsid w:val="0070734E"/>
    <w:rsid w:val="0070754B"/>
    <w:rsid w:val="00707915"/>
    <w:rsid w:val="007079C1"/>
    <w:rsid w:val="00707A1F"/>
    <w:rsid w:val="00707AAE"/>
    <w:rsid w:val="00707C19"/>
    <w:rsid w:val="007100EF"/>
    <w:rsid w:val="0071048E"/>
    <w:rsid w:val="0071065F"/>
    <w:rsid w:val="00710B58"/>
    <w:rsid w:val="00710D15"/>
    <w:rsid w:val="00710D18"/>
    <w:rsid w:val="00710DA3"/>
    <w:rsid w:val="00710DD0"/>
    <w:rsid w:val="007111BF"/>
    <w:rsid w:val="00711311"/>
    <w:rsid w:val="0071138B"/>
    <w:rsid w:val="00711647"/>
    <w:rsid w:val="0071167F"/>
    <w:rsid w:val="00711755"/>
    <w:rsid w:val="007117C5"/>
    <w:rsid w:val="00711839"/>
    <w:rsid w:val="007118A0"/>
    <w:rsid w:val="00711901"/>
    <w:rsid w:val="00711945"/>
    <w:rsid w:val="00711987"/>
    <w:rsid w:val="00711AAF"/>
    <w:rsid w:val="00711BED"/>
    <w:rsid w:val="00711CB5"/>
    <w:rsid w:val="00711CF4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62B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0BD"/>
    <w:rsid w:val="00714199"/>
    <w:rsid w:val="00714268"/>
    <w:rsid w:val="00714277"/>
    <w:rsid w:val="0071427D"/>
    <w:rsid w:val="007142A5"/>
    <w:rsid w:val="0071431E"/>
    <w:rsid w:val="007146B1"/>
    <w:rsid w:val="007146C1"/>
    <w:rsid w:val="00714785"/>
    <w:rsid w:val="007147AA"/>
    <w:rsid w:val="0071483B"/>
    <w:rsid w:val="0071495F"/>
    <w:rsid w:val="00714A0E"/>
    <w:rsid w:val="00714A73"/>
    <w:rsid w:val="00714BBB"/>
    <w:rsid w:val="00714FCD"/>
    <w:rsid w:val="00715123"/>
    <w:rsid w:val="0071528A"/>
    <w:rsid w:val="00715399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09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72C"/>
    <w:rsid w:val="0071780B"/>
    <w:rsid w:val="00717A10"/>
    <w:rsid w:val="00717E5D"/>
    <w:rsid w:val="007201EF"/>
    <w:rsid w:val="007202DB"/>
    <w:rsid w:val="00720301"/>
    <w:rsid w:val="007203B8"/>
    <w:rsid w:val="007207CD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5FD"/>
    <w:rsid w:val="00721BDD"/>
    <w:rsid w:val="00721DAA"/>
    <w:rsid w:val="00721F19"/>
    <w:rsid w:val="00722011"/>
    <w:rsid w:val="00722028"/>
    <w:rsid w:val="00722091"/>
    <w:rsid w:val="007220B4"/>
    <w:rsid w:val="007222D4"/>
    <w:rsid w:val="00722482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22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0ED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E89"/>
    <w:rsid w:val="00731FA4"/>
    <w:rsid w:val="007321BC"/>
    <w:rsid w:val="0073232F"/>
    <w:rsid w:val="007323B9"/>
    <w:rsid w:val="007325F8"/>
    <w:rsid w:val="0073295C"/>
    <w:rsid w:val="00732C75"/>
    <w:rsid w:val="00733170"/>
    <w:rsid w:val="00733180"/>
    <w:rsid w:val="007331E3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990"/>
    <w:rsid w:val="00735F51"/>
    <w:rsid w:val="00735FAF"/>
    <w:rsid w:val="00736256"/>
    <w:rsid w:val="007362FE"/>
    <w:rsid w:val="0073685B"/>
    <w:rsid w:val="00736882"/>
    <w:rsid w:val="00736908"/>
    <w:rsid w:val="00736A07"/>
    <w:rsid w:val="00736B7A"/>
    <w:rsid w:val="00736CC6"/>
    <w:rsid w:val="00736EF4"/>
    <w:rsid w:val="00736FE2"/>
    <w:rsid w:val="007371E4"/>
    <w:rsid w:val="00737345"/>
    <w:rsid w:val="00737355"/>
    <w:rsid w:val="00737484"/>
    <w:rsid w:val="0073756E"/>
    <w:rsid w:val="00737708"/>
    <w:rsid w:val="007377A1"/>
    <w:rsid w:val="00737978"/>
    <w:rsid w:val="007379C3"/>
    <w:rsid w:val="00737BD9"/>
    <w:rsid w:val="00737C31"/>
    <w:rsid w:val="00737EAF"/>
    <w:rsid w:val="007400B6"/>
    <w:rsid w:val="00740169"/>
    <w:rsid w:val="00740298"/>
    <w:rsid w:val="00740541"/>
    <w:rsid w:val="007405B7"/>
    <w:rsid w:val="00740611"/>
    <w:rsid w:val="007406E6"/>
    <w:rsid w:val="0074078E"/>
    <w:rsid w:val="007407E3"/>
    <w:rsid w:val="007407F0"/>
    <w:rsid w:val="0074084F"/>
    <w:rsid w:val="00740993"/>
    <w:rsid w:val="00740A27"/>
    <w:rsid w:val="00740AD7"/>
    <w:rsid w:val="00740BE3"/>
    <w:rsid w:val="00740BFC"/>
    <w:rsid w:val="00740FF9"/>
    <w:rsid w:val="0074103D"/>
    <w:rsid w:val="007410DE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45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F46"/>
    <w:rsid w:val="007442EE"/>
    <w:rsid w:val="0074457F"/>
    <w:rsid w:val="007445AF"/>
    <w:rsid w:val="00744611"/>
    <w:rsid w:val="007448A0"/>
    <w:rsid w:val="007449C7"/>
    <w:rsid w:val="00744B45"/>
    <w:rsid w:val="00744BBE"/>
    <w:rsid w:val="00744F5E"/>
    <w:rsid w:val="00745487"/>
    <w:rsid w:val="007456A9"/>
    <w:rsid w:val="007457CF"/>
    <w:rsid w:val="007457D4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D57"/>
    <w:rsid w:val="00746E30"/>
    <w:rsid w:val="00746EAA"/>
    <w:rsid w:val="00746F44"/>
    <w:rsid w:val="0074707E"/>
    <w:rsid w:val="00747180"/>
    <w:rsid w:val="00747246"/>
    <w:rsid w:val="0074742A"/>
    <w:rsid w:val="00747543"/>
    <w:rsid w:val="007475FF"/>
    <w:rsid w:val="0074789B"/>
    <w:rsid w:val="00747950"/>
    <w:rsid w:val="0074797F"/>
    <w:rsid w:val="007479EC"/>
    <w:rsid w:val="00747AFE"/>
    <w:rsid w:val="007501F9"/>
    <w:rsid w:val="00750693"/>
    <w:rsid w:val="00750818"/>
    <w:rsid w:val="00750936"/>
    <w:rsid w:val="00750981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42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9AC"/>
    <w:rsid w:val="00752A0F"/>
    <w:rsid w:val="00752A5A"/>
    <w:rsid w:val="00752B03"/>
    <w:rsid w:val="00752B2F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43F"/>
    <w:rsid w:val="00755577"/>
    <w:rsid w:val="0075569D"/>
    <w:rsid w:val="00755742"/>
    <w:rsid w:val="00755745"/>
    <w:rsid w:val="007558C6"/>
    <w:rsid w:val="00755E61"/>
    <w:rsid w:val="00756023"/>
    <w:rsid w:val="0075623B"/>
    <w:rsid w:val="0075626D"/>
    <w:rsid w:val="007562C5"/>
    <w:rsid w:val="00756342"/>
    <w:rsid w:val="0075635F"/>
    <w:rsid w:val="00756561"/>
    <w:rsid w:val="0075687F"/>
    <w:rsid w:val="00756A23"/>
    <w:rsid w:val="00756E1B"/>
    <w:rsid w:val="00756E57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80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74"/>
    <w:rsid w:val="007626B4"/>
    <w:rsid w:val="00762792"/>
    <w:rsid w:val="007627E9"/>
    <w:rsid w:val="00762935"/>
    <w:rsid w:val="00762C3E"/>
    <w:rsid w:val="0076313B"/>
    <w:rsid w:val="007631D1"/>
    <w:rsid w:val="007632A2"/>
    <w:rsid w:val="0076339F"/>
    <w:rsid w:val="0076346D"/>
    <w:rsid w:val="007635DD"/>
    <w:rsid w:val="00763731"/>
    <w:rsid w:val="007637DF"/>
    <w:rsid w:val="007638C7"/>
    <w:rsid w:val="007639D5"/>
    <w:rsid w:val="00763AAD"/>
    <w:rsid w:val="00763B4D"/>
    <w:rsid w:val="00763D54"/>
    <w:rsid w:val="00763D61"/>
    <w:rsid w:val="00763DBA"/>
    <w:rsid w:val="00764097"/>
    <w:rsid w:val="007641DE"/>
    <w:rsid w:val="007641FB"/>
    <w:rsid w:val="007642FD"/>
    <w:rsid w:val="0076437B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885"/>
    <w:rsid w:val="00765ADA"/>
    <w:rsid w:val="00765C48"/>
    <w:rsid w:val="00765E5D"/>
    <w:rsid w:val="00765E60"/>
    <w:rsid w:val="00766069"/>
    <w:rsid w:val="007660A8"/>
    <w:rsid w:val="007661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5AF"/>
    <w:rsid w:val="0077060D"/>
    <w:rsid w:val="00770686"/>
    <w:rsid w:val="007707BC"/>
    <w:rsid w:val="007707D2"/>
    <w:rsid w:val="00770821"/>
    <w:rsid w:val="00770DA7"/>
    <w:rsid w:val="00770E05"/>
    <w:rsid w:val="00770EF3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E01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432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AE2"/>
    <w:rsid w:val="00773B6B"/>
    <w:rsid w:val="00773CCD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5C3"/>
    <w:rsid w:val="00774764"/>
    <w:rsid w:val="00774867"/>
    <w:rsid w:val="007748B7"/>
    <w:rsid w:val="00774E07"/>
    <w:rsid w:val="00775066"/>
    <w:rsid w:val="007750DB"/>
    <w:rsid w:val="00775191"/>
    <w:rsid w:val="0077560E"/>
    <w:rsid w:val="00775630"/>
    <w:rsid w:val="00775AB7"/>
    <w:rsid w:val="00775B5E"/>
    <w:rsid w:val="00775D71"/>
    <w:rsid w:val="00775E5D"/>
    <w:rsid w:val="00775EAE"/>
    <w:rsid w:val="00776027"/>
    <w:rsid w:val="007760DA"/>
    <w:rsid w:val="00776118"/>
    <w:rsid w:val="007761FC"/>
    <w:rsid w:val="0077621C"/>
    <w:rsid w:val="0077627F"/>
    <w:rsid w:val="007762C7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6FD8"/>
    <w:rsid w:val="007770FC"/>
    <w:rsid w:val="007771BC"/>
    <w:rsid w:val="007773DE"/>
    <w:rsid w:val="007775AE"/>
    <w:rsid w:val="007775C9"/>
    <w:rsid w:val="00777729"/>
    <w:rsid w:val="0077787C"/>
    <w:rsid w:val="007779F6"/>
    <w:rsid w:val="00777A64"/>
    <w:rsid w:val="00777AD6"/>
    <w:rsid w:val="00777B9C"/>
    <w:rsid w:val="00777CE2"/>
    <w:rsid w:val="00777DFF"/>
    <w:rsid w:val="00777E19"/>
    <w:rsid w:val="00777E1F"/>
    <w:rsid w:val="00777EFF"/>
    <w:rsid w:val="00780375"/>
    <w:rsid w:val="00780489"/>
    <w:rsid w:val="007804A8"/>
    <w:rsid w:val="007804B4"/>
    <w:rsid w:val="00780653"/>
    <w:rsid w:val="00780671"/>
    <w:rsid w:val="00780709"/>
    <w:rsid w:val="0078071E"/>
    <w:rsid w:val="00780773"/>
    <w:rsid w:val="00780870"/>
    <w:rsid w:val="00780952"/>
    <w:rsid w:val="00780986"/>
    <w:rsid w:val="007809A7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1FC3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1BC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5B7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93"/>
    <w:rsid w:val="007875A1"/>
    <w:rsid w:val="007876CC"/>
    <w:rsid w:val="0078782B"/>
    <w:rsid w:val="007878BA"/>
    <w:rsid w:val="0078790A"/>
    <w:rsid w:val="00787F67"/>
    <w:rsid w:val="00790060"/>
    <w:rsid w:val="00790452"/>
    <w:rsid w:val="007904FD"/>
    <w:rsid w:val="00790756"/>
    <w:rsid w:val="00790AF5"/>
    <w:rsid w:val="00790B1D"/>
    <w:rsid w:val="00790C60"/>
    <w:rsid w:val="00790CBA"/>
    <w:rsid w:val="00790CC1"/>
    <w:rsid w:val="0079115D"/>
    <w:rsid w:val="00791473"/>
    <w:rsid w:val="00791634"/>
    <w:rsid w:val="00791650"/>
    <w:rsid w:val="00791678"/>
    <w:rsid w:val="00791A12"/>
    <w:rsid w:val="00791AD1"/>
    <w:rsid w:val="00791C81"/>
    <w:rsid w:val="00791D74"/>
    <w:rsid w:val="00791EC9"/>
    <w:rsid w:val="007921C1"/>
    <w:rsid w:val="00792285"/>
    <w:rsid w:val="007923AD"/>
    <w:rsid w:val="007923F5"/>
    <w:rsid w:val="007926F1"/>
    <w:rsid w:val="00792974"/>
    <w:rsid w:val="00792B06"/>
    <w:rsid w:val="00792C46"/>
    <w:rsid w:val="00792DCB"/>
    <w:rsid w:val="00792E10"/>
    <w:rsid w:val="00792F41"/>
    <w:rsid w:val="007931DA"/>
    <w:rsid w:val="0079328D"/>
    <w:rsid w:val="007932C2"/>
    <w:rsid w:val="0079365A"/>
    <w:rsid w:val="007937AF"/>
    <w:rsid w:val="00793831"/>
    <w:rsid w:val="00793885"/>
    <w:rsid w:val="00793AF4"/>
    <w:rsid w:val="00793AF6"/>
    <w:rsid w:val="00793B39"/>
    <w:rsid w:val="00793BAD"/>
    <w:rsid w:val="00793BF8"/>
    <w:rsid w:val="00793C78"/>
    <w:rsid w:val="00793ED1"/>
    <w:rsid w:val="00793F2B"/>
    <w:rsid w:val="00793FA5"/>
    <w:rsid w:val="0079417F"/>
    <w:rsid w:val="007941D0"/>
    <w:rsid w:val="0079424C"/>
    <w:rsid w:val="007943AE"/>
    <w:rsid w:val="0079441E"/>
    <w:rsid w:val="00794516"/>
    <w:rsid w:val="0079459A"/>
    <w:rsid w:val="007947AF"/>
    <w:rsid w:val="007947C6"/>
    <w:rsid w:val="00794A40"/>
    <w:rsid w:val="007950D9"/>
    <w:rsid w:val="007952DC"/>
    <w:rsid w:val="00795417"/>
    <w:rsid w:val="00795428"/>
    <w:rsid w:val="007958C5"/>
    <w:rsid w:val="00795987"/>
    <w:rsid w:val="00795CB8"/>
    <w:rsid w:val="00795D46"/>
    <w:rsid w:val="00795F39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01"/>
    <w:rsid w:val="0079722F"/>
    <w:rsid w:val="00797741"/>
    <w:rsid w:val="00797EA5"/>
    <w:rsid w:val="00797F4B"/>
    <w:rsid w:val="00797F6B"/>
    <w:rsid w:val="007A009C"/>
    <w:rsid w:val="007A00DB"/>
    <w:rsid w:val="007A0144"/>
    <w:rsid w:val="007A02DA"/>
    <w:rsid w:val="007A0734"/>
    <w:rsid w:val="007A0884"/>
    <w:rsid w:val="007A0AAE"/>
    <w:rsid w:val="007A0BD6"/>
    <w:rsid w:val="007A0C77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194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10"/>
    <w:rsid w:val="007A317C"/>
    <w:rsid w:val="007A31C7"/>
    <w:rsid w:val="007A3380"/>
    <w:rsid w:val="007A3471"/>
    <w:rsid w:val="007A37E4"/>
    <w:rsid w:val="007A385D"/>
    <w:rsid w:val="007A3950"/>
    <w:rsid w:val="007A3A03"/>
    <w:rsid w:val="007A3C76"/>
    <w:rsid w:val="007A3D24"/>
    <w:rsid w:val="007A3D61"/>
    <w:rsid w:val="007A3DAB"/>
    <w:rsid w:val="007A3E03"/>
    <w:rsid w:val="007A3E7E"/>
    <w:rsid w:val="007A4107"/>
    <w:rsid w:val="007A41E5"/>
    <w:rsid w:val="007A41F5"/>
    <w:rsid w:val="007A4278"/>
    <w:rsid w:val="007A4537"/>
    <w:rsid w:val="007A45A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13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2D"/>
    <w:rsid w:val="007A7FA0"/>
    <w:rsid w:val="007B0027"/>
    <w:rsid w:val="007B00D1"/>
    <w:rsid w:val="007B02B7"/>
    <w:rsid w:val="007B0312"/>
    <w:rsid w:val="007B033E"/>
    <w:rsid w:val="007B05CF"/>
    <w:rsid w:val="007B0602"/>
    <w:rsid w:val="007B07D1"/>
    <w:rsid w:val="007B0870"/>
    <w:rsid w:val="007B08E5"/>
    <w:rsid w:val="007B0B80"/>
    <w:rsid w:val="007B0D1C"/>
    <w:rsid w:val="007B0FA9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86E"/>
    <w:rsid w:val="007B2B6F"/>
    <w:rsid w:val="007B2BB1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5B0"/>
    <w:rsid w:val="007B361A"/>
    <w:rsid w:val="007B3647"/>
    <w:rsid w:val="007B36C1"/>
    <w:rsid w:val="007B3707"/>
    <w:rsid w:val="007B394E"/>
    <w:rsid w:val="007B398A"/>
    <w:rsid w:val="007B3A62"/>
    <w:rsid w:val="007B3A81"/>
    <w:rsid w:val="007B3B0A"/>
    <w:rsid w:val="007B3B3C"/>
    <w:rsid w:val="007B400A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21B"/>
    <w:rsid w:val="007B5426"/>
    <w:rsid w:val="007B56D0"/>
    <w:rsid w:val="007B5808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6D4"/>
    <w:rsid w:val="007B67E1"/>
    <w:rsid w:val="007B6B97"/>
    <w:rsid w:val="007B6D8A"/>
    <w:rsid w:val="007B6E41"/>
    <w:rsid w:val="007B6E5C"/>
    <w:rsid w:val="007B6F96"/>
    <w:rsid w:val="007B7008"/>
    <w:rsid w:val="007B706A"/>
    <w:rsid w:val="007B70D5"/>
    <w:rsid w:val="007B7106"/>
    <w:rsid w:val="007B7560"/>
    <w:rsid w:val="007B772A"/>
    <w:rsid w:val="007B778A"/>
    <w:rsid w:val="007B77E9"/>
    <w:rsid w:val="007B7A77"/>
    <w:rsid w:val="007B7BCA"/>
    <w:rsid w:val="007C00E1"/>
    <w:rsid w:val="007C0347"/>
    <w:rsid w:val="007C08EA"/>
    <w:rsid w:val="007C0952"/>
    <w:rsid w:val="007C0AE7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5AD"/>
    <w:rsid w:val="007C26C2"/>
    <w:rsid w:val="007C27CA"/>
    <w:rsid w:val="007C29EA"/>
    <w:rsid w:val="007C2A00"/>
    <w:rsid w:val="007C2BBA"/>
    <w:rsid w:val="007C2BEC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CF6"/>
    <w:rsid w:val="007C3EA8"/>
    <w:rsid w:val="007C3EFB"/>
    <w:rsid w:val="007C3F60"/>
    <w:rsid w:val="007C409A"/>
    <w:rsid w:val="007C41B7"/>
    <w:rsid w:val="007C42E5"/>
    <w:rsid w:val="007C4307"/>
    <w:rsid w:val="007C4383"/>
    <w:rsid w:val="007C43D9"/>
    <w:rsid w:val="007C445C"/>
    <w:rsid w:val="007C4500"/>
    <w:rsid w:val="007C45A0"/>
    <w:rsid w:val="007C45A2"/>
    <w:rsid w:val="007C45E7"/>
    <w:rsid w:val="007C47E9"/>
    <w:rsid w:val="007C48EC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1A4"/>
    <w:rsid w:val="007C631E"/>
    <w:rsid w:val="007C632C"/>
    <w:rsid w:val="007C654C"/>
    <w:rsid w:val="007C6748"/>
    <w:rsid w:val="007C6FA8"/>
    <w:rsid w:val="007C70DA"/>
    <w:rsid w:val="007C712F"/>
    <w:rsid w:val="007C721F"/>
    <w:rsid w:val="007C7233"/>
    <w:rsid w:val="007C7304"/>
    <w:rsid w:val="007C7451"/>
    <w:rsid w:val="007C748F"/>
    <w:rsid w:val="007C75E7"/>
    <w:rsid w:val="007C791D"/>
    <w:rsid w:val="007C7AD6"/>
    <w:rsid w:val="007C7D9C"/>
    <w:rsid w:val="007C7E24"/>
    <w:rsid w:val="007C7EC8"/>
    <w:rsid w:val="007C7F83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23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A06"/>
    <w:rsid w:val="007D1D1F"/>
    <w:rsid w:val="007D1D4B"/>
    <w:rsid w:val="007D1DA3"/>
    <w:rsid w:val="007D1F5C"/>
    <w:rsid w:val="007D1FEB"/>
    <w:rsid w:val="007D2003"/>
    <w:rsid w:val="007D205C"/>
    <w:rsid w:val="007D224D"/>
    <w:rsid w:val="007D22E1"/>
    <w:rsid w:val="007D2467"/>
    <w:rsid w:val="007D251E"/>
    <w:rsid w:val="007D268A"/>
    <w:rsid w:val="007D26FF"/>
    <w:rsid w:val="007D2A60"/>
    <w:rsid w:val="007D2AB8"/>
    <w:rsid w:val="007D2ACA"/>
    <w:rsid w:val="007D2F03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35D"/>
    <w:rsid w:val="007D4D5A"/>
    <w:rsid w:val="007D4E6C"/>
    <w:rsid w:val="007D5165"/>
    <w:rsid w:val="007D51D1"/>
    <w:rsid w:val="007D5699"/>
    <w:rsid w:val="007D5827"/>
    <w:rsid w:val="007D5B09"/>
    <w:rsid w:val="007D5CDD"/>
    <w:rsid w:val="007D5DAB"/>
    <w:rsid w:val="007D5DBF"/>
    <w:rsid w:val="007D5E80"/>
    <w:rsid w:val="007D5F4A"/>
    <w:rsid w:val="007D6011"/>
    <w:rsid w:val="007D607E"/>
    <w:rsid w:val="007D60B5"/>
    <w:rsid w:val="007D60F2"/>
    <w:rsid w:val="007D61E6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49C"/>
    <w:rsid w:val="007D77C6"/>
    <w:rsid w:val="007D79C5"/>
    <w:rsid w:val="007D7AFF"/>
    <w:rsid w:val="007D7B5C"/>
    <w:rsid w:val="007D7CC6"/>
    <w:rsid w:val="007D7D9A"/>
    <w:rsid w:val="007D7F4F"/>
    <w:rsid w:val="007E0031"/>
    <w:rsid w:val="007E022E"/>
    <w:rsid w:val="007E0291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1EE6"/>
    <w:rsid w:val="007E1F8E"/>
    <w:rsid w:val="007E25CD"/>
    <w:rsid w:val="007E2862"/>
    <w:rsid w:val="007E2B1F"/>
    <w:rsid w:val="007E2B5D"/>
    <w:rsid w:val="007E2CB6"/>
    <w:rsid w:val="007E2CFD"/>
    <w:rsid w:val="007E2E01"/>
    <w:rsid w:val="007E3067"/>
    <w:rsid w:val="007E33F3"/>
    <w:rsid w:val="007E354E"/>
    <w:rsid w:val="007E372D"/>
    <w:rsid w:val="007E38F4"/>
    <w:rsid w:val="007E397D"/>
    <w:rsid w:val="007E3E19"/>
    <w:rsid w:val="007E404D"/>
    <w:rsid w:val="007E4112"/>
    <w:rsid w:val="007E43D5"/>
    <w:rsid w:val="007E44A3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5C4"/>
    <w:rsid w:val="007E56B6"/>
    <w:rsid w:val="007E56DD"/>
    <w:rsid w:val="007E570E"/>
    <w:rsid w:val="007E59AA"/>
    <w:rsid w:val="007E59F4"/>
    <w:rsid w:val="007E5A5D"/>
    <w:rsid w:val="007E5A8C"/>
    <w:rsid w:val="007E5B95"/>
    <w:rsid w:val="007E5C3C"/>
    <w:rsid w:val="007E5EDA"/>
    <w:rsid w:val="007E5F57"/>
    <w:rsid w:val="007E5F6A"/>
    <w:rsid w:val="007E604D"/>
    <w:rsid w:val="007E609A"/>
    <w:rsid w:val="007E6397"/>
    <w:rsid w:val="007E6462"/>
    <w:rsid w:val="007E6679"/>
    <w:rsid w:val="007E67EA"/>
    <w:rsid w:val="007E6B8B"/>
    <w:rsid w:val="007E6E31"/>
    <w:rsid w:val="007E6EFF"/>
    <w:rsid w:val="007E6F4E"/>
    <w:rsid w:val="007E7261"/>
    <w:rsid w:val="007E7633"/>
    <w:rsid w:val="007E77C5"/>
    <w:rsid w:val="007E78BF"/>
    <w:rsid w:val="007E7A1E"/>
    <w:rsid w:val="007E7B0B"/>
    <w:rsid w:val="007E7C23"/>
    <w:rsid w:val="007E7C43"/>
    <w:rsid w:val="007E7C84"/>
    <w:rsid w:val="007E7FD9"/>
    <w:rsid w:val="007F010C"/>
    <w:rsid w:val="007F0297"/>
    <w:rsid w:val="007F059B"/>
    <w:rsid w:val="007F084F"/>
    <w:rsid w:val="007F0873"/>
    <w:rsid w:val="007F0874"/>
    <w:rsid w:val="007F0897"/>
    <w:rsid w:val="007F08D5"/>
    <w:rsid w:val="007F099B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716"/>
    <w:rsid w:val="007F2826"/>
    <w:rsid w:val="007F28D3"/>
    <w:rsid w:val="007F29B8"/>
    <w:rsid w:val="007F29EA"/>
    <w:rsid w:val="007F2AD2"/>
    <w:rsid w:val="007F2B90"/>
    <w:rsid w:val="007F2C20"/>
    <w:rsid w:val="007F2D7A"/>
    <w:rsid w:val="007F3054"/>
    <w:rsid w:val="007F3398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58B"/>
    <w:rsid w:val="007F6694"/>
    <w:rsid w:val="007F67C8"/>
    <w:rsid w:val="007F68E9"/>
    <w:rsid w:val="007F6B3C"/>
    <w:rsid w:val="007F6D1E"/>
    <w:rsid w:val="007F6DCB"/>
    <w:rsid w:val="007F6E90"/>
    <w:rsid w:val="007F7451"/>
    <w:rsid w:val="007F7602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36D"/>
    <w:rsid w:val="00800482"/>
    <w:rsid w:val="0080096B"/>
    <w:rsid w:val="00800A7C"/>
    <w:rsid w:val="00800BD3"/>
    <w:rsid w:val="00800FA2"/>
    <w:rsid w:val="0080126E"/>
    <w:rsid w:val="008012B3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2EF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3FA5"/>
    <w:rsid w:val="00804148"/>
    <w:rsid w:val="0080450F"/>
    <w:rsid w:val="0080492C"/>
    <w:rsid w:val="00804C58"/>
    <w:rsid w:val="00804CCD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292"/>
    <w:rsid w:val="008065A3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6E33"/>
    <w:rsid w:val="00806F4B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0DA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0"/>
    <w:rsid w:val="00811E56"/>
    <w:rsid w:val="00812035"/>
    <w:rsid w:val="008120C2"/>
    <w:rsid w:val="0081260E"/>
    <w:rsid w:val="00812696"/>
    <w:rsid w:val="008127A3"/>
    <w:rsid w:val="008128EA"/>
    <w:rsid w:val="008129F0"/>
    <w:rsid w:val="00812A32"/>
    <w:rsid w:val="00812EC5"/>
    <w:rsid w:val="00813267"/>
    <w:rsid w:val="00813294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2F8"/>
    <w:rsid w:val="00814470"/>
    <w:rsid w:val="00814581"/>
    <w:rsid w:val="00814879"/>
    <w:rsid w:val="00814A7E"/>
    <w:rsid w:val="00814B33"/>
    <w:rsid w:val="00814C74"/>
    <w:rsid w:val="00814E3F"/>
    <w:rsid w:val="00814E4A"/>
    <w:rsid w:val="00814EA5"/>
    <w:rsid w:val="0081513B"/>
    <w:rsid w:val="00815150"/>
    <w:rsid w:val="008152B2"/>
    <w:rsid w:val="0081545D"/>
    <w:rsid w:val="00815938"/>
    <w:rsid w:val="00815942"/>
    <w:rsid w:val="0081599B"/>
    <w:rsid w:val="008159C1"/>
    <w:rsid w:val="008159EF"/>
    <w:rsid w:val="008159F2"/>
    <w:rsid w:val="00815A03"/>
    <w:rsid w:val="00815B98"/>
    <w:rsid w:val="00815CCF"/>
    <w:rsid w:val="00815DF3"/>
    <w:rsid w:val="00815FD1"/>
    <w:rsid w:val="00816032"/>
    <w:rsid w:val="0081627A"/>
    <w:rsid w:val="008164EF"/>
    <w:rsid w:val="00816645"/>
    <w:rsid w:val="0081680F"/>
    <w:rsid w:val="00816848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8DF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CE"/>
    <w:rsid w:val="008202D1"/>
    <w:rsid w:val="0082044F"/>
    <w:rsid w:val="00820520"/>
    <w:rsid w:val="00820882"/>
    <w:rsid w:val="00820904"/>
    <w:rsid w:val="00820A0C"/>
    <w:rsid w:val="00820A13"/>
    <w:rsid w:val="00820A9F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49E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B0F"/>
    <w:rsid w:val="00823C4B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4C5E"/>
    <w:rsid w:val="00824E2E"/>
    <w:rsid w:val="00824FF2"/>
    <w:rsid w:val="008250F7"/>
    <w:rsid w:val="008251A8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AFD"/>
    <w:rsid w:val="00826CED"/>
    <w:rsid w:val="00826E3C"/>
    <w:rsid w:val="00826EEC"/>
    <w:rsid w:val="0082747D"/>
    <w:rsid w:val="008276EB"/>
    <w:rsid w:val="00827738"/>
    <w:rsid w:val="00827776"/>
    <w:rsid w:val="00827E1B"/>
    <w:rsid w:val="008301D1"/>
    <w:rsid w:val="008302B9"/>
    <w:rsid w:val="0083039F"/>
    <w:rsid w:val="008304B5"/>
    <w:rsid w:val="008304D8"/>
    <w:rsid w:val="00830AD7"/>
    <w:rsid w:val="00830BC6"/>
    <w:rsid w:val="00830F15"/>
    <w:rsid w:val="00830FE4"/>
    <w:rsid w:val="0083117D"/>
    <w:rsid w:val="0083119A"/>
    <w:rsid w:val="00831206"/>
    <w:rsid w:val="00831317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061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85"/>
    <w:rsid w:val="00833599"/>
    <w:rsid w:val="00833899"/>
    <w:rsid w:val="00833C2E"/>
    <w:rsid w:val="00833C66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4E77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0A"/>
    <w:rsid w:val="00836652"/>
    <w:rsid w:val="00836973"/>
    <w:rsid w:val="00836A66"/>
    <w:rsid w:val="00836A77"/>
    <w:rsid w:val="00836B59"/>
    <w:rsid w:val="00836CCE"/>
    <w:rsid w:val="00836D58"/>
    <w:rsid w:val="00836E6B"/>
    <w:rsid w:val="00836F3E"/>
    <w:rsid w:val="008370BC"/>
    <w:rsid w:val="00837129"/>
    <w:rsid w:val="00837472"/>
    <w:rsid w:val="00837502"/>
    <w:rsid w:val="008375CA"/>
    <w:rsid w:val="00837736"/>
    <w:rsid w:val="00837741"/>
    <w:rsid w:val="0083788B"/>
    <w:rsid w:val="00837A2D"/>
    <w:rsid w:val="00837B55"/>
    <w:rsid w:val="00837D10"/>
    <w:rsid w:val="00837D83"/>
    <w:rsid w:val="00837EA0"/>
    <w:rsid w:val="008401A3"/>
    <w:rsid w:val="0084025E"/>
    <w:rsid w:val="008402F7"/>
    <w:rsid w:val="008404DE"/>
    <w:rsid w:val="008407A6"/>
    <w:rsid w:val="008408C0"/>
    <w:rsid w:val="0084099A"/>
    <w:rsid w:val="00840B87"/>
    <w:rsid w:val="00840DBE"/>
    <w:rsid w:val="00840FCF"/>
    <w:rsid w:val="00840FFF"/>
    <w:rsid w:val="00841111"/>
    <w:rsid w:val="00841189"/>
    <w:rsid w:val="00841257"/>
    <w:rsid w:val="0084125B"/>
    <w:rsid w:val="00841516"/>
    <w:rsid w:val="00841BA7"/>
    <w:rsid w:val="00841C9B"/>
    <w:rsid w:val="00841D5D"/>
    <w:rsid w:val="00841D76"/>
    <w:rsid w:val="00841DBA"/>
    <w:rsid w:val="008421D1"/>
    <w:rsid w:val="0084226E"/>
    <w:rsid w:val="00842665"/>
    <w:rsid w:val="0084268F"/>
    <w:rsid w:val="00842D99"/>
    <w:rsid w:val="00842DBA"/>
    <w:rsid w:val="00843221"/>
    <w:rsid w:val="0084322A"/>
    <w:rsid w:val="008432D9"/>
    <w:rsid w:val="008433C0"/>
    <w:rsid w:val="00843652"/>
    <w:rsid w:val="00843755"/>
    <w:rsid w:val="0084381E"/>
    <w:rsid w:val="008439B8"/>
    <w:rsid w:val="00843F3F"/>
    <w:rsid w:val="00844194"/>
    <w:rsid w:val="008441B3"/>
    <w:rsid w:val="00844326"/>
    <w:rsid w:val="00844404"/>
    <w:rsid w:val="008444E9"/>
    <w:rsid w:val="0084453B"/>
    <w:rsid w:val="0084464F"/>
    <w:rsid w:val="008446CE"/>
    <w:rsid w:val="008446ED"/>
    <w:rsid w:val="00844719"/>
    <w:rsid w:val="008447EB"/>
    <w:rsid w:val="00844ABE"/>
    <w:rsid w:val="00844BC1"/>
    <w:rsid w:val="00844C3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0AE"/>
    <w:rsid w:val="00846162"/>
    <w:rsid w:val="00846371"/>
    <w:rsid w:val="0084649B"/>
    <w:rsid w:val="0084664D"/>
    <w:rsid w:val="00846754"/>
    <w:rsid w:val="00846782"/>
    <w:rsid w:val="008469BA"/>
    <w:rsid w:val="00846A28"/>
    <w:rsid w:val="00846C89"/>
    <w:rsid w:val="00846CAC"/>
    <w:rsid w:val="00846D66"/>
    <w:rsid w:val="00847022"/>
    <w:rsid w:val="00847093"/>
    <w:rsid w:val="008472D2"/>
    <w:rsid w:val="008474A8"/>
    <w:rsid w:val="0084753D"/>
    <w:rsid w:val="0084763A"/>
    <w:rsid w:val="00847B70"/>
    <w:rsid w:val="00847CBF"/>
    <w:rsid w:val="00847D20"/>
    <w:rsid w:val="00847F16"/>
    <w:rsid w:val="00850078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32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886"/>
    <w:rsid w:val="00851916"/>
    <w:rsid w:val="00851B8A"/>
    <w:rsid w:val="00851C74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4E"/>
    <w:rsid w:val="00852393"/>
    <w:rsid w:val="00852415"/>
    <w:rsid w:val="008524E2"/>
    <w:rsid w:val="008527E8"/>
    <w:rsid w:val="00852A21"/>
    <w:rsid w:val="00852A43"/>
    <w:rsid w:val="00852AAA"/>
    <w:rsid w:val="00852B37"/>
    <w:rsid w:val="00852BD4"/>
    <w:rsid w:val="00852C05"/>
    <w:rsid w:val="00852E2A"/>
    <w:rsid w:val="008530B4"/>
    <w:rsid w:val="008533C4"/>
    <w:rsid w:val="00853404"/>
    <w:rsid w:val="00853448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1B9"/>
    <w:rsid w:val="00855764"/>
    <w:rsid w:val="00855784"/>
    <w:rsid w:val="008557A0"/>
    <w:rsid w:val="0085592B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5F25"/>
    <w:rsid w:val="0085608B"/>
    <w:rsid w:val="008562AB"/>
    <w:rsid w:val="008563AA"/>
    <w:rsid w:val="008564B5"/>
    <w:rsid w:val="0085666E"/>
    <w:rsid w:val="00856A24"/>
    <w:rsid w:val="00856ADC"/>
    <w:rsid w:val="00856BAD"/>
    <w:rsid w:val="00856D6F"/>
    <w:rsid w:val="00856E75"/>
    <w:rsid w:val="00856ED4"/>
    <w:rsid w:val="00856F02"/>
    <w:rsid w:val="00856FB8"/>
    <w:rsid w:val="00857104"/>
    <w:rsid w:val="008571A8"/>
    <w:rsid w:val="00857368"/>
    <w:rsid w:val="0085756A"/>
    <w:rsid w:val="0085763F"/>
    <w:rsid w:val="008576A0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CF5"/>
    <w:rsid w:val="00860D25"/>
    <w:rsid w:val="00860D51"/>
    <w:rsid w:val="00860E82"/>
    <w:rsid w:val="00861123"/>
    <w:rsid w:val="00861140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49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019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3CC2"/>
    <w:rsid w:val="00863D40"/>
    <w:rsid w:val="008640DD"/>
    <w:rsid w:val="008642D0"/>
    <w:rsid w:val="008643AB"/>
    <w:rsid w:val="008646A7"/>
    <w:rsid w:val="0086477A"/>
    <w:rsid w:val="00864838"/>
    <w:rsid w:val="00864860"/>
    <w:rsid w:val="0086490C"/>
    <w:rsid w:val="008649A4"/>
    <w:rsid w:val="0086508E"/>
    <w:rsid w:val="00865118"/>
    <w:rsid w:val="0086537B"/>
    <w:rsid w:val="008653C3"/>
    <w:rsid w:val="008654AE"/>
    <w:rsid w:val="0086557D"/>
    <w:rsid w:val="008656FE"/>
    <w:rsid w:val="00865702"/>
    <w:rsid w:val="0086591E"/>
    <w:rsid w:val="008659B6"/>
    <w:rsid w:val="00865D27"/>
    <w:rsid w:val="00865DA3"/>
    <w:rsid w:val="00865DBD"/>
    <w:rsid w:val="008660A9"/>
    <w:rsid w:val="0086612C"/>
    <w:rsid w:val="00866431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7A0"/>
    <w:rsid w:val="00867D37"/>
    <w:rsid w:val="00867EF6"/>
    <w:rsid w:val="00870094"/>
    <w:rsid w:val="00870130"/>
    <w:rsid w:val="00870192"/>
    <w:rsid w:val="00870325"/>
    <w:rsid w:val="00870499"/>
    <w:rsid w:val="008705E4"/>
    <w:rsid w:val="00870605"/>
    <w:rsid w:val="00870787"/>
    <w:rsid w:val="00870AE6"/>
    <w:rsid w:val="00870BA2"/>
    <w:rsid w:val="00870C11"/>
    <w:rsid w:val="00870EC4"/>
    <w:rsid w:val="00870FDF"/>
    <w:rsid w:val="00871036"/>
    <w:rsid w:val="00871302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2E81"/>
    <w:rsid w:val="008730A9"/>
    <w:rsid w:val="008731E2"/>
    <w:rsid w:val="0087321C"/>
    <w:rsid w:val="00873593"/>
    <w:rsid w:val="00873735"/>
    <w:rsid w:val="00873743"/>
    <w:rsid w:val="008737D0"/>
    <w:rsid w:val="008738C2"/>
    <w:rsid w:val="00873A60"/>
    <w:rsid w:val="00873B28"/>
    <w:rsid w:val="00873C57"/>
    <w:rsid w:val="00873D39"/>
    <w:rsid w:val="00873DC7"/>
    <w:rsid w:val="00873E74"/>
    <w:rsid w:val="00873E8A"/>
    <w:rsid w:val="00873FCA"/>
    <w:rsid w:val="00873FFA"/>
    <w:rsid w:val="008740F8"/>
    <w:rsid w:val="008746CC"/>
    <w:rsid w:val="00874721"/>
    <w:rsid w:val="008749B4"/>
    <w:rsid w:val="00874A01"/>
    <w:rsid w:val="00874D2C"/>
    <w:rsid w:val="00874D4A"/>
    <w:rsid w:val="00874DD4"/>
    <w:rsid w:val="00874DF2"/>
    <w:rsid w:val="0087546A"/>
    <w:rsid w:val="0087565E"/>
    <w:rsid w:val="0087599A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94"/>
    <w:rsid w:val="008774A0"/>
    <w:rsid w:val="008774F1"/>
    <w:rsid w:val="00877551"/>
    <w:rsid w:val="00877575"/>
    <w:rsid w:val="00877780"/>
    <w:rsid w:val="0087781D"/>
    <w:rsid w:val="00877864"/>
    <w:rsid w:val="00877975"/>
    <w:rsid w:val="00877BBA"/>
    <w:rsid w:val="00877C68"/>
    <w:rsid w:val="00877D59"/>
    <w:rsid w:val="00877FEE"/>
    <w:rsid w:val="00880024"/>
    <w:rsid w:val="00880125"/>
    <w:rsid w:val="008802F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C6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19"/>
    <w:rsid w:val="00883E45"/>
    <w:rsid w:val="00883E49"/>
    <w:rsid w:val="00883ED9"/>
    <w:rsid w:val="00884102"/>
    <w:rsid w:val="00884210"/>
    <w:rsid w:val="0088422D"/>
    <w:rsid w:val="00884558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4E5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4A9"/>
    <w:rsid w:val="00886512"/>
    <w:rsid w:val="00886C0F"/>
    <w:rsid w:val="00886CE1"/>
    <w:rsid w:val="00886CFF"/>
    <w:rsid w:val="00886D3A"/>
    <w:rsid w:val="00886E19"/>
    <w:rsid w:val="008872F1"/>
    <w:rsid w:val="0088733A"/>
    <w:rsid w:val="0088738A"/>
    <w:rsid w:val="0088748F"/>
    <w:rsid w:val="00887661"/>
    <w:rsid w:val="008876D2"/>
    <w:rsid w:val="008876EC"/>
    <w:rsid w:val="00887867"/>
    <w:rsid w:val="008878BC"/>
    <w:rsid w:val="00887B37"/>
    <w:rsid w:val="00887C1A"/>
    <w:rsid w:val="00887C3F"/>
    <w:rsid w:val="00887C84"/>
    <w:rsid w:val="00887DC1"/>
    <w:rsid w:val="00887FBE"/>
    <w:rsid w:val="00887FE7"/>
    <w:rsid w:val="00890008"/>
    <w:rsid w:val="0089004B"/>
    <w:rsid w:val="008900CA"/>
    <w:rsid w:val="00890200"/>
    <w:rsid w:val="008905CB"/>
    <w:rsid w:val="008905E2"/>
    <w:rsid w:val="00890723"/>
    <w:rsid w:val="008908E2"/>
    <w:rsid w:val="00890ED5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B6C"/>
    <w:rsid w:val="00892C1C"/>
    <w:rsid w:val="00892D5A"/>
    <w:rsid w:val="00892E25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6CF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23"/>
    <w:rsid w:val="0089457F"/>
    <w:rsid w:val="00894696"/>
    <w:rsid w:val="00894740"/>
    <w:rsid w:val="00894C4E"/>
    <w:rsid w:val="00894D0B"/>
    <w:rsid w:val="00894DBA"/>
    <w:rsid w:val="00894F26"/>
    <w:rsid w:val="0089535E"/>
    <w:rsid w:val="008955FC"/>
    <w:rsid w:val="00895734"/>
    <w:rsid w:val="00895A25"/>
    <w:rsid w:val="00895B49"/>
    <w:rsid w:val="00895F71"/>
    <w:rsid w:val="008960D4"/>
    <w:rsid w:val="00896319"/>
    <w:rsid w:val="00896385"/>
    <w:rsid w:val="00896387"/>
    <w:rsid w:val="00896480"/>
    <w:rsid w:val="0089649C"/>
    <w:rsid w:val="00896501"/>
    <w:rsid w:val="0089661F"/>
    <w:rsid w:val="00896708"/>
    <w:rsid w:val="0089678A"/>
    <w:rsid w:val="00896948"/>
    <w:rsid w:val="008969E6"/>
    <w:rsid w:val="008970A7"/>
    <w:rsid w:val="00897108"/>
    <w:rsid w:val="008972AD"/>
    <w:rsid w:val="008973F7"/>
    <w:rsid w:val="00897588"/>
    <w:rsid w:val="00897889"/>
    <w:rsid w:val="008978C1"/>
    <w:rsid w:val="0089797B"/>
    <w:rsid w:val="00897DE5"/>
    <w:rsid w:val="00897ECF"/>
    <w:rsid w:val="00897F2A"/>
    <w:rsid w:val="008A003C"/>
    <w:rsid w:val="008A018E"/>
    <w:rsid w:val="008A0316"/>
    <w:rsid w:val="008A08A4"/>
    <w:rsid w:val="008A0D81"/>
    <w:rsid w:val="008A104D"/>
    <w:rsid w:val="008A10E9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9ED"/>
    <w:rsid w:val="008A1CDA"/>
    <w:rsid w:val="008A1F62"/>
    <w:rsid w:val="008A1F66"/>
    <w:rsid w:val="008A21DC"/>
    <w:rsid w:val="008A2515"/>
    <w:rsid w:val="008A2618"/>
    <w:rsid w:val="008A265C"/>
    <w:rsid w:val="008A2674"/>
    <w:rsid w:val="008A2735"/>
    <w:rsid w:val="008A2878"/>
    <w:rsid w:val="008A28A6"/>
    <w:rsid w:val="008A2944"/>
    <w:rsid w:val="008A2971"/>
    <w:rsid w:val="008A29E8"/>
    <w:rsid w:val="008A2C2A"/>
    <w:rsid w:val="008A2C9F"/>
    <w:rsid w:val="008A2CA8"/>
    <w:rsid w:val="008A2D45"/>
    <w:rsid w:val="008A2DE6"/>
    <w:rsid w:val="008A2EB2"/>
    <w:rsid w:val="008A2EDF"/>
    <w:rsid w:val="008A30DA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3F17"/>
    <w:rsid w:val="008A40BF"/>
    <w:rsid w:val="008A4119"/>
    <w:rsid w:val="008A422D"/>
    <w:rsid w:val="008A43D4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2B9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BF1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55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008"/>
    <w:rsid w:val="008B220F"/>
    <w:rsid w:val="008B225C"/>
    <w:rsid w:val="008B2329"/>
    <w:rsid w:val="008B2367"/>
    <w:rsid w:val="008B23AB"/>
    <w:rsid w:val="008B24C4"/>
    <w:rsid w:val="008B28D4"/>
    <w:rsid w:val="008B2924"/>
    <w:rsid w:val="008B2968"/>
    <w:rsid w:val="008B2A9E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4C1A"/>
    <w:rsid w:val="008B4C4F"/>
    <w:rsid w:val="008B50A4"/>
    <w:rsid w:val="008B51A5"/>
    <w:rsid w:val="008B53B3"/>
    <w:rsid w:val="008B5512"/>
    <w:rsid w:val="008B563A"/>
    <w:rsid w:val="008B5697"/>
    <w:rsid w:val="008B56D8"/>
    <w:rsid w:val="008B56ED"/>
    <w:rsid w:val="008B5930"/>
    <w:rsid w:val="008B59A7"/>
    <w:rsid w:val="008B5C87"/>
    <w:rsid w:val="008B5EA1"/>
    <w:rsid w:val="008B5FC7"/>
    <w:rsid w:val="008B6026"/>
    <w:rsid w:val="008B628A"/>
    <w:rsid w:val="008B62AE"/>
    <w:rsid w:val="008B630B"/>
    <w:rsid w:val="008B639A"/>
    <w:rsid w:val="008B643B"/>
    <w:rsid w:val="008B6A93"/>
    <w:rsid w:val="008B6B4F"/>
    <w:rsid w:val="008B6CA0"/>
    <w:rsid w:val="008B6D0D"/>
    <w:rsid w:val="008B6E05"/>
    <w:rsid w:val="008B6F0E"/>
    <w:rsid w:val="008B6FD4"/>
    <w:rsid w:val="008B7106"/>
    <w:rsid w:val="008B71EF"/>
    <w:rsid w:val="008B756C"/>
    <w:rsid w:val="008B7586"/>
    <w:rsid w:val="008B7637"/>
    <w:rsid w:val="008B7871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7A0"/>
    <w:rsid w:val="008C0942"/>
    <w:rsid w:val="008C0F71"/>
    <w:rsid w:val="008C109B"/>
    <w:rsid w:val="008C10CF"/>
    <w:rsid w:val="008C10EF"/>
    <w:rsid w:val="008C129E"/>
    <w:rsid w:val="008C13DA"/>
    <w:rsid w:val="008C1484"/>
    <w:rsid w:val="008C1497"/>
    <w:rsid w:val="008C163B"/>
    <w:rsid w:val="008C18A4"/>
    <w:rsid w:val="008C191D"/>
    <w:rsid w:val="008C1B68"/>
    <w:rsid w:val="008C1CDE"/>
    <w:rsid w:val="008C1D83"/>
    <w:rsid w:val="008C1E1B"/>
    <w:rsid w:val="008C1E1E"/>
    <w:rsid w:val="008C2153"/>
    <w:rsid w:val="008C2454"/>
    <w:rsid w:val="008C2500"/>
    <w:rsid w:val="008C252B"/>
    <w:rsid w:val="008C28F4"/>
    <w:rsid w:val="008C2A02"/>
    <w:rsid w:val="008C30AB"/>
    <w:rsid w:val="008C3257"/>
    <w:rsid w:val="008C32BA"/>
    <w:rsid w:val="008C36D4"/>
    <w:rsid w:val="008C3AC7"/>
    <w:rsid w:val="008C3C1A"/>
    <w:rsid w:val="008C3CC5"/>
    <w:rsid w:val="008C3E1A"/>
    <w:rsid w:val="008C4396"/>
    <w:rsid w:val="008C4642"/>
    <w:rsid w:val="008C4796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025"/>
    <w:rsid w:val="008C61B9"/>
    <w:rsid w:val="008C6337"/>
    <w:rsid w:val="008C6419"/>
    <w:rsid w:val="008C6594"/>
    <w:rsid w:val="008C67D6"/>
    <w:rsid w:val="008C6A86"/>
    <w:rsid w:val="008C6B44"/>
    <w:rsid w:val="008C6CAC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218"/>
    <w:rsid w:val="008D04E6"/>
    <w:rsid w:val="008D05E3"/>
    <w:rsid w:val="008D06FC"/>
    <w:rsid w:val="008D070E"/>
    <w:rsid w:val="008D071D"/>
    <w:rsid w:val="008D083E"/>
    <w:rsid w:val="008D0B84"/>
    <w:rsid w:val="008D0D28"/>
    <w:rsid w:val="008D1001"/>
    <w:rsid w:val="008D107A"/>
    <w:rsid w:val="008D136D"/>
    <w:rsid w:val="008D1505"/>
    <w:rsid w:val="008D1577"/>
    <w:rsid w:val="008D1608"/>
    <w:rsid w:val="008D1AC5"/>
    <w:rsid w:val="008D1AD7"/>
    <w:rsid w:val="008D1AF2"/>
    <w:rsid w:val="008D1B7B"/>
    <w:rsid w:val="008D1C71"/>
    <w:rsid w:val="008D1D5E"/>
    <w:rsid w:val="008D1D8C"/>
    <w:rsid w:val="008D1E84"/>
    <w:rsid w:val="008D2025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6B"/>
    <w:rsid w:val="008D41BA"/>
    <w:rsid w:val="008D4311"/>
    <w:rsid w:val="008D43A7"/>
    <w:rsid w:val="008D43D1"/>
    <w:rsid w:val="008D444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CC1"/>
    <w:rsid w:val="008D5D59"/>
    <w:rsid w:val="008D6035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885"/>
    <w:rsid w:val="008D6923"/>
    <w:rsid w:val="008D69DB"/>
    <w:rsid w:val="008D6AB2"/>
    <w:rsid w:val="008D6C22"/>
    <w:rsid w:val="008D6D28"/>
    <w:rsid w:val="008D6D83"/>
    <w:rsid w:val="008D7088"/>
    <w:rsid w:val="008D7779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4FC"/>
    <w:rsid w:val="008E0714"/>
    <w:rsid w:val="008E0719"/>
    <w:rsid w:val="008E0738"/>
    <w:rsid w:val="008E084C"/>
    <w:rsid w:val="008E0963"/>
    <w:rsid w:val="008E0A43"/>
    <w:rsid w:val="008E0BD7"/>
    <w:rsid w:val="008E0CCB"/>
    <w:rsid w:val="008E0CDF"/>
    <w:rsid w:val="008E0D1D"/>
    <w:rsid w:val="008E103F"/>
    <w:rsid w:val="008E12CC"/>
    <w:rsid w:val="008E15D4"/>
    <w:rsid w:val="008E1651"/>
    <w:rsid w:val="008E1658"/>
    <w:rsid w:val="008E17AA"/>
    <w:rsid w:val="008E17D3"/>
    <w:rsid w:val="008E18C4"/>
    <w:rsid w:val="008E18F4"/>
    <w:rsid w:val="008E1C7D"/>
    <w:rsid w:val="008E1C93"/>
    <w:rsid w:val="008E1CF3"/>
    <w:rsid w:val="008E1CF4"/>
    <w:rsid w:val="008E1E34"/>
    <w:rsid w:val="008E2130"/>
    <w:rsid w:val="008E233A"/>
    <w:rsid w:val="008E2368"/>
    <w:rsid w:val="008E243C"/>
    <w:rsid w:val="008E2442"/>
    <w:rsid w:val="008E26A9"/>
    <w:rsid w:val="008E276A"/>
    <w:rsid w:val="008E27B8"/>
    <w:rsid w:val="008E28EC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CF7"/>
    <w:rsid w:val="008E3D36"/>
    <w:rsid w:val="008E3D89"/>
    <w:rsid w:val="008E4004"/>
    <w:rsid w:val="008E4286"/>
    <w:rsid w:val="008E4487"/>
    <w:rsid w:val="008E4A7F"/>
    <w:rsid w:val="008E4B22"/>
    <w:rsid w:val="008E4B4C"/>
    <w:rsid w:val="008E4D9B"/>
    <w:rsid w:val="008E4DF6"/>
    <w:rsid w:val="008E4E01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DE0"/>
    <w:rsid w:val="008E7F56"/>
    <w:rsid w:val="008E7FED"/>
    <w:rsid w:val="008E7FF7"/>
    <w:rsid w:val="008F00E5"/>
    <w:rsid w:val="008F02DE"/>
    <w:rsid w:val="008F05BA"/>
    <w:rsid w:val="008F0653"/>
    <w:rsid w:val="008F08BA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11"/>
    <w:rsid w:val="008F1B9F"/>
    <w:rsid w:val="008F1C77"/>
    <w:rsid w:val="008F1FFC"/>
    <w:rsid w:val="008F2022"/>
    <w:rsid w:val="008F22BB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9D6"/>
    <w:rsid w:val="008F5D4F"/>
    <w:rsid w:val="008F612C"/>
    <w:rsid w:val="008F6156"/>
    <w:rsid w:val="008F64B9"/>
    <w:rsid w:val="008F650A"/>
    <w:rsid w:val="008F6614"/>
    <w:rsid w:val="008F661E"/>
    <w:rsid w:val="008F6758"/>
    <w:rsid w:val="008F6778"/>
    <w:rsid w:val="008F67D1"/>
    <w:rsid w:val="008F6BA0"/>
    <w:rsid w:val="008F6CC8"/>
    <w:rsid w:val="008F6ECE"/>
    <w:rsid w:val="008F730D"/>
    <w:rsid w:val="008F7329"/>
    <w:rsid w:val="008F743D"/>
    <w:rsid w:val="008F745C"/>
    <w:rsid w:val="008F748C"/>
    <w:rsid w:val="008F74E6"/>
    <w:rsid w:val="008F74FB"/>
    <w:rsid w:val="008F7558"/>
    <w:rsid w:val="008F77E1"/>
    <w:rsid w:val="008F7980"/>
    <w:rsid w:val="008F79CE"/>
    <w:rsid w:val="008F7A7A"/>
    <w:rsid w:val="008F7B7D"/>
    <w:rsid w:val="008F7CF4"/>
    <w:rsid w:val="008F7EAE"/>
    <w:rsid w:val="008F7FB8"/>
    <w:rsid w:val="0090023F"/>
    <w:rsid w:val="0090030A"/>
    <w:rsid w:val="009003A1"/>
    <w:rsid w:val="0090044E"/>
    <w:rsid w:val="0090049C"/>
    <w:rsid w:val="00900551"/>
    <w:rsid w:val="0090058C"/>
    <w:rsid w:val="0090066D"/>
    <w:rsid w:val="00900A70"/>
    <w:rsid w:val="00900B49"/>
    <w:rsid w:val="00900CF2"/>
    <w:rsid w:val="00900D70"/>
    <w:rsid w:val="00900ED0"/>
    <w:rsid w:val="00900EE2"/>
    <w:rsid w:val="00900EF4"/>
    <w:rsid w:val="00900F8C"/>
    <w:rsid w:val="00900FF7"/>
    <w:rsid w:val="009010BD"/>
    <w:rsid w:val="00901347"/>
    <w:rsid w:val="009013AD"/>
    <w:rsid w:val="0090156F"/>
    <w:rsid w:val="0090175B"/>
    <w:rsid w:val="00901AA7"/>
    <w:rsid w:val="00901AFA"/>
    <w:rsid w:val="00901C1C"/>
    <w:rsid w:val="00901E27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B40"/>
    <w:rsid w:val="00903F4A"/>
    <w:rsid w:val="009042C4"/>
    <w:rsid w:val="0090433A"/>
    <w:rsid w:val="00904374"/>
    <w:rsid w:val="0090445F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229"/>
    <w:rsid w:val="0090534E"/>
    <w:rsid w:val="00905402"/>
    <w:rsid w:val="00905472"/>
    <w:rsid w:val="00905727"/>
    <w:rsid w:val="0090583D"/>
    <w:rsid w:val="0090583E"/>
    <w:rsid w:val="009058EC"/>
    <w:rsid w:val="00905954"/>
    <w:rsid w:val="00905E3F"/>
    <w:rsid w:val="00905E99"/>
    <w:rsid w:val="009060BE"/>
    <w:rsid w:val="009061F9"/>
    <w:rsid w:val="00906242"/>
    <w:rsid w:val="0090634F"/>
    <w:rsid w:val="00906410"/>
    <w:rsid w:val="009064BE"/>
    <w:rsid w:val="00906690"/>
    <w:rsid w:val="009066F1"/>
    <w:rsid w:val="009069F9"/>
    <w:rsid w:val="00906AB9"/>
    <w:rsid w:val="00906B18"/>
    <w:rsid w:val="00906CEC"/>
    <w:rsid w:val="00906FB6"/>
    <w:rsid w:val="0090712A"/>
    <w:rsid w:val="0090726D"/>
    <w:rsid w:val="009072C8"/>
    <w:rsid w:val="0090747F"/>
    <w:rsid w:val="009074CA"/>
    <w:rsid w:val="00907637"/>
    <w:rsid w:val="0090773A"/>
    <w:rsid w:val="0090775E"/>
    <w:rsid w:val="009078C1"/>
    <w:rsid w:val="00907CCB"/>
    <w:rsid w:val="00907CEE"/>
    <w:rsid w:val="00907F0E"/>
    <w:rsid w:val="00907F29"/>
    <w:rsid w:val="00910166"/>
    <w:rsid w:val="009101E4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B86"/>
    <w:rsid w:val="00910C7C"/>
    <w:rsid w:val="00910CB0"/>
    <w:rsid w:val="00910CD7"/>
    <w:rsid w:val="00910CF5"/>
    <w:rsid w:val="00910D40"/>
    <w:rsid w:val="00910DF9"/>
    <w:rsid w:val="00910E2A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E62"/>
    <w:rsid w:val="00911FFB"/>
    <w:rsid w:val="00912160"/>
    <w:rsid w:val="0091236C"/>
    <w:rsid w:val="009126EF"/>
    <w:rsid w:val="009126FC"/>
    <w:rsid w:val="0091287E"/>
    <w:rsid w:val="009129E2"/>
    <w:rsid w:val="00912A27"/>
    <w:rsid w:val="00912A2B"/>
    <w:rsid w:val="00912A69"/>
    <w:rsid w:val="00912B98"/>
    <w:rsid w:val="00912B99"/>
    <w:rsid w:val="00912BB1"/>
    <w:rsid w:val="00912DD4"/>
    <w:rsid w:val="00912EF6"/>
    <w:rsid w:val="00912FD6"/>
    <w:rsid w:val="009132A8"/>
    <w:rsid w:val="00913400"/>
    <w:rsid w:val="0091343B"/>
    <w:rsid w:val="00913697"/>
    <w:rsid w:val="00913789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D98"/>
    <w:rsid w:val="00914E5B"/>
    <w:rsid w:val="00914F3D"/>
    <w:rsid w:val="0091537F"/>
    <w:rsid w:val="009153BF"/>
    <w:rsid w:val="00915547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792"/>
    <w:rsid w:val="00916AEE"/>
    <w:rsid w:val="00916B4D"/>
    <w:rsid w:val="00916B50"/>
    <w:rsid w:val="00916BC4"/>
    <w:rsid w:val="00916E6C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3A5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513"/>
    <w:rsid w:val="00921529"/>
    <w:rsid w:val="00921617"/>
    <w:rsid w:val="00921623"/>
    <w:rsid w:val="00921816"/>
    <w:rsid w:val="00921D04"/>
    <w:rsid w:val="00921DCD"/>
    <w:rsid w:val="009221A1"/>
    <w:rsid w:val="009221D8"/>
    <w:rsid w:val="00922254"/>
    <w:rsid w:val="009222BD"/>
    <w:rsid w:val="009223CB"/>
    <w:rsid w:val="009225FC"/>
    <w:rsid w:val="00922659"/>
    <w:rsid w:val="00922678"/>
    <w:rsid w:val="00922819"/>
    <w:rsid w:val="0092287D"/>
    <w:rsid w:val="00922A79"/>
    <w:rsid w:val="00922B8F"/>
    <w:rsid w:val="0092301C"/>
    <w:rsid w:val="009232EF"/>
    <w:rsid w:val="00923571"/>
    <w:rsid w:val="0092363D"/>
    <w:rsid w:val="0092369A"/>
    <w:rsid w:val="00923751"/>
    <w:rsid w:val="0092375B"/>
    <w:rsid w:val="0092383D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9C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9D7"/>
    <w:rsid w:val="00925A2D"/>
    <w:rsid w:val="00925B07"/>
    <w:rsid w:val="00925DA0"/>
    <w:rsid w:val="00925EB0"/>
    <w:rsid w:val="009260AE"/>
    <w:rsid w:val="00926141"/>
    <w:rsid w:val="00926142"/>
    <w:rsid w:val="00926292"/>
    <w:rsid w:val="00926401"/>
    <w:rsid w:val="0092643C"/>
    <w:rsid w:val="009264D9"/>
    <w:rsid w:val="00926643"/>
    <w:rsid w:val="0092667A"/>
    <w:rsid w:val="00926932"/>
    <w:rsid w:val="00926C45"/>
    <w:rsid w:val="00926D35"/>
    <w:rsid w:val="00926E15"/>
    <w:rsid w:val="00926EA2"/>
    <w:rsid w:val="009273C9"/>
    <w:rsid w:val="009274D5"/>
    <w:rsid w:val="009277F8"/>
    <w:rsid w:val="009278E1"/>
    <w:rsid w:val="00927B0D"/>
    <w:rsid w:val="00927CEE"/>
    <w:rsid w:val="00927D37"/>
    <w:rsid w:val="00927DDF"/>
    <w:rsid w:val="00927DFE"/>
    <w:rsid w:val="00927E31"/>
    <w:rsid w:val="00927F84"/>
    <w:rsid w:val="00927FF1"/>
    <w:rsid w:val="00930008"/>
    <w:rsid w:val="00930089"/>
    <w:rsid w:val="00930454"/>
    <w:rsid w:val="00930516"/>
    <w:rsid w:val="00930A6D"/>
    <w:rsid w:val="00930CEB"/>
    <w:rsid w:val="00930E09"/>
    <w:rsid w:val="00930FD4"/>
    <w:rsid w:val="009310F3"/>
    <w:rsid w:val="00931266"/>
    <w:rsid w:val="00931681"/>
    <w:rsid w:val="009317F2"/>
    <w:rsid w:val="0093197D"/>
    <w:rsid w:val="00931A34"/>
    <w:rsid w:val="00931B24"/>
    <w:rsid w:val="00931D75"/>
    <w:rsid w:val="00931E3D"/>
    <w:rsid w:val="00931E8E"/>
    <w:rsid w:val="00932185"/>
    <w:rsid w:val="0093219B"/>
    <w:rsid w:val="009326A2"/>
    <w:rsid w:val="009327C6"/>
    <w:rsid w:val="0093296F"/>
    <w:rsid w:val="009329DF"/>
    <w:rsid w:val="00932A05"/>
    <w:rsid w:val="00932AC4"/>
    <w:rsid w:val="00932BCB"/>
    <w:rsid w:val="00932C77"/>
    <w:rsid w:val="00932D34"/>
    <w:rsid w:val="00933407"/>
    <w:rsid w:val="009334D5"/>
    <w:rsid w:val="0093361C"/>
    <w:rsid w:val="0093365A"/>
    <w:rsid w:val="009336CC"/>
    <w:rsid w:val="009337F1"/>
    <w:rsid w:val="0093381B"/>
    <w:rsid w:val="0093386E"/>
    <w:rsid w:val="00933871"/>
    <w:rsid w:val="0093389F"/>
    <w:rsid w:val="00933AD7"/>
    <w:rsid w:val="00933DF3"/>
    <w:rsid w:val="00933E22"/>
    <w:rsid w:val="00933E55"/>
    <w:rsid w:val="0093423A"/>
    <w:rsid w:val="00934368"/>
    <w:rsid w:val="009343DB"/>
    <w:rsid w:val="009343F6"/>
    <w:rsid w:val="009347F2"/>
    <w:rsid w:val="009349FA"/>
    <w:rsid w:val="00934AD6"/>
    <w:rsid w:val="00934CDD"/>
    <w:rsid w:val="00934CE6"/>
    <w:rsid w:val="00934D6B"/>
    <w:rsid w:val="00934DB8"/>
    <w:rsid w:val="00934E50"/>
    <w:rsid w:val="00934F64"/>
    <w:rsid w:val="00934F68"/>
    <w:rsid w:val="00934F78"/>
    <w:rsid w:val="0093518D"/>
    <w:rsid w:val="0093520D"/>
    <w:rsid w:val="0093524A"/>
    <w:rsid w:val="00935393"/>
    <w:rsid w:val="009356E6"/>
    <w:rsid w:val="009358DE"/>
    <w:rsid w:val="00935951"/>
    <w:rsid w:val="00935AA0"/>
    <w:rsid w:val="00935B5E"/>
    <w:rsid w:val="00935F6A"/>
    <w:rsid w:val="009361AB"/>
    <w:rsid w:val="00936260"/>
    <w:rsid w:val="009362D3"/>
    <w:rsid w:val="0093645F"/>
    <w:rsid w:val="00936610"/>
    <w:rsid w:val="0093668A"/>
    <w:rsid w:val="0093679B"/>
    <w:rsid w:val="009367D2"/>
    <w:rsid w:val="009369CC"/>
    <w:rsid w:val="00936C59"/>
    <w:rsid w:val="00936E81"/>
    <w:rsid w:val="00936ED9"/>
    <w:rsid w:val="00936FAC"/>
    <w:rsid w:val="00937011"/>
    <w:rsid w:val="00937037"/>
    <w:rsid w:val="00937095"/>
    <w:rsid w:val="0093712D"/>
    <w:rsid w:val="0093730F"/>
    <w:rsid w:val="009373DB"/>
    <w:rsid w:val="00937475"/>
    <w:rsid w:val="0093752D"/>
    <w:rsid w:val="009375A0"/>
    <w:rsid w:val="0093761F"/>
    <w:rsid w:val="00937A04"/>
    <w:rsid w:val="00937C5E"/>
    <w:rsid w:val="00937ECF"/>
    <w:rsid w:val="00937F03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61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671"/>
    <w:rsid w:val="009429A1"/>
    <w:rsid w:val="00942AAC"/>
    <w:rsid w:val="00942AF8"/>
    <w:rsid w:val="00942DB4"/>
    <w:rsid w:val="00942F36"/>
    <w:rsid w:val="00942FF5"/>
    <w:rsid w:val="00943065"/>
    <w:rsid w:val="009430BE"/>
    <w:rsid w:val="009433B5"/>
    <w:rsid w:val="00943509"/>
    <w:rsid w:val="0094391E"/>
    <w:rsid w:val="009439B4"/>
    <w:rsid w:val="00943D7F"/>
    <w:rsid w:val="00943DBE"/>
    <w:rsid w:val="0094412D"/>
    <w:rsid w:val="00944273"/>
    <w:rsid w:val="009442AC"/>
    <w:rsid w:val="0094433E"/>
    <w:rsid w:val="00944384"/>
    <w:rsid w:val="00944416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D3E"/>
    <w:rsid w:val="00944FF8"/>
    <w:rsid w:val="0094522E"/>
    <w:rsid w:val="00945333"/>
    <w:rsid w:val="00945423"/>
    <w:rsid w:val="0094564A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85"/>
    <w:rsid w:val="009460B5"/>
    <w:rsid w:val="00946311"/>
    <w:rsid w:val="0094672F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89D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0F7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55"/>
    <w:rsid w:val="00952674"/>
    <w:rsid w:val="00952777"/>
    <w:rsid w:val="009527FB"/>
    <w:rsid w:val="00952BF5"/>
    <w:rsid w:val="00952D2E"/>
    <w:rsid w:val="00952E2A"/>
    <w:rsid w:val="00952F10"/>
    <w:rsid w:val="0095308A"/>
    <w:rsid w:val="00953246"/>
    <w:rsid w:val="009533D5"/>
    <w:rsid w:val="0095345F"/>
    <w:rsid w:val="00953544"/>
    <w:rsid w:val="009536CC"/>
    <w:rsid w:val="0095375A"/>
    <w:rsid w:val="00953887"/>
    <w:rsid w:val="0095399B"/>
    <w:rsid w:val="009539BA"/>
    <w:rsid w:val="00953A38"/>
    <w:rsid w:val="00953BB1"/>
    <w:rsid w:val="00953CC5"/>
    <w:rsid w:val="00953F82"/>
    <w:rsid w:val="00953FC5"/>
    <w:rsid w:val="00954000"/>
    <w:rsid w:val="00954089"/>
    <w:rsid w:val="00954100"/>
    <w:rsid w:val="0095443D"/>
    <w:rsid w:val="00954508"/>
    <w:rsid w:val="009545FB"/>
    <w:rsid w:val="0095469E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971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2D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423"/>
    <w:rsid w:val="0096059B"/>
    <w:rsid w:val="00960787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2E"/>
    <w:rsid w:val="00962351"/>
    <w:rsid w:val="009624D5"/>
    <w:rsid w:val="00962975"/>
    <w:rsid w:val="00962CE2"/>
    <w:rsid w:val="00963111"/>
    <w:rsid w:val="00963258"/>
    <w:rsid w:val="0096331A"/>
    <w:rsid w:val="0096348F"/>
    <w:rsid w:val="00963496"/>
    <w:rsid w:val="0096370C"/>
    <w:rsid w:val="00963719"/>
    <w:rsid w:val="00963737"/>
    <w:rsid w:val="009637D6"/>
    <w:rsid w:val="00963805"/>
    <w:rsid w:val="00963975"/>
    <w:rsid w:val="00963C1E"/>
    <w:rsid w:val="00963F31"/>
    <w:rsid w:val="00963F47"/>
    <w:rsid w:val="00964024"/>
    <w:rsid w:val="00964099"/>
    <w:rsid w:val="00964201"/>
    <w:rsid w:val="009643D6"/>
    <w:rsid w:val="00964487"/>
    <w:rsid w:val="00964593"/>
    <w:rsid w:val="00964657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0F6"/>
    <w:rsid w:val="00966377"/>
    <w:rsid w:val="0096637B"/>
    <w:rsid w:val="009663F0"/>
    <w:rsid w:val="00966598"/>
    <w:rsid w:val="009666C4"/>
    <w:rsid w:val="009667BF"/>
    <w:rsid w:val="00966860"/>
    <w:rsid w:val="00966DD9"/>
    <w:rsid w:val="00966E07"/>
    <w:rsid w:val="00966E45"/>
    <w:rsid w:val="00966F5B"/>
    <w:rsid w:val="0096701C"/>
    <w:rsid w:val="00967152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A7D"/>
    <w:rsid w:val="00967C1D"/>
    <w:rsid w:val="00967CA4"/>
    <w:rsid w:val="00967E50"/>
    <w:rsid w:val="00967FA7"/>
    <w:rsid w:val="0097001D"/>
    <w:rsid w:val="00970042"/>
    <w:rsid w:val="00970213"/>
    <w:rsid w:val="00970247"/>
    <w:rsid w:val="0097049F"/>
    <w:rsid w:val="009704C4"/>
    <w:rsid w:val="00970620"/>
    <w:rsid w:val="009706D5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51E"/>
    <w:rsid w:val="0097178D"/>
    <w:rsid w:val="00971797"/>
    <w:rsid w:val="0097182A"/>
    <w:rsid w:val="009718CA"/>
    <w:rsid w:val="009719AA"/>
    <w:rsid w:val="00971A98"/>
    <w:rsid w:val="00971C2A"/>
    <w:rsid w:val="00971C87"/>
    <w:rsid w:val="00971E5B"/>
    <w:rsid w:val="00971FB4"/>
    <w:rsid w:val="009720C1"/>
    <w:rsid w:val="00972135"/>
    <w:rsid w:val="0097217B"/>
    <w:rsid w:val="009721B9"/>
    <w:rsid w:val="0097221F"/>
    <w:rsid w:val="009722E6"/>
    <w:rsid w:val="009723EC"/>
    <w:rsid w:val="00972411"/>
    <w:rsid w:val="009726B6"/>
    <w:rsid w:val="0097275E"/>
    <w:rsid w:val="00972A84"/>
    <w:rsid w:val="00972B06"/>
    <w:rsid w:val="00972B44"/>
    <w:rsid w:val="00972B80"/>
    <w:rsid w:val="00972D1D"/>
    <w:rsid w:val="00972D50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71D"/>
    <w:rsid w:val="0097393F"/>
    <w:rsid w:val="009739DF"/>
    <w:rsid w:val="00973A40"/>
    <w:rsid w:val="00973C25"/>
    <w:rsid w:val="00973C5F"/>
    <w:rsid w:val="00973C6A"/>
    <w:rsid w:val="00973C7B"/>
    <w:rsid w:val="00973C9B"/>
    <w:rsid w:val="00973D67"/>
    <w:rsid w:val="00973E43"/>
    <w:rsid w:val="00973F24"/>
    <w:rsid w:val="00974094"/>
    <w:rsid w:val="0097424F"/>
    <w:rsid w:val="0097425B"/>
    <w:rsid w:val="00974270"/>
    <w:rsid w:val="0097436E"/>
    <w:rsid w:val="00974561"/>
    <w:rsid w:val="00974721"/>
    <w:rsid w:val="009749AA"/>
    <w:rsid w:val="00974C31"/>
    <w:rsid w:val="00974C39"/>
    <w:rsid w:val="009755DE"/>
    <w:rsid w:val="00975600"/>
    <w:rsid w:val="00975660"/>
    <w:rsid w:val="009757D0"/>
    <w:rsid w:val="0097596F"/>
    <w:rsid w:val="009759D3"/>
    <w:rsid w:val="00975BF6"/>
    <w:rsid w:val="00975D98"/>
    <w:rsid w:val="00975F0E"/>
    <w:rsid w:val="00975F48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9D"/>
    <w:rsid w:val="009778BF"/>
    <w:rsid w:val="009778C8"/>
    <w:rsid w:val="00977BA3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E90"/>
    <w:rsid w:val="00980FE4"/>
    <w:rsid w:val="009811F6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76"/>
    <w:rsid w:val="009837B6"/>
    <w:rsid w:val="00983E83"/>
    <w:rsid w:val="00984025"/>
    <w:rsid w:val="00984284"/>
    <w:rsid w:val="0098439E"/>
    <w:rsid w:val="009843B5"/>
    <w:rsid w:val="00984841"/>
    <w:rsid w:val="00984B6E"/>
    <w:rsid w:val="00984CA1"/>
    <w:rsid w:val="00984CAB"/>
    <w:rsid w:val="00984E81"/>
    <w:rsid w:val="00984EBF"/>
    <w:rsid w:val="00985068"/>
    <w:rsid w:val="009851C4"/>
    <w:rsid w:val="0098534F"/>
    <w:rsid w:val="00985389"/>
    <w:rsid w:val="00985607"/>
    <w:rsid w:val="0098575B"/>
    <w:rsid w:val="00985999"/>
    <w:rsid w:val="00985AF3"/>
    <w:rsid w:val="00985B37"/>
    <w:rsid w:val="00985F70"/>
    <w:rsid w:val="009860FA"/>
    <w:rsid w:val="00986270"/>
    <w:rsid w:val="0098631C"/>
    <w:rsid w:val="00986642"/>
    <w:rsid w:val="00986771"/>
    <w:rsid w:val="009868FF"/>
    <w:rsid w:val="00986B30"/>
    <w:rsid w:val="00986CC0"/>
    <w:rsid w:val="00986D83"/>
    <w:rsid w:val="00986DF8"/>
    <w:rsid w:val="00987002"/>
    <w:rsid w:val="009871B5"/>
    <w:rsid w:val="009873A8"/>
    <w:rsid w:val="00987444"/>
    <w:rsid w:val="009874EB"/>
    <w:rsid w:val="00987625"/>
    <w:rsid w:val="00987679"/>
    <w:rsid w:val="009878C5"/>
    <w:rsid w:val="00987BD7"/>
    <w:rsid w:val="00987C6C"/>
    <w:rsid w:val="00987D2D"/>
    <w:rsid w:val="009900AD"/>
    <w:rsid w:val="0099025C"/>
    <w:rsid w:val="00990517"/>
    <w:rsid w:val="00990921"/>
    <w:rsid w:val="00990992"/>
    <w:rsid w:val="009909D8"/>
    <w:rsid w:val="00990AD3"/>
    <w:rsid w:val="00990D0A"/>
    <w:rsid w:val="00990D65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EEF"/>
    <w:rsid w:val="00992F4E"/>
    <w:rsid w:val="00992FB3"/>
    <w:rsid w:val="00992FCE"/>
    <w:rsid w:val="009931FA"/>
    <w:rsid w:val="009932CA"/>
    <w:rsid w:val="009933E2"/>
    <w:rsid w:val="009935F0"/>
    <w:rsid w:val="00993774"/>
    <w:rsid w:val="00993830"/>
    <w:rsid w:val="009938E7"/>
    <w:rsid w:val="009939E6"/>
    <w:rsid w:val="00993A05"/>
    <w:rsid w:val="00993A41"/>
    <w:rsid w:val="00993B2A"/>
    <w:rsid w:val="00993B9F"/>
    <w:rsid w:val="00993CFC"/>
    <w:rsid w:val="00993DD6"/>
    <w:rsid w:val="00993E4B"/>
    <w:rsid w:val="0099427E"/>
    <w:rsid w:val="00994796"/>
    <w:rsid w:val="00994905"/>
    <w:rsid w:val="00994A51"/>
    <w:rsid w:val="00994A92"/>
    <w:rsid w:val="00994B4E"/>
    <w:rsid w:val="00994C8F"/>
    <w:rsid w:val="00994D10"/>
    <w:rsid w:val="00994DCC"/>
    <w:rsid w:val="009951CC"/>
    <w:rsid w:val="00995217"/>
    <w:rsid w:val="00995335"/>
    <w:rsid w:val="0099536D"/>
    <w:rsid w:val="009953D6"/>
    <w:rsid w:val="00995425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5CF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3A2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AD6"/>
    <w:rsid w:val="009A2B60"/>
    <w:rsid w:val="009A2B78"/>
    <w:rsid w:val="009A2C02"/>
    <w:rsid w:val="009A2C21"/>
    <w:rsid w:val="009A2C34"/>
    <w:rsid w:val="009A2C76"/>
    <w:rsid w:val="009A2D8F"/>
    <w:rsid w:val="009A3327"/>
    <w:rsid w:val="009A34A0"/>
    <w:rsid w:val="009A350A"/>
    <w:rsid w:val="009A3569"/>
    <w:rsid w:val="009A3883"/>
    <w:rsid w:val="009A394C"/>
    <w:rsid w:val="009A3A50"/>
    <w:rsid w:val="009A3BBF"/>
    <w:rsid w:val="009A3E56"/>
    <w:rsid w:val="009A3E9A"/>
    <w:rsid w:val="009A3FBD"/>
    <w:rsid w:val="009A401C"/>
    <w:rsid w:val="009A4196"/>
    <w:rsid w:val="009A4323"/>
    <w:rsid w:val="009A43C6"/>
    <w:rsid w:val="009A46AA"/>
    <w:rsid w:val="009A48E7"/>
    <w:rsid w:val="009A4BD4"/>
    <w:rsid w:val="009A4CE8"/>
    <w:rsid w:val="009A5172"/>
    <w:rsid w:val="009A51D1"/>
    <w:rsid w:val="009A51EE"/>
    <w:rsid w:val="009A561D"/>
    <w:rsid w:val="009A56CB"/>
    <w:rsid w:val="009A5780"/>
    <w:rsid w:val="009A5873"/>
    <w:rsid w:val="009A5947"/>
    <w:rsid w:val="009A5D00"/>
    <w:rsid w:val="009A5F3E"/>
    <w:rsid w:val="009A5F91"/>
    <w:rsid w:val="009A605E"/>
    <w:rsid w:val="009A6355"/>
    <w:rsid w:val="009A63DA"/>
    <w:rsid w:val="009A653F"/>
    <w:rsid w:val="009A66CA"/>
    <w:rsid w:val="009A6712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0"/>
    <w:rsid w:val="009A76EC"/>
    <w:rsid w:val="009A7A5A"/>
    <w:rsid w:val="009A7B4E"/>
    <w:rsid w:val="009A7CAB"/>
    <w:rsid w:val="009A7D0D"/>
    <w:rsid w:val="009A7D65"/>
    <w:rsid w:val="009A7EE9"/>
    <w:rsid w:val="009A7F9F"/>
    <w:rsid w:val="009B03E8"/>
    <w:rsid w:val="009B0540"/>
    <w:rsid w:val="009B05DA"/>
    <w:rsid w:val="009B0672"/>
    <w:rsid w:val="009B08E2"/>
    <w:rsid w:val="009B0909"/>
    <w:rsid w:val="009B0993"/>
    <w:rsid w:val="009B0995"/>
    <w:rsid w:val="009B0C75"/>
    <w:rsid w:val="009B0C8D"/>
    <w:rsid w:val="009B0CE1"/>
    <w:rsid w:val="009B0FBF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67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6E0"/>
    <w:rsid w:val="009B3791"/>
    <w:rsid w:val="009B389C"/>
    <w:rsid w:val="009B3C52"/>
    <w:rsid w:val="009B3EBA"/>
    <w:rsid w:val="009B401A"/>
    <w:rsid w:val="009B4110"/>
    <w:rsid w:val="009B4146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4FD8"/>
    <w:rsid w:val="009B5166"/>
    <w:rsid w:val="009B5472"/>
    <w:rsid w:val="009B58FB"/>
    <w:rsid w:val="009B5952"/>
    <w:rsid w:val="009B5ACE"/>
    <w:rsid w:val="009B5AE6"/>
    <w:rsid w:val="009B5CFD"/>
    <w:rsid w:val="009B5D70"/>
    <w:rsid w:val="009B5FDC"/>
    <w:rsid w:val="009B600B"/>
    <w:rsid w:val="009B6338"/>
    <w:rsid w:val="009B6360"/>
    <w:rsid w:val="009B6494"/>
    <w:rsid w:val="009B6535"/>
    <w:rsid w:val="009B6664"/>
    <w:rsid w:val="009B6676"/>
    <w:rsid w:val="009B66E7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5B"/>
    <w:rsid w:val="009C03A2"/>
    <w:rsid w:val="009C0438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00"/>
    <w:rsid w:val="009C1322"/>
    <w:rsid w:val="009C1350"/>
    <w:rsid w:val="009C154F"/>
    <w:rsid w:val="009C1862"/>
    <w:rsid w:val="009C187C"/>
    <w:rsid w:val="009C18EB"/>
    <w:rsid w:val="009C1A88"/>
    <w:rsid w:val="009C1ADA"/>
    <w:rsid w:val="009C1AEA"/>
    <w:rsid w:val="009C1D72"/>
    <w:rsid w:val="009C1E08"/>
    <w:rsid w:val="009C2051"/>
    <w:rsid w:val="009C2249"/>
    <w:rsid w:val="009C237B"/>
    <w:rsid w:val="009C2396"/>
    <w:rsid w:val="009C2446"/>
    <w:rsid w:val="009C2504"/>
    <w:rsid w:val="009C2906"/>
    <w:rsid w:val="009C2C98"/>
    <w:rsid w:val="009C2CAE"/>
    <w:rsid w:val="009C2D3D"/>
    <w:rsid w:val="009C2F53"/>
    <w:rsid w:val="009C3006"/>
    <w:rsid w:val="009C31EF"/>
    <w:rsid w:val="009C347B"/>
    <w:rsid w:val="009C3592"/>
    <w:rsid w:val="009C385D"/>
    <w:rsid w:val="009C39AB"/>
    <w:rsid w:val="009C3AC1"/>
    <w:rsid w:val="009C3B11"/>
    <w:rsid w:val="009C3B1D"/>
    <w:rsid w:val="009C3D40"/>
    <w:rsid w:val="009C3D73"/>
    <w:rsid w:val="009C3FED"/>
    <w:rsid w:val="009C4297"/>
    <w:rsid w:val="009C42C0"/>
    <w:rsid w:val="009C43B6"/>
    <w:rsid w:val="009C4435"/>
    <w:rsid w:val="009C44A9"/>
    <w:rsid w:val="009C44C3"/>
    <w:rsid w:val="009C4658"/>
    <w:rsid w:val="009C486A"/>
    <w:rsid w:val="009C49DF"/>
    <w:rsid w:val="009C4AE8"/>
    <w:rsid w:val="009C4BF9"/>
    <w:rsid w:val="009C4E51"/>
    <w:rsid w:val="009C4F43"/>
    <w:rsid w:val="009C50B6"/>
    <w:rsid w:val="009C50DE"/>
    <w:rsid w:val="009C5348"/>
    <w:rsid w:val="009C5534"/>
    <w:rsid w:val="009C55FD"/>
    <w:rsid w:val="009C5606"/>
    <w:rsid w:val="009C5A4E"/>
    <w:rsid w:val="009C5AFF"/>
    <w:rsid w:val="009C5BD5"/>
    <w:rsid w:val="009C5C08"/>
    <w:rsid w:val="009C5C3A"/>
    <w:rsid w:val="009C5E16"/>
    <w:rsid w:val="009C600D"/>
    <w:rsid w:val="009C607C"/>
    <w:rsid w:val="009C61D0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2D7"/>
    <w:rsid w:val="009D0461"/>
    <w:rsid w:val="009D0681"/>
    <w:rsid w:val="009D09B2"/>
    <w:rsid w:val="009D0A50"/>
    <w:rsid w:val="009D0A87"/>
    <w:rsid w:val="009D0BE3"/>
    <w:rsid w:val="009D1048"/>
    <w:rsid w:val="009D12B3"/>
    <w:rsid w:val="009D12FE"/>
    <w:rsid w:val="009D1459"/>
    <w:rsid w:val="009D1511"/>
    <w:rsid w:val="009D16C6"/>
    <w:rsid w:val="009D19A8"/>
    <w:rsid w:val="009D1A7F"/>
    <w:rsid w:val="009D1C5B"/>
    <w:rsid w:val="009D1EC0"/>
    <w:rsid w:val="009D20D7"/>
    <w:rsid w:val="009D22C6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2D2"/>
    <w:rsid w:val="009D33A0"/>
    <w:rsid w:val="009D34EF"/>
    <w:rsid w:val="009D35F0"/>
    <w:rsid w:val="009D38E5"/>
    <w:rsid w:val="009D3AF2"/>
    <w:rsid w:val="009D3B60"/>
    <w:rsid w:val="009D3BC9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69A"/>
    <w:rsid w:val="009D4790"/>
    <w:rsid w:val="009D49F6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10E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427"/>
    <w:rsid w:val="009D759E"/>
    <w:rsid w:val="009D7665"/>
    <w:rsid w:val="009D766E"/>
    <w:rsid w:val="009D76CE"/>
    <w:rsid w:val="009D7775"/>
    <w:rsid w:val="009D77BD"/>
    <w:rsid w:val="009D7889"/>
    <w:rsid w:val="009D7949"/>
    <w:rsid w:val="009D79BA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E50"/>
    <w:rsid w:val="009E0FB1"/>
    <w:rsid w:val="009E1012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DC0"/>
    <w:rsid w:val="009E3F39"/>
    <w:rsid w:val="009E4098"/>
    <w:rsid w:val="009E4297"/>
    <w:rsid w:val="009E42F3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9C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80A"/>
    <w:rsid w:val="009E5ACC"/>
    <w:rsid w:val="009E5AD1"/>
    <w:rsid w:val="009E605B"/>
    <w:rsid w:val="009E65B4"/>
    <w:rsid w:val="009E65F0"/>
    <w:rsid w:val="009E666E"/>
    <w:rsid w:val="009E6674"/>
    <w:rsid w:val="009E669D"/>
    <w:rsid w:val="009E679D"/>
    <w:rsid w:val="009E6946"/>
    <w:rsid w:val="009E6B41"/>
    <w:rsid w:val="009E6B61"/>
    <w:rsid w:val="009E6E62"/>
    <w:rsid w:val="009E6E6D"/>
    <w:rsid w:val="009E6E80"/>
    <w:rsid w:val="009E6F76"/>
    <w:rsid w:val="009E6F8D"/>
    <w:rsid w:val="009E713D"/>
    <w:rsid w:val="009E72B7"/>
    <w:rsid w:val="009E7347"/>
    <w:rsid w:val="009E7456"/>
    <w:rsid w:val="009E74BA"/>
    <w:rsid w:val="009E7552"/>
    <w:rsid w:val="009E7558"/>
    <w:rsid w:val="009E7714"/>
    <w:rsid w:val="009E7AA1"/>
    <w:rsid w:val="009E7B81"/>
    <w:rsid w:val="009E7CBE"/>
    <w:rsid w:val="009F007E"/>
    <w:rsid w:val="009F00FD"/>
    <w:rsid w:val="009F03BA"/>
    <w:rsid w:val="009F03D8"/>
    <w:rsid w:val="009F068A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C95"/>
    <w:rsid w:val="009F1CA2"/>
    <w:rsid w:val="009F1FB0"/>
    <w:rsid w:val="009F2017"/>
    <w:rsid w:val="009F2026"/>
    <w:rsid w:val="009F207C"/>
    <w:rsid w:val="009F2101"/>
    <w:rsid w:val="009F2129"/>
    <w:rsid w:val="009F227C"/>
    <w:rsid w:val="009F2406"/>
    <w:rsid w:val="009F24B9"/>
    <w:rsid w:val="009F24C1"/>
    <w:rsid w:val="009F261F"/>
    <w:rsid w:val="009F2847"/>
    <w:rsid w:val="009F28C7"/>
    <w:rsid w:val="009F293D"/>
    <w:rsid w:val="009F29B7"/>
    <w:rsid w:val="009F2CE6"/>
    <w:rsid w:val="009F2DB4"/>
    <w:rsid w:val="009F2DD0"/>
    <w:rsid w:val="009F2EDD"/>
    <w:rsid w:val="009F3008"/>
    <w:rsid w:val="009F309F"/>
    <w:rsid w:val="009F314E"/>
    <w:rsid w:val="009F3506"/>
    <w:rsid w:val="009F3752"/>
    <w:rsid w:val="009F3801"/>
    <w:rsid w:val="009F3B1E"/>
    <w:rsid w:val="009F3C35"/>
    <w:rsid w:val="009F3C3D"/>
    <w:rsid w:val="009F3E0A"/>
    <w:rsid w:val="009F4250"/>
    <w:rsid w:val="009F43C4"/>
    <w:rsid w:val="009F43E4"/>
    <w:rsid w:val="009F449E"/>
    <w:rsid w:val="009F46CD"/>
    <w:rsid w:val="009F4746"/>
    <w:rsid w:val="009F495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98F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6E14"/>
    <w:rsid w:val="009F7079"/>
    <w:rsid w:val="009F70E1"/>
    <w:rsid w:val="009F741D"/>
    <w:rsid w:val="009F7421"/>
    <w:rsid w:val="009F7694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3B7"/>
    <w:rsid w:val="00A00590"/>
    <w:rsid w:val="00A00845"/>
    <w:rsid w:val="00A008D3"/>
    <w:rsid w:val="00A00A46"/>
    <w:rsid w:val="00A00B17"/>
    <w:rsid w:val="00A00B18"/>
    <w:rsid w:val="00A00BA8"/>
    <w:rsid w:val="00A00BB7"/>
    <w:rsid w:val="00A00D7A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0CC"/>
    <w:rsid w:val="00A0219D"/>
    <w:rsid w:val="00A0224F"/>
    <w:rsid w:val="00A022D1"/>
    <w:rsid w:val="00A02553"/>
    <w:rsid w:val="00A027A7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D46"/>
    <w:rsid w:val="00A03EF7"/>
    <w:rsid w:val="00A04092"/>
    <w:rsid w:val="00A04266"/>
    <w:rsid w:val="00A04309"/>
    <w:rsid w:val="00A045D2"/>
    <w:rsid w:val="00A049BB"/>
    <w:rsid w:val="00A04AE2"/>
    <w:rsid w:val="00A04D02"/>
    <w:rsid w:val="00A04EC9"/>
    <w:rsid w:val="00A04F84"/>
    <w:rsid w:val="00A0509C"/>
    <w:rsid w:val="00A050D5"/>
    <w:rsid w:val="00A054AD"/>
    <w:rsid w:val="00A0564C"/>
    <w:rsid w:val="00A05721"/>
    <w:rsid w:val="00A0583B"/>
    <w:rsid w:val="00A05871"/>
    <w:rsid w:val="00A058FC"/>
    <w:rsid w:val="00A05A67"/>
    <w:rsid w:val="00A05A96"/>
    <w:rsid w:val="00A05E1A"/>
    <w:rsid w:val="00A0618C"/>
    <w:rsid w:val="00A06309"/>
    <w:rsid w:val="00A06354"/>
    <w:rsid w:val="00A064EA"/>
    <w:rsid w:val="00A065CF"/>
    <w:rsid w:val="00A06AA3"/>
    <w:rsid w:val="00A06B98"/>
    <w:rsid w:val="00A06BF8"/>
    <w:rsid w:val="00A06C5A"/>
    <w:rsid w:val="00A06F59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627"/>
    <w:rsid w:val="00A1076F"/>
    <w:rsid w:val="00A1086F"/>
    <w:rsid w:val="00A1089D"/>
    <w:rsid w:val="00A108B1"/>
    <w:rsid w:val="00A10B70"/>
    <w:rsid w:val="00A10D50"/>
    <w:rsid w:val="00A10EDD"/>
    <w:rsid w:val="00A10EEF"/>
    <w:rsid w:val="00A1107E"/>
    <w:rsid w:val="00A11184"/>
    <w:rsid w:val="00A111B1"/>
    <w:rsid w:val="00A112A6"/>
    <w:rsid w:val="00A112EE"/>
    <w:rsid w:val="00A11438"/>
    <w:rsid w:val="00A1167F"/>
    <w:rsid w:val="00A117B2"/>
    <w:rsid w:val="00A11921"/>
    <w:rsid w:val="00A119EB"/>
    <w:rsid w:val="00A11A24"/>
    <w:rsid w:val="00A11A56"/>
    <w:rsid w:val="00A11C0D"/>
    <w:rsid w:val="00A11E1D"/>
    <w:rsid w:val="00A1201E"/>
    <w:rsid w:val="00A120CD"/>
    <w:rsid w:val="00A122FF"/>
    <w:rsid w:val="00A12374"/>
    <w:rsid w:val="00A1255C"/>
    <w:rsid w:val="00A1266B"/>
    <w:rsid w:val="00A12758"/>
    <w:rsid w:val="00A127AC"/>
    <w:rsid w:val="00A12868"/>
    <w:rsid w:val="00A128AC"/>
    <w:rsid w:val="00A12D56"/>
    <w:rsid w:val="00A12D59"/>
    <w:rsid w:val="00A12D73"/>
    <w:rsid w:val="00A13328"/>
    <w:rsid w:val="00A136F1"/>
    <w:rsid w:val="00A1389D"/>
    <w:rsid w:val="00A138B7"/>
    <w:rsid w:val="00A13990"/>
    <w:rsid w:val="00A13A84"/>
    <w:rsid w:val="00A13AE5"/>
    <w:rsid w:val="00A13AF3"/>
    <w:rsid w:val="00A13CBC"/>
    <w:rsid w:val="00A13DD0"/>
    <w:rsid w:val="00A1407E"/>
    <w:rsid w:val="00A1412E"/>
    <w:rsid w:val="00A1419A"/>
    <w:rsid w:val="00A143C7"/>
    <w:rsid w:val="00A143CF"/>
    <w:rsid w:val="00A14473"/>
    <w:rsid w:val="00A14688"/>
    <w:rsid w:val="00A14885"/>
    <w:rsid w:val="00A14900"/>
    <w:rsid w:val="00A14ACD"/>
    <w:rsid w:val="00A14CA6"/>
    <w:rsid w:val="00A15321"/>
    <w:rsid w:val="00A1537B"/>
    <w:rsid w:val="00A153F5"/>
    <w:rsid w:val="00A154DD"/>
    <w:rsid w:val="00A154F2"/>
    <w:rsid w:val="00A15505"/>
    <w:rsid w:val="00A155DE"/>
    <w:rsid w:val="00A156DA"/>
    <w:rsid w:val="00A158E1"/>
    <w:rsid w:val="00A15A7F"/>
    <w:rsid w:val="00A15D2D"/>
    <w:rsid w:val="00A15E57"/>
    <w:rsid w:val="00A15F00"/>
    <w:rsid w:val="00A16067"/>
    <w:rsid w:val="00A160D3"/>
    <w:rsid w:val="00A1618C"/>
    <w:rsid w:val="00A16356"/>
    <w:rsid w:val="00A1641C"/>
    <w:rsid w:val="00A16720"/>
    <w:rsid w:val="00A16733"/>
    <w:rsid w:val="00A1686E"/>
    <w:rsid w:val="00A169A5"/>
    <w:rsid w:val="00A16BD4"/>
    <w:rsid w:val="00A16D5E"/>
    <w:rsid w:val="00A16F18"/>
    <w:rsid w:val="00A16FCB"/>
    <w:rsid w:val="00A17146"/>
    <w:rsid w:val="00A1721B"/>
    <w:rsid w:val="00A1727D"/>
    <w:rsid w:val="00A173C0"/>
    <w:rsid w:val="00A176A1"/>
    <w:rsid w:val="00A1774C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6C9"/>
    <w:rsid w:val="00A207EE"/>
    <w:rsid w:val="00A20866"/>
    <w:rsid w:val="00A20A14"/>
    <w:rsid w:val="00A20A50"/>
    <w:rsid w:val="00A20C1B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77F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17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892"/>
    <w:rsid w:val="00A2492F"/>
    <w:rsid w:val="00A24A50"/>
    <w:rsid w:val="00A24B59"/>
    <w:rsid w:val="00A24CA0"/>
    <w:rsid w:val="00A24FFF"/>
    <w:rsid w:val="00A252B9"/>
    <w:rsid w:val="00A25471"/>
    <w:rsid w:val="00A2557B"/>
    <w:rsid w:val="00A25736"/>
    <w:rsid w:val="00A25804"/>
    <w:rsid w:val="00A25AE3"/>
    <w:rsid w:val="00A25B8B"/>
    <w:rsid w:val="00A25C55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32"/>
    <w:rsid w:val="00A27659"/>
    <w:rsid w:val="00A27A7B"/>
    <w:rsid w:val="00A27ADF"/>
    <w:rsid w:val="00A27B00"/>
    <w:rsid w:val="00A27B1B"/>
    <w:rsid w:val="00A27B81"/>
    <w:rsid w:val="00A30003"/>
    <w:rsid w:val="00A3003C"/>
    <w:rsid w:val="00A30411"/>
    <w:rsid w:val="00A3095D"/>
    <w:rsid w:val="00A30A51"/>
    <w:rsid w:val="00A30A57"/>
    <w:rsid w:val="00A30A89"/>
    <w:rsid w:val="00A30C05"/>
    <w:rsid w:val="00A30CE2"/>
    <w:rsid w:val="00A30F2F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E15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6C"/>
    <w:rsid w:val="00A3459F"/>
    <w:rsid w:val="00A346FF"/>
    <w:rsid w:val="00A34725"/>
    <w:rsid w:val="00A347B1"/>
    <w:rsid w:val="00A3482A"/>
    <w:rsid w:val="00A34864"/>
    <w:rsid w:val="00A34AA1"/>
    <w:rsid w:val="00A34B1C"/>
    <w:rsid w:val="00A34C8E"/>
    <w:rsid w:val="00A34EF9"/>
    <w:rsid w:val="00A35001"/>
    <w:rsid w:val="00A352DB"/>
    <w:rsid w:val="00A35361"/>
    <w:rsid w:val="00A3537D"/>
    <w:rsid w:val="00A358E5"/>
    <w:rsid w:val="00A35AEA"/>
    <w:rsid w:val="00A35B4F"/>
    <w:rsid w:val="00A35CE3"/>
    <w:rsid w:val="00A35D51"/>
    <w:rsid w:val="00A35EA4"/>
    <w:rsid w:val="00A35EFD"/>
    <w:rsid w:val="00A35F12"/>
    <w:rsid w:val="00A3633C"/>
    <w:rsid w:val="00A365DE"/>
    <w:rsid w:val="00A368DF"/>
    <w:rsid w:val="00A36B30"/>
    <w:rsid w:val="00A36B58"/>
    <w:rsid w:val="00A36D93"/>
    <w:rsid w:val="00A36E2F"/>
    <w:rsid w:val="00A37018"/>
    <w:rsid w:val="00A373EF"/>
    <w:rsid w:val="00A37535"/>
    <w:rsid w:val="00A3753D"/>
    <w:rsid w:val="00A375D4"/>
    <w:rsid w:val="00A377DD"/>
    <w:rsid w:val="00A37859"/>
    <w:rsid w:val="00A3786E"/>
    <w:rsid w:val="00A378C9"/>
    <w:rsid w:val="00A37B7C"/>
    <w:rsid w:val="00A37B85"/>
    <w:rsid w:val="00A37C22"/>
    <w:rsid w:val="00A37D84"/>
    <w:rsid w:val="00A37E4B"/>
    <w:rsid w:val="00A40149"/>
    <w:rsid w:val="00A401DB"/>
    <w:rsid w:val="00A4055D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14"/>
    <w:rsid w:val="00A41A21"/>
    <w:rsid w:val="00A41A94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774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3EC9"/>
    <w:rsid w:val="00A44105"/>
    <w:rsid w:val="00A4429D"/>
    <w:rsid w:val="00A444AD"/>
    <w:rsid w:val="00A4455D"/>
    <w:rsid w:val="00A44690"/>
    <w:rsid w:val="00A446C0"/>
    <w:rsid w:val="00A44846"/>
    <w:rsid w:val="00A44871"/>
    <w:rsid w:val="00A44B7D"/>
    <w:rsid w:val="00A44E9A"/>
    <w:rsid w:val="00A450DC"/>
    <w:rsid w:val="00A45326"/>
    <w:rsid w:val="00A453D9"/>
    <w:rsid w:val="00A45448"/>
    <w:rsid w:val="00A45456"/>
    <w:rsid w:val="00A4575E"/>
    <w:rsid w:val="00A459F3"/>
    <w:rsid w:val="00A45AED"/>
    <w:rsid w:val="00A45B46"/>
    <w:rsid w:val="00A45B63"/>
    <w:rsid w:val="00A45CC8"/>
    <w:rsid w:val="00A45D20"/>
    <w:rsid w:val="00A45E50"/>
    <w:rsid w:val="00A45EB1"/>
    <w:rsid w:val="00A45ECC"/>
    <w:rsid w:val="00A45EF6"/>
    <w:rsid w:val="00A45FED"/>
    <w:rsid w:val="00A4610A"/>
    <w:rsid w:val="00A4610B"/>
    <w:rsid w:val="00A4628A"/>
    <w:rsid w:val="00A462AB"/>
    <w:rsid w:val="00A464D0"/>
    <w:rsid w:val="00A46572"/>
    <w:rsid w:val="00A465CE"/>
    <w:rsid w:val="00A46611"/>
    <w:rsid w:val="00A46909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76F"/>
    <w:rsid w:val="00A4786D"/>
    <w:rsid w:val="00A4789B"/>
    <w:rsid w:val="00A47A50"/>
    <w:rsid w:val="00A47AE9"/>
    <w:rsid w:val="00A47EED"/>
    <w:rsid w:val="00A47EFD"/>
    <w:rsid w:val="00A47FA7"/>
    <w:rsid w:val="00A5005C"/>
    <w:rsid w:val="00A50280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0F6C"/>
    <w:rsid w:val="00A5116D"/>
    <w:rsid w:val="00A511A3"/>
    <w:rsid w:val="00A5131B"/>
    <w:rsid w:val="00A516AB"/>
    <w:rsid w:val="00A51943"/>
    <w:rsid w:val="00A519A0"/>
    <w:rsid w:val="00A51B9E"/>
    <w:rsid w:val="00A51BC1"/>
    <w:rsid w:val="00A51D0A"/>
    <w:rsid w:val="00A52017"/>
    <w:rsid w:val="00A5206C"/>
    <w:rsid w:val="00A52083"/>
    <w:rsid w:val="00A5218A"/>
    <w:rsid w:val="00A522A7"/>
    <w:rsid w:val="00A52303"/>
    <w:rsid w:val="00A52342"/>
    <w:rsid w:val="00A52385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D7C"/>
    <w:rsid w:val="00A53E10"/>
    <w:rsid w:val="00A53ED7"/>
    <w:rsid w:val="00A53EDC"/>
    <w:rsid w:val="00A54028"/>
    <w:rsid w:val="00A541F6"/>
    <w:rsid w:val="00A5441C"/>
    <w:rsid w:val="00A54472"/>
    <w:rsid w:val="00A54768"/>
    <w:rsid w:val="00A547BE"/>
    <w:rsid w:val="00A54822"/>
    <w:rsid w:val="00A549A9"/>
    <w:rsid w:val="00A54B76"/>
    <w:rsid w:val="00A54D60"/>
    <w:rsid w:val="00A54F07"/>
    <w:rsid w:val="00A54F2A"/>
    <w:rsid w:val="00A5500D"/>
    <w:rsid w:val="00A5547E"/>
    <w:rsid w:val="00A554FA"/>
    <w:rsid w:val="00A55853"/>
    <w:rsid w:val="00A55872"/>
    <w:rsid w:val="00A558E9"/>
    <w:rsid w:val="00A558ED"/>
    <w:rsid w:val="00A55A3B"/>
    <w:rsid w:val="00A55A3F"/>
    <w:rsid w:val="00A55AE7"/>
    <w:rsid w:val="00A55B5E"/>
    <w:rsid w:val="00A55C25"/>
    <w:rsid w:val="00A55EFD"/>
    <w:rsid w:val="00A56090"/>
    <w:rsid w:val="00A56184"/>
    <w:rsid w:val="00A56360"/>
    <w:rsid w:val="00A5647D"/>
    <w:rsid w:val="00A564DA"/>
    <w:rsid w:val="00A56814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0A7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CB"/>
    <w:rsid w:val="00A613E7"/>
    <w:rsid w:val="00A6156C"/>
    <w:rsid w:val="00A615C9"/>
    <w:rsid w:val="00A61661"/>
    <w:rsid w:val="00A61773"/>
    <w:rsid w:val="00A61775"/>
    <w:rsid w:val="00A618CB"/>
    <w:rsid w:val="00A61A8C"/>
    <w:rsid w:val="00A61BAD"/>
    <w:rsid w:val="00A61BF1"/>
    <w:rsid w:val="00A61F8B"/>
    <w:rsid w:val="00A622FC"/>
    <w:rsid w:val="00A62307"/>
    <w:rsid w:val="00A623BC"/>
    <w:rsid w:val="00A62404"/>
    <w:rsid w:val="00A6249C"/>
    <w:rsid w:val="00A62634"/>
    <w:rsid w:val="00A62640"/>
    <w:rsid w:val="00A628DC"/>
    <w:rsid w:val="00A6294B"/>
    <w:rsid w:val="00A62A0F"/>
    <w:rsid w:val="00A62A1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DCA"/>
    <w:rsid w:val="00A63E3F"/>
    <w:rsid w:val="00A63E91"/>
    <w:rsid w:val="00A63EA0"/>
    <w:rsid w:val="00A63FCE"/>
    <w:rsid w:val="00A641EB"/>
    <w:rsid w:val="00A64438"/>
    <w:rsid w:val="00A64751"/>
    <w:rsid w:val="00A64825"/>
    <w:rsid w:val="00A648C0"/>
    <w:rsid w:val="00A64A7F"/>
    <w:rsid w:val="00A64CF5"/>
    <w:rsid w:val="00A64D8D"/>
    <w:rsid w:val="00A64FB4"/>
    <w:rsid w:val="00A65093"/>
    <w:rsid w:val="00A65116"/>
    <w:rsid w:val="00A65167"/>
    <w:rsid w:val="00A65381"/>
    <w:rsid w:val="00A653FF"/>
    <w:rsid w:val="00A65502"/>
    <w:rsid w:val="00A6554C"/>
    <w:rsid w:val="00A6583A"/>
    <w:rsid w:val="00A65857"/>
    <w:rsid w:val="00A659AB"/>
    <w:rsid w:val="00A65B6D"/>
    <w:rsid w:val="00A65C65"/>
    <w:rsid w:val="00A65CCB"/>
    <w:rsid w:val="00A65D9E"/>
    <w:rsid w:val="00A65ED6"/>
    <w:rsid w:val="00A65F11"/>
    <w:rsid w:val="00A65F15"/>
    <w:rsid w:val="00A65F21"/>
    <w:rsid w:val="00A65F34"/>
    <w:rsid w:val="00A65FE7"/>
    <w:rsid w:val="00A6605E"/>
    <w:rsid w:val="00A66081"/>
    <w:rsid w:val="00A661E0"/>
    <w:rsid w:val="00A6623E"/>
    <w:rsid w:val="00A6628A"/>
    <w:rsid w:val="00A66395"/>
    <w:rsid w:val="00A666EB"/>
    <w:rsid w:val="00A666FF"/>
    <w:rsid w:val="00A66797"/>
    <w:rsid w:val="00A668FD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3D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470"/>
    <w:rsid w:val="00A74551"/>
    <w:rsid w:val="00A74574"/>
    <w:rsid w:val="00A7457C"/>
    <w:rsid w:val="00A745B4"/>
    <w:rsid w:val="00A747E0"/>
    <w:rsid w:val="00A749C9"/>
    <w:rsid w:val="00A74A99"/>
    <w:rsid w:val="00A74C89"/>
    <w:rsid w:val="00A74D11"/>
    <w:rsid w:val="00A74D9D"/>
    <w:rsid w:val="00A74E62"/>
    <w:rsid w:val="00A7514C"/>
    <w:rsid w:val="00A75298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DC2"/>
    <w:rsid w:val="00A75F2E"/>
    <w:rsid w:val="00A75F66"/>
    <w:rsid w:val="00A760C4"/>
    <w:rsid w:val="00A761A9"/>
    <w:rsid w:val="00A76456"/>
    <w:rsid w:val="00A76490"/>
    <w:rsid w:val="00A76493"/>
    <w:rsid w:val="00A765FC"/>
    <w:rsid w:val="00A76841"/>
    <w:rsid w:val="00A76A45"/>
    <w:rsid w:val="00A76C3E"/>
    <w:rsid w:val="00A76D72"/>
    <w:rsid w:val="00A76D79"/>
    <w:rsid w:val="00A76DC6"/>
    <w:rsid w:val="00A76E0F"/>
    <w:rsid w:val="00A76F6B"/>
    <w:rsid w:val="00A76FC5"/>
    <w:rsid w:val="00A7714E"/>
    <w:rsid w:val="00A775B3"/>
    <w:rsid w:val="00A77A28"/>
    <w:rsid w:val="00A77AF0"/>
    <w:rsid w:val="00A77C3B"/>
    <w:rsid w:val="00A77C71"/>
    <w:rsid w:val="00A77CBE"/>
    <w:rsid w:val="00A77D8F"/>
    <w:rsid w:val="00A77FA3"/>
    <w:rsid w:val="00A8007A"/>
    <w:rsid w:val="00A801F6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0EA6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2"/>
    <w:rsid w:val="00A83318"/>
    <w:rsid w:val="00A83345"/>
    <w:rsid w:val="00A835C1"/>
    <w:rsid w:val="00A837DB"/>
    <w:rsid w:val="00A83829"/>
    <w:rsid w:val="00A83870"/>
    <w:rsid w:val="00A83964"/>
    <w:rsid w:val="00A83995"/>
    <w:rsid w:val="00A83B53"/>
    <w:rsid w:val="00A83D20"/>
    <w:rsid w:val="00A83D39"/>
    <w:rsid w:val="00A83D5A"/>
    <w:rsid w:val="00A83DC7"/>
    <w:rsid w:val="00A83E80"/>
    <w:rsid w:val="00A84161"/>
    <w:rsid w:val="00A84169"/>
    <w:rsid w:val="00A84254"/>
    <w:rsid w:val="00A84340"/>
    <w:rsid w:val="00A8450A"/>
    <w:rsid w:val="00A845D1"/>
    <w:rsid w:val="00A84626"/>
    <w:rsid w:val="00A8475A"/>
    <w:rsid w:val="00A84844"/>
    <w:rsid w:val="00A84872"/>
    <w:rsid w:val="00A84888"/>
    <w:rsid w:val="00A84A03"/>
    <w:rsid w:val="00A84A20"/>
    <w:rsid w:val="00A84BB3"/>
    <w:rsid w:val="00A84C20"/>
    <w:rsid w:val="00A84CD6"/>
    <w:rsid w:val="00A84D1D"/>
    <w:rsid w:val="00A8508A"/>
    <w:rsid w:val="00A854B8"/>
    <w:rsid w:val="00A856F5"/>
    <w:rsid w:val="00A858AB"/>
    <w:rsid w:val="00A858F6"/>
    <w:rsid w:val="00A8596A"/>
    <w:rsid w:val="00A85DF0"/>
    <w:rsid w:val="00A85E64"/>
    <w:rsid w:val="00A85FDE"/>
    <w:rsid w:val="00A86221"/>
    <w:rsid w:val="00A8628E"/>
    <w:rsid w:val="00A862AE"/>
    <w:rsid w:val="00A862D4"/>
    <w:rsid w:val="00A8630E"/>
    <w:rsid w:val="00A863EF"/>
    <w:rsid w:val="00A8648A"/>
    <w:rsid w:val="00A864D5"/>
    <w:rsid w:val="00A864F6"/>
    <w:rsid w:val="00A8654D"/>
    <w:rsid w:val="00A8685A"/>
    <w:rsid w:val="00A8692A"/>
    <w:rsid w:val="00A86A7C"/>
    <w:rsid w:val="00A86C3B"/>
    <w:rsid w:val="00A86C96"/>
    <w:rsid w:val="00A86CE1"/>
    <w:rsid w:val="00A86DCB"/>
    <w:rsid w:val="00A8739B"/>
    <w:rsid w:val="00A874A3"/>
    <w:rsid w:val="00A87AC0"/>
    <w:rsid w:val="00A87B03"/>
    <w:rsid w:val="00A87B5F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B84"/>
    <w:rsid w:val="00A90C4A"/>
    <w:rsid w:val="00A90CD8"/>
    <w:rsid w:val="00A90D6A"/>
    <w:rsid w:val="00A90F68"/>
    <w:rsid w:val="00A90FAB"/>
    <w:rsid w:val="00A912EA"/>
    <w:rsid w:val="00A91458"/>
    <w:rsid w:val="00A9159B"/>
    <w:rsid w:val="00A91765"/>
    <w:rsid w:val="00A91794"/>
    <w:rsid w:val="00A91888"/>
    <w:rsid w:val="00A91AE4"/>
    <w:rsid w:val="00A91C4A"/>
    <w:rsid w:val="00A91CEE"/>
    <w:rsid w:val="00A91ECC"/>
    <w:rsid w:val="00A91F20"/>
    <w:rsid w:val="00A91F6D"/>
    <w:rsid w:val="00A922FB"/>
    <w:rsid w:val="00A92436"/>
    <w:rsid w:val="00A92456"/>
    <w:rsid w:val="00A9259F"/>
    <w:rsid w:val="00A92639"/>
    <w:rsid w:val="00A927F7"/>
    <w:rsid w:val="00A9283C"/>
    <w:rsid w:val="00A92A55"/>
    <w:rsid w:val="00A92AB3"/>
    <w:rsid w:val="00A92C4A"/>
    <w:rsid w:val="00A92C8F"/>
    <w:rsid w:val="00A92D03"/>
    <w:rsid w:val="00A92D97"/>
    <w:rsid w:val="00A92DA5"/>
    <w:rsid w:val="00A92EBD"/>
    <w:rsid w:val="00A93005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149"/>
    <w:rsid w:val="00A9427D"/>
    <w:rsid w:val="00A942D7"/>
    <w:rsid w:val="00A9434C"/>
    <w:rsid w:val="00A943D0"/>
    <w:rsid w:val="00A944B6"/>
    <w:rsid w:val="00A9485C"/>
    <w:rsid w:val="00A94880"/>
    <w:rsid w:val="00A94BD2"/>
    <w:rsid w:val="00A94CF9"/>
    <w:rsid w:val="00A951C5"/>
    <w:rsid w:val="00A952C7"/>
    <w:rsid w:val="00A953A4"/>
    <w:rsid w:val="00A953D4"/>
    <w:rsid w:val="00A95425"/>
    <w:rsid w:val="00A95992"/>
    <w:rsid w:val="00A95A3D"/>
    <w:rsid w:val="00A95A6A"/>
    <w:rsid w:val="00A95BB1"/>
    <w:rsid w:val="00A95BC4"/>
    <w:rsid w:val="00A95CF0"/>
    <w:rsid w:val="00A95D34"/>
    <w:rsid w:val="00A95DC3"/>
    <w:rsid w:val="00A95F8F"/>
    <w:rsid w:val="00A96084"/>
    <w:rsid w:val="00A96092"/>
    <w:rsid w:val="00A960A6"/>
    <w:rsid w:val="00A96228"/>
    <w:rsid w:val="00A9658C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6CA"/>
    <w:rsid w:val="00A97773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0ED8"/>
    <w:rsid w:val="00AA1067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5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AE2"/>
    <w:rsid w:val="00AA4C0C"/>
    <w:rsid w:val="00AA4C9A"/>
    <w:rsid w:val="00AA4CE2"/>
    <w:rsid w:val="00AA4D4C"/>
    <w:rsid w:val="00AA4E0A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0E2"/>
    <w:rsid w:val="00AA7105"/>
    <w:rsid w:val="00AA72A6"/>
    <w:rsid w:val="00AA735A"/>
    <w:rsid w:val="00AA7621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374"/>
    <w:rsid w:val="00AB0431"/>
    <w:rsid w:val="00AB0557"/>
    <w:rsid w:val="00AB0668"/>
    <w:rsid w:val="00AB06AE"/>
    <w:rsid w:val="00AB0887"/>
    <w:rsid w:val="00AB0B8F"/>
    <w:rsid w:val="00AB0BF2"/>
    <w:rsid w:val="00AB0CE2"/>
    <w:rsid w:val="00AB0D27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C6E"/>
    <w:rsid w:val="00AB1D00"/>
    <w:rsid w:val="00AB1D3A"/>
    <w:rsid w:val="00AB1F2F"/>
    <w:rsid w:val="00AB23D0"/>
    <w:rsid w:val="00AB2531"/>
    <w:rsid w:val="00AB2545"/>
    <w:rsid w:val="00AB262C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8B5"/>
    <w:rsid w:val="00AB3A99"/>
    <w:rsid w:val="00AB3ADA"/>
    <w:rsid w:val="00AB3C80"/>
    <w:rsid w:val="00AB402E"/>
    <w:rsid w:val="00AB4304"/>
    <w:rsid w:val="00AB4733"/>
    <w:rsid w:val="00AB4885"/>
    <w:rsid w:val="00AB49A9"/>
    <w:rsid w:val="00AB4A28"/>
    <w:rsid w:val="00AB4B96"/>
    <w:rsid w:val="00AB4DFC"/>
    <w:rsid w:val="00AB4F1A"/>
    <w:rsid w:val="00AB5104"/>
    <w:rsid w:val="00AB51BA"/>
    <w:rsid w:val="00AB52C0"/>
    <w:rsid w:val="00AB57ED"/>
    <w:rsid w:val="00AB58B7"/>
    <w:rsid w:val="00AB5909"/>
    <w:rsid w:val="00AB5F5C"/>
    <w:rsid w:val="00AB60FF"/>
    <w:rsid w:val="00AB612C"/>
    <w:rsid w:val="00AB62F6"/>
    <w:rsid w:val="00AB62FE"/>
    <w:rsid w:val="00AB64F6"/>
    <w:rsid w:val="00AB6562"/>
    <w:rsid w:val="00AB6568"/>
    <w:rsid w:val="00AB6850"/>
    <w:rsid w:val="00AB6E25"/>
    <w:rsid w:val="00AB6F58"/>
    <w:rsid w:val="00AB6FC9"/>
    <w:rsid w:val="00AB7378"/>
    <w:rsid w:val="00AB738A"/>
    <w:rsid w:val="00AB7401"/>
    <w:rsid w:val="00AB7438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1A7"/>
    <w:rsid w:val="00AC158B"/>
    <w:rsid w:val="00AC1753"/>
    <w:rsid w:val="00AC1792"/>
    <w:rsid w:val="00AC1AF4"/>
    <w:rsid w:val="00AC1CB3"/>
    <w:rsid w:val="00AC1FFA"/>
    <w:rsid w:val="00AC202E"/>
    <w:rsid w:val="00AC210C"/>
    <w:rsid w:val="00AC215E"/>
    <w:rsid w:val="00AC2532"/>
    <w:rsid w:val="00AC2691"/>
    <w:rsid w:val="00AC2832"/>
    <w:rsid w:val="00AC2933"/>
    <w:rsid w:val="00AC2B08"/>
    <w:rsid w:val="00AC2CF4"/>
    <w:rsid w:val="00AC2D28"/>
    <w:rsid w:val="00AC2FA5"/>
    <w:rsid w:val="00AC300D"/>
    <w:rsid w:val="00AC3172"/>
    <w:rsid w:val="00AC31C1"/>
    <w:rsid w:val="00AC345D"/>
    <w:rsid w:val="00AC3616"/>
    <w:rsid w:val="00AC38F7"/>
    <w:rsid w:val="00AC3900"/>
    <w:rsid w:val="00AC391E"/>
    <w:rsid w:val="00AC3A18"/>
    <w:rsid w:val="00AC3A3A"/>
    <w:rsid w:val="00AC3A87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3B2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4D1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A5"/>
    <w:rsid w:val="00AC5EC0"/>
    <w:rsid w:val="00AC5FCA"/>
    <w:rsid w:val="00AC5FEE"/>
    <w:rsid w:val="00AC6175"/>
    <w:rsid w:val="00AC6384"/>
    <w:rsid w:val="00AC64A6"/>
    <w:rsid w:val="00AC6B2C"/>
    <w:rsid w:val="00AC6B63"/>
    <w:rsid w:val="00AC6CE5"/>
    <w:rsid w:val="00AC6D6E"/>
    <w:rsid w:val="00AC6F43"/>
    <w:rsid w:val="00AC6F68"/>
    <w:rsid w:val="00AC6F99"/>
    <w:rsid w:val="00AC70F7"/>
    <w:rsid w:val="00AC740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6DB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B9F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28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173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2A"/>
    <w:rsid w:val="00AD62A5"/>
    <w:rsid w:val="00AD632E"/>
    <w:rsid w:val="00AD64D4"/>
    <w:rsid w:val="00AD6560"/>
    <w:rsid w:val="00AD6594"/>
    <w:rsid w:val="00AD687D"/>
    <w:rsid w:val="00AD6884"/>
    <w:rsid w:val="00AD68AC"/>
    <w:rsid w:val="00AD6903"/>
    <w:rsid w:val="00AD6972"/>
    <w:rsid w:val="00AD6A0A"/>
    <w:rsid w:val="00AD6D2E"/>
    <w:rsid w:val="00AD6D66"/>
    <w:rsid w:val="00AD6D8F"/>
    <w:rsid w:val="00AD71B8"/>
    <w:rsid w:val="00AD72A3"/>
    <w:rsid w:val="00AD76C5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0DE"/>
    <w:rsid w:val="00AE0236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E0C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7A1"/>
    <w:rsid w:val="00AE3B2F"/>
    <w:rsid w:val="00AE3B52"/>
    <w:rsid w:val="00AE3D2B"/>
    <w:rsid w:val="00AE3D45"/>
    <w:rsid w:val="00AE3E3C"/>
    <w:rsid w:val="00AE3E6F"/>
    <w:rsid w:val="00AE3E89"/>
    <w:rsid w:val="00AE3EAF"/>
    <w:rsid w:val="00AE3EF9"/>
    <w:rsid w:val="00AE4103"/>
    <w:rsid w:val="00AE417F"/>
    <w:rsid w:val="00AE41CE"/>
    <w:rsid w:val="00AE42DF"/>
    <w:rsid w:val="00AE4559"/>
    <w:rsid w:val="00AE4788"/>
    <w:rsid w:val="00AE482E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6A1"/>
    <w:rsid w:val="00AE781B"/>
    <w:rsid w:val="00AE7827"/>
    <w:rsid w:val="00AE7BE3"/>
    <w:rsid w:val="00AE7CC7"/>
    <w:rsid w:val="00AE7D07"/>
    <w:rsid w:val="00AE7D5C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0E44"/>
    <w:rsid w:val="00AF1073"/>
    <w:rsid w:val="00AF107B"/>
    <w:rsid w:val="00AF11DE"/>
    <w:rsid w:val="00AF11F7"/>
    <w:rsid w:val="00AF1259"/>
    <w:rsid w:val="00AF1709"/>
    <w:rsid w:val="00AF1963"/>
    <w:rsid w:val="00AF19A3"/>
    <w:rsid w:val="00AF1CD4"/>
    <w:rsid w:val="00AF1F97"/>
    <w:rsid w:val="00AF215A"/>
    <w:rsid w:val="00AF222F"/>
    <w:rsid w:val="00AF2434"/>
    <w:rsid w:val="00AF2454"/>
    <w:rsid w:val="00AF24C2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39D"/>
    <w:rsid w:val="00AF444A"/>
    <w:rsid w:val="00AF45DE"/>
    <w:rsid w:val="00AF4898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6E2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307"/>
    <w:rsid w:val="00B00746"/>
    <w:rsid w:val="00B008E3"/>
    <w:rsid w:val="00B0098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9FA"/>
    <w:rsid w:val="00B02A06"/>
    <w:rsid w:val="00B02D55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36"/>
    <w:rsid w:val="00B03997"/>
    <w:rsid w:val="00B039D2"/>
    <w:rsid w:val="00B03A00"/>
    <w:rsid w:val="00B03A15"/>
    <w:rsid w:val="00B03C81"/>
    <w:rsid w:val="00B040A7"/>
    <w:rsid w:val="00B040BA"/>
    <w:rsid w:val="00B0410A"/>
    <w:rsid w:val="00B042D7"/>
    <w:rsid w:val="00B043D5"/>
    <w:rsid w:val="00B045F5"/>
    <w:rsid w:val="00B04B26"/>
    <w:rsid w:val="00B04B35"/>
    <w:rsid w:val="00B04D12"/>
    <w:rsid w:val="00B0520C"/>
    <w:rsid w:val="00B0523C"/>
    <w:rsid w:val="00B0534D"/>
    <w:rsid w:val="00B0535F"/>
    <w:rsid w:val="00B05553"/>
    <w:rsid w:val="00B05594"/>
    <w:rsid w:val="00B05A28"/>
    <w:rsid w:val="00B05D8F"/>
    <w:rsid w:val="00B05E22"/>
    <w:rsid w:val="00B05F28"/>
    <w:rsid w:val="00B061BF"/>
    <w:rsid w:val="00B063C7"/>
    <w:rsid w:val="00B064B5"/>
    <w:rsid w:val="00B0658C"/>
    <w:rsid w:val="00B065B3"/>
    <w:rsid w:val="00B066AB"/>
    <w:rsid w:val="00B066C6"/>
    <w:rsid w:val="00B066D0"/>
    <w:rsid w:val="00B066DA"/>
    <w:rsid w:val="00B0694C"/>
    <w:rsid w:val="00B0698B"/>
    <w:rsid w:val="00B06BF2"/>
    <w:rsid w:val="00B0700E"/>
    <w:rsid w:val="00B07056"/>
    <w:rsid w:val="00B0718D"/>
    <w:rsid w:val="00B0719A"/>
    <w:rsid w:val="00B071C5"/>
    <w:rsid w:val="00B072B3"/>
    <w:rsid w:val="00B072D6"/>
    <w:rsid w:val="00B0734A"/>
    <w:rsid w:val="00B0776A"/>
    <w:rsid w:val="00B077E2"/>
    <w:rsid w:val="00B07925"/>
    <w:rsid w:val="00B07B82"/>
    <w:rsid w:val="00B07C2E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C"/>
    <w:rsid w:val="00B125FE"/>
    <w:rsid w:val="00B12775"/>
    <w:rsid w:val="00B12B63"/>
    <w:rsid w:val="00B12C49"/>
    <w:rsid w:val="00B12C7F"/>
    <w:rsid w:val="00B12F08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390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494"/>
    <w:rsid w:val="00B1562F"/>
    <w:rsid w:val="00B1571D"/>
    <w:rsid w:val="00B158E3"/>
    <w:rsid w:val="00B15B24"/>
    <w:rsid w:val="00B15C40"/>
    <w:rsid w:val="00B15C91"/>
    <w:rsid w:val="00B161C3"/>
    <w:rsid w:val="00B1635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A2A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3B"/>
    <w:rsid w:val="00B20ABF"/>
    <w:rsid w:val="00B20AD8"/>
    <w:rsid w:val="00B20CED"/>
    <w:rsid w:val="00B20D3F"/>
    <w:rsid w:val="00B20DC7"/>
    <w:rsid w:val="00B2115C"/>
    <w:rsid w:val="00B211D9"/>
    <w:rsid w:val="00B211EA"/>
    <w:rsid w:val="00B21413"/>
    <w:rsid w:val="00B214D6"/>
    <w:rsid w:val="00B217AD"/>
    <w:rsid w:val="00B21839"/>
    <w:rsid w:val="00B21A46"/>
    <w:rsid w:val="00B21C7B"/>
    <w:rsid w:val="00B21EBC"/>
    <w:rsid w:val="00B21ED3"/>
    <w:rsid w:val="00B22144"/>
    <w:rsid w:val="00B2230A"/>
    <w:rsid w:val="00B22314"/>
    <w:rsid w:val="00B223AB"/>
    <w:rsid w:val="00B22551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53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158"/>
    <w:rsid w:val="00B265EE"/>
    <w:rsid w:val="00B2672E"/>
    <w:rsid w:val="00B26833"/>
    <w:rsid w:val="00B26835"/>
    <w:rsid w:val="00B26909"/>
    <w:rsid w:val="00B26A10"/>
    <w:rsid w:val="00B26A48"/>
    <w:rsid w:val="00B26AD1"/>
    <w:rsid w:val="00B26CAB"/>
    <w:rsid w:val="00B26E3A"/>
    <w:rsid w:val="00B26F08"/>
    <w:rsid w:val="00B27252"/>
    <w:rsid w:val="00B278A1"/>
    <w:rsid w:val="00B27A5A"/>
    <w:rsid w:val="00B27B4C"/>
    <w:rsid w:val="00B27B62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40"/>
    <w:rsid w:val="00B31ADE"/>
    <w:rsid w:val="00B31AFA"/>
    <w:rsid w:val="00B31B36"/>
    <w:rsid w:val="00B31C73"/>
    <w:rsid w:val="00B31D9B"/>
    <w:rsid w:val="00B31EDB"/>
    <w:rsid w:val="00B31FF8"/>
    <w:rsid w:val="00B32343"/>
    <w:rsid w:val="00B323B4"/>
    <w:rsid w:val="00B324AE"/>
    <w:rsid w:val="00B3257A"/>
    <w:rsid w:val="00B3259E"/>
    <w:rsid w:val="00B325C9"/>
    <w:rsid w:val="00B32A4D"/>
    <w:rsid w:val="00B32D4E"/>
    <w:rsid w:val="00B32EDE"/>
    <w:rsid w:val="00B32F04"/>
    <w:rsid w:val="00B3304B"/>
    <w:rsid w:val="00B33193"/>
    <w:rsid w:val="00B33353"/>
    <w:rsid w:val="00B33373"/>
    <w:rsid w:val="00B333C6"/>
    <w:rsid w:val="00B333FD"/>
    <w:rsid w:val="00B33A51"/>
    <w:rsid w:val="00B33BFF"/>
    <w:rsid w:val="00B33C2B"/>
    <w:rsid w:val="00B33D69"/>
    <w:rsid w:val="00B33E7C"/>
    <w:rsid w:val="00B33F0B"/>
    <w:rsid w:val="00B340CF"/>
    <w:rsid w:val="00B340D0"/>
    <w:rsid w:val="00B3417E"/>
    <w:rsid w:val="00B34212"/>
    <w:rsid w:val="00B3423B"/>
    <w:rsid w:val="00B34325"/>
    <w:rsid w:val="00B344E4"/>
    <w:rsid w:val="00B344E6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607"/>
    <w:rsid w:val="00B35756"/>
    <w:rsid w:val="00B35B1B"/>
    <w:rsid w:val="00B35BD0"/>
    <w:rsid w:val="00B35C09"/>
    <w:rsid w:val="00B35D50"/>
    <w:rsid w:val="00B35D7C"/>
    <w:rsid w:val="00B35E71"/>
    <w:rsid w:val="00B35F2D"/>
    <w:rsid w:val="00B36096"/>
    <w:rsid w:val="00B36250"/>
    <w:rsid w:val="00B3635B"/>
    <w:rsid w:val="00B36877"/>
    <w:rsid w:val="00B36950"/>
    <w:rsid w:val="00B3697F"/>
    <w:rsid w:val="00B36BC4"/>
    <w:rsid w:val="00B36CDF"/>
    <w:rsid w:val="00B36EF5"/>
    <w:rsid w:val="00B37183"/>
    <w:rsid w:val="00B371DA"/>
    <w:rsid w:val="00B3722F"/>
    <w:rsid w:val="00B3741C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295"/>
    <w:rsid w:val="00B41305"/>
    <w:rsid w:val="00B413AC"/>
    <w:rsid w:val="00B413E0"/>
    <w:rsid w:val="00B4149F"/>
    <w:rsid w:val="00B4164E"/>
    <w:rsid w:val="00B416D8"/>
    <w:rsid w:val="00B419EC"/>
    <w:rsid w:val="00B41B83"/>
    <w:rsid w:val="00B41B9E"/>
    <w:rsid w:val="00B41ED4"/>
    <w:rsid w:val="00B41EDC"/>
    <w:rsid w:val="00B41F0F"/>
    <w:rsid w:val="00B41F92"/>
    <w:rsid w:val="00B42265"/>
    <w:rsid w:val="00B422F1"/>
    <w:rsid w:val="00B4255F"/>
    <w:rsid w:val="00B42635"/>
    <w:rsid w:val="00B4267E"/>
    <w:rsid w:val="00B42A85"/>
    <w:rsid w:val="00B42C74"/>
    <w:rsid w:val="00B42D92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1C"/>
    <w:rsid w:val="00B441C7"/>
    <w:rsid w:val="00B443BF"/>
    <w:rsid w:val="00B44649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5F93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2FC"/>
    <w:rsid w:val="00B50413"/>
    <w:rsid w:val="00B504F2"/>
    <w:rsid w:val="00B5054D"/>
    <w:rsid w:val="00B507D6"/>
    <w:rsid w:val="00B5094E"/>
    <w:rsid w:val="00B5099F"/>
    <w:rsid w:val="00B509D4"/>
    <w:rsid w:val="00B50AF5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7A0"/>
    <w:rsid w:val="00B51986"/>
    <w:rsid w:val="00B519D9"/>
    <w:rsid w:val="00B519DC"/>
    <w:rsid w:val="00B51A37"/>
    <w:rsid w:val="00B51AA4"/>
    <w:rsid w:val="00B51ABB"/>
    <w:rsid w:val="00B51CE6"/>
    <w:rsid w:val="00B51D84"/>
    <w:rsid w:val="00B51DDF"/>
    <w:rsid w:val="00B51EEE"/>
    <w:rsid w:val="00B5201D"/>
    <w:rsid w:val="00B52166"/>
    <w:rsid w:val="00B5249C"/>
    <w:rsid w:val="00B52517"/>
    <w:rsid w:val="00B525AA"/>
    <w:rsid w:val="00B52602"/>
    <w:rsid w:val="00B52663"/>
    <w:rsid w:val="00B526D7"/>
    <w:rsid w:val="00B52838"/>
    <w:rsid w:val="00B5284A"/>
    <w:rsid w:val="00B5290B"/>
    <w:rsid w:val="00B529A1"/>
    <w:rsid w:val="00B52B98"/>
    <w:rsid w:val="00B52BDA"/>
    <w:rsid w:val="00B52E4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BA5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85C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6D5F"/>
    <w:rsid w:val="00B5700C"/>
    <w:rsid w:val="00B5719F"/>
    <w:rsid w:val="00B57210"/>
    <w:rsid w:val="00B57390"/>
    <w:rsid w:val="00B574D7"/>
    <w:rsid w:val="00B57715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1FC"/>
    <w:rsid w:val="00B6028E"/>
    <w:rsid w:val="00B6058E"/>
    <w:rsid w:val="00B605EA"/>
    <w:rsid w:val="00B60874"/>
    <w:rsid w:val="00B608DB"/>
    <w:rsid w:val="00B60948"/>
    <w:rsid w:val="00B6094F"/>
    <w:rsid w:val="00B60BBD"/>
    <w:rsid w:val="00B60DD2"/>
    <w:rsid w:val="00B60E44"/>
    <w:rsid w:val="00B61101"/>
    <w:rsid w:val="00B612BC"/>
    <w:rsid w:val="00B61399"/>
    <w:rsid w:val="00B613F5"/>
    <w:rsid w:val="00B61717"/>
    <w:rsid w:val="00B6171B"/>
    <w:rsid w:val="00B61902"/>
    <w:rsid w:val="00B6195B"/>
    <w:rsid w:val="00B61C16"/>
    <w:rsid w:val="00B61EAE"/>
    <w:rsid w:val="00B61ED9"/>
    <w:rsid w:val="00B61F0F"/>
    <w:rsid w:val="00B62472"/>
    <w:rsid w:val="00B624B8"/>
    <w:rsid w:val="00B624DC"/>
    <w:rsid w:val="00B62809"/>
    <w:rsid w:val="00B6284B"/>
    <w:rsid w:val="00B62B74"/>
    <w:rsid w:val="00B62BAA"/>
    <w:rsid w:val="00B62BD7"/>
    <w:rsid w:val="00B62FB7"/>
    <w:rsid w:val="00B63325"/>
    <w:rsid w:val="00B63642"/>
    <w:rsid w:val="00B6375F"/>
    <w:rsid w:val="00B63837"/>
    <w:rsid w:val="00B63896"/>
    <w:rsid w:val="00B638E5"/>
    <w:rsid w:val="00B639F7"/>
    <w:rsid w:val="00B63ADB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240"/>
    <w:rsid w:val="00B65805"/>
    <w:rsid w:val="00B658F0"/>
    <w:rsid w:val="00B65997"/>
    <w:rsid w:val="00B659AA"/>
    <w:rsid w:val="00B659AD"/>
    <w:rsid w:val="00B65A1D"/>
    <w:rsid w:val="00B65B76"/>
    <w:rsid w:val="00B65BA5"/>
    <w:rsid w:val="00B65D72"/>
    <w:rsid w:val="00B65D74"/>
    <w:rsid w:val="00B65EA4"/>
    <w:rsid w:val="00B65EF6"/>
    <w:rsid w:val="00B65F78"/>
    <w:rsid w:val="00B65FA2"/>
    <w:rsid w:val="00B660A6"/>
    <w:rsid w:val="00B660C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11B"/>
    <w:rsid w:val="00B6730E"/>
    <w:rsid w:val="00B6732D"/>
    <w:rsid w:val="00B67386"/>
    <w:rsid w:val="00B67722"/>
    <w:rsid w:val="00B678C8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4B9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A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2A9"/>
    <w:rsid w:val="00B72392"/>
    <w:rsid w:val="00B723AB"/>
    <w:rsid w:val="00B72505"/>
    <w:rsid w:val="00B72615"/>
    <w:rsid w:val="00B726DE"/>
    <w:rsid w:val="00B7277D"/>
    <w:rsid w:val="00B728B5"/>
    <w:rsid w:val="00B72B44"/>
    <w:rsid w:val="00B72C68"/>
    <w:rsid w:val="00B72C90"/>
    <w:rsid w:val="00B73161"/>
    <w:rsid w:val="00B73215"/>
    <w:rsid w:val="00B73611"/>
    <w:rsid w:val="00B736B3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13"/>
    <w:rsid w:val="00B7449E"/>
    <w:rsid w:val="00B74543"/>
    <w:rsid w:val="00B746B5"/>
    <w:rsid w:val="00B7474C"/>
    <w:rsid w:val="00B74A3A"/>
    <w:rsid w:val="00B74AEB"/>
    <w:rsid w:val="00B74B7A"/>
    <w:rsid w:val="00B74BC5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6B64"/>
    <w:rsid w:val="00B76FCF"/>
    <w:rsid w:val="00B76FD2"/>
    <w:rsid w:val="00B7716F"/>
    <w:rsid w:val="00B77202"/>
    <w:rsid w:val="00B77251"/>
    <w:rsid w:val="00B774CF"/>
    <w:rsid w:val="00B7767B"/>
    <w:rsid w:val="00B77825"/>
    <w:rsid w:val="00B77950"/>
    <w:rsid w:val="00B779DA"/>
    <w:rsid w:val="00B77AAA"/>
    <w:rsid w:val="00B77ABF"/>
    <w:rsid w:val="00B77BBA"/>
    <w:rsid w:val="00B77BF7"/>
    <w:rsid w:val="00B80103"/>
    <w:rsid w:val="00B8016F"/>
    <w:rsid w:val="00B8022E"/>
    <w:rsid w:val="00B806EA"/>
    <w:rsid w:val="00B807BC"/>
    <w:rsid w:val="00B809E1"/>
    <w:rsid w:val="00B80A67"/>
    <w:rsid w:val="00B80B09"/>
    <w:rsid w:val="00B80C0B"/>
    <w:rsid w:val="00B80CE5"/>
    <w:rsid w:val="00B80CF7"/>
    <w:rsid w:val="00B80E63"/>
    <w:rsid w:val="00B8110D"/>
    <w:rsid w:val="00B81147"/>
    <w:rsid w:val="00B812C8"/>
    <w:rsid w:val="00B81324"/>
    <w:rsid w:val="00B81618"/>
    <w:rsid w:val="00B81901"/>
    <w:rsid w:val="00B81915"/>
    <w:rsid w:val="00B81BC9"/>
    <w:rsid w:val="00B81EDC"/>
    <w:rsid w:val="00B81F8A"/>
    <w:rsid w:val="00B8230D"/>
    <w:rsid w:val="00B82364"/>
    <w:rsid w:val="00B825FE"/>
    <w:rsid w:val="00B82664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7E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5A6"/>
    <w:rsid w:val="00B84628"/>
    <w:rsid w:val="00B84883"/>
    <w:rsid w:val="00B84901"/>
    <w:rsid w:val="00B84B6F"/>
    <w:rsid w:val="00B84C7F"/>
    <w:rsid w:val="00B84CBC"/>
    <w:rsid w:val="00B84E62"/>
    <w:rsid w:val="00B84E8E"/>
    <w:rsid w:val="00B851C4"/>
    <w:rsid w:val="00B852C6"/>
    <w:rsid w:val="00B852D1"/>
    <w:rsid w:val="00B853A4"/>
    <w:rsid w:val="00B853DA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9FA"/>
    <w:rsid w:val="00B87A30"/>
    <w:rsid w:val="00B87A44"/>
    <w:rsid w:val="00B87A51"/>
    <w:rsid w:val="00B87A63"/>
    <w:rsid w:val="00B87B08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BEF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9F0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45B"/>
    <w:rsid w:val="00B9454D"/>
    <w:rsid w:val="00B945C3"/>
    <w:rsid w:val="00B9461A"/>
    <w:rsid w:val="00B948E7"/>
    <w:rsid w:val="00B949F1"/>
    <w:rsid w:val="00B94B2A"/>
    <w:rsid w:val="00B94B48"/>
    <w:rsid w:val="00B94C07"/>
    <w:rsid w:val="00B94CCF"/>
    <w:rsid w:val="00B94CF9"/>
    <w:rsid w:val="00B94DA4"/>
    <w:rsid w:val="00B94E48"/>
    <w:rsid w:val="00B950EB"/>
    <w:rsid w:val="00B9547E"/>
    <w:rsid w:val="00B95534"/>
    <w:rsid w:val="00B9557D"/>
    <w:rsid w:val="00B95594"/>
    <w:rsid w:val="00B955D3"/>
    <w:rsid w:val="00B95687"/>
    <w:rsid w:val="00B956FC"/>
    <w:rsid w:val="00B95760"/>
    <w:rsid w:val="00B95775"/>
    <w:rsid w:val="00B95814"/>
    <w:rsid w:val="00B95912"/>
    <w:rsid w:val="00B9593D"/>
    <w:rsid w:val="00B95AD4"/>
    <w:rsid w:val="00B95E03"/>
    <w:rsid w:val="00B95EA5"/>
    <w:rsid w:val="00B9619B"/>
    <w:rsid w:val="00B961BA"/>
    <w:rsid w:val="00B9626B"/>
    <w:rsid w:val="00B9631D"/>
    <w:rsid w:val="00B96329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430"/>
    <w:rsid w:val="00BA0689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143"/>
    <w:rsid w:val="00BA22AC"/>
    <w:rsid w:val="00BA2465"/>
    <w:rsid w:val="00BA28D2"/>
    <w:rsid w:val="00BA28F1"/>
    <w:rsid w:val="00BA293F"/>
    <w:rsid w:val="00BA2AB4"/>
    <w:rsid w:val="00BA2B81"/>
    <w:rsid w:val="00BA2DD2"/>
    <w:rsid w:val="00BA2F47"/>
    <w:rsid w:val="00BA3304"/>
    <w:rsid w:val="00BA336C"/>
    <w:rsid w:val="00BA339D"/>
    <w:rsid w:val="00BA378E"/>
    <w:rsid w:val="00BA37AB"/>
    <w:rsid w:val="00BA37EA"/>
    <w:rsid w:val="00BA3CFB"/>
    <w:rsid w:val="00BA3D5D"/>
    <w:rsid w:val="00BA4196"/>
    <w:rsid w:val="00BA42FE"/>
    <w:rsid w:val="00BA47D6"/>
    <w:rsid w:val="00BA48DF"/>
    <w:rsid w:val="00BA4A7A"/>
    <w:rsid w:val="00BA4AE3"/>
    <w:rsid w:val="00BA4AF4"/>
    <w:rsid w:val="00BA4E44"/>
    <w:rsid w:val="00BA5242"/>
    <w:rsid w:val="00BA5277"/>
    <w:rsid w:val="00BA52AD"/>
    <w:rsid w:val="00BA52C0"/>
    <w:rsid w:val="00BA5450"/>
    <w:rsid w:val="00BA5464"/>
    <w:rsid w:val="00BA5470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8B8"/>
    <w:rsid w:val="00BA6999"/>
    <w:rsid w:val="00BA6B62"/>
    <w:rsid w:val="00BA6C47"/>
    <w:rsid w:val="00BA6CD4"/>
    <w:rsid w:val="00BA6D38"/>
    <w:rsid w:val="00BA6DC2"/>
    <w:rsid w:val="00BA6EA1"/>
    <w:rsid w:val="00BA6F69"/>
    <w:rsid w:val="00BA715B"/>
    <w:rsid w:val="00BA71BF"/>
    <w:rsid w:val="00BA73C0"/>
    <w:rsid w:val="00BA77EE"/>
    <w:rsid w:val="00BA77F6"/>
    <w:rsid w:val="00BA7843"/>
    <w:rsid w:val="00BA788B"/>
    <w:rsid w:val="00BA7AF6"/>
    <w:rsid w:val="00BA7CA3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51D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4C8"/>
    <w:rsid w:val="00BB3516"/>
    <w:rsid w:val="00BB354D"/>
    <w:rsid w:val="00BB3553"/>
    <w:rsid w:val="00BB35D3"/>
    <w:rsid w:val="00BB37E9"/>
    <w:rsid w:val="00BB3A7F"/>
    <w:rsid w:val="00BB3B06"/>
    <w:rsid w:val="00BB3BF7"/>
    <w:rsid w:val="00BB3C55"/>
    <w:rsid w:val="00BB3D49"/>
    <w:rsid w:val="00BB4080"/>
    <w:rsid w:val="00BB4143"/>
    <w:rsid w:val="00BB4257"/>
    <w:rsid w:val="00BB4815"/>
    <w:rsid w:val="00BB4999"/>
    <w:rsid w:val="00BB49BF"/>
    <w:rsid w:val="00BB4B07"/>
    <w:rsid w:val="00BB4B13"/>
    <w:rsid w:val="00BB4CE4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2E8"/>
    <w:rsid w:val="00BB6301"/>
    <w:rsid w:val="00BB63AE"/>
    <w:rsid w:val="00BB6840"/>
    <w:rsid w:val="00BB6A10"/>
    <w:rsid w:val="00BB6A7D"/>
    <w:rsid w:val="00BB6AB9"/>
    <w:rsid w:val="00BB6B0A"/>
    <w:rsid w:val="00BB6BC7"/>
    <w:rsid w:val="00BB6CAF"/>
    <w:rsid w:val="00BB7153"/>
    <w:rsid w:val="00BB715A"/>
    <w:rsid w:val="00BB7210"/>
    <w:rsid w:val="00BB759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1FA"/>
    <w:rsid w:val="00BC16FD"/>
    <w:rsid w:val="00BC181D"/>
    <w:rsid w:val="00BC187C"/>
    <w:rsid w:val="00BC18FA"/>
    <w:rsid w:val="00BC19B1"/>
    <w:rsid w:val="00BC1AD1"/>
    <w:rsid w:val="00BC1D7A"/>
    <w:rsid w:val="00BC2081"/>
    <w:rsid w:val="00BC221E"/>
    <w:rsid w:val="00BC239C"/>
    <w:rsid w:val="00BC2536"/>
    <w:rsid w:val="00BC27BA"/>
    <w:rsid w:val="00BC2900"/>
    <w:rsid w:val="00BC2A8E"/>
    <w:rsid w:val="00BC2C3A"/>
    <w:rsid w:val="00BC2CAF"/>
    <w:rsid w:val="00BC2E9E"/>
    <w:rsid w:val="00BC2F66"/>
    <w:rsid w:val="00BC2F8C"/>
    <w:rsid w:val="00BC2FB5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90"/>
    <w:rsid w:val="00BC41FD"/>
    <w:rsid w:val="00BC425A"/>
    <w:rsid w:val="00BC4462"/>
    <w:rsid w:val="00BC450C"/>
    <w:rsid w:val="00BC46A0"/>
    <w:rsid w:val="00BC4997"/>
    <w:rsid w:val="00BC4A07"/>
    <w:rsid w:val="00BC4A86"/>
    <w:rsid w:val="00BC4AE4"/>
    <w:rsid w:val="00BC4CB2"/>
    <w:rsid w:val="00BC4F97"/>
    <w:rsid w:val="00BC4F99"/>
    <w:rsid w:val="00BC4FA2"/>
    <w:rsid w:val="00BC53E0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37A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1F2"/>
    <w:rsid w:val="00BC7220"/>
    <w:rsid w:val="00BC738F"/>
    <w:rsid w:val="00BC7490"/>
    <w:rsid w:val="00BC74B2"/>
    <w:rsid w:val="00BC75DA"/>
    <w:rsid w:val="00BC765B"/>
    <w:rsid w:val="00BC76CE"/>
    <w:rsid w:val="00BC79CB"/>
    <w:rsid w:val="00BC7AAD"/>
    <w:rsid w:val="00BC7BC9"/>
    <w:rsid w:val="00BC7BCC"/>
    <w:rsid w:val="00BC7BD8"/>
    <w:rsid w:val="00BC7BDD"/>
    <w:rsid w:val="00BC7C48"/>
    <w:rsid w:val="00BC7CF8"/>
    <w:rsid w:val="00BC7E24"/>
    <w:rsid w:val="00BD042D"/>
    <w:rsid w:val="00BD0AD0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775"/>
    <w:rsid w:val="00BD1866"/>
    <w:rsid w:val="00BD1926"/>
    <w:rsid w:val="00BD1AD6"/>
    <w:rsid w:val="00BD1AFF"/>
    <w:rsid w:val="00BD1C29"/>
    <w:rsid w:val="00BD1E2E"/>
    <w:rsid w:val="00BD1F3E"/>
    <w:rsid w:val="00BD1F8D"/>
    <w:rsid w:val="00BD200E"/>
    <w:rsid w:val="00BD20C2"/>
    <w:rsid w:val="00BD2363"/>
    <w:rsid w:val="00BD23FC"/>
    <w:rsid w:val="00BD24E0"/>
    <w:rsid w:val="00BD2698"/>
    <w:rsid w:val="00BD28FA"/>
    <w:rsid w:val="00BD29E5"/>
    <w:rsid w:val="00BD2B43"/>
    <w:rsid w:val="00BD2C42"/>
    <w:rsid w:val="00BD3167"/>
    <w:rsid w:val="00BD31D4"/>
    <w:rsid w:val="00BD3361"/>
    <w:rsid w:val="00BD336D"/>
    <w:rsid w:val="00BD3771"/>
    <w:rsid w:val="00BD38D2"/>
    <w:rsid w:val="00BD3C60"/>
    <w:rsid w:val="00BD3D95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38"/>
    <w:rsid w:val="00BD599D"/>
    <w:rsid w:val="00BD59D0"/>
    <w:rsid w:val="00BD5B4A"/>
    <w:rsid w:val="00BD5B59"/>
    <w:rsid w:val="00BD5C18"/>
    <w:rsid w:val="00BD5CB6"/>
    <w:rsid w:val="00BD5CD5"/>
    <w:rsid w:val="00BD5D2E"/>
    <w:rsid w:val="00BD5EC9"/>
    <w:rsid w:val="00BD60D9"/>
    <w:rsid w:val="00BD60FC"/>
    <w:rsid w:val="00BD61C1"/>
    <w:rsid w:val="00BD6317"/>
    <w:rsid w:val="00BD65BA"/>
    <w:rsid w:val="00BD673E"/>
    <w:rsid w:val="00BD6B82"/>
    <w:rsid w:val="00BD6BA0"/>
    <w:rsid w:val="00BD6C7E"/>
    <w:rsid w:val="00BD6E68"/>
    <w:rsid w:val="00BD6F6B"/>
    <w:rsid w:val="00BD6FFA"/>
    <w:rsid w:val="00BD7346"/>
    <w:rsid w:val="00BD7792"/>
    <w:rsid w:val="00BD7D87"/>
    <w:rsid w:val="00BD7F7F"/>
    <w:rsid w:val="00BE000D"/>
    <w:rsid w:val="00BE0070"/>
    <w:rsid w:val="00BE01A1"/>
    <w:rsid w:val="00BE0216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E97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66C"/>
    <w:rsid w:val="00BE27FA"/>
    <w:rsid w:val="00BE27FC"/>
    <w:rsid w:val="00BE2962"/>
    <w:rsid w:val="00BE2975"/>
    <w:rsid w:val="00BE2C3F"/>
    <w:rsid w:val="00BE2C94"/>
    <w:rsid w:val="00BE2EBC"/>
    <w:rsid w:val="00BE2FAF"/>
    <w:rsid w:val="00BE3061"/>
    <w:rsid w:val="00BE313F"/>
    <w:rsid w:val="00BE32AA"/>
    <w:rsid w:val="00BE33E8"/>
    <w:rsid w:val="00BE3621"/>
    <w:rsid w:val="00BE3649"/>
    <w:rsid w:val="00BE36DC"/>
    <w:rsid w:val="00BE3729"/>
    <w:rsid w:val="00BE3A5A"/>
    <w:rsid w:val="00BE3C63"/>
    <w:rsid w:val="00BE3CA3"/>
    <w:rsid w:val="00BE3DC8"/>
    <w:rsid w:val="00BE416D"/>
    <w:rsid w:val="00BE42A5"/>
    <w:rsid w:val="00BE4418"/>
    <w:rsid w:val="00BE4446"/>
    <w:rsid w:val="00BE4588"/>
    <w:rsid w:val="00BE45C5"/>
    <w:rsid w:val="00BE45DD"/>
    <w:rsid w:val="00BE4626"/>
    <w:rsid w:val="00BE46A3"/>
    <w:rsid w:val="00BE4A7B"/>
    <w:rsid w:val="00BE4B4E"/>
    <w:rsid w:val="00BE4BE2"/>
    <w:rsid w:val="00BE4CA2"/>
    <w:rsid w:val="00BE4D30"/>
    <w:rsid w:val="00BE4DB1"/>
    <w:rsid w:val="00BE4F83"/>
    <w:rsid w:val="00BE4FC3"/>
    <w:rsid w:val="00BE504B"/>
    <w:rsid w:val="00BE5582"/>
    <w:rsid w:val="00BE576D"/>
    <w:rsid w:val="00BE580E"/>
    <w:rsid w:val="00BE5870"/>
    <w:rsid w:val="00BE58C4"/>
    <w:rsid w:val="00BE5946"/>
    <w:rsid w:val="00BE5B26"/>
    <w:rsid w:val="00BE5CEB"/>
    <w:rsid w:val="00BE5F3E"/>
    <w:rsid w:val="00BE620B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A4"/>
    <w:rsid w:val="00BE71D7"/>
    <w:rsid w:val="00BE73BB"/>
    <w:rsid w:val="00BE76B2"/>
    <w:rsid w:val="00BE7763"/>
    <w:rsid w:val="00BE77C5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14C"/>
    <w:rsid w:val="00BF045E"/>
    <w:rsid w:val="00BF057B"/>
    <w:rsid w:val="00BF06E4"/>
    <w:rsid w:val="00BF09C2"/>
    <w:rsid w:val="00BF0ACA"/>
    <w:rsid w:val="00BF0B15"/>
    <w:rsid w:val="00BF1222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514"/>
    <w:rsid w:val="00BF277A"/>
    <w:rsid w:val="00BF2C1B"/>
    <w:rsid w:val="00BF2D16"/>
    <w:rsid w:val="00BF3253"/>
    <w:rsid w:val="00BF332E"/>
    <w:rsid w:val="00BF33A6"/>
    <w:rsid w:val="00BF350C"/>
    <w:rsid w:val="00BF361D"/>
    <w:rsid w:val="00BF3AD1"/>
    <w:rsid w:val="00BF3BC0"/>
    <w:rsid w:val="00BF3FB3"/>
    <w:rsid w:val="00BF4067"/>
    <w:rsid w:val="00BF408E"/>
    <w:rsid w:val="00BF41B4"/>
    <w:rsid w:val="00BF429E"/>
    <w:rsid w:val="00BF45D3"/>
    <w:rsid w:val="00BF46BC"/>
    <w:rsid w:val="00BF476A"/>
    <w:rsid w:val="00BF483C"/>
    <w:rsid w:val="00BF487F"/>
    <w:rsid w:val="00BF499E"/>
    <w:rsid w:val="00BF49F1"/>
    <w:rsid w:val="00BF4C26"/>
    <w:rsid w:val="00BF507D"/>
    <w:rsid w:val="00BF527B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38C"/>
    <w:rsid w:val="00BF6702"/>
    <w:rsid w:val="00BF6779"/>
    <w:rsid w:val="00BF6843"/>
    <w:rsid w:val="00BF6C07"/>
    <w:rsid w:val="00BF6C8D"/>
    <w:rsid w:val="00BF6D60"/>
    <w:rsid w:val="00BF6E2B"/>
    <w:rsid w:val="00BF6FAE"/>
    <w:rsid w:val="00BF7022"/>
    <w:rsid w:val="00BF73A5"/>
    <w:rsid w:val="00BF7761"/>
    <w:rsid w:val="00BF7945"/>
    <w:rsid w:val="00BF794E"/>
    <w:rsid w:val="00BF79CB"/>
    <w:rsid w:val="00BF7B3D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2B3"/>
    <w:rsid w:val="00C00390"/>
    <w:rsid w:val="00C00425"/>
    <w:rsid w:val="00C00435"/>
    <w:rsid w:val="00C005F8"/>
    <w:rsid w:val="00C00B1B"/>
    <w:rsid w:val="00C00B59"/>
    <w:rsid w:val="00C00CED"/>
    <w:rsid w:val="00C00DD3"/>
    <w:rsid w:val="00C00F5A"/>
    <w:rsid w:val="00C0128C"/>
    <w:rsid w:val="00C013ED"/>
    <w:rsid w:val="00C0146C"/>
    <w:rsid w:val="00C016A1"/>
    <w:rsid w:val="00C017DA"/>
    <w:rsid w:val="00C01899"/>
    <w:rsid w:val="00C01945"/>
    <w:rsid w:val="00C019AA"/>
    <w:rsid w:val="00C01A32"/>
    <w:rsid w:val="00C01B55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B24"/>
    <w:rsid w:val="00C02C18"/>
    <w:rsid w:val="00C02C26"/>
    <w:rsid w:val="00C02CCB"/>
    <w:rsid w:val="00C02FA8"/>
    <w:rsid w:val="00C030F1"/>
    <w:rsid w:val="00C03143"/>
    <w:rsid w:val="00C031C6"/>
    <w:rsid w:val="00C03263"/>
    <w:rsid w:val="00C0328E"/>
    <w:rsid w:val="00C03487"/>
    <w:rsid w:val="00C03585"/>
    <w:rsid w:val="00C03597"/>
    <w:rsid w:val="00C0384C"/>
    <w:rsid w:val="00C03A86"/>
    <w:rsid w:val="00C03A8B"/>
    <w:rsid w:val="00C03ABB"/>
    <w:rsid w:val="00C03B3A"/>
    <w:rsid w:val="00C03D85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7D0"/>
    <w:rsid w:val="00C0499B"/>
    <w:rsid w:val="00C04AF1"/>
    <w:rsid w:val="00C04BEF"/>
    <w:rsid w:val="00C04F22"/>
    <w:rsid w:val="00C04F5D"/>
    <w:rsid w:val="00C05320"/>
    <w:rsid w:val="00C053C8"/>
    <w:rsid w:val="00C0559E"/>
    <w:rsid w:val="00C055DD"/>
    <w:rsid w:val="00C0576E"/>
    <w:rsid w:val="00C05AD4"/>
    <w:rsid w:val="00C05AF5"/>
    <w:rsid w:val="00C05C3D"/>
    <w:rsid w:val="00C05D17"/>
    <w:rsid w:val="00C05F87"/>
    <w:rsid w:val="00C06044"/>
    <w:rsid w:val="00C0627D"/>
    <w:rsid w:val="00C0629D"/>
    <w:rsid w:val="00C0632D"/>
    <w:rsid w:val="00C06580"/>
    <w:rsid w:val="00C065E2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3E"/>
    <w:rsid w:val="00C10DE0"/>
    <w:rsid w:val="00C10E25"/>
    <w:rsid w:val="00C10EE4"/>
    <w:rsid w:val="00C10FB5"/>
    <w:rsid w:val="00C110C3"/>
    <w:rsid w:val="00C111E6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87A"/>
    <w:rsid w:val="00C11DC6"/>
    <w:rsid w:val="00C11E0B"/>
    <w:rsid w:val="00C11E27"/>
    <w:rsid w:val="00C1208C"/>
    <w:rsid w:val="00C121D7"/>
    <w:rsid w:val="00C1234E"/>
    <w:rsid w:val="00C12409"/>
    <w:rsid w:val="00C125D2"/>
    <w:rsid w:val="00C12871"/>
    <w:rsid w:val="00C12889"/>
    <w:rsid w:val="00C12A67"/>
    <w:rsid w:val="00C12E38"/>
    <w:rsid w:val="00C12FE4"/>
    <w:rsid w:val="00C1308D"/>
    <w:rsid w:val="00C133D9"/>
    <w:rsid w:val="00C13480"/>
    <w:rsid w:val="00C137FC"/>
    <w:rsid w:val="00C13AD8"/>
    <w:rsid w:val="00C13B08"/>
    <w:rsid w:val="00C13C2C"/>
    <w:rsid w:val="00C13D41"/>
    <w:rsid w:val="00C142DA"/>
    <w:rsid w:val="00C1434E"/>
    <w:rsid w:val="00C14377"/>
    <w:rsid w:val="00C145E5"/>
    <w:rsid w:val="00C14783"/>
    <w:rsid w:val="00C1488F"/>
    <w:rsid w:val="00C149B7"/>
    <w:rsid w:val="00C14A0A"/>
    <w:rsid w:val="00C14BAE"/>
    <w:rsid w:val="00C14FB7"/>
    <w:rsid w:val="00C152C8"/>
    <w:rsid w:val="00C154E2"/>
    <w:rsid w:val="00C15763"/>
    <w:rsid w:val="00C157BB"/>
    <w:rsid w:val="00C15970"/>
    <w:rsid w:val="00C15A90"/>
    <w:rsid w:val="00C15CFD"/>
    <w:rsid w:val="00C16066"/>
    <w:rsid w:val="00C16468"/>
    <w:rsid w:val="00C16499"/>
    <w:rsid w:val="00C1660B"/>
    <w:rsid w:val="00C16748"/>
    <w:rsid w:val="00C167A7"/>
    <w:rsid w:val="00C16827"/>
    <w:rsid w:val="00C1686A"/>
    <w:rsid w:val="00C16C47"/>
    <w:rsid w:val="00C16D6E"/>
    <w:rsid w:val="00C16F3A"/>
    <w:rsid w:val="00C171F7"/>
    <w:rsid w:val="00C172DB"/>
    <w:rsid w:val="00C17374"/>
    <w:rsid w:val="00C173AE"/>
    <w:rsid w:val="00C173E6"/>
    <w:rsid w:val="00C174AA"/>
    <w:rsid w:val="00C17AA0"/>
    <w:rsid w:val="00C17DBC"/>
    <w:rsid w:val="00C17F8E"/>
    <w:rsid w:val="00C200A4"/>
    <w:rsid w:val="00C20309"/>
    <w:rsid w:val="00C203D4"/>
    <w:rsid w:val="00C2066C"/>
    <w:rsid w:val="00C2077A"/>
    <w:rsid w:val="00C209E0"/>
    <w:rsid w:val="00C20A8D"/>
    <w:rsid w:val="00C20AA7"/>
    <w:rsid w:val="00C20AF1"/>
    <w:rsid w:val="00C20C80"/>
    <w:rsid w:val="00C20D1A"/>
    <w:rsid w:val="00C20DC8"/>
    <w:rsid w:val="00C20F1A"/>
    <w:rsid w:val="00C21271"/>
    <w:rsid w:val="00C21299"/>
    <w:rsid w:val="00C21344"/>
    <w:rsid w:val="00C213FA"/>
    <w:rsid w:val="00C214F3"/>
    <w:rsid w:val="00C2158E"/>
    <w:rsid w:val="00C21777"/>
    <w:rsid w:val="00C21ABC"/>
    <w:rsid w:val="00C21B13"/>
    <w:rsid w:val="00C21DD1"/>
    <w:rsid w:val="00C22004"/>
    <w:rsid w:val="00C2216B"/>
    <w:rsid w:val="00C22480"/>
    <w:rsid w:val="00C22BBE"/>
    <w:rsid w:val="00C22CC1"/>
    <w:rsid w:val="00C22D16"/>
    <w:rsid w:val="00C2320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D8B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6A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941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98D"/>
    <w:rsid w:val="00C27A98"/>
    <w:rsid w:val="00C27ABC"/>
    <w:rsid w:val="00C27B46"/>
    <w:rsid w:val="00C27CDE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1F6"/>
    <w:rsid w:val="00C31403"/>
    <w:rsid w:val="00C31A9D"/>
    <w:rsid w:val="00C31B17"/>
    <w:rsid w:val="00C31B93"/>
    <w:rsid w:val="00C31D97"/>
    <w:rsid w:val="00C31DF7"/>
    <w:rsid w:val="00C31FC9"/>
    <w:rsid w:val="00C32064"/>
    <w:rsid w:val="00C322B8"/>
    <w:rsid w:val="00C32AA8"/>
    <w:rsid w:val="00C32E61"/>
    <w:rsid w:val="00C32F54"/>
    <w:rsid w:val="00C33168"/>
    <w:rsid w:val="00C33212"/>
    <w:rsid w:val="00C33247"/>
    <w:rsid w:val="00C3338B"/>
    <w:rsid w:val="00C3348F"/>
    <w:rsid w:val="00C33585"/>
    <w:rsid w:val="00C335B2"/>
    <w:rsid w:val="00C33615"/>
    <w:rsid w:val="00C33701"/>
    <w:rsid w:val="00C33727"/>
    <w:rsid w:val="00C337B3"/>
    <w:rsid w:val="00C3392F"/>
    <w:rsid w:val="00C33C66"/>
    <w:rsid w:val="00C33F02"/>
    <w:rsid w:val="00C33F55"/>
    <w:rsid w:val="00C340A2"/>
    <w:rsid w:val="00C3434B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838"/>
    <w:rsid w:val="00C35A35"/>
    <w:rsid w:val="00C35A7B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6F87"/>
    <w:rsid w:val="00C37030"/>
    <w:rsid w:val="00C37099"/>
    <w:rsid w:val="00C370A4"/>
    <w:rsid w:val="00C372C3"/>
    <w:rsid w:val="00C37333"/>
    <w:rsid w:val="00C37520"/>
    <w:rsid w:val="00C3758D"/>
    <w:rsid w:val="00C377BE"/>
    <w:rsid w:val="00C37828"/>
    <w:rsid w:val="00C3791C"/>
    <w:rsid w:val="00C37A23"/>
    <w:rsid w:val="00C37CB2"/>
    <w:rsid w:val="00C37D57"/>
    <w:rsid w:val="00C37D7A"/>
    <w:rsid w:val="00C37D8C"/>
    <w:rsid w:val="00C37DCA"/>
    <w:rsid w:val="00C37E4C"/>
    <w:rsid w:val="00C37E69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1F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8A4"/>
    <w:rsid w:val="00C429C5"/>
    <w:rsid w:val="00C42B5F"/>
    <w:rsid w:val="00C42B78"/>
    <w:rsid w:val="00C430DB"/>
    <w:rsid w:val="00C4318D"/>
    <w:rsid w:val="00C43339"/>
    <w:rsid w:val="00C43661"/>
    <w:rsid w:val="00C43677"/>
    <w:rsid w:val="00C436C7"/>
    <w:rsid w:val="00C43EA0"/>
    <w:rsid w:val="00C44218"/>
    <w:rsid w:val="00C4437A"/>
    <w:rsid w:val="00C44692"/>
    <w:rsid w:val="00C4470D"/>
    <w:rsid w:val="00C44753"/>
    <w:rsid w:val="00C44772"/>
    <w:rsid w:val="00C44883"/>
    <w:rsid w:val="00C44ABA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464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323"/>
    <w:rsid w:val="00C4747C"/>
    <w:rsid w:val="00C47705"/>
    <w:rsid w:val="00C478CF"/>
    <w:rsid w:val="00C4790A"/>
    <w:rsid w:val="00C47CB6"/>
    <w:rsid w:val="00C47CB7"/>
    <w:rsid w:val="00C47DCF"/>
    <w:rsid w:val="00C47EC3"/>
    <w:rsid w:val="00C47EF2"/>
    <w:rsid w:val="00C501A9"/>
    <w:rsid w:val="00C5048F"/>
    <w:rsid w:val="00C5053E"/>
    <w:rsid w:val="00C5094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23F"/>
    <w:rsid w:val="00C52353"/>
    <w:rsid w:val="00C52516"/>
    <w:rsid w:val="00C52640"/>
    <w:rsid w:val="00C52998"/>
    <w:rsid w:val="00C52DB6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469"/>
    <w:rsid w:val="00C5450A"/>
    <w:rsid w:val="00C54590"/>
    <w:rsid w:val="00C545DE"/>
    <w:rsid w:val="00C5463C"/>
    <w:rsid w:val="00C5487A"/>
    <w:rsid w:val="00C54A99"/>
    <w:rsid w:val="00C54BD6"/>
    <w:rsid w:val="00C54CCB"/>
    <w:rsid w:val="00C55003"/>
    <w:rsid w:val="00C55101"/>
    <w:rsid w:val="00C5515B"/>
    <w:rsid w:val="00C551C9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039"/>
    <w:rsid w:val="00C56159"/>
    <w:rsid w:val="00C562FA"/>
    <w:rsid w:val="00C56385"/>
    <w:rsid w:val="00C563C1"/>
    <w:rsid w:val="00C566DC"/>
    <w:rsid w:val="00C56737"/>
    <w:rsid w:val="00C56774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47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5A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3CA"/>
    <w:rsid w:val="00C62477"/>
    <w:rsid w:val="00C625AD"/>
    <w:rsid w:val="00C625B2"/>
    <w:rsid w:val="00C6269B"/>
    <w:rsid w:val="00C626CA"/>
    <w:rsid w:val="00C6276A"/>
    <w:rsid w:val="00C628F5"/>
    <w:rsid w:val="00C629C9"/>
    <w:rsid w:val="00C629F0"/>
    <w:rsid w:val="00C62A3F"/>
    <w:rsid w:val="00C62B47"/>
    <w:rsid w:val="00C62B88"/>
    <w:rsid w:val="00C62C20"/>
    <w:rsid w:val="00C62D62"/>
    <w:rsid w:val="00C62DB3"/>
    <w:rsid w:val="00C6315D"/>
    <w:rsid w:val="00C63188"/>
    <w:rsid w:val="00C633B0"/>
    <w:rsid w:val="00C63447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401"/>
    <w:rsid w:val="00C6477E"/>
    <w:rsid w:val="00C64A9E"/>
    <w:rsid w:val="00C64A9F"/>
    <w:rsid w:val="00C64B36"/>
    <w:rsid w:val="00C64D7C"/>
    <w:rsid w:val="00C64FE7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42"/>
    <w:rsid w:val="00C66050"/>
    <w:rsid w:val="00C663E8"/>
    <w:rsid w:val="00C66662"/>
    <w:rsid w:val="00C66740"/>
    <w:rsid w:val="00C66989"/>
    <w:rsid w:val="00C669B9"/>
    <w:rsid w:val="00C66A67"/>
    <w:rsid w:val="00C66AC3"/>
    <w:rsid w:val="00C66B9C"/>
    <w:rsid w:val="00C66BE1"/>
    <w:rsid w:val="00C66F0D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7C"/>
    <w:rsid w:val="00C67B8C"/>
    <w:rsid w:val="00C67BC1"/>
    <w:rsid w:val="00C67BF3"/>
    <w:rsid w:val="00C67C5C"/>
    <w:rsid w:val="00C67CB5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3E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3E81"/>
    <w:rsid w:val="00C73E8C"/>
    <w:rsid w:val="00C73F34"/>
    <w:rsid w:val="00C73F69"/>
    <w:rsid w:val="00C741BC"/>
    <w:rsid w:val="00C742B8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2BE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1B"/>
    <w:rsid w:val="00C75F55"/>
    <w:rsid w:val="00C75FF3"/>
    <w:rsid w:val="00C7607E"/>
    <w:rsid w:val="00C761C9"/>
    <w:rsid w:val="00C7620A"/>
    <w:rsid w:val="00C76394"/>
    <w:rsid w:val="00C7655E"/>
    <w:rsid w:val="00C76592"/>
    <w:rsid w:val="00C7669A"/>
    <w:rsid w:val="00C767F3"/>
    <w:rsid w:val="00C7695D"/>
    <w:rsid w:val="00C7697E"/>
    <w:rsid w:val="00C76991"/>
    <w:rsid w:val="00C76B2D"/>
    <w:rsid w:val="00C76D4B"/>
    <w:rsid w:val="00C76FE3"/>
    <w:rsid w:val="00C77049"/>
    <w:rsid w:val="00C77072"/>
    <w:rsid w:val="00C7724F"/>
    <w:rsid w:val="00C7731B"/>
    <w:rsid w:val="00C7737C"/>
    <w:rsid w:val="00C7739F"/>
    <w:rsid w:val="00C7742A"/>
    <w:rsid w:val="00C77445"/>
    <w:rsid w:val="00C777CD"/>
    <w:rsid w:val="00C77A6E"/>
    <w:rsid w:val="00C77BDA"/>
    <w:rsid w:val="00C77BF1"/>
    <w:rsid w:val="00C77D54"/>
    <w:rsid w:val="00C77DEF"/>
    <w:rsid w:val="00C77E0C"/>
    <w:rsid w:val="00C77EEB"/>
    <w:rsid w:val="00C8007A"/>
    <w:rsid w:val="00C800E7"/>
    <w:rsid w:val="00C802B3"/>
    <w:rsid w:val="00C804A6"/>
    <w:rsid w:val="00C80574"/>
    <w:rsid w:val="00C80B7A"/>
    <w:rsid w:val="00C80F53"/>
    <w:rsid w:val="00C81151"/>
    <w:rsid w:val="00C81223"/>
    <w:rsid w:val="00C8123A"/>
    <w:rsid w:val="00C81245"/>
    <w:rsid w:val="00C812CE"/>
    <w:rsid w:val="00C81315"/>
    <w:rsid w:val="00C815CD"/>
    <w:rsid w:val="00C815D0"/>
    <w:rsid w:val="00C8169D"/>
    <w:rsid w:val="00C817A9"/>
    <w:rsid w:val="00C817D8"/>
    <w:rsid w:val="00C81A7D"/>
    <w:rsid w:val="00C81B53"/>
    <w:rsid w:val="00C81D42"/>
    <w:rsid w:val="00C81D78"/>
    <w:rsid w:val="00C822B8"/>
    <w:rsid w:val="00C822C6"/>
    <w:rsid w:val="00C822E1"/>
    <w:rsid w:val="00C82427"/>
    <w:rsid w:val="00C82463"/>
    <w:rsid w:val="00C829A3"/>
    <w:rsid w:val="00C82B70"/>
    <w:rsid w:val="00C82C6D"/>
    <w:rsid w:val="00C82C85"/>
    <w:rsid w:val="00C82D4A"/>
    <w:rsid w:val="00C82EFB"/>
    <w:rsid w:val="00C830F9"/>
    <w:rsid w:val="00C834BD"/>
    <w:rsid w:val="00C836D2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70D"/>
    <w:rsid w:val="00C847FA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823"/>
    <w:rsid w:val="00C85894"/>
    <w:rsid w:val="00C859D8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82F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CE7"/>
    <w:rsid w:val="00C87DB4"/>
    <w:rsid w:val="00C90069"/>
    <w:rsid w:val="00C90192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772"/>
    <w:rsid w:val="00C919A4"/>
    <w:rsid w:val="00C91A33"/>
    <w:rsid w:val="00C91B02"/>
    <w:rsid w:val="00C91C6F"/>
    <w:rsid w:val="00C91CDC"/>
    <w:rsid w:val="00C91D02"/>
    <w:rsid w:val="00C91E8C"/>
    <w:rsid w:val="00C920E8"/>
    <w:rsid w:val="00C9221E"/>
    <w:rsid w:val="00C9277C"/>
    <w:rsid w:val="00C929C7"/>
    <w:rsid w:val="00C92A49"/>
    <w:rsid w:val="00C92AF2"/>
    <w:rsid w:val="00C92B55"/>
    <w:rsid w:val="00C92D41"/>
    <w:rsid w:val="00C930E6"/>
    <w:rsid w:val="00C93205"/>
    <w:rsid w:val="00C933F4"/>
    <w:rsid w:val="00C9358F"/>
    <w:rsid w:val="00C936EB"/>
    <w:rsid w:val="00C9378D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4D8A"/>
    <w:rsid w:val="00C94F73"/>
    <w:rsid w:val="00C950BF"/>
    <w:rsid w:val="00C951BA"/>
    <w:rsid w:val="00C951FB"/>
    <w:rsid w:val="00C953BB"/>
    <w:rsid w:val="00C95412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528"/>
    <w:rsid w:val="00C9770A"/>
    <w:rsid w:val="00C9789E"/>
    <w:rsid w:val="00C9793B"/>
    <w:rsid w:val="00C97A6E"/>
    <w:rsid w:val="00C97A88"/>
    <w:rsid w:val="00C97AD7"/>
    <w:rsid w:val="00C97AE4"/>
    <w:rsid w:val="00C97BD0"/>
    <w:rsid w:val="00C97BF8"/>
    <w:rsid w:val="00C97C92"/>
    <w:rsid w:val="00C97CA8"/>
    <w:rsid w:val="00C97E83"/>
    <w:rsid w:val="00CA00D6"/>
    <w:rsid w:val="00CA0332"/>
    <w:rsid w:val="00CA0388"/>
    <w:rsid w:val="00CA0395"/>
    <w:rsid w:val="00CA03A6"/>
    <w:rsid w:val="00CA0758"/>
    <w:rsid w:val="00CA0767"/>
    <w:rsid w:val="00CA087A"/>
    <w:rsid w:val="00CA0A01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B50"/>
    <w:rsid w:val="00CA3D86"/>
    <w:rsid w:val="00CA3E58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2F"/>
    <w:rsid w:val="00CA53CF"/>
    <w:rsid w:val="00CA55C4"/>
    <w:rsid w:val="00CA56E9"/>
    <w:rsid w:val="00CA5804"/>
    <w:rsid w:val="00CA5812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855"/>
    <w:rsid w:val="00CA6A66"/>
    <w:rsid w:val="00CA6BC8"/>
    <w:rsid w:val="00CA6EA8"/>
    <w:rsid w:val="00CA6EB0"/>
    <w:rsid w:val="00CA6F70"/>
    <w:rsid w:val="00CA7059"/>
    <w:rsid w:val="00CA70C5"/>
    <w:rsid w:val="00CA712E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7C9"/>
    <w:rsid w:val="00CB0917"/>
    <w:rsid w:val="00CB09BD"/>
    <w:rsid w:val="00CB0B02"/>
    <w:rsid w:val="00CB0CB7"/>
    <w:rsid w:val="00CB0ED4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9BB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B7D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73F"/>
    <w:rsid w:val="00CB6ABA"/>
    <w:rsid w:val="00CB6B47"/>
    <w:rsid w:val="00CB6BF5"/>
    <w:rsid w:val="00CB6CA4"/>
    <w:rsid w:val="00CB7053"/>
    <w:rsid w:val="00CB7591"/>
    <w:rsid w:val="00CB75E4"/>
    <w:rsid w:val="00CB762A"/>
    <w:rsid w:val="00CB76CD"/>
    <w:rsid w:val="00CB7754"/>
    <w:rsid w:val="00CB77AE"/>
    <w:rsid w:val="00CB7910"/>
    <w:rsid w:val="00CB79FD"/>
    <w:rsid w:val="00CB7A52"/>
    <w:rsid w:val="00CB7A65"/>
    <w:rsid w:val="00CB7A7E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33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8"/>
    <w:rsid w:val="00CC3ABA"/>
    <w:rsid w:val="00CC3B39"/>
    <w:rsid w:val="00CC3D56"/>
    <w:rsid w:val="00CC3D78"/>
    <w:rsid w:val="00CC3E69"/>
    <w:rsid w:val="00CC4583"/>
    <w:rsid w:val="00CC473D"/>
    <w:rsid w:val="00CC480B"/>
    <w:rsid w:val="00CC4838"/>
    <w:rsid w:val="00CC4885"/>
    <w:rsid w:val="00CC4A3F"/>
    <w:rsid w:val="00CC501F"/>
    <w:rsid w:val="00CC5040"/>
    <w:rsid w:val="00CC51FF"/>
    <w:rsid w:val="00CC5258"/>
    <w:rsid w:val="00CC52F1"/>
    <w:rsid w:val="00CC5587"/>
    <w:rsid w:val="00CC56CA"/>
    <w:rsid w:val="00CC59DE"/>
    <w:rsid w:val="00CC5A9C"/>
    <w:rsid w:val="00CC5A9D"/>
    <w:rsid w:val="00CC5AAE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C7CC7"/>
    <w:rsid w:val="00CD005A"/>
    <w:rsid w:val="00CD01B6"/>
    <w:rsid w:val="00CD0228"/>
    <w:rsid w:val="00CD02AA"/>
    <w:rsid w:val="00CD02D7"/>
    <w:rsid w:val="00CD0343"/>
    <w:rsid w:val="00CD0580"/>
    <w:rsid w:val="00CD0650"/>
    <w:rsid w:val="00CD096B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95"/>
    <w:rsid w:val="00CD18B5"/>
    <w:rsid w:val="00CD1929"/>
    <w:rsid w:val="00CD1CAB"/>
    <w:rsid w:val="00CD1DFF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3BF1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0E3"/>
    <w:rsid w:val="00CD6220"/>
    <w:rsid w:val="00CD62C5"/>
    <w:rsid w:val="00CD6460"/>
    <w:rsid w:val="00CD6B09"/>
    <w:rsid w:val="00CD6B8F"/>
    <w:rsid w:val="00CD6C54"/>
    <w:rsid w:val="00CD6D3E"/>
    <w:rsid w:val="00CD710A"/>
    <w:rsid w:val="00CD7131"/>
    <w:rsid w:val="00CD7241"/>
    <w:rsid w:val="00CD74AA"/>
    <w:rsid w:val="00CD7918"/>
    <w:rsid w:val="00CD7B7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100B"/>
    <w:rsid w:val="00CE11AA"/>
    <w:rsid w:val="00CE13F5"/>
    <w:rsid w:val="00CE1626"/>
    <w:rsid w:val="00CE164E"/>
    <w:rsid w:val="00CE16E3"/>
    <w:rsid w:val="00CE1A0C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2F37"/>
    <w:rsid w:val="00CE2FEB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3FA9"/>
    <w:rsid w:val="00CE4206"/>
    <w:rsid w:val="00CE4391"/>
    <w:rsid w:val="00CE440E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5FF"/>
    <w:rsid w:val="00CE580D"/>
    <w:rsid w:val="00CE589E"/>
    <w:rsid w:val="00CE58AD"/>
    <w:rsid w:val="00CE598C"/>
    <w:rsid w:val="00CE5A80"/>
    <w:rsid w:val="00CE5B3A"/>
    <w:rsid w:val="00CE5B51"/>
    <w:rsid w:val="00CE5F86"/>
    <w:rsid w:val="00CE5FB8"/>
    <w:rsid w:val="00CE6059"/>
    <w:rsid w:val="00CE60AF"/>
    <w:rsid w:val="00CE621A"/>
    <w:rsid w:val="00CE6314"/>
    <w:rsid w:val="00CE6590"/>
    <w:rsid w:val="00CE6B9E"/>
    <w:rsid w:val="00CE6C77"/>
    <w:rsid w:val="00CE6D73"/>
    <w:rsid w:val="00CE6D75"/>
    <w:rsid w:val="00CE7046"/>
    <w:rsid w:val="00CE7161"/>
    <w:rsid w:val="00CE7406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ABD"/>
    <w:rsid w:val="00CF0B04"/>
    <w:rsid w:val="00CF0B4E"/>
    <w:rsid w:val="00CF0C46"/>
    <w:rsid w:val="00CF0C6E"/>
    <w:rsid w:val="00CF0D07"/>
    <w:rsid w:val="00CF0D69"/>
    <w:rsid w:val="00CF0D6C"/>
    <w:rsid w:val="00CF106B"/>
    <w:rsid w:val="00CF10F9"/>
    <w:rsid w:val="00CF114F"/>
    <w:rsid w:val="00CF1248"/>
    <w:rsid w:val="00CF151D"/>
    <w:rsid w:val="00CF1602"/>
    <w:rsid w:val="00CF1634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7FA"/>
    <w:rsid w:val="00CF385B"/>
    <w:rsid w:val="00CF3971"/>
    <w:rsid w:val="00CF3D15"/>
    <w:rsid w:val="00CF3FE8"/>
    <w:rsid w:val="00CF40BE"/>
    <w:rsid w:val="00CF41E7"/>
    <w:rsid w:val="00CF4671"/>
    <w:rsid w:val="00CF491B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4CA"/>
    <w:rsid w:val="00CF5E62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9E4"/>
    <w:rsid w:val="00D00A8A"/>
    <w:rsid w:val="00D00AFB"/>
    <w:rsid w:val="00D00B37"/>
    <w:rsid w:val="00D00BEB"/>
    <w:rsid w:val="00D00C43"/>
    <w:rsid w:val="00D00C94"/>
    <w:rsid w:val="00D00D0D"/>
    <w:rsid w:val="00D00E44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678"/>
    <w:rsid w:val="00D02794"/>
    <w:rsid w:val="00D027AA"/>
    <w:rsid w:val="00D02AA3"/>
    <w:rsid w:val="00D02AE8"/>
    <w:rsid w:val="00D02AF5"/>
    <w:rsid w:val="00D02B59"/>
    <w:rsid w:val="00D02DE1"/>
    <w:rsid w:val="00D02EC1"/>
    <w:rsid w:val="00D02EE8"/>
    <w:rsid w:val="00D02F54"/>
    <w:rsid w:val="00D03044"/>
    <w:rsid w:val="00D030A3"/>
    <w:rsid w:val="00D03270"/>
    <w:rsid w:val="00D0328B"/>
    <w:rsid w:val="00D03625"/>
    <w:rsid w:val="00D038B9"/>
    <w:rsid w:val="00D03998"/>
    <w:rsid w:val="00D03A16"/>
    <w:rsid w:val="00D03A27"/>
    <w:rsid w:val="00D03D3F"/>
    <w:rsid w:val="00D040E1"/>
    <w:rsid w:val="00D040E2"/>
    <w:rsid w:val="00D041EC"/>
    <w:rsid w:val="00D04226"/>
    <w:rsid w:val="00D0431D"/>
    <w:rsid w:val="00D0436C"/>
    <w:rsid w:val="00D04854"/>
    <w:rsid w:val="00D048CB"/>
    <w:rsid w:val="00D048EF"/>
    <w:rsid w:val="00D049D7"/>
    <w:rsid w:val="00D04A3B"/>
    <w:rsid w:val="00D04B9B"/>
    <w:rsid w:val="00D04D3B"/>
    <w:rsid w:val="00D04D94"/>
    <w:rsid w:val="00D050D5"/>
    <w:rsid w:val="00D05235"/>
    <w:rsid w:val="00D052AC"/>
    <w:rsid w:val="00D05353"/>
    <w:rsid w:val="00D055A0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183"/>
    <w:rsid w:val="00D062A6"/>
    <w:rsid w:val="00D063FE"/>
    <w:rsid w:val="00D06489"/>
    <w:rsid w:val="00D064F5"/>
    <w:rsid w:val="00D065C3"/>
    <w:rsid w:val="00D065D3"/>
    <w:rsid w:val="00D0668E"/>
    <w:rsid w:val="00D066E9"/>
    <w:rsid w:val="00D06749"/>
    <w:rsid w:val="00D067C6"/>
    <w:rsid w:val="00D06814"/>
    <w:rsid w:val="00D06827"/>
    <w:rsid w:val="00D06A35"/>
    <w:rsid w:val="00D06AF7"/>
    <w:rsid w:val="00D06F77"/>
    <w:rsid w:val="00D06FA2"/>
    <w:rsid w:val="00D06FFE"/>
    <w:rsid w:val="00D07129"/>
    <w:rsid w:val="00D0712B"/>
    <w:rsid w:val="00D07369"/>
    <w:rsid w:val="00D075ED"/>
    <w:rsid w:val="00D07629"/>
    <w:rsid w:val="00D0785A"/>
    <w:rsid w:val="00D078CC"/>
    <w:rsid w:val="00D07BC2"/>
    <w:rsid w:val="00D07D9A"/>
    <w:rsid w:val="00D07DA8"/>
    <w:rsid w:val="00D07EB0"/>
    <w:rsid w:val="00D10029"/>
    <w:rsid w:val="00D102F9"/>
    <w:rsid w:val="00D104C2"/>
    <w:rsid w:val="00D10508"/>
    <w:rsid w:val="00D10643"/>
    <w:rsid w:val="00D10706"/>
    <w:rsid w:val="00D10731"/>
    <w:rsid w:val="00D10909"/>
    <w:rsid w:val="00D109CC"/>
    <w:rsid w:val="00D10A55"/>
    <w:rsid w:val="00D10AC3"/>
    <w:rsid w:val="00D10FB6"/>
    <w:rsid w:val="00D1110C"/>
    <w:rsid w:val="00D11266"/>
    <w:rsid w:val="00D11285"/>
    <w:rsid w:val="00D1137A"/>
    <w:rsid w:val="00D1148D"/>
    <w:rsid w:val="00D11540"/>
    <w:rsid w:val="00D11848"/>
    <w:rsid w:val="00D119B8"/>
    <w:rsid w:val="00D11B3F"/>
    <w:rsid w:val="00D11D21"/>
    <w:rsid w:val="00D11D9C"/>
    <w:rsid w:val="00D11EBF"/>
    <w:rsid w:val="00D11EC2"/>
    <w:rsid w:val="00D1226F"/>
    <w:rsid w:val="00D1256B"/>
    <w:rsid w:val="00D1278D"/>
    <w:rsid w:val="00D127F3"/>
    <w:rsid w:val="00D12843"/>
    <w:rsid w:val="00D12907"/>
    <w:rsid w:val="00D12AC1"/>
    <w:rsid w:val="00D12DF5"/>
    <w:rsid w:val="00D131E9"/>
    <w:rsid w:val="00D1342C"/>
    <w:rsid w:val="00D1350F"/>
    <w:rsid w:val="00D13548"/>
    <w:rsid w:val="00D13554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017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534"/>
    <w:rsid w:val="00D176F0"/>
    <w:rsid w:val="00D17786"/>
    <w:rsid w:val="00D17B82"/>
    <w:rsid w:val="00D17BCB"/>
    <w:rsid w:val="00D17C49"/>
    <w:rsid w:val="00D17DB3"/>
    <w:rsid w:val="00D17F45"/>
    <w:rsid w:val="00D17FD1"/>
    <w:rsid w:val="00D20094"/>
    <w:rsid w:val="00D2019D"/>
    <w:rsid w:val="00D20214"/>
    <w:rsid w:val="00D2049F"/>
    <w:rsid w:val="00D204E6"/>
    <w:rsid w:val="00D2061D"/>
    <w:rsid w:val="00D2061F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577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79A"/>
    <w:rsid w:val="00D228BD"/>
    <w:rsid w:val="00D22A97"/>
    <w:rsid w:val="00D22B3D"/>
    <w:rsid w:val="00D22D5C"/>
    <w:rsid w:val="00D22EF8"/>
    <w:rsid w:val="00D22F30"/>
    <w:rsid w:val="00D2311A"/>
    <w:rsid w:val="00D231BE"/>
    <w:rsid w:val="00D23240"/>
    <w:rsid w:val="00D2349A"/>
    <w:rsid w:val="00D234D8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4D64"/>
    <w:rsid w:val="00D2500E"/>
    <w:rsid w:val="00D25231"/>
    <w:rsid w:val="00D2526E"/>
    <w:rsid w:val="00D25A51"/>
    <w:rsid w:val="00D25BD0"/>
    <w:rsid w:val="00D25CFA"/>
    <w:rsid w:val="00D25F18"/>
    <w:rsid w:val="00D26048"/>
    <w:rsid w:val="00D2604C"/>
    <w:rsid w:val="00D26123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17"/>
    <w:rsid w:val="00D271BB"/>
    <w:rsid w:val="00D271CD"/>
    <w:rsid w:val="00D27243"/>
    <w:rsid w:val="00D272FA"/>
    <w:rsid w:val="00D278C6"/>
    <w:rsid w:val="00D2793D"/>
    <w:rsid w:val="00D27EE6"/>
    <w:rsid w:val="00D300F1"/>
    <w:rsid w:val="00D30383"/>
    <w:rsid w:val="00D303B5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B6"/>
    <w:rsid w:val="00D336F7"/>
    <w:rsid w:val="00D3386D"/>
    <w:rsid w:val="00D3396F"/>
    <w:rsid w:val="00D339A1"/>
    <w:rsid w:val="00D33AE0"/>
    <w:rsid w:val="00D33B3B"/>
    <w:rsid w:val="00D33F75"/>
    <w:rsid w:val="00D33F94"/>
    <w:rsid w:val="00D34170"/>
    <w:rsid w:val="00D342FE"/>
    <w:rsid w:val="00D344D3"/>
    <w:rsid w:val="00D3475D"/>
    <w:rsid w:val="00D348D1"/>
    <w:rsid w:val="00D34914"/>
    <w:rsid w:val="00D34BFE"/>
    <w:rsid w:val="00D34C22"/>
    <w:rsid w:val="00D34D87"/>
    <w:rsid w:val="00D34ECB"/>
    <w:rsid w:val="00D34ED6"/>
    <w:rsid w:val="00D35178"/>
    <w:rsid w:val="00D354B8"/>
    <w:rsid w:val="00D35598"/>
    <w:rsid w:val="00D358B2"/>
    <w:rsid w:val="00D35C45"/>
    <w:rsid w:val="00D35CC9"/>
    <w:rsid w:val="00D35D53"/>
    <w:rsid w:val="00D36011"/>
    <w:rsid w:val="00D360A6"/>
    <w:rsid w:val="00D360E2"/>
    <w:rsid w:val="00D360F3"/>
    <w:rsid w:val="00D3632D"/>
    <w:rsid w:val="00D3636F"/>
    <w:rsid w:val="00D36534"/>
    <w:rsid w:val="00D36698"/>
    <w:rsid w:val="00D36727"/>
    <w:rsid w:val="00D36744"/>
    <w:rsid w:val="00D3679E"/>
    <w:rsid w:val="00D369A4"/>
    <w:rsid w:val="00D36A2B"/>
    <w:rsid w:val="00D36CD9"/>
    <w:rsid w:val="00D36F69"/>
    <w:rsid w:val="00D37064"/>
    <w:rsid w:val="00D37143"/>
    <w:rsid w:val="00D372BB"/>
    <w:rsid w:val="00D37616"/>
    <w:rsid w:val="00D376DE"/>
    <w:rsid w:val="00D3779C"/>
    <w:rsid w:val="00D37934"/>
    <w:rsid w:val="00D37B39"/>
    <w:rsid w:val="00D37B78"/>
    <w:rsid w:val="00D37CE3"/>
    <w:rsid w:val="00D4001E"/>
    <w:rsid w:val="00D401A4"/>
    <w:rsid w:val="00D403F1"/>
    <w:rsid w:val="00D40539"/>
    <w:rsid w:val="00D406E2"/>
    <w:rsid w:val="00D40703"/>
    <w:rsid w:val="00D40B50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DAB"/>
    <w:rsid w:val="00D41F86"/>
    <w:rsid w:val="00D41FA2"/>
    <w:rsid w:val="00D41FDC"/>
    <w:rsid w:val="00D42088"/>
    <w:rsid w:val="00D42191"/>
    <w:rsid w:val="00D4225C"/>
    <w:rsid w:val="00D4234B"/>
    <w:rsid w:val="00D4258B"/>
    <w:rsid w:val="00D426F7"/>
    <w:rsid w:val="00D42CC1"/>
    <w:rsid w:val="00D42EFD"/>
    <w:rsid w:val="00D42F1A"/>
    <w:rsid w:val="00D42F28"/>
    <w:rsid w:val="00D42FDA"/>
    <w:rsid w:val="00D430E5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67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90"/>
    <w:rsid w:val="00D44DE0"/>
    <w:rsid w:val="00D45266"/>
    <w:rsid w:val="00D452C0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08"/>
    <w:rsid w:val="00D46C68"/>
    <w:rsid w:val="00D46D62"/>
    <w:rsid w:val="00D46D84"/>
    <w:rsid w:val="00D46EB6"/>
    <w:rsid w:val="00D47512"/>
    <w:rsid w:val="00D4764F"/>
    <w:rsid w:val="00D47703"/>
    <w:rsid w:val="00D4773C"/>
    <w:rsid w:val="00D47919"/>
    <w:rsid w:val="00D47DBA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0F2F"/>
    <w:rsid w:val="00D513D2"/>
    <w:rsid w:val="00D515F1"/>
    <w:rsid w:val="00D51877"/>
    <w:rsid w:val="00D51BFE"/>
    <w:rsid w:val="00D51E2E"/>
    <w:rsid w:val="00D51ECF"/>
    <w:rsid w:val="00D51FA4"/>
    <w:rsid w:val="00D51FAF"/>
    <w:rsid w:val="00D524A6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ACF"/>
    <w:rsid w:val="00D53EBA"/>
    <w:rsid w:val="00D53F2C"/>
    <w:rsid w:val="00D54231"/>
    <w:rsid w:val="00D543B6"/>
    <w:rsid w:val="00D544DD"/>
    <w:rsid w:val="00D54614"/>
    <w:rsid w:val="00D54728"/>
    <w:rsid w:val="00D54A03"/>
    <w:rsid w:val="00D54AE6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5FFB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6FD2"/>
    <w:rsid w:val="00D57074"/>
    <w:rsid w:val="00D57088"/>
    <w:rsid w:val="00D57355"/>
    <w:rsid w:val="00D574B3"/>
    <w:rsid w:val="00D5755A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464"/>
    <w:rsid w:val="00D606C2"/>
    <w:rsid w:val="00D60A14"/>
    <w:rsid w:val="00D60A96"/>
    <w:rsid w:val="00D60AA1"/>
    <w:rsid w:val="00D60C35"/>
    <w:rsid w:val="00D60CC6"/>
    <w:rsid w:val="00D60F3E"/>
    <w:rsid w:val="00D60FAD"/>
    <w:rsid w:val="00D612B8"/>
    <w:rsid w:val="00D615DD"/>
    <w:rsid w:val="00D61653"/>
    <w:rsid w:val="00D616B5"/>
    <w:rsid w:val="00D616CC"/>
    <w:rsid w:val="00D61748"/>
    <w:rsid w:val="00D6182D"/>
    <w:rsid w:val="00D61913"/>
    <w:rsid w:val="00D61A30"/>
    <w:rsid w:val="00D61CB0"/>
    <w:rsid w:val="00D61CF6"/>
    <w:rsid w:val="00D61E1E"/>
    <w:rsid w:val="00D61FD8"/>
    <w:rsid w:val="00D62171"/>
    <w:rsid w:val="00D62237"/>
    <w:rsid w:val="00D62380"/>
    <w:rsid w:val="00D624B3"/>
    <w:rsid w:val="00D6272B"/>
    <w:rsid w:val="00D62877"/>
    <w:rsid w:val="00D6290A"/>
    <w:rsid w:val="00D6299D"/>
    <w:rsid w:val="00D629E9"/>
    <w:rsid w:val="00D629F5"/>
    <w:rsid w:val="00D62B16"/>
    <w:rsid w:val="00D62B93"/>
    <w:rsid w:val="00D62BD1"/>
    <w:rsid w:val="00D62C33"/>
    <w:rsid w:val="00D62C45"/>
    <w:rsid w:val="00D62C81"/>
    <w:rsid w:val="00D62E62"/>
    <w:rsid w:val="00D62EF4"/>
    <w:rsid w:val="00D63128"/>
    <w:rsid w:val="00D631B4"/>
    <w:rsid w:val="00D632BE"/>
    <w:rsid w:val="00D63315"/>
    <w:rsid w:val="00D6336D"/>
    <w:rsid w:val="00D634D1"/>
    <w:rsid w:val="00D63A0A"/>
    <w:rsid w:val="00D63A1A"/>
    <w:rsid w:val="00D63A55"/>
    <w:rsid w:val="00D63D30"/>
    <w:rsid w:val="00D63E01"/>
    <w:rsid w:val="00D63EC8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1E9"/>
    <w:rsid w:val="00D6620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4C6"/>
    <w:rsid w:val="00D67573"/>
    <w:rsid w:val="00D67674"/>
    <w:rsid w:val="00D67724"/>
    <w:rsid w:val="00D677B4"/>
    <w:rsid w:val="00D678AA"/>
    <w:rsid w:val="00D678D9"/>
    <w:rsid w:val="00D67A2D"/>
    <w:rsid w:val="00D67A59"/>
    <w:rsid w:val="00D67C6A"/>
    <w:rsid w:val="00D67CEA"/>
    <w:rsid w:val="00D67DC0"/>
    <w:rsid w:val="00D67E8C"/>
    <w:rsid w:val="00D67EC4"/>
    <w:rsid w:val="00D67F06"/>
    <w:rsid w:val="00D7005B"/>
    <w:rsid w:val="00D700D6"/>
    <w:rsid w:val="00D70122"/>
    <w:rsid w:val="00D70242"/>
    <w:rsid w:val="00D702BE"/>
    <w:rsid w:val="00D70445"/>
    <w:rsid w:val="00D70999"/>
    <w:rsid w:val="00D70A09"/>
    <w:rsid w:val="00D70A26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DE4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86"/>
    <w:rsid w:val="00D741B0"/>
    <w:rsid w:val="00D7464E"/>
    <w:rsid w:val="00D748F2"/>
    <w:rsid w:val="00D74992"/>
    <w:rsid w:val="00D749AA"/>
    <w:rsid w:val="00D74A68"/>
    <w:rsid w:val="00D74A98"/>
    <w:rsid w:val="00D74C34"/>
    <w:rsid w:val="00D74C76"/>
    <w:rsid w:val="00D74C7B"/>
    <w:rsid w:val="00D74E51"/>
    <w:rsid w:val="00D74F7D"/>
    <w:rsid w:val="00D75055"/>
    <w:rsid w:val="00D75057"/>
    <w:rsid w:val="00D7520E"/>
    <w:rsid w:val="00D753C3"/>
    <w:rsid w:val="00D754A9"/>
    <w:rsid w:val="00D754B9"/>
    <w:rsid w:val="00D75511"/>
    <w:rsid w:val="00D756A1"/>
    <w:rsid w:val="00D756C7"/>
    <w:rsid w:val="00D75767"/>
    <w:rsid w:val="00D75D5C"/>
    <w:rsid w:val="00D75D85"/>
    <w:rsid w:val="00D7621A"/>
    <w:rsid w:val="00D76386"/>
    <w:rsid w:val="00D763E3"/>
    <w:rsid w:val="00D76442"/>
    <w:rsid w:val="00D7653F"/>
    <w:rsid w:val="00D76638"/>
    <w:rsid w:val="00D768FE"/>
    <w:rsid w:val="00D76926"/>
    <w:rsid w:val="00D76B59"/>
    <w:rsid w:val="00D76D8A"/>
    <w:rsid w:val="00D76DC0"/>
    <w:rsid w:val="00D77026"/>
    <w:rsid w:val="00D7711A"/>
    <w:rsid w:val="00D7718A"/>
    <w:rsid w:val="00D772FF"/>
    <w:rsid w:val="00D7738F"/>
    <w:rsid w:val="00D7750F"/>
    <w:rsid w:val="00D7751C"/>
    <w:rsid w:val="00D7754D"/>
    <w:rsid w:val="00D775F3"/>
    <w:rsid w:val="00D77777"/>
    <w:rsid w:val="00D7787E"/>
    <w:rsid w:val="00D778CB"/>
    <w:rsid w:val="00D77A57"/>
    <w:rsid w:val="00D77B98"/>
    <w:rsid w:val="00D77D89"/>
    <w:rsid w:val="00D77DFD"/>
    <w:rsid w:val="00D77E7B"/>
    <w:rsid w:val="00D77ECC"/>
    <w:rsid w:val="00D80190"/>
    <w:rsid w:val="00D801BE"/>
    <w:rsid w:val="00D802D3"/>
    <w:rsid w:val="00D80398"/>
    <w:rsid w:val="00D80B9B"/>
    <w:rsid w:val="00D80DF2"/>
    <w:rsid w:val="00D81223"/>
    <w:rsid w:val="00D81268"/>
    <w:rsid w:val="00D81378"/>
    <w:rsid w:val="00D81389"/>
    <w:rsid w:val="00D81567"/>
    <w:rsid w:val="00D816AD"/>
    <w:rsid w:val="00D817D5"/>
    <w:rsid w:val="00D81AF9"/>
    <w:rsid w:val="00D81AFF"/>
    <w:rsid w:val="00D81BFE"/>
    <w:rsid w:val="00D81EBA"/>
    <w:rsid w:val="00D82026"/>
    <w:rsid w:val="00D8206E"/>
    <w:rsid w:val="00D82160"/>
    <w:rsid w:val="00D821CD"/>
    <w:rsid w:val="00D82216"/>
    <w:rsid w:val="00D82266"/>
    <w:rsid w:val="00D82271"/>
    <w:rsid w:val="00D823CD"/>
    <w:rsid w:val="00D823E4"/>
    <w:rsid w:val="00D8247D"/>
    <w:rsid w:val="00D82908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E04"/>
    <w:rsid w:val="00D83FFE"/>
    <w:rsid w:val="00D84097"/>
    <w:rsid w:val="00D8424B"/>
    <w:rsid w:val="00D842BB"/>
    <w:rsid w:val="00D842DE"/>
    <w:rsid w:val="00D843AF"/>
    <w:rsid w:val="00D843E2"/>
    <w:rsid w:val="00D8454D"/>
    <w:rsid w:val="00D845B4"/>
    <w:rsid w:val="00D84631"/>
    <w:rsid w:val="00D847F4"/>
    <w:rsid w:val="00D848EA"/>
    <w:rsid w:val="00D84B07"/>
    <w:rsid w:val="00D84ED9"/>
    <w:rsid w:val="00D84FBE"/>
    <w:rsid w:val="00D85083"/>
    <w:rsid w:val="00D850DE"/>
    <w:rsid w:val="00D85150"/>
    <w:rsid w:val="00D852AD"/>
    <w:rsid w:val="00D852F2"/>
    <w:rsid w:val="00D854C0"/>
    <w:rsid w:val="00D8555B"/>
    <w:rsid w:val="00D857B3"/>
    <w:rsid w:val="00D85CD1"/>
    <w:rsid w:val="00D85E17"/>
    <w:rsid w:val="00D85E76"/>
    <w:rsid w:val="00D85F15"/>
    <w:rsid w:val="00D85FA2"/>
    <w:rsid w:val="00D86005"/>
    <w:rsid w:val="00D86175"/>
    <w:rsid w:val="00D861B3"/>
    <w:rsid w:val="00D861CB"/>
    <w:rsid w:val="00D861CF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3E0"/>
    <w:rsid w:val="00D87840"/>
    <w:rsid w:val="00D878AC"/>
    <w:rsid w:val="00D87A50"/>
    <w:rsid w:val="00D87CF1"/>
    <w:rsid w:val="00D87D1C"/>
    <w:rsid w:val="00D87F42"/>
    <w:rsid w:val="00D90490"/>
    <w:rsid w:val="00D9051B"/>
    <w:rsid w:val="00D90554"/>
    <w:rsid w:val="00D905D2"/>
    <w:rsid w:val="00D909E7"/>
    <w:rsid w:val="00D90A83"/>
    <w:rsid w:val="00D90D75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8F5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BAB"/>
    <w:rsid w:val="00D93CA8"/>
    <w:rsid w:val="00D93D2D"/>
    <w:rsid w:val="00D940C0"/>
    <w:rsid w:val="00D9412B"/>
    <w:rsid w:val="00D9413E"/>
    <w:rsid w:val="00D941EF"/>
    <w:rsid w:val="00D941F5"/>
    <w:rsid w:val="00D94A0B"/>
    <w:rsid w:val="00D94A19"/>
    <w:rsid w:val="00D94C75"/>
    <w:rsid w:val="00D94E3C"/>
    <w:rsid w:val="00D94E69"/>
    <w:rsid w:val="00D95473"/>
    <w:rsid w:val="00D9549D"/>
    <w:rsid w:val="00D954CD"/>
    <w:rsid w:val="00D95642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431"/>
    <w:rsid w:val="00D97666"/>
    <w:rsid w:val="00D97700"/>
    <w:rsid w:val="00D97753"/>
    <w:rsid w:val="00D977D4"/>
    <w:rsid w:val="00D978E3"/>
    <w:rsid w:val="00D979B6"/>
    <w:rsid w:val="00D979C9"/>
    <w:rsid w:val="00D979F9"/>
    <w:rsid w:val="00D97AE5"/>
    <w:rsid w:val="00D97BE3"/>
    <w:rsid w:val="00D97CA7"/>
    <w:rsid w:val="00D97DAC"/>
    <w:rsid w:val="00D97DFA"/>
    <w:rsid w:val="00D97FD4"/>
    <w:rsid w:val="00DA00E8"/>
    <w:rsid w:val="00DA0166"/>
    <w:rsid w:val="00DA017B"/>
    <w:rsid w:val="00DA02BD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B0"/>
    <w:rsid w:val="00DA18E9"/>
    <w:rsid w:val="00DA19B5"/>
    <w:rsid w:val="00DA1A4E"/>
    <w:rsid w:val="00DA1B05"/>
    <w:rsid w:val="00DA1B17"/>
    <w:rsid w:val="00DA1B72"/>
    <w:rsid w:val="00DA1BDC"/>
    <w:rsid w:val="00DA1C56"/>
    <w:rsid w:val="00DA1E4C"/>
    <w:rsid w:val="00DA209D"/>
    <w:rsid w:val="00DA24C1"/>
    <w:rsid w:val="00DA2642"/>
    <w:rsid w:val="00DA2688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14B"/>
    <w:rsid w:val="00DA6263"/>
    <w:rsid w:val="00DA642C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6CD"/>
    <w:rsid w:val="00DA7767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DB7"/>
    <w:rsid w:val="00DB1EFE"/>
    <w:rsid w:val="00DB1F1B"/>
    <w:rsid w:val="00DB1F25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E3E"/>
    <w:rsid w:val="00DB2F09"/>
    <w:rsid w:val="00DB3353"/>
    <w:rsid w:val="00DB3365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12"/>
    <w:rsid w:val="00DB51A0"/>
    <w:rsid w:val="00DB5333"/>
    <w:rsid w:val="00DB534F"/>
    <w:rsid w:val="00DB5497"/>
    <w:rsid w:val="00DB554B"/>
    <w:rsid w:val="00DB557B"/>
    <w:rsid w:val="00DB56D9"/>
    <w:rsid w:val="00DB57B0"/>
    <w:rsid w:val="00DB5A59"/>
    <w:rsid w:val="00DB5ABB"/>
    <w:rsid w:val="00DB5AD2"/>
    <w:rsid w:val="00DB5B34"/>
    <w:rsid w:val="00DB5BD2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6FD0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DFD"/>
    <w:rsid w:val="00DB7E8F"/>
    <w:rsid w:val="00DB7EEB"/>
    <w:rsid w:val="00DB7F37"/>
    <w:rsid w:val="00DC05D0"/>
    <w:rsid w:val="00DC071C"/>
    <w:rsid w:val="00DC073C"/>
    <w:rsid w:val="00DC0A09"/>
    <w:rsid w:val="00DC0AFC"/>
    <w:rsid w:val="00DC0BD4"/>
    <w:rsid w:val="00DC0D8C"/>
    <w:rsid w:val="00DC0FD2"/>
    <w:rsid w:val="00DC1035"/>
    <w:rsid w:val="00DC123E"/>
    <w:rsid w:val="00DC12CA"/>
    <w:rsid w:val="00DC12D5"/>
    <w:rsid w:val="00DC15CA"/>
    <w:rsid w:val="00DC164B"/>
    <w:rsid w:val="00DC1870"/>
    <w:rsid w:val="00DC1886"/>
    <w:rsid w:val="00DC1AF7"/>
    <w:rsid w:val="00DC1CDA"/>
    <w:rsid w:val="00DC1CE9"/>
    <w:rsid w:val="00DC1D23"/>
    <w:rsid w:val="00DC211B"/>
    <w:rsid w:val="00DC26FF"/>
    <w:rsid w:val="00DC28A5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0D1"/>
    <w:rsid w:val="00DC4149"/>
    <w:rsid w:val="00DC43D5"/>
    <w:rsid w:val="00DC440A"/>
    <w:rsid w:val="00DC4451"/>
    <w:rsid w:val="00DC4694"/>
    <w:rsid w:val="00DC470A"/>
    <w:rsid w:val="00DC4893"/>
    <w:rsid w:val="00DC498E"/>
    <w:rsid w:val="00DC49C3"/>
    <w:rsid w:val="00DC4BBC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497"/>
    <w:rsid w:val="00DC6687"/>
    <w:rsid w:val="00DC668D"/>
    <w:rsid w:val="00DC699A"/>
    <w:rsid w:val="00DC6A4E"/>
    <w:rsid w:val="00DC6A97"/>
    <w:rsid w:val="00DC6D84"/>
    <w:rsid w:val="00DC6F5A"/>
    <w:rsid w:val="00DC7032"/>
    <w:rsid w:val="00DC730F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941"/>
    <w:rsid w:val="00DD0A33"/>
    <w:rsid w:val="00DD0A8B"/>
    <w:rsid w:val="00DD0B1F"/>
    <w:rsid w:val="00DD0B84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B9A"/>
    <w:rsid w:val="00DD1C7D"/>
    <w:rsid w:val="00DD1EB1"/>
    <w:rsid w:val="00DD1ECE"/>
    <w:rsid w:val="00DD2188"/>
    <w:rsid w:val="00DD220A"/>
    <w:rsid w:val="00DD2250"/>
    <w:rsid w:val="00DD2251"/>
    <w:rsid w:val="00DD26A2"/>
    <w:rsid w:val="00DD274F"/>
    <w:rsid w:val="00DD275C"/>
    <w:rsid w:val="00DD27AD"/>
    <w:rsid w:val="00DD294E"/>
    <w:rsid w:val="00DD2C20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A85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32D"/>
    <w:rsid w:val="00DD5434"/>
    <w:rsid w:val="00DD5486"/>
    <w:rsid w:val="00DD5617"/>
    <w:rsid w:val="00DD588F"/>
    <w:rsid w:val="00DD5A18"/>
    <w:rsid w:val="00DD5A8A"/>
    <w:rsid w:val="00DD5EBE"/>
    <w:rsid w:val="00DD60C8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0B"/>
    <w:rsid w:val="00DD6AC6"/>
    <w:rsid w:val="00DD6B2F"/>
    <w:rsid w:val="00DD6B8E"/>
    <w:rsid w:val="00DD6C25"/>
    <w:rsid w:val="00DD6E4D"/>
    <w:rsid w:val="00DD6E8D"/>
    <w:rsid w:val="00DD7214"/>
    <w:rsid w:val="00DD72BC"/>
    <w:rsid w:val="00DD73AD"/>
    <w:rsid w:val="00DD7509"/>
    <w:rsid w:val="00DD769A"/>
    <w:rsid w:val="00DD76EC"/>
    <w:rsid w:val="00DD78EA"/>
    <w:rsid w:val="00DD79CE"/>
    <w:rsid w:val="00DD7F44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7E5"/>
    <w:rsid w:val="00DE1CD5"/>
    <w:rsid w:val="00DE1DB1"/>
    <w:rsid w:val="00DE1F10"/>
    <w:rsid w:val="00DE22F0"/>
    <w:rsid w:val="00DE2449"/>
    <w:rsid w:val="00DE24AD"/>
    <w:rsid w:val="00DE2686"/>
    <w:rsid w:val="00DE2750"/>
    <w:rsid w:val="00DE28AA"/>
    <w:rsid w:val="00DE2901"/>
    <w:rsid w:val="00DE2A06"/>
    <w:rsid w:val="00DE2BA8"/>
    <w:rsid w:val="00DE2C8E"/>
    <w:rsid w:val="00DE2E05"/>
    <w:rsid w:val="00DE2E46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38F"/>
    <w:rsid w:val="00DE4660"/>
    <w:rsid w:val="00DE4899"/>
    <w:rsid w:val="00DE48B7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2A2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38"/>
    <w:rsid w:val="00DE73F0"/>
    <w:rsid w:val="00DE757D"/>
    <w:rsid w:val="00DE7937"/>
    <w:rsid w:val="00DE7A3A"/>
    <w:rsid w:val="00DE7B84"/>
    <w:rsid w:val="00DE7DAE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632"/>
    <w:rsid w:val="00DF1715"/>
    <w:rsid w:val="00DF174E"/>
    <w:rsid w:val="00DF1867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2C5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385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A74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5D"/>
    <w:rsid w:val="00DF7AE5"/>
    <w:rsid w:val="00DF7AFD"/>
    <w:rsid w:val="00DF7B34"/>
    <w:rsid w:val="00DF7D00"/>
    <w:rsid w:val="00DF7DF2"/>
    <w:rsid w:val="00DF7F26"/>
    <w:rsid w:val="00E001C2"/>
    <w:rsid w:val="00E00414"/>
    <w:rsid w:val="00E005CC"/>
    <w:rsid w:val="00E00606"/>
    <w:rsid w:val="00E0060E"/>
    <w:rsid w:val="00E007CC"/>
    <w:rsid w:val="00E008D0"/>
    <w:rsid w:val="00E00A64"/>
    <w:rsid w:val="00E00B0F"/>
    <w:rsid w:val="00E00B76"/>
    <w:rsid w:val="00E00C1F"/>
    <w:rsid w:val="00E00C9D"/>
    <w:rsid w:val="00E00CE9"/>
    <w:rsid w:val="00E00D84"/>
    <w:rsid w:val="00E00DF8"/>
    <w:rsid w:val="00E00FD3"/>
    <w:rsid w:val="00E0104D"/>
    <w:rsid w:val="00E01211"/>
    <w:rsid w:val="00E01454"/>
    <w:rsid w:val="00E019AC"/>
    <w:rsid w:val="00E01C49"/>
    <w:rsid w:val="00E01D53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8FB"/>
    <w:rsid w:val="00E02A19"/>
    <w:rsid w:val="00E02AA4"/>
    <w:rsid w:val="00E02DC8"/>
    <w:rsid w:val="00E02F58"/>
    <w:rsid w:val="00E031C1"/>
    <w:rsid w:val="00E0345E"/>
    <w:rsid w:val="00E03480"/>
    <w:rsid w:val="00E03A14"/>
    <w:rsid w:val="00E03BF8"/>
    <w:rsid w:val="00E03D99"/>
    <w:rsid w:val="00E04432"/>
    <w:rsid w:val="00E0445A"/>
    <w:rsid w:val="00E044B3"/>
    <w:rsid w:val="00E04658"/>
    <w:rsid w:val="00E046A3"/>
    <w:rsid w:val="00E046ED"/>
    <w:rsid w:val="00E0479D"/>
    <w:rsid w:val="00E048F2"/>
    <w:rsid w:val="00E04995"/>
    <w:rsid w:val="00E04A31"/>
    <w:rsid w:val="00E04A60"/>
    <w:rsid w:val="00E04C0E"/>
    <w:rsid w:val="00E04DD3"/>
    <w:rsid w:val="00E04E5A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7F7"/>
    <w:rsid w:val="00E06C18"/>
    <w:rsid w:val="00E06DBF"/>
    <w:rsid w:val="00E06F3C"/>
    <w:rsid w:val="00E06F9B"/>
    <w:rsid w:val="00E071A3"/>
    <w:rsid w:val="00E073A2"/>
    <w:rsid w:val="00E07587"/>
    <w:rsid w:val="00E07679"/>
    <w:rsid w:val="00E07794"/>
    <w:rsid w:val="00E078F5"/>
    <w:rsid w:val="00E079D9"/>
    <w:rsid w:val="00E07DCA"/>
    <w:rsid w:val="00E07DFD"/>
    <w:rsid w:val="00E07E00"/>
    <w:rsid w:val="00E07E67"/>
    <w:rsid w:val="00E07EA6"/>
    <w:rsid w:val="00E07F97"/>
    <w:rsid w:val="00E10108"/>
    <w:rsid w:val="00E1052E"/>
    <w:rsid w:val="00E10538"/>
    <w:rsid w:val="00E105C4"/>
    <w:rsid w:val="00E107B5"/>
    <w:rsid w:val="00E10920"/>
    <w:rsid w:val="00E10A2B"/>
    <w:rsid w:val="00E10DB0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40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641"/>
    <w:rsid w:val="00E12BD2"/>
    <w:rsid w:val="00E12BDC"/>
    <w:rsid w:val="00E12BDD"/>
    <w:rsid w:val="00E12D35"/>
    <w:rsid w:val="00E12D7C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843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99A"/>
    <w:rsid w:val="00E15EFB"/>
    <w:rsid w:val="00E1605D"/>
    <w:rsid w:val="00E16143"/>
    <w:rsid w:val="00E163C7"/>
    <w:rsid w:val="00E16502"/>
    <w:rsid w:val="00E16769"/>
    <w:rsid w:val="00E1677D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771"/>
    <w:rsid w:val="00E1789C"/>
    <w:rsid w:val="00E17E33"/>
    <w:rsid w:val="00E2002B"/>
    <w:rsid w:val="00E202B9"/>
    <w:rsid w:val="00E203B9"/>
    <w:rsid w:val="00E204D5"/>
    <w:rsid w:val="00E207C7"/>
    <w:rsid w:val="00E20822"/>
    <w:rsid w:val="00E2085C"/>
    <w:rsid w:val="00E208FF"/>
    <w:rsid w:val="00E20CA4"/>
    <w:rsid w:val="00E20E9A"/>
    <w:rsid w:val="00E20FBF"/>
    <w:rsid w:val="00E20FDC"/>
    <w:rsid w:val="00E2116F"/>
    <w:rsid w:val="00E2125F"/>
    <w:rsid w:val="00E213E6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89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2F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CCB"/>
    <w:rsid w:val="00E25D01"/>
    <w:rsid w:val="00E25D07"/>
    <w:rsid w:val="00E25E4B"/>
    <w:rsid w:val="00E25F48"/>
    <w:rsid w:val="00E26148"/>
    <w:rsid w:val="00E2625C"/>
    <w:rsid w:val="00E26280"/>
    <w:rsid w:val="00E26377"/>
    <w:rsid w:val="00E26558"/>
    <w:rsid w:val="00E265D7"/>
    <w:rsid w:val="00E266E9"/>
    <w:rsid w:val="00E2678B"/>
    <w:rsid w:val="00E26B9E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3D"/>
    <w:rsid w:val="00E310C6"/>
    <w:rsid w:val="00E311EA"/>
    <w:rsid w:val="00E312EF"/>
    <w:rsid w:val="00E31343"/>
    <w:rsid w:val="00E31545"/>
    <w:rsid w:val="00E317A5"/>
    <w:rsid w:val="00E317E8"/>
    <w:rsid w:val="00E3189F"/>
    <w:rsid w:val="00E31974"/>
    <w:rsid w:val="00E31A12"/>
    <w:rsid w:val="00E31A41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2AC"/>
    <w:rsid w:val="00E33477"/>
    <w:rsid w:val="00E33640"/>
    <w:rsid w:val="00E336C6"/>
    <w:rsid w:val="00E33A5B"/>
    <w:rsid w:val="00E33A8E"/>
    <w:rsid w:val="00E33C62"/>
    <w:rsid w:val="00E33DF4"/>
    <w:rsid w:val="00E33E4E"/>
    <w:rsid w:val="00E33FD1"/>
    <w:rsid w:val="00E340DA"/>
    <w:rsid w:val="00E340E3"/>
    <w:rsid w:val="00E3429D"/>
    <w:rsid w:val="00E342FC"/>
    <w:rsid w:val="00E34795"/>
    <w:rsid w:val="00E34887"/>
    <w:rsid w:val="00E34901"/>
    <w:rsid w:val="00E34969"/>
    <w:rsid w:val="00E349D5"/>
    <w:rsid w:val="00E34ADE"/>
    <w:rsid w:val="00E34AF7"/>
    <w:rsid w:val="00E34CCB"/>
    <w:rsid w:val="00E34D27"/>
    <w:rsid w:val="00E34EF9"/>
    <w:rsid w:val="00E35002"/>
    <w:rsid w:val="00E35005"/>
    <w:rsid w:val="00E351DD"/>
    <w:rsid w:val="00E352A5"/>
    <w:rsid w:val="00E35336"/>
    <w:rsid w:val="00E3597A"/>
    <w:rsid w:val="00E35990"/>
    <w:rsid w:val="00E35A8D"/>
    <w:rsid w:val="00E35B45"/>
    <w:rsid w:val="00E35B66"/>
    <w:rsid w:val="00E35CE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1DA"/>
    <w:rsid w:val="00E373B7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0A0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61F"/>
    <w:rsid w:val="00E42750"/>
    <w:rsid w:val="00E42972"/>
    <w:rsid w:val="00E42ACE"/>
    <w:rsid w:val="00E42AFE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A0"/>
    <w:rsid w:val="00E43ED6"/>
    <w:rsid w:val="00E44215"/>
    <w:rsid w:val="00E44332"/>
    <w:rsid w:val="00E444D3"/>
    <w:rsid w:val="00E44502"/>
    <w:rsid w:val="00E44875"/>
    <w:rsid w:val="00E449F0"/>
    <w:rsid w:val="00E45110"/>
    <w:rsid w:val="00E45155"/>
    <w:rsid w:val="00E4517D"/>
    <w:rsid w:val="00E451D2"/>
    <w:rsid w:val="00E45375"/>
    <w:rsid w:val="00E453DE"/>
    <w:rsid w:val="00E4541D"/>
    <w:rsid w:val="00E45492"/>
    <w:rsid w:val="00E45649"/>
    <w:rsid w:val="00E45673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1A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47FA0"/>
    <w:rsid w:val="00E500A8"/>
    <w:rsid w:val="00E500AD"/>
    <w:rsid w:val="00E500C3"/>
    <w:rsid w:val="00E503B1"/>
    <w:rsid w:val="00E50434"/>
    <w:rsid w:val="00E50707"/>
    <w:rsid w:val="00E5070B"/>
    <w:rsid w:val="00E50B90"/>
    <w:rsid w:val="00E50BBC"/>
    <w:rsid w:val="00E51138"/>
    <w:rsid w:val="00E51172"/>
    <w:rsid w:val="00E5118C"/>
    <w:rsid w:val="00E5129D"/>
    <w:rsid w:val="00E5135D"/>
    <w:rsid w:val="00E51456"/>
    <w:rsid w:val="00E51774"/>
    <w:rsid w:val="00E5180C"/>
    <w:rsid w:val="00E51BBC"/>
    <w:rsid w:val="00E51C16"/>
    <w:rsid w:val="00E51DB9"/>
    <w:rsid w:val="00E51E2E"/>
    <w:rsid w:val="00E51FC9"/>
    <w:rsid w:val="00E52158"/>
    <w:rsid w:val="00E52159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3C83"/>
    <w:rsid w:val="00E53FC3"/>
    <w:rsid w:val="00E5431A"/>
    <w:rsid w:val="00E543DC"/>
    <w:rsid w:val="00E5441E"/>
    <w:rsid w:val="00E549BB"/>
    <w:rsid w:val="00E54A27"/>
    <w:rsid w:val="00E54AFE"/>
    <w:rsid w:val="00E54B9F"/>
    <w:rsid w:val="00E54CE6"/>
    <w:rsid w:val="00E54D69"/>
    <w:rsid w:val="00E54F65"/>
    <w:rsid w:val="00E54F6D"/>
    <w:rsid w:val="00E5503D"/>
    <w:rsid w:val="00E55071"/>
    <w:rsid w:val="00E55097"/>
    <w:rsid w:val="00E556F8"/>
    <w:rsid w:val="00E55973"/>
    <w:rsid w:val="00E55B8E"/>
    <w:rsid w:val="00E55DBF"/>
    <w:rsid w:val="00E55F92"/>
    <w:rsid w:val="00E5639A"/>
    <w:rsid w:val="00E5664A"/>
    <w:rsid w:val="00E56B1A"/>
    <w:rsid w:val="00E56C1D"/>
    <w:rsid w:val="00E56D62"/>
    <w:rsid w:val="00E56F64"/>
    <w:rsid w:val="00E5726C"/>
    <w:rsid w:val="00E57294"/>
    <w:rsid w:val="00E573C2"/>
    <w:rsid w:val="00E57766"/>
    <w:rsid w:val="00E57817"/>
    <w:rsid w:val="00E579FD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0CCD"/>
    <w:rsid w:val="00E60CFF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09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547"/>
    <w:rsid w:val="00E6355D"/>
    <w:rsid w:val="00E6362C"/>
    <w:rsid w:val="00E6375E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79"/>
    <w:rsid w:val="00E646CC"/>
    <w:rsid w:val="00E64794"/>
    <w:rsid w:val="00E64B70"/>
    <w:rsid w:val="00E64B8E"/>
    <w:rsid w:val="00E64C0E"/>
    <w:rsid w:val="00E64E29"/>
    <w:rsid w:val="00E64EFB"/>
    <w:rsid w:val="00E64F61"/>
    <w:rsid w:val="00E65066"/>
    <w:rsid w:val="00E6535A"/>
    <w:rsid w:val="00E6563F"/>
    <w:rsid w:val="00E65A80"/>
    <w:rsid w:val="00E65B99"/>
    <w:rsid w:val="00E65D6D"/>
    <w:rsid w:val="00E65DE5"/>
    <w:rsid w:val="00E66033"/>
    <w:rsid w:val="00E6612E"/>
    <w:rsid w:val="00E66330"/>
    <w:rsid w:val="00E663EF"/>
    <w:rsid w:val="00E66691"/>
    <w:rsid w:val="00E66778"/>
    <w:rsid w:val="00E66973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36D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8"/>
    <w:rsid w:val="00E72B29"/>
    <w:rsid w:val="00E72BEE"/>
    <w:rsid w:val="00E72D1A"/>
    <w:rsid w:val="00E72D2F"/>
    <w:rsid w:val="00E730F7"/>
    <w:rsid w:val="00E73400"/>
    <w:rsid w:val="00E73421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036"/>
    <w:rsid w:val="00E7410F"/>
    <w:rsid w:val="00E746FA"/>
    <w:rsid w:val="00E7481E"/>
    <w:rsid w:val="00E749DD"/>
    <w:rsid w:val="00E74A4E"/>
    <w:rsid w:val="00E74A76"/>
    <w:rsid w:val="00E74BA0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A30"/>
    <w:rsid w:val="00E76B2C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9FD"/>
    <w:rsid w:val="00E80BEC"/>
    <w:rsid w:val="00E810AF"/>
    <w:rsid w:val="00E81277"/>
    <w:rsid w:val="00E81491"/>
    <w:rsid w:val="00E8151F"/>
    <w:rsid w:val="00E815B4"/>
    <w:rsid w:val="00E81690"/>
    <w:rsid w:val="00E81742"/>
    <w:rsid w:val="00E817C4"/>
    <w:rsid w:val="00E819DE"/>
    <w:rsid w:val="00E81B90"/>
    <w:rsid w:val="00E81DC7"/>
    <w:rsid w:val="00E81E02"/>
    <w:rsid w:val="00E828EB"/>
    <w:rsid w:val="00E82A5F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7E"/>
    <w:rsid w:val="00E84AE8"/>
    <w:rsid w:val="00E84C6E"/>
    <w:rsid w:val="00E84C86"/>
    <w:rsid w:val="00E84E1E"/>
    <w:rsid w:val="00E85095"/>
    <w:rsid w:val="00E850B8"/>
    <w:rsid w:val="00E854B8"/>
    <w:rsid w:val="00E8555F"/>
    <w:rsid w:val="00E8578D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6C2"/>
    <w:rsid w:val="00E8684B"/>
    <w:rsid w:val="00E869B3"/>
    <w:rsid w:val="00E869F3"/>
    <w:rsid w:val="00E86A88"/>
    <w:rsid w:val="00E86DC3"/>
    <w:rsid w:val="00E86EB6"/>
    <w:rsid w:val="00E8707E"/>
    <w:rsid w:val="00E870D6"/>
    <w:rsid w:val="00E87173"/>
    <w:rsid w:val="00E871DF"/>
    <w:rsid w:val="00E87474"/>
    <w:rsid w:val="00E874FA"/>
    <w:rsid w:val="00E876AC"/>
    <w:rsid w:val="00E876D0"/>
    <w:rsid w:val="00E8772C"/>
    <w:rsid w:val="00E8774F"/>
    <w:rsid w:val="00E877E0"/>
    <w:rsid w:val="00E87AE9"/>
    <w:rsid w:val="00E87F94"/>
    <w:rsid w:val="00E87FC0"/>
    <w:rsid w:val="00E87FC4"/>
    <w:rsid w:val="00E9004C"/>
    <w:rsid w:val="00E900E4"/>
    <w:rsid w:val="00E9034A"/>
    <w:rsid w:val="00E90514"/>
    <w:rsid w:val="00E90591"/>
    <w:rsid w:val="00E90650"/>
    <w:rsid w:val="00E9070E"/>
    <w:rsid w:val="00E907F9"/>
    <w:rsid w:val="00E90998"/>
    <w:rsid w:val="00E90A02"/>
    <w:rsid w:val="00E90B35"/>
    <w:rsid w:val="00E90CB1"/>
    <w:rsid w:val="00E90CD8"/>
    <w:rsid w:val="00E90D4C"/>
    <w:rsid w:val="00E90ED2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2EF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3DFE"/>
    <w:rsid w:val="00E9447C"/>
    <w:rsid w:val="00E9454D"/>
    <w:rsid w:val="00E94554"/>
    <w:rsid w:val="00E9466B"/>
    <w:rsid w:val="00E946B9"/>
    <w:rsid w:val="00E946F1"/>
    <w:rsid w:val="00E947E3"/>
    <w:rsid w:val="00E948A7"/>
    <w:rsid w:val="00E949FA"/>
    <w:rsid w:val="00E949FD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0E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76A"/>
    <w:rsid w:val="00E97AC6"/>
    <w:rsid w:val="00E97C1E"/>
    <w:rsid w:val="00E97C87"/>
    <w:rsid w:val="00E97DE0"/>
    <w:rsid w:val="00EA01A4"/>
    <w:rsid w:val="00EA05E6"/>
    <w:rsid w:val="00EA063D"/>
    <w:rsid w:val="00EA0942"/>
    <w:rsid w:val="00EA0A78"/>
    <w:rsid w:val="00EA0C1D"/>
    <w:rsid w:val="00EA0CC2"/>
    <w:rsid w:val="00EA0F7B"/>
    <w:rsid w:val="00EA0F7E"/>
    <w:rsid w:val="00EA1055"/>
    <w:rsid w:val="00EA10E5"/>
    <w:rsid w:val="00EA13EF"/>
    <w:rsid w:val="00EA1507"/>
    <w:rsid w:val="00EA18E4"/>
    <w:rsid w:val="00EA2224"/>
    <w:rsid w:val="00EA2387"/>
    <w:rsid w:val="00EA24FD"/>
    <w:rsid w:val="00EA2541"/>
    <w:rsid w:val="00EA2574"/>
    <w:rsid w:val="00EA268E"/>
    <w:rsid w:val="00EA26EC"/>
    <w:rsid w:val="00EA2A67"/>
    <w:rsid w:val="00EA2A8A"/>
    <w:rsid w:val="00EA2B99"/>
    <w:rsid w:val="00EA2BC8"/>
    <w:rsid w:val="00EA2BF6"/>
    <w:rsid w:val="00EA2D98"/>
    <w:rsid w:val="00EA2DD7"/>
    <w:rsid w:val="00EA2E61"/>
    <w:rsid w:val="00EA2E8F"/>
    <w:rsid w:val="00EA3062"/>
    <w:rsid w:val="00EA31D6"/>
    <w:rsid w:val="00EA320D"/>
    <w:rsid w:val="00EA3417"/>
    <w:rsid w:val="00EA343A"/>
    <w:rsid w:val="00EA347D"/>
    <w:rsid w:val="00EA352F"/>
    <w:rsid w:val="00EA3544"/>
    <w:rsid w:val="00EA3798"/>
    <w:rsid w:val="00EA38A3"/>
    <w:rsid w:val="00EA3924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C6"/>
    <w:rsid w:val="00EA47DC"/>
    <w:rsid w:val="00EA47EE"/>
    <w:rsid w:val="00EA4A14"/>
    <w:rsid w:val="00EA4AA9"/>
    <w:rsid w:val="00EA4CC1"/>
    <w:rsid w:val="00EA4D24"/>
    <w:rsid w:val="00EA4EC5"/>
    <w:rsid w:val="00EA5032"/>
    <w:rsid w:val="00EA5141"/>
    <w:rsid w:val="00EA52BE"/>
    <w:rsid w:val="00EA533B"/>
    <w:rsid w:val="00EA5352"/>
    <w:rsid w:val="00EA53AE"/>
    <w:rsid w:val="00EA54B6"/>
    <w:rsid w:val="00EA5510"/>
    <w:rsid w:val="00EA552A"/>
    <w:rsid w:val="00EA56D3"/>
    <w:rsid w:val="00EA5925"/>
    <w:rsid w:val="00EA5954"/>
    <w:rsid w:val="00EA5A2E"/>
    <w:rsid w:val="00EA5A66"/>
    <w:rsid w:val="00EA5E83"/>
    <w:rsid w:val="00EA5EA3"/>
    <w:rsid w:val="00EA5F37"/>
    <w:rsid w:val="00EA5F79"/>
    <w:rsid w:val="00EA5FE1"/>
    <w:rsid w:val="00EA6304"/>
    <w:rsid w:val="00EA6540"/>
    <w:rsid w:val="00EA674A"/>
    <w:rsid w:val="00EA6885"/>
    <w:rsid w:val="00EA6958"/>
    <w:rsid w:val="00EA6A1D"/>
    <w:rsid w:val="00EA6AC5"/>
    <w:rsid w:val="00EA6B7C"/>
    <w:rsid w:val="00EA6BDA"/>
    <w:rsid w:val="00EA6C88"/>
    <w:rsid w:val="00EA6E39"/>
    <w:rsid w:val="00EA6EFD"/>
    <w:rsid w:val="00EA7022"/>
    <w:rsid w:val="00EA71D8"/>
    <w:rsid w:val="00EA75A9"/>
    <w:rsid w:val="00EA76F9"/>
    <w:rsid w:val="00EA7746"/>
    <w:rsid w:val="00EA77E8"/>
    <w:rsid w:val="00EA782B"/>
    <w:rsid w:val="00EA78B5"/>
    <w:rsid w:val="00EA7900"/>
    <w:rsid w:val="00EA791B"/>
    <w:rsid w:val="00EA7A35"/>
    <w:rsid w:val="00EA7B8D"/>
    <w:rsid w:val="00EA7D78"/>
    <w:rsid w:val="00EA7DB1"/>
    <w:rsid w:val="00EA7F1F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11D"/>
    <w:rsid w:val="00EB12FA"/>
    <w:rsid w:val="00EB16FC"/>
    <w:rsid w:val="00EB18BD"/>
    <w:rsid w:val="00EB18D9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262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09"/>
    <w:rsid w:val="00EB381A"/>
    <w:rsid w:val="00EB3845"/>
    <w:rsid w:val="00EB3CEE"/>
    <w:rsid w:val="00EB3D06"/>
    <w:rsid w:val="00EB3DFC"/>
    <w:rsid w:val="00EB3F29"/>
    <w:rsid w:val="00EB41D8"/>
    <w:rsid w:val="00EB42C5"/>
    <w:rsid w:val="00EB44F2"/>
    <w:rsid w:val="00EB46F3"/>
    <w:rsid w:val="00EB47A7"/>
    <w:rsid w:val="00EB47C7"/>
    <w:rsid w:val="00EB492C"/>
    <w:rsid w:val="00EB49C9"/>
    <w:rsid w:val="00EB4BCD"/>
    <w:rsid w:val="00EB4BE1"/>
    <w:rsid w:val="00EB4C83"/>
    <w:rsid w:val="00EB4DED"/>
    <w:rsid w:val="00EB4E3D"/>
    <w:rsid w:val="00EB4FA2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5A3"/>
    <w:rsid w:val="00EB6627"/>
    <w:rsid w:val="00EB66F9"/>
    <w:rsid w:val="00EB6825"/>
    <w:rsid w:val="00EB689E"/>
    <w:rsid w:val="00EB68B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4F1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2EC"/>
    <w:rsid w:val="00EC2400"/>
    <w:rsid w:val="00EC247A"/>
    <w:rsid w:val="00EC247B"/>
    <w:rsid w:val="00EC2577"/>
    <w:rsid w:val="00EC25EE"/>
    <w:rsid w:val="00EC27BA"/>
    <w:rsid w:val="00EC31B5"/>
    <w:rsid w:val="00EC3269"/>
    <w:rsid w:val="00EC32BC"/>
    <w:rsid w:val="00EC34F1"/>
    <w:rsid w:val="00EC355F"/>
    <w:rsid w:val="00EC35A7"/>
    <w:rsid w:val="00EC362D"/>
    <w:rsid w:val="00EC396F"/>
    <w:rsid w:val="00EC3991"/>
    <w:rsid w:val="00EC39DA"/>
    <w:rsid w:val="00EC39E7"/>
    <w:rsid w:val="00EC3B41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48E"/>
    <w:rsid w:val="00EC5572"/>
    <w:rsid w:val="00EC5970"/>
    <w:rsid w:val="00EC5B66"/>
    <w:rsid w:val="00EC5CC6"/>
    <w:rsid w:val="00EC5CFF"/>
    <w:rsid w:val="00EC5E80"/>
    <w:rsid w:val="00EC5FA6"/>
    <w:rsid w:val="00EC6465"/>
    <w:rsid w:val="00EC64EB"/>
    <w:rsid w:val="00EC6792"/>
    <w:rsid w:val="00EC685B"/>
    <w:rsid w:val="00EC69A5"/>
    <w:rsid w:val="00EC6BBF"/>
    <w:rsid w:val="00EC6CAB"/>
    <w:rsid w:val="00EC7202"/>
    <w:rsid w:val="00EC7217"/>
    <w:rsid w:val="00EC742D"/>
    <w:rsid w:val="00EC7752"/>
    <w:rsid w:val="00EC7A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64"/>
    <w:rsid w:val="00ED0E7F"/>
    <w:rsid w:val="00ED0FB8"/>
    <w:rsid w:val="00ED1112"/>
    <w:rsid w:val="00ED1527"/>
    <w:rsid w:val="00ED18F5"/>
    <w:rsid w:val="00ED1B3E"/>
    <w:rsid w:val="00ED1BAA"/>
    <w:rsid w:val="00ED1FFB"/>
    <w:rsid w:val="00ED21B2"/>
    <w:rsid w:val="00ED222F"/>
    <w:rsid w:val="00ED249F"/>
    <w:rsid w:val="00ED24A4"/>
    <w:rsid w:val="00ED260D"/>
    <w:rsid w:val="00ED2651"/>
    <w:rsid w:val="00ED275A"/>
    <w:rsid w:val="00ED2800"/>
    <w:rsid w:val="00ED28A9"/>
    <w:rsid w:val="00ED28CE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03"/>
    <w:rsid w:val="00ED378B"/>
    <w:rsid w:val="00ED388F"/>
    <w:rsid w:val="00ED393E"/>
    <w:rsid w:val="00ED3A52"/>
    <w:rsid w:val="00ED3A86"/>
    <w:rsid w:val="00ED3B42"/>
    <w:rsid w:val="00ED3E12"/>
    <w:rsid w:val="00ED4146"/>
    <w:rsid w:val="00ED42BA"/>
    <w:rsid w:val="00ED4349"/>
    <w:rsid w:val="00ED437E"/>
    <w:rsid w:val="00ED46D4"/>
    <w:rsid w:val="00ED478A"/>
    <w:rsid w:val="00ED47D0"/>
    <w:rsid w:val="00ED48FE"/>
    <w:rsid w:val="00ED4B09"/>
    <w:rsid w:val="00ED4C9A"/>
    <w:rsid w:val="00ED4DE9"/>
    <w:rsid w:val="00ED521E"/>
    <w:rsid w:val="00ED562C"/>
    <w:rsid w:val="00ED56B2"/>
    <w:rsid w:val="00ED56CA"/>
    <w:rsid w:val="00ED5A41"/>
    <w:rsid w:val="00ED5DA5"/>
    <w:rsid w:val="00ED5E58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69C6"/>
    <w:rsid w:val="00ED6D48"/>
    <w:rsid w:val="00ED712F"/>
    <w:rsid w:val="00ED71CA"/>
    <w:rsid w:val="00ED7407"/>
    <w:rsid w:val="00ED7488"/>
    <w:rsid w:val="00ED7667"/>
    <w:rsid w:val="00ED7A1B"/>
    <w:rsid w:val="00ED7C05"/>
    <w:rsid w:val="00ED7E2B"/>
    <w:rsid w:val="00EE030B"/>
    <w:rsid w:val="00EE03F2"/>
    <w:rsid w:val="00EE0408"/>
    <w:rsid w:val="00EE044E"/>
    <w:rsid w:val="00EE04BA"/>
    <w:rsid w:val="00EE04F0"/>
    <w:rsid w:val="00EE05E3"/>
    <w:rsid w:val="00EE0A56"/>
    <w:rsid w:val="00EE0A98"/>
    <w:rsid w:val="00EE0AE4"/>
    <w:rsid w:val="00EE0B84"/>
    <w:rsid w:val="00EE10DF"/>
    <w:rsid w:val="00EE1544"/>
    <w:rsid w:val="00EE15B2"/>
    <w:rsid w:val="00EE161E"/>
    <w:rsid w:val="00EE170D"/>
    <w:rsid w:val="00EE17C4"/>
    <w:rsid w:val="00EE1837"/>
    <w:rsid w:val="00EE18BA"/>
    <w:rsid w:val="00EE19B0"/>
    <w:rsid w:val="00EE1AE8"/>
    <w:rsid w:val="00EE1C49"/>
    <w:rsid w:val="00EE1E45"/>
    <w:rsid w:val="00EE1E48"/>
    <w:rsid w:val="00EE1F89"/>
    <w:rsid w:val="00EE1F99"/>
    <w:rsid w:val="00EE1FAF"/>
    <w:rsid w:val="00EE2110"/>
    <w:rsid w:val="00EE22C6"/>
    <w:rsid w:val="00EE22E8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3F"/>
    <w:rsid w:val="00EE32A2"/>
    <w:rsid w:val="00EE32BD"/>
    <w:rsid w:val="00EE33CC"/>
    <w:rsid w:val="00EE3494"/>
    <w:rsid w:val="00EE352D"/>
    <w:rsid w:val="00EE3654"/>
    <w:rsid w:val="00EE36A8"/>
    <w:rsid w:val="00EE3753"/>
    <w:rsid w:val="00EE382A"/>
    <w:rsid w:val="00EE38FF"/>
    <w:rsid w:val="00EE39B1"/>
    <w:rsid w:val="00EE3A88"/>
    <w:rsid w:val="00EE3C1A"/>
    <w:rsid w:val="00EE3C2F"/>
    <w:rsid w:val="00EE3D3B"/>
    <w:rsid w:val="00EE400C"/>
    <w:rsid w:val="00EE44B2"/>
    <w:rsid w:val="00EE4573"/>
    <w:rsid w:val="00EE486F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971"/>
    <w:rsid w:val="00EE6A97"/>
    <w:rsid w:val="00EE6E7E"/>
    <w:rsid w:val="00EE6F51"/>
    <w:rsid w:val="00EE7231"/>
    <w:rsid w:val="00EE734C"/>
    <w:rsid w:val="00EE73F9"/>
    <w:rsid w:val="00EE74CC"/>
    <w:rsid w:val="00EE7663"/>
    <w:rsid w:val="00EE76B2"/>
    <w:rsid w:val="00EE7AD6"/>
    <w:rsid w:val="00EE7B68"/>
    <w:rsid w:val="00EE7C38"/>
    <w:rsid w:val="00EF0019"/>
    <w:rsid w:val="00EF002A"/>
    <w:rsid w:val="00EF0050"/>
    <w:rsid w:val="00EF0443"/>
    <w:rsid w:val="00EF0576"/>
    <w:rsid w:val="00EF0780"/>
    <w:rsid w:val="00EF0826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69"/>
    <w:rsid w:val="00EF1979"/>
    <w:rsid w:val="00EF1A50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0CD"/>
    <w:rsid w:val="00EF32BA"/>
    <w:rsid w:val="00EF353E"/>
    <w:rsid w:val="00EF37FB"/>
    <w:rsid w:val="00EF3866"/>
    <w:rsid w:val="00EF3A80"/>
    <w:rsid w:val="00EF3D52"/>
    <w:rsid w:val="00EF3EA0"/>
    <w:rsid w:val="00EF3FD1"/>
    <w:rsid w:val="00EF4133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9AD"/>
    <w:rsid w:val="00EF4AEE"/>
    <w:rsid w:val="00EF4B9A"/>
    <w:rsid w:val="00EF4BB5"/>
    <w:rsid w:val="00EF4BC9"/>
    <w:rsid w:val="00EF4DC9"/>
    <w:rsid w:val="00EF4E1A"/>
    <w:rsid w:val="00EF4E77"/>
    <w:rsid w:val="00EF4F0F"/>
    <w:rsid w:val="00EF50AA"/>
    <w:rsid w:val="00EF50D1"/>
    <w:rsid w:val="00EF51FA"/>
    <w:rsid w:val="00EF52B7"/>
    <w:rsid w:val="00EF5613"/>
    <w:rsid w:val="00EF5617"/>
    <w:rsid w:val="00EF5633"/>
    <w:rsid w:val="00EF5862"/>
    <w:rsid w:val="00EF5BE2"/>
    <w:rsid w:val="00EF5D2C"/>
    <w:rsid w:val="00EF5D7E"/>
    <w:rsid w:val="00EF5F91"/>
    <w:rsid w:val="00EF6200"/>
    <w:rsid w:val="00EF6428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2A"/>
    <w:rsid w:val="00EF75CA"/>
    <w:rsid w:val="00EF7857"/>
    <w:rsid w:val="00EF7885"/>
    <w:rsid w:val="00EF7B73"/>
    <w:rsid w:val="00EF7D0C"/>
    <w:rsid w:val="00EF7D98"/>
    <w:rsid w:val="00EF7FDB"/>
    <w:rsid w:val="00F00072"/>
    <w:rsid w:val="00F000AB"/>
    <w:rsid w:val="00F000CD"/>
    <w:rsid w:val="00F000CE"/>
    <w:rsid w:val="00F001E4"/>
    <w:rsid w:val="00F003C4"/>
    <w:rsid w:val="00F00740"/>
    <w:rsid w:val="00F008BB"/>
    <w:rsid w:val="00F008C2"/>
    <w:rsid w:val="00F009EB"/>
    <w:rsid w:val="00F00A3C"/>
    <w:rsid w:val="00F00A4C"/>
    <w:rsid w:val="00F00A8C"/>
    <w:rsid w:val="00F00C91"/>
    <w:rsid w:val="00F00E2A"/>
    <w:rsid w:val="00F011FD"/>
    <w:rsid w:val="00F01210"/>
    <w:rsid w:val="00F014B9"/>
    <w:rsid w:val="00F01581"/>
    <w:rsid w:val="00F0180A"/>
    <w:rsid w:val="00F0195C"/>
    <w:rsid w:val="00F01D44"/>
    <w:rsid w:val="00F0207F"/>
    <w:rsid w:val="00F02102"/>
    <w:rsid w:val="00F021EC"/>
    <w:rsid w:val="00F022CC"/>
    <w:rsid w:val="00F0232F"/>
    <w:rsid w:val="00F024EF"/>
    <w:rsid w:val="00F02591"/>
    <w:rsid w:val="00F025F9"/>
    <w:rsid w:val="00F02877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94"/>
    <w:rsid w:val="00F038B1"/>
    <w:rsid w:val="00F03A71"/>
    <w:rsid w:val="00F03C5F"/>
    <w:rsid w:val="00F03D1F"/>
    <w:rsid w:val="00F03D83"/>
    <w:rsid w:val="00F0406F"/>
    <w:rsid w:val="00F04105"/>
    <w:rsid w:val="00F041C1"/>
    <w:rsid w:val="00F042EC"/>
    <w:rsid w:val="00F042F5"/>
    <w:rsid w:val="00F044C7"/>
    <w:rsid w:val="00F0454D"/>
    <w:rsid w:val="00F045B8"/>
    <w:rsid w:val="00F04EFF"/>
    <w:rsid w:val="00F054BD"/>
    <w:rsid w:val="00F05519"/>
    <w:rsid w:val="00F05550"/>
    <w:rsid w:val="00F056B3"/>
    <w:rsid w:val="00F05701"/>
    <w:rsid w:val="00F05B4A"/>
    <w:rsid w:val="00F05C49"/>
    <w:rsid w:val="00F05E0C"/>
    <w:rsid w:val="00F05EE3"/>
    <w:rsid w:val="00F06310"/>
    <w:rsid w:val="00F06328"/>
    <w:rsid w:val="00F06389"/>
    <w:rsid w:val="00F063B3"/>
    <w:rsid w:val="00F06408"/>
    <w:rsid w:val="00F06466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3F8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558"/>
    <w:rsid w:val="00F10632"/>
    <w:rsid w:val="00F10694"/>
    <w:rsid w:val="00F106A7"/>
    <w:rsid w:val="00F108F2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2E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862"/>
    <w:rsid w:val="00F12CE0"/>
    <w:rsid w:val="00F12DA0"/>
    <w:rsid w:val="00F12FFE"/>
    <w:rsid w:val="00F1303A"/>
    <w:rsid w:val="00F13068"/>
    <w:rsid w:val="00F1325F"/>
    <w:rsid w:val="00F13289"/>
    <w:rsid w:val="00F1355B"/>
    <w:rsid w:val="00F136AC"/>
    <w:rsid w:val="00F1372B"/>
    <w:rsid w:val="00F13741"/>
    <w:rsid w:val="00F138F5"/>
    <w:rsid w:val="00F13B15"/>
    <w:rsid w:val="00F13C72"/>
    <w:rsid w:val="00F13CFA"/>
    <w:rsid w:val="00F13D2E"/>
    <w:rsid w:val="00F13E68"/>
    <w:rsid w:val="00F13FBE"/>
    <w:rsid w:val="00F140B1"/>
    <w:rsid w:val="00F142EC"/>
    <w:rsid w:val="00F14653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1FE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052"/>
    <w:rsid w:val="00F1721F"/>
    <w:rsid w:val="00F17505"/>
    <w:rsid w:val="00F175BD"/>
    <w:rsid w:val="00F178FB"/>
    <w:rsid w:val="00F17FF5"/>
    <w:rsid w:val="00F20041"/>
    <w:rsid w:val="00F2011A"/>
    <w:rsid w:val="00F201F0"/>
    <w:rsid w:val="00F206F4"/>
    <w:rsid w:val="00F20771"/>
    <w:rsid w:val="00F20C95"/>
    <w:rsid w:val="00F20D25"/>
    <w:rsid w:val="00F20E04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C88"/>
    <w:rsid w:val="00F21E38"/>
    <w:rsid w:val="00F21EF4"/>
    <w:rsid w:val="00F222DD"/>
    <w:rsid w:val="00F222DF"/>
    <w:rsid w:val="00F22328"/>
    <w:rsid w:val="00F223C6"/>
    <w:rsid w:val="00F225FC"/>
    <w:rsid w:val="00F22705"/>
    <w:rsid w:val="00F2270F"/>
    <w:rsid w:val="00F2284E"/>
    <w:rsid w:val="00F228D5"/>
    <w:rsid w:val="00F22903"/>
    <w:rsid w:val="00F22934"/>
    <w:rsid w:val="00F22975"/>
    <w:rsid w:val="00F22A68"/>
    <w:rsid w:val="00F22D81"/>
    <w:rsid w:val="00F22F7A"/>
    <w:rsid w:val="00F2314F"/>
    <w:rsid w:val="00F2316D"/>
    <w:rsid w:val="00F23248"/>
    <w:rsid w:val="00F23606"/>
    <w:rsid w:val="00F23693"/>
    <w:rsid w:val="00F236A4"/>
    <w:rsid w:val="00F23A9D"/>
    <w:rsid w:val="00F23B28"/>
    <w:rsid w:val="00F23C2B"/>
    <w:rsid w:val="00F23DC4"/>
    <w:rsid w:val="00F23FDE"/>
    <w:rsid w:val="00F23FF0"/>
    <w:rsid w:val="00F240EB"/>
    <w:rsid w:val="00F24387"/>
    <w:rsid w:val="00F24575"/>
    <w:rsid w:val="00F2462E"/>
    <w:rsid w:val="00F246D3"/>
    <w:rsid w:val="00F246FA"/>
    <w:rsid w:val="00F247AF"/>
    <w:rsid w:val="00F248D8"/>
    <w:rsid w:val="00F249B2"/>
    <w:rsid w:val="00F24A2F"/>
    <w:rsid w:val="00F24BCB"/>
    <w:rsid w:val="00F24D29"/>
    <w:rsid w:val="00F24FBE"/>
    <w:rsid w:val="00F2506D"/>
    <w:rsid w:val="00F2508E"/>
    <w:rsid w:val="00F2509A"/>
    <w:rsid w:val="00F2521D"/>
    <w:rsid w:val="00F25358"/>
    <w:rsid w:val="00F25370"/>
    <w:rsid w:val="00F25432"/>
    <w:rsid w:val="00F255BA"/>
    <w:rsid w:val="00F25831"/>
    <w:rsid w:val="00F2596A"/>
    <w:rsid w:val="00F259A4"/>
    <w:rsid w:val="00F259B8"/>
    <w:rsid w:val="00F25BFB"/>
    <w:rsid w:val="00F25C7B"/>
    <w:rsid w:val="00F25DA4"/>
    <w:rsid w:val="00F25F06"/>
    <w:rsid w:val="00F26084"/>
    <w:rsid w:val="00F26253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3A"/>
    <w:rsid w:val="00F305D1"/>
    <w:rsid w:val="00F30637"/>
    <w:rsid w:val="00F308D9"/>
    <w:rsid w:val="00F30962"/>
    <w:rsid w:val="00F30F06"/>
    <w:rsid w:val="00F31110"/>
    <w:rsid w:val="00F312C1"/>
    <w:rsid w:val="00F313FC"/>
    <w:rsid w:val="00F31754"/>
    <w:rsid w:val="00F318D4"/>
    <w:rsid w:val="00F3198E"/>
    <w:rsid w:val="00F31C14"/>
    <w:rsid w:val="00F31D5F"/>
    <w:rsid w:val="00F31D82"/>
    <w:rsid w:val="00F31EE4"/>
    <w:rsid w:val="00F3205A"/>
    <w:rsid w:val="00F32147"/>
    <w:rsid w:val="00F32216"/>
    <w:rsid w:val="00F3229A"/>
    <w:rsid w:val="00F32371"/>
    <w:rsid w:val="00F32484"/>
    <w:rsid w:val="00F3268B"/>
    <w:rsid w:val="00F3280C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2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393D"/>
    <w:rsid w:val="00F341DF"/>
    <w:rsid w:val="00F34370"/>
    <w:rsid w:val="00F3450E"/>
    <w:rsid w:val="00F34648"/>
    <w:rsid w:val="00F346CE"/>
    <w:rsid w:val="00F34791"/>
    <w:rsid w:val="00F347BA"/>
    <w:rsid w:val="00F34835"/>
    <w:rsid w:val="00F3485C"/>
    <w:rsid w:val="00F34873"/>
    <w:rsid w:val="00F348C7"/>
    <w:rsid w:val="00F34D89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3BF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7D4"/>
    <w:rsid w:val="00F4083D"/>
    <w:rsid w:val="00F409C1"/>
    <w:rsid w:val="00F40B01"/>
    <w:rsid w:val="00F40B51"/>
    <w:rsid w:val="00F40CD6"/>
    <w:rsid w:val="00F40D4F"/>
    <w:rsid w:val="00F40D6A"/>
    <w:rsid w:val="00F40DD9"/>
    <w:rsid w:val="00F40EF4"/>
    <w:rsid w:val="00F40F48"/>
    <w:rsid w:val="00F41220"/>
    <w:rsid w:val="00F41401"/>
    <w:rsid w:val="00F4142A"/>
    <w:rsid w:val="00F41532"/>
    <w:rsid w:val="00F415E4"/>
    <w:rsid w:val="00F41B1D"/>
    <w:rsid w:val="00F41B76"/>
    <w:rsid w:val="00F41BC6"/>
    <w:rsid w:val="00F41C35"/>
    <w:rsid w:val="00F41DCB"/>
    <w:rsid w:val="00F4220B"/>
    <w:rsid w:val="00F422B1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77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3B"/>
    <w:rsid w:val="00F45289"/>
    <w:rsid w:val="00F45436"/>
    <w:rsid w:val="00F45465"/>
    <w:rsid w:val="00F45470"/>
    <w:rsid w:val="00F454F3"/>
    <w:rsid w:val="00F45570"/>
    <w:rsid w:val="00F4560F"/>
    <w:rsid w:val="00F4562D"/>
    <w:rsid w:val="00F45AD2"/>
    <w:rsid w:val="00F45C37"/>
    <w:rsid w:val="00F46058"/>
    <w:rsid w:val="00F465F5"/>
    <w:rsid w:val="00F46709"/>
    <w:rsid w:val="00F468B5"/>
    <w:rsid w:val="00F4693C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B2"/>
    <w:rsid w:val="00F476EC"/>
    <w:rsid w:val="00F477C4"/>
    <w:rsid w:val="00F479B3"/>
    <w:rsid w:val="00F47C1A"/>
    <w:rsid w:val="00F47D7E"/>
    <w:rsid w:val="00F47DFB"/>
    <w:rsid w:val="00F47E24"/>
    <w:rsid w:val="00F50100"/>
    <w:rsid w:val="00F50673"/>
    <w:rsid w:val="00F506E8"/>
    <w:rsid w:val="00F5072D"/>
    <w:rsid w:val="00F50C8A"/>
    <w:rsid w:val="00F50D0C"/>
    <w:rsid w:val="00F50EC6"/>
    <w:rsid w:val="00F50F8B"/>
    <w:rsid w:val="00F5154A"/>
    <w:rsid w:val="00F51551"/>
    <w:rsid w:val="00F51764"/>
    <w:rsid w:val="00F5178A"/>
    <w:rsid w:val="00F51842"/>
    <w:rsid w:val="00F5189D"/>
    <w:rsid w:val="00F519D9"/>
    <w:rsid w:val="00F51C38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86A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7"/>
    <w:rsid w:val="00F537B8"/>
    <w:rsid w:val="00F5387E"/>
    <w:rsid w:val="00F53ADA"/>
    <w:rsid w:val="00F53FBB"/>
    <w:rsid w:val="00F54091"/>
    <w:rsid w:val="00F540B3"/>
    <w:rsid w:val="00F54523"/>
    <w:rsid w:val="00F546C8"/>
    <w:rsid w:val="00F54842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280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64"/>
    <w:rsid w:val="00F577B1"/>
    <w:rsid w:val="00F577D3"/>
    <w:rsid w:val="00F578DF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A92"/>
    <w:rsid w:val="00F60E65"/>
    <w:rsid w:val="00F60FA9"/>
    <w:rsid w:val="00F61260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9F2"/>
    <w:rsid w:val="00F63A67"/>
    <w:rsid w:val="00F63A7A"/>
    <w:rsid w:val="00F63AE4"/>
    <w:rsid w:val="00F63C8A"/>
    <w:rsid w:val="00F63D4F"/>
    <w:rsid w:val="00F6411A"/>
    <w:rsid w:val="00F644DD"/>
    <w:rsid w:val="00F64588"/>
    <w:rsid w:val="00F646BC"/>
    <w:rsid w:val="00F646DD"/>
    <w:rsid w:val="00F6481E"/>
    <w:rsid w:val="00F648D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7CA"/>
    <w:rsid w:val="00F658B3"/>
    <w:rsid w:val="00F65CF0"/>
    <w:rsid w:val="00F65F69"/>
    <w:rsid w:val="00F66284"/>
    <w:rsid w:val="00F66382"/>
    <w:rsid w:val="00F663A6"/>
    <w:rsid w:val="00F663AF"/>
    <w:rsid w:val="00F66417"/>
    <w:rsid w:val="00F66420"/>
    <w:rsid w:val="00F66465"/>
    <w:rsid w:val="00F666B0"/>
    <w:rsid w:val="00F6697A"/>
    <w:rsid w:val="00F6699D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5A4"/>
    <w:rsid w:val="00F67664"/>
    <w:rsid w:val="00F67720"/>
    <w:rsid w:val="00F6785B"/>
    <w:rsid w:val="00F67D81"/>
    <w:rsid w:val="00F70250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15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81"/>
    <w:rsid w:val="00F720D9"/>
    <w:rsid w:val="00F7214D"/>
    <w:rsid w:val="00F723C6"/>
    <w:rsid w:val="00F725A6"/>
    <w:rsid w:val="00F72665"/>
    <w:rsid w:val="00F72A26"/>
    <w:rsid w:val="00F72B59"/>
    <w:rsid w:val="00F72EE1"/>
    <w:rsid w:val="00F72F0C"/>
    <w:rsid w:val="00F72FA0"/>
    <w:rsid w:val="00F73230"/>
    <w:rsid w:val="00F73262"/>
    <w:rsid w:val="00F7350E"/>
    <w:rsid w:val="00F73988"/>
    <w:rsid w:val="00F739E8"/>
    <w:rsid w:val="00F73BC8"/>
    <w:rsid w:val="00F73DD8"/>
    <w:rsid w:val="00F73F2D"/>
    <w:rsid w:val="00F74130"/>
    <w:rsid w:val="00F742A2"/>
    <w:rsid w:val="00F74477"/>
    <w:rsid w:val="00F74587"/>
    <w:rsid w:val="00F74FDB"/>
    <w:rsid w:val="00F75248"/>
    <w:rsid w:val="00F752FC"/>
    <w:rsid w:val="00F75332"/>
    <w:rsid w:val="00F753B9"/>
    <w:rsid w:val="00F7555B"/>
    <w:rsid w:val="00F757F4"/>
    <w:rsid w:val="00F75867"/>
    <w:rsid w:val="00F75997"/>
    <w:rsid w:val="00F75A7A"/>
    <w:rsid w:val="00F75A9A"/>
    <w:rsid w:val="00F75B5C"/>
    <w:rsid w:val="00F75CA5"/>
    <w:rsid w:val="00F75D7A"/>
    <w:rsid w:val="00F75EC5"/>
    <w:rsid w:val="00F75FEE"/>
    <w:rsid w:val="00F76122"/>
    <w:rsid w:val="00F761DF"/>
    <w:rsid w:val="00F76356"/>
    <w:rsid w:val="00F76449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2F2"/>
    <w:rsid w:val="00F7748C"/>
    <w:rsid w:val="00F774EC"/>
    <w:rsid w:val="00F77604"/>
    <w:rsid w:val="00F777A7"/>
    <w:rsid w:val="00F77D96"/>
    <w:rsid w:val="00F77E77"/>
    <w:rsid w:val="00F77EA6"/>
    <w:rsid w:val="00F77EE3"/>
    <w:rsid w:val="00F77F6B"/>
    <w:rsid w:val="00F80043"/>
    <w:rsid w:val="00F8009B"/>
    <w:rsid w:val="00F80210"/>
    <w:rsid w:val="00F803B1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06A"/>
    <w:rsid w:val="00F8117E"/>
    <w:rsid w:val="00F8141B"/>
    <w:rsid w:val="00F814C0"/>
    <w:rsid w:val="00F8153D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40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3EED"/>
    <w:rsid w:val="00F841F3"/>
    <w:rsid w:val="00F842C2"/>
    <w:rsid w:val="00F84625"/>
    <w:rsid w:val="00F850DE"/>
    <w:rsid w:val="00F851F7"/>
    <w:rsid w:val="00F85225"/>
    <w:rsid w:val="00F8528E"/>
    <w:rsid w:val="00F8532D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46B"/>
    <w:rsid w:val="00F875F8"/>
    <w:rsid w:val="00F8760D"/>
    <w:rsid w:val="00F8767A"/>
    <w:rsid w:val="00F878BF"/>
    <w:rsid w:val="00F87A0E"/>
    <w:rsid w:val="00F87B44"/>
    <w:rsid w:val="00F87C97"/>
    <w:rsid w:val="00F87D97"/>
    <w:rsid w:val="00F87F38"/>
    <w:rsid w:val="00F87F3B"/>
    <w:rsid w:val="00F901A2"/>
    <w:rsid w:val="00F901FE"/>
    <w:rsid w:val="00F90491"/>
    <w:rsid w:val="00F905B1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1E0E"/>
    <w:rsid w:val="00F92164"/>
    <w:rsid w:val="00F92182"/>
    <w:rsid w:val="00F9237E"/>
    <w:rsid w:val="00F925AC"/>
    <w:rsid w:val="00F92A24"/>
    <w:rsid w:val="00F92A49"/>
    <w:rsid w:val="00F92B97"/>
    <w:rsid w:val="00F92D18"/>
    <w:rsid w:val="00F92D6A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B20"/>
    <w:rsid w:val="00F93C97"/>
    <w:rsid w:val="00F93EBE"/>
    <w:rsid w:val="00F93EC2"/>
    <w:rsid w:val="00F9412F"/>
    <w:rsid w:val="00F9418A"/>
    <w:rsid w:val="00F941F9"/>
    <w:rsid w:val="00F9427B"/>
    <w:rsid w:val="00F94284"/>
    <w:rsid w:val="00F94805"/>
    <w:rsid w:val="00F9491E"/>
    <w:rsid w:val="00F949F3"/>
    <w:rsid w:val="00F94DC3"/>
    <w:rsid w:val="00F95000"/>
    <w:rsid w:val="00F951BE"/>
    <w:rsid w:val="00F951C7"/>
    <w:rsid w:val="00F9538C"/>
    <w:rsid w:val="00F9579E"/>
    <w:rsid w:val="00F95BE6"/>
    <w:rsid w:val="00F95C1A"/>
    <w:rsid w:val="00F95E1B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14"/>
    <w:rsid w:val="00F97427"/>
    <w:rsid w:val="00F9751D"/>
    <w:rsid w:val="00F9753C"/>
    <w:rsid w:val="00F9754B"/>
    <w:rsid w:val="00F975A0"/>
    <w:rsid w:val="00F978DF"/>
    <w:rsid w:val="00F9790F"/>
    <w:rsid w:val="00F97932"/>
    <w:rsid w:val="00F979A7"/>
    <w:rsid w:val="00F979BB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1F"/>
    <w:rsid w:val="00FA0570"/>
    <w:rsid w:val="00FA05E2"/>
    <w:rsid w:val="00FA0623"/>
    <w:rsid w:val="00FA070E"/>
    <w:rsid w:val="00FA082A"/>
    <w:rsid w:val="00FA0994"/>
    <w:rsid w:val="00FA0999"/>
    <w:rsid w:val="00FA0ABD"/>
    <w:rsid w:val="00FA0BAF"/>
    <w:rsid w:val="00FA0BC8"/>
    <w:rsid w:val="00FA0DA7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2A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3F7"/>
    <w:rsid w:val="00FA3467"/>
    <w:rsid w:val="00FA34DC"/>
    <w:rsid w:val="00FA360F"/>
    <w:rsid w:val="00FA3727"/>
    <w:rsid w:val="00FA37DB"/>
    <w:rsid w:val="00FA3A23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8E2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DC4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2D6"/>
    <w:rsid w:val="00FB0333"/>
    <w:rsid w:val="00FB0448"/>
    <w:rsid w:val="00FB07C6"/>
    <w:rsid w:val="00FB085C"/>
    <w:rsid w:val="00FB0924"/>
    <w:rsid w:val="00FB092D"/>
    <w:rsid w:val="00FB0979"/>
    <w:rsid w:val="00FB0D21"/>
    <w:rsid w:val="00FB10CF"/>
    <w:rsid w:val="00FB10F3"/>
    <w:rsid w:val="00FB1149"/>
    <w:rsid w:val="00FB123A"/>
    <w:rsid w:val="00FB12AE"/>
    <w:rsid w:val="00FB13DB"/>
    <w:rsid w:val="00FB162F"/>
    <w:rsid w:val="00FB17A2"/>
    <w:rsid w:val="00FB1996"/>
    <w:rsid w:val="00FB1AA3"/>
    <w:rsid w:val="00FB1E62"/>
    <w:rsid w:val="00FB1F3E"/>
    <w:rsid w:val="00FB2060"/>
    <w:rsid w:val="00FB2269"/>
    <w:rsid w:val="00FB232E"/>
    <w:rsid w:val="00FB2379"/>
    <w:rsid w:val="00FB2479"/>
    <w:rsid w:val="00FB257E"/>
    <w:rsid w:val="00FB280F"/>
    <w:rsid w:val="00FB28C7"/>
    <w:rsid w:val="00FB2A4E"/>
    <w:rsid w:val="00FB2B5E"/>
    <w:rsid w:val="00FB2BB3"/>
    <w:rsid w:val="00FB2D75"/>
    <w:rsid w:val="00FB3130"/>
    <w:rsid w:val="00FB31EC"/>
    <w:rsid w:val="00FB335F"/>
    <w:rsid w:val="00FB3420"/>
    <w:rsid w:val="00FB343B"/>
    <w:rsid w:val="00FB375A"/>
    <w:rsid w:val="00FB38DA"/>
    <w:rsid w:val="00FB3BE8"/>
    <w:rsid w:val="00FB3D23"/>
    <w:rsid w:val="00FB3DEB"/>
    <w:rsid w:val="00FB3E59"/>
    <w:rsid w:val="00FB4054"/>
    <w:rsid w:val="00FB4100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278"/>
    <w:rsid w:val="00FB5541"/>
    <w:rsid w:val="00FB5561"/>
    <w:rsid w:val="00FB5664"/>
    <w:rsid w:val="00FB580F"/>
    <w:rsid w:val="00FB5C73"/>
    <w:rsid w:val="00FB5C74"/>
    <w:rsid w:val="00FB5DF7"/>
    <w:rsid w:val="00FB5F42"/>
    <w:rsid w:val="00FB60D9"/>
    <w:rsid w:val="00FB6299"/>
    <w:rsid w:val="00FB62BC"/>
    <w:rsid w:val="00FB6A43"/>
    <w:rsid w:val="00FB6AD6"/>
    <w:rsid w:val="00FB6BFC"/>
    <w:rsid w:val="00FB6D11"/>
    <w:rsid w:val="00FB6FB9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D76"/>
    <w:rsid w:val="00FB7E71"/>
    <w:rsid w:val="00FB7F32"/>
    <w:rsid w:val="00FB7F63"/>
    <w:rsid w:val="00FC0199"/>
    <w:rsid w:val="00FC01C7"/>
    <w:rsid w:val="00FC039E"/>
    <w:rsid w:val="00FC0433"/>
    <w:rsid w:val="00FC058F"/>
    <w:rsid w:val="00FC0748"/>
    <w:rsid w:val="00FC078D"/>
    <w:rsid w:val="00FC0796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47"/>
    <w:rsid w:val="00FC23B1"/>
    <w:rsid w:val="00FC240D"/>
    <w:rsid w:val="00FC242D"/>
    <w:rsid w:val="00FC2773"/>
    <w:rsid w:val="00FC27CC"/>
    <w:rsid w:val="00FC28B1"/>
    <w:rsid w:val="00FC2BE0"/>
    <w:rsid w:val="00FC2D43"/>
    <w:rsid w:val="00FC2DFC"/>
    <w:rsid w:val="00FC2FE5"/>
    <w:rsid w:val="00FC319B"/>
    <w:rsid w:val="00FC31CB"/>
    <w:rsid w:val="00FC32D8"/>
    <w:rsid w:val="00FC35BE"/>
    <w:rsid w:val="00FC3601"/>
    <w:rsid w:val="00FC366A"/>
    <w:rsid w:val="00FC3670"/>
    <w:rsid w:val="00FC388F"/>
    <w:rsid w:val="00FC3AA6"/>
    <w:rsid w:val="00FC3B98"/>
    <w:rsid w:val="00FC3E56"/>
    <w:rsid w:val="00FC4045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399"/>
    <w:rsid w:val="00FC54A5"/>
    <w:rsid w:val="00FC579F"/>
    <w:rsid w:val="00FC58F2"/>
    <w:rsid w:val="00FC59FA"/>
    <w:rsid w:val="00FC5A3C"/>
    <w:rsid w:val="00FC5AB9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37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77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4CE"/>
    <w:rsid w:val="00FD356B"/>
    <w:rsid w:val="00FD36C7"/>
    <w:rsid w:val="00FD384C"/>
    <w:rsid w:val="00FD3E7B"/>
    <w:rsid w:val="00FD4338"/>
    <w:rsid w:val="00FD4363"/>
    <w:rsid w:val="00FD45B4"/>
    <w:rsid w:val="00FD45DD"/>
    <w:rsid w:val="00FD47A0"/>
    <w:rsid w:val="00FD47EF"/>
    <w:rsid w:val="00FD48CC"/>
    <w:rsid w:val="00FD4910"/>
    <w:rsid w:val="00FD4B5B"/>
    <w:rsid w:val="00FD4B5D"/>
    <w:rsid w:val="00FD4B74"/>
    <w:rsid w:val="00FD4CAE"/>
    <w:rsid w:val="00FD4F29"/>
    <w:rsid w:val="00FD5075"/>
    <w:rsid w:val="00FD5099"/>
    <w:rsid w:val="00FD50CA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8CB"/>
    <w:rsid w:val="00FD5949"/>
    <w:rsid w:val="00FD5999"/>
    <w:rsid w:val="00FD59E7"/>
    <w:rsid w:val="00FD5E06"/>
    <w:rsid w:val="00FD5FB3"/>
    <w:rsid w:val="00FD638E"/>
    <w:rsid w:val="00FD6429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6BE"/>
    <w:rsid w:val="00FD77B6"/>
    <w:rsid w:val="00FD788F"/>
    <w:rsid w:val="00FD7924"/>
    <w:rsid w:val="00FD7CAD"/>
    <w:rsid w:val="00FD7D6D"/>
    <w:rsid w:val="00FD7FB2"/>
    <w:rsid w:val="00FE0348"/>
    <w:rsid w:val="00FE0526"/>
    <w:rsid w:val="00FE05C5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8FA"/>
    <w:rsid w:val="00FE1B7F"/>
    <w:rsid w:val="00FE1B8F"/>
    <w:rsid w:val="00FE1B9E"/>
    <w:rsid w:val="00FE1EC4"/>
    <w:rsid w:val="00FE1ED4"/>
    <w:rsid w:val="00FE1F27"/>
    <w:rsid w:val="00FE2384"/>
    <w:rsid w:val="00FE24D4"/>
    <w:rsid w:val="00FE24E8"/>
    <w:rsid w:val="00FE264F"/>
    <w:rsid w:val="00FE2A07"/>
    <w:rsid w:val="00FE2BA7"/>
    <w:rsid w:val="00FE2D3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B9B"/>
    <w:rsid w:val="00FE3D6C"/>
    <w:rsid w:val="00FE4236"/>
    <w:rsid w:val="00FE44C0"/>
    <w:rsid w:val="00FE4906"/>
    <w:rsid w:val="00FE4A14"/>
    <w:rsid w:val="00FE4CC8"/>
    <w:rsid w:val="00FE4DFC"/>
    <w:rsid w:val="00FE4E60"/>
    <w:rsid w:val="00FE50F9"/>
    <w:rsid w:val="00FE51D2"/>
    <w:rsid w:val="00FE5472"/>
    <w:rsid w:val="00FE5507"/>
    <w:rsid w:val="00FE563D"/>
    <w:rsid w:val="00FE567F"/>
    <w:rsid w:val="00FE57C3"/>
    <w:rsid w:val="00FE59F7"/>
    <w:rsid w:val="00FE5CCE"/>
    <w:rsid w:val="00FE5F2B"/>
    <w:rsid w:val="00FE6083"/>
    <w:rsid w:val="00FE6222"/>
    <w:rsid w:val="00FE6345"/>
    <w:rsid w:val="00FE6504"/>
    <w:rsid w:val="00FE6566"/>
    <w:rsid w:val="00FE6570"/>
    <w:rsid w:val="00FE6A28"/>
    <w:rsid w:val="00FE6D5C"/>
    <w:rsid w:val="00FE6F49"/>
    <w:rsid w:val="00FE70B8"/>
    <w:rsid w:val="00FE70E0"/>
    <w:rsid w:val="00FE70F5"/>
    <w:rsid w:val="00FE7129"/>
    <w:rsid w:val="00FE715C"/>
    <w:rsid w:val="00FE717D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CE9"/>
    <w:rsid w:val="00FF0FE2"/>
    <w:rsid w:val="00FF11DC"/>
    <w:rsid w:val="00FF1220"/>
    <w:rsid w:val="00FF122B"/>
    <w:rsid w:val="00FF12CF"/>
    <w:rsid w:val="00FF1319"/>
    <w:rsid w:val="00FF13CE"/>
    <w:rsid w:val="00FF1516"/>
    <w:rsid w:val="00FF163B"/>
    <w:rsid w:val="00FF1685"/>
    <w:rsid w:val="00FF170A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3A"/>
    <w:rsid w:val="00FF26B6"/>
    <w:rsid w:val="00FF27A0"/>
    <w:rsid w:val="00FF28A7"/>
    <w:rsid w:val="00FF2900"/>
    <w:rsid w:val="00FF2963"/>
    <w:rsid w:val="00FF2991"/>
    <w:rsid w:val="00FF2B48"/>
    <w:rsid w:val="00FF2DBA"/>
    <w:rsid w:val="00FF319E"/>
    <w:rsid w:val="00FF3317"/>
    <w:rsid w:val="00FF3427"/>
    <w:rsid w:val="00FF34E3"/>
    <w:rsid w:val="00FF35A7"/>
    <w:rsid w:val="00FF36D8"/>
    <w:rsid w:val="00FF377B"/>
    <w:rsid w:val="00FF3862"/>
    <w:rsid w:val="00FF39F1"/>
    <w:rsid w:val="00FF3ADB"/>
    <w:rsid w:val="00FF3BF9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4FAD"/>
    <w:rsid w:val="00FF5289"/>
    <w:rsid w:val="00FF5630"/>
    <w:rsid w:val="00FF567D"/>
    <w:rsid w:val="00FF56C6"/>
    <w:rsid w:val="00FF5789"/>
    <w:rsid w:val="00FF5898"/>
    <w:rsid w:val="00FF59A7"/>
    <w:rsid w:val="00FF5B03"/>
    <w:rsid w:val="00FF5C1E"/>
    <w:rsid w:val="00FF5E85"/>
    <w:rsid w:val="00FF5F05"/>
    <w:rsid w:val="00FF5FAE"/>
    <w:rsid w:val="00FF6104"/>
    <w:rsid w:val="00FF62B4"/>
    <w:rsid w:val="00FF639D"/>
    <w:rsid w:val="00FF6577"/>
    <w:rsid w:val="00FF6868"/>
    <w:rsid w:val="00FF6CE9"/>
    <w:rsid w:val="00FF6D42"/>
    <w:rsid w:val="00FF6E41"/>
    <w:rsid w:val="00FF6F6E"/>
    <w:rsid w:val="00FF7215"/>
    <w:rsid w:val="00FF7278"/>
    <w:rsid w:val="00FF760B"/>
    <w:rsid w:val="00FF77E8"/>
    <w:rsid w:val="00FF78A7"/>
    <w:rsid w:val="00FF78E7"/>
    <w:rsid w:val="00FF793E"/>
    <w:rsid w:val="00FF7A15"/>
    <w:rsid w:val="00FF7A72"/>
    <w:rsid w:val="00FF7AE8"/>
    <w:rsid w:val="00FF7B60"/>
    <w:rsid w:val="00FF7BEE"/>
    <w:rsid w:val="00FF7C03"/>
    <w:rsid w:val="00FF7DEC"/>
    <w:rsid w:val="00FF7E0B"/>
    <w:rsid w:val="00FF7F26"/>
    <w:rsid w:val="01823444"/>
    <w:rsid w:val="0188DA81"/>
    <w:rsid w:val="0250DFC3"/>
    <w:rsid w:val="02EE535F"/>
    <w:rsid w:val="039DCBC5"/>
    <w:rsid w:val="0417481A"/>
    <w:rsid w:val="0492A88F"/>
    <w:rsid w:val="04ABE718"/>
    <w:rsid w:val="04DAB7CC"/>
    <w:rsid w:val="0527BE44"/>
    <w:rsid w:val="05D6BD19"/>
    <w:rsid w:val="0621B7D5"/>
    <w:rsid w:val="064FC27B"/>
    <w:rsid w:val="06C629EE"/>
    <w:rsid w:val="06C8C2C0"/>
    <w:rsid w:val="0711ACA2"/>
    <w:rsid w:val="071F53CD"/>
    <w:rsid w:val="07200C76"/>
    <w:rsid w:val="07397054"/>
    <w:rsid w:val="07B91800"/>
    <w:rsid w:val="0804D907"/>
    <w:rsid w:val="0894B94D"/>
    <w:rsid w:val="08A25DB7"/>
    <w:rsid w:val="0911C96E"/>
    <w:rsid w:val="0A279571"/>
    <w:rsid w:val="0A36A634"/>
    <w:rsid w:val="0A44870C"/>
    <w:rsid w:val="0A8C5CF7"/>
    <w:rsid w:val="0B7A23D2"/>
    <w:rsid w:val="0B849ED6"/>
    <w:rsid w:val="0B8E0DED"/>
    <w:rsid w:val="0BADA8BC"/>
    <w:rsid w:val="0BFC7E25"/>
    <w:rsid w:val="0C59DF55"/>
    <w:rsid w:val="0CA05E48"/>
    <w:rsid w:val="0D3E2CDE"/>
    <w:rsid w:val="0D871449"/>
    <w:rsid w:val="0DE8F196"/>
    <w:rsid w:val="0EE9FE5C"/>
    <w:rsid w:val="0F657321"/>
    <w:rsid w:val="0FD29634"/>
    <w:rsid w:val="1056BBC6"/>
    <w:rsid w:val="108F1D3B"/>
    <w:rsid w:val="10A389D8"/>
    <w:rsid w:val="10FACD96"/>
    <w:rsid w:val="116165A4"/>
    <w:rsid w:val="1167AE20"/>
    <w:rsid w:val="11A0FFBE"/>
    <w:rsid w:val="11B4082B"/>
    <w:rsid w:val="12060F76"/>
    <w:rsid w:val="130642C1"/>
    <w:rsid w:val="13190328"/>
    <w:rsid w:val="1344C83D"/>
    <w:rsid w:val="13598EE9"/>
    <w:rsid w:val="1418D96D"/>
    <w:rsid w:val="14340E3D"/>
    <w:rsid w:val="14D1B014"/>
    <w:rsid w:val="14F938F9"/>
    <w:rsid w:val="1502CA5B"/>
    <w:rsid w:val="15183A9A"/>
    <w:rsid w:val="1518A9D9"/>
    <w:rsid w:val="15925B54"/>
    <w:rsid w:val="15B2084A"/>
    <w:rsid w:val="15B90825"/>
    <w:rsid w:val="15BE3451"/>
    <w:rsid w:val="15EE747A"/>
    <w:rsid w:val="1622D4E9"/>
    <w:rsid w:val="167EBB00"/>
    <w:rsid w:val="16C28DE3"/>
    <w:rsid w:val="175EE588"/>
    <w:rsid w:val="177F95C9"/>
    <w:rsid w:val="17A77676"/>
    <w:rsid w:val="18347E80"/>
    <w:rsid w:val="1837EC87"/>
    <w:rsid w:val="18A85587"/>
    <w:rsid w:val="18DD5FA7"/>
    <w:rsid w:val="191D4A9B"/>
    <w:rsid w:val="194853C2"/>
    <w:rsid w:val="19834D99"/>
    <w:rsid w:val="19DC139F"/>
    <w:rsid w:val="19EFB8C5"/>
    <w:rsid w:val="19F23782"/>
    <w:rsid w:val="1A89A191"/>
    <w:rsid w:val="1A939E32"/>
    <w:rsid w:val="1BCA6783"/>
    <w:rsid w:val="1D87D9EF"/>
    <w:rsid w:val="1DD1D4AD"/>
    <w:rsid w:val="1E79BFA1"/>
    <w:rsid w:val="1F7796CB"/>
    <w:rsid w:val="1FAB251E"/>
    <w:rsid w:val="1FE271A2"/>
    <w:rsid w:val="2047DDA3"/>
    <w:rsid w:val="20771493"/>
    <w:rsid w:val="20DA9B4C"/>
    <w:rsid w:val="2128490F"/>
    <w:rsid w:val="21CFB46D"/>
    <w:rsid w:val="21E58760"/>
    <w:rsid w:val="2205735B"/>
    <w:rsid w:val="22717E17"/>
    <w:rsid w:val="228894C1"/>
    <w:rsid w:val="22FE62F3"/>
    <w:rsid w:val="235CB8C0"/>
    <w:rsid w:val="23611E16"/>
    <w:rsid w:val="2370AED2"/>
    <w:rsid w:val="23B2D161"/>
    <w:rsid w:val="23D3A1A1"/>
    <w:rsid w:val="2430E167"/>
    <w:rsid w:val="24985FB3"/>
    <w:rsid w:val="24A40EE0"/>
    <w:rsid w:val="24BBDFA1"/>
    <w:rsid w:val="250234C8"/>
    <w:rsid w:val="25534722"/>
    <w:rsid w:val="25D25A0A"/>
    <w:rsid w:val="26480634"/>
    <w:rsid w:val="264EC4CA"/>
    <w:rsid w:val="26648795"/>
    <w:rsid w:val="26E587F6"/>
    <w:rsid w:val="26EF46CA"/>
    <w:rsid w:val="27DA7DB1"/>
    <w:rsid w:val="281E142B"/>
    <w:rsid w:val="2903391C"/>
    <w:rsid w:val="29229D6B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33593D"/>
    <w:rsid w:val="2C69E623"/>
    <w:rsid w:val="2C7748F7"/>
    <w:rsid w:val="2CB3C90A"/>
    <w:rsid w:val="2CCAE06F"/>
    <w:rsid w:val="2CFA3AD6"/>
    <w:rsid w:val="2D2B787D"/>
    <w:rsid w:val="2DB84AB5"/>
    <w:rsid w:val="2E04D6F0"/>
    <w:rsid w:val="2E39BDE6"/>
    <w:rsid w:val="2F45731A"/>
    <w:rsid w:val="2F5F65BA"/>
    <w:rsid w:val="30493D28"/>
    <w:rsid w:val="307C3A0E"/>
    <w:rsid w:val="30D293F3"/>
    <w:rsid w:val="30DE4527"/>
    <w:rsid w:val="31367385"/>
    <w:rsid w:val="313B7781"/>
    <w:rsid w:val="315D9420"/>
    <w:rsid w:val="322126CB"/>
    <w:rsid w:val="3248D3AD"/>
    <w:rsid w:val="32560640"/>
    <w:rsid w:val="3276C119"/>
    <w:rsid w:val="329DE3FF"/>
    <w:rsid w:val="337BFD64"/>
    <w:rsid w:val="33843809"/>
    <w:rsid w:val="33A0105E"/>
    <w:rsid w:val="33D4D18C"/>
    <w:rsid w:val="3418905F"/>
    <w:rsid w:val="34F41C7C"/>
    <w:rsid w:val="352A2AE1"/>
    <w:rsid w:val="353D9DC7"/>
    <w:rsid w:val="3567828E"/>
    <w:rsid w:val="35A0B2D9"/>
    <w:rsid w:val="36B95E8A"/>
    <w:rsid w:val="375545F5"/>
    <w:rsid w:val="37618C37"/>
    <w:rsid w:val="3789DDFE"/>
    <w:rsid w:val="3798B4E0"/>
    <w:rsid w:val="37A0F0A4"/>
    <w:rsid w:val="38133166"/>
    <w:rsid w:val="38368190"/>
    <w:rsid w:val="383E5AEB"/>
    <w:rsid w:val="38D1FAA7"/>
    <w:rsid w:val="390C25FF"/>
    <w:rsid w:val="397B4B15"/>
    <w:rsid w:val="3A4496C4"/>
    <w:rsid w:val="3B2E9B31"/>
    <w:rsid w:val="3B5B300A"/>
    <w:rsid w:val="3BD54950"/>
    <w:rsid w:val="3C3C65FA"/>
    <w:rsid w:val="3D930C9B"/>
    <w:rsid w:val="3DBAEE23"/>
    <w:rsid w:val="3DBC3647"/>
    <w:rsid w:val="3DC851B2"/>
    <w:rsid w:val="3DCC0F5D"/>
    <w:rsid w:val="3E062FFC"/>
    <w:rsid w:val="3E1561F3"/>
    <w:rsid w:val="3E1D865E"/>
    <w:rsid w:val="3E793D41"/>
    <w:rsid w:val="3E8F5327"/>
    <w:rsid w:val="3FB528DA"/>
    <w:rsid w:val="403C481A"/>
    <w:rsid w:val="413AABCE"/>
    <w:rsid w:val="419D50D0"/>
    <w:rsid w:val="4277EB66"/>
    <w:rsid w:val="42BA1FCE"/>
    <w:rsid w:val="42BD7501"/>
    <w:rsid w:val="42C3DEA5"/>
    <w:rsid w:val="42CE8AEC"/>
    <w:rsid w:val="430B80A4"/>
    <w:rsid w:val="4331C37E"/>
    <w:rsid w:val="43566B6B"/>
    <w:rsid w:val="43A80CF5"/>
    <w:rsid w:val="44B2F57E"/>
    <w:rsid w:val="45A7940A"/>
    <w:rsid w:val="461843DD"/>
    <w:rsid w:val="464A7E5E"/>
    <w:rsid w:val="466D2A8B"/>
    <w:rsid w:val="4672AF99"/>
    <w:rsid w:val="47FC052E"/>
    <w:rsid w:val="4854CD16"/>
    <w:rsid w:val="48B5A679"/>
    <w:rsid w:val="48D9FB7B"/>
    <w:rsid w:val="48DADC73"/>
    <w:rsid w:val="492E1C17"/>
    <w:rsid w:val="496C229A"/>
    <w:rsid w:val="49B1C650"/>
    <w:rsid w:val="4A2072B1"/>
    <w:rsid w:val="4AEDAFDA"/>
    <w:rsid w:val="4B4F7D4C"/>
    <w:rsid w:val="4BCCE671"/>
    <w:rsid w:val="4C8306DC"/>
    <w:rsid w:val="4CD4C5AD"/>
    <w:rsid w:val="4E70B48C"/>
    <w:rsid w:val="4E81FC9C"/>
    <w:rsid w:val="4EB9C32A"/>
    <w:rsid w:val="4FF56401"/>
    <w:rsid w:val="50B5346B"/>
    <w:rsid w:val="51790AAD"/>
    <w:rsid w:val="51E3D6B3"/>
    <w:rsid w:val="51FAD306"/>
    <w:rsid w:val="524E4A44"/>
    <w:rsid w:val="52EAC223"/>
    <w:rsid w:val="5311DDD7"/>
    <w:rsid w:val="535C50F2"/>
    <w:rsid w:val="53760329"/>
    <w:rsid w:val="544A3B59"/>
    <w:rsid w:val="54EE90D0"/>
    <w:rsid w:val="55090312"/>
    <w:rsid w:val="552D5A61"/>
    <w:rsid w:val="554924F5"/>
    <w:rsid w:val="5556409F"/>
    <w:rsid w:val="5681395A"/>
    <w:rsid w:val="571DEA2A"/>
    <w:rsid w:val="5769ACCC"/>
    <w:rsid w:val="57B74C7C"/>
    <w:rsid w:val="57BF8AE7"/>
    <w:rsid w:val="592BD735"/>
    <w:rsid w:val="59FAF8A4"/>
    <w:rsid w:val="5C934D30"/>
    <w:rsid w:val="5D10A5C7"/>
    <w:rsid w:val="5D17D2A6"/>
    <w:rsid w:val="5D93099A"/>
    <w:rsid w:val="5DB78716"/>
    <w:rsid w:val="5DEFABB0"/>
    <w:rsid w:val="5E875C43"/>
    <w:rsid w:val="5EACB29B"/>
    <w:rsid w:val="5F2F3F63"/>
    <w:rsid w:val="5F3CD753"/>
    <w:rsid w:val="5F3F835C"/>
    <w:rsid w:val="5F466363"/>
    <w:rsid w:val="5FA39CBC"/>
    <w:rsid w:val="5FD68E8B"/>
    <w:rsid w:val="5FE60D06"/>
    <w:rsid w:val="5FF5E89E"/>
    <w:rsid w:val="60A146D2"/>
    <w:rsid w:val="60ED6CFD"/>
    <w:rsid w:val="61B698FF"/>
    <w:rsid w:val="624067AD"/>
    <w:rsid w:val="629211F5"/>
    <w:rsid w:val="62D80451"/>
    <w:rsid w:val="63399938"/>
    <w:rsid w:val="6343E28D"/>
    <w:rsid w:val="636F805F"/>
    <w:rsid w:val="63A9C83C"/>
    <w:rsid w:val="63BC96AA"/>
    <w:rsid w:val="63C3CB4D"/>
    <w:rsid w:val="63F8180F"/>
    <w:rsid w:val="6407B595"/>
    <w:rsid w:val="649C00B4"/>
    <w:rsid w:val="64DB36A8"/>
    <w:rsid w:val="64FDDF27"/>
    <w:rsid w:val="6659C644"/>
    <w:rsid w:val="66C63DCB"/>
    <w:rsid w:val="66FE43F7"/>
    <w:rsid w:val="676BED59"/>
    <w:rsid w:val="67EB6956"/>
    <w:rsid w:val="6826A1F7"/>
    <w:rsid w:val="687776E8"/>
    <w:rsid w:val="688DA9ED"/>
    <w:rsid w:val="68996B9B"/>
    <w:rsid w:val="6930F1FE"/>
    <w:rsid w:val="6A351B48"/>
    <w:rsid w:val="6A4119AC"/>
    <w:rsid w:val="6A9DFE75"/>
    <w:rsid w:val="6AAE48C0"/>
    <w:rsid w:val="6BC68437"/>
    <w:rsid w:val="6BC8CE11"/>
    <w:rsid w:val="6BF19867"/>
    <w:rsid w:val="6BF6E91E"/>
    <w:rsid w:val="6C37E22B"/>
    <w:rsid w:val="6C87AF6A"/>
    <w:rsid w:val="6CD91C87"/>
    <w:rsid w:val="6CE8D843"/>
    <w:rsid w:val="6D1F6C24"/>
    <w:rsid w:val="6DF65FD7"/>
    <w:rsid w:val="6E08655F"/>
    <w:rsid w:val="6E587C18"/>
    <w:rsid w:val="6E5D87B5"/>
    <w:rsid w:val="6E8A406B"/>
    <w:rsid w:val="6EC11C1A"/>
    <w:rsid w:val="6EC93054"/>
    <w:rsid w:val="6EF5965E"/>
    <w:rsid w:val="6F3C71C6"/>
    <w:rsid w:val="6F4BA4AB"/>
    <w:rsid w:val="6F6B7B4B"/>
    <w:rsid w:val="6F998A64"/>
    <w:rsid w:val="7010D276"/>
    <w:rsid w:val="704816FF"/>
    <w:rsid w:val="70B1650B"/>
    <w:rsid w:val="70C84F6E"/>
    <w:rsid w:val="70C9C68A"/>
    <w:rsid w:val="71326C47"/>
    <w:rsid w:val="71486CF4"/>
    <w:rsid w:val="7247C097"/>
    <w:rsid w:val="72B1AD05"/>
    <w:rsid w:val="73B7080B"/>
    <w:rsid w:val="74684237"/>
    <w:rsid w:val="74A39550"/>
    <w:rsid w:val="75A6102B"/>
    <w:rsid w:val="75A93759"/>
    <w:rsid w:val="75CC8C80"/>
    <w:rsid w:val="7617ABC0"/>
    <w:rsid w:val="76221C36"/>
    <w:rsid w:val="7685701E"/>
    <w:rsid w:val="768AFFC4"/>
    <w:rsid w:val="768B8CA4"/>
    <w:rsid w:val="76B3F69F"/>
    <w:rsid w:val="77E4BC73"/>
    <w:rsid w:val="7830E8BA"/>
    <w:rsid w:val="78D98B90"/>
    <w:rsid w:val="7933D9F5"/>
    <w:rsid w:val="79B28A07"/>
    <w:rsid w:val="79C8896A"/>
    <w:rsid w:val="7A2BA558"/>
    <w:rsid w:val="7A7F759B"/>
    <w:rsid w:val="7AA674DE"/>
    <w:rsid w:val="7B80AA27"/>
    <w:rsid w:val="7BA55DDA"/>
    <w:rsid w:val="7C407E1D"/>
    <w:rsid w:val="7C5062DA"/>
    <w:rsid w:val="7C66E8AB"/>
    <w:rsid w:val="7CC3F57A"/>
    <w:rsid w:val="7CE39F04"/>
    <w:rsid w:val="7D30F1BD"/>
    <w:rsid w:val="7D5DF7B7"/>
    <w:rsid w:val="7D65DCC5"/>
    <w:rsid w:val="7D837D91"/>
    <w:rsid w:val="7DF1C2E1"/>
    <w:rsid w:val="7DFF9668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4F079639-4531-414F-81C9-1D474428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  <w:style w:type="character" w:customStyle="1" w:styleId="ui-provider">
    <w:name w:val="ui-provider"/>
    <w:basedOn w:val="DefaultParagraphFont"/>
    <w:rsid w:val="000D3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43477D-25ED-4B33-8EFC-6FD59A98C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928362-3721-4944-93BA-4D3D08DD6C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840813D0-A2C7-40E7-ACFB-2A732EBBD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706</TotalTime>
  <Pages>53</Pages>
  <Words>14038</Words>
  <Characters>63736</Characters>
  <Application>Microsoft Office Word</Application>
  <DocSecurity>0</DocSecurity>
  <Lines>6373</Lines>
  <Paragraphs>3240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74534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Alisa, Langyanai</cp:lastModifiedBy>
  <cp:revision>106</cp:revision>
  <cp:lastPrinted>2026-02-23T13:53:00Z</cp:lastPrinted>
  <dcterms:created xsi:type="dcterms:W3CDTF">2026-02-18T22:47:00Z</dcterms:created>
  <dcterms:modified xsi:type="dcterms:W3CDTF">2026-02-27T10:30:00Z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