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70074" w14:textId="77777777" w:rsidR="00DD2783" w:rsidRPr="00D27ADF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  <w:sectPr w:rsidR="00DD2783" w:rsidRPr="00D27ADF" w:rsidSect="006F3FF5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18" w:header="475" w:footer="590" w:gutter="0"/>
          <w:pgNumType w:start="0"/>
          <w:cols w:space="720"/>
          <w:docGrid w:linePitch="245"/>
        </w:sectPr>
      </w:pPr>
    </w:p>
    <w:p w14:paraId="4F9947D1" w14:textId="77777777" w:rsidR="00CB1B71" w:rsidRPr="00D27ADF" w:rsidRDefault="00CB1B71" w:rsidP="00CB1B71">
      <w:pPr>
        <w:pStyle w:val="ReportHeading1"/>
        <w:framePr w:w="7808" w:h="995" w:wrap="around" w:x="2421" w:y="1418"/>
        <w:spacing w:line="260" w:lineRule="atLeast"/>
        <w:rPr>
          <w:rFonts w:ascii="Angsana New" w:hAnsi="Angsana New"/>
          <w:b w:val="0"/>
          <w:bCs w:val="0"/>
          <w:sz w:val="22"/>
          <w:szCs w:val="22"/>
        </w:rPr>
      </w:pPr>
    </w:p>
    <w:p w14:paraId="4665096C" w14:textId="77777777" w:rsidR="00CB1B71" w:rsidRPr="00D27ADF" w:rsidRDefault="00CB1B71" w:rsidP="00CB1B71">
      <w:pPr>
        <w:pStyle w:val="ReportHeading1"/>
        <w:framePr w:w="7808" w:h="995" w:wrap="around" w:x="2421" w:y="1418"/>
        <w:spacing w:line="260" w:lineRule="atLeast"/>
        <w:rPr>
          <w:rFonts w:ascii="Angsana New" w:hAnsi="Angsana New"/>
          <w:b w:val="0"/>
          <w:bCs w:val="0"/>
          <w:sz w:val="22"/>
          <w:szCs w:val="22"/>
        </w:rPr>
      </w:pPr>
      <w:bookmarkStart w:id="0" w:name="ExtraText"/>
    </w:p>
    <w:bookmarkEnd w:id="0"/>
    <w:p w14:paraId="2D274EAD" w14:textId="77777777" w:rsidR="00CB1B71" w:rsidRDefault="00CB1B71" w:rsidP="00CB1B71">
      <w:pPr>
        <w:pStyle w:val="ReportHeading1"/>
        <w:framePr w:w="7808" w:h="995" w:wrap="around" w:x="2421" w:y="1418"/>
        <w:spacing w:line="260" w:lineRule="atLeast"/>
        <w:rPr>
          <w:rFonts w:ascii="Angsana New" w:hAnsi="Angsana New"/>
          <w:sz w:val="22"/>
          <w:szCs w:val="22"/>
        </w:rPr>
      </w:pPr>
    </w:p>
    <w:p w14:paraId="5801FF8A" w14:textId="77777777" w:rsidR="00956C20" w:rsidRPr="00D27ADF" w:rsidRDefault="00956C20" w:rsidP="00CB1B71">
      <w:pPr>
        <w:pStyle w:val="ReportHeading1"/>
        <w:framePr w:w="7808" w:h="995" w:wrap="around" w:x="2421" w:y="1418"/>
        <w:spacing w:line="260" w:lineRule="atLeast"/>
        <w:rPr>
          <w:rFonts w:ascii="Angsana New" w:hAnsi="Angsana New"/>
          <w:sz w:val="22"/>
          <w:szCs w:val="22"/>
        </w:rPr>
      </w:pPr>
    </w:p>
    <w:p w14:paraId="5FB52FEA" w14:textId="77777777" w:rsidR="00FD3B65" w:rsidRPr="00493222" w:rsidRDefault="00FD3B65" w:rsidP="00FD3B6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493222">
        <w:rPr>
          <w:rFonts w:ascii="Angsana New" w:hAnsi="Angsana New"/>
          <w:sz w:val="52"/>
          <w:szCs w:val="52"/>
          <w:cs/>
        </w:rPr>
        <w:t xml:space="preserve">บริษัท </w:t>
      </w:r>
      <w:r w:rsidRPr="00493222">
        <w:rPr>
          <w:rFonts w:ascii="Angsana New" w:hAnsi="Angsana New" w:hint="cs"/>
          <w:sz w:val="52"/>
          <w:szCs w:val="52"/>
          <w:cs/>
        </w:rPr>
        <w:t>ไทยอุตสาหกรรมพลาสติก (</w:t>
      </w:r>
      <w:r w:rsidR="00412ECA" w:rsidRPr="00412ECA">
        <w:rPr>
          <w:rFonts w:ascii="Angsana New" w:hAnsi="Angsana New" w:hint="cs"/>
          <w:sz w:val="52"/>
          <w:szCs w:val="52"/>
        </w:rPr>
        <w:t>1994</w:t>
      </w:r>
      <w:r w:rsidRPr="00493222">
        <w:rPr>
          <w:rFonts w:ascii="Angsana New" w:hAnsi="Angsana New" w:hint="cs"/>
          <w:sz w:val="52"/>
          <w:szCs w:val="52"/>
          <w:cs/>
        </w:rPr>
        <w:t xml:space="preserve">) </w:t>
      </w:r>
      <w:r w:rsidRPr="00493222">
        <w:rPr>
          <w:rFonts w:ascii="Angsana New" w:hAnsi="Angsana New"/>
          <w:sz w:val="52"/>
          <w:szCs w:val="52"/>
          <w:cs/>
        </w:rPr>
        <w:t xml:space="preserve">จำกัด </w:t>
      </w:r>
      <w:r w:rsidRPr="00493222">
        <w:rPr>
          <w:rFonts w:ascii="Angsana New" w:hAnsi="Angsana New" w:hint="cs"/>
          <w:sz w:val="52"/>
          <w:szCs w:val="52"/>
          <w:cs/>
        </w:rPr>
        <w:t>(มหาชน)</w:t>
      </w:r>
    </w:p>
    <w:p w14:paraId="44FC1B98" w14:textId="77777777" w:rsidR="00FD3B65" w:rsidRPr="00956C20" w:rsidRDefault="00FD3B65" w:rsidP="00FD3B6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</w:p>
    <w:p w14:paraId="16BB6C2A" w14:textId="77777777" w:rsidR="00FD3B65" w:rsidRPr="00493222" w:rsidRDefault="00FD3B65" w:rsidP="00FD3B6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493222">
        <w:rPr>
          <w:rFonts w:ascii="Angsana New" w:hAnsi="Angsana New"/>
          <w:sz w:val="32"/>
          <w:szCs w:val="32"/>
          <w:cs/>
        </w:rPr>
        <w:t>งบการเงิน</w:t>
      </w:r>
    </w:p>
    <w:p w14:paraId="2F3147D9" w14:textId="77777777" w:rsidR="00FD3B65" w:rsidRPr="00493222" w:rsidRDefault="00FD3B65" w:rsidP="00FD3B6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493222">
        <w:rPr>
          <w:rFonts w:ascii="Angsana New" w:hAnsi="Angsana New"/>
          <w:sz w:val="32"/>
          <w:szCs w:val="32"/>
          <w:cs/>
        </w:rPr>
        <w:t>สำหรับ</w:t>
      </w:r>
      <w:r w:rsidRPr="00493222">
        <w:rPr>
          <w:rFonts w:ascii="Angsana New" w:hAnsi="Angsana New" w:hint="cs"/>
          <w:sz w:val="32"/>
          <w:szCs w:val="32"/>
          <w:cs/>
        </w:rPr>
        <w:t>ปี</w:t>
      </w:r>
      <w:r w:rsidRPr="004932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93222">
        <w:rPr>
          <w:rFonts w:ascii="Angsana New" w:hAnsi="Angsana New"/>
          <w:sz w:val="32"/>
          <w:szCs w:val="32"/>
        </w:rPr>
        <w:t>31</w:t>
      </w:r>
      <w:r w:rsidRPr="004932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42EFA">
        <w:rPr>
          <w:rFonts w:ascii="Angsana New" w:hAnsi="Angsana New"/>
          <w:sz w:val="32"/>
          <w:szCs w:val="32"/>
        </w:rPr>
        <w:t>2568</w:t>
      </w:r>
    </w:p>
    <w:p w14:paraId="109E1957" w14:textId="77777777" w:rsidR="00FD3B65" w:rsidRPr="00493222" w:rsidRDefault="00FD3B65" w:rsidP="00FD3B6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493222">
        <w:rPr>
          <w:rFonts w:ascii="Angsana New" w:hAnsi="Angsana New"/>
          <w:sz w:val="32"/>
          <w:szCs w:val="32"/>
          <w:cs/>
        </w:rPr>
        <w:t>แล</w:t>
      </w:r>
      <w:r w:rsidRPr="00493222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493222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1C3ED95A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2514C2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9A1FC1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C121AD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E35DFA3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3D1385F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6C6B46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5C69AB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24EAE1A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79BAEB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0487F1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DFE65D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C95785E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378E49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5A3BB7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B1DA55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11DCA6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54AAA1E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6D0443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D493D21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DBAFD13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98B6C76" w14:textId="77777777" w:rsidR="00FD3B65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16"/>
          <w:szCs w:val="16"/>
        </w:rPr>
      </w:pPr>
    </w:p>
    <w:p w14:paraId="54CCCB4D" w14:textId="77777777" w:rsidR="00FD3B65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16"/>
          <w:szCs w:val="16"/>
        </w:rPr>
      </w:pPr>
    </w:p>
    <w:p w14:paraId="4FA01A0B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16"/>
          <w:szCs w:val="16"/>
        </w:rPr>
      </w:pPr>
    </w:p>
    <w:p w14:paraId="4C14065D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493222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7450CFB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493222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6F0FC1F0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4A8FFC56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0D05BAB" w14:textId="77777777" w:rsidR="00FD3B65" w:rsidRPr="00792DAF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24595C3B" w14:textId="77777777" w:rsidR="00FD3B65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13340440" w14:textId="77777777" w:rsidR="00225CD7" w:rsidRDefault="00225CD7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4D93C34C" w14:textId="77777777" w:rsidR="00225CD7" w:rsidRPr="00792DAF" w:rsidRDefault="00225CD7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8B80F5B" w14:textId="77777777" w:rsidR="00FD3B65" w:rsidRPr="00792DAF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0831DA3F" w14:textId="77777777" w:rsidR="00792DAF" w:rsidRPr="00792DAF" w:rsidRDefault="00792DAF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B8E6199" w14:textId="77777777" w:rsidR="00FD3B65" w:rsidRPr="00493222" w:rsidRDefault="00FD3B65" w:rsidP="00FD3B6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93222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0432C0F" w14:textId="77777777" w:rsidR="00FD3B65" w:rsidRPr="00493222" w:rsidRDefault="00FD3B65" w:rsidP="00FD3B65">
      <w:pPr>
        <w:rPr>
          <w:rFonts w:ascii="Angsana New" w:hAnsi="Angsana New"/>
          <w:sz w:val="30"/>
          <w:szCs w:val="30"/>
        </w:rPr>
      </w:pPr>
    </w:p>
    <w:p w14:paraId="4BFE107E" w14:textId="77777777" w:rsidR="00FD3B65" w:rsidRPr="000E21CE" w:rsidRDefault="00FD3B65" w:rsidP="00FD3B65">
      <w:pPr>
        <w:rPr>
          <w:rFonts w:ascii="Angsana New" w:hAnsi="Angsana New"/>
          <w:sz w:val="30"/>
          <w:szCs w:val="30"/>
        </w:rPr>
      </w:pPr>
      <w:r w:rsidRPr="00493222">
        <w:rPr>
          <w:rFonts w:ascii="Angsana New" w:hAnsi="Angsana New"/>
          <w:sz w:val="30"/>
          <w:szCs w:val="30"/>
          <w:cs/>
        </w:rPr>
        <w:t xml:space="preserve">เสนอ  </w:t>
      </w:r>
      <w:r w:rsidRPr="00493222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Pr="00493222">
        <w:rPr>
          <w:rFonts w:ascii="Angsana New" w:hAnsi="Angsana New"/>
          <w:sz w:val="30"/>
          <w:szCs w:val="30"/>
          <w:cs/>
        </w:rPr>
        <w:t>คณะกรรมการบริษัท ไทยอุตสาหกรรมพลาสติก (</w:t>
      </w:r>
      <w:r w:rsidR="00412ECA" w:rsidRPr="00412ECA">
        <w:rPr>
          <w:rFonts w:ascii="Angsana New" w:hAnsi="Angsana New"/>
          <w:sz w:val="30"/>
          <w:szCs w:val="30"/>
        </w:rPr>
        <w:t>1994</w:t>
      </w:r>
      <w:r w:rsidRPr="00493222">
        <w:rPr>
          <w:rFonts w:ascii="Angsana New" w:hAnsi="Angsana New"/>
          <w:sz w:val="30"/>
          <w:szCs w:val="30"/>
          <w:cs/>
        </w:rPr>
        <w:t>) จำกัด</w:t>
      </w:r>
      <w:r w:rsidRPr="00493222">
        <w:rPr>
          <w:rFonts w:ascii="Angsana New" w:hAnsi="Angsana New"/>
          <w:sz w:val="30"/>
          <w:szCs w:val="30"/>
        </w:rPr>
        <w:t xml:space="preserve"> </w:t>
      </w:r>
      <w:r w:rsidRPr="00493222">
        <w:rPr>
          <w:rFonts w:ascii="Angsana New" w:hAnsi="Angsana New" w:hint="cs"/>
          <w:sz w:val="30"/>
          <w:szCs w:val="30"/>
          <w:cs/>
        </w:rPr>
        <w:t>(มหาชน)</w:t>
      </w:r>
    </w:p>
    <w:p w14:paraId="6CCB91D4" w14:textId="77777777" w:rsidR="00FD3B65" w:rsidRPr="00493222" w:rsidRDefault="00FD3B65" w:rsidP="00FD3B65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cs/>
          <w:lang w:val="en-US"/>
        </w:rPr>
      </w:pPr>
    </w:p>
    <w:p w14:paraId="58A66CF9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49322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3AF6926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B617E5D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ไทยอุตสาหกรรมพลาสติก (</w:t>
      </w:r>
      <w:r w:rsidR="00412ECA" w:rsidRPr="00412ECA">
        <w:rPr>
          <w:rFonts w:ascii="Angsana New" w:hAnsi="Angsana New" w:cs="Angsana New"/>
          <w:sz w:val="30"/>
          <w:szCs w:val="30"/>
        </w:rPr>
        <w:t>1994</w:t>
      </w:r>
      <w:r w:rsidRPr="00493222">
        <w:rPr>
          <w:rFonts w:ascii="Angsana New" w:hAnsi="Angsana New" w:cs="Angsana New"/>
          <w:sz w:val="30"/>
          <w:szCs w:val="30"/>
          <w:cs/>
        </w:rPr>
        <w:t>) จำกัด (มหาชน)</w:t>
      </w:r>
      <w:r w:rsidRPr="00493222">
        <w:rPr>
          <w:rFonts w:ascii="Angsana New" w:hAnsi="Angsana New" w:cs="Angsana New"/>
          <w:sz w:val="30"/>
          <w:szCs w:val="30"/>
        </w:rPr>
        <w:t xml:space="preserve"> (</w:t>
      </w:r>
      <w:r w:rsidRPr="00493222">
        <w:rPr>
          <w:rFonts w:ascii="Angsana New" w:hAnsi="Angsana New" w:cs="Angsana New"/>
          <w:sz w:val="30"/>
          <w:szCs w:val="30"/>
          <w:cs/>
        </w:rPr>
        <w:t>บริษัท</w:t>
      </w:r>
      <w:r w:rsidRPr="00493222">
        <w:rPr>
          <w:rFonts w:ascii="Angsana New" w:hAnsi="Angsana New" w:cs="Angsana New"/>
          <w:sz w:val="30"/>
          <w:szCs w:val="30"/>
        </w:rPr>
        <w:t xml:space="preserve">) </w:t>
      </w:r>
      <w:r w:rsidRPr="00493222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ณ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วันที่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31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ธันวาคม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 w:rsidR="00442EFA">
        <w:rPr>
          <w:rFonts w:ascii="Angsana New" w:hAnsi="Angsana New" w:cs="Angsana New"/>
          <w:sz w:val="30"/>
          <w:szCs w:val="30"/>
        </w:rPr>
        <w:t>2568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D37AF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</w:t>
      </w:r>
      <w:r w:rsidR="00C31982">
        <w:rPr>
          <w:rFonts w:ascii="Angsana New" w:hAnsi="Angsana New" w:cs="Angsana New"/>
          <w:sz w:val="30"/>
          <w:szCs w:val="30"/>
        </w:rPr>
        <w:t xml:space="preserve">  </w:t>
      </w:r>
      <w:r w:rsidRPr="00493222">
        <w:rPr>
          <w:rFonts w:ascii="Angsana New" w:hAnsi="Angsana New" w:cs="Angsana New"/>
          <w:sz w:val="30"/>
          <w:szCs w:val="30"/>
          <w:cs/>
        </w:rPr>
        <w:t>งบกระแสเงินสดสำหรับปีสิ้นสุดวันเดียวกันและหมายเหตุประกอบงบการเงินรวมถึงสรุปนโยบายการบัญชีที่</w:t>
      </w:r>
      <w:r w:rsidR="00BB5417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493222">
        <w:rPr>
          <w:rFonts w:ascii="Angsana New" w:hAnsi="Angsana New" w:cs="Angsana New"/>
          <w:sz w:val="30"/>
          <w:szCs w:val="30"/>
          <w:cs/>
        </w:rPr>
        <w:t>สำคัญ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</w:p>
    <w:p w14:paraId="6639B264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7D82DD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101A4D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</w:t>
      </w:r>
      <w:r w:rsidRPr="00101A4D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ไทยอุตสาหกรรมพลาสติก</w:t>
      </w:r>
      <w:r w:rsidRPr="00101A4D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(</w:t>
      </w:r>
      <w:r w:rsidR="00412ECA" w:rsidRPr="00412ECA">
        <w:rPr>
          <w:rFonts w:ascii="Angsana New" w:hAnsi="Angsana New" w:cs="Angsana New"/>
          <w:sz w:val="30"/>
          <w:szCs w:val="30"/>
        </w:rPr>
        <w:t>1994</w:t>
      </w:r>
      <w:r w:rsidRPr="00493222">
        <w:rPr>
          <w:rFonts w:ascii="Angsana New" w:hAnsi="Angsana New" w:cs="Angsana New"/>
          <w:sz w:val="30"/>
          <w:szCs w:val="30"/>
          <w:cs/>
        </w:rPr>
        <w:t>)</w:t>
      </w:r>
      <w:r w:rsidRPr="00101A4D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จำกัด</w:t>
      </w:r>
      <w:r w:rsidRPr="00101A4D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ณ</w:t>
      </w:r>
      <w:r w:rsidRPr="00101A4D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วันที่</w:t>
      </w:r>
      <w:r w:rsidRPr="00101A4D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31</w:t>
      </w:r>
      <w:r w:rsidRPr="00101A4D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ธันวาคม</w:t>
      </w:r>
      <w:r w:rsidRPr="00101A4D">
        <w:rPr>
          <w:rFonts w:ascii="Angsana New" w:hAnsi="Angsana New" w:cs="Angsana New"/>
          <w:color w:val="FFFFFF"/>
          <w:sz w:val="30"/>
          <w:szCs w:val="30"/>
        </w:rPr>
        <w:t>-</w:t>
      </w:r>
      <w:r w:rsidR="00442EFA">
        <w:rPr>
          <w:rFonts w:ascii="Angsana New" w:hAnsi="Angsana New" w:cs="Angsana New"/>
          <w:sz w:val="30"/>
          <w:szCs w:val="30"/>
        </w:rPr>
        <w:t>2568</w:t>
      </w:r>
      <w:r w:rsidRPr="00101A4D">
        <w:rPr>
          <w:rFonts w:ascii="Angsana New" w:hAnsi="Angsana New" w:cs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0123EA3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6F9D1B4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49322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8EE9BBE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4D98816" w14:textId="77777777" w:rsidR="00FD3B65" w:rsidRPr="00493222" w:rsidRDefault="00FD3B65" w:rsidP="00FD3B65">
      <w:pPr>
        <w:pStyle w:val="a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493222">
        <w:rPr>
          <w:rFonts w:ascii="Angsana New" w:hAnsi="Angsana New"/>
          <w:cs/>
        </w:rPr>
        <w:t>ข้าพเจ้าได้ปฏิบัติงานตรวจสอบตามมาตรฐานการสอบบัญชี</w:t>
      </w:r>
      <w:r w:rsidRPr="00493222">
        <w:rPr>
          <w:rFonts w:ascii="Angsana New" w:hAnsi="Angsana New"/>
        </w:rPr>
        <w:t xml:space="preserve"> </w:t>
      </w:r>
      <w:r w:rsidRPr="00493222">
        <w:rPr>
          <w:rFonts w:ascii="Angsana New" w:hAnsi="Angsana New"/>
          <w:cs/>
        </w:rPr>
        <w:t>ความรับผิดชอบของข้าพเจ้าได้กล่าวไว้ใน</w:t>
      </w:r>
      <w:r>
        <w:rPr>
          <w:rFonts w:ascii="Angsana New" w:hAnsi="Angsana New" w:hint="cs"/>
          <w:cs/>
          <w:lang w:val="en-US"/>
        </w:rPr>
        <w:t>วรรค</w:t>
      </w:r>
      <w:r w:rsidRPr="00493222">
        <w:rPr>
          <w:rFonts w:ascii="Angsana New" w:hAnsi="Angsana New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493222">
        <w:rPr>
          <w:rFonts w:ascii="Angsana New" w:hAnsi="Angsana New"/>
        </w:rPr>
        <w:t xml:space="preserve"> </w:t>
      </w:r>
      <w:r w:rsidRPr="00493222">
        <w:rPr>
          <w:rFonts w:ascii="Angsana New" w:hAnsi="Angsana New"/>
          <w:cs/>
        </w:rPr>
        <w:t>ข้าพเจ้ามีความเป็นอิสระจากบริษัทตาม</w:t>
      </w:r>
      <w:r w:rsidR="002D49F0">
        <w:rPr>
          <w:rFonts w:ascii="Angsana New" w:hAnsi="Angsana New" w:hint="cs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2D49F0" w:rsidRPr="00F56216">
        <w:rPr>
          <w:rFonts w:ascii="Angsana New" w:hAnsi="Angsana New"/>
          <w:cs/>
        </w:rPr>
        <w:t>ที่กำหนดโดยสภาวิชาชีพบัญชี</w:t>
      </w:r>
      <w:r w:rsidR="002D49F0">
        <w:rPr>
          <w:rFonts w:ascii="Angsana New" w:hAnsi="Angsana New" w:hint="cs"/>
          <w:cs/>
        </w:rPr>
        <w:t xml:space="preserve">(ประมวลจรรยาบรรณของผู้ประกอบวิชาชีพบัญชี) </w:t>
      </w:r>
      <w:r w:rsidR="002D49F0" w:rsidRPr="00F56216">
        <w:rPr>
          <w:rFonts w:ascii="Angsana New" w:hAnsi="Angsana New"/>
          <w:cs/>
        </w:rPr>
        <w:t>ในส่วนที่เกี่ยวข้องกับการตรวจสอบงบการเงิน</w:t>
      </w:r>
      <w:r w:rsidR="002D49F0" w:rsidRPr="00493222">
        <w:rPr>
          <w:rFonts w:ascii="Angsana New" w:hAnsi="Angsana New"/>
          <w:cs/>
        </w:rPr>
        <w:t xml:space="preserve"> </w:t>
      </w:r>
      <w:r w:rsidRPr="00493222">
        <w:rPr>
          <w:rFonts w:ascii="Angsana New" w:hAnsi="Angsana New"/>
          <w:cs/>
        </w:rPr>
        <w:t>และข้าพเจ้าได้ปฏิบัติตา</w:t>
      </w:r>
      <w:r>
        <w:rPr>
          <w:rFonts w:ascii="Angsana New" w:hAnsi="Angsana New"/>
          <w:cs/>
        </w:rPr>
        <w:t>มความรับผิดชอบด้านจรรยาบรรณอื่น</w:t>
      </w:r>
      <w:r w:rsidRPr="00D96696">
        <w:rPr>
          <w:rFonts w:ascii="Angsana New" w:hAnsi="Angsana New" w:hint="cs"/>
          <w:color w:val="FFFFFF"/>
          <w:cs/>
        </w:rPr>
        <w:t>-</w:t>
      </w:r>
      <w:r w:rsidRPr="00493222">
        <w:rPr>
          <w:rFonts w:ascii="Angsana New" w:hAnsi="Angsana New"/>
          <w:cs/>
        </w:rPr>
        <w:t>ๆ</w:t>
      </w:r>
      <w:r w:rsidRPr="00D96696">
        <w:rPr>
          <w:rFonts w:ascii="Angsana New" w:hAnsi="Angsana New"/>
          <w:color w:val="FFFFFF"/>
          <w:lang w:val="en-US"/>
        </w:rPr>
        <w:t>_</w:t>
      </w:r>
      <w:r w:rsidR="002D49F0">
        <w:rPr>
          <w:rFonts w:ascii="Angsana New" w:hAnsi="Angsana New" w:hint="cs"/>
          <w:cs/>
        </w:rPr>
        <w:t>ตามประมวลจรรยาบรรณของผู้ประกอบวิชาชีพบัญชี</w:t>
      </w:r>
      <w:r w:rsidRPr="00D96696">
        <w:rPr>
          <w:rFonts w:ascii="Angsana New" w:hAnsi="Angsana New"/>
          <w:color w:val="FFFFFF"/>
          <w:lang w:val="en-US"/>
        </w:rPr>
        <w:t>_</w:t>
      </w:r>
      <w:r w:rsidRPr="00493222">
        <w:rPr>
          <w:rFonts w:ascii="Angsana New" w:hAnsi="Angsana New"/>
          <w:cs/>
        </w:rPr>
        <w:t>ข้าพเจ้าเชื่อ</w:t>
      </w:r>
      <w:r w:rsidRPr="00F63AFD">
        <w:rPr>
          <w:rFonts w:ascii="Angsana New" w:hAnsi="Angsana New"/>
          <w:spacing w:val="4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469971" w14:textId="77777777" w:rsidR="00FD3B65" w:rsidRPr="00493222" w:rsidRDefault="00FD3B65" w:rsidP="00FD3B65">
      <w:pPr>
        <w:pStyle w:val="a"/>
        <w:tabs>
          <w:tab w:val="clear" w:pos="1080"/>
        </w:tabs>
        <w:jc w:val="thaiDistribute"/>
        <w:rPr>
          <w:rFonts w:ascii="Angsana New" w:hAnsi="Angsana New"/>
        </w:rPr>
      </w:pPr>
    </w:p>
    <w:p w14:paraId="77798201" w14:textId="77777777" w:rsidR="00FD3B65" w:rsidRPr="00AB49C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7D472B" w14:textId="77777777" w:rsidR="00901612" w:rsidRDefault="00901612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  <w:sectPr w:rsidR="00901612" w:rsidSect="006F3FF5">
          <w:footerReference w:type="default" r:id="rId12"/>
          <w:type w:val="continuous"/>
          <w:pgSz w:w="11909" w:h="16834" w:code="9"/>
          <w:pgMar w:top="1440" w:right="1152" w:bottom="0" w:left="1418" w:header="475" w:footer="451" w:gutter="0"/>
          <w:pgNumType w:start="2"/>
          <w:cols w:space="720"/>
          <w:docGrid w:linePitch="245"/>
        </w:sectPr>
      </w:pPr>
    </w:p>
    <w:p w14:paraId="458132C9" w14:textId="77777777" w:rsidR="008A4102" w:rsidRDefault="008A4102" w:rsidP="008A410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6D1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B26D1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88631B3" w14:textId="77777777" w:rsidR="008A4102" w:rsidRPr="00B26D1F" w:rsidRDefault="008A4102" w:rsidP="008A410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F2D49FD" w14:textId="77777777" w:rsidR="008A4102" w:rsidRDefault="008A4102" w:rsidP="008A4102">
      <w:pPr>
        <w:pStyle w:val="Default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26D1F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</w:t>
      </w:r>
      <w:r>
        <w:rPr>
          <w:rFonts w:ascii="Angsana New" w:hAnsi="Angsana New" w:cs="Angsana New"/>
          <w:sz w:val="30"/>
          <w:szCs w:val="30"/>
          <w:cs/>
        </w:rPr>
        <w:t>ต่าง ๆ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  <w:r w:rsidRPr="00B26D1F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  <w:r w:rsidRPr="00B26D1F"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/>
          <w:sz w:val="30"/>
          <w:szCs w:val="30"/>
          <w:cs/>
        </w:rPr>
        <w:t>นำ</w:t>
      </w:r>
      <w:r w:rsidRPr="00B26D1F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  <w:r w:rsidRPr="00B26D1F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277C3DF6" w14:textId="77777777" w:rsidR="008A4102" w:rsidRDefault="008A4102" w:rsidP="008A4102">
      <w:pPr>
        <w:pStyle w:val="Default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6461D20B" w14:textId="77777777" w:rsidR="00FD3B65" w:rsidRPr="00976184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976184">
        <w:rPr>
          <w:rFonts w:ascii="Angsana New" w:hAnsi="Angsana New" w:cs="Angsana New" w:hint="cs"/>
          <w:sz w:val="30"/>
          <w:szCs w:val="30"/>
          <w:u w:val="single"/>
          <w:cs/>
        </w:rPr>
        <w:t>ค่าเผื่อ</w:t>
      </w:r>
      <w:r w:rsidR="00F41423">
        <w:rPr>
          <w:rFonts w:ascii="Angsana New" w:hAnsi="Angsana New" w:cs="Angsana New" w:hint="cs"/>
          <w:sz w:val="30"/>
          <w:szCs w:val="30"/>
          <w:u w:val="single"/>
          <w:cs/>
        </w:rPr>
        <w:t xml:space="preserve">ผลขาดทุนจากการด้อยค่า </w:t>
      </w:r>
      <w:r w:rsidR="00F41423">
        <w:rPr>
          <w:rFonts w:ascii="Angsana New" w:hAnsi="Angsana New" w:cs="Angsana New"/>
          <w:sz w:val="30"/>
          <w:szCs w:val="30"/>
          <w:u w:val="single"/>
          <w:cs/>
        </w:rPr>
        <w:t>-</w:t>
      </w:r>
      <w:r w:rsidR="00F41423">
        <w:rPr>
          <w:rFonts w:ascii="Angsana New" w:hAnsi="Angsana New" w:cs="Angsana New" w:hint="cs"/>
          <w:sz w:val="30"/>
          <w:szCs w:val="30"/>
          <w:u w:val="single"/>
          <w:cs/>
        </w:rPr>
        <w:t xml:space="preserve"> ลูกหนี้การค้า</w:t>
      </w:r>
    </w:p>
    <w:p w14:paraId="17C3DB5F" w14:textId="77777777" w:rsidR="00FD3B65" w:rsidRPr="00976184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C38A27" w14:textId="77777777" w:rsidR="00FD3B65" w:rsidRPr="00976184" w:rsidRDefault="00E81044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76184">
        <w:rPr>
          <w:rFonts w:ascii="Angsana New" w:hAnsi="Angsana New" w:cs="Angsana New" w:hint="cs"/>
          <w:sz w:val="30"/>
          <w:szCs w:val="30"/>
          <w:cs/>
        </w:rPr>
        <w:t>รายได้จากการขายของบริษัทส่วนใหญ่มาจากการขายเชื่อ</w:t>
      </w:r>
      <w:r w:rsidR="00D91DC0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976184">
        <w:rPr>
          <w:rFonts w:ascii="Angsana New" w:hAnsi="Angsana New" w:cs="Angsana New" w:hint="cs"/>
          <w:sz w:val="30"/>
          <w:szCs w:val="30"/>
          <w:cs/>
        </w:rPr>
        <w:t>ลูกหนี้ที่เกิดจากการขายนี้อาจเรียกเก็บไม่ได้</w:t>
      </w:r>
      <w:r w:rsidR="00D91DC0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976184">
        <w:rPr>
          <w:rFonts w:ascii="Angsana New" w:hAnsi="Angsana New" w:cs="Angsana New" w:hint="cs"/>
          <w:sz w:val="30"/>
          <w:szCs w:val="30"/>
          <w:cs/>
        </w:rPr>
        <w:t>บริษัทต้องใช้วิจารณญาณและการประมาณการในการพิจารณาความเพียง</w:t>
      </w:r>
      <w:r w:rsidR="00D91DC0">
        <w:rPr>
          <w:rFonts w:ascii="Angsana New" w:hAnsi="Angsana New" w:cs="Angsana New" w:hint="cs"/>
          <w:sz w:val="30"/>
          <w:szCs w:val="30"/>
          <w:cs/>
        </w:rPr>
        <w:t>พอ</w:t>
      </w:r>
      <w:r w:rsidRPr="00976184">
        <w:rPr>
          <w:rFonts w:ascii="Angsana New" w:hAnsi="Angsana New" w:cs="Angsana New" w:hint="cs"/>
          <w:sz w:val="30"/>
          <w:szCs w:val="30"/>
          <w:cs/>
        </w:rPr>
        <w:t>ของค่าเผื่อ</w:t>
      </w:r>
      <w:r w:rsidR="002E082E">
        <w:rPr>
          <w:rFonts w:ascii="Angsana New" w:hAnsi="Angsana New" w:cs="Angsana New" w:hint="cs"/>
          <w:sz w:val="30"/>
          <w:szCs w:val="30"/>
          <w:cs/>
        </w:rPr>
        <w:t>ผลขาดทุนจากการด้อยค่า</w:t>
      </w:r>
      <w:r w:rsidRPr="00976184">
        <w:rPr>
          <w:rFonts w:ascii="Angsana New" w:hAnsi="Angsana New" w:cs="Angsana New" w:hint="cs"/>
          <w:sz w:val="30"/>
          <w:szCs w:val="30"/>
          <w:cs/>
        </w:rPr>
        <w:t>เพื่อค</w:t>
      </w:r>
      <w:r w:rsidR="00CD37AF" w:rsidRPr="00976184">
        <w:rPr>
          <w:rFonts w:ascii="Angsana New" w:hAnsi="Angsana New" w:cs="Angsana New" w:hint="cs"/>
          <w:sz w:val="30"/>
          <w:szCs w:val="30"/>
          <w:cs/>
        </w:rPr>
        <w:t>ร</w:t>
      </w:r>
      <w:r w:rsidRPr="00976184">
        <w:rPr>
          <w:rFonts w:ascii="Angsana New" w:hAnsi="Angsana New" w:cs="Angsana New" w:hint="cs"/>
          <w:sz w:val="30"/>
          <w:szCs w:val="30"/>
          <w:cs/>
        </w:rPr>
        <w:t>อบคลุม</w:t>
      </w:r>
      <w:r w:rsidR="00D91DC0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976184">
        <w:rPr>
          <w:rFonts w:ascii="Angsana New" w:hAnsi="Angsana New" w:cs="Angsana New" w:hint="cs"/>
          <w:sz w:val="30"/>
          <w:szCs w:val="30"/>
          <w:cs/>
        </w:rPr>
        <w:t>ผลขาดทุนจากการเรียกเก็บเงินจากลูกหนี้เหล่านี้</w:t>
      </w:r>
    </w:p>
    <w:p w14:paraId="1B97CE51" w14:textId="77777777" w:rsidR="00FD3B65" w:rsidRPr="00976184" w:rsidRDefault="00FD3B65" w:rsidP="00FD3B65">
      <w:pPr>
        <w:pStyle w:val="a"/>
        <w:tabs>
          <w:tab w:val="clear" w:pos="1080"/>
        </w:tabs>
        <w:jc w:val="thaiDistribute"/>
        <w:rPr>
          <w:rFonts w:ascii="Angsana New" w:hAnsi="Angsana New"/>
        </w:rPr>
      </w:pPr>
    </w:p>
    <w:p w14:paraId="29D2AC3B" w14:textId="77777777" w:rsidR="00E81044" w:rsidRPr="00976184" w:rsidRDefault="00E81044" w:rsidP="00FD3B65">
      <w:pPr>
        <w:pStyle w:val="a"/>
        <w:tabs>
          <w:tab w:val="clear" w:pos="1080"/>
        </w:tabs>
        <w:jc w:val="thaiDistribute"/>
        <w:rPr>
          <w:rFonts w:ascii="Angsana New" w:hAnsi="Angsana New"/>
        </w:rPr>
      </w:pPr>
      <w:r w:rsidRPr="00976184">
        <w:rPr>
          <w:rFonts w:ascii="Angsana New" w:hAnsi="Angsana New" w:hint="cs"/>
          <w:cs/>
        </w:rPr>
        <w:t>การตรวจสอบของข้าพเจ้าได้รวมถึง</w:t>
      </w:r>
    </w:p>
    <w:p w14:paraId="12260CC2" w14:textId="77777777" w:rsidR="00E81044" w:rsidRPr="00976184" w:rsidRDefault="008A4102" w:rsidP="00E81044">
      <w:pPr>
        <w:pStyle w:val="a"/>
        <w:numPr>
          <w:ilvl w:val="0"/>
          <w:numId w:val="20"/>
        </w:numPr>
        <w:tabs>
          <w:tab w:val="clear" w:pos="1080"/>
        </w:tabs>
        <w:ind w:left="426" w:hanging="426"/>
        <w:jc w:val="thaiDistribute"/>
        <w:rPr>
          <w:rFonts w:ascii="Angsana New" w:hAnsi="Angsana New"/>
        </w:rPr>
      </w:pPr>
      <w:r w:rsidRPr="00976184">
        <w:rPr>
          <w:rFonts w:ascii="Angsana New" w:hAnsi="Angsana New" w:hint="cs"/>
          <w:cs/>
        </w:rPr>
        <w:t>การ</w:t>
      </w:r>
      <w:r w:rsidR="00E81044" w:rsidRPr="00976184">
        <w:rPr>
          <w:rFonts w:ascii="Angsana New" w:hAnsi="Angsana New" w:hint="cs"/>
          <w:cs/>
        </w:rPr>
        <w:t>สอบถามฝ่าย</w:t>
      </w:r>
      <w:r w:rsidR="00250C6A">
        <w:rPr>
          <w:rFonts w:ascii="Angsana New" w:hAnsi="Angsana New" w:hint="cs"/>
          <w:cs/>
        </w:rPr>
        <w:t>บริหาร</w:t>
      </w:r>
      <w:r w:rsidR="00E81044" w:rsidRPr="00976184">
        <w:rPr>
          <w:rFonts w:ascii="Angsana New" w:hAnsi="Angsana New" w:hint="cs"/>
          <w:cs/>
        </w:rPr>
        <w:t>ถึงนโยบายการตั้งค่าเผื่อ</w:t>
      </w:r>
      <w:r w:rsidR="002E082E">
        <w:rPr>
          <w:rFonts w:ascii="Angsana New" w:hAnsi="Angsana New" w:hint="cs"/>
          <w:cs/>
        </w:rPr>
        <w:t>ผลขาดทุนจากการด้อยค่า</w:t>
      </w:r>
    </w:p>
    <w:p w14:paraId="58C4203A" w14:textId="77777777" w:rsidR="00E81044" w:rsidRPr="00976184" w:rsidRDefault="008A4102" w:rsidP="00E81044">
      <w:pPr>
        <w:pStyle w:val="a"/>
        <w:numPr>
          <w:ilvl w:val="0"/>
          <w:numId w:val="20"/>
        </w:numPr>
        <w:tabs>
          <w:tab w:val="clear" w:pos="1080"/>
        </w:tabs>
        <w:ind w:left="426" w:hanging="426"/>
        <w:jc w:val="thaiDistribute"/>
        <w:rPr>
          <w:rFonts w:ascii="Angsana New" w:hAnsi="Angsana New"/>
        </w:rPr>
      </w:pPr>
      <w:r w:rsidRPr="00976184">
        <w:rPr>
          <w:rFonts w:ascii="Angsana New" w:hAnsi="Angsana New" w:hint="cs"/>
          <w:cs/>
        </w:rPr>
        <w:t>การ</w:t>
      </w:r>
      <w:r w:rsidR="00E81044" w:rsidRPr="00976184">
        <w:rPr>
          <w:rFonts w:ascii="Angsana New" w:hAnsi="Angsana New" w:hint="cs"/>
          <w:cs/>
        </w:rPr>
        <w:t>ตรวจสอบรายงานอายุลูกหนี้การค้า</w:t>
      </w:r>
    </w:p>
    <w:p w14:paraId="77154249" w14:textId="77777777" w:rsidR="00E81044" w:rsidRPr="00976184" w:rsidRDefault="008A4102" w:rsidP="00E81044">
      <w:pPr>
        <w:pStyle w:val="a"/>
        <w:numPr>
          <w:ilvl w:val="0"/>
          <w:numId w:val="20"/>
        </w:numPr>
        <w:tabs>
          <w:tab w:val="clear" w:pos="1080"/>
        </w:tabs>
        <w:ind w:left="426" w:hanging="426"/>
        <w:jc w:val="thaiDistribute"/>
        <w:rPr>
          <w:rFonts w:ascii="Angsana New" w:hAnsi="Angsana New"/>
        </w:rPr>
      </w:pPr>
      <w:r w:rsidRPr="00976184">
        <w:rPr>
          <w:rFonts w:ascii="Angsana New" w:hAnsi="Angsana New" w:hint="cs"/>
          <w:cs/>
        </w:rPr>
        <w:t>การ</w:t>
      </w:r>
      <w:r w:rsidR="00E81044" w:rsidRPr="00976184">
        <w:rPr>
          <w:rFonts w:ascii="Angsana New" w:hAnsi="Angsana New" w:hint="cs"/>
          <w:cs/>
        </w:rPr>
        <w:t>ทดสอบความถูกต้องของรายงาน</w:t>
      </w:r>
      <w:r w:rsidR="00792DAF">
        <w:rPr>
          <w:rFonts w:ascii="Angsana New" w:hAnsi="Angsana New" w:hint="cs"/>
          <w:cs/>
        </w:rPr>
        <w:t>อายุลูกหนี้</w:t>
      </w:r>
      <w:r w:rsidR="00E81044" w:rsidRPr="00976184">
        <w:rPr>
          <w:rFonts w:ascii="Angsana New" w:hAnsi="Angsana New" w:hint="cs"/>
          <w:cs/>
        </w:rPr>
        <w:t>ดังกล่าวกับเอกสารที่เกี่ยวข้อง</w:t>
      </w:r>
    </w:p>
    <w:p w14:paraId="059CD5F8" w14:textId="77777777" w:rsidR="00E81044" w:rsidRDefault="00E81044" w:rsidP="00FD3B6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CC950D9" w14:textId="77777777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6D1F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  <w:r w:rsidRPr="00B26D1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22F9929" w14:textId="77777777" w:rsidR="00FD3B65" w:rsidRPr="00B26D1F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71364FA" w14:textId="1142AD68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="0018167D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18167D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47713C">
        <w:rPr>
          <w:rFonts w:ascii="Angsana New" w:hAnsi="Angsana New" w:cs="Angsana New"/>
          <w:sz w:val="30"/>
          <w:szCs w:val="30"/>
        </w:rPr>
        <w:t xml:space="preserve">            </w:t>
      </w:r>
      <w:r>
        <w:rPr>
          <w:rFonts w:ascii="Angsana New" w:hAnsi="Angsana New" w:cs="Angsana New" w:hint="cs"/>
          <w:sz w:val="30"/>
          <w:szCs w:val="30"/>
          <w:cs/>
        </w:rPr>
        <w:t>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15B5AC" w14:textId="77777777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1E752C9" w14:textId="77777777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25FD7EB" w14:textId="77777777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1EAFF41" w14:textId="77777777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4F32E4" w14:textId="77777777" w:rsidR="00FD3B6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C6009E1" w14:textId="77777777" w:rsidR="00FD3B65" w:rsidRPr="00F45333" w:rsidRDefault="00FD3B65" w:rsidP="00FD3B65">
      <w:pPr>
        <w:pStyle w:val="a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เมื่อข้าพเจ้าได้อ่านข้อมูลซึ่งรวมอยู่ในรายงานประจำปี</w:t>
      </w:r>
      <w:r w:rsidRPr="00F225DC">
        <w:rPr>
          <w:rFonts w:ascii="Angsana New" w:hAnsi="Angsana New" w:hint="cs"/>
          <w:color w:val="FFFFFF"/>
          <w:cs/>
        </w:rPr>
        <w:t>-</w:t>
      </w:r>
      <w:r>
        <w:rPr>
          <w:rFonts w:ascii="Angsana New" w:hAnsi="Angsana New" w:hint="cs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 w:rsidR="00887921">
        <w:rPr>
          <w:rFonts w:ascii="Angsana New" w:hAnsi="Angsana New" w:hint="cs"/>
          <w:cs/>
        </w:rPr>
        <w:t>ผู้มีหน้าที่ในการกำกับดูแล</w:t>
      </w:r>
      <w:r w:rsidR="00791F2F">
        <w:rPr>
          <w:rFonts w:ascii="Angsana New" w:hAnsi="Angsana New" w:hint="cs"/>
          <w:cs/>
        </w:rPr>
        <w:t>เพื่อการแก้ไขต่อไป</w:t>
      </w:r>
    </w:p>
    <w:p w14:paraId="4B67C74B" w14:textId="77777777" w:rsidR="00FD3B65" w:rsidRPr="00493222" w:rsidRDefault="00FD3B65" w:rsidP="00FD3B65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  <w:sectPr w:rsidR="00FD3B65" w:rsidRPr="00493222" w:rsidSect="006F3FF5">
          <w:footerReference w:type="default" r:id="rId13"/>
          <w:pgSz w:w="11909" w:h="16834" w:code="9"/>
          <w:pgMar w:top="1440" w:right="1152" w:bottom="0" w:left="1418" w:header="475" w:footer="451" w:gutter="0"/>
          <w:pgNumType w:start="2"/>
          <w:cols w:space="720"/>
          <w:docGrid w:linePitch="245"/>
        </w:sectPr>
      </w:pPr>
    </w:p>
    <w:p w14:paraId="675557D1" w14:textId="77777777" w:rsidR="00FD3B65" w:rsidRPr="00EE1BCE" w:rsidRDefault="00FD3B65" w:rsidP="00FD3B65">
      <w:pPr>
        <w:pStyle w:val="a"/>
        <w:tabs>
          <w:tab w:val="clear" w:pos="1080"/>
        </w:tabs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016E962" w14:textId="77777777" w:rsidR="008A4102" w:rsidRPr="008A4102" w:rsidRDefault="008A4102" w:rsidP="00FD3B65">
      <w:pPr>
        <w:pStyle w:val="Default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A042321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ความรับผิดชอบของผู้บริหารและ</w:t>
      </w:r>
      <w:r w:rsidR="00887921" w:rsidRPr="00887921">
        <w:rPr>
          <w:rFonts w:ascii="Angsana New" w:hAnsi="Angsana New" w:cs="Angsana New"/>
          <w:b/>
          <w:bCs/>
          <w:sz w:val="30"/>
          <w:szCs w:val="30"/>
          <w:cs/>
        </w:rPr>
        <w:t>ผู้มีหน้าที่ในการกำกับดูแล</w:t>
      </w:r>
      <w:r w:rsidRPr="00493222">
        <w:rPr>
          <w:rFonts w:ascii="Angsana New" w:hAnsi="Angsana New" w:cs="Angsana New"/>
          <w:b/>
          <w:bCs/>
          <w:sz w:val="30"/>
          <w:szCs w:val="30"/>
          <w:cs/>
        </w:rPr>
        <w:t>ต่องบการเงิน</w:t>
      </w:r>
    </w:p>
    <w:p w14:paraId="2BC46A41" w14:textId="77777777" w:rsidR="00FD3B65" w:rsidRPr="008A4102" w:rsidRDefault="00FD3B65" w:rsidP="00FD3B6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92CFB1C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0518F3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493222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</w:p>
    <w:p w14:paraId="3DAA1D31" w14:textId="77777777" w:rsidR="00F31372" w:rsidRPr="008A4102" w:rsidRDefault="00F31372" w:rsidP="00FD3B6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22EA73C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493222">
        <w:rPr>
          <w:rFonts w:ascii="Angsana New" w:hAnsi="Angsana New" w:cs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</w:p>
    <w:p w14:paraId="12D278C0" w14:textId="77777777" w:rsidR="00FD3B65" w:rsidRPr="008A4102" w:rsidRDefault="00FD3B65" w:rsidP="00FD3B6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F6F09F6" w14:textId="77777777" w:rsidR="00FD3B65" w:rsidRPr="00493222" w:rsidRDefault="00AC368A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368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="00FD3B65" w:rsidRPr="00493222">
        <w:rPr>
          <w:rFonts w:ascii="Angsana New" w:hAnsi="Angsana New" w:cs="Angsana New"/>
          <w:sz w:val="30"/>
          <w:szCs w:val="30"/>
          <w:cs/>
        </w:rPr>
        <w:t>มีหน้าที่ในการ</w:t>
      </w:r>
      <w:r w:rsidR="00CF1690">
        <w:rPr>
          <w:rFonts w:ascii="Angsana New" w:hAnsi="Angsana New" w:cs="Angsana New" w:hint="cs"/>
          <w:sz w:val="30"/>
          <w:szCs w:val="30"/>
          <w:cs/>
        </w:rPr>
        <w:t>กำกับ</w:t>
      </w:r>
      <w:r w:rsidR="00FD3B65" w:rsidRPr="00493222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  <w:r w:rsidR="00FD3B65" w:rsidRPr="00493222">
        <w:rPr>
          <w:rFonts w:ascii="Angsana New" w:hAnsi="Angsana New" w:cs="Angsana New"/>
          <w:sz w:val="30"/>
          <w:szCs w:val="30"/>
        </w:rPr>
        <w:t xml:space="preserve"> </w:t>
      </w:r>
    </w:p>
    <w:p w14:paraId="51DDDC49" w14:textId="77777777" w:rsidR="00FD3B65" w:rsidRPr="008A4102" w:rsidRDefault="00FD3B65" w:rsidP="00FD3B6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758C605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9322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3B17E11" w14:textId="77777777" w:rsidR="00FD3B65" w:rsidRPr="008A4102" w:rsidRDefault="00FD3B65" w:rsidP="00FD3B6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3B3E1A42" w14:textId="77777777" w:rsidR="00FD3B65" w:rsidRPr="00493222" w:rsidRDefault="00FD3B65" w:rsidP="00FD3B6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93222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93222">
        <w:rPr>
          <w:rFonts w:ascii="Angsana New" w:hAnsi="Angsana New"/>
          <w:sz w:val="30"/>
          <w:szCs w:val="30"/>
        </w:rPr>
        <w:t xml:space="preserve"> </w:t>
      </w:r>
      <w:r w:rsidRPr="00493222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493222">
        <w:rPr>
          <w:rFonts w:ascii="Angsana New" w:hAnsi="Angsana New"/>
          <w:sz w:val="30"/>
          <w:szCs w:val="30"/>
        </w:rPr>
        <w:t xml:space="preserve"> </w:t>
      </w:r>
      <w:r w:rsidRPr="00493222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518F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493222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493222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8225C6" w14:textId="77777777" w:rsidR="00FD3B65" w:rsidRPr="008A4102" w:rsidRDefault="00FD3B65" w:rsidP="00FD3B65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13F007EE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456B4">
        <w:rPr>
          <w:rFonts w:ascii="Angsana New" w:hAnsi="Angsana New" w:cs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493222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</w:p>
    <w:p w14:paraId="7A6CF79F" w14:textId="77777777" w:rsidR="00FD3B65" w:rsidRPr="00493222" w:rsidRDefault="00FD3B65" w:rsidP="00FD3B65">
      <w:pPr>
        <w:pStyle w:val="Default"/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  <w:cs/>
        </w:rPr>
      </w:pPr>
      <w:r w:rsidRPr="0049322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1647783" w14:textId="77777777" w:rsidR="00FD3B65" w:rsidRDefault="00FD3B65" w:rsidP="00FD3B65">
      <w:pPr>
        <w:pStyle w:val="Default"/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96696">
        <w:rPr>
          <w:rFonts w:ascii="Angsana New" w:hAnsi="Angsana New"/>
          <w:color w:val="FFFFFF"/>
          <w:sz w:val="30"/>
          <w:szCs w:val="30"/>
        </w:rPr>
        <w:t>_</w:t>
      </w:r>
      <w:r w:rsidRPr="00493222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649B408" w14:textId="77777777" w:rsidR="00FD3B65" w:rsidRDefault="00FD3B65" w:rsidP="00FD3B65">
      <w:pPr>
        <w:pStyle w:val="Default"/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48C6FC6" w14:textId="77777777" w:rsidR="008A4102" w:rsidRPr="008A4102" w:rsidRDefault="008A4102" w:rsidP="008A4102">
      <w:pPr>
        <w:pStyle w:val="Default"/>
        <w:ind w:left="720"/>
        <w:jc w:val="thaiDistribute"/>
        <w:rPr>
          <w:rFonts w:ascii="Angsana New" w:hAnsi="Angsana New" w:cs="Angsana New"/>
        </w:rPr>
      </w:pPr>
    </w:p>
    <w:p w14:paraId="6AA8C2BD" w14:textId="77777777" w:rsidR="00FD3B65" w:rsidRPr="00493222" w:rsidRDefault="00FD3B65" w:rsidP="00FD3B65">
      <w:pPr>
        <w:pStyle w:val="Default"/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สรุป</w:t>
      </w:r>
      <w:r w:rsidRPr="00493222">
        <w:rPr>
          <w:rFonts w:ascii="Angsana New" w:hAnsi="Angsana New" w:cs="Angsan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="Angsana New" w:hAnsi="Angsana New" w:cs="Angsana New"/>
          <w:color w:val="FFFFFF"/>
          <w:sz w:val="30"/>
          <w:szCs w:val="30"/>
        </w:rPr>
        <w:t xml:space="preserve">  </w:t>
      </w:r>
      <w:r w:rsidRPr="00493222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49322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493222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743B542" w14:textId="77777777" w:rsidR="00FD3B65" w:rsidRPr="00493222" w:rsidRDefault="00FD3B65" w:rsidP="00FD3B65">
      <w:pPr>
        <w:pStyle w:val="Default"/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โครงสร้างและเนื้อหาของงบการเงินโดยรวม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93222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B8D94B2" w14:textId="77777777" w:rsidR="00FD3B65" w:rsidRPr="008A4102" w:rsidRDefault="00FD3B65" w:rsidP="00FD3B65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718E43D5" w14:textId="77777777" w:rsidR="00FD3B65" w:rsidRPr="00493222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93222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 w:rsidR="00AC368A" w:rsidRPr="00AC368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493222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3222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sz w:val="30"/>
          <w:szCs w:val="30"/>
          <w:cs/>
        </w:rPr>
        <w:t>หาก</w:t>
      </w:r>
      <w:r w:rsidRPr="0049322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493222">
        <w:rPr>
          <w:rFonts w:ascii="Angsana New" w:hAnsi="Angsana New" w:cs="Angsana New"/>
          <w:sz w:val="30"/>
          <w:szCs w:val="30"/>
        </w:rPr>
        <w:t xml:space="preserve"> </w:t>
      </w:r>
    </w:p>
    <w:p w14:paraId="79CD340B" w14:textId="77777777" w:rsidR="00FD3B65" w:rsidRPr="008A4102" w:rsidRDefault="00FD3B65" w:rsidP="00FD3B65">
      <w:pPr>
        <w:pStyle w:val="Default"/>
        <w:jc w:val="thaiDistribute"/>
        <w:rPr>
          <w:rFonts w:ascii="Angsana New" w:hAnsi="Angsana New" w:cs="Angsana New"/>
        </w:rPr>
      </w:pPr>
    </w:p>
    <w:p w14:paraId="505278F7" w14:textId="77777777" w:rsidR="00FD3B65" w:rsidRPr="00493222" w:rsidRDefault="00FD3B65" w:rsidP="00FD3B65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b/>
          <w:bCs/>
          <w:lang w:val="en-US"/>
        </w:rPr>
      </w:pPr>
      <w:r w:rsidRPr="00493222">
        <w:rPr>
          <w:rFonts w:ascii="Angsana New" w:hAnsi="Angsana New"/>
          <w:cs/>
        </w:rPr>
        <w:t>ข้าพเจ้าได้ให้คำรับรองแก่</w:t>
      </w:r>
      <w:r w:rsidR="00AC368A" w:rsidRPr="00AC368A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ว่าข้าพเจ้าได้ปฏิบัติตาม</w:t>
      </w:r>
      <w:r w:rsidR="00D178B1">
        <w:rPr>
          <w:rFonts w:ascii="Angsana New" w:hAnsi="Angsana New" w:hint="cs"/>
          <w:cs/>
          <w:lang w:val="en-US"/>
        </w:rPr>
        <w:t>ข้อกำหนด</w:t>
      </w:r>
      <w:r w:rsidR="00D40BBF">
        <w:rPr>
          <w:rFonts w:ascii="Angsana New" w:hAnsi="Angsana New" w:hint="cs"/>
          <w:cs/>
          <w:lang w:val="en-US"/>
        </w:rPr>
        <w:t>จรรยาบรรณ</w:t>
      </w:r>
      <w:r w:rsidRPr="00493222">
        <w:rPr>
          <w:rFonts w:ascii="Angsana New" w:hAnsi="Angsana New"/>
          <w:cs/>
        </w:rPr>
        <w:t>ที่เกี่ยวข้องกับความเป็นอิสระ</w:t>
      </w:r>
      <w:r w:rsidR="00D178B1">
        <w:rPr>
          <w:rFonts w:ascii="Angsana New" w:hAnsi="Angsana New" w:hint="cs"/>
          <w:cs/>
        </w:rPr>
        <w:t xml:space="preserve"> </w:t>
      </w:r>
      <w:r w:rsidRPr="00493222">
        <w:rPr>
          <w:rFonts w:ascii="Angsana New" w:hAnsi="Angsana New"/>
          <w:cs/>
        </w:rPr>
        <w:t>และได้สื่อสารกับ</w:t>
      </w:r>
      <w:r w:rsidR="00A1761E" w:rsidRPr="00A1761E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178B1">
        <w:rPr>
          <w:rFonts w:ascii="Angsana New" w:hAnsi="Angsana New" w:hint="cs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06F77606" w14:textId="77777777" w:rsidR="00FD3B65" w:rsidRPr="008A4102" w:rsidRDefault="00FD3B65" w:rsidP="00FD3B65">
      <w:pPr>
        <w:pStyle w:val="Default"/>
        <w:jc w:val="thaiDistribute"/>
        <w:rPr>
          <w:rFonts w:ascii="Angsana New" w:hAnsi="Angsana New" w:cs="Angsana New"/>
        </w:rPr>
      </w:pPr>
    </w:p>
    <w:p w14:paraId="5E7772EF" w14:textId="77777777" w:rsidR="00FD3B65" w:rsidRPr="006B5EC5" w:rsidRDefault="00FD3B65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6D1F">
        <w:rPr>
          <w:rFonts w:ascii="Angsana New" w:hAnsi="Angsana New" w:cs="Angsana New"/>
          <w:sz w:val="30"/>
          <w:szCs w:val="30"/>
          <w:cs/>
        </w:rPr>
        <w:t>จากเรื่องที่สื่อสารกับ</w:t>
      </w:r>
      <w:r w:rsidR="00A1761E" w:rsidRPr="00A1761E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  <w:r w:rsidRPr="00B26D1F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  <w:r w:rsidRPr="00B26D1F">
        <w:rPr>
          <w:rFonts w:ascii="Angsana New" w:hAnsi="Angsana New" w:cs="Angsana New"/>
          <w:sz w:val="30"/>
          <w:szCs w:val="30"/>
          <w:cs/>
        </w:rPr>
        <w:t>ๆ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  <w:r w:rsidRPr="00B26D1F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B26D1F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B26D1F">
        <w:rPr>
          <w:rFonts w:ascii="Angsana New" w:hAnsi="Angsana New" w:cs="Angsana New"/>
          <w:sz w:val="30"/>
          <w:szCs w:val="30"/>
          <w:cs/>
        </w:rPr>
        <w:t>ในการตรวจสอบ</w:t>
      </w:r>
      <w:r w:rsidRPr="00E37566">
        <w:rPr>
          <w:rFonts w:ascii="Angsana New" w:hAnsi="Angsana New" w:cs="Angsana New"/>
          <w:color w:val="FFFFFF"/>
          <w:sz w:val="30"/>
          <w:szCs w:val="30"/>
        </w:rPr>
        <w:t>_</w:t>
      </w:r>
      <w:r w:rsidRPr="00B26D1F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37566">
        <w:rPr>
          <w:rFonts w:ascii="Angsana New" w:hAnsi="Angsana New" w:cs="Angsana New"/>
          <w:color w:val="FFFFFF"/>
          <w:sz w:val="30"/>
          <w:szCs w:val="30"/>
        </w:rPr>
        <w:t>_</w:t>
      </w:r>
      <w:r w:rsidRPr="00B26D1F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="009123AA" w:rsidRPr="009123AA">
        <w:rPr>
          <w:rFonts w:ascii="Angsana New" w:hAnsi="Angsana New" w:cs="Angsana New"/>
          <w:color w:val="FFFFFF"/>
          <w:sz w:val="30"/>
          <w:szCs w:val="30"/>
        </w:rPr>
        <w:t>-</w:t>
      </w:r>
      <w:r w:rsidRPr="00B26D1F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8121DA" w14:textId="77777777" w:rsidR="00FD3B65" w:rsidRPr="002117B7" w:rsidRDefault="00FD3B65" w:rsidP="00FD3B65">
      <w:pPr>
        <w:pStyle w:val="Default"/>
        <w:jc w:val="thaiDistribute"/>
        <w:rPr>
          <w:rFonts w:ascii="Angsana New" w:hAnsi="Angsana New" w:cs="Angsana New"/>
          <w:sz w:val="32"/>
          <w:szCs w:val="32"/>
        </w:rPr>
      </w:pPr>
    </w:p>
    <w:p w14:paraId="7A093FF0" w14:textId="77777777" w:rsidR="002117B7" w:rsidRPr="0047713C" w:rsidRDefault="002117B7" w:rsidP="00FD3B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3AE151C" w14:textId="77777777" w:rsidR="0030303D" w:rsidRPr="0030303D" w:rsidRDefault="0030303D" w:rsidP="0030303D">
      <w:pPr>
        <w:pStyle w:val="T"/>
        <w:spacing w:line="360" w:lineRule="exact"/>
        <w:ind w:left="0" w:right="539"/>
        <w:jc w:val="both"/>
        <w:rPr>
          <w:rFonts w:ascii="Angsana New" w:hAnsi="Angsana New"/>
        </w:rPr>
      </w:pPr>
      <w:r w:rsidRPr="0030303D">
        <w:rPr>
          <w:rFonts w:ascii="Angsana New" w:hAnsi="Angsana New"/>
          <w:cs/>
        </w:rPr>
        <w:t>(นางสาวกรทิพย์ วาณิชวิเศษกุล)</w:t>
      </w:r>
    </w:p>
    <w:p w14:paraId="386C969C" w14:textId="77777777" w:rsidR="0030303D" w:rsidRPr="0030303D" w:rsidRDefault="0030303D" w:rsidP="0030303D">
      <w:pPr>
        <w:pStyle w:val="T"/>
        <w:spacing w:line="360" w:lineRule="exact"/>
        <w:ind w:left="0" w:right="539"/>
        <w:jc w:val="both"/>
        <w:rPr>
          <w:rFonts w:ascii="Angsana New" w:hAnsi="Angsana New"/>
        </w:rPr>
      </w:pPr>
      <w:r w:rsidRPr="0030303D">
        <w:rPr>
          <w:rFonts w:ascii="Angsana New" w:hAnsi="Angsana New"/>
          <w:cs/>
        </w:rPr>
        <w:t>ผู้สอบบัญชีรับอนุญาต</w:t>
      </w:r>
    </w:p>
    <w:p w14:paraId="38DAA46E" w14:textId="77777777" w:rsidR="00FD3B65" w:rsidRPr="00493222" w:rsidRDefault="0030303D" w:rsidP="0030303D">
      <w:pPr>
        <w:pStyle w:val="T"/>
        <w:spacing w:line="360" w:lineRule="exact"/>
        <w:ind w:left="0" w:right="539"/>
        <w:jc w:val="both"/>
        <w:rPr>
          <w:rFonts w:ascii="Angsana New" w:hAnsi="Angsana New"/>
          <w:lang w:val="en-US"/>
        </w:rPr>
      </w:pPr>
      <w:r w:rsidRPr="0030303D">
        <w:rPr>
          <w:rFonts w:ascii="Angsana New" w:hAnsi="Angsana New"/>
          <w:cs/>
        </w:rPr>
        <w:t xml:space="preserve">เลขทะเบียน </w:t>
      </w:r>
      <w:r w:rsidR="00412ECA" w:rsidRPr="00412ECA">
        <w:rPr>
          <w:rFonts w:ascii="Angsana New" w:hAnsi="Angsana New"/>
          <w:lang w:val="en-US"/>
        </w:rPr>
        <w:t>6947</w:t>
      </w:r>
    </w:p>
    <w:p w14:paraId="36E2EDEC" w14:textId="77777777" w:rsidR="00FD3B65" w:rsidRPr="008A410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24"/>
          <w:szCs w:val="24"/>
          <w:cs/>
        </w:rPr>
      </w:pPr>
    </w:p>
    <w:p w14:paraId="3ACE4808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493222">
        <w:rPr>
          <w:rFonts w:ascii="Angsana New" w:hAnsi="Angsana New" w:hint="cs"/>
          <w:sz w:val="30"/>
          <w:szCs w:val="30"/>
          <w:cs/>
        </w:rPr>
        <w:t>บริษัท เอ็ม อาร์ แอนด์ แอสโซซิเอท จำกัด</w:t>
      </w:r>
    </w:p>
    <w:p w14:paraId="16AE37D2" w14:textId="77777777" w:rsidR="00FD3B65" w:rsidRPr="00493222" w:rsidRDefault="00FD3B65" w:rsidP="00FD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49322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A02FC2" w14:textId="2D3A35E5" w:rsidR="00FD3B65" w:rsidRPr="008455F0" w:rsidRDefault="00F42373" w:rsidP="00FD3B65">
      <w:pPr>
        <w:spacing w:line="240" w:lineRule="auto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73AA5">
        <w:rPr>
          <w:rFonts w:ascii="Angsana New" w:hAnsi="Angsana New"/>
          <w:sz w:val="30"/>
          <w:szCs w:val="30"/>
        </w:rPr>
        <w:t>5</w:t>
      </w:r>
      <w:r w:rsidR="00FD3B65" w:rsidRPr="00493222">
        <w:rPr>
          <w:rFonts w:ascii="Angsana New" w:hAnsi="Angsana New"/>
          <w:sz w:val="30"/>
          <w:szCs w:val="30"/>
        </w:rPr>
        <w:t xml:space="preserve"> </w:t>
      </w:r>
      <w:r w:rsidR="00FD3B65" w:rsidRPr="0049322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12ECA" w:rsidRPr="00412ECA">
        <w:rPr>
          <w:rFonts w:ascii="Angsana New" w:hAnsi="Angsana New" w:hint="cs"/>
          <w:sz w:val="30"/>
          <w:szCs w:val="30"/>
        </w:rPr>
        <w:t>256</w:t>
      </w:r>
      <w:r w:rsidR="00442EFA">
        <w:rPr>
          <w:rFonts w:ascii="Angsana New" w:hAnsi="Angsana New"/>
          <w:sz w:val="30"/>
          <w:szCs w:val="30"/>
        </w:rPr>
        <w:t>9</w:t>
      </w:r>
    </w:p>
    <w:sectPr w:rsidR="00FD3B65" w:rsidRPr="008455F0" w:rsidSect="006F3FF5">
      <w:footerReference w:type="default" r:id="rId14"/>
      <w:type w:val="continuous"/>
      <w:pgSz w:w="11909" w:h="16834" w:code="9"/>
      <w:pgMar w:top="1440" w:right="1152" w:bottom="0" w:left="1418" w:header="475" w:footer="451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EDD0B" w14:textId="77777777" w:rsidR="00CB16F3" w:rsidRDefault="00CB16F3">
      <w:r>
        <w:separator/>
      </w:r>
    </w:p>
  </w:endnote>
  <w:endnote w:type="continuationSeparator" w:id="0">
    <w:p w14:paraId="5BEC9F3D" w14:textId="77777777" w:rsidR="00CB16F3" w:rsidRDefault="00CB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FD88" w14:textId="77777777" w:rsidR="00791F2F" w:rsidRDefault="00791F2F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D338A0" w14:textId="77777777" w:rsidR="00791F2F" w:rsidRDefault="00791F2F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0079A" w14:textId="77777777" w:rsidR="00791F2F" w:rsidRPr="001E242D" w:rsidRDefault="00791F2F" w:rsidP="003C2DC2">
    <w:pPr>
      <w:pStyle w:val="Footer"/>
      <w:framePr w:wrap="around" w:vAnchor="text" w:hAnchor="page" w:x="10625" w:y="42"/>
      <w:rPr>
        <w:rStyle w:val="PageNumber"/>
        <w:rFonts w:ascii="Angsana New" w:hAnsi="Angsana New"/>
        <w:color w:val="FFFFFF"/>
        <w:sz w:val="30"/>
        <w:szCs w:val="30"/>
      </w:rPr>
    </w:pPr>
    <w:r w:rsidRPr="001E242D">
      <w:rPr>
        <w:rStyle w:val="PageNumber"/>
        <w:rFonts w:ascii="Angsana New" w:hAnsi="Angsana New"/>
        <w:color w:val="FFFFFF"/>
        <w:sz w:val="30"/>
        <w:szCs w:val="30"/>
      </w:rPr>
      <w:fldChar w:fldCharType="begin"/>
    </w:r>
    <w:r w:rsidRPr="001E242D">
      <w:rPr>
        <w:rStyle w:val="PageNumber"/>
        <w:rFonts w:ascii="Angsana New" w:hAnsi="Angsana New"/>
        <w:color w:val="FFFFFF"/>
        <w:sz w:val="30"/>
        <w:szCs w:val="30"/>
      </w:rPr>
      <w:instrText xml:space="preserve">PAGE  </w:instrText>
    </w:r>
    <w:r w:rsidRPr="001E242D">
      <w:rPr>
        <w:rStyle w:val="PageNumber"/>
        <w:rFonts w:ascii="Angsana New" w:hAnsi="Angsana New"/>
        <w:color w:val="FFFFFF"/>
        <w:sz w:val="30"/>
        <w:szCs w:val="30"/>
      </w:rPr>
      <w:fldChar w:fldCharType="separate"/>
    </w:r>
    <w:r w:rsidR="00D40BBF">
      <w:rPr>
        <w:rStyle w:val="PageNumber"/>
        <w:rFonts w:ascii="Angsana New" w:hAnsi="Angsana New"/>
        <w:noProof/>
        <w:color w:val="FFFFFF"/>
        <w:sz w:val="30"/>
        <w:szCs w:val="30"/>
      </w:rPr>
      <w:t>0</w:t>
    </w:r>
    <w:r w:rsidRPr="001E242D">
      <w:rPr>
        <w:rStyle w:val="PageNumber"/>
        <w:rFonts w:ascii="Angsana New" w:hAnsi="Angsana New"/>
        <w:color w:val="FFFFFF"/>
        <w:sz w:val="30"/>
        <w:szCs w:val="30"/>
      </w:rPr>
      <w:fldChar w:fldCharType="end"/>
    </w:r>
  </w:p>
  <w:p w14:paraId="29A05FFC" w14:textId="77777777" w:rsidR="00791F2F" w:rsidRDefault="00791F2F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DDE1" w14:textId="77777777" w:rsidR="00791F2F" w:rsidRDefault="00791F2F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52BB" w14:textId="77777777" w:rsidR="00791F2F" w:rsidRPr="00237BA0" w:rsidRDefault="00791F2F" w:rsidP="008455F0">
    <w:pPr>
      <w:pStyle w:val="Footer"/>
      <w:tabs>
        <w:tab w:val="clear" w:pos="9072"/>
      </w:tabs>
      <w:ind w:right="-23"/>
      <w:jc w:val="right"/>
      <w:rPr>
        <w:rFonts w:ascii="Angsana New" w:hAnsi="Angsana New"/>
        <w:color w:val="FFFFFF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237BA0">
      <w:rPr>
        <w:rFonts w:ascii="Angsana New" w:hAnsi="Angsana New"/>
        <w:color w:val="FFFFFF"/>
        <w:sz w:val="30"/>
        <w:szCs w:val="30"/>
      </w:rPr>
      <w:fldChar w:fldCharType="begin"/>
    </w:r>
    <w:r w:rsidRPr="00237BA0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237BA0">
      <w:rPr>
        <w:rFonts w:ascii="Angsana New" w:hAnsi="Angsana New"/>
        <w:color w:val="FFFFFF"/>
        <w:sz w:val="30"/>
        <w:szCs w:val="30"/>
      </w:rPr>
      <w:fldChar w:fldCharType="separate"/>
    </w:r>
    <w:r w:rsidR="00D40BBF">
      <w:rPr>
        <w:rFonts w:ascii="Angsana New" w:hAnsi="Angsana New"/>
        <w:noProof/>
        <w:color w:val="FFFFFF"/>
        <w:sz w:val="30"/>
        <w:szCs w:val="30"/>
      </w:rPr>
      <w:t>3</w:t>
    </w:r>
    <w:r w:rsidRPr="00237BA0">
      <w:rPr>
        <w:rFonts w:ascii="Angsana New" w:hAnsi="Angsana New"/>
        <w:color w:val="FFFFFF"/>
        <w:sz w:val="30"/>
        <w:szCs w:val="30"/>
      </w:rPr>
      <w:fldChar w:fldCharType="end"/>
    </w:r>
  </w:p>
  <w:p w14:paraId="4507C0ED" w14:textId="77777777" w:rsidR="00791F2F" w:rsidRDefault="00791F2F" w:rsidP="008815C0">
    <w:pPr>
      <w:pStyle w:val="Footer"/>
      <w:tabs>
        <w:tab w:val="clear" w:pos="9072"/>
        <w:tab w:val="right" w:pos="9498"/>
      </w:tabs>
      <w:ind w:right="-1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D78C" w14:textId="77777777" w:rsidR="00791F2F" w:rsidRPr="00237BA0" w:rsidRDefault="00791F2F" w:rsidP="008455F0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237BA0">
      <w:rPr>
        <w:rFonts w:ascii="Angsana New" w:hAnsi="Angsana New"/>
        <w:sz w:val="30"/>
        <w:szCs w:val="30"/>
      </w:rPr>
      <w:fldChar w:fldCharType="begin"/>
    </w:r>
    <w:r w:rsidRPr="00237BA0">
      <w:rPr>
        <w:rFonts w:ascii="Angsana New" w:hAnsi="Angsana New"/>
        <w:sz w:val="30"/>
        <w:szCs w:val="30"/>
      </w:rPr>
      <w:instrText xml:space="preserve"> PAGE   \* MERGEFORMAT </w:instrText>
    </w:r>
    <w:r w:rsidRPr="00237BA0">
      <w:rPr>
        <w:rFonts w:ascii="Angsana New" w:hAnsi="Angsana New"/>
        <w:sz w:val="30"/>
        <w:szCs w:val="30"/>
      </w:rPr>
      <w:fldChar w:fldCharType="separate"/>
    </w:r>
    <w:r w:rsidR="00D40BBF">
      <w:rPr>
        <w:rFonts w:ascii="Angsana New" w:hAnsi="Angsana New"/>
        <w:noProof/>
        <w:sz w:val="30"/>
        <w:szCs w:val="30"/>
      </w:rPr>
      <w:t>2</w:t>
    </w:r>
    <w:r w:rsidRPr="00237BA0">
      <w:rPr>
        <w:rFonts w:ascii="Angsana New" w:hAnsi="Angsana New"/>
        <w:sz w:val="30"/>
        <w:szCs w:val="30"/>
      </w:rPr>
      <w:fldChar w:fldCharType="end"/>
    </w:r>
  </w:p>
  <w:p w14:paraId="5D450B1F" w14:textId="77777777" w:rsidR="00791F2F" w:rsidRDefault="00791F2F" w:rsidP="008815C0">
    <w:pPr>
      <w:pStyle w:val="Footer"/>
      <w:tabs>
        <w:tab w:val="clear" w:pos="9072"/>
        <w:tab w:val="right" w:pos="9498"/>
      </w:tabs>
      <w:ind w:right="-1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44B66" w14:textId="77777777" w:rsidR="00791F2F" w:rsidRPr="00523C75" w:rsidRDefault="00791F2F" w:rsidP="008455F0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 w:rsidR="00D40BBF">
      <w:rPr>
        <w:rFonts w:ascii="Angsana New" w:hAnsi="Angsana New"/>
        <w:noProof/>
        <w:sz w:val="30"/>
        <w:szCs w:val="30"/>
      </w:rPr>
      <w:t>4</w:t>
    </w:r>
    <w:r w:rsidRPr="00523C75">
      <w:rPr>
        <w:rFonts w:ascii="Angsana New" w:hAnsi="Angsana New"/>
        <w:sz w:val="30"/>
        <w:szCs w:val="30"/>
      </w:rPr>
      <w:fldChar w:fldCharType="end"/>
    </w:r>
  </w:p>
  <w:p w14:paraId="2F6D6C4F" w14:textId="77777777" w:rsidR="00791F2F" w:rsidRDefault="00791F2F" w:rsidP="008815C0">
    <w:pPr>
      <w:pStyle w:val="Footer"/>
      <w:tabs>
        <w:tab w:val="clear" w:pos="9072"/>
        <w:tab w:val="right" w:pos="9498"/>
      </w:tabs>
      <w:ind w:right="-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F1A95" w14:textId="77777777" w:rsidR="00CB16F3" w:rsidRDefault="00CB16F3">
      <w:r>
        <w:separator/>
      </w:r>
    </w:p>
  </w:footnote>
  <w:footnote w:type="continuationSeparator" w:id="0">
    <w:p w14:paraId="0A58A7F4" w14:textId="77777777" w:rsidR="00CB16F3" w:rsidRDefault="00CB1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139F" w14:textId="77777777" w:rsidR="00791F2F" w:rsidRPr="006E2772" w:rsidRDefault="00791F2F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68B358E"/>
    <w:multiLevelType w:val="hybridMultilevel"/>
    <w:tmpl w:val="9A4A7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18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382440155">
    <w:abstractNumId w:val="6"/>
  </w:num>
  <w:num w:numId="2" w16cid:durableId="59669819">
    <w:abstractNumId w:val="5"/>
  </w:num>
  <w:num w:numId="3" w16cid:durableId="100806413">
    <w:abstractNumId w:val="9"/>
  </w:num>
  <w:num w:numId="4" w16cid:durableId="1380662518">
    <w:abstractNumId w:val="7"/>
  </w:num>
  <w:num w:numId="5" w16cid:durableId="1852837040">
    <w:abstractNumId w:val="8"/>
  </w:num>
  <w:num w:numId="6" w16cid:durableId="1886674805">
    <w:abstractNumId w:val="3"/>
  </w:num>
  <w:num w:numId="7" w16cid:durableId="1346900507">
    <w:abstractNumId w:val="2"/>
  </w:num>
  <w:num w:numId="8" w16cid:durableId="968168279">
    <w:abstractNumId w:val="0"/>
  </w:num>
  <w:num w:numId="9" w16cid:durableId="443116909">
    <w:abstractNumId w:val="1"/>
  </w:num>
  <w:num w:numId="10" w16cid:durableId="1061826680">
    <w:abstractNumId w:val="4"/>
  </w:num>
  <w:num w:numId="11" w16cid:durableId="920137876">
    <w:abstractNumId w:val="14"/>
  </w:num>
  <w:num w:numId="12" w16cid:durableId="1470710181">
    <w:abstractNumId w:val="12"/>
  </w:num>
  <w:num w:numId="13" w16cid:durableId="247887566">
    <w:abstractNumId w:val="19"/>
  </w:num>
  <w:num w:numId="14" w16cid:durableId="94375048">
    <w:abstractNumId w:val="13"/>
  </w:num>
  <w:num w:numId="15" w16cid:durableId="2020497974">
    <w:abstractNumId w:val="15"/>
  </w:num>
  <w:num w:numId="16" w16cid:durableId="521282042">
    <w:abstractNumId w:val="17"/>
  </w:num>
  <w:num w:numId="17" w16cid:durableId="1037513861">
    <w:abstractNumId w:val="18"/>
  </w:num>
  <w:num w:numId="18" w16cid:durableId="465657934">
    <w:abstractNumId w:val="16"/>
  </w:num>
  <w:num w:numId="19" w16cid:durableId="1508010359">
    <w:abstractNumId w:val="11"/>
  </w:num>
  <w:num w:numId="20" w16cid:durableId="91161881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0D53"/>
    <w:rsid w:val="0000100A"/>
    <w:rsid w:val="00001093"/>
    <w:rsid w:val="000015C7"/>
    <w:rsid w:val="00002028"/>
    <w:rsid w:val="00002473"/>
    <w:rsid w:val="0000315C"/>
    <w:rsid w:val="00003227"/>
    <w:rsid w:val="000032E3"/>
    <w:rsid w:val="0000423F"/>
    <w:rsid w:val="000043BC"/>
    <w:rsid w:val="00005D82"/>
    <w:rsid w:val="00005FF2"/>
    <w:rsid w:val="00006A26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725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2262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1016"/>
    <w:rsid w:val="000321EB"/>
    <w:rsid w:val="00032C38"/>
    <w:rsid w:val="00032E12"/>
    <w:rsid w:val="00034035"/>
    <w:rsid w:val="0003484F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601"/>
    <w:rsid w:val="000441A5"/>
    <w:rsid w:val="00044D3D"/>
    <w:rsid w:val="000451F8"/>
    <w:rsid w:val="00046FBF"/>
    <w:rsid w:val="0004786F"/>
    <w:rsid w:val="00047E8A"/>
    <w:rsid w:val="00047EC7"/>
    <w:rsid w:val="00050150"/>
    <w:rsid w:val="00050929"/>
    <w:rsid w:val="000510D2"/>
    <w:rsid w:val="000518F3"/>
    <w:rsid w:val="00051BFB"/>
    <w:rsid w:val="00052224"/>
    <w:rsid w:val="00052D77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B9D"/>
    <w:rsid w:val="00080735"/>
    <w:rsid w:val="00080C8F"/>
    <w:rsid w:val="0008156D"/>
    <w:rsid w:val="0008191F"/>
    <w:rsid w:val="00084564"/>
    <w:rsid w:val="00085743"/>
    <w:rsid w:val="00085E55"/>
    <w:rsid w:val="00086831"/>
    <w:rsid w:val="00086AF0"/>
    <w:rsid w:val="00086D61"/>
    <w:rsid w:val="00090340"/>
    <w:rsid w:val="00091E90"/>
    <w:rsid w:val="0009208F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4FD2"/>
    <w:rsid w:val="000A5EEE"/>
    <w:rsid w:val="000A5F17"/>
    <w:rsid w:val="000A64EE"/>
    <w:rsid w:val="000A7201"/>
    <w:rsid w:val="000B0518"/>
    <w:rsid w:val="000B0E11"/>
    <w:rsid w:val="000B12E6"/>
    <w:rsid w:val="000B14D0"/>
    <w:rsid w:val="000B22E9"/>
    <w:rsid w:val="000B2AAA"/>
    <w:rsid w:val="000B33CB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35B"/>
    <w:rsid w:val="000C3A5B"/>
    <w:rsid w:val="000C3CBC"/>
    <w:rsid w:val="000C3E4D"/>
    <w:rsid w:val="000C406D"/>
    <w:rsid w:val="000C4350"/>
    <w:rsid w:val="000C455F"/>
    <w:rsid w:val="000C4DC3"/>
    <w:rsid w:val="000C57D2"/>
    <w:rsid w:val="000C5AFA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183A"/>
    <w:rsid w:val="000E21CE"/>
    <w:rsid w:val="000E2A88"/>
    <w:rsid w:val="000E2BFD"/>
    <w:rsid w:val="000E2C24"/>
    <w:rsid w:val="000E2CF8"/>
    <w:rsid w:val="000E457C"/>
    <w:rsid w:val="000E5047"/>
    <w:rsid w:val="000E658A"/>
    <w:rsid w:val="000E733D"/>
    <w:rsid w:val="000F146E"/>
    <w:rsid w:val="000F1B02"/>
    <w:rsid w:val="000F1CEB"/>
    <w:rsid w:val="000F1F11"/>
    <w:rsid w:val="000F4F0F"/>
    <w:rsid w:val="000F5085"/>
    <w:rsid w:val="000F60A9"/>
    <w:rsid w:val="001019A3"/>
    <w:rsid w:val="00101A4D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36C"/>
    <w:rsid w:val="001103DB"/>
    <w:rsid w:val="0011040A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220"/>
    <w:rsid w:val="001228AE"/>
    <w:rsid w:val="00124782"/>
    <w:rsid w:val="00124AC3"/>
    <w:rsid w:val="00126E20"/>
    <w:rsid w:val="00131258"/>
    <w:rsid w:val="00132340"/>
    <w:rsid w:val="00132BBB"/>
    <w:rsid w:val="00133005"/>
    <w:rsid w:val="00133541"/>
    <w:rsid w:val="0013403A"/>
    <w:rsid w:val="00134999"/>
    <w:rsid w:val="00134B0D"/>
    <w:rsid w:val="00134DEB"/>
    <w:rsid w:val="00134ED7"/>
    <w:rsid w:val="00135138"/>
    <w:rsid w:val="00135375"/>
    <w:rsid w:val="00135385"/>
    <w:rsid w:val="00135740"/>
    <w:rsid w:val="0013692C"/>
    <w:rsid w:val="00136F9B"/>
    <w:rsid w:val="00137FF3"/>
    <w:rsid w:val="001401BD"/>
    <w:rsid w:val="001403B1"/>
    <w:rsid w:val="00140AFD"/>
    <w:rsid w:val="0014123F"/>
    <w:rsid w:val="00141FE3"/>
    <w:rsid w:val="00142274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214B"/>
    <w:rsid w:val="0015298A"/>
    <w:rsid w:val="0015314C"/>
    <w:rsid w:val="001539DD"/>
    <w:rsid w:val="00155EBB"/>
    <w:rsid w:val="0015613E"/>
    <w:rsid w:val="0015709D"/>
    <w:rsid w:val="001605B1"/>
    <w:rsid w:val="0016268A"/>
    <w:rsid w:val="00162816"/>
    <w:rsid w:val="001634A9"/>
    <w:rsid w:val="00164117"/>
    <w:rsid w:val="001647A3"/>
    <w:rsid w:val="00164B59"/>
    <w:rsid w:val="00164B98"/>
    <w:rsid w:val="0016500D"/>
    <w:rsid w:val="00165F2D"/>
    <w:rsid w:val="00167C0B"/>
    <w:rsid w:val="001702C4"/>
    <w:rsid w:val="0017036C"/>
    <w:rsid w:val="00170CFB"/>
    <w:rsid w:val="001717A1"/>
    <w:rsid w:val="001725BB"/>
    <w:rsid w:val="00172740"/>
    <w:rsid w:val="00172825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67D"/>
    <w:rsid w:val="00181933"/>
    <w:rsid w:val="00181D6B"/>
    <w:rsid w:val="001834CC"/>
    <w:rsid w:val="001834FE"/>
    <w:rsid w:val="00183635"/>
    <w:rsid w:val="00184EF2"/>
    <w:rsid w:val="0018501D"/>
    <w:rsid w:val="00185088"/>
    <w:rsid w:val="001853B4"/>
    <w:rsid w:val="001856CC"/>
    <w:rsid w:val="00185EC9"/>
    <w:rsid w:val="00185F86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655F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6396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DE2"/>
    <w:rsid w:val="001B3F96"/>
    <w:rsid w:val="001B3FD7"/>
    <w:rsid w:val="001B47A9"/>
    <w:rsid w:val="001B5D92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7583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42D"/>
    <w:rsid w:val="001E2696"/>
    <w:rsid w:val="001E2F55"/>
    <w:rsid w:val="001E3DF7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7B7"/>
    <w:rsid w:val="00211B08"/>
    <w:rsid w:val="00213143"/>
    <w:rsid w:val="002139C5"/>
    <w:rsid w:val="00214249"/>
    <w:rsid w:val="00214D73"/>
    <w:rsid w:val="0021606D"/>
    <w:rsid w:val="00216B05"/>
    <w:rsid w:val="00216CF4"/>
    <w:rsid w:val="00216E9A"/>
    <w:rsid w:val="00217627"/>
    <w:rsid w:val="00217807"/>
    <w:rsid w:val="002207F2"/>
    <w:rsid w:val="0022226B"/>
    <w:rsid w:val="00222D7B"/>
    <w:rsid w:val="00223518"/>
    <w:rsid w:val="00224837"/>
    <w:rsid w:val="00225184"/>
    <w:rsid w:val="00225CD7"/>
    <w:rsid w:val="00225FB2"/>
    <w:rsid w:val="0022658D"/>
    <w:rsid w:val="00227920"/>
    <w:rsid w:val="00227F74"/>
    <w:rsid w:val="00230BFC"/>
    <w:rsid w:val="002310DA"/>
    <w:rsid w:val="00231E67"/>
    <w:rsid w:val="00232E73"/>
    <w:rsid w:val="00233476"/>
    <w:rsid w:val="00233D00"/>
    <w:rsid w:val="002359D1"/>
    <w:rsid w:val="002378DD"/>
    <w:rsid w:val="00237BA0"/>
    <w:rsid w:val="0024130A"/>
    <w:rsid w:val="0024132C"/>
    <w:rsid w:val="00241F21"/>
    <w:rsid w:val="00243202"/>
    <w:rsid w:val="002434EC"/>
    <w:rsid w:val="00243552"/>
    <w:rsid w:val="002435B8"/>
    <w:rsid w:val="002449A1"/>
    <w:rsid w:val="00245B8A"/>
    <w:rsid w:val="002463CF"/>
    <w:rsid w:val="00247E6B"/>
    <w:rsid w:val="00250475"/>
    <w:rsid w:val="00250C6A"/>
    <w:rsid w:val="00251901"/>
    <w:rsid w:val="002529C2"/>
    <w:rsid w:val="00252BB5"/>
    <w:rsid w:val="002532AD"/>
    <w:rsid w:val="00254905"/>
    <w:rsid w:val="00254DD0"/>
    <w:rsid w:val="002565F7"/>
    <w:rsid w:val="00260AC9"/>
    <w:rsid w:val="002617CF"/>
    <w:rsid w:val="002639C9"/>
    <w:rsid w:val="0026453D"/>
    <w:rsid w:val="00264AC2"/>
    <w:rsid w:val="00264FC5"/>
    <w:rsid w:val="00265D5A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99B"/>
    <w:rsid w:val="0027670E"/>
    <w:rsid w:val="00277166"/>
    <w:rsid w:val="002775FC"/>
    <w:rsid w:val="0027778F"/>
    <w:rsid w:val="00277D37"/>
    <w:rsid w:val="0028173E"/>
    <w:rsid w:val="00281A8F"/>
    <w:rsid w:val="00281CEE"/>
    <w:rsid w:val="00284425"/>
    <w:rsid w:val="00285912"/>
    <w:rsid w:val="00287081"/>
    <w:rsid w:val="002878A0"/>
    <w:rsid w:val="00290F5A"/>
    <w:rsid w:val="00291B12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E8B"/>
    <w:rsid w:val="00297334"/>
    <w:rsid w:val="002A0659"/>
    <w:rsid w:val="002A150A"/>
    <w:rsid w:val="002A26E0"/>
    <w:rsid w:val="002A38E0"/>
    <w:rsid w:val="002A3A5F"/>
    <w:rsid w:val="002A3B2B"/>
    <w:rsid w:val="002A5031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49F0"/>
    <w:rsid w:val="002D4FDC"/>
    <w:rsid w:val="002D50DF"/>
    <w:rsid w:val="002D5409"/>
    <w:rsid w:val="002E0661"/>
    <w:rsid w:val="002E082E"/>
    <w:rsid w:val="002E0FEC"/>
    <w:rsid w:val="002E3604"/>
    <w:rsid w:val="002E5688"/>
    <w:rsid w:val="002E56A1"/>
    <w:rsid w:val="002E665C"/>
    <w:rsid w:val="002E6DC3"/>
    <w:rsid w:val="002E6DF0"/>
    <w:rsid w:val="002E7BB7"/>
    <w:rsid w:val="002F0C75"/>
    <w:rsid w:val="002F11B5"/>
    <w:rsid w:val="002F27B6"/>
    <w:rsid w:val="002F27E3"/>
    <w:rsid w:val="002F2E12"/>
    <w:rsid w:val="002F34FB"/>
    <w:rsid w:val="002F5173"/>
    <w:rsid w:val="002F558E"/>
    <w:rsid w:val="002F7831"/>
    <w:rsid w:val="003003C2"/>
    <w:rsid w:val="00300875"/>
    <w:rsid w:val="0030090C"/>
    <w:rsid w:val="00301F3D"/>
    <w:rsid w:val="0030243C"/>
    <w:rsid w:val="00302BE8"/>
    <w:rsid w:val="00302C9A"/>
    <w:rsid w:val="00302E7A"/>
    <w:rsid w:val="00302EB7"/>
    <w:rsid w:val="0030303D"/>
    <w:rsid w:val="00304111"/>
    <w:rsid w:val="00304D5C"/>
    <w:rsid w:val="00306FD9"/>
    <w:rsid w:val="003070E5"/>
    <w:rsid w:val="003102F0"/>
    <w:rsid w:val="003134C7"/>
    <w:rsid w:val="003138CF"/>
    <w:rsid w:val="00315EF7"/>
    <w:rsid w:val="003161FF"/>
    <w:rsid w:val="0031666A"/>
    <w:rsid w:val="0031721A"/>
    <w:rsid w:val="0031729F"/>
    <w:rsid w:val="00317593"/>
    <w:rsid w:val="0031776F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3DB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3AD"/>
    <w:rsid w:val="0035444B"/>
    <w:rsid w:val="003544D5"/>
    <w:rsid w:val="00356085"/>
    <w:rsid w:val="003571DB"/>
    <w:rsid w:val="0035734D"/>
    <w:rsid w:val="0035757C"/>
    <w:rsid w:val="00360C77"/>
    <w:rsid w:val="003625F8"/>
    <w:rsid w:val="00363215"/>
    <w:rsid w:val="003633A2"/>
    <w:rsid w:val="0036504B"/>
    <w:rsid w:val="00366450"/>
    <w:rsid w:val="00366A6B"/>
    <w:rsid w:val="00367201"/>
    <w:rsid w:val="00370053"/>
    <w:rsid w:val="00374AB9"/>
    <w:rsid w:val="00375373"/>
    <w:rsid w:val="00375591"/>
    <w:rsid w:val="00375698"/>
    <w:rsid w:val="00376366"/>
    <w:rsid w:val="00376769"/>
    <w:rsid w:val="00377229"/>
    <w:rsid w:val="00380F12"/>
    <w:rsid w:val="003810EC"/>
    <w:rsid w:val="003815BA"/>
    <w:rsid w:val="0038226D"/>
    <w:rsid w:val="00384D01"/>
    <w:rsid w:val="00385C4C"/>
    <w:rsid w:val="00387D65"/>
    <w:rsid w:val="00390BAE"/>
    <w:rsid w:val="003911CF"/>
    <w:rsid w:val="003916BB"/>
    <w:rsid w:val="00391EA4"/>
    <w:rsid w:val="00392AA1"/>
    <w:rsid w:val="00392CB7"/>
    <w:rsid w:val="00393A93"/>
    <w:rsid w:val="00394197"/>
    <w:rsid w:val="0039478B"/>
    <w:rsid w:val="003959E5"/>
    <w:rsid w:val="00395F89"/>
    <w:rsid w:val="003971B3"/>
    <w:rsid w:val="00397373"/>
    <w:rsid w:val="00397572"/>
    <w:rsid w:val="00397C6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12DE"/>
    <w:rsid w:val="003B3646"/>
    <w:rsid w:val="003B3E86"/>
    <w:rsid w:val="003B4C62"/>
    <w:rsid w:val="003B52C8"/>
    <w:rsid w:val="003B579D"/>
    <w:rsid w:val="003B5FD3"/>
    <w:rsid w:val="003B6136"/>
    <w:rsid w:val="003C2A13"/>
    <w:rsid w:val="003C2DC2"/>
    <w:rsid w:val="003C3466"/>
    <w:rsid w:val="003C3475"/>
    <w:rsid w:val="003C4239"/>
    <w:rsid w:val="003C4C53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9B"/>
    <w:rsid w:val="003F05A8"/>
    <w:rsid w:val="003F1869"/>
    <w:rsid w:val="003F29BB"/>
    <w:rsid w:val="003F2FE1"/>
    <w:rsid w:val="003F403B"/>
    <w:rsid w:val="003F4E22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069"/>
    <w:rsid w:val="00407706"/>
    <w:rsid w:val="00407909"/>
    <w:rsid w:val="0041017D"/>
    <w:rsid w:val="00410D01"/>
    <w:rsid w:val="00410DDC"/>
    <w:rsid w:val="0041137E"/>
    <w:rsid w:val="004117E6"/>
    <w:rsid w:val="00412ECA"/>
    <w:rsid w:val="004135A0"/>
    <w:rsid w:val="0041370F"/>
    <w:rsid w:val="00415A12"/>
    <w:rsid w:val="00415F44"/>
    <w:rsid w:val="00416CDA"/>
    <w:rsid w:val="00420315"/>
    <w:rsid w:val="004204F6"/>
    <w:rsid w:val="00421C0F"/>
    <w:rsid w:val="004220A6"/>
    <w:rsid w:val="004221EF"/>
    <w:rsid w:val="004232B5"/>
    <w:rsid w:val="00424795"/>
    <w:rsid w:val="0042481D"/>
    <w:rsid w:val="00424D0C"/>
    <w:rsid w:val="0042612B"/>
    <w:rsid w:val="004262F9"/>
    <w:rsid w:val="00430383"/>
    <w:rsid w:val="004306C3"/>
    <w:rsid w:val="00430A17"/>
    <w:rsid w:val="00431418"/>
    <w:rsid w:val="004336CE"/>
    <w:rsid w:val="00433C21"/>
    <w:rsid w:val="0043432E"/>
    <w:rsid w:val="004353E2"/>
    <w:rsid w:val="004365D0"/>
    <w:rsid w:val="004366A9"/>
    <w:rsid w:val="00436F39"/>
    <w:rsid w:val="00441C3B"/>
    <w:rsid w:val="004423E9"/>
    <w:rsid w:val="00442EFA"/>
    <w:rsid w:val="004436CA"/>
    <w:rsid w:val="00443794"/>
    <w:rsid w:val="004464A1"/>
    <w:rsid w:val="00446B98"/>
    <w:rsid w:val="00447A30"/>
    <w:rsid w:val="004507D9"/>
    <w:rsid w:val="004513D1"/>
    <w:rsid w:val="00452A88"/>
    <w:rsid w:val="00452F60"/>
    <w:rsid w:val="00453737"/>
    <w:rsid w:val="004538A8"/>
    <w:rsid w:val="00453D31"/>
    <w:rsid w:val="00454004"/>
    <w:rsid w:val="00454B7E"/>
    <w:rsid w:val="00455194"/>
    <w:rsid w:val="00455EFE"/>
    <w:rsid w:val="00455FAC"/>
    <w:rsid w:val="0045643B"/>
    <w:rsid w:val="004568D7"/>
    <w:rsid w:val="00456C08"/>
    <w:rsid w:val="004579D1"/>
    <w:rsid w:val="00460D78"/>
    <w:rsid w:val="004619D6"/>
    <w:rsid w:val="00462F55"/>
    <w:rsid w:val="004639CC"/>
    <w:rsid w:val="0046444B"/>
    <w:rsid w:val="004646DD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13C"/>
    <w:rsid w:val="0047772B"/>
    <w:rsid w:val="00477808"/>
    <w:rsid w:val="00480EC7"/>
    <w:rsid w:val="004825CE"/>
    <w:rsid w:val="00482BEE"/>
    <w:rsid w:val="0048412C"/>
    <w:rsid w:val="00484D04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271E"/>
    <w:rsid w:val="00492E30"/>
    <w:rsid w:val="004930C6"/>
    <w:rsid w:val="00493222"/>
    <w:rsid w:val="00493352"/>
    <w:rsid w:val="00494E4F"/>
    <w:rsid w:val="004956AF"/>
    <w:rsid w:val="004956E8"/>
    <w:rsid w:val="00495E77"/>
    <w:rsid w:val="00496006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78B2"/>
    <w:rsid w:val="004B7D4B"/>
    <w:rsid w:val="004C19CE"/>
    <w:rsid w:val="004C1B62"/>
    <w:rsid w:val="004C1ED8"/>
    <w:rsid w:val="004C3D03"/>
    <w:rsid w:val="004C3E7E"/>
    <w:rsid w:val="004C47ED"/>
    <w:rsid w:val="004C52EB"/>
    <w:rsid w:val="004C5658"/>
    <w:rsid w:val="004C6138"/>
    <w:rsid w:val="004C7737"/>
    <w:rsid w:val="004C77E2"/>
    <w:rsid w:val="004C7B12"/>
    <w:rsid w:val="004C7DBE"/>
    <w:rsid w:val="004D08A2"/>
    <w:rsid w:val="004D2017"/>
    <w:rsid w:val="004D32DE"/>
    <w:rsid w:val="004D45B1"/>
    <w:rsid w:val="004D4913"/>
    <w:rsid w:val="004D4E0B"/>
    <w:rsid w:val="004D70B8"/>
    <w:rsid w:val="004D7976"/>
    <w:rsid w:val="004D79F7"/>
    <w:rsid w:val="004D7C02"/>
    <w:rsid w:val="004D7E8B"/>
    <w:rsid w:val="004D7F28"/>
    <w:rsid w:val="004E1761"/>
    <w:rsid w:val="004E239A"/>
    <w:rsid w:val="004E42E9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336E"/>
    <w:rsid w:val="004F5771"/>
    <w:rsid w:val="004F6561"/>
    <w:rsid w:val="004F70FC"/>
    <w:rsid w:val="0050003D"/>
    <w:rsid w:val="0050066D"/>
    <w:rsid w:val="00500672"/>
    <w:rsid w:val="0050077B"/>
    <w:rsid w:val="00501DAA"/>
    <w:rsid w:val="00501E8D"/>
    <w:rsid w:val="005027F3"/>
    <w:rsid w:val="00502E00"/>
    <w:rsid w:val="00503AE2"/>
    <w:rsid w:val="00503C4E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3E74"/>
    <w:rsid w:val="00514D74"/>
    <w:rsid w:val="00515821"/>
    <w:rsid w:val="00515D6C"/>
    <w:rsid w:val="0051632D"/>
    <w:rsid w:val="005165C7"/>
    <w:rsid w:val="00516EC0"/>
    <w:rsid w:val="00517612"/>
    <w:rsid w:val="00517CF8"/>
    <w:rsid w:val="005200B0"/>
    <w:rsid w:val="0052035C"/>
    <w:rsid w:val="00520982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38AB"/>
    <w:rsid w:val="005343C6"/>
    <w:rsid w:val="005344FF"/>
    <w:rsid w:val="00535C0B"/>
    <w:rsid w:val="00537D7B"/>
    <w:rsid w:val="0054051D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08D9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035"/>
    <w:rsid w:val="00563159"/>
    <w:rsid w:val="0056320C"/>
    <w:rsid w:val="005647E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3455"/>
    <w:rsid w:val="00573616"/>
    <w:rsid w:val="00573712"/>
    <w:rsid w:val="005738F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1377"/>
    <w:rsid w:val="00591D1B"/>
    <w:rsid w:val="005930FB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1E4C"/>
    <w:rsid w:val="005B2634"/>
    <w:rsid w:val="005B34C0"/>
    <w:rsid w:val="005B48B2"/>
    <w:rsid w:val="005B772F"/>
    <w:rsid w:val="005C009C"/>
    <w:rsid w:val="005C07BA"/>
    <w:rsid w:val="005C0B11"/>
    <w:rsid w:val="005C0B9D"/>
    <w:rsid w:val="005C1145"/>
    <w:rsid w:val="005C1248"/>
    <w:rsid w:val="005C140C"/>
    <w:rsid w:val="005C2228"/>
    <w:rsid w:val="005C306E"/>
    <w:rsid w:val="005C4587"/>
    <w:rsid w:val="005C53FE"/>
    <w:rsid w:val="005C5490"/>
    <w:rsid w:val="005C5580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FC7"/>
    <w:rsid w:val="005F01CE"/>
    <w:rsid w:val="005F02CE"/>
    <w:rsid w:val="005F04AF"/>
    <w:rsid w:val="005F4003"/>
    <w:rsid w:val="005F4203"/>
    <w:rsid w:val="005F55D8"/>
    <w:rsid w:val="005F6615"/>
    <w:rsid w:val="005F6D6C"/>
    <w:rsid w:val="005F6DA6"/>
    <w:rsid w:val="005F70D0"/>
    <w:rsid w:val="005F70D2"/>
    <w:rsid w:val="005F71FB"/>
    <w:rsid w:val="006018BE"/>
    <w:rsid w:val="00601939"/>
    <w:rsid w:val="00601F49"/>
    <w:rsid w:val="0060251B"/>
    <w:rsid w:val="00602911"/>
    <w:rsid w:val="0060388C"/>
    <w:rsid w:val="00604DA3"/>
    <w:rsid w:val="006066E6"/>
    <w:rsid w:val="00606EEC"/>
    <w:rsid w:val="00607104"/>
    <w:rsid w:val="006074A8"/>
    <w:rsid w:val="00607DBF"/>
    <w:rsid w:val="00607DEA"/>
    <w:rsid w:val="00610729"/>
    <w:rsid w:val="00610B80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35D2"/>
    <w:rsid w:val="006246B3"/>
    <w:rsid w:val="00625648"/>
    <w:rsid w:val="00625D3C"/>
    <w:rsid w:val="0062674D"/>
    <w:rsid w:val="006268CE"/>
    <w:rsid w:val="006301E5"/>
    <w:rsid w:val="006313F4"/>
    <w:rsid w:val="00631ACE"/>
    <w:rsid w:val="00632B2C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F77"/>
    <w:rsid w:val="0064140C"/>
    <w:rsid w:val="006419DB"/>
    <w:rsid w:val="006422D3"/>
    <w:rsid w:val="0064242E"/>
    <w:rsid w:val="00643041"/>
    <w:rsid w:val="0064325D"/>
    <w:rsid w:val="006438B1"/>
    <w:rsid w:val="0064609E"/>
    <w:rsid w:val="006469A6"/>
    <w:rsid w:val="00646AA0"/>
    <w:rsid w:val="006478F9"/>
    <w:rsid w:val="00650BCB"/>
    <w:rsid w:val="00652BF4"/>
    <w:rsid w:val="00653608"/>
    <w:rsid w:val="006549E8"/>
    <w:rsid w:val="00655695"/>
    <w:rsid w:val="00655CF1"/>
    <w:rsid w:val="0065621D"/>
    <w:rsid w:val="00656F01"/>
    <w:rsid w:val="0066078C"/>
    <w:rsid w:val="00662149"/>
    <w:rsid w:val="00663A27"/>
    <w:rsid w:val="00663A99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460"/>
    <w:rsid w:val="0068654F"/>
    <w:rsid w:val="00686D29"/>
    <w:rsid w:val="0068700D"/>
    <w:rsid w:val="0068703A"/>
    <w:rsid w:val="006874BC"/>
    <w:rsid w:val="00687EBB"/>
    <w:rsid w:val="00687F0B"/>
    <w:rsid w:val="00690BAC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708C"/>
    <w:rsid w:val="006A74E4"/>
    <w:rsid w:val="006B00BD"/>
    <w:rsid w:val="006B02CD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BED"/>
    <w:rsid w:val="006D6CCA"/>
    <w:rsid w:val="006D7678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F0F59"/>
    <w:rsid w:val="006F288C"/>
    <w:rsid w:val="006F32AA"/>
    <w:rsid w:val="006F3FF5"/>
    <w:rsid w:val="006F436D"/>
    <w:rsid w:val="006F4B0B"/>
    <w:rsid w:val="006F5F52"/>
    <w:rsid w:val="006F6F13"/>
    <w:rsid w:val="006F772A"/>
    <w:rsid w:val="006F78F6"/>
    <w:rsid w:val="00700F70"/>
    <w:rsid w:val="007012E2"/>
    <w:rsid w:val="00702D90"/>
    <w:rsid w:val="0070302F"/>
    <w:rsid w:val="00704E96"/>
    <w:rsid w:val="00707583"/>
    <w:rsid w:val="00707E8B"/>
    <w:rsid w:val="007102BA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548"/>
    <w:rsid w:val="007231D4"/>
    <w:rsid w:val="00723AA4"/>
    <w:rsid w:val="00723DFB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27EB"/>
    <w:rsid w:val="00752921"/>
    <w:rsid w:val="00752D80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5FE5"/>
    <w:rsid w:val="007702D9"/>
    <w:rsid w:val="0077088E"/>
    <w:rsid w:val="00771485"/>
    <w:rsid w:val="00772954"/>
    <w:rsid w:val="00772C72"/>
    <w:rsid w:val="00772D31"/>
    <w:rsid w:val="00772EEB"/>
    <w:rsid w:val="007739E6"/>
    <w:rsid w:val="00775115"/>
    <w:rsid w:val="0077544D"/>
    <w:rsid w:val="00776279"/>
    <w:rsid w:val="007774F8"/>
    <w:rsid w:val="007810BF"/>
    <w:rsid w:val="007817FD"/>
    <w:rsid w:val="00781FC0"/>
    <w:rsid w:val="007828DC"/>
    <w:rsid w:val="00783555"/>
    <w:rsid w:val="007855DD"/>
    <w:rsid w:val="00785EC8"/>
    <w:rsid w:val="00786077"/>
    <w:rsid w:val="007871E2"/>
    <w:rsid w:val="00787E44"/>
    <w:rsid w:val="00791AA9"/>
    <w:rsid w:val="00791F2F"/>
    <w:rsid w:val="007927E5"/>
    <w:rsid w:val="00792DAF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1C96"/>
    <w:rsid w:val="007A2140"/>
    <w:rsid w:val="007A25D5"/>
    <w:rsid w:val="007A279F"/>
    <w:rsid w:val="007A2BCD"/>
    <w:rsid w:val="007A35FF"/>
    <w:rsid w:val="007A3745"/>
    <w:rsid w:val="007A4572"/>
    <w:rsid w:val="007A4807"/>
    <w:rsid w:val="007A673B"/>
    <w:rsid w:val="007A7281"/>
    <w:rsid w:val="007A7D60"/>
    <w:rsid w:val="007B0429"/>
    <w:rsid w:val="007B2CAE"/>
    <w:rsid w:val="007B33CF"/>
    <w:rsid w:val="007B3415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D15A0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561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3CF8"/>
    <w:rsid w:val="00805022"/>
    <w:rsid w:val="008050C3"/>
    <w:rsid w:val="00805161"/>
    <w:rsid w:val="008058CA"/>
    <w:rsid w:val="00806959"/>
    <w:rsid w:val="008073A7"/>
    <w:rsid w:val="00810D8C"/>
    <w:rsid w:val="00811582"/>
    <w:rsid w:val="00811651"/>
    <w:rsid w:val="00812086"/>
    <w:rsid w:val="008124E1"/>
    <w:rsid w:val="00812E57"/>
    <w:rsid w:val="00812F2E"/>
    <w:rsid w:val="0081515A"/>
    <w:rsid w:val="00815420"/>
    <w:rsid w:val="00815D08"/>
    <w:rsid w:val="008160D6"/>
    <w:rsid w:val="00816E2B"/>
    <w:rsid w:val="00816FFC"/>
    <w:rsid w:val="00817142"/>
    <w:rsid w:val="00817A56"/>
    <w:rsid w:val="00821A50"/>
    <w:rsid w:val="00822D46"/>
    <w:rsid w:val="00823782"/>
    <w:rsid w:val="00823D24"/>
    <w:rsid w:val="008248B4"/>
    <w:rsid w:val="00824BCB"/>
    <w:rsid w:val="00826239"/>
    <w:rsid w:val="0082634D"/>
    <w:rsid w:val="008268DA"/>
    <w:rsid w:val="0082697F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37F1D"/>
    <w:rsid w:val="008407C7"/>
    <w:rsid w:val="00841451"/>
    <w:rsid w:val="008415CD"/>
    <w:rsid w:val="008422AA"/>
    <w:rsid w:val="008423E3"/>
    <w:rsid w:val="00843694"/>
    <w:rsid w:val="0084396E"/>
    <w:rsid w:val="00843EE6"/>
    <w:rsid w:val="00844420"/>
    <w:rsid w:val="008451BC"/>
    <w:rsid w:val="008455F0"/>
    <w:rsid w:val="00845718"/>
    <w:rsid w:val="00846390"/>
    <w:rsid w:val="008467FD"/>
    <w:rsid w:val="008501AA"/>
    <w:rsid w:val="00850DA9"/>
    <w:rsid w:val="00852227"/>
    <w:rsid w:val="0085243D"/>
    <w:rsid w:val="008525F8"/>
    <w:rsid w:val="00853CA9"/>
    <w:rsid w:val="00853D3D"/>
    <w:rsid w:val="0085453D"/>
    <w:rsid w:val="00854AD1"/>
    <w:rsid w:val="00855389"/>
    <w:rsid w:val="00855E5C"/>
    <w:rsid w:val="008567F1"/>
    <w:rsid w:val="00856FA9"/>
    <w:rsid w:val="00861C67"/>
    <w:rsid w:val="008622B3"/>
    <w:rsid w:val="00865E27"/>
    <w:rsid w:val="0086613E"/>
    <w:rsid w:val="00866BEC"/>
    <w:rsid w:val="008674ED"/>
    <w:rsid w:val="00871AE8"/>
    <w:rsid w:val="0087272E"/>
    <w:rsid w:val="0087334E"/>
    <w:rsid w:val="008803FF"/>
    <w:rsid w:val="008815C0"/>
    <w:rsid w:val="0088198D"/>
    <w:rsid w:val="00882279"/>
    <w:rsid w:val="00882377"/>
    <w:rsid w:val="008823C2"/>
    <w:rsid w:val="00882419"/>
    <w:rsid w:val="00882D99"/>
    <w:rsid w:val="00882DAB"/>
    <w:rsid w:val="00883A9C"/>
    <w:rsid w:val="00883B37"/>
    <w:rsid w:val="008855FA"/>
    <w:rsid w:val="00885F4D"/>
    <w:rsid w:val="0088686B"/>
    <w:rsid w:val="00886ADA"/>
    <w:rsid w:val="008870AE"/>
    <w:rsid w:val="008873FF"/>
    <w:rsid w:val="00887665"/>
    <w:rsid w:val="00887921"/>
    <w:rsid w:val="008901C3"/>
    <w:rsid w:val="00890F8C"/>
    <w:rsid w:val="00891D72"/>
    <w:rsid w:val="0089279A"/>
    <w:rsid w:val="008933C9"/>
    <w:rsid w:val="00893C6F"/>
    <w:rsid w:val="00894295"/>
    <w:rsid w:val="0089581B"/>
    <w:rsid w:val="0089683A"/>
    <w:rsid w:val="008969BD"/>
    <w:rsid w:val="008969F8"/>
    <w:rsid w:val="00896BE0"/>
    <w:rsid w:val="00896D74"/>
    <w:rsid w:val="00896FB0"/>
    <w:rsid w:val="008973D3"/>
    <w:rsid w:val="00897500"/>
    <w:rsid w:val="008A073B"/>
    <w:rsid w:val="008A0F78"/>
    <w:rsid w:val="008A10B1"/>
    <w:rsid w:val="008A199B"/>
    <w:rsid w:val="008A20ED"/>
    <w:rsid w:val="008A290E"/>
    <w:rsid w:val="008A3F3A"/>
    <w:rsid w:val="008A4102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50BF"/>
    <w:rsid w:val="008B7F20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6CF6"/>
    <w:rsid w:val="008C722C"/>
    <w:rsid w:val="008C754D"/>
    <w:rsid w:val="008D14C6"/>
    <w:rsid w:val="008D2362"/>
    <w:rsid w:val="008D2F50"/>
    <w:rsid w:val="008D40CC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2011"/>
    <w:rsid w:val="008E2AC3"/>
    <w:rsid w:val="008E411F"/>
    <w:rsid w:val="008E4BD1"/>
    <w:rsid w:val="008E4F4A"/>
    <w:rsid w:val="008E52C5"/>
    <w:rsid w:val="008E63B6"/>
    <w:rsid w:val="008E6423"/>
    <w:rsid w:val="008E67B9"/>
    <w:rsid w:val="008E67CA"/>
    <w:rsid w:val="008E6E54"/>
    <w:rsid w:val="008E71CE"/>
    <w:rsid w:val="008E759F"/>
    <w:rsid w:val="008F0408"/>
    <w:rsid w:val="008F1D20"/>
    <w:rsid w:val="008F21D3"/>
    <w:rsid w:val="008F2719"/>
    <w:rsid w:val="008F2B12"/>
    <w:rsid w:val="008F3112"/>
    <w:rsid w:val="008F3D6A"/>
    <w:rsid w:val="008F418C"/>
    <w:rsid w:val="008F4AB8"/>
    <w:rsid w:val="008F6152"/>
    <w:rsid w:val="008F7255"/>
    <w:rsid w:val="008F7744"/>
    <w:rsid w:val="00900398"/>
    <w:rsid w:val="009004FE"/>
    <w:rsid w:val="009007DB"/>
    <w:rsid w:val="00900941"/>
    <w:rsid w:val="00901284"/>
    <w:rsid w:val="0090143F"/>
    <w:rsid w:val="009015BE"/>
    <w:rsid w:val="00901612"/>
    <w:rsid w:val="0090183D"/>
    <w:rsid w:val="00901A8E"/>
    <w:rsid w:val="00901D6A"/>
    <w:rsid w:val="0090262E"/>
    <w:rsid w:val="0090309F"/>
    <w:rsid w:val="00904D51"/>
    <w:rsid w:val="00905884"/>
    <w:rsid w:val="009070F5"/>
    <w:rsid w:val="00907321"/>
    <w:rsid w:val="0090741A"/>
    <w:rsid w:val="009078D8"/>
    <w:rsid w:val="0091014A"/>
    <w:rsid w:val="00910764"/>
    <w:rsid w:val="009114C4"/>
    <w:rsid w:val="00911AE2"/>
    <w:rsid w:val="009123AA"/>
    <w:rsid w:val="00912851"/>
    <w:rsid w:val="00913202"/>
    <w:rsid w:val="00913C7E"/>
    <w:rsid w:val="00914474"/>
    <w:rsid w:val="00914F1B"/>
    <w:rsid w:val="00915256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511"/>
    <w:rsid w:val="00931723"/>
    <w:rsid w:val="00931ABB"/>
    <w:rsid w:val="00932364"/>
    <w:rsid w:val="00933B12"/>
    <w:rsid w:val="00933D2A"/>
    <w:rsid w:val="0093629F"/>
    <w:rsid w:val="00937B98"/>
    <w:rsid w:val="00941091"/>
    <w:rsid w:val="00941575"/>
    <w:rsid w:val="00942BAD"/>
    <w:rsid w:val="009432DA"/>
    <w:rsid w:val="00943797"/>
    <w:rsid w:val="00943F21"/>
    <w:rsid w:val="00944135"/>
    <w:rsid w:val="009450DA"/>
    <w:rsid w:val="00946EFE"/>
    <w:rsid w:val="0094745B"/>
    <w:rsid w:val="009478A7"/>
    <w:rsid w:val="0095000D"/>
    <w:rsid w:val="009500C4"/>
    <w:rsid w:val="00951464"/>
    <w:rsid w:val="00954FB7"/>
    <w:rsid w:val="00955120"/>
    <w:rsid w:val="00955D1B"/>
    <w:rsid w:val="00956C20"/>
    <w:rsid w:val="009600CA"/>
    <w:rsid w:val="00960164"/>
    <w:rsid w:val="009605C5"/>
    <w:rsid w:val="00960F29"/>
    <w:rsid w:val="00961194"/>
    <w:rsid w:val="009623ED"/>
    <w:rsid w:val="00963D8C"/>
    <w:rsid w:val="00963EAF"/>
    <w:rsid w:val="0096412A"/>
    <w:rsid w:val="00964290"/>
    <w:rsid w:val="009656AF"/>
    <w:rsid w:val="00966608"/>
    <w:rsid w:val="0096723F"/>
    <w:rsid w:val="00967C9E"/>
    <w:rsid w:val="00970E94"/>
    <w:rsid w:val="00970EED"/>
    <w:rsid w:val="00971039"/>
    <w:rsid w:val="00971CEB"/>
    <w:rsid w:val="00972294"/>
    <w:rsid w:val="00972D85"/>
    <w:rsid w:val="00974AB1"/>
    <w:rsid w:val="00974CD5"/>
    <w:rsid w:val="00976184"/>
    <w:rsid w:val="00977D94"/>
    <w:rsid w:val="00981ED2"/>
    <w:rsid w:val="009825F9"/>
    <w:rsid w:val="009826DC"/>
    <w:rsid w:val="00983FAB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4F72"/>
    <w:rsid w:val="009A60C8"/>
    <w:rsid w:val="009A6517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6B1A"/>
    <w:rsid w:val="009B70DB"/>
    <w:rsid w:val="009C061C"/>
    <w:rsid w:val="009C15D8"/>
    <w:rsid w:val="009C1E4F"/>
    <w:rsid w:val="009C22F2"/>
    <w:rsid w:val="009C2853"/>
    <w:rsid w:val="009C45C7"/>
    <w:rsid w:val="009C46A8"/>
    <w:rsid w:val="009C4EB6"/>
    <w:rsid w:val="009C5A64"/>
    <w:rsid w:val="009C76D9"/>
    <w:rsid w:val="009D040D"/>
    <w:rsid w:val="009D107B"/>
    <w:rsid w:val="009D2CB3"/>
    <w:rsid w:val="009D4120"/>
    <w:rsid w:val="009D4201"/>
    <w:rsid w:val="009D4F6A"/>
    <w:rsid w:val="009D4FBB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9F7A87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7362"/>
    <w:rsid w:val="00A077B0"/>
    <w:rsid w:val="00A07CB5"/>
    <w:rsid w:val="00A07FD9"/>
    <w:rsid w:val="00A100A9"/>
    <w:rsid w:val="00A11A1C"/>
    <w:rsid w:val="00A11B78"/>
    <w:rsid w:val="00A11BC0"/>
    <w:rsid w:val="00A11C26"/>
    <w:rsid w:val="00A120A7"/>
    <w:rsid w:val="00A12980"/>
    <w:rsid w:val="00A12FE1"/>
    <w:rsid w:val="00A14372"/>
    <w:rsid w:val="00A14778"/>
    <w:rsid w:val="00A14E62"/>
    <w:rsid w:val="00A15A8D"/>
    <w:rsid w:val="00A15BD7"/>
    <w:rsid w:val="00A1642F"/>
    <w:rsid w:val="00A1761E"/>
    <w:rsid w:val="00A2119A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3039"/>
    <w:rsid w:val="00A6487D"/>
    <w:rsid w:val="00A66C56"/>
    <w:rsid w:val="00A66E2B"/>
    <w:rsid w:val="00A6764B"/>
    <w:rsid w:val="00A67AFE"/>
    <w:rsid w:val="00A70B93"/>
    <w:rsid w:val="00A713F5"/>
    <w:rsid w:val="00A7201A"/>
    <w:rsid w:val="00A72451"/>
    <w:rsid w:val="00A72DF8"/>
    <w:rsid w:val="00A73F62"/>
    <w:rsid w:val="00A7696D"/>
    <w:rsid w:val="00A76E65"/>
    <w:rsid w:val="00A7701A"/>
    <w:rsid w:val="00A7731D"/>
    <w:rsid w:val="00A8073C"/>
    <w:rsid w:val="00A80D8F"/>
    <w:rsid w:val="00A81677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EFC"/>
    <w:rsid w:val="00A84F11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349C"/>
    <w:rsid w:val="00A94F6B"/>
    <w:rsid w:val="00A95542"/>
    <w:rsid w:val="00A961A1"/>
    <w:rsid w:val="00A963CB"/>
    <w:rsid w:val="00A96E63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3C"/>
    <w:rsid w:val="00AA447F"/>
    <w:rsid w:val="00AA5D9C"/>
    <w:rsid w:val="00AA751D"/>
    <w:rsid w:val="00AA783C"/>
    <w:rsid w:val="00AB00AB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0C98"/>
    <w:rsid w:val="00AC129F"/>
    <w:rsid w:val="00AC1814"/>
    <w:rsid w:val="00AC18E1"/>
    <w:rsid w:val="00AC1D2D"/>
    <w:rsid w:val="00AC311B"/>
    <w:rsid w:val="00AC368A"/>
    <w:rsid w:val="00AC3B86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D0D"/>
    <w:rsid w:val="00AD60FA"/>
    <w:rsid w:val="00AD6E46"/>
    <w:rsid w:val="00AD7CC9"/>
    <w:rsid w:val="00AE083A"/>
    <w:rsid w:val="00AE2197"/>
    <w:rsid w:val="00AE3107"/>
    <w:rsid w:val="00AE3AC7"/>
    <w:rsid w:val="00AE4593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DE9"/>
    <w:rsid w:val="00AF11A9"/>
    <w:rsid w:val="00AF2A83"/>
    <w:rsid w:val="00AF2FB9"/>
    <w:rsid w:val="00AF3AA6"/>
    <w:rsid w:val="00AF5A27"/>
    <w:rsid w:val="00AF5BDD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636"/>
    <w:rsid w:val="00B04A0B"/>
    <w:rsid w:val="00B04DBC"/>
    <w:rsid w:val="00B05114"/>
    <w:rsid w:val="00B05844"/>
    <w:rsid w:val="00B063DA"/>
    <w:rsid w:val="00B06E1C"/>
    <w:rsid w:val="00B07042"/>
    <w:rsid w:val="00B10077"/>
    <w:rsid w:val="00B104FE"/>
    <w:rsid w:val="00B10A88"/>
    <w:rsid w:val="00B10CD5"/>
    <w:rsid w:val="00B114D2"/>
    <w:rsid w:val="00B12FF4"/>
    <w:rsid w:val="00B13326"/>
    <w:rsid w:val="00B13B12"/>
    <w:rsid w:val="00B1413D"/>
    <w:rsid w:val="00B155A4"/>
    <w:rsid w:val="00B15DB5"/>
    <w:rsid w:val="00B17724"/>
    <w:rsid w:val="00B209F4"/>
    <w:rsid w:val="00B21123"/>
    <w:rsid w:val="00B21980"/>
    <w:rsid w:val="00B235C1"/>
    <w:rsid w:val="00B23D89"/>
    <w:rsid w:val="00B25219"/>
    <w:rsid w:val="00B26F8D"/>
    <w:rsid w:val="00B27075"/>
    <w:rsid w:val="00B2722A"/>
    <w:rsid w:val="00B304F7"/>
    <w:rsid w:val="00B31CFD"/>
    <w:rsid w:val="00B32B67"/>
    <w:rsid w:val="00B33002"/>
    <w:rsid w:val="00B3456C"/>
    <w:rsid w:val="00B34BAE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60624"/>
    <w:rsid w:val="00B60A86"/>
    <w:rsid w:val="00B60E65"/>
    <w:rsid w:val="00B61596"/>
    <w:rsid w:val="00B631F9"/>
    <w:rsid w:val="00B6346C"/>
    <w:rsid w:val="00B64633"/>
    <w:rsid w:val="00B64E73"/>
    <w:rsid w:val="00B6516E"/>
    <w:rsid w:val="00B65D0C"/>
    <w:rsid w:val="00B70741"/>
    <w:rsid w:val="00B7077C"/>
    <w:rsid w:val="00B70B77"/>
    <w:rsid w:val="00B72AC3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304F"/>
    <w:rsid w:val="00B832AB"/>
    <w:rsid w:val="00B8598C"/>
    <w:rsid w:val="00B86DB3"/>
    <w:rsid w:val="00B87C3E"/>
    <w:rsid w:val="00B90B6D"/>
    <w:rsid w:val="00B919A7"/>
    <w:rsid w:val="00B929F9"/>
    <w:rsid w:val="00B9304F"/>
    <w:rsid w:val="00B9354E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094D"/>
    <w:rsid w:val="00BA0AE7"/>
    <w:rsid w:val="00BA2377"/>
    <w:rsid w:val="00BA476A"/>
    <w:rsid w:val="00BA4B8A"/>
    <w:rsid w:val="00BA5A28"/>
    <w:rsid w:val="00BA6BB6"/>
    <w:rsid w:val="00BA77C4"/>
    <w:rsid w:val="00BB08CE"/>
    <w:rsid w:val="00BB1F67"/>
    <w:rsid w:val="00BB22A2"/>
    <w:rsid w:val="00BB246F"/>
    <w:rsid w:val="00BB28FC"/>
    <w:rsid w:val="00BB302A"/>
    <w:rsid w:val="00BB535B"/>
    <w:rsid w:val="00BB5417"/>
    <w:rsid w:val="00BB5866"/>
    <w:rsid w:val="00BB6AA3"/>
    <w:rsid w:val="00BB730A"/>
    <w:rsid w:val="00BB7A7C"/>
    <w:rsid w:val="00BC2A6F"/>
    <w:rsid w:val="00BC37A9"/>
    <w:rsid w:val="00BC447A"/>
    <w:rsid w:val="00BC4808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E7CCA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3B20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6A4F"/>
    <w:rsid w:val="00C06CFA"/>
    <w:rsid w:val="00C06DD3"/>
    <w:rsid w:val="00C0783D"/>
    <w:rsid w:val="00C07D8F"/>
    <w:rsid w:val="00C07F70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511E"/>
    <w:rsid w:val="00C25ECC"/>
    <w:rsid w:val="00C27056"/>
    <w:rsid w:val="00C30225"/>
    <w:rsid w:val="00C30D07"/>
    <w:rsid w:val="00C31982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7713"/>
    <w:rsid w:val="00C37BEB"/>
    <w:rsid w:val="00C421C0"/>
    <w:rsid w:val="00C42749"/>
    <w:rsid w:val="00C4355C"/>
    <w:rsid w:val="00C44108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E37"/>
    <w:rsid w:val="00C62330"/>
    <w:rsid w:val="00C6268D"/>
    <w:rsid w:val="00C64554"/>
    <w:rsid w:val="00C654BC"/>
    <w:rsid w:val="00C6561B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76630"/>
    <w:rsid w:val="00C8108D"/>
    <w:rsid w:val="00C8128F"/>
    <w:rsid w:val="00C8179C"/>
    <w:rsid w:val="00C81996"/>
    <w:rsid w:val="00C81F0A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5CE"/>
    <w:rsid w:val="00C867C9"/>
    <w:rsid w:val="00C86E81"/>
    <w:rsid w:val="00C87089"/>
    <w:rsid w:val="00C87BA1"/>
    <w:rsid w:val="00C905AF"/>
    <w:rsid w:val="00C928C9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2F1E"/>
    <w:rsid w:val="00CA358D"/>
    <w:rsid w:val="00CA436F"/>
    <w:rsid w:val="00CA47C8"/>
    <w:rsid w:val="00CA4FA0"/>
    <w:rsid w:val="00CA573E"/>
    <w:rsid w:val="00CA5803"/>
    <w:rsid w:val="00CA778A"/>
    <w:rsid w:val="00CB16F3"/>
    <w:rsid w:val="00CB1A99"/>
    <w:rsid w:val="00CB1B71"/>
    <w:rsid w:val="00CB29AE"/>
    <w:rsid w:val="00CB2AAE"/>
    <w:rsid w:val="00CB2DD8"/>
    <w:rsid w:val="00CB4EBF"/>
    <w:rsid w:val="00CB4FCE"/>
    <w:rsid w:val="00CB56C1"/>
    <w:rsid w:val="00CB59BC"/>
    <w:rsid w:val="00CB619F"/>
    <w:rsid w:val="00CC0CC7"/>
    <w:rsid w:val="00CC1F23"/>
    <w:rsid w:val="00CC3655"/>
    <w:rsid w:val="00CC3859"/>
    <w:rsid w:val="00CC416C"/>
    <w:rsid w:val="00CC6669"/>
    <w:rsid w:val="00CC6702"/>
    <w:rsid w:val="00CC7B06"/>
    <w:rsid w:val="00CC7D48"/>
    <w:rsid w:val="00CC7EBB"/>
    <w:rsid w:val="00CD1872"/>
    <w:rsid w:val="00CD1BDE"/>
    <w:rsid w:val="00CD2AEC"/>
    <w:rsid w:val="00CD37AF"/>
    <w:rsid w:val="00CD3BEC"/>
    <w:rsid w:val="00CD4432"/>
    <w:rsid w:val="00CD4D75"/>
    <w:rsid w:val="00CD4E2E"/>
    <w:rsid w:val="00CD75E6"/>
    <w:rsid w:val="00CD7B2C"/>
    <w:rsid w:val="00CD7CAE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690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11AD"/>
    <w:rsid w:val="00D0125C"/>
    <w:rsid w:val="00D013EB"/>
    <w:rsid w:val="00D01997"/>
    <w:rsid w:val="00D01D10"/>
    <w:rsid w:val="00D0338A"/>
    <w:rsid w:val="00D06EA0"/>
    <w:rsid w:val="00D0722A"/>
    <w:rsid w:val="00D07704"/>
    <w:rsid w:val="00D07FDF"/>
    <w:rsid w:val="00D10071"/>
    <w:rsid w:val="00D11101"/>
    <w:rsid w:val="00D111EF"/>
    <w:rsid w:val="00D13E9F"/>
    <w:rsid w:val="00D149D0"/>
    <w:rsid w:val="00D15247"/>
    <w:rsid w:val="00D178B1"/>
    <w:rsid w:val="00D17EA7"/>
    <w:rsid w:val="00D2034A"/>
    <w:rsid w:val="00D203AC"/>
    <w:rsid w:val="00D20B7D"/>
    <w:rsid w:val="00D21E07"/>
    <w:rsid w:val="00D21E41"/>
    <w:rsid w:val="00D21ECD"/>
    <w:rsid w:val="00D2402D"/>
    <w:rsid w:val="00D24E6E"/>
    <w:rsid w:val="00D2529F"/>
    <w:rsid w:val="00D266E2"/>
    <w:rsid w:val="00D267E0"/>
    <w:rsid w:val="00D27A35"/>
    <w:rsid w:val="00D27ADF"/>
    <w:rsid w:val="00D27C78"/>
    <w:rsid w:val="00D30E20"/>
    <w:rsid w:val="00D30EDA"/>
    <w:rsid w:val="00D31E6B"/>
    <w:rsid w:val="00D32EDE"/>
    <w:rsid w:val="00D3336A"/>
    <w:rsid w:val="00D33744"/>
    <w:rsid w:val="00D337DF"/>
    <w:rsid w:val="00D34BD4"/>
    <w:rsid w:val="00D34FB6"/>
    <w:rsid w:val="00D36D01"/>
    <w:rsid w:val="00D40296"/>
    <w:rsid w:val="00D40BBF"/>
    <w:rsid w:val="00D4169A"/>
    <w:rsid w:val="00D42FEA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E72"/>
    <w:rsid w:val="00D54FF6"/>
    <w:rsid w:val="00D55F5D"/>
    <w:rsid w:val="00D560B8"/>
    <w:rsid w:val="00D56320"/>
    <w:rsid w:val="00D57937"/>
    <w:rsid w:val="00D57A54"/>
    <w:rsid w:val="00D57B4F"/>
    <w:rsid w:val="00D6038C"/>
    <w:rsid w:val="00D605D7"/>
    <w:rsid w:val="00D6127B"/>
    <w:rsid w:val="00D62A7B"/>
    <w:rsid w:val="00D63792"/>
    <w:rsid w:val="00D63941"/>
    <w:rsid w:val="00D63D5E"/>
    <w:rsid w:val="00D64919"/>
    <w:rsid w:val="00D64A28"/>
    <w:rsid w:val="00D650B1"/>
    <w:rsid w:val="00D66359"/>
    <w:rsid w:val="00D66494"/>
    <w:rsid w:val="00D70FC6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70A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1DC0"/>
    <w:rsid w:val="00D92B1E"/>
    <w:rsid w:val="00D93539"/>
    <w:rsid w:val="00D935DA"/>
    <w:rsid w:val="00D93CD1"/>
    <w:rsid w:val="00D94397"/>
    <w:rsid w:val="00D95274"/>
    <w:rsid w:val="00D958D9"/>
    <w:rsid w:val="00D96696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7937"/>
    <w:rsid w:val="00DB0944"/>
    <w:rsid w:val="00DB181B"/>
    <w:rsid w:val="00DB1D00"/>
    <w:rsid w:val="00DB202D"/>
    <w:rsid w:val="00DB22CC"/>
    <w:rsid w:val="00DB2E1C"/>
    <w:rsid w:val="00DB370A"/>
    <w:rsid w:val="00DB498B"/>
    <w:rsid w:val="00DB71CD"/>
    <w:rsid w:val="00DC047B"/>
    <w:rsid w:val="00DC18C9"/>
    <w:rsid w:val="00DC300A"/>
    <w:rsid w:val="00DC386C"/>
    <w:rsid w:val="00DC3C44"/>
    <w:rsid w:val="00DC5FF4"/>
    <w:rsid w:val="00DC6500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238"/>
    <w:rsid w:val="00DD6447"/>
    <w:rsid w:val="00DE239C"/>
    <w:rsid w:val="00DE2867"/>
    <w:rsid w:val="00DE2C10"/>
    <w:rsid w:val="00DE2E67"/>
    <w:rsid w:val="00DE35AB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13D"/>
    <w:rsid w:val="00E20573"/>
    <w:rsid w:val="00E207DA"/>
    <w:rsid w:val="00E20A3A"/>
    <w:rsid w:val="00E20CA8"/>
    <w:rsid w:val="00E216FD"/>
    <w:rsid w:val="00E23690"/>
    <w:rsid w:val="00E23B0C"/>
    <w:rsid w:val="00E240FE"/>
    <w:rsid w:val="00E2414F"/>
    <w:rsid w:val="00E26A52"/>
    <w:rsid w:val="00E273B0"/>
    <w:rsid w:val="00E277C5"/>
    <w:rsid w:val="00E302C1"/>
    <w:rsid w:val="00E30EA9"/>
    <w:rsid w:val="00E31168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D73"/>
    <w:rsid w:val="00E4324C"/>
    <w:rsid w:val="00E43E09"/>
    <w:rsid w:val="00E456B4"/>
    <w:rsid w:val="00E45929"/>
    <w:rsid w:val="00E50C52"/>
    <w:rsid w:val="00E52084"/>
    <w:rsid w:val="00E52E80"/>
    <w:rsid w:val="00E530B4"/>
    <w:rsid w:val="00E54F97"/>
    <w:rsid w:val="00E55291"/>
    <w:rsid w:val="00E55450"/>
    <w:rsid w:val="00E5635C"/>
    <w:rsid w:val="00E56A5E"/>
    <w:rsid w:val="00E56E42"/>
    <w:rsid w:val="00E57316"/>
    <w:rsid w:val="00E57605"/>
    <w:rsid w:val="00E579DA"/>
    <w:rsid w:val="00E6028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ED3"/>
    <w:rsid w:val="00E731E8"/>
    <w:rsid w:val="00E7370E"/>
    <w:rsid w:val="00E744AB"/>
    <w:rsid w:val="00E75343"/>
    <w:rsid w:val="00E765BC"/>
    <w:rsid w:val="00E80066"/>
    <w:rsid w:val="00E80576"/>
    <w:rsid w:val="00E81044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654"/>
    <w:rsid w:val="00E9218D"/>
    <w:rsid w:val="00E927F7"/>
    <w:rsid w:val="00E93491"/>
    <w:rsid w:val="00E956E4"/>
    <w:rsid w:val="00E95E44"/>
    <w:rsid w:val="00E977B3"/>
    <w:rsid w:val="00E97E03"/>
    <w:rsid w:val="00EA0064"/>
    <w:rsid w:val="00EA0673"/>
    <w:rsid w:val="00EA0BCB"/>
    <w:rsid w:val="00EA13BF"/>
    <w:rsid w:val="00EA236C"/>
    <w:rsid w:val="00EA2A4C"/>
    <w:rsid w:val="00EA3635"/>
    <w:rsid w:val="00EA40B7"/>
    <w:rsid w:val="00EA40EE"/>
    <w:rsid w:val="00EA520D"/>
    <w:rsid w:val="00EA6FB1"/>
    <w:rsid w:val="00EA7BCD"/>
    <w:rsid w:val="00EB0270"/>
    <w:rsid w:val="00EB0EF3"/>
    <w:rsid w:val="00EB1596"/>
    <w:rsid w:val="00EB2BF6"/>
    <w:rsid w:val="00EB2FCB"/>
    <w:rsid w:val="00EB300D"/>
    <w:rsid w:val="00EB3646"/>
    <w:rsid w:val="00EB3C98"/>
    <w:rsid w:val="00EB3EC3"/>
    <w:rsid w:val="00EB565C"/>
    <w:rsid w:val="00EB574F"/>
    <w:rsid w:val="00EB5E9E"/>
    <w:rsid w:val="00EB6FD5"/>
    <w:rsid w:val="00EC0379"/>
    <w:rsid w:val="00EC0D8A"/>
    <w:rsid w:val="00EC28D3"/>
    <w:rsid w:val="00EC2D9B"/>
    <w:rsid w:val="00EC5A26"/>
    <w:rsid w:val="00EC69A7"/>
    <w:rsid w:val="00EC7D54"/>
    <w:rsid w:val="00ED0193"/>
    <w:rsid w:val="00ED0F3C"/>
    <w:rsid w:val="00ED19D9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1BCE"/>
    <w:rsid w:val="00EE26B5"/>
    <w:rsid w:val="00EE4607"/>
    <w:rsid w:val="00EE4F69"/>
    <w:rsid w:val="00EE51B3"/>
    <w:rsid w:val="00EE68CB"/>
    <w:rsid w:val="00EE6ABE"/>
    <w:rsid w:val="00EE75B6"/>
    <w:rsid w:val="00EE7E13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575"/>
    <w:rsid w:val="00F10C74"/>
    <w:rsid w:val="00F10C95"/>
    <w:rsid w:val="00F11210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E98"/>
    <w:rsid w:val="00F2348A"/>
    <w:rsid w:val="00F2386A"/>
    <w:rsid w:val="00F254C5"/>
    <w:rsid w:val="00F25EE8"/>
    <w:rsid w:val="00F27A7E"/>
    <w:rsid w:val="00F30514"/>
    <w:rsid w:val="00F3088D"/>
    <w:rsid w:val="00F31372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423"/>
    <w:rsid w:val="00F41884"/>
    <w:rsid w:val="00F41F1B"/>
    <w:rsid w:val="00F42373"/>
    <w:rsid w:val="00F4240D"/>
    <w:rsid w:val="00F429EC"/>
    <w:rsid w:val="00F4319E"/>
    <w:rsid w:val="00F43B73"/>
    <w:rsid w:val="00F43C01"/>
    <w:rsid w:val="00F44328"/>
    <w:rsid w:val="00F447DC"/>
    <w:rsid w:val="00F45333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2948"/>
    <w:rsid w:val="00F63AFD"/>
    <w:rsid w:val="00F64972"/>
    <w:rsid w:val="00F67FD4"/>
    <w:rsid w:val="00F7059D"/>
    <w:rsid w:val="00F70FF6"/>
    <w:rsid w:val="00F7137B"/>
    <w:rsid w:val="00F71813"/>
    <w:rsid w:val="00F72101"/>
    <w:rsid w:val="00F729BA"/>
    <w:rsid w:val="00F73AA5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1AE5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D"/>
    <w:rsid w:val="00F96C80"/>
    <w:rsid w:val="00F97509"/>
    <w:rsid w:val="00F97642"/>
    <w:rsid w:val="00FA0210"/>
    <w:rsid w:val="00FA0E2E"/>
    <w:rsid w:val="00FA3B6C"/>
    <w:rsid w:val="00FA3B76"/>
    <w:rsid w:val="00FA3D3E"/>
    <w:rsid w:val="00FA5E55"/>
    <w:rsid w:val="00FA69FE"/>
    <w:rsid w:val="00FA6C2B"/>
    <w:rsid w:val="00FA78E6"/>
    <w:rsid w:val="00FB025B"/>
    <w:rsid w:val="00FB0454"/>
    <w:rsid w:val="00FB1E6C"/>
    <w:rsid w:val="00FB5899"/>
    <w:rsid w:val="00FB5F5C"/>
    <w:rsid w:val="00FB6BE3"/>
    <w:rsid w:val="00FB6DDD"/>
    <w:rsid w:val="00FB7F23"/>
    <w:rsid w:val="00FC13C9"/>
    <w:rsid w:val="00FC16CA"/>
    <w:rsid w:val="00FC1F75"/>
    <w:rsid w:val="00FC3205"/>
    <w:rsid w:val="00FC3469"/>
    <w:rsid w:val="00FC381B"/>
    <w:rsid w:val="00FC4E46"/>
    <w:rsid w:val="00FC5D18"/>
    <w:rsid w:val="00FC638F"/>
    <w:rsid w:val="00FC69D6"/>
    <w:rsid w:val="00FC6A11"/>
    <w:rsid w:val="00FC7792"/>
    <w:rsid w:val="00FD3B65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B6B"/>
    <w:rsid w:val="00FE6F8F"/>
    <w:rsid w:val="00FE7703"/>
    <w:rsid w:val="00FF0A40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11EE5A"/>
  <w15:chartTrackingRefBased/>
  <w15:docId w15:val="{C1327E99-D38C-4DD1-901A-33F94224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8455F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455F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F91EE-09E4-4F15-AF8C-D01DA519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5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Kornthip W.</cp:lastModifiedBy>
  <cp:revision>8</cp:revision>
  <cp:lastPrinted>2025-02-03T05:26:00Z</cp:lastPrinted>
  <dcterms:created xsi:type="dcterms:W3CDTF">2025-12-04T03:58:00Z</dcterms:created>
  <dcterms:modified xsi:type="dcterms:W3CDTF">2026-02-02T09:11:00Z</dcterms:modified>
</cp:coreProperties>
</file>