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40692" w14:textId="77777777" w:rsidR="005C7C20" w:rsidRPr="002F162A" w:rsidRDefault="005C7C20" w:rsidP="000B285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2F162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93D13A9" w14:textId="77777777" w:rsidR="003B30FB" w:rsidRPr="00F7516B" w:rsidRDefault="003B30FB" w:rsidP="0072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both"/>
        <w:rPr>
          <w:rFonts w:ascii="Angsana New" w:hAnsi="Angsana New"/>
          <w:sz w:val="20"/>
          <w:szCs w:val="20"/>
        </w:rPr>
      </w:pPr>
    </w:p>
    <w:p w14:paraId="172827B8" w14:textId="52066D9A" w:rsidR="00A0363A" w:rsidRDefault="00A0363A" w:rsidP="00A03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B91330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color w:val="FFFFFF"/>
          <w:sz w:val="30"/>
          <w:szCs w:val="30"/>
        </w:rPr>
        <w:t>-</w:t>
      </w:r>
      <w:r w:rsidRPr="00B91330">
        <w:rPr>
          <w:rFonts w:ascii="Angsana New" w:hAnsi="Angsana New"/>
          <w:sz w:val="30"/>
          <w:szCs w:val="30"/>
          <w:cs/>
        </w:rPr>
        <w:t>ไทยอุตสาหกรรมพลาสติก</w:t>
      </w:r>
      <w:r>
        <w:rPr>
          <w:rFonts w:ascii="Angsana New" w:hAnsi="Angsana New"/>
          <w:color w:val="FFFFFF"/>
          <w:sz w:val="30"/>
          <w:szCs w:val="30"/>
        </w:rPr>
        <w:t>-</w:t>
      </w:r>
      <w:r w:rsidRPr="00B91330">
        <w:rPr>
          <w:rFonts w:ascii="Angsana New" w:hAnsi="Angsana New"/>
          <w:sz w:val="30"/>
          <w:szCs w:val="30"/>
          <w:cs/>
        </w:rPr>
        <w:t>(</w:t>
      </w:r>
      <w:r w:rsidRPr="00011492">
        <w:rPr>
          <w:rFonts w:ascii="Angsana New" w:hAnsi="Angsana New"/>
          <w:sz w:val="30"/>
          <w:szCs w:val="30"/>
        </w:rPr>
        <w:t>1994</w:t>
      </w:r>
      <w:r w:rsidRPr="00B91330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color w:val="FFFFFF"/>
          <w:sz w:val="30"/>
          <w:szCs w:val="30"/>
        </w:rPr>
        <w:t>-</w:t>
      </w:r>
      <w:r w:rsidRPr="00314C38">
        <w:rPr>
          <w:rFonts w:ascii="Angsana New" w:hAnsi="Angsana New"/>
          <w:sz w:val="30"/>
          <w:szCs w:val="30"/>
          <w:cs/>
        </w:rPr>
        <w:t>จำกัด</w:t>
      </w:r>
      <w:r w:rsidRPr="0042146A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(มหาชน)</w:t>
      </w:r>
      <w:r>
        <w:rPr>
          <w:rFonts w:ascii="Angsana New" w:hAnsi="Angsana New"/>
          <w:color w:val="FFFFFF"/>
          <w:sz w:val="30"/>
          <w:szCs w:val="30"/>
        </w:rPr>
        <w:t>-</w:t>
      </w:r>
      <w:r w:rsidRPr="00D0122A">
        <w:rPr>
          <w:rFonts w:ascii="Angsana New" w:hAnsi="Angsana New" w:hint="cs"/>
          <w:sz w:val="30"/>
          <w:szCs w:val="30"/>
          <w:cs/>
        </w:rPr>
        <w:t>(“บริษัท”)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F118B">
        <w:rPr>
          <w:rFonts w:ascii="Angsana New" w:hAnsi="Angsana New"/>
          <w:sz w:val="30"/>
          <w:szCs w:val="30"/>
          <w:cs/>
        </w:rPr>
        <w:t xml:space="preserve">(นิติบุคคลเลขที่ </w:t>
      </w:r>
      <w:r w:rsidRPr="00EF118B">
        <w:rPr>
          <w:rFonts w:ascii="Angsana New" w:hAnsi="Angsana New"/>
          <w:sz w:val="30"/>
          <w:szCs w:val="30"/>
        </w:rPr>
        <w:t>0107559000451</w:t>
      </w:r>
      <w:r w:rsidRPr="00EF118B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color w:val="FFFFFF"/>
          <w:sz w:val="30"/>
          <w:szCs w:val="30"/>
        </w:rPr>
        <w:t>-</w:t>
      </w:r>
      <w:r w:rsidRPr="00D0122A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D0122A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D0122A">
        <w:rPr>
          <w:rFonts w:ascii="Angsana New" w:hAnsi="Angsana New" w:hint="cs"/>
          <w:sz w:val="30"/>
          <w:szCs w:val="30"/>
          <w:cs/>
        </w:rPr>
        <w:t>ที่อยู่จดทะเบียน</w:t>
      </w:r>
      <w:r>
        <w:rPr>
          <w:rFonts w:ascii="Angsana New" w:hAnsi="Angsana New" w:hint="cs"/>
          <w:sz w:val="30"/>
          <w:szCs w:val="30"/>
          <w:cs/>
        </w:rPr>
        <w:t>สำนักงานใหญ่ เลขที่</w:t>
      </w:r>
      <w:r>
        <w:rPr>
          <w:rFonts w:ascii="Angsana New" w:hAnsi="Angsana New"/>
          <w:sz w:val="30"/>
          <w:szCs w:val="30"/>
        </w:rPr>
        <w:t xml:space="preserve"> </w:t>
      </w:r>
      <w:r w:rsidRPr="00011492">
        <w:rPr>
          <w:rFonts w:ascii="Angsana New" w:hAnsi="Angsana New" w:hint="cs"/>
          <w:sz w:val="30"/>
          <w:szCs w:val="30"/>
        </w:rPr>
        <w:t>53</w:t>
      </w:r>
      <w:r>
        <w:rPr>
          <w:rFonts w:ascii="Angsana New" w:hAnsi="Angsana New" w:hint="cs"/>
          <w:sz w:val="30"/>
          <w:szCs w:val="30"/>
          <w:cs/>
        </w:rPr>
        <w:t>/</w:t>
      </w:r>
      <w:r w:rsidRPr="00011492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Pr="00011492">
        <w:rPr>
          <w:rFonts w:ascii="Angsana New" w:hAnsi="Angsana New" w:hint="cs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ถนนกาญจนาภิเษก ตำบล</w:t>
      </w:r>
      <w:r w:rsidR="0099511E">
        <w:rPr>
          <w:rFonts w:ascii="Angsana New" w:hAnsi="Angsana New" w:hint="cs"/>
          <w:sz w:val="30"/>
          <w:szCs w:val="30"/>
          <w:cs/>
        </w:rPr>
        <w:t xml:space="preserve">            </w:t>
      </w:r>
      <w:r>
        <w:rPr>
          <w:rFonts w:ascii="Angsana New" w:hAnsi="Angsana New" w:hint="cs"/>
          <w:sz w:val="30"/>
          <w:szCs w:val="30"/>
          <w:cs/>
        </w:rPr>
        <w:t xml:space="preserve">บางแม่นาง อำเภอบางใหญ่ จังหวัดนนทบุรี </w:t>
      </w:r>
      <w:r w:rsidR="0072704F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99511E">
        <w:rPr>
          <w:rFonts w:ascii="Angsana New" w:hAnsi="Angsana New" w:hint="cs"/>
          <w:sz w:val="30"/>
          <w:szCs w:val="30"/>
          <w:cs/>
        </w:rPr>
        <w:t xml:space="preserve">ในตลาดหลักทรัพย์ เอ็ม เอ ไอ </w:t>
      </w:r>
      <w:r w:rsidR="0072704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2704F">
        <w:rPr>
          <w:rFonts w:ascii="Angsana New" w:hAnsi="Angsana New"/>
          <w:sz w:val="30"/>
          <w:szCs w:val="30"/>
        </w:rPr>
        <w:t>5</w:t>
      </w:r>
      <w:r w:rsidR="0099511E">
        <w:rPr>
          <w:rFonts w:ascii="Angsana New" w:hAnsi="Angsana New" w:hint="cs"/>
          <w:sz w:val="30"/>
          <w:szCs w:val="30"/>
          <w:cs/>
        </w:rPr>
        <w:t xml:space="preserve"> </w:t>
      </w:r>
      <w:r w:rsidR="0072704F">
        <w:rPr>
          <w:rFonts w:ascii="Angsana New" w:hAnsi="Angsana New" w:hint="cs"/>
          <w:sz w:val="30"/>
          <w:szCs w:val="30"/>
          <w:cs/>
        </w:rPr>
        <w:t>กันยายน</w:t>
      </w:r>
      <w:r w:rsidR="0072704F" w:rsidRPr="00C66EEF">
        <w:rPr>
          <w:rFonts w:ascii="Angsana New" w:hAnsi="Angsana New" w:hint="cs"/>
          <w:sz w:val="30"/>
          <w:szCs w:val="30"/>
          <w:cs/>
        </w:rPr>
        <w:t xml:space="preserve"> </w:t>
      </w:r>
      <w:r w:rsidR="0072704F" w:rsidRPr="00C66EEF">
        <w:rPr>
          <w:rFonts w:ascii="Angsana New" w:hAnsi="Angsana New"/>
          <w:sz w:val="30"/>
          <w:szCs w:val="30"/>
        </w:rPr>
        <w:t>25</w:t>
      </w:r>
      <w:r w:rsidR="0072704F">
        <w:rPr>
          <w:rFonts w:ascii="Angsana New" w:hAnsi="Angsana New"/>
          <w:sz w:val="30"/>
          <w:szCs w:val="30"/>
        </w:rPr>
        <w:t>61</w:t>
      </w:r>
    </w:p>
    <w:p w14:paraId="7A8871D7" w14:textId="77777777" w:rsidR="00A0363A" w:rsidRPr="00F7516B" w:rsidRDefault="00A0363A" w:rsidP="0072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both"/>
        <w:rPr>
          <w:rFonts w:ascii="Angsana New" w:hAnsi="Angsana New"/>
          <w:sz w:val="20"/>
          <w:szCs w:val="20"/>
        </w:rPr>
      </w:pPr>
    </w:p>
    <w:p w14:paraId="5F84478E" w14:textId="77777777" w:rsidR="006A60E4" w:rsidRPr="006D699D" w:rsidRDefault="00A0363A" w:rsidP="00A03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กิจกรรมหลักของบริษัท</w:t>
      </w:r>
      <w:r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คือ</w:t>
      </w:r>
      <w:r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6D699D">
        <w:rPr>
          <w:rFonts w:ascii="Angsana New" w:hAnsi="Angsana New" w:hint="cs"/>
          <w:sz w:val="30"/>
          <w:szCs w:val="30"/>
          <w:cs/>
        </w:rPr>
        <w:t>ผลิต</w:t>
      </w:r>
      <w:r>
        <w:rPr>
          <w:rFonts w:ascii="Angsana New" w:hAnsi="Angsana New" w:hint="cs"/>
          <w:sz w:val="30"/>
          <w:szCs w:val="30"/>
          <w:cs/>
        </w:rPr>
        <w:t>ถุงพลาสติกสำหรับบรรจุอาหาร</w:t>
      </w:r>
      <w:r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ผลิตภัณฑ์พลาสติกสำหรับห่อหุ้มอาหารและผลิตภัณฑ์กระดาษสำหรับบรรจุอาหาร</w:t>
      </w:r>
    </w:p>
    <w:p w14:paraId="70B9F590" w14:textId="77777777" w:rsidR="00B31A4A" w:rsidRPr="00F7516B" w:rsidRDefault="00B31A4A" w:rsidP="0072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290E937E" w14:textId="77777777" w:rsidR="00BF7A08" w:rsidRPr="00BF7A08" w:rsidRDefault="00BF7A08" w:rsidP="00B72F2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sz w:val="30"/>
          <w:szCs w:val="30"/>
        </w:rPr>
      </w:pPr>
      <w:r w:rsidRPr="00A767D9">
        <w:rPr>
          <w:rFonts w:ascii="Angsana New" w:hAnsi="Angsana New"/>
          <w:b/>
          <w:bCs/>
          <w:sz w:val="30"/>
          <w:szCs w:val="30"/>
          <w:cs/>
        </w:rPr>
        <w:t>เกณฑ์การ</w:t>
      </w:r>
      <w:r w:rsidRPr="00BF7A08">
        <w:rPr>
          <w:rFonts w:ascii="Angsana New" w:hAnsi="Angsana New"/>
          <w:b/>
          <w:bCs/>
          <w:sz w:val="30"/>
          <w:szCs w:val="30"/>
          <w:cs/>
        </w:rPr>
        <w:t>จัดทำงบการเงิน</w:t>
      </w:r>
    </w:p>
    <w:p w14:paraId="2F3D1E1E" w14:textId="77777777" w:rsidR="00BF7A08" w:rsidRPr="00F7516B" w:rsidRDefault="00BF7A08" w:rsidP="0072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thaiDistribute"/>
        <w:rPr>
          <w:rFonts w:ascii="Angsana New" w:hAnsi="Angsana New"/>
          <w:sz w:val="20"/>
          <w:szCs w:val="20"/>
        </w:rPr>
      </w:pPr>
    </w:p>
    <w:p w14:paraId="56B93A77" w14:textId="77777777" w:rsidR="00BF7A08" w:rsidRPr="00BF7A08" w:rsidRDefault="00BF7A08" w:rsidP="00CF1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58721E">
        <w:rPr>
          <w:rFonts w:ascii="Angsana New" w:hAnsi="Angsana New"/>
          <w:spacing w:val="2"/>
          <w:sz w:val="30"/>
          <w:szCs w:val="30"/>
          <w:cs/>
        </w:rPr>
        <w:t>งบการเงินนี้ได้จัดทำเป็นเงินบาทและเป็นภาษาไทยตาม</w:t>
      </w:r>
      <w:r w:rsidR="00E87C04" w:rsidRPr="0058721E">
        <w:rPr>
          <w:rFonts w:ascii="Angsana New" w:hAnsi="Angsana New" w:hint="cs"/>
          <w:spacing w:val="2"/>
          <w:sz w:val="30"/>
          <w:szCs w:val="30"/>
          <w:cs/>
        </w:rPr>
        <w:t>มาตรฐานการรายงานทางการเงิน</w:t>
      </w:r>
      <w:r w:rsidRPr="0058721E">
        <w:rPr>
          <w:rFonts w:ascii="Angsana New" w:hAnsi="Angsana New"/>
          <w:spacing w:val="2"/>
          <w:sz w:val="30"/>
          <w:szCs w:val="30"/>
          <w:cs/>
        </w:rPr>
        <w:t>ของประเทศไทย</w:t>
      </w:r>
      <w:r w:rsidR="00C4566B" w:rsidRPr="00105954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="00C4566B" w:rsidRPr="00EA3BFE">
        <w:rPr>
          <w:rFonts w:ascii="Angsana New" w:hAnsi="Angsana New"/>
          <w:spacing w:val="-2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="00C4566B">
        <w:rPr>
          <w:rFonts w:ascii="Angsana New" w:hAnsi="Angsana New"/>
          <w:color w:val="FFFFFF"/>
          <w:spacing w:val="-2"/>
          <w:sz w:val="30"/>
          <w:szCs w:val="30"/>
        </w:rPr>
        <w:t>-</w:t>
      </w:r>
      <w:r w:rsidR="00C4566B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C4566B" w:rsidRPr="00EA3BFE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</w:t>
      </w:r>
      <w:r w:rsidR="00C4566B" w:rsidRPr="00EA3BFE">
        <w:rPr>
          <w:rFonts w:ascii="Angsana New" w:hAnsi="Angsana New"/>
          <w:sz w:val="30"/>
          <w:szCs w:val="30"/>
          <w:cs/>
        </w:rPr>
        <w:t>กำกับหลักทรัพย์และตลาดหลักทรัพย์ที่เกี่ยวข้อง</w:t>
      </w:r>
      <w:r w:rsidR="00C4566B" w:rsidRPr="00EA3BFE">
        <w:rPr>
          <w:rFonts w:ascii="Angsana New" w:hAnsi="Angsana New" w:hint="cs"/>
          <w:color w:val="FFFFFF"/>
          <w:spacing w:val="2"/>
          <w:sz w:val="30"/>
          <w:szCs w:val="30"/>
          <w:cs/>
        </w:rPr>
        <w:t>-</w:t>
      </w:r>
      <w:r w:rsidR="00C4566B" w:rsidRPr="00EA3BFE">
        <w:rPr>
          <w:rFonts w:ascii="Angsana New" w:hAnsi="Angsana New"/>
          <w:spacing w:val="2"/>
          <w:sz w:val="30"/>
          <w:szCs w:val="30"/>
          <w:cs/>
        </w:rPr>
        <w:t>ทั้งนี้</w:t>
      </w:r>
      <w:r w:rsidR="00C4566B" w:rsidRPr="00EA3BF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BF7A08">
        <w:rPr>
          <w:rFonts w:ascii="Angsana New" w:hAnsi="Angsana New"/>
          <w:sz w:val="30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 w:rsidR="00C4566B" w:rsidRPr="00C4566B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BF7A08">
        <w:rPr>
          <w:rFonts w:ascii="Angsana New" w:hAnsi="Angsana New"/>
          <w:sz w:val="30"/>
          <w:szCs w:val="30"/>
          <w:cs/>
        </w:rPr>
        <w:t>ผลการดำเนินงาน</w:t>
      </w:r>
      <w:r w:rsidR="001F5E7A">
        <w:rPr>
          <w:rFonts w:ascii="Angsana New" w:hAnsi="Angsana New"/>
          <w:sz w:val="30"/>
          <w:szCs w:val="30"/>
          <w:cs/>
        </w:rPr>
        <w:t>และกระแสเงินสด</w:t>
      </w:r>
      <w:r w:rsidRPr="00BF7A08">
        <w:rPr>
          <w:rFonts w:ascii="Angsana New" w:hAnsi="Angsana New"/>
          <w:sz w:val="30"/>
          <w:szCs w:val="30"/>
          <w:cs/>
        </w:rPr>
        <w:t>ตาม</w:t>
      </w:r>
      <w:r w:rsidR="00E87C04">
        <w:rPr>
          <w:rFonts w:ascii="Angsana New" w:hAnsi="Angsana New" w:hint="cs"/>
          <w:sz w:val="30"/>
          <w:szCs w:val="30"/>
          <w:cs/>
        </w:rPr>
        <w:t>มาตรฐาน</w:t>
      </w:r>
      <w:r w:rsidR="001F5E7A">
        <w:rPr>
          <w:rFonts w:ascii="Angsana New" w:hAnsi="Angsana New" w:hint="cs"/>
          <w:sz w:val="30"/>
          <w:szCs w:val="30"/>
          <w:cs/>
        </w:rPr>
        <w:t>ก</w:t>
      </w:r>
      <w:r w:rsidR="00E87C04">
        <w:rPr>
          <w:rFonts w:ascii="Angsana New" w:hAnsi="Angsana New" w:hint="cs"/>
          <w:sz w:val="30"/>
          <w:szCs w:val="30"/>
          <w:cs/>
        </w:rPr>
        <w:t>ารรายงานทางการเงิน</w:t>
      </w:r>
      <w:r w:rsidRPr="00BF7A08">
        <w:rPr>
          <w:rFonts w:ascii="Angsana New" w:hAnsi="Angsana New"/>
          <w:sz w:val="30"/>
          <w:szCs w:val="30"/>
          <w:cs/>
        </w:rPr>
        <w:t xml:space="preserve">ของประเทศไทยเท่านั้น </w:t>
      </w:r>
    </w:p>
    <w:p w14:paraId="1B04D1B5" w14:textId="77777777" w:rsidR="00BF7A08" w:rsidRPr="00F7516B" w:rsidRDefault="00BF7A08" w:rsidP="0072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right="113"/>
        <w:jc w:val="thaiDistribute"/>
        <w:rPr>
          <w:rFonts w:ascii="Angsana New" w:hAnsi="Angsana New"/>
          <w:sz w:val="20"/>
          <w:szCs w:val="20"/>
        </w:rPr>
      </w:pPr>
    </w:p>
    <w:p w14:paraId="22EDC481" w14:textId="77777777" w:rsidR="00BF7A08" w:rsidRPr="00BF7A08" w:rsidRDefault="00BF7A08" w:rsidP="00457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BF7A08">
        <w:rPr>
          <w:rFonts w:ascii="Angsana New" w:hAnsi="Angsana New"/>
          <w:sz w:val="30"/>
          <w:szCs w:val="30"/>
          <w:cs/>
        </w:rPr>
        <w:t>ยกเว้นที่กล่าวไว้ในนโยบายการบัญชี งบการเงินนี้จัดทำขึ้นโดยถือเกณฑ์การบันทึกตามราคาทุนเดิม</w:t>
      </w:r>
    </w:p>
    <w:p w14:paraId="169841BD" w14:textId="77777777" w:rsidR="00BF7A08" w:rsidRPr="00F7516B" w:rsidRDefault="00BF7A08" w:rsidP="0072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thaiDistribute"/>
        <w:rPr>
          <w:rFonts w:ascii="Angsana New" w:hAnsi="Angsana New"/>
          <w:sz w:val="20"/>
          <w:szCs w:val="20"/>
        </w:rPr>
      </w:pPr>
    </w:p>
    <w:p w14:paraId="6A1E9DF7" w14:textId="6B78A346" w:rsidR="00225D34" w:rsidRDefault="00225D34" w:rsidP="00457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31AEB">
        <w:rPr>
          <w:rFonts w:ascii="Angsana New" w:hAnsi="Angsana New" w:hint="cs"/>
          <w:sz w:val="30"/>
          <w:szCs w:val="30"/>
          <w:cs/>
          <w:lang w:val="th-TH"/>
        </w:rPr>
        <w:t>บริษัทเปิดเผยข้อมูลสำหรับปีสิ้นสุดวันที่</w:t>
      </w:r>
      <w:r w:rsidR="001F5E7A" w:rsidRPr="001F5E7A">
        <w:rPr>
          <w:rFonts w:ascii="Angsana New" w:hAnsi="Angsana New"/>
          <w:color w:val="FFFFFF"/>
          <w:sz w:val="30"/>
          <w:szCs w:val="30"/>
        </w:rPr>
        <w:t>_</w:t>
      </w:r>
      <w:r w:rsidRPr="00A31AEB">
        <w:rPr>
          <w:rFonts w:ascii="Angsana New" w:hAnsi="Angsana New"/>
          <w:sz w:val="30"/>
          <w:szCs w:val="30"/>
          <w:lang w:val="th-TH"/>
        </w:rPr>
        <w:t>31</w:t>
      </w:r>
      <w:r w:rsidR="001F5E7A" w:rsidRPr="001F5E7A">
        <w:rPr>
          <w:rFonts w:ascii="Angsana New" w:hAnsi="Angsana New"/>
          <w:color w:val="FFFFFF"/>
          <w:sz w:val="30"/>
          <w:szCs w:val="30"/>
        </w:rPr>
        <w:t>_</w:t>
      </w:r>
      <w:r w:rsidRPr="00A31AEB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="001F5E7A" w:rsidRPr="001F5E7A">
        <w:rPr>
          <w:rFonts w:ascii="Angsana New" w:hAnsi="Angsana New"/>
          <w:color w:val="FFFFFF"/>
          <w:sz w:val="30"/>
          <w:szCs w:val="30"/>
        </w:rPr>
        <w:t>_</w:t>
      </w:r>
      <w:r w:rsidR="0082763A" w:rsidRPr="0082763A">
        <w:rPr>
          <w:rFonts w:ascii="Angsana New" w:hAnsi="Angsana New"/>
          <w:sz w:val="30"/>
          <w:szCs w:val="30"/>
        </w:rPr>
        <w:t>25</w:t>
      </w:r>
      <w:r w:rsidR="0082763A" w:rsidRPr="0082763A">
        <w:rPr>
          <w:rFonts w:ascii="Angsana New" w:hAnsi="Angsana New" w:hint="cs"/>
          <w:sz w:val="30"/>
          <w:szCs w:val="30"/>
        </w:rPr>
        <w:t>6</w:t>
      </w:r>
      <w:r w:rsidR="00132E49">
        <w:rPr>
          <w:rFonts w:ascii="Angsana New" w:hAnsi="Angsana New"/>
          <w:sz w:val="30"/>
          <w:szCs w:val="30"/>
        </w:rPr>
        <w:t>7</w:t>
      </w:r>
      <w:r w:rsidR="001F5E7A" w:rsidRPr="001F5E7A">
        <w:rPr>
          <w:rFonts w:ascii="Angsana New" w:hAnsi="Angsana New"/>
          <w:color w:val="FFFFFF"/>
          <w:sz w:val="30"/>
          <w:szCs w:val="30"/>
        </w:rPr>
        <w:t>_</w:t>
      </w:r>
      <w:r w:rsidRPr="00A31AEB">
        <w:rPr>
          <w:rFonts w:ascii="Angsana New" w:hAnsi="Angsana New" w:hint="cs"/>
          <w:sz w:val="30"/>
          <w:szCs w:val="30"/>
          <w:cs/>
          <w:lang w:val="th-TH"/>
        </w:rPr>
        <w:t>เพื่อเป็นข้อมูลเปรียบเทียบในงบการเงินสำหรับปี</w:t>
      </w:r>
      <w:r w:rsidRPr="004574F5">
        <w:rPr>
          <w:rFonts w:ascii="Angsana New" w:hAnsi="Angsana New" w:hint="cs"/>
          <w:sz w:val="30"/>
          <w:szCs w:val="30"/>
          <w:cs/>
        </w:rPr>
        <w:t>สิ้นสุด</w:t>
      </w:r>
      <w:r w:rsidRPr="00A31AEB">
        <w:rPr>
          <w:rFonts w:ascii="Angsana New" w:hAnsi="Angsana New" w:hint="cs"/>
          <w:sz w:val="30"/>
          <w:szCs w:val="30"/>
          <w:cs/>
          <w:lang w:val="th-TH"/>
        </w:rPr>
        <w:t xml:space="preserve">วันที่ </w:t>
      </w:r>
      <w:r w:rsidRPr="00A31AEB">
        <w:rPr>
          <w:rFonts w:ascii="Angsana New" w:hAnsi="Angsana New"/>
          <w:sz w:val="30"/>
          <w:szCs w:val="30"/>
          <w:lang w:val="th-TH"/>
        </w:rPr>
        <w:t xml:space="preserve">31 </w:t>
      </w:r>
      <w:r w:rsidRPr="00A31AEB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Pr="00A31AEB">
        <w:rPr>
          <w:rFonts w:ascii="Angsana New" w:hAnsi="Angsana New"/>
          <w:sz w:val="30"/>
          <w:szCs w:val="30"/>
          <w:lang w:val="th-TH"/>
        </w:rPr>
        <w:t>25</w:t>
      </w:r>
      <w:r w:rsidR="00AB3862">
        <w:rPr>
          <w:rFonts w:ascii="Angsana New" w:hAnsi="Angsana New"/>
          <w:sz w:val="30"/>
          <w:szCs w:val="30"/>
        </w:rPr>
        <w:t>6</w:t>
      </w:r>
      <w:r w:rsidR="00132E49">
        <w:rPr>
          <w:rFonts w:ascii="Angsana New" w:hAnsi="Angsana New"/>
          <w:sz w:val="30"/>
          <w:szCs w:val="30"/>
        </w:rPr>
        <w:t>8</w:t>
      </w:r>
      <w:r w:rsidRPr="00A31AEB">
        <w:rPr>
          <w:rFonts w:ascii="Angsana New" w:hAnsi="Angsana New"/>
          <w:sz w:val="30"/>
          <w:szCs w:val="30"/>
          <w:lang w:val="th-TH"/>
        </w:rPr>
        <w:t xml:space="preserve"> </w:t>
      </w:r>
      <w:r w:rsidRPr="00A31AEB">
        <w:rPr>
          <w:rFonts w:ascii="Angsana New" w:hAnsi="Angsana New" w:hint="cs"/>
          <w:sz w:val="30"/>
          <w:szCs w:val="30"/>
          <w:cs/>
          <w:lang w:val="th-TH"/>
        </w:rPr>
        <w:t>ในลักษณะของตัวเลข</w:t>
      </w:r>
      <w:r w:rsidR="00E770C1">
        <w:rPr>
          <w:rFonts w:ascii="Angsana New" w:hAnsi="Angsana New" w:hint="cs"/>
          <w:sz w:val="30"/>
          <w:szCs w:val="30"/>
          <w:cs/>
          <w:lang w:val="th-TH"/>
        </w:rPr>
        <w:t>เปรียบเทียบ</w:t>
      </w:r>
    </w:p>
    <w:p w14:paraId="339EF050" w14:textId="77777777" w:rsidR="00225D34" w:rsidRPr="00F7516B" w:rsidRDefault="00225D34" w:rsidP="0072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thaiDistribute"/>
        <w:rPr>
          <w:rFonts w:ascii="Angsana New" w:hAnsi="Angsana New"/>
          <w:sz w:val="20"/>
          <w:szCs w:val="20"/>
        </w:rPr>
      </w:pPr>
    </w:p>
    <w:p w14:paraId="7375EFE5" w14:textId="77777777" w:rsidR="00BF7A08" w:rsidRDefault="00BF7A08" w:rsidP="00BC5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F7A08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   ซึ่งได้นำเสนอเพื่อวัตถุประสงค์ของการรายงานทางการเงินเพื่อใช้ในประเทศ</w:t>
      </w:r>
    </w:p>
    <w:p w14:paraId="0E81254C" w14:textId="77777777" w:rsidR="00F84A3C" w:rsidRPr="00F7516B" w:rsidRDefault="00F84A3C" w:rsidP="00727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thaiDistribute"/>
        <w:rPr>
          <w:rFonts w:ascii="Angsana New" w:hAnsi="Angsana New"/>
          <w:sz w:val="20"/>
          <w:szCs w:val="20"/>
        </w:rPr>
      </w:pPr>
    </w:p>
    <w:p w14:paraId="5522143A" w14:textId="39431E6B" w:rsidR="00132E49" w:rsidRPr="00132E49" w:rsidRDefault="00132E49" w:rsidP="00132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thaiDistribute"/>
        <w:rPr>
          <w:rFonts w:ascii="Angsana New" w:hAnsi="Angsana New"/>
          <w:sz w:val="16"/>
          <w:szCs w:val="16"/>
          <w:cs/>
        </w:rPr>
      </w:pPr>
      <w:r w:rsidRPr="00F65ADE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การบัญชี </w:t>
      </w:r>
      <w:r>
        <w:rPr>
          <w:rFonts w:ascii="Angsana New" w:hAnsi="Angsana New"/>
          <w:sz w:val="30"/>
          <w:szCs w:val="30"/>
        </w:rPr>
        <w:t xml:space="preserve">(TAS) </w:t>
      </w:r>
      <w:r>
        <w:rPr>
          <w:rFonts w:ascii="Angsana New" w:hAnsi="Angsana New" w:hint="cs"/>
          <w:sz w:val="30"/>
          <w:szCs w:val="30"/>
          <w:cs/>
        </w:rPr>
        <w:t>และมาตรฐาน</w:t>
      </w:r>
      <w:r w:rsidRPr="00F65AD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(TFRS) </w:t>
      </w:r>
      <w:r>
        <w:rPr>
          <w:rFonts w:ascii="Angsana New" w:hAnsi="Angsana New" w:hint="cs"/>
          <w:sz w:val="30"/>
          <w:szCs w:val="30"/>
          <w:cs/>
        </w:rPr>
        <w:t>ที่ปรับปรุงใหม่</w:t>
      </w:r>
      <w:r w:rsidR="00F7516B">
        <w:rPr>
          <w:rFonts w:ascii="Angsana New" w:hAnsi="Angsana New" w:hint="cs"/>
          <w:sz w:val="30"/>
          <w:szCs w:val="30"/>
          <w:cs/>
        </w:rPr>
        <w:t xml:space="preserve">     หลายฉบับโดยสภาวิชาชีพบัญชี</w:t>
      </w:r>
      <w:r w:rsidRPr="00F65ADE">
        <w:rPr>
          <w:rFonts w:ascii="Angsana New" w:hAnsi="Angsana New" w:hint="cs"/>
          <w:sz w:val="30"/>
          <w:szCs w:val="30"/>
          <w:cs/>
        </w:rPr>
        <w:t>ซึ่งมีผลบังคับใช้สำหรับรอบระยะเวลาบัญชีที่เริ่มในหรือหลัง</w:t>
      </w:r>
      <w:r w:rsidRPr="00F65ADE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F65ADE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F65AD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F65ADE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Pr="00F65ADE">
        <w:rPr>
          <w:rFonts w:ascii="Angsana New" w:hAnsi="Angsana New" w:hint="cs"/>
          <w:sz w:val="30"/>
          <w:szCs w:val="30"/>
          <w:cs/>
        </w:rPr>
        <w:t>กราคม</w:t>
      </w:r>
      <w:r w:rsidRPr="00F65AD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F65ADE">
        <w:rPr>
          <w:rFonts w:ascii="Angsana New" w:hAnsi="Angsana New" w:hint="cs"/>
          <w:sz w:val="30"/>
          <w:szCs w:val="30"/>
        </w:rPr>
        <w:t>256</w:t>
      </w:r>
      <w:r w:rsidR="000175E2">
        <w:rPr>
          <w:rFonts w:ascii="Angsana New" w:hAnsi="Angsana New"/>
          <w:sz w:val="30"/>
          <w:szCs w:val="30"/>
        </w:rPr>
        <w:t>8</w:t>
      </w:r>
      <w:r w:rsidR="00F7516B" w:rsidRPr="006E0602">
        <w:rPr>
          <w:rFonts w:ascii="Angsana New" w:hAnsi="Angsana New"/>
          <w:sz w:val="30"/>
          <w:szCs w:val="30"/>
          <w:cs/>
        </w:rPr>
        <w:t>โดย</w:t>
      </w:r>
      <w:r w:rsidR="00F7516B">
        <w:rPr>
          <w:rFonts w:ascii="Angsana New" w:hAnsi="Angsana New" w:hint="cs"/>
          <w:sz w:val="30"/>
          <w:szCs w:val="30"/>
          <w:cs/>
        </w:rPr>
        <w:t>เป็น</w:t>
      </w:r>
      <w:r w:rsidR="00F7516B" w:rsidRPr="006E0602">
        <w:rPr>
          <w:rFonts w:ascii="Angsana New" w:hAnsi="Angsana New"/>
          <w:sz w:val="30"/>
          <w:szCs w:val="30"/>
          <w:cs/>
        </w:rPr>
        <w:t>การปรับปรุงเพื่อให้มาตรฐานฯ มีความชัดเจนและเหมาะสมมากยิ่งขึ้น</w:t>
      </w:r>
      <w:r w:rsidR="00F7516B">
        <w:rPr>
          <w:rFonts w:ascii="Angsana New" w:hAnsi="Angsana New"/>
          <w:sz w:val="30"/>
          <w:szCs w:val="30"/>
        </w:rPr>
        <w:t xml:space="preserve"> </w:t>
      </w:r>
      <w:r w:rsidR="00F7516B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F65ADE">
        <w:rPr>
          <w:rFonts w:ascii="Angsana New" w:hAnsi="Angsana New" w:hint="cs"/>
          <w:sz w:val="30"/>
          <w:szCs w:val="30"/>
          <w:cs/>
        </w:rPr>
        <w:t>การนำ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TAS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TFRS </w:t>
      </w:r>
      <w:r>
        <w:rPr>
          <w:rFonts w:ascii="Angsana New" w:hAnsi="Angsana New" w:hint="cs"/>
          <w:sz w:val="30"/>
          <w:szCs w:val="30"/>
          <w:cs/>
        </w:rPr>
        <w:t>ที่ปรับปรุงใหม่</w:t>
      </w:r>
      <w:r w:rsidR="00F7516B">
        <w:rPr>
          <w:rFonts w:ascii="Angsana New" w:hAnsi="Angsana New" w:hint="cs"/>
          <w:sz w:val="30"/>
          <w:szCs w:val="30"/>
          <w:cs/>
        </w:rPr>
        <w:t>ข้างต้น</w:t>
      </w:r>
      <w:r w:rsidRPr="00F65ADE">
        <w:rPr>
          <w:rFonts w:ascii="Angsana New" w:hAnsi="Angsana New" w:hint="cs"/>
          <w:sz w:val="30"/>
          <w:szCs w:val="30"/>
          <w:cs/>
        </w:rPr>
        <w:t>มา</w:t>
      </w:r>
      <w:r w:rsidR="00F7516B">
        <w:rPr>
          <w:rFonts w:ascii="Angsana New" w:hAnsi="Angsana New" w:hint="cs"/>
          <w:sz w:val="30"/>
          <w:szCs w:val="30"/>
          <w:cs/>
        </w:rPr>
        <w:t>ถือปฏิบัติ</w:t>
      </w:r>
      <w:r w:rsidR="00F7516B" w:rsidRPr="006E0602">
        <w:rPr>
          <w:rFonts w:ascii="Angsana New" w:hAnsi="Angsana New"/>
          <w:sz w:val="30"/>
          <w:szCs w:val="30"/>
          <w:cs/>
          <w:lang w:val="th-TH"/>
        </w:rPr>
        <w:t>ไม่มีผลกระทบที่เป็นสาระสำคัญต่องบการเงินของบริษัท</w:t>
      </w:r>
    </w:p>
    <w:p w14:paraId="4B611719" w14:textId="77777777" w:rsidR="00132E49" w:rsidRDefault="00132E49" w:rsidP="00132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thaiDistribute"/>
        <w:rPr>
          <w:rFonts w:ascii="Angsana New" w:hAnsi="Angsana New"/>
          <w:sz w:val="20"/>
          <w:szCs w:val="20"/>
        </w:rPr>
      </w:pPr>
    </w:p>
    <w:p w14:paraId="6EB6CCC1" w14:textId="03C31874" w:rsidR="00D76B8D" w:rsidRPr="00C66F95" w:rsidRDefault="00D35FC5" w:rsidP="00C6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thaiDistribute"/>
        <w:rPr>
          <w:rFonts w:ascii="Angsana New" w:hAnsi="Angsana New"/>
          <w:sz w:val="20"/>
          <w:szCs w:val="20"/>
          <w:cs/>
        </w:rPr>
      </w:pPr>
      <w:r w:rsidRPr="007E2C5C">
        <w:rPr>
          <w:rFonts w:ascii="Angsana New" w:hAnsi="Angsana New"/>
          <w:sz w:val="30"/>
          <w:szCs w:val="30"/>
          <w:cs/>
          <w:lang w:val="th-TH"/>
        </w:rPr>
        <w:t xml:space="preserve">นอกจากนี้ สภาวิชาชีพบัญชีได้ปรับปรุง </w:t>
      </w:r>
      <w:r w:rsidRPr="007E2C5C">
        <w:rPr>
          <w:rFonts w:ascii="Angsana New" w:hAnsi="Angsana New"/>
          <w:sz w:val="30"/>
          <w:szCs w:val="30"/>
          <w:lang w:val="th-TH"/>
        </w:rPr>
        <w:t xml:space="preserve">TAS </w:t>
      </w:r>
      <w:r>
        <w:rPr>
          <w:rFonts w:ascii="Angsana New" w:hAnsi="Angsana New"/>
          <w:sz w:val="30"/>
          <w:szCs w:val="30"/>
        </w:rPr>
        <w:t>21</w:t>
      </w:r>
      <w:r w:rsidRPr="007E2C5C">
        <w:rPr>
          <w:rFonts w:ascii="Angsana New" w:hAnsi="Angsana New"/>
          <w:sz w:val="30"/>
          <w:szCs w:val="30"/>
          <w:lang w:val="th-TH"/>
        </w:rPr>
        <w:t xml:space="preserve"> </w:t>
      </w:r>
      <w:r w:rsidR="00E233F0">
        <w:rPr>
          <w:rFonts w:ascii="Angsana New" w:hAnsi="Angsana New" w:hint="cs"/>
          <w:sz w:val="30"/>
          <w:szCs w:val="30"/>
          <w:cs/>
          <w:lang w:val="th-TH"/>
        </w:rPr>
        <w:t>“</w:t>
      </w:r>
      <w:r w:rsidRPr="007E2C5C">
        <w:rPr>
          <w:rFonts w:ascii="Angsana New" w:hAnsi="Angsana New"/>
          <w:sz w:val="30"/>
          <w:szCs w:val="30"/>
          <w:cs/>
          <w:lang w:val="th-TH"/>
        </w:rPr>
        <w:t>ผลกระทบจากการเปลี่ยนแปลงของอัตราแลกเปลี่ยนเงินตราต่างประเทศ</w:t>
      </w:r>
      <w:r w:rsidR="00E233F0">
        <w:rPr>
          <w:rFonts w:ascii="Angsana New" w:hAnsi="Angsana New" w:hint="cs"/>
          <w:sz w:val="30"/>
          <w:szCs w:val="30"/>
          <w:cs/>
          <w:lang w:val="th-TH"/>
        </w:rPr>
        <w:t xml:space="preserve">” </w:t>
      </w:r>
      <w:r w:rsidR="00C66F95" w:rsidRPr="007E2C5C">
        <w:rPr>
          <w:rFonts w:ascii="Angsana New" w:hAnsi="Angsana New"/>
          <w:sz w:val="30"/>
          <w:szCs w:val="30"/>
          <w:cs/>
          <w:lang w:val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C66F95">
        <w:rPr>
          <w:rFonts w:ascii="Angsana New" w:hAnsi="Angsana New"/>
          <w:sz w:val="30"/>
          <w:szCs w:val="30"/>
        </w:rPr>
        <w:t>1</w:t>
      </w:r>
      <w:r w:rsidR="00C66F95" w:rsidRPr="007E2C5C">
        <w:rPr>
          <w:rFonts w:ascii="Angsana New" w:hAnsi="Angsana New"/>
          <w:sz w:val="30"/>
          <w:szCs w:val="30"/>
          <w:cs/>
          <w:lang w:val="th-TH"/>
        </w:rPr>
        <w:t xml:space="preserve"> มกราคม </w:t>
      </w:r>
      <w:r w:rsidR="00C66F95">
        <w:rPr>
          <w:rFonts w:ascii="Angsana New" w:hAnsi="Angsana New"/>
          <w:sz w:val="30"/>
          <w:szCs w:val="30"/>
        </w:rPr>
        <w:t>2569</w:t>
      </w:r>
      <w:r w:rsidR="00C66F95">
        <w:rPr>
          <w:rFonts w:ascii="Angsana New" w:hAnsi="Angsana New" w:hint="cs"/>
          <w:sz w:val="30"/>
          <w:szCs w:val="30"/>
          <w:cs/>
        </w:rPr>
        <w:t xml:space="preserve"> </w:t>
      </w:r>
      <w:r w:rsidRPr="007E2C5C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Pr="007E2C5C">
        <w:rPr>
          <w:rFonts w:ascii="Angsana New" w:hAnsi="Angsana New"/>
          <w:sz w:val="30"/>
          <w:szCs w:val="30"/>
          <w:cs/>
          <w:lang w:val="th-TH"/>
        </w:rPr>
        <w:t>เป็นการปรับปรุงเพื่อให้</w:t>
      </w:r>
      <w:r w:rsidR="00C66F95">
        <w:rPr>
          <w:rFonts w:ascii="Angsana New" w:hAnsi="Angsana New" w:hint="cs"/>
          <w:sz w:val="30"/>
          <w:szCs w:val="30"/>
          <w:cs/>
          <w:lang w:val="th-TH"/>
        </w:rPr>
        <w:t xml:space="preserve">มาตรฐานฯ </w:t>
      </w:r>
      <w:r w:rsidRPr="007E2C5C">
        <w:rPr>
          <w:rFonts w:ascii="Angsana New" w:hAnsi="Angsana New"/>
          <w:sz w:val="30"/>
          <w:szCs w:val="30"/>
          <w:cs/>
          <w:lang w:val="th-TH"/>
        </w:rPr>
        <w:t>มีความชัดเจนและเหมาะสมมากยิ่งขึ้น</w:t>
      </w:r>
      <w:r w:rsidR="00C66F9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132E49">
        <w:rPr>
          <w:rFonts w:ascii="Angsana New" w:hAnsi="Angsana New" w:hint="cs"/>
          <w:sz w:val="30"/>
          <w:szCs w:val="30"/>
          <w:cs/>
        </w:rPr>
        <w:t>ฝ่ายบริหารของบริษัทเชื่อว่า</w:t>
      </w:r>
      <w:r w:rsidR="00C66F95">
        <w:rPr>
          <w:rFonts w:ascii="Angsana New" w:hAnsi="Angsana New" w:hint="cs"/>
          <w:sz w:val="30"/>
          <w:szCs w:val="30"/>
          <w:cs/>
        </w:rPr>
        <w:t xml:space="preserve"> </w:t>
      </w:r>
      <w:r w:rsidR="00C66F95">
        <w:rPr>
          <w:rFonts w:ascii="Angsana New" w:hAnsi="Angsana New"/>
          <w:sz w:val="30"/>
          <w:szCs w:val="30"/>
        </w:rPr>
        <w:t xml:space="preserve">TAS </w:t>
      </w:r>
      <w:r w:rsidR="00C66F95">
        <w:rPr>
          <w:rFonts w:ascii="Angsana New" w:hAnsi="Angsana New" w:hint="cs"/>
          <w:sz w:val="30"/>
          <w:szCs w:val="30"/>
          <w:cs/>
        </w:rPr>
        <w:t>ที่มีการปรับปรุงใหม่</w:t>
      </w:r>
      <w:r w:rsidR="003051CF">
        <w:rPr>
          <w:rFonts w:ascii="Angsana New" w:hAnsi="Angsana New" w:hint="cs"/>
          <w:sz w:val="30"/>
          <w:szCs w:val="30"/>
          <w:cs/>
        </w:rPr>
        <w:t>นี้</w:t>
      </w:r>
      <w:r w:rsidR="00132E49">
        <w:rPr>
          <w:rFonts w:ascii="Angsana New" w:hAnsi="Angsana New" w:hint="cs"/>
          <w:sz w:val="30"/>
          <w:szCs w:val="30"/>
          <w:cs/>
        </w:rPr>
        <w:t>ไม่มีผลกระทบ</w:t>
      </w:r>
      <w:r w:rsidR="0054092C">
        <w:rPr>
          <w:rFonts w:ascii="Angsana New" w:hAnsi="Angsana New" w:hint="cs"/>
          <w:sz w:val="30"/>
          <w:szCs w:val="30"/>
          <w:cs/>
        </w:rPr>
        <w:t>ที่</w:t>
      </w:r>
      <w:r w:rsidR="004B68A9">
        <w:rPr>
          <w:rFonts w:ascii="Angsana New" w:hAnsi="Angsana New" w:hint="cs"/>
          <w:sz w:val="30"/>
          <w:szCs w:val="30"/>
          <w:cs/>
        </w:rPr>
        <w:t>เป็นสาระสำคัญ</w:t>
      </w:r>
      <w:r w:rsidR="00132E49">
        <w:rPr>
          <w:rFonts w:ascii="Angsana New" w:hAnsi="Angsana New" w:hint="cs"/>
          <w:sz w:val="30"/>
          <w:szCs w:val="30"/>
          <w:cs/>
        </w:rPr>
        <w:t>ต่องบการเงินของบริษัท</w:t>
      </w:r>
    </w:p>
    <w:p w14:paraId="75D9EAF1" w14:textId="77777777" w:rsidR="00E22CCA" w:rsidRPr="00F84A3C" w:rsidRDefault="00E22CCA" w:rsidP="008A4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  <w:sectPr w:rsidR="00E22CCA" w:rsidRPr="00F84A3C" w:rsidSect="00B97EBB">
          <w:headerReference w:type="default" r:id="rId8"/>
          <w:footerReference w:type="default" r:id="rId9"/>
          <w:headerReference w:type="first" r:id="rId10"/>
          <w:pgSz w:w="11909" w:h="16834" w:code="9"/>
          <w:pgMar w:top="1440" w:right="1134" w:bottom="567" w:left="1440" w:header="992" w:footer="374" w:gutter="0"/>
          <w:pgNumType w:start="12"/>
          <w:cols w:space="720"/>
          <w:docGrid w:linePitch="245"/>
        </w:sectPr>
      </w:pPr>
    </w:p>
    <w:p w14:paraId="44170FDE" w14:textId="77777777" w:rsidR="00494358" w:rsidRPr="00BF7A08" w:rsidRDefault="00494358" w:rsidP="0049435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2F162A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</w:t>
      </w:r>
      <w:r w:rsidR="006D3CF1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2F162A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43C89C47" w14:textId="77777777" w:rsidR="00494358" w:rsidRPr="00765C95" w:rsidRDefault="00494358" w:rsidP="00494358">
      <w:pPr>
        <w:jc w:val="thaiDistribute"/>
        <w:rPr>
          <w:rFonts w:ascii="Angsana New" w:hAnsi="Angsana New"/>
          <w:sz w:val="28"/>
          <w:szCs w:val="28"/>
        </w:rPr>
      </w:pPr>
    </w:p>
    <w:p w14:paraId="02202777" w14:textId="77777777" w:rsidR="00494358" w:rsidRPr="00F84A3C" w:rsidRDefault="00494358" w:rsidP="00494358">
      <w:pPr>
        <w:pStyle w:val="a3"/>
        <w:tabs>
          <w:tab w:val="clear" w:pos="1080"/>
        </w:tabs>
        <w:jc w:val="thaiDistribute"/>
        <w:rPr>
          <w:rFonts w:ascii="Angsana New" w:hAnsi="Angsana New"/>
          <w:b/>
          <w:bCs/>
          <w:lang w:val="en-US"/>
        </w:rPr>
      </w:pPr>
      <w:r w:rsidRPr="00F84A3C">
        <w:rPr>
          <w:rFonts w:ascii="Angsana New" w:hAnsi="Angsana New"/>
          <w:cs/>
          <w:lang w:val="en-US"/>
        </w:rPr>
        <w:t>นโยบายการบัญชีที่</w:t>
      </w:r>
      <w:r w:rsidR="006D3CF1">
        <w:rPr>
          <w:rFonts w:ascii="Angsana New" w:hAnsi="Angsana New" w:hint="cs"/>
          <w:cs/>
          <w:lang w:val="en-US"/>
        </w:rPr>
        <w:t>มีสาระ</w:t>
      </w:r>
      <w:r w:rsidRPr="00F84A3C">
        <w:rPr>
          <w:rFonts w:ascii="Angsana New" w:hAnsi="Angsana New"/>
          <w:cs/>
          <w:lang w:val="en-US"/>
        </w:rPr>
        <w:t>สำคัญที่บริษัทใช้ในการจัดทำงบการเงินมีดังนี้</w:t>
      </w:r>
    </w:p>
    <w:p w14:paraId="2696A147" w14:textId="77777777" w:rsidR="00494358" w:rsidRPr="00765C95" w:rsidRDefault="00494358" w:rsidP="00494358">
      <w:pPr>
        <w:pStyle w:val="a3"/>
        <w:tabs>
          <w:tab w:val="clear" w:pos="1080"/>
        </w:tabs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BB5D83D" w14:textId="77777777" w:rsidR="00494358" w:rsidRPr="00F84A3C" w:rsidRDefault="00494358" w:rsidP="00494358">
      <w:pPr>
        <w:pStyle w:val="a3"/>
        <w:jc w:val="thaiDistribute"/>
        <w:rPr>
          <w:rFonts w:ascii="Angsana New" w:hAnsi="Angsana New"/>
          <w:b/>
          <w:bCs/>
          <w:lang w:val="en-US"/>
        </w:rPr>
      </w:pPr>
      <w:r w:rsidRPr="00F84A3C">
        <w:rPr>
          <w:rFonts w:ascii="Angsana New" w:hAnsi="Angsana New"/>
          <w:b/>
          <w:bCs/>
          <w:cs/>
          <w:lang w:val="en-US"/>
        </w:rPr>
        <w:t>เงินสดและรายการเทียบเท่าเงินสด</w:t>
      </w:r>
    </w:p>
    <w:p w14:paraId="0A359CE4" w14:textId="77777777" w:rsidR="00494358" w:rsidRPr="00765C95" w:rsidRDefault="00494358" w:rsidP="00494358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5D08CB4" w14:textId="77777777" w:rsidR="00494358" w:rsidRDefault="00494358" w:rsidP="00494358">
      <w:pPr>
        <w:pStyle w:val="a3"/>
        <w:jc w:val="thaiDistribute"/>
        <w:rPr>
          <w:rFonts w:ascii="Angsana New" w:hAnsi="Angsana New"/>
        </w:rPr>
      </w:pPr>
      <w:r w:rsidRPr="00F84A3C">
        <w:rPr>
          <w:rFonts w:ascii="Angsana New" w:hAnsi="Angsana New"/>
          <w:cs/>
        </w:rPr>
        <w:t>เงินสดและรายการเทียบเท่าเงินสดบันทึกในงบฐานะการเงินด้วยราคาทุนประกอบด้วย เงินสดในมือ และเงินฝากสถาบันการเงิน และไม่มีข้อจำกัดในการเบิกใช้และมีความเสี่ยงต่อการเปลี่ยนแปลงมูลค่าน้อยหรือไม่มีนัยสำคัญ</w:t>
      </w:r>
    </w:p>
    <w:p w14:paraId="6CB29FDE" w14:textId="77777777" w:rsidR="00765C95" w:rsidRPr="00765C95" w:rsidRDefault="00765C95" w:rsidP="00494358">
      <w:pPr>
        <w:pStyle w:val="a3"/>
        <w:jc w:val="thaiDistribute"/>
        <w:rPr>
          <w:rFonts w:ascii="Angsana New" w:hAnsi="Angsana New"/>
          <w:sz w:val="28"/>
          <w:szCs w:val="28"/>
        </w:rPr>
      </w:pPr>
    </w:p>
    <w:p w14:paraId="1BABF69F" w14:textId="77777777" w:rsidR="00765C95" w:rsidRDefault="00765C95" w:rsidP="00494358">
      <w:pPr>
        <w:pStyle w:val="a3"/>
        <w:jc w:val="thaiDistribute"/>
        <w:rPr>
          <w:rFonts w:ascii="Angsana New" w:hAnsi="Angsana New"/>
          <w:lang w:val="en-US"/>
        </w:rPr>
      </w:pPr>
      <w:r w:rsidRPr="00FA682C">
        <w:rPr>
          <w:rFonts w:ascii="Angsana New" w:hAnsi="Angsana New"/>
          <w:color w:val="000000"/>
          <w:cs/>
          <w:lang w:val="en-US"/>
        </w:rPr>
        <w:t>เงินฝาก</w:t>
      </w:r>
      <w:r>
        <w:rPr>
          <w:rFonts w:ascii="Angsana New" w:hAnsi="Angsana New" w:hint="cs"/>
          <w:color w:val="000000"/>
          <w:cs/>
          <w:lang w:val="en-US"/>
        </w:rPr>
        <w:t>สถาบันการเงิน</w:t>
      </w:r>
      <w:r w:rsidRPr="00FA682C">
        <w:rPr>
          <w:rFonts w:ascii="Angsana New" w:hAnsi="Angsana New"/>
          <w:color w:val="000000"/>
          <w:cs/>
          <w:lang w:val="en-US"/>
        </w:rPr>
        <w:t>ที่มีภาระค้ำประกันแสดงเป็นรายการแยกต่างหากภายใต้สินทรัพย์ไม่หมุนเวียนในงบฐานะการเงิน</w:t>
      </w:r>
    </w:p>
    <w:p w14:paraId="2F20E5B0" w14:textId="77777777" w:rsidR="00764B0E" w:rsidRPr="00765C95" w:rsidRDefault="00764B0E" w:rsidP="00494358">
      <w:pPr>
        <w:pStyle w:val="a3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C18660F" w14:textId="77777777" w:rsidR="00B53304" w:rsidRPr="00F84A3C" w:rsidRDefault="00B53304" w:rsidP="003662DB">
      <w:pPr>
        <w:pStyle w:val="a3"/>
        <w:jc w:val="thaiDistribute"/>
        <w:rPr>
          <w:rFonts w:ascii="Angsana New" w:hAnsi="Angsana New"/>
          <w:lang w:val="en-US"/>
        </w:rPr>
      </w:pPr>
      <w:r w:rsidRPr="00F84A3C">
        <w:rPr>
          <w:rFonts w:ascii="Angsana New" w:hAnsi="Angsana New"/>
          <w:b/>
          <w:bCs/>
          <w:cs/>
          <w:lang w:val="en-US"/>
        </w:rPr>
        <w:t>ลูกหนี้การค้า</w:t>
      </w:r>
    </w:p>
    <w:p w14:paraId="6F100E1C" w14:textId="77777777" w:rsidR="00B53304" w:rsidRPr="00765C95" w:rsidRDefault="00B53304" w:rsidP="00C25D9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5FA3F02" w14:textId="77777777" w:rsidR="00B53304" w:rsidRPr="00F84A3C" w:rsidRDefault="0088477C" w:rsidP="00A02BA8">
      <w:pPr>
        <w:pStyle w:val="a3"/>
        <w:jc w:val="thaiDistribute"/>
        <w:rPr>
          <w:rFonts w:ascii="Angsana New" w:hAnsi="Angsana New"/>
          <w:lang w:val="en-US"/>
        </w:rPr>
      </w:pPr>
      <w:r w:rsidRPr="00F84A3C">
        <w:rPr>
          <w:rFonts w:ascii="Angsana New" w:hAnsi="Angsana New" w:hint="cs"/>
          <w:cs/>
          <w:lang w:val="en-US"/>
        </w:rPr>
        <w:t>สิ่งตอบแทนที่บริษัทมีสิทธิ</w:t>
      </w:r>
      <w:r w:rsidR="006A37DA" w:rsidRPr="00F84A3C">
        <w:rPr>
          <w:rFonts w:ascii="Angsana New" w:hAnsi="Angsana New" w:hint="cs"/>
          <w:cs/>
          <w:lang w:val="en-US"/>
        </w:rPr>
        <w:t>ในการ</w:t>
      </w:r>
      <w:r w:rsidR="00F412CC" w:rsidRPr="00F84A3C">
        <w:rPr>
          <w:rFonts w:ascii="Angsana New" w:hAnsi="Angsana New" w:hint="cs"/>
          <w:cs/>
          <w:lang w:val="en-US"/>
        </w:rPr>
        <w:t>รับ</w:t>
      </w:r>
      <w:r w:rsidR="006A37DA" w:rsidRPr="00F84A3C">
        <w:rPr>
          <w:rFonts w:ascii="Angsana New" w:hAnsi="Angsana New" w:hint="cs"/>
          <w:cs/>
          <w:lang w:val="en-US"/>
        </w:rPr>
        <w:t>โดยไม่มีเงื่อนไขสำหรับการขายสินค้ารับรู้เป็นลูกหนี้การค้า</w:t>
      </w:r>
    </w:p>
    <w:p w14:paraId="7C500CDC" w14:textId="77777777" w:rsidR="00834D34" w:rsidRPr="00765C95" w:rsidRDefault="00834D34" w:rsidP="00C25D9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60A4BA9" w14:textId="77777777" w:rsidR="006B36D2" w:rsidRPr="00F84A3C" w:rsidRDefault="006B36D2" w:rsidP="00A0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84A3C">
        <w:rPr>
          <w:rFonts w:ascii="Angsana New" w:hAnsi="Angsana New" w:hint="cs"/>
          <w:sz w:val="30"/>
          <w:szCs w:val="30"/>
          <w:cs/>
        </w:rPr>
        <w:t>ลูกหนี้การค้าแสดงด้วยราคาของ</w:t>
      </w:r>
      <w:r w:rsidR="00AE1DFA" w:rsidRPr="00F84A3C">
        <w:rPr>
          <w:rFonts w:ascii="Angsana New" w:hAnsi="Angsana New" w:hint="cs"/>
          <w:sz w:val="30"/>
          <w:szCs w:val="30"/>
          <w:cs/>
        </w:rPr>
        <w:t>รายการหักค่าเผื่อผลขาดทุนจากการด้อยค่า</w:t>
      </w:r>
    </w:p>
    <w:p w14:paraId="7405500F" w14:textId="77777777" w:rsidR="00A11D74" w:rsidRPr="00765C95" w:rsidRDefault="00A11D74" w:rsidP="00A0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0ADD3C19" w14:textId="77777777" w:rsidR="00A11D74" w:rsidRPr="00196989" w:rsidRDefault="00196989" w:rsidP="00A0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bookmarkStart w:id="0" w:name="_Hlk189156444"/>
      <w:r w:rsidRPr="00196989">
        <w:rPr>
          <w:rFonts w:ascii="Angsana New" w:hAnsi="Angsana New"/>
          <w:sz w:val="30"/>
          <w:szCs w:val="30"/>
          <w:cs/>
        </w:rPr>
        <w:t>บริษัทตั้งค่าเผื่อ</w:t>
      </w:r>
      <w:r>
        <w:rPr>
          <w:rFonts w:ascii="Angsana New" w:hAnsi="Angsana New" w:hint="cs"/>
          <w:sz w:val="30"/>
          <w:szCs w:val="30"/>
          <w:cs/>
        </w:rPr>
        <w:t>ผลขาดทุนจาก</w:t>
      </w:r>
      <w:r w:rsidRPr="00196989">
        <w:rPr>
          <w:rFonts w:ascii="Angsana New" w:hAnsi="Angsana New"/>
          <w:sz w:val="30"/>
          <w:szCs w:val="30"/>
          <w:cs/>
        </w:rPr>
        <w:t>การด้อยค่าสำหรับผลขาดทุนด้านเครดิตที่คาดว่าจะเกิดขึ้นตาม</w:t>
      </w:r>
      <w:r w:rsidRPr="00196989">
        <w:rPr>
          <w:rFonts w:ascii="Angsana New" w:hAnsi="Angsana New" w:hint="cs"/>
          <w:sz w:val="30"/>
          <w:szCs w:val="30"/>
          <w:cs/>
        </w:rPr>
        <w:t>นโยบายที่กล่าวในส่วนของเครื่องมือทางการเงิน</w:t>
      </w:r>
    </w:p>
    <w:bookmarkEnd w:id="0"/>
    <w:p w14:paraId="64574D3E" w14:textId="77777777" w:rsidR="00EB15C0" w:rsidRPr="00132E49" w:rsidRDefault="00EB15C0" w:rsidP="00925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43B2C47" w14:textId="77777777" w:rsidR="00925823" w:rsidRPr="007F006D" w:rsidRDefault="00925823" w:rsidP="00925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F006D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6D1E50B8" w14:textId="77777777" w:rsidR="00925823" w:rsidRPr="00765C95" w:rsidRDefault="00925823" w:rsidP="00925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both"/>
        <w:rPr>
          <w:rFonts w:ascii="Angsana New" w:hAnsi="Angsana New"/>
          <w:sz w:val="28"/>
          <w:szCs w:val="28"/>
        </w:rPr>
      </w:pPr>
    </w:p>
    <w:p w14:paraId="3F0B9423" w14:textId="77777777" w:rsidR="00925823" w:rsidRPr="007F006D" w:rsidRDefault="00925823" w:rsidP="00925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F006D">
        <w:rPr>
          <w:rFonts w:ascii="Angsana New" w:hAnsi="Angsana New"/>
          <w:sz w:val="30"/>
          <w:szCs w:val="30"/>
          <w:cs/>
        </w:rPr>
        <w:t>สินค้าคงเหลือแสดงในราคาทุน</w:t>
      </w:r>
      <w:r w:rsidRPr="007F006D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7F006D">
        <w:rPr>
          <w:rFonts w:ascii="Angsana New" w:hAnsi="Angsana New" w:hint="cs"/>
          <w:sz w:val="30"/>
          <w:szCs w:val="30"/>
          <w:cs/>
        </w:rPr>
        <w:t>(วิธีเข้าก่อนออกก่อน)</w:t>
      </w:r>
      <w:r w:rsidRPr="007F006D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7F006D">
        <w:rPr>
          <w:rFonts w:ascii="Angsana New" w:hAnsi="Angsana New"/>
          <w:sz w:val="30"/>
          <w:szCs w:val="30"/>
          <w:cs/>
        </w:rPr>
        <w:t>หรือมูลค่าสุทธิที่จะได้รับแล้วแต่ราคาใดจะต่ำกว่า</w:t>
      </w:r>
    </w:p>
    <w:p w14:paraId="3A3ECEC5" w14:textId="77777777" w:rsidR="00925823" w:rsidRPr="00765C95" w:rsidRDefault="00925823" w:rsidP="00925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68F1D0E" w14:textId="77777777" w:rsidR="00925823" w:rsidRPr="007F006D" w:rsidRDefault="00925823" w:rsidP="00925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F006D">
        <w:rPr>
          <w:rFonts w:ascii="Angsana New" w:hAnsi="Angsana New"/>
          <w:sz w:val="30"/>
          <w:szCs w:val="30"/>
          <w:cs/>
        </w:rPr>
        <w:t>ต้นทุนของสินค้าประกอบด้วยต้นทุนที่ซื้อ</w:t>
      </w:r>
      <w:r w:rsidRPr="007F006D">
        <w:rPr>
          <w:rFonts w:ascii="Angsana New" w:hAnsi="Angsana New"/>
          <w:color w:val="FFFFFF"/>
          <w:sz w:val="30"/>
          <w:szCs w:val="30"/>
        </w:rPr>
        <w:t>-</w:t>
      </w:r>
      <w:r w:rsidRPr="007F006D">
        <w:rPr>
          <w:rFonts w:ascii="Angsana New" w:hAnsi="Angsana New"/>
          <w:sz w:val="30"/>
          <w:szCs w:val="30"/>
          <w:cs/>
        </w:rPr>
        <w:t>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ต้นทุนสินค้าได้รวมการปันส่วนของค่าใช้จ่าย</w:t>
      </w:r>
      <w:r w:rsidRPr="007F006D">
        <w:rPr>
          <w:rFonts w:ascii="Angsana New" w:hAnsi="Angsana New" w:hint="cs"/>
          <w:sz w:val="30"/>
          <w:szCs w:val="30"/>
          <w:cs/>
        </w:rPr>
        <w:t xml:space="preserve">      </w:t>
      </w:r>
      <w:r w:rsidRPr="007F006D">
        <w:rPr>
          <w:rFonts w:ascii="Angsana New" w:hAnsi="Angsana New"/>
          <w:sz w:val="30"/>
          <w:szCs w:val="30"/>
          <w:cs/>
        </w:rPr>
        <w:t>ในการผลิตอย่างเหมาะสมโดยคำนึงถึงระดับกำลังการผลิตตามปกติ</w:t>
      </w:r>
    </w:p>
    <w:p w14:paraId="0B5A727D" w14:textId="77777777" w:rsidR="00925823" w:rsidRPr="00765C95" w:rsidRDefault="00925823" w:rsidP="00925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27E6D511" w14:textId="77777777" w:rsidR="00AF031B" w:rsidRPr="007F006D" w:rsidRDefault="00AF031B" w:rsidP="00925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bookmarkStart w:id="1" w:name="_Hlk189156467"/>
      <w:r>
        <w:rPr>
          <w:rFonts w:ascii="Angsana New" w:hAnsi="Angsana New" w:hint="cs"/>
          <w:sz w:val="30"/>
          <w:szCs w:val="30"/>
          <w:cs/>
        </w:rPr>
        <w:t>ค่าเผื่อการลดมูลค่าของสินค้าคงเหลือจะถูกบันทึกสำหรับสินค้าที่เสื่อมสภาพและเคลื่อนไหวช้าโดยพิจารณาจากสภาพและอายุคงค้างของสินค้าและการประมาณการจากข้อมูลและประสบการณ์ในอดีตที่ผ่านมา</w:t>
      </w:r>
      <w:bookmarkEnd w:id="1"/>
    </w:p>
    <w:p w14:paraId="5D88B4BB" w14:textId="77777777" w:rsidR="00925823" w:rsidRPr="007F006D" w:rsidRDefault="00F64849" w:rsidP="00925823">
      <w:pPr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25823" w:rsidRPr="007F006D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08A55AE" w14:textId="77777777" w:rsidR="00925823" w:rsidRPr="007F006D" w:rsidRDefault="00925823" w:rsidP="00925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30"/>
          <w:szCs w:val="30"/>
        </w:rPr>
      </w:pPr>
    </w:p>
    <w:p w14:paraId="3605D5B2" w14:textId="40AC03DC" w:rsidR="00160B75" w:rsidRDefault="00925823" w:rsidP="00160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F006D">
        <w:rPr>
          <w:rFonts w:ascii="Angsana New" w:hAnsi="Angsana New"/>
          <w:sz w:val="30"/>
          <w:szCs w:val="30"/>
          <w:cs/>
        </w:rPr>
        <w:t>ที่ดินแสดงด้วยราคาทุน</w:t>
      </w:r>
      <w:r w:rsidRPr="007F006D">
        <w:rPr>
          <w:rFonts w:ascii="Angsana New" w:hAnsi="Angsana New" w:hint="cs"/>
          <w:sz w:val="30"/>
          <w:szCs w:val="30"/>
          <w:cs/>
        </w:rPr>
        <w:t>สุทธิจาก</w:t>
      </w:r>
      <w:r w:rsidRPr="007F006D">
        <w:rPr>
          <w:rFonts w:ascii="Angsana New" w:hAnsi="Angsana New"/>
          <w:sz w:val="30"/>
          <w:szCs w:val="30"/>
          <w:cs/>
        </w:rPr>
        <w:t>ค่าเผื่อผลขาดทุนจากการด้อยค่า</w:t>
      </w:r>
      <w:r w:rsidR="00160B75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7F006D">
        <w:rPr>
          <w:rFonts w:ascii="Angsana New" w:hAnsi="Angsana New"/>
          <w:sz w:val="30"/>
          <w:szCs w:val="30"/>
          <w:cs/>
        </w:rPr>
        <w:t>(ถ้ามี)</w:t>
      </w:r>
      <w:r w:rsidR="00160B75">
        <w:rPr>
          <w:rFonts w:ascii="Angsana New" w:hAnsi="Angsana New" w:hint="cs"/>
          <w:sz w:val="30"/>
          <w:szCs w:val="30"/>
          <w:cs/>
        </w:rPr>
        <w:t xml:space="preserve"> </w:t>
      </w:r>
      <w:r w:rsidRPr="007F006D">
        <w:rPr>
          <w:rFonts w:ascii="Angsana New" w:hAnsi="Angsana New"/>
          <w:sz w:val="30"/>
          <w:szCs w:val="30"/>
          <w:cs/>
        </w:rPr>
        <w:t>อาคารและอุปกรณ์แสดงด้วยราคาทุนหัก</w:t>
      </w:r>
      <w:r w:rsidR="0034268C">
        <w:rPr>
          <w:rFonts w:ascii="Angsana New" w:hAnsi="Angsana New" w:hint="cs"/>
          <w:sz w:val="30"/>
          <w:szCs w:val="30"/>
          <w:cs/>
        </w:rPr>
        <w:t xml:space="preserve">         </w:t>
      </w:r>
      <w:r w:rsidRPr="007F006D">
        <w:rPr>
          <w:rFonts w:ascii="Angsana New" w:hAnsi="Angsana New"/>
          <w:sz w:val="30"/>
          <w:szCs w:val="30"/>
          <w:cs/>
        </w:rPr>
        <w:t>ค่าเสื่อมราคาสะสมและค่าเผื่อผลขาดทุนจากการด้อยค่า (ถ้ามี)</w:t>
      </w:r>
      <w:r w:rsidRPr="007F006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8E3CD35" w14:textId="77777777" w:rsidR="00F76B24" w:rsidRDefault="00F76B24" w:rsidP="00160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441EED" w14:textId="77777777" w:rsidR="009F2D05" w:rsidRPr="00BD63DD" w:rsidRDefault="009F2D05" w:rsidP="00160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D63DD">
        <w:rPr>
          <w:rFonts w:ascii="Angsana New" w:hAnsi="Angsana New"/>
          <w:sz w:val="30"/>
          <w:szCs w:val="30"/>
          <w:cs/>
        </w:rPr>
        <w:t>ค่าเสื่อมราคา</w:t>
      </w:r>
    </w:p>
    <w:p w14:paraId="2E635E8A" w14:textId="77777777" w:rsidR="009F2D05" w:rsidRPr="00AC72C9" w:rsidRDefault="009F2D05" w:rsidP="009F2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both"/>
        <w:rPr>
          <w:rFonts w:ascii="Angsana New" w:hAnsi="Angsana New"/>
          <w:sz w:val="30"/>
          <w:szCs w:val="30"/>
        </w:rPr>
      </w:pPr>
    </w:p>
    <w:p w14:paraId="352E9219" w14:textId="77777777" w:rsidR="009F2D05" w:rsidRPr="007C04E4" w:rsidRDefault="00626558" w:rsidP="009F2D0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C04E4">
        <w:rPr>
          <w:rFonts w:ascii="Angsana New" w:hAnsi="Angsana New"/>
          <w:sz w:val="30"/>
          <w:szCs w:val="30"/>
          <w:cs/>
        </w:rPr>
        <w:t>ค่าเสื่อมราคา</w:t>
      </w:r>
      <w:r w:rsidR="001925FF">
        <w:rPr>
          <w:rFonts w:ascii="Angsana New" w:hAnsi="Angsana New" w:hint="cs"/>
          <w:sz w:val="30"/>
          <w:szCs w:val="30"/>
          <w:cs/>
        </w:rPr>
        <w:t>ที่</w:t>
      </w:r>
      <w:r w:rsidR="00004A82" w:rsidRPr="007C04E4">
        <w:rPr>
          <w:rFonts w:ascii="Angsana New" w:hAnsi="Angsana New"/>
          <w:sz w:val="30"/>
          <w:szCs w:val="30"/>
          <w:cs/>
        </w:rPr>
        <w:t>บันทึกเป็นค่าใช้จ่ายในกำไรหรือขาดทุน</w:t>
      </w:r>
      <w:r w:rsidR="001925FF">
        <w:rPr>
          <w:rFonts w:ascii="Angsana New" w:hAnsi="Angsana New" w:hint="cs"/>
          <w:sz w:val="30"/>
          <w:szCs w:val="30"/>
          <w:cs/>
        </w:rPr>
        <w:t>คำนวณ</w:t>
      </w:r>
      <w:r w:rsidR="00004A82" w:rsidRPr="007C04E4">
        <w:rPr>
          <w:rFonts w:ascii="Angsana New" w:hAnsi="Angsana New"/>
          <w:sz w:val="30"/>
          <w:szCs w:val="30"/>
          <w:cs/>
        </w:rPr>
        <w:t>โดยวิธีเส้นตรงตาม</w:t>
      </w:r>
      <w:r w:rsidR="001925FF">
        <w:rPr>
          <w:rFonts w:ascii="Angsana New" w:hAnsi="Angsana New" w:hint="cs"/>
          <w:sz w:val="30"/>
          <w:szCs w:val="30"/>
          <w:cs/>
        </w:rPr>
        <w:t>เกณฑ์</w:t>
      </w:r>
      <w:r w:rsidR="00004A82" w:rsidRPr="007C04E4">
        <w:rPr>
          <w:rFonts w:ascii="Angsana New" w:hAnsi="Angsana New"/>
          <w:sz w:val="30"/>
          <w:szCs w:val="30"/>
          <w:cs/>
        </w:rPr>
        <w:t>อายุการ</w:t>
      </w:r>
      <w:r w:rsidR="00004A82" w:rsidRPr="007C04E4">
        <w:rPr>
          <w:rFonts w:ascii="Angsana New" w:hAnsi="Angsana New" w:hint="cs"/>
          <w:sz w:val="30"/>
          <w:szCs w:val="30"/>
          <w:cs/>
        </w:rPr>
        <w:t>ใ</w:t>
      </w:r>
      <w:r w:rsidR="00D50BA9" w:rsidRPr="007C04E4">
        <w:rPr>
          <w:rFonts w:ascii="Angsana New" w:hAnsi="Angsana New" w:hint="cs"/>
          <w:sz w:val="30"/>
          <w:szCs w:val="30"/>
          <w:cs/>
        </w:rPr>
        <w:t>ช้</w:t>
      </w:r>
      <w:r w:rsidR="00004A82" w:rsidRPr="007C04E4">
        <w:rPr>
          <w:rFonts w:ascii="Angsana New" w:hAnsi="Angsana New" w:hint="cs"/>
          <w:sz w:val="30"/>
          <w:szCs w:val="30"/>
          <w:cs/>
        </w:rPr>
        <w:t>ประโยชน์โดยประมาณ</w:t>
      </w:r>
      <w:r w:rsidR="00004A82" w:rsidRPr="007C04E4">
        <w:rPr>
          <w:rFonts w:ascii="Angsana New" w:hAnsi="Angsana New"/>
          <w:sz w:val="30"/>
          <w:szCs w:val="30"/>
          <w:cs/>
        </w:rPr>
        <w:t xml:space="preserve">ของสินทรัพย์แต่ละรายการ </w:t>
      </w:r>
      <w:r w:rsidR="00004A82" w:rsidRPr="007C04E4">
        <w:rPr>
          <w:rFonts w:ascii="Angsana New" w:eastAsia="Arial Unicode MS" w:hAnsi="Angsana New"/>
          <w:sz w:val="30"/>
          <w:szCs w:val="30"/>
          <w:cs/>
        </w:rPr>
        <w:t>อายุการ</w:t>
      </w:r>
      <w:r w:rsidR="00004A82" w:rsidRPr="007C04E4">
        <w:rPr>
          <w:rFonts w:ascii="Angsana New" w:eastAsia="Arial Unicode MS" w:hAnsi="Angsana New" w:hint="cs"/>
          <w:sz w:val="30"/>
          <w:szCs w:val="30"/>
          <w:cs/>
        </w:rPr>
        <w:t>ใ</w:t>
      </w:r>
      <w:r w:rsidR="00D50BA9" w:rsidRPr="007C04E4">
        <w:rPr>
          <w:rFonts w:ascii="Angsana New" w:hAnsi="Angsana New" w:hint="cs"/>
          <w:sz w:val="30"/>
          <w:szCs w:val="30"/>
          <w:cs/>
        </w:rPr>
        <w:t>ช้</w:t>
      </w:r>
      <w:r w:rsidR="00004A82" w:rsidRPr="007C04E4">
        <w:rPr>
          <w:rFonts w:ascii="Angsana New" w:eastAsia="Arial Unicode MS" w:hAnsi="Angsana New"/>
          <w:sz w:val="30"/>
          <w:szCs w:val="30"/>
          <w:cs/>
        </w:rPr>
        <w:t>ประโยชน์ของสินทรัพย์</w:t>
      </w:r>
      <w:r w:rsidR="00004A82" w:rsidRPr="007C04E4">
        <w:rPr>
          <w:rFonts w:ascii="Angsana New" w:hAnsi="Angsana New" w:hint="cs"/>
          <w:sz w:val="30"/>
          <w:szCs w:val="30"/>
          <w:cs/>
        </w:rPr>
        <w:t>โดยประมาณ</w:t>
      </w:r>
      <w:r w:rsidR="00004A82" w:rsidRPr="007C04E4">
        <w:rPr>
          <w:rFonts w:ascii="Angsana New" w:eastAsia="Arial Unicode MS" w:hAnsi="Angsana New"/>
          <w:sz w:val="30"/>
          <w:szCs w:val="30"/>
          <w:cs/>
        </w:rPr>
        <w:t>แสดงได้ดังนี้</w:t>
      </w:r>
    </w:p>
    <w:p w14:paraId="56A7AB3D" w14:textId="77777777" w:rsidR="001E5250" w:rsidRPr="00E770C1" w:rsidRDefault="001E5250" w:rsidP="009F2D05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6096"/>
        <w:gridCol w:w="1560"/>
        <w:gridCol w:w="236"/>
        <w:gridCol w:w="1559"/>
      </w:tblGrid>
      <w:tr w:rsidR="009F2D05" w:rsidRPr="00BD63DD" w14:paraId="3EF21C1B" w14:textId="77777777" w:rsidTr="009F2D05">
        <w:tc>
          <w:tcPr>
            <w:tcW w:w="6096" w:type="dxa"/>
          </w:tcPr>
          <w:p w14:paraId="79611B0C" w14:textId="77777777" w:rsidR="009F2D05" w:rsidRPr="00BD63DD" w:rsidRDefault="009F2D05" w:rsidP="0058601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D579E09" w14:textId="77777777" w:rsidR="009F2D05" w:rsidRPr="00BD63DD" w:rsidRDefault="009F2D05" w:rsidP="0058601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55690B7" w14:textId="77777777" w:rsidR="009F2D05" w:rsidRPr="00BD63DD" w:rsidRDefault="009F2D05" w:rsidP="0058601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AA755" w14:textId="77777777" w:rsidR="009F2D05" w:rsidRPr="00BD63DD" w:rsidRDefault="009F2D05" w:rsidP="0058601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 (ปี)</w:t>
            </w:r>
          </w:p>
        </w:tc>
      </w:tr>
      <w:tr w:rsidR="00A0363A" w:rsidRPr="00A0363A" w14:paraId="7674790E" w14:textId="77777777" w:rsidTr="00A0363A">
        <w:tc>
          <w:tcPr>
            <w:tcW w:w="6096" w:type="dxa"/>
          </w:tcPr>
          <w:p w14:paraId="692D026F" w14:textId="77777777" w:rsidR="00A0363A" w:rsidRPr="00A0363A" w:rsidRDefault="00A0363A" w:rsidP="0058601C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60" w:type="dxa"/>
          </w:tcPr>
          <w:p w14:paraId="7EC3593A" w14:textId="77777777" w:rsidR="00A0363A" w:rsidRPr="00A0363A" w:rsidRDefault="00A0363A" w:rsidP="0058601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742FE68" w14:textId="77777777" w:rsidR="00A0363A" w:rsidRPr="00A0363A" w:rsidRDefault="00A0363A" w:rsidP="0058601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026AAD4" w14:textId="77777777" w:rsidR="00A0363A" w:rsidRPr="00A0363A" w:rsidRDefault="00A0363A" w:rsidP="0088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F2D05" w:rsidRPr="00BD63DD" w14:paraId="38B0787F" w14:textId="77777777" w:rsidTr="00A0363A">
        <w:tc>
          <w:tcPr>
            <w:tcW w:w="6096" w:type="dxa"/>
          </w:tcPr>
          <w:p w14:paraId="6D54F975" w14:textId="77777777" w:rsidR="009F2D05" w:rsidRPr="00BD63DD" w:rsidRDefault="009F2D05" w:rsidP="00B72F2E">
            <w:pPr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63D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="002B45B1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60" w:type="dxa"/>
          </w:tcPr>
          <w:p w14:paraId="6FF2E294" w14:textId="77777777" w:rsidR="009F2D05" w:rsidRPr="00BD63DD" w:rsidRDefault="009F2D05" w:rsidP="005860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EB4951" w14:textId="77777777" w:rsidR="009F2D05" w:rsidRPr="00BD63DD" w:rsidRDefault="009F2D05" w:rsidP="0058601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4688484" w14:textId="77777777" w:rsidR="009F2D05" w:rsidRPr="00856C45" w:rsidRDefault="00641845" w:rsidP="0088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C45">
              <w:rPr>
                <w:rFonts w:ascii="Angsana New" w:hAnsi="Angsana New"/>
                <w:sz w:val="30"/>
                <w:szCs w:val="30"/>
              </w:rPr>
              <w:t>5 - 4</w:t>
            </w:r>
            <w:r w:rsidR="0082763A" w:rsidRPr="0082763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F2D05" w:rsidRPr="00BD63DD" w14:paraId="4DA19C86" w14:textId="77777777" w:rsidTr="0058601C">
        <w:tc>
          <w:tcPr>
            <w:tcW w:w="6096" w:type="dxa"/>
          </w:tcPr>
          <w:p w14:paraId="650B70FB" w14:textId="77777777" w:rsidR="009F2D05" w:rsidRPr="00BD63DD" w:rsidRDefault="009F2D05" w:rsidP="00B72F2E">
            <w:pPr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63D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60" w:type="dxa"/>
          </w:tcPr>
          <w:p w14:paraId="02FA4D04" w14:textId="77777777" w:rsidR="009F2D05" w:rsidRPr="00BD63DD" w:rsidRDefault="009F2D05" w:rsidP="005860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694148" w14:textId="77777777" w:rsidR="009F2D05" w:rsidRPr="00BD63DD" w:rsidRDefault="009F2D05" w:rsidP="005860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BFA5526" w14:textId="77777777" w:rsidR="009F2D05" w:rsidRPr="00856C45" w:rsidRDefault="00885022" w:rsidP="003B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C45">
              <w:rPr>
                <w:rFonts w:ascii="Angsana New" w:hAnsi="Angsana New"/>
                <w:sz w:val="30"/>
                <w:szCs w:val="30"/>
              </w:rPr>
              <w:t>5</w:t>
            </w:r>
            <w:r w:rsidR="003B5DB0" w:rsidRPr="00856C45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856C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2763A" w:rsidRPr="0082763A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9F2D05" w:rsidRPr="00BD63DD" w14:paraId="493F712D" w14:textId="77777777" w:rsidTr="0058601C">
        <w:tc>
          <w:tcPr>
            <w:tcW w:w="6096" w:type="dxa"/>
          </w:tcPr>
          <w:p w14:paraId="4BFE9520" w14:textId="77777777" w:rsidR="009F2D05" w:rsidRPr="00BD63DD" w:rsidRDefault="009F2D05" w:rsidP="00B72F2E">
            <w:pPr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63DD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60" w:type="dxa"/>
          </w:tcPr>
          <w:p w14:paraId="00ABBB4E" w14:textId="77777777" w:rsidR="009F2D05" w:rsidRPr="00BD63DD" w:rsidRDefault="009F2D05" w:rsidP="005860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3D482C" w14:textId="77777777" w:rsidR="009F2D05" w:rsidRPr="00BD63DD" w:rsidRDefault="009F2D05" w:rsidP="005860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5069999" w14:textId="77777777" w:rsidR="009F2D05" w:rsidRPr="00856C45" w:rsidRDefault="009F2D05" w:rsidP="0088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C4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F2D05" w:rsidRPr="00BD63DD" w14:paraId="48F25113" w14:textId="77777777" w:rsidTr="0058601C">
        <w:tc>
          <w:tcPr>
            <w:tcW w:w="6096" w:type="dxa"/>
          </w:tcPr>
          <w:p w14:paraId="21E5A916" w14:textId="77777777" w:rsidR="009F2D05" w:rsidRPr="00BD63DD" w:rsidRDefault="009F2D05" w:rsidP="00B72F2E">
            <w:pPr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63D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</w:tcPr>
          <w:p w14:paraId="02946D63" w14:textId="77777777" w:rsidR="009F2D05" w:rsidRPr="00BD63DD" w:rsidRDefault="009F2D05" w:rsidP="0058601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3531E1" w14:textId="77777777" w:rsidR="009F2D05" w:rsidRPr="00BD63DD" w:rsidRDefault="009F2D05" w:rsidP="005860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C74015" w14:textId="77777777" w:rsidR="009F2D05" w:rsidRPr="00856C45" w:rsidRDefault="0082763A" w:rsidP="0088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63A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</w:tbl>
    <w:p w14:paraId="131D3207" w14:textId="77777777" w:rsidR="006F40B5" w:rsidRDefault="006F40B5" w:rsidP="009F2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14EE23" w14:textId="77777777" w:rsidR="009F2D05" w:rsidRPr="00BD63DD" w:rsidRDefault="009F2D05" w:rsidP="009F2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D63DD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บริษัทไม่คิดค่าเสื่อมราคาสำหรับที่ดินและสินทรัพย์ที่อยู่ระหว่างก่อสร้าง</w:t>
      </w:r>
    </w:p>
    <w:p w14:paraId="5800AC60" w14:textId="77777777" w:rsidR="00E80A8F" w:rsidRPr="007355D5" w:rsidRDefault="00E80A8F" w:rsidP="00A40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CE1BBCA" w14:textId="77777777" w:rsidR="00DE5FB1" w:rsidRPr="00E770C1" w:rsidRDefault="00DE5FB1" w:rsidP="008D24DB">
      <w:pPr>
        <w:rPr>
          <w:rFonts w:ascii="Angsana New" w:hAnsi="Angsana New"/>
          <w:b/>
          <w:bCs/>
          <w:sz w:val="30"/>
          <w:szCs w:val="30"/>
        </w:rPr>
      </w:pPr>
      <w:r w:rsidRPr="00E770C1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6AEDF0D9" w14:textId="77777777" w:rsidR="00DE5FB1" w:rsidRPr="00E770C1" w:rsidRDefault="00DE5FB1" w:rsidP="008D24DB">
      <w:pPr>
        <w:tabs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53DA513" w14:textId="77777777" w:rsidR="00DE5FB1" w:rsidRPr="00E770C1" w:rsidRDefault="00140269" w:rsidP="008D24D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  <w:r w:rsidRPr="00E770C1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4F642E" w:rsidRPr="00E770C1">
        <w:rPr>
          <w:rFonts w:ascii="Angsana New" w:hAnsi="Angsana New" w:hint="cs"/>
          <w:sz w:val="30"/>
          <w:szCs w:val="30"/>
          <w:cs/>
        </w:rPr>
        <w:t>เป็น</w:t>
      </w:r>
      <w:r w:rsidR="007A65B3" w:rsidRPr="00E770C1">
        <w:rPr>
          <w:rFonts w:ascii="Angsana New" w:hAnsi="Angsana New"/>
          <w:sz w:val="30"/>
          <w:szCs w:val="30"/>
          <w:cs/>
        </w:rPr>
        <w:t>โปรแกรมคอมพิวเตอร์</w:t>
      </w:r>
      <w:r w:rsidR="007A65B3" w:rsidRPr="00E770C1">
        <w:rPr>
          <w:rFonts w:ascii="Angsana New" w:hAnsi="Angsana New" w:hint="cs"/>
          <w:sz w:val="30"/>
          <w:szCs w:val="30"/>
          <w:cs/>
        </w:rPr>
        <w:t>ซึ่ง</w:t>
      </w:r>
      <w:r w:rsidR="00DE5FB1" w:rsidRPr="00E770C1">
        <w:rPr>
          <w:rFonts w:ascii="Angsana New" w:hAnsi="Angsana New"/>
          <w:sz w:val="30"/>
          <w:szCs w:val="30"/>
          <w:cs/>
        </w:rPr>
        <w:t>แสดงในราคาทุนสุทธิจากค่าตัดจำหน่ายสะสม และ</w:t>
      </w:r>
      <w:r w:rsidR="005F5A73" w:rsidRPr="00E770C1">
        <w:rPr>
          <w:rFonts w:ascii="Angsana New" w:hAnsi="Angsana New" w:hint="cs"/>
          <w:sz w:val="30"/>
          <w:szCs w:val="30"/>
          <w:cs/>
        </w:rPr>
        <w:t>ค่าเผื่อผล</w:t>
      </w:r>
      <w:r w:rsidR="00DE5FB1" w:rsidRPr="00E770C1">
        <w:rPr>
          <w:rFonts w:ascii="Angsana New" w:hAnsi="Angsana New"/>
          <w:sz w:val="30"/>
          <w:szCs w:val="30"/>
          <w:cs/>
        </w:rPr>
        <w:t>ขาดทุนจากการด้อยค่า (ถ้ามี)</w:t>
      </w:r>
    </w:p>
    <w:p w14:paraId="68F2A7A3" w14:textId="77777777" w:rsidR="00AC72C9" w:rsidRPr="00E770C1" w:rsidRDefault="00AC72C9" w:rsidP="008D24D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4015FAF8" w14:textId="77777777" w:rsidR="00DE5FB1" w:rsidRPr="00E770C1" w:rsidRDefault="00DE5FB1" w:rsidP="008D24DB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E770C1">
        <w:rPr>
          <w:rFonts w:ascii="Angsana New" w:hAnsi="Angsana New"/>
          <w:sz w:val="30"/>
          <w:szCs w:val="30"/>
          <w:cs/>
        </w:rPr>
        <w:t>ค่าตัดจำหน่าย</w:t>
      </w:r>
    </w:p>
    <w:p w14:paraId="2649E55F" w14:textId="77777777" w:rsidR="00DE5FB1" w:rsidRPr="00E770C1" w:rsidRDefault="00DE5FB1" w:rsidP="008D24DB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BF128DA" w14:textId="77777777" w:rsidR="00DE5FB1" w:rsidRPr="00E770C1" w:rsidRDefault="00DE5FB1" w:rsidP="00AC72C9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  <w:r w:rsidRPr="00E770C1">
        <w:rPr>
          <w:rFonts w:ascii="Angsana New" w:hAnsi="Angsana New"/>
          <w:sz w:val="30"/>
          <w:szCs w:val="30"/>
          <w:cs/>
        </w:rPr>
        <w:t>ค่าตัดจำหน่ายบันทึกเป็นค่าใช้จ่ายในกำไรหรือขาดทุน คำนวณโดยวิธีเส้นตรงตาม</w:t>
      </w:r>
      <w:r w:rsidR="004C16E4" w:rsidRPr="00E770C1">
        <w:rPr>
          <w:rFonts w:ascii="Angsana New" w:hAnsi="Angsana New" w:hint="cs"/>
          <w:sz w:val="30"/>
          <w:szCs w:val="30"/>
          <w:cs/>
        </w:rPr>
        <w:t>อายุการใช้ประโยชน์โดยประมาณ</w:t>
      </w:r>
      <w:r w:rsidRPr="00E770C1">
        <w:rPr>
          <w:rFonts w:ascii="Angsana New" w:hAnsi="Angsana New"/>
          <w:sz w:val="30"/>
          <w:szCs w:val="30"/>
          <w:cs/>
        </w:rPr>
        <w:t>ข</w:t>
      </w:r>
      <w:r w:rsidR="00282681" w:rsidRPr="00E770C1">
        <w:rPr>
          <w:rFonts w:ascii="Angsana New" w:hAnsi="Angsana New"/>
          <w:sz w:val="30"/>
          <w:szCs w:val="30"/>
          <w:cs/>
        </w:rPr>
        <w:t xml:space="preserve">องสินทรัพย์ไม่มีตัวตนเป็นเวลา </w:t>
      </w:r>
      <w:r w:rsidR="0082763A" w:rsidRPr="00E770C1">
        <w:rPr>
          <w:rFonts w:ascii="Angsana New" w:hAnsi="Angsana New" w:hint="cs"/>
          <w:sz w:val="30"/>
          <w:szCs w:val="30"/>
        </w:rPr>
        <w:t>5</w:t>
      </w:r>
      <w:r w:rsidRPr="00E770C1">
        <w:rPr>
          <w:rFonts w:ascii="Angsana New" w:hAnsi="Angsana New"/>
          <w:sz w:val="30"/>
          <w:szCs w:val="30"/>
        </w:rPr>
        <w:t xml:space="preserve"> </w:t>
      </w:r>
      <w:r w:rsidR="00B44B2C" w:rsidRPr="00E770C1">
        <w:rPr>
          <w:rFonts w:ascii="Angsana New" w:hAnsi="Angsana New" w:hint="cs"/>
          <w:sz w:val="30"/>
          <w:szCs w:val="30"/>
          <w:cs/>
        </w:rPr>
        <w:t xml:space="preserve">และ </w:t>
      </w:r>
      <w:r w:rsidR="0082763A" w:rsidRPr="00E770C1">
        <w:rPr>
          <w:rFonts w:ascii="Angsana New" w:hAnsi="Angsana New" w:hint="cs"/>
          <w:sz w:val="30"/>
          <w:szCs w:val="30"/>
        </w:rPr>
        <w:t>10</w:t>
      </w:r>
      <w:r w:rsidR="00B44B2C" w:rsidRPr="00E770C1">
        <w:rPr>
          <w:rFonts w:ascii="Angsana New" w:hAnsi="Angsana New" w:hint="cs"/>
          <w:sz w:val="30"/>
          <w:szCs w:val="30"/>
          <w:cs/>
        </w:rPr>
        <w:t xml:space="preserve"> </w:t>
      </w:r>
      <w:r w:rsidRPr="00E770C1">
        <w:rPr>
          <w:rFonts w:ascii="Angsana New" w:hAnsi="Angsana New"/>
          <w:sz w:val="30"/>
          <w:szCs w:val="30"/>
          <w:cs/>
        </w:rPr>
        <w:t xml:space="preserve">ปี </w:t>
      </w:r>
    </w:p>
    <w:p w14:paraId="6DB92E00" w14:textId="77777777" w:rsidR="009B74DD" w:rsidRPr="00E770C1" w:rsidRDefault="009B74DD" w:rsidP="005F5A73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</w:pPr>
    </w:p>
    <w:p w14:paraId="7426AB1C" w14:textId="77777777" w:rsidR="00745310" w:rsidRDefault="00745310" w:rsidP="005F5A73">
      <w:pPr>
        <w:tabs>
          <w:tab w:val="clear" w:pos="454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0A7F4DC8" w14:textId="77777777" w:rsidR="00745310" w:rsidRDefault="00745310" w:rsidP="005F5A73">
      <w:pPr>
        <w:tabs>
          <w:tab w:val="clear" w:pos="454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50D7A7D4" w14:textId="77777777" w:rsidR="00C07045" w:rsidRDefault="00C07045" w:rsidP="005F5A73">
      <w:pPr>
        <w:tabs>
          <w:tab w:val="clear" w:pos="454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7C4E565D" w14:textId="77777777" w:rsidR="005F5A73" w:rsidRPr="00E770C1" w:rsidRDefault="005F5A73" w:rsidP="005F5A73">
      <w:pPr>
        <w:tabs>
          <w:tab w:val="clear" w:pos="454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E770C1">
        <w:rPr>
          <w:rFonts w:ascii="Angsana New" w:hAnsi="Angsana New"/>
          <w:b/>
          <w:bCs/>
          <w:sz w:val="30"/>
          <w:szCs w:val="30"/>
          <w:cs/>
        </w:rPr>
        <w:lastRenderedPageBreak/>
        <w:t>การด้อยค่า</w:t>
      </w:r>
      <w:r w:rsidR="00230B51" w:rsidRPr="00E770C1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9E0620" w:rsidRPr="00E770C1">
        <w:rPr>
          <w:rFonts w:ascii="Angsana New" w:hAnsi="Angsana New" w:hint="cs"/>
          <w:b/>
          <w:bCs/>
          <w:sz w:val="30"/>
          <w:szCs w:val="30"/>
          <w:cs/>
        </w:rPr>
        <w:t>สินทรัพย์</w:t>
      </w:r>
      <w:r w:rsidR="004A20DF" w:rsidRPr="00E770C1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</w:p>
    <w:p w14:paraId="645432A2" w14:textId="77777777" w:rsidR="005F5A73" w:rsidRPr="00E770C1" w:rsidRDefault="005F5A73" w:rsidP="005F5A73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</w:pPr>
    </w:p>
    <w:p w14:paraId="0D274CA4" w14:textId="77777777" w:rsidR="005F5A73" w:rsidRPr="00E770C1" w:rsidRDefault="005F5A73" w:rsidP="005F5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770C1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ยอดสินทรัพย์คงเหลือตามบัญชีของบริษัทได้รับการทบทวน ณ ทุกวันที่ใน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</w:t>
      </w:r>
      <w:r w:rsidRPr="00E770C1">
        <w:rPr>
          <w:rFonts w:ascii="Angsana New" w:hAnsi="Angsana New"/>
          <w:color w:val="FFFFFF"/>
          <w:sz w:val="30"/>
          <w:szCs w:val="30"/>
        </w:rPr>
        <w:t>_</w:t>
      </w:r>
      <w:r w:rsidRPr="00E770C1">
        <w:rPr>
          <w:rFonts w:ascii="Angsana New" w:hAnsi="Angsana New"/>
          <w:sz w:val="30"/>
          <w:szCs w:val="30"/>
        </w:rPr>
        <w:t>(</w:t>
      </w:r>
      <w:r w:rsidRPr="00E770C1">
        <w:rPr>
          <w:rFonts w:ascii="Angsana New" w:hAnsi="Angsana New"/>
          <w:sz w:val="30"/>
          <w:szCs w:val="30"/>
          <w:cs/>
        </w:rPr>
        <w:t>ราคาขายสุทธิของสินทรัพย์หรือมูลค่าจากการใช้ของสินทรัพย์นั้นแล้วแต่ราคาใดจะสูงกว่า)</w:t>
      </w:r>
      <w:r w:rsidRPr="00E770C1">
        <w:rPr>
          <w:rFonts w:ascii="Angsana New" w:hAnsi="Angsana New"/>
          <w:color w:val="FFFFFF"/>
          <w:sz w:val="30"/>
          <w:szCs w:val="30"/>
        </w:rPr>
        <w:t>_</w:t>
      </w:r>
      <w:r w:rsidRPr="00E770C1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37B3F69C" w14:textId="77777777" w:rsidR="00EC3684" w:rsidRDefault="00EC3684" w:rsidP="005F5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E08A002" w14:textId="77777777" w:rsidR="005F5A73" w:rsidRPr="00E770C1" w:rsidRDefault="005F5A73" w:rsidP="005F5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E770C1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บร</w:t>
      </w:r>
      <w:r w:rsidR="00E57A65" w:rsidRPr="00E770C1">
        <w:rPr>
          <w:rFonts w:ascii="Angsana New" w:hAnsi="Angsana New"/>
          <w:sz w:val="30"/>
          <w:szCs w:val="30"/>
          <w:cs/>
        </w:rPr>
        <w:t>ิษัทจะรับรู้</w:t>
      </w:r>
      <w:r w:rsidR="00761012" w:rsidRPr="00E770C1">
        <w:rPr>
          <w:rFonts w:ascii="Angsana New" w:hAnsi="Angsana New" w:hint="cs"/>
          <w:sz w:val="30"/>
          <w:szCs w:val="30"/>
          <w:cs/>
        </w:rPr>
        <w:t>ผล</w:t>
      </w:r>
      <w:r w:rsidR="00E57A65" w:rsidRPr="00E770C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E770C1">
        <w:rPr>
          <w:rFonts w:ascii="Angsana New" w:hAnsi="Angsana New"/>
          <w:sz w:val="30"/>
          <w:szCs w:val="30"/>
          <w:cs/>
        </w:rPr>
        <w:t>โดยการลดมูลค่าของราคาตามบัญชีให้เท่ากับมูลค่าที่คาดว่าจะได้รับคืนและรับรู้ในกำไรหรือขาดทุน และบริษัทจะบันทึกโอนกลับรายการ</w:t>
      </w:r>
      <w:r w:rsidR="00761012" w:rsidRPr="00E770C1">
        <w:rPr>
          <w:rFonts w:ascii="Angsana New" w:hAnsi="Angsana New" w:hint="cs"/>
          <w:sz w:val="30"/>
          <w:szCs w:val="30"/>
          <w:cs/>
        </w:rPr>
        <w:t>ผล</w:t>
      </w:r>
      <w:r w:rsidRPr="00E770C1">
        <w:rPr>
          <w:rFonts w:ascii="Angsana New" w:hAnsi="Angsana New"/>
          <w:sz w:val="30"/>
          <w:szCs w:val="30"/>
          <w:cs/>
        </w:rPr>
        <w:t>ขาดทุนจากการด้อยค่าโดยถือเป็นรายได้อื่น 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="00FF0DEB" w:rsidRPr="00E770C1">
        <w:rPr>
          <w:rFonts w:ascii="Angsana New" w:hAnsi="Angsana New" w:hint="cs"/>
          <w:sz w:val="30"/>
          <w:szCs w:val="30"/>
          <w:cs/>
        </w:rPr>
        <w:t xml:space="preserve"> ทั้งนี้การกลับรายการผลขาดทุนจากการด้อยค่าจะไม่สูงกว่ามูลค่าตามบัญชีของสินทรัพย์</w:t>
      </w:r>
      <w:r w:rsidR="00FF0DEB" w:rsidRPr="00E770C1">
        <w:rPr>
          <w:rFonts w:ascii="Angsana New" w:hAnsi="Angsana New" w:hint="cs"/>
          <w:spacing w:val="-2"/>
          <w:sz w:val="30"/>
          <w:szCs w:val="30"/>
          <w:cs/>
        </w:rPr>
        <w:t>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14:paraId="7BEF1E53" w14:textId="77777777" w:rsidR="00EB15C0" w:rsidRPr="00132E49" w:rsidRDefault="00EB15C0" w:rsidP="001054CB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</w:pPr>
    </w:p>
    <w:p w14:paraId="1F6B5FCC" w14:textId="77777777" w:rsidR="00745310" w:rsidRPr="00B67D3D" w:rsidRDefault="00745310" w:rsidP="0074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7546E282" w14:textId="77777777" w:rsidR="00745310" w:rsidRPr="0040619C" w:rsidRDefault="00745310" w:rsidP="0074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3B6C876B" w14:textId="77777777" w:rsidR="00745310" w:rsidRDefault="00745310" w:rsidP="00745310">
      <w:pPr>
        <w:tabs>
          <w:tab w:val="clear" w:pos="454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Pr="00B67D3D">
        <w:rPr>
          <w:rFonts w:ascii="Angsana New" w:hAnsi="Angsana New"/>
          <w:sz w:val="30"/>
          <w:szCs w:val="30"/>
          <w:cs/>
        </w:rPr>
        <w:t>แสดงในราคาทุน</w:t>
      </w:r>
    </w:p>
    <w:p w14:paraId="4D93E6D1" w14:textId="77777777" w:rsidR="00745310" w:rsidRPr="00132E49" w:rsidRDefault="00745310" w:rsidP="001054CB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</w:pPr>
    </w:p>
    <w:p w14:paraId="3E0ABCB0" w14:textId="77777777" w:rsidR="00747BE7" w:rsidRPr="00E770C1" w:rsidRDefault="00747BE7" w:rsidP="001054CB">
      <w:pPr>
        <w:tabs>
          <w:tab w:val="clear" w:pos="454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E770C1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3CF580D5" w14:textId="77777777" w:rsidR="00A53E47" w:rsidRPr="00132E49" w:rsidRDefault="00A53E47" w:rsidP="001054CB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</w:pPr>
    </w:p>
    <w:p w14:paraId="315C3D80" w14:textId="77777777" w:rsidR="00A53E47" w:rsidRPr="00E770C1" w:rsidRDefault="00896C50" w:rsidP="00A53E47">
      <w:pPr>
        <w:pStyle w:val="NoSpacing"/>
        <w:rPr>
          <w:rFonts w:ascii="Angsana New" w:hAnsi="Angsana New"/>
          <w:szCs w:val="30"/>
          <w:cs/>
        </w:rPr>
      </w:pPr>
      <w:r w:rsidRPr="00E770C1">
        <w:rPr>
          <w:rFonts w:ascii="Angsana New" w:hAnsi="Angsana New"/>
          <w:szCs w:val="30"/>
          <w:cs/>
        </w:rPr>
        <w:t>ผลประโยชน์ระยะสั้น</w:t>
      </w:r>
    </w:p>
    <w:p w14:paraId="3AB03456" w14:textId="77777777" w:rsidR="00A53E47" w:rsidRPr="00E770C1" w:rsidRDefault="00A53E47" w:rsidP="00A53E47">
      <w:pPr>
        <w:pStyle w:val="NoSpacing"/>
        <w:rPr>
          <w:rFonts w:ascii="Angsana New" w:hAnsi="Angsana New"/>
          <w:szCs w:val="30"/>
        </w:rPr>
      </w:pPr>
    </w:p>
    <w:p w14:paraId="14D4A31B" w14:textId="77777777" w:rsidR="00A53E47" w:rsidRPr="00E770C1" w:rsidRDefault="00A53E47" w:rsidP="00A53E47">
      <w:pPr>
        <w:pStyle w:val="NoSpacing"/>
        <w:rPr>
          <w:rFonts w:ascii="Angsana New" w:hAnsi="Angsana New"/>
          <w:szCs w:val="30"/>
          <w:cs/>
        </w:rPr>
      </w:pPr>
      <w:r w:rsidRPr="00E770C1">
        <w:rPr>
          <w:rFonts w:ascii="Angsana New" w:hAnsi="Angsana New"/>
          <w:szCs w:val="30"/>
          <w:cs/>
        </w:rPr>
        <w:t>เงินเดือน ค่าจ้าง โบนัส และเงินสมทบกองทุนประกันสังคม</w:t>
      </w:r>
      <w:r w:rsidRPr="00E770C1">
        <w:rPr>
          <w:rFonts w:ascii="Angsana New" w:hAnsi="Angsana New" w:hint="cs"/>
          <w:szCs w:val="30"/>
          <w:cs/>
        </w:rPr>
        <w:t>รับรู้</w:t>
      </w:r>
      <w:r w:rsidRPr="00E770C1">
        <w:rPr>
          <w:rFonts w:ascii="Angsana New" w:hAnsi="Angsana New"/>
          <w:szCs w:val="30"/>
          <w:cs/>
        </w:rPr>
        <w:t>เป็นค่าใช้จ่ายเมื่อเกิดรายกา</w:t>
      </w:r>
      <w:r w:rsidRPr="00E770C1">
        <w:rPr>
          <w:rFonts w:ascii="Angsana New" w:hAnsi="Angsana New" w:hint="cs"/>
          <w:szCs w:val="30"/>
          <w:cs/>
        </w:rPr>
        <w:t>รและตามเกณฑ์คงค้าง</w:t>
      </w:r>
    </w:p>
    <w:p w14:paraId="3C8210CF" w14:textId="77777777" w:rsidR="00F84A3C" w:rsidRDefault="00F84A3C" w:rsidP="00A53E47">
      <w:pPr>
        <w:pStyle w:val="NoSpacing"/>
        <w:rPr>
          <w:rFonts w:ascii="Angsana New" w:hAnsi="Angsana New"/>
          <w:szCs w:val="30"/>
        </w:rPr>
      </w:pPr>
    </w:p>
    <w:p w14:paraId="64CBB268" w14:textId="77777777" w:rsidR="00A53E47" w:rsidRPr="00E770C1" w:rsidRDefault="00A53E47" w:rsidP="00A53E47">
      <w:pPr>
        <w:pStyle w:val="NoSpacing"/>
        <w:rPr>
          <w:rFonts w:ascii="Angsana New" w:hAnsi="Angsana New"/>
          <w:szCs w:val="30"/>
        </w:rPr>
      </w:pPr>
      <w:r w:rsidRPr="00E770C1">
        <w:rPr>
          <w:rFonts w:ascii="Angsana New" w:hAnsi="Angsana New"/>
          <w:szCs w:val="30"/>
          <w:cs/>
        </w:rPr>
        <w:t>ผลประโยชน์ของพนักงานหลังออกจากงาน</w:t>
      </w:r>
    </w:p>
    <w:p w14:paraId="75883E7B" w14:textId="77777777" w:rsidR="00A53E47" w:rsidRPr="00E770C1" w:rsidRDefault="00A53E47" w:rsidP="00A53E47">
      <w:pPr>
        <w:pStyle w:val="NoSpacing"/>
        <w:rPr>
          <w:rFonts w:ascii="Angsana New" w:hAnsi="Angsana New"/>
          <w:szCs w:val="30"/>
        </w:rPr>
      </w:pPr>
    </w:p>
    <w:p w14:paraId="06D1FACF" w14:textId="77777777" w:rsidR="00ED71D0" w:rsidRDefault="00ED71D0" w:rsidP="00444B68">
      <w:pPr>
        <w:pStyle w:val="NoSpacing"/>
        <w:jc w:val="thaiDistribute"/>
        <w:rPr>
          <w:rFonts w:ascii="Angsana New" w:hAnsi="Angsana New"/>
          <w:szCs w:val="30"/>
        </w:rPr>
      </w:pPr>
      <w:r w:rsidRPr="00E770C1">
        <w:rPr>
          <w:rFonts w:ascii="Angsana New" w:hAnsi="Angsana New" w:hint="cs"/>
          <w:szCs w:val="30"/>
          <w:cs/>
        </w:rPr>
        <w:t>ภาระผูกพันสำหรับผลประโยชน์หลังออกจากงานประเภทโครงการสมทบซึ่งได้แก่ กองทุนสำรองเลี้ยงชีพ บันทึกเป็นค่าใช้จ่ายในกำไรหรือขาดทุน</w:t>
      </w:r>
      <w:r w:rsidR="003F1810" w:rsidRPr="00E770C1">
        <w:rPr>
          <w:rFonts w:ascii="Angsana New" w:hAnsi="Angsana New" w:hint="cs"/>
          <w:szCs w:val="30"/>
          <w:cs/>
        </w:rPr>
        <w:t>เมื่อมีการจ่ายเงินสมทบไปยังกองทุนตามเกณฑ์คงค้าง</w:t>
      </w:r>
    </w:p>
    <w:p w14:paraId="408F9012" w14:textId="77777777" w:rsidR="00745310" w:rsidRDefault="00745310" w:rsidP="00444B68">
      <w:pPr>
        <w:pStyle w:val="NoSpacing"/>
        <w:jc w:val="thaiDistribute"/>
        <w:rPr>
          <w:rFonts w:ascii="Angsana New" w:hAnsi="Angsana New"/>
          <w:szCs w:val="30"/>
        </w:rPr>
      </w:pPr>
    </w:p>
    <w:p w14:paraId="5E96D735" w14:textId="77777777" w:rsidR="00745310" w:rsidRPr="00E770C1" w:rsidRDefault="00745310" w:rsidP="00444B68">
      <w:pPr>
        <w:pStyle w:val="NoSpacing"/>
        <w:jc w:val="thaiDistribute"/>
        <w:rPr>
          <w:rFonts w:ascii="Angsana New" w:hAnsi="Angsana New"/>
          <w:szCs w:val="30"/>
        </w:rPr>
      </w:pPr>
    </w:p>
    <w:p w14:paraId="5BCAEFD5" w14:textId="77777777" w:rsidR="00B97059" w:rsidRPr="00132E49" w:rsidRDefault="00C51297" w:rsidP="00A53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2E49">
        <w:rPr>
          <w:rFonts w:ascii="Angsana New" w:hAnsi="Angsana New"/>
          <w:sz w:val="30"/>
          <w:szCs w:val="30"/>
          <w:cs/>
        </w:rPr>
        <w:lastRenderedPageBreak/>
        <w:t xml:space="preserve">ภาระผูกพันของบริษัทที่เกี่ยวข้องกับผลประโยชน์ของพนักงานหลังออกจากงานซึ่งเป็นเงินชดเชยตามกฎหมายคุ้มครองแรงงาน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ใช้วิธีคิดลดแต่ละหน่วยที่ประมาณการไว้ </w:t>
      </w:r>
      <w:r w:rsidRPr="00132E49">
        <w:rPr>
          <w:rFonts w:ascii="Angsana New" w:hAnsi="Angsana New"/>
          <w:spacing w:val="-4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</w:t>
      </w:r>
      <w:r w:rsidR="00A53E47" w:rsidRPr="00132E4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32E49">
        <w:rPr>
          <w:rFonts w:ascii="Angsana New" w:hAnsi="Angsana New"/>
          <w:spacing w:val="-4"/>
          <w:sz w:val="30"/>
          <w:szCs w:val="30"/>
          <w:cs/>
        </w:rPr>
        <w:t>จากงาน</w:t>
      </w:r>
      <w:r w:rsidRPr="00132E49">
        <w:rPr>
          <w:rFonts w:ascii="Angsana New" w:hAnsi="Angsana New"/>
          <w:sz w:val="30"/>
          <w:szCs w:val="30"/>
          <w:cs/>
        </w:rPr>
        <w:t>ที่ถูกรับรู้ในกำไรหรือขาดทุนประกอบด้วยต้นทุนบริการปัจจุบัน</w:t>
      </w:r>
      <w:r w:rsidR="00A53E47" w:rsidRPr="00132E49">
        <w:rPr>
          <w:rFonts w:ascii="Angsana New" w:hAnsi="Angsana New"/>
          <w:sz w:val="30"/>
          <w:szCs w:val="30"/>
          <w:cs/>
        </w:rPr>
        <w:t>และ</w:t>
      </w:r>
      <w:r w:rsidRPr="00132E49">
        <w:rPr>
          <w:rFonts w:ascii="Angsana New" w:hAnsi="Angsana New"/>
          <w:sz w:val="30"/>
          <w:szCs w:val="30"/>
          <w:cs/>
        </w:rPr>
        <w:t xml:space="preserve">ต้นทุนดอกเบี้ย </w:t>
      </w:r>
      <w:r w:rsidR="008C1C36" w:rsidRPr="00132E49">
        <w:rPr>
          <w:rFonts w:ascii="Angsana New" w:hAnsi="Angsana New"/>
          <w:sz w:val="30"/>
          <w:szCs w:val="30"/>
          <w:cs/>
        </w:rPr>
        <w:t>ส่วนกำไรหรือขาดทุนจากการวัดมูลค่าประมาณการตามหลักคณิตศาสตร์ประกันภัยรับรู้ในกำไรขาดทุนเบ็ดเสร็จอื่น</w:t>
      </w:r>
      <w:r w:rsidRPr="00132E49">
        <w:rPr>
          <w:rFonts w:ascii="Angsana New" w:hAnsi="Angsana New"/>
          <w:sz w:val="30"/>
          <w:szCs w:val="30"/>
          <w:cs/>
        </w:rPr>
        <w:t xml:space="preserve"> โครงการผลประโยชน์ของพนักงานนี้ไม่ได้ถูกจัดตั้งเป็นกองทุนและไม่มีสินทรัพย์ของโครงการเกิดขึ้น</w:t>
      </w:r>
    </w:p>
    <w:p w14:paraId="135FA795" w14:textId="77777777" w:rsidR="00745310" w:rsidRPr="00132E49" w:rsidRDefault="00745310" w:rsidP="00A53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ACB381" w14:textId="77777777" w:rsidR="00DE7A9C" w:rsidRPr="00132E49" w:rsidRDefault="00DE7A9C" w:rsidP="001054CB">
      <w:pPr>
        <w:pStyle w:val="Heading8"/>
        <w:jc w:val="thaiDistribute"/>
        <w:rPr>
          <w:rFonts w:ascii="Angsana New" w:hAnsi="Angsana New"/>
          <w:cs/>
          <w:lang w:val="th-TH"/>
        </w:rPr>
      </w:pPr>
      <w:r w:rsidRPr="00132E49">
        <w:rPr>
          <w:rFonts w:ascii="Angsana New" w:hAnsi="Angsana New"/>
          <w:cs/>
          <w:lang w:val="th-TH"/>
        </w:rPr>
        <w:t>ประมาณการหนี้สิน</w:t>
      </w:r>
    </w:p>
    <w:p w14:paraId="176F346E" w14:textId="77777777" w:rsidR="00DE7A9C" w:rsidRPr="00132E49" w:rsidRDefault="00DE7A9C" w:rsidP="00F76B24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3B2E43" w14:textId="77777777" w:rsidR="00DE7A9C" w:rsidRPr="00132E49" w:rsidRDefault="00DE7A9C" w:rsidP="001054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132E49">
        <w:rPr>
          <w:rFonts w:ascii="Angsana New" w:hAnsi="Angsana New"/>
          <w:sz w:val="30"/>
          <w:szCs w:val="30"/>
          <w:cs/>
        </w:rPr>
        <w:t>ประมาณก</w:t>
      </w:r>
      <w:r w:rsidR="00D35B80" w:rsidRPr="00132E49">
        <w:rPr>
          <w:rFonts w:ascii="Angsana New" w:hAnsi="Angsana New"/>
          <w:sz w:val="30"/>
          <w:szCs w:val="30"/>
          <w:cs/>
        </w:rPr>
        <w:t>ารหนี้สินจะรับรู้ก็ต่อเมื่อ</w:t>
      </w:r>
      <w:r w:rsidRPr="00132E49">
        <w:rPr>
          <w:rFonts w:ascii="Angsana New" w:hAnsi="Angsana New"/>
          <w:sz w:val="30"/>
          <w:szCs w:val="30"/>
          <w:cs/>
        </w:rPr>
        <w:t>บริษัทมีภาระหนี้สินตามกฎหมายที่เกิดขึ้นในปัจจุบันหรือที่ก่อตัวขึ้นอันเป็นผล</w:t>
      </w:r>
      <w:r w:rsidR="001054CB" w:rsidRPr="00132E49">
        <w:rPr>
          <w:rFonts w:ascii="Angsana New" w:hAnsi="Angsana New"/>
          <w:sz w:val="30"/>
          <w:szCs w:val="30"/>
          <w:cs/>
        </w:rPr>
        <w:t xml:space="preserve">     </w:t>
      </w:r>
      <w:r w:rsidRPr="00132E49">
        <w:rPr>
          <w:rFonts w:ascii="Angsana New" w:hAnsi="Angsana New"/>
          <w:sz w:val="30"/>
          <w:szCs w:val="30"/>
          <w:cs/>
        </w:rPr>
        <w:t>มาจากเหตุการณ์ในอดีต และมีความเป็นไปได้ค่อนข้างแน่นอนว่าประโยชน์เชิงเศรษฐกิจจะต้องถูกจ่าย</w:t>
      </w:r>
      <w:r w:rsidR="00510B6B" w:rsidRPr="00132E49">
        <w:rPr>
          <w:rFonts w:ascii="Angsana New" w:hAnsi="Angsana New"/>
          <w:sz w:val="30"/>
          <w:szCs w:val="30"/>
          <w:cs/>
        </w:rPr>
        <w:t>ไปเพื่อชำระภาระหนี้สินดังกล่าว</w:t>
      </w:r>
      <w:r w:rsidRPr="00132E49">
        <w:rPr>
          <w:rFonts w:ascii="Angsana New" w:hAnsi="Angsana New"/>
          <w:sz w:val="30"/>
          <w:szCs w:val="30"/>
          <w:cs/>
        </w:rPr>
        <w:t>และสามารถประมาณจำนวนภาระหนี้สินได้อย่างน่าเชื่อถื</w:t>
      </w:r>
      <w:r w:rsidR="003958BF" w:rsidRPr="00132E49">
        <w:rPr>
          <w:rFonts w:ascii="Angsana New" w:hAnsi="Angsana New"/>
          <w:sz w:val="30"/>
          <w:szCs w:val="30"/>
          <w:cs/>
        </w:rPr>
        <w:t>อ ถ้าผลกระทบดังกล่าวมีจำนวนที่</w:t>
      </w:r>
      <w:r w:rsidRPr="00132E49">
        <w:rPr>
          <w:rFonts w:ascii="Angsana New" w:hAnsi="Angsana New"/>
          <w:sz w:val="30"/>
          <w:szCs w:val="30"/>
          <w:cs/>
        </w:rPr>
        <w:t>เป็น</w:t>
      </w:r>
      <w:r w:rsidR="003958BF" w:rsidRPr="00132E49">
        <w:rPr>
          <w:rFonts w:ascii="Angsana New" w:hAnsi="Angsana New"/>
          <w:sz w:val="30"/>
          <w:szCs w:val="30"/>
          <w:cs/>
        </w:rPr>
        <w:t xml:space="preserve">   </w:t>
      </w:r>
      <w:r w:rsidRPr="00132E49">
        <w:rPr>
          <w:rFonts w:ascii="Angsana New" w:hAnsi="Angsana New"/>
          <w:sz w:val="30"/>
          <w:szCs w:val="30"/>
          <w:cs/>
        </w:rPr>
        <w:t>สาระสำคัญ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       ความเสี่ยงที่มีต่อหนี้สิน</w:t>
      </w:r>
    </w:p>
    <w:p w14:paraId="196A9310" w14:textId="77777777" w:rsidR="00EB15C0" w:rsidRPr="00132E49" w:rsidRDefault="00EB15C0" w:rsidP="0010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9894AC" w14:textId="77777777" w:rsidR="00E07022" w:rsidRPr="00132E49" w:rsidRDefault="00E07022" w:rsidP="0010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32E49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008C4562" w14:textId="77777777" w:rsidR="00F45E09" w:rsidRPr="00132E49" w:rsidRDefault="00F45E09" w:rsidP="00F45E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04E6B3D" w14:textId="77777777" w:rsidR="00054FEC" w:rsidRPr="00132E49" w:rsidRDefault="00F45E09" w:rsidP="00F45E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32E49">
        <w:rPr>
          <w:rFonts w:ascii="Angsana New" w:hAnsi="Angsana New"/>
          <w:spacing w:val="-2"/>
          <w:sz w:val="30"/>
          <w:szCs w:val="30"/>
          <w:cs/>
        </w:rPr>
        <w:t>รายได้จากการขาย</w:t>
      </w:r>
      <w:r w:rsidR="00F45D97" w:rsidRPr="00132E49">
        <w:rPr>
          <w:rFonts w:ascii="Angsana New" w:hAnsi="Angsana New"/>
          <w:spacing w:val="-2"/>
          <w:sz w:val="30"/>
          <w:szCs w:val="30"/>
          <w:cs/>
        </w:rPr>
        <w:t>สินค้า</w:t>
      </w:r>
      <w:r w:rsidRPr="00132E49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="00DD4892" w:rsidRPr="00132E49">
        <w:rPr>
          <w:rFonts w:ascii="Angsana New" w:hAnsi="Angsana New"/>
          <w:spacing w:val="-2"/>
          <w:sz w:val="30"/>
          <w:szCs w:val="30"/>
          <w:cs/>
        </w:rPr>
        <w:t xml:space="preserve"> ณ เวลาใดเวลาหนึ่ง</w:t>
      </w:r>
      <w:r w:rsidRPr="00132E49">
        <w:rPr>
          <w:rFonts w:ascii="Angsana New" w:hAnsi="Angsana New"/>
          <w:spacing w:val="-2"/>
          <w:sz w:val="30"/>
          <w:szCs w:val="30"/>
          <w:cs/>
        </w:rPr>
        <w:t>เมื่อสินค้า</w:t>
      </w:r>
      <w:r w:rsidR="0003526D" w:rsidRPr="00132E49">
        <w:rPr>
          <w:rFonts w:ascii="Angsana New" w:hAnsi="Angsana New"/>
          <w:sz w:val="30"/>
          <w:szCs w:val="30"/>
          <w:cs/>
        </w:rPr>
        <w:t>ได้ส่งไปยังลูกค้า</w:t>
      </w:r>
    </w:p>
    <w:p w14:paraId="7B74C432" w14:textId="77777777" w:rsidR="00043462" w:rsidRPr="00132E49" w:rsidRDefault="00043462" w:rsidP="00F45E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997B0FB" w14:textId="77777777" w:rsidR="00043462" w:rsidRPr="00132E49" w:rsidRDefault="00043462" w:rsidP="0004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2E49">
        <w:rPr>
          <w:rFonts w:ascii="Angsana New" w:hAnsi="Angsana New"/>
          <w:sz w:val="30"/>
          <w:szCs w:val="30"/>
          <w:cs/>
        </w:rPr>
        <w:t>รายได้อื่น ๆ รับรู้ตามเกณฑ์คงค้าง</w:t>
      </w:r>
    </w:p>
    <w:p w14:paraId="5B6D6453" w14:textId="77777777" w:rsidR="00F84A3C" w:rsidRPr="00132E49" w:rsidRDefault="00F84A3C" w:rsidP="00B84D4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EAEA783" w14:textId="77777777" w:rsidR="00043462" w:rsidRPr="00132E49" w:rsidRDefault="00043462" w:rsidP="00043462">
      <w:pPr>
        <w:rPr>
          <w:rFonts w:ascii="Angsana New" w:hAnsi="Angsana New"/>
          <w:b/>
          <w:bCs/>
          <w:sz w:val="30"/>
          <w:szCs w:val="30"/>
        </w:rPr>
      </w:pPr>
      <w:r w:rsidRPr="00132E49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</w:p>
    <w:p w14:paraId="5D5CFA85" w14:textId="77777777" w:rsidR="00043462" w:rsidRPr="00132E49" w:rsidRDefault="00043462" w:rsidP="00043462">
      <w:pPr>
        <w:rPr>
          <w:rFonts w:ascii="Angsana New" w:hAnsi="Angsana New"/>
          <w:sz w:val="30"/>
          <w:szCs w:val="30"/>
        </w:rPr>
      </w:pPr>
    </w:p>
    <w:p w14:paraId="5303A76B" w14:textId="77777777" w:rsidR="00043462" w:rsidRPr="00132E49" w:rsidRDefault="00043462" w:rsidP="000434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right="45"/>
        <w:jc w:val="thaiDistribute"/>
        <w:rPr>
          <w:rFonts w:ascii="Angsana New" w:hAnsi="Angsana New"/>
          <w:sz w:val="30"/>
          <w:szCs w:val="30"/>
        </w:rPr>
      </w:pPr>
      <w:r w:rsidRPr="00132E49">
        <w:rPr>
          <w:rFonts w:ascii="Angsana New" w:hAnsi="Angsana New"/>
          <w:sz w:val="30"/>
          <w:szCs w:val="30"/>
          <w:cs/>
        </w:rPr>
        <w:t>ค่าใช้จ่ายรับรู้ตามเกณฑ์คงค้าง</w:t>
      </w:r>
    </w:p>
    <w:p w14:paraId="4E3A8B50" w14:textId="77777777" w:rsidR="00043462" w:rsidRPr="00132E49" w:rsidRDefault="00043462" w:rsidP="00B84D41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FF54EE" w14:textId="77777777" w:rsidR="00043462" w:rsidRPr="00132E49" w:rsidRDefault="00043462" w:rsidP="00B84D41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69F245" w14:textId="77777777" w:rsidR="00043462" w:rsidRPr="00132E49" w:rsidRDefault="00043462" w:rsidP="00B84D41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8029AC" w14:textId="77777777" w:rsidR="00043462" w:rsidRPr="00132E49" w:rsidRDefault="00043462" w:rsidP="00B84D41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CB4E79" w14:textId="77777777" w:rsidR="00043462" w:rsidRPr="00132E49" w:rsidRDefault="00043462" w:rsidP="00B84D41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8E717E" w14:textId="77777777" w:rsidR="00B84D41" w:rsidRPr="004E30F9" w:rsidRDefault="00C07045" w:rsidP="00B84D41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84D41" w:rsidRPr="004E30F9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27A4BA14" w14:textId="77777777" w:rsidR="00B84D41" w:rsidRPr="00132E49" w:rsidRDefault="00B84D41" w:rsidP="00B84D4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58359CB" w14:textId="77777777" w:rsidR="005F5A73" w:rsidRPr="00132E49" w:rsidRDefault="005F5A73" w:rsidP="005F5A73">
      <w:pPr>
        <w:tabs>
          <w:tab w:val="clear" w:pos="454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132E49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             </w:t>
      </w:r>
    </w:p>
    <w:p w14:paraId="4B18BA5B" w14:textId="77777777" w:rsidR="005F5A73" w:rsidRPr="00132E49" w:rsidRDefault="005F5A73" w:rsidP="005F5A73">
      <w:pPr>
        <w:pStyle w:val="AccPolicyHeading"/>
        <w:ind w:right="0"/>
        <w:rPr>
          <w:b w:val="0"/>
          <w:bCs w:val="0"/>
          <w:sz w:val="30"/>
          <w:szCs w:val="30"/>
        </w:rPr>
      </w:pPr>
    </w:p>
    <w:p w14:paraId="0EB20768" w14:textId="77777777" w:rsidR="005F5A73" w:rsidRPr="00132E49" w:rsidRDefault="005F5A73" w:rsidP="005F5A73">
      <w:pPr>
        <w:jc w:val="thaiDistribute"/>
        <w:rPr>
          <w:rFonts w:ascii="Angsana New" w:hAnsi="Angsana New"/>
          <w:sz w:val="30"/>
          <w:szCs w:val="30"/>
        </w:rPr>
      </w:pPr>
      <w:r w:rsidRPr="00132E49">
        <w:rPr>
          <w:rFonts w:ascii="Angsana New" w:hAnsi="Angsana New"/>
          <w:spacing w:val="-4"/>
          <w:sz w:val="30"/>
          <w:szCs w:val="30"/>
          <w:cs/>
        </w:rPr>
        <w:t>ภาษีเงินได้ของงวดปัจจุบันได้แก่ภาษีที่ต้องจ่ายชำระ หรือสามารถขอคืนได้ซึ่งเกิดจากกำไรหรือขาดทุนทางภาษีสำหรับปี</w:t>
      </w:r>
      <w:r w:rsidRPr="00132E49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1F7620" w:rsidRPr="00132E49">
        <w:rPr>
          <w:rFonts w:ascii="Angsana New" w:hAnsi="Angsana New" w:hint="cs"/>
          <w:sz w:val="30"/>
          <w:szCs w:val="30"/>
          <w:cs/>
        </w:rPr>
        <w:t xml:space="preserve"> </w:t>
      </w:r>
      <w:r w:rsidRPr="00132E49">
        <w:rPr>
          <w:rFonts w:ascii="Angsana New" w:hAnsi="Angsana New"/>
          <w:sz w:val="30"/>
          <w:szCs w:val="30"/>
          <w:cs/>
        </w:rPr>
        <w:t>ๆ</w:t>
      </w:r>
      <w:r w:rsidR="00043462" w:rsidRPr="00132E4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ED2EC28" w14:textId="77777777" w:rsidR="005F5A73" w:rsidRPr="00132E49" w:rsidRDefault="005F5A73" w:rsidP="005F5A73">
      <w:pPr>
        <w:jc w:val="thaiDistribute"/>
        <w:rPr>
          <w:rFonts w:ascii="Angsana New" w:hAnsi="Angsana New"/>
          <w:sz w:val="30"/>
          <w:szCs w:val="30"/>
        </w:rPr>
      </w:pPr>
    </w:p>
    <w:p w14:paraId="5CBAB064" w14:textId="77777777" w:rsidR="005F5A73" w:rsidRPr="00132E49" w:rsidRDefault="00043462" w:rsidP="005F5A73">
      <w:pPr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132E49">
        <w:rPr>
          <w:rStyle w:val="PageNumber"/>
          <w:rFonts w:ascii="Angsana New" w:hAnsi="Angsana New"/>
          <w:sz w:val="30"/>
          <w:szCs w:val="30"/>
          <w:cs/>
        </w:rPr>
        <w:t>บริษัทบันทึกภาษีเงินได้รอการตัด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การรับรู้สินทรัพย์และหนี้สินในครั้งแรกซึ่งไม่กระทบต่อทั้งกำไรทางบัญชีหรือกำไรทางภาษี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วันที่ในงบฐานะการเงิน</w:t>
      </w:r>
    </w:p>
    <w:p w14:paraId="010DE1D2" w14:textId="77777777" w:rsidR="00043462" w:rsidRPr="00132E49" w:rsidRDefault="00043462" w:rsidP="005F5A73">
      <w:pPr>
        <w:jc w:val="thaiDistribute"/>
        <w:rPr>
          <w:rFonts w:ascii="Angsana New" w:hAnsi="Angsana New"/>
          <w:sz w:val="30"/>
          <w:szCs w:val="30"/>
        </w:rPr>
      </w:pPr>
    </w:p>
    <w:p w14:paraId="0C9CE193" w14:textId="77777777" w:rsidR="00B84D41" w:rsidRPr="00132E49" w:rsidRDefault="005F5A73" w:rsidP="005F5A73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32E49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  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986854A" w14:textId="77777777" w:rsidR="00EB15C0" w:rsidRPr="00132E49" w:rsidRDefault="00EB15C0" w:rsidP="00F36069">
      <w:pPr>
        <w:rPr>
          <w:sz w:val="30"/>
          <w:szCs w:val="30"/>
        </w:rPr>
      </w:pPr>
    </w:p>
    <w:p w14:paraId="38B458C3" w14:textId="77777777" w:rsidR="00516EA4" w:rsidRPr="00BC2C33" w:rsidRDefault="00BC2C33" w:rsidP="00F36069">
      <w:pPr>
        <w:rPr>
          <w:b/>
          <w:bCs/>
          <w:sz w:val="30"/>
          <w:szCs w:val="30"/>
        </w:rPr>
      </w:pPr>
      <w:r w:rsidRPr="00BC2C33">
        <w:rPr>
          <w:rFonts w:hint="cs"/>
          <w:b/>
          <w:bCs/>
          <w:sz w:val="30"/>
          <w:szCs w:val="30"/>
          <w:cs/>
        </w:rPr>
        <w:t>สัญญา</w:t>
      </w:r>
      <w:r w:rsidR="002D7DF0">
        <w:rPr>
          <w:rFonts w:hint="cs"/>
          <w:b/>
          <w:bCs/>
          <w:sz w:val="30"/>
          <w:szCs w:val="30"/>
          <w:cs/>
        </w:rPr>
        <w:t>เช่า</w:t>
      </w:r>
      <w:r w:rsidRPr="00BC2C33">
        <w:rPr>
          <w:rFonts w:hint="cs"/>
          <w:b/>
          <w:bCs/>
          <w:sz w:val="30"/>
          <w:szCs w:val="30"/>
          <w:cs/>
        </w:rPr>
        <w:t>-ผู้เช่า</w:t>
      </w:r>
    </w:p>
    <w:p w14:paraId="79BE1038" w14:textId="77777777" w:rsidR="00BC2C33" w:rsidRPr="00132E49" w:rsidRDefault="00BC2C33" w:rsidP="00F36069">
      <w:pPr>
        <w:rPr>
          <w:rFonts w:ascii="Angsana New" w:hAnsi="Angsana New"/>
          <w:sz w:val="30"/>
          <w:szCs w:val="30"/>
        </w:rPr>
      </w:pPr>
    </w:p>
    <w:p w14:paraId="0B813D51" w14:textId="77777777" w:rsidR="00BC2C33" w:rsidRPr="00132E49" w:rsidRDefault="00BC2C33" w:rsidP="001964E4">
      <w:pPr>
        <w:jc w:val="thaiDistribute"/>
        <w:rPr>
          <w:sz w:val="30"/>
          <w:szCs w:val="30"/>
        </w:rPr>
      </w:pPr>
      <w:r w:rsidRPr="00132E49">
        <w:rPr>
          <w:rFonts w:hint="cs"/>
          <w:sz w:val="30"/>
          <w:szCs w:val="30"/>
          <w:cs/>
        </w:rPr>
        <w:t>สินทรัพย์</w:t>
      </w:r>
      <w:r w:rsidR="00113094" w:rsidRPr="00132E49">
        <w:rPr>
          <w:rFonts w:hint="cs"/>
          <w:sz w:val="30"/>
          <w:szCs w:val="30"/>
          <w:cs/>
        </w:rPr>
        <w:t>สิทธิการใช้และหนี้สินตามสัญญาเช่ารับรู้ ณ วันที่สัญญา</w:t>
      </w:r>
      <w:r w:rsidR="004B50EA" w:rsidRPr="00132E49">
        <w:rPr>
          <w:rFonts w:hint="cs"/>
          <w:sz w:val="30"/>
          <w:szCs w:val="30"/>
          <w:cs/>
        </w:rPr>
        <w:t>เช่า</w:t>
      </w:r>
      <w:r w:rsidR="00113094" w:rsidRPr="00132E49">
        <w:rPr>
          <w:rFonts w:hint="cs"/>
          <w:sz w:val="30"/>
          <w:szCs w:val="30"/>
          <w:cs/>
        </w:rPr>
        <w:t>เริ่มมีผล (ยกเว้น</w:t>
      </w:r>
      <w:r w:rsidR="000C0111" w:rsidRPr="00132E49">
        <w:rPr>
          <w:rFonts w:hint="cs"/>
          <w:sz w:val="30"/>
          <w:szCs w:val="30"/>
          <w:cs/>
        </w:rPr>
        <w:t>สัญญาเช่าซึ่งสินทรัพย์มีมูลค่าต่ำแ</w:t>
      </w:r>
      <w:r w:rsidR="004B50EA" w:rsidRPr="00132E49">
        <w:rPr>
          <w:rFonts w:hint="cs"/>
          <w:sz w:val="30"/>
          <w:szCs w:val="30"/>
          <w:cs/>
        </w:rPr>
        <w:t>ละสัญญาเช่าระยะสั้น</w:t>
      </w:r>
      <w:r w:rsidR="000C0111" w:rsidRPr="00132E49">
        <w:rPr>
          <w:rFonts w:hint="cs"/>
          <w:sz w:val="30"/>
          <w:szCs w:val="30"/>
          <w:cs/>
        </w:rPr>
        <w:t>ซึ่งรับรู้เป็นค่าใช้จ่ายโดยวิธีเส้นตรงตลอดอายุสัญญาเช่า)</w:t>
      </w:r>
    </w:p>
    <w:p w14:paraId="781A0166" w14:textId="77777777" w:rsidR="00834C94" w:rsidRPr="00132E49" w:rsidRDefault="00834C94" w:rsidP="001964E4">
      <w:pPr>
        <w:jc w:val="thaiDistribute"/>
        <w:rPr>
          <w:rFonts w:ascii="Angsana New" w:hAnsi="Angsana New"/>
          <w:sz w:val="30"/>
          <w:szCs w:val="30"/>
        </w:rPr>
      </w:pPr>
    </w:p>
    <w:p w14:paraId="18B49002" w14:textId="77777777" w:rsidR="00834C94" w:rsidRPr="00132E49" w:rsidRDefault="00834C94" w:rsidP="001964E4">
      <w:pPr>
        <w:jc w:val="thaiDistribute"/>
        <w:rPr>
          <w:sz w:val="30"/>
          <w:szCs w:val="30"/>
          <w:cs/>
        </w:rPr>
      </w:pPr>
      <w:r w:rsidRPr="00132E49">
        <w:rPr>
          <w:rFonts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</w:t>
      </w:r>
      <w:r w:rsidR="009D604E" w:rsidRPr="00132E49">
        <w:rPr>
          <w:rFonts w:hint="cs"/>
          <w:sz w:val="30"/>
          <w:szCs w:val="30"/>
          <w:cs/>
        </w:rPr>
        <w:t>ค่าเผื่อ</w:t>
      </w:r>
      <w:r w:rsidRPr="00132E49">
        <w:rPr>
          <w:rFonts w:hint="cs"/>
          <w:sz w:val="30"/>
          <w:szCs w:val="30"/>
          <w:cs/>
        </w:rPr>
        <w:t>ผลขาดทุนจากการด้อยค่า</w:t>
      </w:r>
      <w:r w:rsidR="00BB6386" w:rsidRPr="00132E49">
        <w:rPr>
          <w:sz w:val="30"/>
          <w:szCs w:val="30"/>
        </w:rPr>
        <w:t xml:space="preserve"> </w:t>
      </w:r>
      <w:r w:rsidR="00BB6386" w:rsidRPr="00132E49">
        <w:rPr>
          <w:rFonts w:hint="cs"/>
          <w:sz w:val="30"/>
          <w:szCs w:val="30"/>
          <w:cs/>
        </w:rPr>
        <w:t>(ถ้ามี)</w:t>
      </w:r>
    </w:p>
    <w:p w14:paraId="62054A35" w14:textId="77777777" w:rsidR="00834C94" w:rsidRPr="00132E49" w:rsidRDefault="00834C94" w:rsidP="001964E4">
      <w:pPr>
        <w:jc w:val="thaiDistribute"/>
        <w:rPr>
          <w:rFonts w:ascii="Angsana New" w:hAnsi="Angsana New"/>
          <w:sz w:val="30"/>
          <w:szCs w:val="30"/>
        </w:rPr>
      </w:pPr>
    </w:p>
    <w:p w14:paraId="7FFCB6E8" w14:textId="77777777" w:rsidR="00EB15C0" w:rsidRPr="00132E49" w:rsidRDefault="00834C94" w:rsidP="00EB15C0">
      <w:pPr>
        <w:jc w:val="thaiDistribute"/>
        <w:rPr>
          <w:rFonts w:ascii="Angsana New" w:hAnsi="Angsana New"/>
          <w:spacing w:val="-4"/>
          <w:sz w:val="30"/>
          <w:szCs w:val="30"/>
        </w:rPr>
      </w:pPr>
      <w:r w:rsidRPr="00132E49">
        <w:rPr>
          <w:rFonts w:ascii="Angsana New" w:hAnsi="Angsana New"/>
          <w:spacing w:val="-4"/>
          <w:sz w:val="30"/>
          <w:szCs w:val="30"/>
          <w:cs/>
        </w:rPr>
        <w:t>ค่าเสื่อมราคาบันทึกเป็นค่าใช้จ่ายในกำไรหรือข</w:t>
      </w:r>
      <w:r w:rsidR="009D604E" w:rsidRPr="00132E49">
        <w:rPr>
          <w:rFonts w:ascii="Angsana New" w:hAnsi="Angsana New"/>
          <w:spacing w:val="-4"/>
          <w:sz w:val="30"/>
          <w:szCs w:val="30"/>
          <w:cs/>
        </w:rPr>
        <w:t>าดทุนโดยวิธีเส้นตรงตามอายุการใ</w:t>
      </w:r>
      <w:r w:rsidR="00D50BA9" w:rsidRPr="00132E49">
        <w:rPr>
          <w:rFonts w:ascii="Angsana New" w:hAnsi="Angsana New"/>
          <w:spacing w:val="-4"/>
          <w:sz w:val="30"/>
          <w:szCs w:val="30"/>
          <w:cs/>
        </w:rPr>
        <w:t>ช้</w:t>
      </w:r>
      <w:r w:rsidRPr="00132E49">
        <w:rPr>
          <w:rFonts w:ascii="Angsana New" w:hAnsi="Angsana New"/>
          <w:spacing w:val="-4"/>
          <w:sz w:val="30"/>
          <w:szCs w:val="30"/>
          <w:cs/>
        </w:rPr>
        <w:t>ประโยชน์ของสินทรัพย์</w:t>
      </w:r>
      <w:r w:rsidR="00CB6A62" w:rsidRPr="00132E49">
        <w:rPr>
          <w:rFonts w:ascii="Angsana New" w:hAnsi="Angsana New"/>
          <w:spacing w:val="-4"/>
          <w:sz w:val="30"/>
          <w:szCs w:val="30"/>
          <w:cs/>
        </w:rPr>
        <w:t xml:space="preserve"> (ยานพาหนะ)</w:t>
      </w:r>
      <w:r w:rsidR="00CB6A62" w:rsidRPr="00132E49">
        <w:rPr>
          <w:rFonts w:ascii="Angsana New" w:hAnsi="Angsana New"/>
          <w:sz w:val="30"/>
          <w:szCs w:val="30"/>
          <w:cs/>
        </w:rPr>
        <w:t xml:space="preserve"> </w:t>
      </w:r>
      <w:r w:rsidRPr="00132E49">
        <w:rPr>
          <w:rFonts w:ascii="Angsana New" w:hAnsi="Angsana New"/>
          <w:spacing w:val="-4"/>
          <w:sz w:val="30"/>
          <w:szCs w:val="30"/>
          <w:cs/>
        </w:rPr>
        <w:t xml:space="preserve">เป็นเวลา </w:t>
      </w:r>
      <w:r w:rsidR="00F76B24" w:rsidRPr="00132E49">
        <w:rPr>
          <w:rFonts w:ascii="Angsana New" w:hAnsi="Angsana New"/>
          <w:spacing w:val="-4"/>
          <w:sz w:val="30"/>
          <w:szCs w:val="30"/>
        </w:rPr>
        <w:t>5</w:t>
      </w:r>
      <w:r w:rsidRPr="00132E49">
        <w:rPr>
          <w:rFonts w:ascii="Angsana New" w:hAnsi="Angsana New"/>
          <w:spacing w:val="-4"/>
          <w:sz w:val="30"/>
          <w:szCs w:val="30"/>
          <w:cs/>
        </w:rPr>
        <w:t xml:space="preserve"> ปี</w:t>
      </w:r>
    </w:p>
    <w:p w14:paraId="1D01D274" w14:textId="77777777" w:rsidR="00EB15C0" w:rsidRPr="00132E49" w:rsidRDefault="00EB15C0" w:rsidP="00EB15C0">
      <w:pPr>
        <w:jc w:val="thaiDistribute"/>
        <w:rPr>
          <w:rFonts w:ascii="Angsana New" w:hAnsi="Angsana New"/>
          <w:sz w:val="30"/>
          <w:szCs w:val="30"/>
        </w:rPr>
      </w:pPr>
    </w:p>
    <w:p w14:paraId="69F35C78" w14:textId="77777777" w:rsidR="00043462" w:rsidRDefault="00043462" w:rsidP="00EB15C0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2F4781" w14:textId="77777777" w:rsidR="00043462" w:rsidRDefault="00043462" w:rsidP="00EB15C0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D6E686" w14:textId="77777777" w:rsidR="00DC0208" w:rsidRPr="00EB15C0" w:rsidRDefault="008E5269" w:rsidP="00EB15C0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B15C0">
        <w:rPr>
          <w:rFonts w:ascii="Angsana New" w:hAnsi="Angsana New" w:hint="cs"/>
          <w:b/>
          <w:bCs/>
          <w:sz w:val="30"/>
          <w:szCs w:val="30"/>
          <w:cs/>
        </w:rPr>
        <w:lastRenderedPageBreak/>
        <w:t>ก</w:t>
      </w:r>
      <w:r w:rsidR="00DC0208" w:rsidRPr="00EB15C0">
        <w:rPr>
          <w:rFonts w:ascii="Angsana New" w:hAnsi="Angsana New"/>
          <w:b/>
          <w:bCs/>
          <w:sz w:val="30"/>
          <w:szCs w:val="30"/>
          <w:cs/>
        </w:rPr>
        <w:t>ารใช้ประมาณการ</w:t>
      </w:r>
    </w:p>
    <w:p w14:paraId="3756612C" w14:textId="77777777" w:rsidR="00DC0208" w:rsidRPr="00132E49" w:rsidRDefault="00DC0208" w:rsidP="0040604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  <w:lang w:val="en-US"/>
        </w:rPr>
      </w:pPr>
    </w:p>
    <w:p w14:paraId="07DA9B32" w14:textId="6A52D735" w:rsidR="005F5A73" w:rsidRPr="00132E49" w:rsidRDefault="005F5A73" w:rsidP="00FE0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2E49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</w:t>
      </w:r>
      <w:r w:rsidR="00A57F4E">
        <w:rPr>
          <w:rFonts w:ascii="Angsana New" w:hAnsi="Angsana New"/>
          <w:sz w:val="30"/>
          <w:szCs w:val="30"/>
        </w:rPr>
        <w:t xml:space="preserve">     </w:t>
      </w:r>
      <w:r w:rsidRPr="00132E49">
        <w:rPr>
          <w:rFonts w:ascii="Angsana New" w:hAnsi="Angsana New"/>
          <w:sz w:val="30"/>
          <w:szCs w:val="30"/>
          <w:cs/>
        </w:rPr>
        <w:t>ประมาณการและข้อสมมติฐานที่กระทบต่อรายได้  ค่าใช้จ่าย สินทรัพย์ และหนี้สิน เพื่อประโยชน์ในการกำหนดมูลค่าของสินทรัพย์  หนี้สิน ตลอดจนหนี้สินที่อาจเกิดขึ้น  ด้วยเหตุดังกล่าวผลของรายการ</w:t>
      </w:r>
      <w:r w:rsidR="00006E29" w:rsidRPr="00132E49">
        <w:rPr>
          <w:rFonts w:ascii="Angsana New" w:hAnsi="Angsana New" w:hint="cs"/>
          <w:sz w:val="30"/>
          <w:szCs w:val="30"/>
          <w:cs/>
        </w:rPr>
        <w:t>ที่</w:t>
      </w:r>
      <w:r w:rsidRPr="00132E49">
        <w:rPr>
          <w:rFonts w:ascii="Angsana New" w:hAnsi="Angsana New"/>
          <w:sz w:val="30"/>
          <w:szCs w:val="30"/>
          <w:cs/>
        </w:rPr>
        <w:t>เกิดขึ้นจริงจึงอาจแตกต่างไปจากที่ได้ประมาณการไว้</w:t>
      </w:r>
    </w:p>
    <w:p w14:paraId="68808835" w14:textId="77777777" w:rsidR="00233562" w:rsidRPr="00132E49" w:rsidRDefault="00233562" w:rsidP="00406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5F63831" w14:textId="77777777" w:rsidR="005F5A73" w:rsidRPr="00132E49" w:rsidRDefault="005F5A73" w:rsidP="00406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2E49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</w:t>
      </w:r>
      <w:r w:rsidR="001F7620" w:rsidRPr="00132E49">
        <w:rPr>
          <w:rFonts w:ascii="Angsana New" w:hAnsi="Angsana New" w:hint="cs"/>
          <w:sz w:val="30"/>
          <w:szCs w:val="30"/>
          <w:cs/>
        </w:rPr>
        <w:t xml:space="preserve"> </w:t>
      </w:r>
      <w:r w:rsidRPr="00132E49">
        <w:rPr>
          <w:rFonts w:ascii="Angsana New" w:hAnsi="Angsana New"/>
          <w:sz w:val="30"/>
          <w:szCs w:val="30"/>
          <w:cs/>
        </w:rPr>
        <w:t xml:space="preserve">ๆ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 </w:t>
      </w:r>
    </w:p>
    <w:p w14:paraId="71D66898" w14:textId="77777777" w:rsidR="005F5A73" w:rsidRPr="00132E49" w:rsidRDefault="005F5A73" w:rsidP="005F5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778348" w14:textId="77777777" w:rsidR="00DC0208" w:rsidRPr="00132E49" w:rsidRDefault="005F5A73" w:rsidP="005F5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2E49">
        <w:rPr>
          <w:rFonts w:ascii="Angsana New" w:hAnsi="Angsana New"/>
          <w:sz w:val="30"/>
          <w:szCs w:val="30"/>
          <w:cs/>
        </w:rPr>
        <w:t>ประมาณการและข้อสมมติฐานที่สำคัญที่ใช้ในการจัดทำงบการเงินซึ่งอ</w:t>
      </w:r>
      <w:r w:rsidR="001F7620" w:rsidRPr="00132E49">
        <w:rPr>
          <w:rFonts w:ascii="Angsana New" w:hAnsi="Angsana New"/>
          <w:sz w:val="30"/>
          <w:szCs w:val="30"/>
          <w:cs/>
        </w:rPr>
        <w:t>าจมีความไม่แน่นอนมาเกี่ยวข้อง</w:t>
      </w:r>
      <w:r w:rsidRPr="00132E49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08F448F0" w14:textId="6851C154" w:rsidR="005F5A73" w:rsidRDefault="005F5A73" w:rsidP="0031027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 w:rsidRPr="00132E49">
        <w:rPr>
          <w:rFonts w:ascii="Angsana New" w:hAnsi="Angsana New"/>
          <w:sz w:val="30"/>
          <w:szCs w:val="30"/>
          <w:cs/>
        </w:rPr>
        <w:t>ค่าเผื่อ</w:t>
      </w:r>
      <w:r w:rsidR="001D44AB" w:rsidRPr="00132E49">
        <w:rPr>
          <w:rFonts w:ascii="Angsana New" w:hAnsi="Angsana New" w:hint="cs"/>
          <w:sz w:val="30"/>
          <w:szCs w:val="30"/>
          <w:cs/>
        </w:rPr>
        <w:t xml:space="preserve">ผลขาดทุนจากการด้อยค่า </w:t>
      </w:r>
      <w:r w:rsidR="00A57F4E">
        <w:rPr>
          <w:rFonts w:ascii="Angsana New" w:hAnsi="Angsana New"/>
          <w:sz w:val="30"/>
          <w:szCs w:val="30"/>
        </w:rPr>
        <w:t>-</w:t>
      </w:r>
      <w:r w:rsidR="001D44AB" w:rsidRPr="00132E49">
        <w:rPr>
          <w:rFonts w:ascii="Angsana New" w:hAnsi="Angsana New" w:hint="cs"/>
          <w:sz w:val="30"/>
          <w:szCs w:val="30"/>
          <w:cs/>
        </w:rPr>
        <w:t xml:space="preserve"> ลูกหนี้การค้า</w:t>
      </w:r>
      <w:r w:rsidR="005C42AF" w:rsidRPr="00132E49">
        <w:rPr>
          <w:rFonts w:ascii="Angsana New" w:hAnsi="Angsana New" w:hint="cs"/>
          <w:sz w:val="30"/>
          <w:szCs w:val="30"/>
          <w:cs/>
        </w:rPr>
        <w:t>และลูกหนี้</w:t>
      </w:r>
      <w:r w:rsidR="00166FD2" w:rsidRPr="00132E49">
        <w:rPr>
          <w:rFonts w:ascii="Angsana New" w:hAnsi="Angsana New" w:hint="cs"/>
          <w:sz w:val="30"/>
          <w:szCs w:val="30"/>
          <w:cs/>
        </w:rPr>
        <w:t>หมุนเวียน</w:t>
      </w:r>
      <w:r w:rsidR="005C42AF" w:rsidRPr="00132E49">
        <w:rPr>
          <w:rFonts w:ascii="Angsana New" w:hAnsi="Angsana New" w:hint="cs"/>
          <w:sz w:val="30"/>
          <w:szCs w:val="30"/>
          <w:cs/>
        </w:rPr>
        <w:t>อื่น</w:t>
      </w:r>
    </w:p>
    <w:p w14:paraId="17269A22" w14:textId="47CC9547" w:rsidR="00A57F4E" w:rsidRPr="00132E49" w:rsidRDefault="00A57F4E" w:rsidP="0031027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ค่าเผื่อการลดมูลค่าของสินค้าคงเหลือ</w:t>
      </w:r>
    </w:p>
    <w:p w14:paraId="1E9EC242" w14:textId="77777777" w:rsidR="005F5A73" w:rsidRPr="00132E49" w:rsidRDefault="005F5A73" w:rsidP="0031027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 w:rsidRPr="00132E49">
        <w:rPr>
          <w:rFonts w:ascii="Angsana New" w:hAnsi="Angsana New"/>
          <w:sz w:val="30"/>
          <w:szCs w:val="30"/>
          <w:cs/>
        </w:rPr>
        <w:t>อายุการใ</w:t>
      </w:r>
      <w:r w:rsidR="00D50BA9" w:rsidRPr="00132E49">
        <w:rPr>
          <w:rFonts w:ascii="Angsana New" w:hAnsi="Angsana New" w:hint="cs"/>
          <w:sz w:val="30"/>
          <w:szCs w:val="30"/>
          <w:cs/>
        </w:rPr>
        <w:t>ช้</w:t>
      </w:r>
      <w:r w:rsidRPr="00132E49">
        <w:rPr>
          <w:rFonts w:ascii="Angsana New" w:hAnsi="Angsana New"/>
          <w:sz w:val="30"/>
          <w:szCs w:val="30"/>
          <w:cs/>
        </w:rPr>
        <w:t>ประโยชน์</w:t>
      </w:r>
      <w:r w:rsidR="00765E37" w:rsidRPr="00132E49">
        <w:rPr>
          <w:rFonts w:ascii="Angsana New" w:hAnsi="Angsana New" w:hint="cs"/>
          <w:sz w:val="30"/>
          <w:szCs w:val="30"/>
          <w:cs/>
        </w:rPr>
        <w:t>ของ</w:t>
      </w:r>
      <w:r w:rsidRPr="00132E49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D51C03" w:rsidRPr="00132E49">
        <w:rPr>
          <w:rFonts w:ascii="Angsana New" w:hAnsi="Angsana New" w:hint="cs"/>
          <w:sz w:val="30"/>
          <w:szCs w:val="30"/>
          <w:cs/>
        </w:rPr>
        <w:t xml:space="preserve"> สินทรัพย์สิทธิการใช้</w:t>
      </w:r>
      <w:r w:rsidR="00FE0714" w:rsidRPr="00132E49">
        <w:rPr>
          <w:rFonts w:ascii="Angsana New" w:hAnsi="Angsana New" w:hint="cs"/>
          <w:sz w:val="30"/>
          <w:szCs w:val="30"/>
          <w:cs/>
        </w:rPr>
        <w:t xml:space="preserve"> และสินทรัพย์ไม่มีตัวตน</w:t>
      </w:r>
    </w:p>
    <w:p w14:paraId="4B8F11C0" w14:textId="77777777" w:rsidR="005F5A73" w:rsidRPr="00132E49" w:rsidRDefault="003F1810" w:rsidP="0031027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 w:rsidRPr="00132E49">
        <w:rPr>
          <w:rFonts w:ascii="Angsana New" w:hAnsi="Angsana New" w:hint="cs"/>
          <w:sz w:val="30"/>
          <w:szCs w:val="30"/>
          <w:cs/>
        </w:rPr>
        <w:t>ประมาณการหนี้สินสำหรับ</w:t>
      </w:r>
      <w:r w:rsidR="005F5A73" w:rsidRPr="00132E49">
        <w:rPr>
          <w:rFonts w:ascii="Angsana New" w:hAnsi="Angsana New"/>
          <w:sz w:val="30"/>
          <w:szCs w:val="30"/>
          <w:cs/>
        </w:rPr>
        <w:t>ผลประโยชน์พนักงาน</w:t>
      </w:r>
    </w:p>
    <w:p w14:paraId="4AA8E04B" w14:textId="77777777" w:rsidR="00A14094" w:rsidRPr="00132E49" w:rsidRDefault="00A14094" w:rsidP="0007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BB18C84" w14:textId="77777777" w:rsidR="00BE7DFB" w:rsidRPr="00132E49" w:rsidRDefault="00BE7DFB" w:rsidP="00BE7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32E49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756873AD" w14:textId="77777777" w:rsidR="00BE7DFB" w:rsidRPr="00132E49" w:rsidRDefault="00BE7DFB" w:rsidP="00BE7DFB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32A97E1" w14:textId="77777777" w:rsidR="00BE7DFB" w:rsidRPr="00132E49" w:rsidRDefault="00BE7DFB" w:rsidP="00BE7DFB">
      <w:pPr>
        <w:pStyle w:val="NoSpacing"/>
        <w:jc w:val="thaiDistribute"/>
        <w:rPr>
          <w:rFonts w:ascii="Angsana New" w:hAnsi="Angsana New"/>
          <w:szCs w:val="30"/>
        </w:rPr>
      </w:pPr>
      <w:r w:rsidRPr="00132E49">
        <w:rPr>
          <w:rFonts w:ascii="Angsana New" w:hAnsi="Angsana New"/>
          <w:szCs w:val="30"/>
          <w:cs/>
        </w:rPr>
        <w:t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132E49">
        <w:rPr>
          <w:rFonts w:ascii="Angsana New" w:hAnsi="Angsana New"/>
          <w:szCs w:val="30"/>
        </w:rPr>
        <w:t xml:space="preserve"> </w:t>
      </w:r>
      <w:r w:rsidRPr="00132E49">
        <w:rPr>
          <w:rFonts w:ascii="Angsana New" w:hAnsi="Angsana New"/>
          <w:szCs w:val="30"/>
          <w:cs/>
        </w:rPr>
        <w:t>ณ</w:t>
      </w:r>
      <w:r w:rsidRPr="00132E49">
        <w:rPr>
          <w:rFonts w:ascii="Angsana New" w:hAnsi="Angsana New"/>
          <w:szCs w:val="30"/>
        </w:rPr>
        <w:t xml:space="preserve"> </w:t>
      </w:r>
      <w:r w:rsidRPr="00132E49">
        <w:rPr>
          <w:rFonts w:ascii="Angsana New" w:hAnsi="Angsana New"/>
          <w:szCs w:val="30"/>
          <w:cs/>
        </w:rPr>
        <w:t>วันที่วัดมูลค่า</w:t>
      </w:r>
      <w:r w:rsidRPr="00132E49">
        <w:rPr>
          <w:rFonts w:ascii="Angsana New" w:hAnsi="Angsana New"/>
          <w:szCs w:val="30"/>
        </w:rPr>
        <w:t xml:space="preserve"> </w:t>
      </w:r>
      <w:r w:rsidR="00043462" w:rsidRPr="00132E49">
        <w:rPr>
          <w:rFonts w:ascii="Angsana New" w:hAnsi="Angsana New" w:hint="cs"/>
          <w:szCs w:val="30"/>
          <w:cs/>
        </w:rPr>
        <w:t>ทั้งนี้</w:t>
      </w:r>
      <w:r w:rsidRPr="00132E49">
        <w:rPr>
          <w:rFonts w:ascii="Angsana New" w:hAnsi="Angsana New"/>
          <w:szCs w:val="30"/>
          <w:cs/>
        </w:rPr>
        <w:t xml:space="preserve">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132E49">
        <w:rPr>
          <w:rFonts w:ascii="Angsana New" w:hAnsi="Angsana New"/>
          <w:szCs w:val="30"/>
        </w:rPr>
        <w:t>(“</w:t>
      </w:r>
      <w:r w:rsidRPr="00132E49">
        <w:rPr>
          <w:rFonts w:ascii="Angsana New" w:hAnsi="Angsana New"/>
          <w:szCs w:val="30"/>
          <w:cs/>
        </w:rPr>
        <w:t>ข้อมูลระดับ</w:t>
      </w:r>
      <w:r w:rsidRPr="00132E49">
        <w:rPr>
          <w:rFonts w:ascii="Angsana New" w:hAnsi="Angsana New"/>
          <w:szCs w:val="30"/>
        </w:rPr>
        <w:t xml:space="preserve"> </w:t>
      </w:r>
      <w:r w:rsidR="0082763A" w:rsidRPr="00132E49">
        <w:rPr>
          <w:rFonts w:ascii="Angsana New" w:hAnsi="Angsana New"/>
          <w:szCs w:val="30"/>
        </w:rPr>
        <w:t>1</w:t>
      </w:r>
      <w:r w:rsidRPr="00132E49">
        <w:rPr>
          <w:rFonts w:ascii="Angsana New" w:hAnsi="Angsana New"/>
          <w:szCs w:val="30"/>
        </w:rPr>
        <w:t xml:space="preserve">”) </w:t>
      </w:r>
      <w:r w:rsidRPr="00132E49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132E49">
        <w:rPr>
          <w:rFonts w:ascii="Angsana New" w:hAnsi="Angsana New"/>
          <w:szCs w:val="30"/>
        </w:rPr>
        <w:t>“</w:t>
      </w:r>
      <w:r w:rsidRPr="00132E49">
        <w:rPr>
          <w:rFonts w:ascii="Angsana New" w:hAnsi="Angsana New"/>
          <w:szCs w:val="30"/>
          <w:cs/>
        </w:rPr>
        <w:t xml:space="preserve">ข้อมูลระดับ </w:t>
      </w:r>
      <w:r w:rsidR="0082763A" w:rsidRPr="00132E49">
        <w:rPr>
          <w:rFonts w:ascii="Angsana New" w:hAnsi="Angsana New"/>
          <w:szCs w:val="30"/>
        </w:rPr>
        <w:t>2</w:t>
      </w:r>
      <w:r w:rsidRPr="00132E49">
        <w:rPr>
          <w:rFonts w:ascii="Angsana New" w:hAnsi="Angsana New"/>
          <w:szCs w:val="30"/>
        </w:rPr>
        <w:t>”</w:t>
      </w:r>
      <w:r w:rsidRPr="00132E49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132E49">
        <w:rPr>
          <w:rFonts w:ascii="Angsana New" w:hAnsi="Angsana New"/>
          <w:szCs w:val="30"/>
        </w:rPr>
        <w:t xml:space="preserve"> (“</w:t>
      </w:r>
      <w:r w:rsidRPr="00132E49">
        <w:rPr>
          <w:rFonts w:ascii="Angsana New" w:hAnsi="Angsana New"/>
          <w:szCs w:val="30"/>
          <w:cs/>
        </w:rPr>
        <w:t>ข้อมูลระดับ</w:t>
      </w:r>
      <w:r w:rsidRPr="00132E49">
        <w:rPr>
          <w:rFonts w:ascii="Angsana New" w:hAnsi="Angsana New"/>
          <w:szCs w:val="30"/>
        </w:rPr>
        <w:t xml:space="preserve"> </w:t>
      </w:r>
      <w:r w:rsidR="0082763A" w:rsidRPr="00132E49">
        <w:rPr>
          <w:rFonts w:ascii="Angsana New" w:hAnsi="Angsana New"/>
          <w:szCs w:val="30"/>
        </w:rPr>
        <w:t>3</w:t>
      </w:r>
      <w:r w:rsidRPr="00132E49">
        <w:rPr>
          <w:rFonts w:ascii="Angsana New" w:hAnsi="Angsana New"/>
          <w:szCs w:val="30"/>
        </w:rPr>
        <w:t>”)</w:t>
      </w:r>
    </w:p>
    <w:p w14:paraId="54115918" w14:textId="77777777" w:rsidR="008674BC" w:rsidRPr="008674BC" w:rsidRDefault="008674BC" w:rsidP="00BE7DFB">
      <w:pPr>
        <w:pStyle w:val="NoSpacing"/>
        <w:jc w:val="thaiDistribute"/>
        <w:rPr>
          <w:rFonts w:ascii="Angsana New" w:hAnsi="Angsana New"/>
          <w:sz w:val="20"/>
          <w:szCs w:val="20"/>
        </w:rPr>
      </w:pPr>
    </w:p>
    <w:p w14:paraId="3893DD10" w14:textId="77777777" w:rsidR="00B23756" w:rsidRPr="00B23756" w:rsidRDefault="00821DEB" w:rsidP="00B23756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/>
          <w:b/>
          <w:bCs/>
          <w:color w:val="auto"/>
          <w:sz w:val="30"/>
          <w:szCs w:val="30"/>
          <w:cs/>
        </w:rPr>
        <w:br w:type="page"/>
      </w:r>
      <w:r w:rsidR="00B23756" w:rsidRPr="00B23756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 xml:space="preserve">เครื่องมือทางการเงิน </w:t>
      </w:r>
    </w:p>
    <w:p w14:paraId="1B948582" w14:textId="77777777" w:rsidR="00B23756" w:rsidRPr="00132E49" w:rsidRDefault="00B23756" w:rsidP="00B237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BD285C6" w14:textId="77777777" w:rsidR="00B23756" w:rsidRPr="00132E49" w:rsidRDefault="00B23756" w:rsidP="00B237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132E49">
        <w:rPr>
          <w:rFonts w:ascii="Angsana New" w:hAnsi="Angsana New" w:cs="Angsana New"/>
          <w:color w:val="auto"/>
          <w:sz w:val="30"/>
          <w:szCs w:val="30"/>
          <w:cs/>
        </w:rPr>
        <w:t>การรับรู้รายการและการวัดมูลค่า</w:t>
      </w:r>
    </w:p>
    <w:p w14:paraId="4662C396" w14:textId="77777777" w:rsidR="00B23756" w:rsidRPr="00132E49" w:rsidRDefault="00B23756" w:rsidP="00B237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5F63658" w14:textId="77777777" w:rsidR="00B23756" w:rsidRPr="00132E49" w:rsidRDefault="00B23756" w:rsidP="00B237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132E49">
        <w:rPr>
          <w:rFonts w:ascii="Angsana New" w:hAnsi="Angsana New" w:cs="Angsana New"/>
          <w:color w:val="auto"/>
          <w:sz w:val="30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สินทรัพย์ทางการเงิน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 จะต้องมีการจัดประเภทรายการสินทรัพย์ทางการเงินใหม่ในส่วนที่ได้รับผลกระทบ</w:t>
      </w:r>
    </w:p>
    <w:p w14:paraId="618FBA8A" w14:textId="77777777" w:rsidR="003338AD" w:rsidRPr="00132E49" w:rsidRDefault="003338AD" w:rsidP="00B237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1F4218A" w14:textId="77777777" w:rsidR="00B23756" w:rsidRPr="00132E49" w:rsidRDefault="00B23756" w:rsidP="00B237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u w:val="single"/>
        </w:rPr>
      </w:pPr>
      <w:r w:rsidRPr="00132E49">
        <w:rPr>
          <w:rFonts w:ascii="Angsana New" w:hAnsi="Angsana New" w:cs="Angsana New"/>
          <w:color w:val="auto"/>
          <w:sz w:val="30"/>
          <w:szCs w:val="30"/>
          <w:cs/>
        </w:rPr>
        <w:t>หนี้สินทางการเงินถูกรับรู้เริ่มแรกด้วยมูลค่ายุติธรรมหักต้นทุนการทำรายการ 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(โดยหนี้สินดังกล่าวให้รวมถึงหนี้สินอนุพันธ์) กิจการไม่สามารถจัดประเภทรายการหนี้สินทางการเงินใหม่ได้</w:t>
      </w:r>
    </w:p>
    <w:p w14:paraId="6DB78A11" w14:textId="77777777" w:rsidR="00B23756" w:rsidRPr="00132E49" w:rsidRDefault="00B23756" w:rsidP="00B237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5388D56" w14:textId="77777777" w:rsidR="00012F8A" w:rsidRPr="00132E49" w:rsidRDefault="00012F8A" w:rsidP="00B237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132E49">
        <w:rPr>
          <w:rFonts w:ascii="Angsana New" w:hAnsi="Angsana New" w:cs="Angsana New"/>
          <w:color w:val="auto"/>
          <w:sz w:val="30"/>
          <w:szCs w:val="30"/>
          <w:cs/>
        </w:rPr>
        <w:t>การจัดประเภทรายการและการวัดมูลค่า</w:t>
      </w:r>
    </w:p>
    <w:p w14:paraId="5592EA17" w14:textId="77777777" w:rsidR="003F039B" w:rsidRPr="00132E49" w:rsidRDefault="003F039B" w:rsidP="00E71011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02B69FF" w14:textId="77777777" w:rsidR="003F039B" w:rsidRPr="000D3E77" w:rsidRDefault="003F039B" w:rsidP="003F039B">
      <w:pPr>
        <w:pStyle w:val="NoSpacing"/>
        <w:jc w:val="thaiDistribute"/>
        <w:rPr>
          <w:rFonts w:ascii="Angsana New" w:hAnsi="Angsana New"/>
          <w:szCs w:val="30"/>
        </w:rPr>
      </w:pPr>
      <w:r w:rsidRPr="000D3E77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14:paraId="1C8E15DC" w14:textId="77777777" w:rsidR="003F039B" w:rsidRPr="000202B4" w:rsidRDefault="003F039B" w:rsidP="003F039B">
      <w:pPr>
        <w:pStyle w:val="NoSpacing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202B4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14:paraId="11E95193" w14:textId="77777777" w:rsidR="003F039B" w:rsidRPr="004620FB" w:rsidRDefault="003F039B" w:rsidP="003F039B">
      <w:pPr>
        <w:pStyle w:val="NoSpacing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202B4">
        <w:rPr>
          <w:rFonts w:ascii="Angsana New" w:hAnsi="Angsana New" w:hint="cs"/>
          <w:szCs w:val="30"/>
          <w:cs/>
        </w:rPr>
        <w:t>ลูกหนี้การค้า</w:t>
      </w:r>
      <w:r>
        <w:rPr>
          <w:rFonts w:ascii="Angsana New" w:hAnsi="Angsana New" w:hint="cs"/>
          <w:szCs w:val="30"/>
          <w:cs/>
        </w:rPr>
        <w:t>และ</w:t>
      </w:r>
      <w:r w:rsidRPr="004620FB">
        <w:rPr>
          <w:rFonts w:ascii="Angsana New" w:hAnsi="Angsana New" w:hint="cs"/>
          <w:szCs w:val="30"/>
          <w:cs/>
        </w:rPr>
        <w:t>ลูกหนี</w:t>
      </w:r>
      <w:r w:rsidR="00A67744">
        <w:rPr>
          <w:rFonts w:ascii="Angsana New" w:hAnsi="Angsana New" w:hint="cs"/>
          <w:szCs w:val="30"/>
          <w:cs/>
        </w:rPr>
        <w:t>้</w:t>
      </w:r>
      <w:r w:rsidR="00166FD2">
        <w:rPr>
          <w:rFonts w:ascii="Angsana New" w:hAnsi="Angsana New" w:hint="cs"/>
          <w:szCs w:val="30"/>
          <w:cs/>
        </w:rPr>
        <w:t>หมุนเวียน</w:t>
      </w:r>
      <w:r w:rsidR="00A67744">
        <w:rPr>
          <w:rFonts w:ascii="Angsana New" w:hAnsi="Angsana New" w:hint="cs"/>
          <w:szCs w:val="30"/>
          <w:cs/>
        </w:rPr>
        <w:t>อื่น (ไม่รวม</w:t>
      </w:r>
      <w:r w:rsidR="00C5085B">
        <w:rPr>
          <w:rFonts w:ascii="Angsana New" w:hAnsi="Angsana New" w:hint="cs"/>
          <w:szCs w:val="30"/>
          <w:cs/>
        </w:rPr>
        <w:t>เงินล่วงหน้าเพื่อซื้อ</w:t>
      </w:r>
      <w:r w:rsidR="00766AE9">
        <w:rPr>
          <w:rFonts w:ascii="Angsana New" w:hAnsi="Angsana New" w:hint="cs"/>
          <w:szCs w:val="30"/>
          <w:cs/>
        </w:rPr>
        <w:t>วัตถุดิบ</w:t>
      </w:r>
      <w:r w:rsidR="00C5085B">
        <w:rPr>
          <w:rFonts w:ascii="Angsana New" w:hAnsi="Angsana New" w:hint="cs"/>
          <w:szCs w:val="30"/>
          <w:cs/>
        </w:rPr>
        <w:t>และ</w:t>
      </w:r>
      <w:r>
        <w:rPr>
          <w:rFonts w:ascii="Angsana New" w:hAnsi="Angsana New" w:hint="cs"/>
          <w:szCs w:val="30"/>
          <w:cs/>
        </w:rPr>
        <w:t>ค่าใช้จ่าย</w:t>
      </w:r>
      <w:r w:rsidRPr="004620FB">
        <w:rPr>
          <w:rFonts w:ascii="Angsana New" w:hAnsi="Angsana New" w:hint="cs"/>
          <w:szCs w:val="30"/>
          <w:cs/>
        </w:rPr>
        <w:t>ล่วงหน้า)</w:t>
      </w:r>
    </w:p>
    <w:p w14:paraId="3EEB1C31" w14:textId="77777777" w:rsidR="003F039B" w:rsidRDefault="003F039B" w:rsidP="003F039B">
      <w:pPr>
        <w:pStyle w:val="NoSpacing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สินทรัพย์ทางการเงินหมุนเวียนอื่น </w:t>
      </w:r>
      <w:r w:rsidR="00166FD2">
        <w:rPr>
          <w:rFonts w:ascii="Angsana New" w:hAnsi="Angsana New"/>
          <w:szCs w:val="30"/>
        </w:rPr>
        <w:t>-</w:t>
      </w:r>
      <w:r>
        <w:rPr>
          <w:rFonts w:ascii="Angsana New" w:hAnsi="Angsana New" w:hint="cs"/>
          <w:szCs w:val="30"/>
          <w:cs/>
        </w:rPr>
        <w:t xml:space="preserve"> เงินฝากประจำ</w:t>
      </w:r>
    </w:p>
    <w:p w14:paraId="5CA54895" w14:textId="77777777" w:rsidR="00D51C03" w:rsidRDefault="00D51C03" w:rsidP="003F039B">
      <w:pPr>
        <w:pStyle w:val="NoSpacing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เงินฝาก</w:t>
      </w:r>
      <w:r w:rsidR="00D97647">
        <w:rPr>
          <w:rFonts w:ascii="Angsana New" w:hAnsi="Angsana New" w:hint="cs"/>
          <w:szCs w:val="30"/>
          <w:cs/>
        </w:rPr>
        <w:t>ธนาคาร</w:t>
      </w:r>
      <w:r>
        <w:rPr>
          <w:rFonts w:ascii="Angsana New" w:hAnsi="Angsana New" w:hint="cs"/>
          <w:szCs w:val="30"/>
          <w:cs/>
        </w:rPr>
        <w:t>ที่มีภาระค้ำประกัน</w:t>
      </w:r>
    </w:p>
    <w:p w14:paraId="4BDE7297" w14:textId="77777777" w:rsidR="00BD2D1F" w:rsidRDefault="00D51C03" w:rsidP="00D51C03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สินทรัพย์ที่จัดประเภทรายการและวัดมูลค่ายุติธรรมผ่านกำไรหรือขาดทุน </w:t>
      </w:r>
    </w:p>
    <w:p w14:paraId="2FDEEB5D" w14:textId="77777777" w:rsidR="00D51C03" w:rsidRPr="00B37BCC" w:rsidRDefault="00BD2D1F" w:rsidP="00BD2D1F">
      <w:pPr>
        <w:pStyle w:val="NoSpacing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 xml:space="preserve">สินทรัพย์ทางการเงินหมุนเวียนอื่น </w:t>
      </w:r>
      <w:r>
        <w:rPr>
          <w:rFonts w:ascii="Angsana New" w:hAnsi="Angsana New"/>
          <w:szCs w:val="30"/>
        </w:rPr>
        <w:t xml:space="preserve">- </w:t>
      </w:r>
      <w:r w:rsidR="00D51C03">
        <w:rPr>
          <w:rFonts w:ascii="Angsana New" w:hAnsi="Angsana New" w:hint="cs"/>
          <w:szCs w:val="30"/>
          <w:cs/>
        </w:rPr>
        <w:t>เงินลงทุนในกองทุนรวม</w:t>
      </w:r>
    </w:p>
    <w:p w14:paraId="15F826D4" w14:textId="77777777" w:rsidR="003F039B" w:rsidRPr="000202B4" w:rsidRDefault="003F039B" w:rsidP="003F039B">
      <w:pPr>
        <w:pStyle w:val="NoSpacing"/>
        <w:jc w:val="thaiDistribute"/>
        <w:rPr>
          <w:rFonts w:ascii="Angsana New" w:hAnsi="Angsana New"/>
          <w:szCs w:val="30"/>
        </w:rPr>
      </w:pPr>
      <w:r w:rsidRPr="000202B4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หนี้สินที่จัดประเภทรายการและวัดมูลค่าด้วย</w:t>
      </w:r>
      <w:r w:rsidRPr="000202B4">
        <w:rPr>
          <w:rFonts w:ascii="Angsana New" w:hAnsi="Angsana New"/>
          <w:szCs w:val="30"/>
          <w:cs/>
        </w:rPr>
        <w:t>ราคาทุนตัดจำหน่าย</w:t>
      </w:r>
    </w:p>
    <w:p w14:paraId="6BF656E6" w14:textId="77777777" w:rsidR="003F039B" w:rsidRPr="00300C15" w:rsidRDefault="003F039B" w:rsidP="003F039B">
      <w:pPr>
        <w:pStyle w:val="NoSpacing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202B4">
        <w:rPr>
          <w:rFonts w:ascii="Angsana New" w:hAnsi="Angsana New" w:hint="cs"/>
          <w:szCs w:val="30"/>
          <w:cs/>
        </w:rPr>
        <w:t>เจ้าหนี้การค้า</w:t>
      </w:r>
      <w:r>
        <w:rPr>
          <w:rFonts w:ascii="Angsana New" w:hAnsi="Angsana New" w:hint="cs"/>
          <w:szCs w:val="30"/>
          <w:cs/>
        </w:rPr>
        <w:t>และ</w:t>
      </w:r>
      <w:r w:rsidRPr="00300C15">
        <w:rPr>
          <w:rFonts w:ascii="Angsana New" w:hAnsi="Angsana New" w:hint="cs"/>
          <w:spacing w:val="-2"/>
          <w:szCs w:val="30"/>
          <w:cs/>
        </w:rPr>
        <w:t>เจ้าหนี้</w:t>
      </w:r>
      <w:r w:rsidR="00166FD2">
        <w:rPr>
          <w:rFonts w:ascii="Angsana New" w:hAnsi="Angsana New" w:hint="cs"/>
          <w:spacing w:val="-2"/>
          <w:szCs w:val="30"/>
          <w:cs/>
        </w:rPr>
        <w:t>หมุนเวียน</w:t>
      </w:r>
      <w:r w:rsidRPr="00300C15">
        <w:rPr>
          <w:rFonts w:ascii="Angsana New" w:hAnsi="Angsana New" w:hint="cs"/>
          <w:spacing w:val="-2"/>
          <w:szCs w:val="30"/>
          <w:cs/>
        </w:rPr>
        <w:t>อื่น</w:t>
      </w:r>
      <w:r>
        <w:rPr>
          <w:rFonts w:ascii="Angsana New" w:hAnsi="Angsana New"/>
          <w:spacing w:val="-2"/>
          <w:szCs w:val="30"/>
        </w:rPr>
        <w:t xml:space="preserve"> </w:t>
      </w:r>
    </w:p>
    <w:p w14:paraId="6470A51F" w14:textId="77777777" w:rsidR="003F039B" w:rsidRDefault="003F039B" w:rsidP="003F039B">
      <w:pPr>
        <w:pStyle w:val="NoSpacing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202B4">
        <w:rPr>
          <w:rFonts w:ascii="Angsana New" w:hAnsi="Angsana New"/>
          <w:szCs w:val="30"/>
          <w:cs/>
        </w:rPr>
        <w:t>หนี้สิน</w:t>
      </w:r>
      <w:r w:rsidRPr="000202B4">
        <w:rPr>
          <w:rFonts w:ascii="Angsana New" w:hAnsi="Angsana New" w:hint="cs"/>
          <w:szCs w:val="30"/>
          <w:cs/>
        </w:rPr>
        <w:t>ตาม</w:t>
      </w:r>
      <w:r w:rsidRPr="000202B4">
        <w:rPr>
          <w:rFonts w:ascii="Angsana New" w:hAnsi="Angsana New"/>
          <w:szCs w:val="30"/>
          <w:cs/>
        </w:rPr>
        <w:t>สัญญาเช่า</w:t>
      </w:r>
    </w:p>
    <w:p w14:paraId="507B81EF" w14:textId="77777777" w:rsidR="00043462" w:rsidRDefault="003F039B" w:rsidP="00043462">
      <w:pPr>
        <w:pStyle w:val="NoSpacing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3F039B">
        <w:rPr>
          <w:rFonts w:ascii="Angsana New" w:hAnsi="Angsana New" w:hint="cs"/>
          <w:szCs w:val="30"/>
          <w:cs/>
        </w:rPr>
        <w:t>เจ้าหนี้ไม่หมุนเวียนอื่น</w:t>
      </w:r>
    </w:p>
    <w:p w14:paraId="2D348857" w14:textId="77777777" w:rsidR="00043462" w:rsidRDefault="00043462" w:rsidP="00043462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</w:p>
    <w:p w14:paraId="535F3544" w14:textId="77777777" w:rsidR="00821DEB" w:rsidRDefault="00821DEB" w:rsidP="00043462">
      <w:pPr>
        <w:pStyle w:val="NoSpacing"/>
        <w:jc w:val="thaiDistribute"/>
        <w:rPr>
          <w:rFonts w:ascii="Angsana New" w:hAnsi="Angsana New"/>
          <w:spacing w:val="-6"/>
          <w:szCs w:val="30"/>
        </w:rPr>
      </w:pPr>
    </w:p>
    <w:p w14:paraId="068B4C5F" w14:textId="77777777" w:rsidR="00821DEB" w:rsidRDefault="00821DEB" w:rsidP="00043462">
      <w:pPr>
        <w:pStyle w:val="NoSpacing"/>
        <w:jc w:val="thaiDistribute"/>
        <w:rPr>
          <w:rFonts w:ascii="Angsana New" w:hAnsi="Angsana New"/>
          <w:spacing w:val="-6"/>
          <w:szCs w:val="30"/>
        </w:rPr>
      </w:pPr>
    </w:p>
    <w:p w14:paraId="20B408CF" w14:textId="77777777" w:rsidR="00043462" w:rsidRDefault="00821DEB" w:rsidP="00043462">
      <w:pPr>
        <w:pStyle w:val="NoSpacing"/>
        <w:jc w:val="thaiDistribute"/>
        <w:rPr>
          <w:rFonts w:ascii="Angsana New" w:hAnsi="Angsana New"/>
          <w:spacing w:val="-6"/>
          <w:szCs w:val="30"/>
        </w:rPr>
      </w:pPr>
      <w:r>
        <w:rPr>
          <w:rFonts w:ascii="Angsana New" w:hAnsi="Angsana New" w:hint="cs"/>
          <w:spacing w:val="-6"/>
          <w:szCs w:val="30"/>
          <w:cs/>
        </w:rPr>
        <w:lastRenderedPageBreak/>
        <w:t>การด้อยค่า</w:t>
      </w:r>
    </w:p>
    <w:p w14:paraId="35C2BF8C" w14:textId="77777777" w:rsidR="00821DEB" w:rsidRPr="00821DEB" w:rsidRDefault="00821DEB" w:rsidP="00043462">
      <w:pPr>
        <w:pStyle w:val="NoSpacing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0B3B293E" w14:textId="77777777" w:rsidR="00043462" w:rsidRDefault="003D6A1E" w:rsidP="00821DE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ขาดทุนจากการด้อยค่า</w:t>
      </w:r>
      <w:r w:rsidRPr="00E45745">
        <w:rPr>
          <w:rFonts w:ascii="Angsana New" w:hAnsi="Angsana New" w:hint="cs"/>
          <w:spacing w:val="-6"/>
          <w:szCs w:val="30"/>
          <w:cs/>
        </w:rPr>
        <w:t xml:space="preserve">สำหรับผลขาดทุนด้านเครดิตที่คาดว่าจะเกิดขึ้น </w:t>
      </w:r>
      <w:r w:rsidRPr="00E45745">
        <w:rPr>
          <w:rFonts w:ascii="Angsana New" w:hAnsi="Angsana New"/>
          <w:spacing w:val="-6"/>
          <w:szCs w:val="30"/>
        </w:rPr>
        <w:t xml:space="preserve">(Expected credit loss) </w:t>
      </w:r>
      <w:r>
        <w:rPr>
          <w:rFonts w:ascii="Angsana New" w:hAnsi="Angsana New" w:hint="cs"/>
          <w:szCs w:val="30"/>
          <w:cs/>
        </w:rPr>
        <w:t>ของ</w:t>
      </w:r>
      <w:r w:rsidR="00043462" w:rsidRPr="00043462">
        <w:rPr>
          <w:rFonts w:ascii="Angsana New" w:hAnsi="Angsana New" w:hint="cs"/>
          <w:szCs w:val="30"/>
          <w:cs/>
        </w:rPr>
        <w:t>ลูกหนี้การค้า บริษัทใช้วิธีการอย่างง่าย</w:t>
      </w:r>
      <w:r w:rsidR="00043462" w:rsidRPr="00043462">
        <w:rPr>
          <w:rFonts w:ascii="Angsana New" w:hAnsi="Angsana New"/>
          <w:szCs w:val="30"/>
        </w:rPr>
        <w:t xml:space="preserve"> (Simplified approach) </w:t>
      </w:r>
      <w:r w:rsidR="00043462" w:rsidRPr="00043462">
        <w:rPr>
          <w:rFonts w:ascii="Angsana New" w:hAnsi="Angsana New" w:hint="cs"/>
          <w:szCs w:val="30"/>
          <w:cs/>
        </w:rPr>
        <w:t>โดย</w:t>
      </w:r>
      <w:r w:rsidR="00043462" w:rsidRPr="00043462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</w:t>
      </w:r>
      <w:r w:rsidR="00043462" w:rsidRPr="00043462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สำหรับสินทรัพย์ทางการเงินที่ถูกพิจารณาตามที่กล่าวถึงข้างต้น ทั้งนี้ ในการพิจารณาและวัดมูลค่า</w:t>
      </w:r>
      <w:r w:rsidR="00043462" w:rsidRPr="00043462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="00043462" w:rsidRPr="00043462">
        <w:rPr>
          <w:rFonts w:ascii="Angsana New" w:hAnsi="Angsana New" w:hint="cs"/>
          <w:szCs w:val="30"/>
          <w:cs/>
        </w:rPr>
        <w:t>สำหรับวิธีการอย่างง่าย มีการนำข้อมูล</w:t>
      </w:r>
      <w:r w:rsidR="00043462" w:rsidRPr="00043462">
        <w:rPr>
          <w:rFonts w:ascii="Angsana New" w:hAnsi="Angsana New"/>
          <w:szCs w:val="30"/>
          <w:cs/>
        </w:rPr>
        <w:t>ผลขาดทุนด้านเครดิต</w:t>
      </w:r>
      <w:r w:rsidR="00043462" w:rsidRPr="00043462">
        <w:rPr>
          <w:rFonts w:ascii="Angsana New" w:hAnsi="Angsana New" w:hint="cs"/>
          <w:szCs w:val="30"/>
          <w:cs/>
        </w:rPr>
        <w:t>ในอดีต (</w:t>
      </w:r>
      <w:r w:rsidR="00043462" w:rsidRPr="00043462">
        <w:rPr>
          <w:rFonts w:ascii="Angsana New" w:hAnsi="Angsana New"/>
          <w:szCs w:val="30"/>
        </w:rPr>
        <w:t>Historical credit loss</w:t>
      </w:r>
      <w:r w:rsidR="00043462" w:rsidRPr="00043462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มาประกอบกันกับข้อมูลที่มีการคาดการณ์ไปในอนาคต</w:t>
      </w:r>
      <w:r w:rsidR="00043462" w:rsidRPr="00043462">
        <w:rPr>
          <w:rFonts w:ascii="Angsana New" w:hAnsi="Angsana New"/>
          <w:szCs w:val="30"/>
        </w:rPr>
        <w:t xml:space="preserve"> (Forward-looking information)</w:t>
      </w:r>
      <w:r w:rsidR="00043462" w:rsidRPr="00043462">
        <w:rPr>
          <w:rFonts w:ascii="Angsana New" w:hAnsi="Angsana New" w:hint="cs"/>
          <w:szCs w:val="30"/>
          <w:cs/>
        </w:rPr>
        <w:t xml:space="preserve"> ในส่วนของสินทรัพย์นั้นและปัจจัยสำคัญ ๆ ของสภาพแวดล้อมเชิงเศรษฐกิจ </w:t>
      </w:r>
      <w:r w:rsidR="00043462" w:rsidRPr="00043462">
        <w:rPr>
          <w:rFonts w:ascii="Angsana New" w:hAnsi="Angsana New"/>
          <w:szCs w:val="30"/>
          <w:cs/>
        </w:rPr>
        <w:t xml:space="preserve">ในส่วนของลูกหนี้ต่าง ๆ </w:t>
      </w:r>
      <w:r w:rsidR="00043462" w:rsidRPr="00043462">
        <w:rPr>
          <w:rFonts w:ascii="Angsana New" w:hAnsi="Angsana New" w:hint="cs"/>
          <w:szCs w:val="30"/>
          <w:cs/>
        </w:rPr>
        <w:t>บริษัท</w:t>
      </w:r>
      <w:r w:rsidR="00043462" w:rsidRPr="00043462">
        <w:rPr>
          <w:rFonts w:ascii="Angsana New" w:hAnsi="Angsana New"/>
          <w:szCs w:val="30"/>
          <w:cs/>
        </w:rPr>
        <w:t>จัดกลุ่มประชากรโดยให้ความสำคัญไปที่ข้อมูลยอดคงค้างตามอายุหนี้</w:t>
      </w:r>
      <w:r w:rsidR="00821DEB">
        <w:rPr>
          <w:rFonts w:ascii="Angsana New" w:hAnsi="Angsana New" w:hint="cs"/>
          <w:szCs w:val="30"/>
          <w:cs/>
        </w:rPr>
        <w:t xml:space="preserve"> </w:t>
      </w:r>
      <w:r w:rsidR="00043462" w:rsidRPr="00043462">
        <w:rPr>
          <w:rFonts w:ascii="Angsana New" w:hAnsi="Angsana New"/>
          <w:szCs w:val="30"/>
        </w:rPr>
        <w:t>(Aging balance information)</w:t>
      </w:r>
      <w:r w:rsidR="00043462" w:rsidRPr="00043462">
        <w:rPr>
          <w:rFonts w:ascii="Angsana New" w:hAnsi="Angsana New"/>
          <w:szCs w:val="30"/>
          <w:cs/>
        </w:rPr>
        <w:t xml:space="preserve"> โดยจัดเก็บข้อมูลย้อนหลังสำหรับ </w:t>
      </w:r>
      <w:r w:rsidR="00043462" w:rsidRPr="00043462">
        <w:rPr>
          <w:rFonts w:ascii="Angsana New" w:hAnsi="Angsana New"/>
          <w:szCs w:val="30"/>
        </w:rPr>
        <w:t xml:space="preserve">Historical credit loss </w:t>
      </w:r>
      <w:r w:rsidR="00043462" w:rsidRPr="00043462">
        <w:rPr>
          <w:rFonts w:ascii="Angsana New" w:hAnsi="Angsana New"/>
          <w:szCs w:val="30"/>
          <w:cs/>
        </w:rPr>
        <w:t xml:space="preserve">ประมาณ </w:t>
      </w:r>
      <w:r w:rsidR="00821DEB">
        <w:rPr>
          <w:rFonts w:ascii="Angsana New" w:hAnsi="Angsana New"/>
          <w:szCs w:val="30"/>
        </w:rPr>
        <w:t>3</w:t>
      </w:r>
      <w:r w:rsidR="00043462" w:rsidRPr="00043462">
        <w:rPr>
          <w:rFonts w:ascii="Angsana New" w:hAnsi="Angsana New"/>
          <w:szCs w:val="30"/>
          <w:cs/>
        </w:rPr>
        <w:t xml:space="preserve"> ปี</w:t>
      </w:r>
    </w:p>
    <w:p w14:paraId="77A9D8A8" w14:textId="77777777" w:rsidR="00821DEB" w:rsidRPr="00821DEB" w:rsidRDefault="00821DEB" w:rsidP="00821DE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49E99A85" w14:textId="77777777" w:rsidR="00821DEB" w:rsidRPr="00FC1727" w:rsidRDefault="00821DEB" w:rsidP="00821DEB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C1727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21D9B2F7" w14:textId="77777777" w:rsidR="00821DEB" w:rsidRPr="00821DEB" w:rsidRDefault="00821DEB" w:rsidP="00821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24"/>
          <w:szCs w:val="24"/>
        </w:rPr>
      </w:pPr>
    </w:p>
    <w:p w14:paraId="37B36E9F" w14:textId="77777777" w:rsidR="00821DEB" w:rsidRPr="00043462" w:rsidRDefault="00821DEB" w:rsidP="00821DEB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 w:rsidRPr="00FC1727">
        <w:rPr>
          <w:rFonts w:ascii="Angsana New" w:hAnsi="Angsana New"/>
          <w:szCs w:val="30"/>
          <w:cs/>
        </w:rPr>
        <w:t>กำไรต่อหุ้นขั้นพื้นฐานคำนวณโดยการหารกำไรสำหรับปีด้วยจำนวนหุ้นสามัญถัวเฉลี่ยถ่วงน้ำหนักที่ออกในระหว่างปี</w:t>
      </w:r>
    </w:p>
    <w:p w14:paraId="79A788C6" w14:textId="77777777" w:rsidR="00EB15C0" w:rsidRPr="00821DEB" w:rsidRDefault="00EB15C0" w:rsidP="00EB15C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B370AEB" w14:textId="77777777" w:rsidR="00492D54" w:rsidRPr="009820EC" w:rsidRDefault="00BE7DFB" w:rsidP="0043414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820EC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="00A767D9" w:rsidRPr="009820EC">
        <w:rPr>
          <w:rFonts w:ascii="Angsana New" w:hAnsi="Angsana New"/>
          <w:b/>
          <w:bCs/>
          <w:sz w:val="30"/>
          <w:szCs w:val="30"/>
          <w:cs/>
        </w:rPr>
        <w:t>ายการบัญชีกับบุคคลหรือกิจการที่เกี่ยวข้องกัน</w:t>
      </w:r>
    </w:p>
    <w:p w14:paraId="79AA9DED" w14:textId="77777777" w:rsidR="00A767D9" w:rsidRPr="00821DEB" w:rsidRDefault="00A767D9" w:rsidP="00A7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both"/>
        <w:rPr>
          <w:rFonts w:ascii="Angsana New" w:hAnsi="Angsana New"/>
          <w:sz w:val="24"/>
          <w:szCs w:val="24"/>
        </w:rPr>
      </w:pPr>
    </w:p>
    <w:p w14:paraId="21799505" w14:textId="77777777" w:rsidR="00A25ED5" w:rsidRPr="004E71F0" w:rsidRDefault="005C3464" w:rsidP="004E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9820EC">
        <w:rPr>
          <w:rFonts w:ascii="Angsana New" w:hAnsi="Angsana New"/>
          <w:spacing w:val="-2"/>
          <w:sz w:val="30"/>
          <w:szCs w:val="30"/>
          <w:cs/>
        </w:rPr>
        <w:t>บุคคลหรือกิจการที่เกี่ยวข้องกัน</w:t>
      </w:r>
      <w:r w:rsidR="00BB2A36" w:rsidRPr="009820EC">
        <w:rPr>
          <w:rFonts w:ascii="Angsana New" w:hAnsi="Angsana New"/>
          <w:color w:val="FFFFFF"/>
          <w:spacing w:val="-2"/>
          <w:sz w:val="30"/>
          <w:szCs w:val="30"/>
          <w:cs/>
        </w:rPr>
        <w:t xml:space="preserve"> </w:t>
      </w:r>
      <w:r w:rsidRPr="009820EC">
        <w:rPr>
          <w:rFonts w:ascii="Angsana New" w:hAnsi="Angsana New"/>
          <w:spacing w:val="-2"/>
          <w:sz w:val="30"/>
          <w:szCs w:val="30"/>
          <w:cs/>
        </w:rPr>
        <w:t>หมายถึง</w:t>
      </w:r>
      <w:r w:rsidR="00BB2A36" w:rsidRPr="009820E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820EC">
        <w:rPr>
          <w:rFonts w:ascii="Angsana New" w:hAnsi="Angsana New"/>
          <w:spacing w:val="-2"/>
          <w:sz w:val="30"/>
          <w:szCs w:val="30"/>
          <w:cs/>
        </w:rPr>
        <w:t>บุคคลหรือกิจการที่อยู่ภายใต้การควบคุมของบริษัท</w:t>
      </w:r>
      <w:r w:rsidR="00BB2A36" w:rsidRPr="009820EC">
        <w:rPr>
          <w:rFonts w:ascii="Angsana New" w:hAnsi="Angsana New"/>
          <w:color w:val="FFFFFF"/>
          <w:spacing w:val="-2"/>
          <w:sz w:val="30"/>
          <w:szCs w:val="30"/>
          <w:cs/>
        </w:rPr>
        <w:t xml:space="preserve"> </w:t>
      </w:r>
      <w:r w:rsidRPr="009820EC">
        <w:rPr>
          <w:rFonts w:ascii="Angsana New" w:hAnsi="Angsana New"/>
          <w:spacing w:val="-2"/>
          <w:sz w:val="30"/>
          <w:szCs w:val="30"/>
          <w:cs/>
        </w:rPr>
        <w:t>หรือ</w:t>
      </w:r>
      <w:r w:rsidRPr="004E71F0">
        <w:rPr>
          <w:rFonts w:ascii="Angsana New" w:hAnsi="Angsana New"/>
          <w:spacing w:val="-2"/>
          <w:sz w:val="30"/>
          <w:szCs w:val="30"/>
          <w:cs/>
        </w:rPr>
        <w:t>สามารถควบคุมบริษัททั้งทางตรงและทางอ้อม</w:t>
      </w:r>
      <w:r w:rsidR="00BB2A36" w:rsidRPr="004E71F0">
        <w:rPr>
          <w:rFonts w:ascii="Angsana New" w:hAnsi="Angsana New"/>
          <w:color w:val="FFFFFF"/>
          <w:spacing w:val="-2"/>
          <w:sz w:val="30"/>
          <w:szCs w:val="30"/>
          <w:cs/>
        </w:rPr>
        <w:t xml:space="preserve"> </w:t>
      </w:r>
      <w:r w:rsidRPr="004E71F0">
        <w:rPr>
          <w:rFonts w:ascii="Angsana New" w:hAnsi="Angsana New"/>
          <w:spacing w:val="-2"/>
          <w:sz w:val="30"/>
          <w:szCs w:val="30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5056A779" w14:textId="77777777" w:rsidR="00B23756" w:rsidRPr="00821DEB" w:rsidRDefault="00B23756" w:rsidP="004E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503"/>
        <w:gridCol w:w="284"/>
        <w:gridCol w:w="4677"/>
      </w:tblGrid>
      <w:tr w:rsidR="00274BD7" w:rsidRPr="004E71F0" w14:paraId="6464EB64" w14:textId="77777777" w:rsidTr="00A40AA5">
        <w:tc>
          <w:tcPr>
            <w:tcW w:w="4503" w:type="dxa"/>
            <w:tcBorders>
              <w:bottom w:val="single" w:sz="4" w:space="0" w:color="auto"/>
            </w:tcBorders>
            <w:vAlign w:val="bottom"/>
          </w:tcPr>
          <w:p w14:paraId="2763B1D0" w14:textId="77777777" w:rsidR="00274BD7" w:rsidRPr="004E71F0" w:rsidRDefault="00274BD7" w:rsidP="004E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ชื่อบุคคลและกิจการ</w:t>
            </w:r>
          </w:p>
        </w:tc>
        <w:tc>
          <w:tcPr>
            <w:tcW w:w="284" w:type="dxa"/>
            <w:vAlign w:val="bottom"/>
          </w:tcPr>
          <w:p w14:paraId="36A93EC5" w14:textId="77777777" w:rsidR="00274BD7" w:rsidRPr="004E71F0" w:rsidRDefault="00274BD7" w:rsidP="004E71F0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vAlign w:val="bottom"/>
          </w:tcPr>
          <w:p w14:paraId="15D9ECFA" w14:textId="77777777" w:rsidR="00274BD7" w:rsidRPr="004E71F0" w:rsidRDefault="00274BD7" w:rsidP="004E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26BE2" w:rsidRPr="00B72F2E" w14:paraId="01961BD7" w14:textId="77777777" w:rsidTr="00A40AA5">
        <w:tc>
          <w:tcPr>
            <w:tcW w:w="4503" w:type="dxa"/>
            <w:vAlign w:val="bottom"/>
          </w:tcPr>
          <w:p w14:paraId="0EA73A7E" w14:textId="77777777" w:rsidR="00026BE2" w:rsidRPr="00B72F2E" w:rsidRDefault="00026BE2" w:rsidP="004E71F0">
            <w:pPr>
              <w:spacing w:line="240" w:lineRule="auto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14:paraId="407B9B1C" w14:textId="77777777" w:rsidR="00026BE2" w:rsidRPr="00B72F2E" w:rsidRDefault="00026BE2" w:rsidP="004E71F0">
            <w:pPr>
              <w:spacing w:line="240" w:lineRule="auto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77" w:type="dxa"/>
            <w:vAlign w:val="bottom"/>
          </w:tcPr>
          <w:p w14:paraId="60FA68DF" w14:textId="77777777" w:rsidR="00026BE2" w:rsidRPr="00B72F2E" w:rsidRDefault="00026BE2" w:rsidP="004E71F0">
            <w:pPr>
              <w:spacing w:line="240" w:lineRule="auto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6BE2" w:rsidRPr="004E71F0" w14:paraId="72A6506D" w14:textId="77777777" w:rsidTr="00A40AA5">
        <w:tc>
          <w:tcPr>
            <w:tcW w:w="4503" w:type="dxa"/>
            <w:vAlign w:val="bottom"/>
          </w:tcPr>
          <w:p w14:paraId="76B6BF00" w14:textId="77777777" w:rsidR="00026BE2" w:rsidRPr="004E71F0" w:rsidRDefault="007B5BF1" w:rsidP="00B72F2E">
            <w:pPr>
              <w:spacing w:line="240" w:lineRule="auto"/>
              <w:ind w:left="-111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</w:t>
            </w:r>
            <w:r w:rsidR="0068726D" w:rsidRPr="004E71F0">
              <w:rPr>
                <w:rFonts w:ascii="Angsana New" w:hAnsi="Angsana New"/>
                <w:b/>
                <w:sz w:val="30"/>
                <w:szCs w:val="30"/>
                <w:cs/>
              </w:rPr>
              <w:t>อุตสาหกรรมอาหารไทย (</w:t>
            </w:r>
            <w:r w:rsidR="0082763A" w:rsidRPr="00F76B24">
              <w:rPr>
                <w:rFonts w:ascii="Angsana New" w:hAnsi="Angsana New"/>
                <w:bCs/>
                <w:sz w:val="30"/>
                <w:szCs w:val="30"/>
              </w:rPr>
              <w:t>1964</w:t>
            </w:r>
            <w:r w:rsidR="0068726D" w:rsidRPr="004E71F0">
              <w:rPr>
                <w:rFonts w:ascii="Angsana New" w:hAnsi="Angsana New"/>
                <w:b/>
                <w:sz w:val="30"/>
                <w:szCs w:val="30"/>
                <w:cs/>
              </w:rPr>
              <w:t>) จำกัด</w:t>
            </w:r>
          </w:p>
        </w:tc>
        <w:tc>
          <w:tcPr>
            <w:tcW w:w="284" w:type="dxa"/>
            <w:vAlign w:val="bottom"/>
          </w:tcPr>
          <w:p w14:paraId="5BCA502C" w14:textId="77777777" w:rsidR="00026BE2" w:rsidRPr="004E71F0" w:rsidRDefault="00026BE2" w:rsidP="004E71F0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7B728006" w14:textId="77777777" w:rsidR="00026BE2" w:rsidRPr="004E71F0" w:rsidRDefault="007B5BF1" w:rsidP="004E71F0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ผู้ถือหุ้น และกรรมการร่วมกัน</w:t>
            </w:r>
          </w:p>
        </w:tc>
      </w:tr>
      <w:tr w:rsidR="00B72F2E" w:rsidRPr="004E71F0" w14:paraId="74D7F984" w14:textId="77777777" w:rsidTr="00A40AA5">
        <w:tc>
          <w:tcPr>
            <w:tcW w:w="4503" w:type="dxa"/>
            <w:vAlign w:val="bottom"/>
          </w:tcPr>
          <w:p w14:paraId="6711A1D0" w14:textId="496FDEC4" w:rsidR="00B72F2E" w:rsidRPr="00224F46" w:rsidRDefault="00B72F2E" w:rsidP="00B72F2E">
            <w:pPr>
              <w:spacing w:line="240" w:lineRule="auto"/>
              <w:ind w:left="-111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24F46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เบฟเวอร์เรจ อินโนเวชั่น จำกัด</w:t>
            </w:r>
          </w:p>
        </w:tc>
        <w:tc>
          <w:tcPr>
            <w:tcW w:w="284" w:type="dxa"/>
            <w:vAlign w:val="bottom"/>
          </w:tcPr>
          <w:p w14:paraId="2A79950F" w14:textId="77777777" w:rsidR="00B72F2E" w:rsidRPr="004701CC" w:rsidRDefault="00B72F2E" w:rsidP="004E71F0">
            <w:pPr>
              <w:spacing w:line="240" w:lineRule="auto"/>
              <w:ind w:right="14"/>
              <w:rPr>
                <w:rFonts w:ascii="Angsana New" w:hAnsi="Angsana New"/>
                <w:color w:val="EE0000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15583AE4" w14:textId="022AF307" w:rsidR="00B72F2E" w:rsidRPr="004E16C3" w:rsidRDefault="004701CC" w:rsidP="004E71F0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E16C3">
              <w:rPr>
                <w:rFonts w:ascii="Angsana New" w:hAnsi="Angsana New"/>
                <w:sz w:val="30"/>
                <w:szCs w:val="30"/>
                <w:cs/>
              </w:rPr>
              <w:t>ผู้ถือหุ้น และกรรมการร่วมกัน</w:t>
            </w:r>
          </w:p>
        </w:tc>
      </w:tr>
      <w:tr w:rsidR="00CE4B1C" w:rsidRPr="004E71F0" w14:paraId="396ABDC2" w14:textId="77777777" w:rsidTr="00A40AA5">
        <w:tc>
          <w:tcPr>
            <w:tcW w:w="4503" w:type="dxa"/>
          </w:tcPr>
          <w:p w14:paraId="71685550" w14:textId="77777777" w:rsidR="00CE4B1C" w:rsidRPr="004E71F0" w:rsidRDefault="00CE4B1C" w:rsidP="00B72F2E">
            <w:pPr>
              <w:spacing w:line="240" w:lineRule="auto"/>
              <w:ind w:left="-111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84" w:type="dxa"/>
            <w:vAlign w:val="bottom"/>
          </w:tcPr>
          <w:p w14:paraId="4A9DD7AC" w14:textId="77777777" w:rsidR="00CE4B1C" w:rsidRPr="004E71F0" w:rsidRDefault="00CE4B1C" w:rsidP="004E71F0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467B3D5" w14:textId="59A9F6BB" w:rsidR="00CE4B1C" w:rsidRPr="004E71F0" w:rsidRDefault="00CE4B1C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 ๆ ของกิจการ</w:t>
            </w:r>
            <w:r w:rsidR="0024100A" w:rsidRPr="004E71F0">
              <w:rPr>
                <w:rFonts w:ascii="Angsana New" w:hAnsi="Angsana New"/>
                <w:sz w:val="30"/>
                <w:szCs w:val="30"/>
                <w:cs/>
              </w:rPr>
              <w:t>ไม่ว่าทางตรงหรือทางอ้อม ทั้งนี้</w:t>
            </w:r>
            <w:r w:rsidRPr="004E71F0">
              <w:rPr>
                <w:rFonts w:ascii="Angsana New" w:hAnsi="Angsana New"/>
                <w:sz w:val="30"/>
                <w:szCs w:val="30"/>
                <w:cs/>
              </w:rPr>
              <w:t>รวมถึงกรรมการของบริษัท</w:t>
            </w:r>
            <w:r w:rsidR="004D4D97" w:rsidRPr="004E71F0">
              <w:rPr>
                <w:rFonts w:ascii="Angsana New" w:hAnsi="Angsana New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4EFE8AFA" w14:textId="77777777" w:rsidR="00C83CB3" w:rsidRPr="00B72F2E" w:rsidRDefault="00C83CB3" w:rsidP="00B72F2E">
      <w:pPr>
        <w:pStyle w:val="NoSpacing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162667F3" w14:textId="77777777" w:rsidR="00EA4DE6" w:rsidRPr="004E71F0" w:rsidRDefault="00EA4DE6" w:rsidP="004E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4E71F0">
        <w:rPr>
          <w:rFonts w:ascii="Angsana New" w:hAnsi="Angsana New"/>
          <w:sz w:val="30"/>
          <w:szCs w:val="30"/>
          <w:cs/>
        </w:rPr>
        <w:t>นโยบายการกำหนดราคา</w:t>
      </w:r>
      <w:r w:rsidR="00377F94" w:rsidRPr="004E71F0">
        <w:rPr>
          <w:rFonts w:ascii="Angsana New" w:hAnsi="Angsana New"/>
          <w:sz w:val="30"/>
          <w:szCs w:val="30"/>
          <w:cs/>
        </w:rPr>
        <w:t xml:space="preserve"> มี</w:t>
      </w:r>
      <w:r w:rsidRPr="004E71F0">
        <w:rPr>
          <w:rFonts w:ascii="Angsana New" w:hAnsi="Angsana New"/>
          <w:sz w:val="30"/>
          <w:szCs w:val="30"/>
          <w:cs/>
        </w:rPr>
        <w:t>ดังนี้</w:t>
      </w:r>
    </w:p>
    <w:p w14:paraId="5A6E818F" w14:textId="77777777" w:rsidR="00EA4DE6" w:rsidRPr="00C3092E" w:rsidRDefault="00EA4DE6" w:rsidP="004E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85"/>
        <w:gridCol w:w="284"/>
        <w:gridCol w:w="4677"/>
      </w:tblGrid>
      <w:tr w:rsidR="00EA4DE6" w:rsidRPr="004E71F0" w14:paraId="01E6D7D8" w14:textId="77777777" w:rsidTr="00A40AA5"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D3233" w14:textId="77777777" w:rsidR="00EA4DE6" w:rsidRPr="004E71F0" w:rsidRDefault="00EA4DE6" w:rsidP="004E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2BB3E7" w14:textId="77777777" w:rsidR="00EA4DE6" w:rsidRPr="004E71F0" w:rsidRDefault="00EA4DE6" w:rsidP="004E71F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19BE7" w14:textId="77777777" w:rsidR="00EA4DE6" w:rsidRPr="004E71F0" w:rsidRDefault="00EA4DE6" w:rsidP="004E71F0">
            <w:pPr>
              <w:tabs>
                <w:tab w:val="decimal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34AB7" w:rsidRPr="00B72F2E" w14:paraId="5EF339B6" w14:textId="77777777" w:rsidTr="00A40AA5">
        <w:tblPrEx>
          <w:tblLook w:val="01E0" w:firstRow="1" w:lastRow="1" w:firstColumn="1" w:lastColumn="1" w:noHBand="0" w:noVBand="0"/>
        </w:tblPrEx>
        <w:tc>
          <w:tcPr>
            <w:tcW w:w="4485" w:type="dxa"/>
            <w:vAlign w:val="bottom"/>
          </w:tcPr>
          <w:p w14:paraId="0FF334BE" w14:textId="77777777" w:rsidR="00B34AB7" w:rsidRPr="00B72F2E" w:rsidRDefault="00B34AB7" w:rsidP="004E71F0">
            <w:pPr>
              <w:tabs>
                <w:tab w:val="left" w:pos="162"/>
              </w:tabs>
              <w:spacing w:line="240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bottom"/>
          </w:tcPr>
          <w:p w14:paraId="003B0424" w14:textId="77777777" w:rsidR="00B34AB7" w:rsidRPr="00B72F2E" w:rsidRDefault="00B34AB7" w:rsidP="004E71F0">
            <w:pPr>
              <w:spacing w:line="240" w:lineRule="auto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77" w:type="dxa"/>
            <w:vAlign w:val="bottom"/>
          </w:tcPr>
          <w:p w14:paraId="731A9C83" w14:textId="77777777" w:rsidR="00B34AB7" w:rsidRPr="00B72F2E" w:rsidRDefault="00B34AB7" w:rsidP="004E71F0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178A8" w:rsidRPr="004E71F0" w14:paraId="3C4A7EAC" w14:textId="77777777" w:rsidTr="008906FA">
        <w:tblPrEx>
          <w:tblLook w:val="01E0" w:firstRow="1" w:lastRow="1" w:firstColumn="1" w:lastColumn="1" w:noHBand="0" w:noVBand="0"/>
        </w:tblPrEx>
        <w:tc>
          <w:tcPr>
            <w:tcW w:w="4485" w:type="dxa"/>
            <w:vAlign w:val="bottom"/>
          </w:tcPr>
          <w:p w14:paraId="33F9E78A" w14:textId="77777777" w:rsidR="00A178A8" w:rsidRPr="00B72F2E" w:rsidRDefault="00A178A8" w:rsidP="00B72F2E">
            <w:pPr>
              <w:spacing w:line="240" w:lineRule="auto"/>
              <w:ind w:left="-111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2F2E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84" w:type="dxa"/>
            <w:vAlign w:val="bottom"/>
          </w:tcPr>
          <w:p w14:paraId="15346C9B" w14:textId="77777777" w:rsidR="00A178A8" w:rsidRPr="004E71F0" w:rsidRDefault="00A178A8" w:rsidP="004E71F0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</w:tcPr>
          <w:p w14:paraId="17373720" w14:textId="77777777" w:rsidR="00A178A8" w:rsidRPr="004E71F0" w:rsidRDefault="00A178A8" w:rsidP="008906FA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E71F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B44B2C" w:rsidRPr="004E71F0" w14:paraId="24D5C56F" w14:textId="77777777" w:rsidTr="007139FB">
        <w:tblPrEx>
          <w:tblLook w:val="01E0" w:firstRow="1" w:lastRow="1" w:firstColumn="1" w:lastColumn="1" w:noHBand="0" w:noVBand="0"/>
        </w:tblPrEx>
        <w:tc>
          <w:tcPr>
            <w:tcW w:w="4485" w:type="dxa"/>
            <w:vAlign w:val="bottom"/>
          </w:tcPr>
          <w:p w14:paraId="10EA613B" w14:textId="77777777" w:rsidR="00B44B2C" w:rsidRPr="00B72F2E" w:rsidRDefault="00B44B2C" w:rsidP="00B72F2E">
            <w:pPr>
              <w:spacing w:line="240" w:lineRule="auto"/>
              <w:ind w:left="-111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2F2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ค่าบริการกระจายสินค้า</w:t>
            </w:r>
          </w:p>
        </w:tc>
        <w:tc>
          <w:tcPr>
            <w:tcW w:w="284" w:type="dxa"/>
            <w:vAlign w:val="bottom"/>
          </w:tcPr>
          <w:p w14:paraId="0AA0D89F" w14:textId="77777777" w:rsidR="00B44B2C" w:rsidRPr="004E71F0" w:rsidRDefault="00B44B2C" w:rsidP="007139FB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57A30A7A" w14:textId="77777777" w:rsidR="00B44B2C" w:rsidRPr="004E71F0" w:rsidRDefault="00B44B2C" w:rsidP="007139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0DC1DE36" w14:textId="1DFCB187" w:rsidR="00694EC9" w:rsidRPr="004E71F0" w:rsidRDefault="004302A6" w:rsidP="004E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E71F0">
        <w:rPr>
          <w:rFonts w:ascii="Angsana New" w:hAnsi="Angsana New"/>
          <w:sz w:val="30"/>
          <w:szCs w:val="30"/>
          <w:cs/>
        </w:rPr>
        <w:lastRenderedPageBreak/>
        <w:t>ยอดคงเหลือที่ม</w:t>
      </w:r>
      <w:r w:rsidR="000A5491" w:rsidRPr="004E71F0">
        <w:rPr>
          <w:rFonts w:ascii="Angsana New" w:hAnsi="Angsana New"/>
          <w:sz w:val="30"/>
          <w:szCs w:val="30"/>
          <w:cs/>
        </w:rPr>
        <w:t>ีสาระสำคัญ</w:t>
      </w:r>
      <w:r w:rsidRPr="004E71F0">
        <w:rPr>
          <w:rFonts w:ascii="Angsana New" w:hAnsi="Angsana New"/>
          <w:sz w:val="30"/>
          <w:szCs w:val="30"/>
          <w:cs/>
        </w:rPr>
        <w:t>กับ</w:t>
      </w:r>
      <w:r w:rsidR="00220831" w:rsidRPr="004E71F0">
        <w:rPr>
          <w:rFonts w:ascii="Angsana New" w:hAnsi="Angsana New"/>
          <w:sz w:val="30"/>
          <w:szCs w:val="30"/>
          <w:cs/>
        </w:rPr>
        <w:t>บุคคลหรือ</w:t>
      </w:r>
      <w:r w:rsidR="0093624F" w:rsidRPr="004E71F0">
        <w:rPr>
          <w:rFonts w:ascii="Angsana New" w:hAnsi="Angsana New"/>
          <w:sz w:val="30"/>
          <w:szCs w:val="30"/>
          <w:cs/>
        </w:rPr>
        <w:t>กิจการ</w:t>
      </w:r>
      <w:r w:rsidRPr="004E71F0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444B68">
        <w:rPr>
          <w:rFonts w:ascii="Angsana New" w:hAnsi="Angsana New"/>
          <w:color w:val="FFFFFF"/>
          <w:sz w:val="30"/>
          <w:szCs w:val="30"/>
        </w:rPr>
        <w:t>-</w:t>
      </w:r>
      <w:r w:rsidRPr="004E71F0">
        <w:rPr>
          <w:rFonts w:ascii="Angsana New" w:hAnsi="Angsana New"/>
          <w:sz w:val="30"/>
          <w:szCs w:val="30"/>
          <w:cs/>
        </w:rPr>
        <w:t>ณ</w:t>
      </w:r>
      <w:r w:rsidR="00444B68">
        <w:rPr>
          <w:rFonts w:ascii="Angsana New" w:hAnsi="Angsana New"/>
          <w:color w:val="FFFFFF"/>
          <w:sz w:val="30"/>
          <w:szCs w:val="30"/>
        </w:rPr>
        <w:t>-</w:t>
      </w:r>
      <w:r w:rsidRPr="004E71F0">
        <w:rPr>
          <w:rFonts w:ascii="Angsana New" w:hAnsi="Angsana New"/>
          <w:sz w:val="30"/>
          <w:szCs w:val="30"/>
          <w:cs/>
        </w:rPr>
        <w:t>วันที่</w:t>
      </w:r>
      <w:r w:rsidR="00444B68">
        <w:rPr>
          <w:rFonts w:ascii="Angsana New" w:hAnsi="Angsana New"/>
          <w:color w:val="FFFFFF"/>
          <w:sz w:val="30"/>
          <w:szCs w:val="30"/>
        </w:rPr>
        <w:t>-</w:t>
      </w:r>
      <w:r w:rsidR="0082763A" w:rsidRPr="0082763A">
        <w:rPr>
          <w:rFonts w:ascii="Angsana New" w:hAnsi="Angsana New"/>
          <w:sz w:val="30"/>
          <w:szCs w:val="30"/>
        </w:rPr>
        <w:t>31</w:t>
      </w:r>
      <w:r w:rsidR="00444B68">
        <w:rPr>
          <w:rFonts w:ascii="Angsana New" w:hAnsi="Angsana New"/>
          <w:color w:val="FFFFFF"/>
          <w:sz w:val="30"/>
          <w:szCs w:val="30"/>
        </w:rPr>
        <w:t>-</w:t>
      </w:r>
      <w:r w:rsidR="0097439F" w:rsidRPr="004E71F0">
        <w:rPr>
          <w:rFonts w:ascii="Angsana New" w:hAnsi="Angsana New"/>
          <w:sz w:val="30"/>
          <w:szCs w:val="30"/>
          <w:cs/>
        </w:rPr>
        <w:t>ธันวาคม</w:t>
      </w:r>
      <w:r w:rsidR="00444B68">
        <w:rPr>
          <w:rFonts w:ascii="Angsana New" w:hAnsi="Angsana New"/>
          <w:color w:val="FFFFFF"/>
          <w:sz w:val="30"/>
          <w:szCs w:val="30"/>
        </w:rPr>
        <w:t>-</w:t>
      </w:r>
      <w:r w:rsidR="0082763A" w:rsidRPr="0082763A">
        <w:rPr>
          <w:rFonts w:ascii="Angsana New" w:hAnsi="Angsana New"/>
          <w:sz w:val="30"/>
          <w:szCs w:val="30"/>
        </w:rPr>
        <w:t>2</w:t>
      </w:r>
      <w:r w:rsidR="00EE619B">
        <w:rPr>
          <w:rFonts w:ascii="Angsana New" w:hAnsi="Angsana New"/>
          <w:sz w:val="30"/>
          <w:szCs w:val="30"/>
        </w:rPr>
        <w:t>56</w:t>
      </w:r>
      <w:r w:rsidR="00132E49">
        <w:rPr>
          <w:rFonts w:ascii="Angsana New" w:hAnsi="Angsana New"/>
          <w:sz w:val="30"/>
          <w:szCs w:val="30"/>
        </w:rPr>
        <w:t>8</w:t>
      </w:r>
      <w:r w:rsidR="00476E10" w:rsidRPr="00476E10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97439F" w:rsidRPr="004E71F0">
        <w:rPr>
          <w:rFonts w:ascii="Angsana New" w:hAnsi="Angsana New"/>
          <w:sz w:val="30"/>
          <w:szCs w:val="30"/>
          <w:cs/>
        </w:rPr>
        <w:t>และ</w:t>
      </w:r>
      <w:r w:rsidR="00444B68">
        <w:rPr>
          <w:rFonts w:ascii="Angsana New" w:hAnsi="Angsana New"/>
          <w:color w:val="FFFFFF"/>
          <w:sz w:val="30"/>
          <w:szCs w:val="30"/>
        </w:rPr>
        <w:t>-</w:t>
      </w:r>
      <w:r w:rsidR="0082763A" w:rsidRPr="0082763A">
        <w:rPr>
          <w:rFonts w:ascii="Angsana New" w:hAnsi="Angsana New"/>
          <w:sz w:val="30"/>
          <w:szCs w:val="30"/>
        </w:rPr>
        <w:t>2</w:t>
      </w:r>
      <w:r w:rsidRPr="004E71F0">
        <w:rPr>
          <w:rFonts w:ascii="Angsana New" w:hAnsi="Angsana New"/>
          <w:sz w:val="30"/>
          <w:szCs w:val="30"/>
        </w:rPr>
        <w:t>5</w:t>
      </w:r>
      <w:r w:rsidR="001113FA">
        <w:rPr>
          <w:rFonts w:ascii="Angsana New" w:hAnsi="Angsana New"/>
          <w:sz w:val="30"/>
          <w:szCs w:val="30"/>
        </w:rPr>
        <w:t>6</w:t>
      </w:r>
      <w:r w:rsidR="00132E49">
        <w:rPr>
          <w:rFonts w:ascii="Angsana New" w:hAnsi="Angsana New"/>
          <w:sz w:val="30"/>
          <w:szCs w:val="30"/>
        </w:rPr>
        <w:t>7</w:t>
      </w:r>
      <w:r w:rsidR="00444B68">
        <w:rPr>
          <w:rFonts w:ascii="Angsana New" w:hAnsi="Angsana New"/>
          <w:color w:val="FFFFFF"/>
          <w:sz w:val="30"/>
          <w:szCs w:val="30"/>
        </w:rPr>
        <w:t>-</w:t>
      </w:r>
      <w:r w:rsidR="00212800" w:rsidRPr="004E71F0">
        <w:rPr>
          <w:rFonts w:ascii="Angsana New" w:hAnsi="Angsana New"/>
          <w:sz w:val="30"/>
          <w:szCs w:val="30"/>
          <w:cs/>
        </w:rPr>
        <w:t>มี</w:t>
      </w:r>
      <w:r w:rsidRPr="004E71F0">
        <w:rPr>
          <w:rFonts w:ascii="Angsana New" w:hAnsi="Angsana New"/>
          <w:sz w:val="30"/>
          <w:szCs w:val="30"/>
          <w:cs/>
        </w:rPr>
        <w:t>ดังนี้</w:t>
      </w:r>
    </w:p>
    <w:p w14:paraId="61766BD9" w14:textId="77777777" w:rsidR="004E71F0" w:rsidRPr="00EB15C0" w:rsidRDefault="004E71F0" w:rsidP="004E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3"/>
        <w:gridCol w:w="1474"/>
        <w:gridCol w:w="238"/>
        <w:gridCol w:w="1474"/>
      </w:tblGrid>
      <w:tr w:rsidR="00F164DA" w:rsidRPr="004E71F0" w14:paraId="35C242E0" w14:textId="77777777" w:rsidTr="00F164D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17144072" w14:textId="77777777" w:rsidR="00F164DA" w:rsidRPr="004E71F0" w:rsidRDefault="00F164DA" w:rsidP="004E71F0">
            <w:pPr>
              <w:pStyle w:val="BodyText3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91C5E" w14:textId="77777777" w:rsidR="00F164DA" w:rsidRPr="004E71F0" w:rsidRDefault="00F164DA" w:rsidP="00A40AA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32E49" w:rsidRPr="004E71F0" w14:paraId="22B3D132" w14:textId="77777777" w:rsidTr="00F164D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88C679C" w14:textId="77777777" w:rsidR="00132E49" w:rsidRPr="004E71F0" w:rsidRDefault="00132E49" w:rsidP="00132E49">
            <w:pPr>
              <w:pStyle w:val="BodyText3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FBC84" w14:textId="7A7E0822" w:rsidR="00132E49" w:rsidRPr="004E71F0" w:rsidRDefault="00132E49" w:rsidP="00132E4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29FDCB6" w14:textId="77777777" w:rsidR="00132E49" w:rsidRPr="004E71F0" w:rsidRDefault="00132E49" w:rsidP="00132E4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2F3E7" w14:textId="4E9F97E3" w:rsidR="00132E49" w:rsidRPr="004E71F0" w:rsidRDefault="00132E49" w:rsidP="00132E4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32E49" w:rsidRPr="004E71F0" w14:paraId="6CDC97DF" w14:textId="77777777" w:rsidTr="00F164DA">
        <w:trPr>
          <w:trHeight w:val="25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76D2156" w14:textId="77777777" w:rsidR="00132E49" w:rsidRPr="004E71F0" w:rsidRDefault="00132E49" w:rsidP="00B72F2E">
            <w:pPr>
              <w:pStyle w:val="BodyText3"/>
              <w:spacing w:line="240" w:lineRule="auto"/>
              <w:ind w:lef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7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0A4C698" w14:textId="77777777" w:rsidR="00132E49" w:rsidRPr="004E71F0" w:rsidRDefault="00132E49" w:rsidP="00132E4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C6393B4" w14:textId="77777777" w:rsidR="00132E49" w:rsidRPr="004E71F0" w:rsidRDefault="00132E49" w:rsidP="00132E49">
            <w:pPr>
              <w:pStyle w:val="BodyText3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03263C1B" w14:textId="77777777" w:rsidR="00132E49" w:rsidRPr="004E71F0" w:rsidRDefault="00132E49" w:rsidP="00132E4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E49" w:rsidRPr="004E71F0" w14:paraId="4B5CEA52" w14:textId="77777777" w:rsidTr="00A31B9B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B2B77" w14:textId="77777777" w:rsidR="00132E49" w:rsidRPr="004E71F0" w:rsidRDefault="00132E49" w:rsidP="00B72F2E">
            <w:pPr>
              <w:spacing w:line="240" w:lineRule="auto"/>
              <w:ind w:left="-111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E71F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7F62E6" w14:textId="732BC0B2" w:rsidR="00132E49" w:rsidRPr="00502830" w:rsidRDefault="00C7395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A01F643" w14:textId="77777777" w:rsidR="00132E49" w:rsidRPr="00BE607C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60" w:lineRule="atLeast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51209D" w14:textId="26C4B80B" w:rsidR="00132E49" w:rsidRPr="00502830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</w:t>
            </w:r>
          </w:p>
        </w:tc>
      </w:tr>
      <w:tr w:rsidR="00132E49" w:rsidRPr="004E71F0" w14:paraId="471D998A" w14:textId="77777777" w:rsidTr="00A31B9B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629F9" w14:textId="77777777" w:rsidR="00132E49" w:rsidRPr="004E71F0" w:rsidRDefault="00132E49" w:rsidP="00B72F2E">
            <w:pPr>
              <w:spacing w:line="240" w:lineRule="auto"/>
              <w:ind w:left="-111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E71F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9D51BAA" w14:textId="74AA4F3C" w:rsidR="00132E49" w:rsidRPr="00502830" w:rsidRDefault="00C7395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F92F2F1" w14:textId="77777777" w:rsidR="00132E49" w:rsidRPr="00BE607C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60" w:lineRule="atLeast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37EEB81" w14:textId="09B74881" w:rsidR="00132E49" w:rsidRPr="00502830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2,814</w:t>
            </w:r>
          </w:p>
        </w:tc>
      </w:tr>
    </w:tbl>
    <w:p w14:paraId="55982FA1" w14:textId="77777777" w:rsidR="00AD39DC" w:rsidRDefault="00AD39DC" w:rsidP="0012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</w:p>
    <w:p w14:paraId="4A680DED" w14:textId="2F35D701" w:rsidR="00B704D7" w:rsidRPr="0068726D" w:rsidRDefault="003D67ED" w:rsidP="0012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  <w:r w:rsidRPr="0068726D">
        <w:rPr>
          <w:rFonts w:ascii="Angsana New" w:hAnsi="Angsana New"/>
          <w:sz w:val="30"/>
          <w:szCs w:val="30"/>
          <w:cs/>
        </w:rPr>
        <w:t>รายการ</w:t>
      </w:r>
      <w:r w:rsidR="00B704D7" w:rsidRPr="0068726D">
        <w:rPr>
          <w:rFonts w:ascii="Angsana New" w:hAnsi="Angsana New"/>
          <w:sz w:val="30"/>
          <w:szCs w:val="30"/>
          <w:cs/>
        </w:rPr>
        <w:t>ที่มีสาระสำคัญที่เกิดขึ้นระหว่าง</w:t>
      </w:r>
      <w:r w:rsidR="00723F7E" w:rsidRPr="0068726D">
        <w:rPr>
          <w:rFonts w:ascii="Angsana New" w:hAnsi="Angsana New"/>
          <w:sz w:val="30"/>
          <w:szCs w:val="30"/>
          <w:cs/>
        </w:rPr>
        <w:t>บุคคล</w:t>
      </w:r>
      <w:r w:rsidR="00B704D7" w:rsidRPr="0068726D">
        <w:rPr>
          <w:rFonts w:ascii="Angsana New" w:hAnsi="Angsana New"/>
          <w:sz w:val="30"/>
          <w:szCs w:val="30"/>
          <w:cs/>
        </w:rPr>
        <w:t>หรือ</w:t>
      </w:r>
      <w:r w:rsidR="00723F7E" w:rsidRPr="0068726D">
        <w:rPr>
          <w:rFonts w:ascii="Angsana New" w:hAnsi="Angsana New"/>
          <w:sz w:val="30"/>
          <w:szCs w:val="30"/>
          <w:cs/>
        </w:rPr>
        <w:t>กิจการ</w:t>
      </w:r>
      <w:r w:rsidR="00B704D7" w:rsidRPr="0068726D">
        <w:rPr>
          <w:rFonts w:ascii="Angsana New" w:hAnsi="Angsana New"/>
          <w:sz w:val="30"/>
          <w:szCs w:val="30"/>
          <w:cs/>
        </w:rPr>
        <w:t>ที่เกี่ยวข้องกันสำหรับ</w:t>
      </w:r>
      <w:r w:rsidR="009C51F4" w:rsidRPr="0068726D">
        <w:rPr>
          <w:rFonts w:ascii="Angsana New" w:hAnsi="Angsana New"/>
          <w:sz w:val="30"/>
          <w:szCs w:val="30"/>
          <w:cs/>
        </w:rPr>
        <w:t>ปี</w:t>
      </w:r>
      <w:r w:rsidR="00B704D7" w:rsidRPr="0068726D">
        <w:rPr>
          <w:rFonts w:ascii="Angsana New" w:hAnsi="Angsana New"/>
          <w:sz w:val="30"/>
          <w:szCs w:val="30"/>
          <w:cs/>
        </w:rPr>
        <w:t>สิ้นสุดวันที่</w:t>
      </w:r>
      <w:r w:rsidR="002457B8">
        <w:rPr>
          <w:rFonts w:ascii="Angsana New" w:hAnsi="Angsana New"/>
          <w:color w:val="FFFFFF"/>
          <w:sz w:val="30"/>
          <w:szCs w:val="30"/>
        </w:rPr>
        <w:t>_</w:t>
      </w:r>
      <w:r w:rsidR="0082763A" w:rsidRPr="0082763A">
        <w:rPr>
          <w:rFonts w:ascii="Angsana New" w:hAnsi="Angsana New"/>
          <w:sz w:val="30"/>
          <w:szCs w:val="30"/>
        </w:rPr>
        <w:t>31</w:t>
      </w:r>
      <w:r w:rsidR="002457B8" w:rsidRPr="002457B8">
        <w:rPr>
          <w:rFonts w:ascii="Angsana New" w:hAnsi="Angsana New"/>
          <w:color w:val="FFFFFF"/>
          <w:sz w:val="30"/>
          <w:szCs w:val="30"/>
        </w:rPr>
        <w:t>_</w:t>
      </w:r>
      <w:r w:rsidR="009C51F4" w:rsidRPr="0068726D">
        <w:rPr>
          <w:rFonts w:ascii="Angsana New" w:hAnsi="Angsana New"/>
          <w:sz w:val="30"/>
          <w:szCs w:val="30"/>
          <w:cs/>
        </w:rPr>
        <w:t>ธันวาคม</w:t>
      </w:r>
      <w:r w:rsidR="002457B8">
        <w:rPr>
          <w:rFonts w:ascii="Angsana New" w:hAnsi="Angsana New"/>
          <w:color w:val="FFFFFF"/>
          <w:sz w:val="30"/>
          <w:szCs w:val="30"/>
        </w:rPr>
        <w:t>_</w:t>
      </w:r>
      <w:r w:rsidR="0082763A" w:rsidRPr="0082763A">
        <w:rPr>
          <w:rFonts w:ascii="Angsana New" w:hAnsi="Angsana New"/>
          <w:sz w:val="30"/>
          <w:szCs w:val="30"/>
        </w:rPr>
        <w:t>2</w:t>
      </w:r>
      <w:r w:rsidR="00EE619B">
        <w:rPr>
          <w:rFonts w:ascii="Angsana New" w:hAnsi="Angsana New"/>
          <w:sz w:val="30"/>
          <w:szCs w:val="30"/>
        </w:rPr>
        <w:t>56</w:t>
      </w:r>
      <w:r w:rsidR="00132E49">
        <w:rPr>
          <w:rFonts w:ascii="Angsana New" w:hAnsi="Angsana New"/>
          <w:sz w:val="30"/>
          <w:szCs w:val="30"/>
        </w:rPr>
        <w:t>8</w:t>
      </w:r>
      <w:r w:rsidR="002457B8" w:rsidRPr="002457B8">
        <w:rPr>
          <w:rFonts w:ascii="Angsana New" w:hAnsi="Angsana New"/>
          <w:color w:val="FFFFFF"/>
          <w:sz w:val="30"/>
          <w:szCs w:val="30"/>
        </w:rPr>
        <w:t>_</w:t>
      </w:r>
      <w:r w:rsidR="00B704D7" w:rsidRPr="0068726D">
        <w:rPr>
          <w:rFonts w:ascii="Angsana New" w:hAnsi="Angsana New"/>
          <w:sz w:val="30"/>
          <w:szCs w:val="30"/>
          <w:cs/>
        </w:rPr>
        <w:t xml:space="preserve">และ </w:t>
      </w:r>
      <w:r w:rsidR="0082763A" w:rsidRPr="0082763A">
        <w:rPr>
          <w:rFonts w:ascii="Angsana New" w:hAnsi="Angsana New"/>
          <w:sz w:val="30"/>
          <w:szCs w:val="30"/>
        </w:rPr>
        <w:t>2</w:t>
      </w:r>
      <w:r w:rsidR="00B704D7" w:rsidRPr="0068726D">
        <w:rPr>
          <w:rFonts w:ascii="Angsana New" w:hAnsi="Angsana New"/>
          <w:sz w:val="30"/>
          <w:szCs w:val="30"/>
        </w:rPr>
        <w:t>5</w:t>
      </w:r>
      <w:r w:rsidR="0082763A" w:rsidRPr="0082763A">
        <w:rPr>
          <w:rFonts w:ascii="Angsana New" w:hAnsi="Angsana New" w:hint="cs"/>
          <w:sz w:val="30"/>
          <w:szCs w:val="30"/>
        </w:rPr>
        <w:t>6</w:t>
      </w:r>
      <w:r w:rsidR="00132E49">
        <w:rPr>
          <w:rFonts w:ascii="Angsana New" w:hAnsi="Angsana New"/>
          <w:sz w:val="30"/>
          <w:szCs w:val="30"/>
        </w:rPr>
        <w:t>7</w:t>
      </w:r>
      <w:r w:rsidR="00E15ED2" w:rsidRPr="00E15ED2">
        <w:rPr>
          <w:rFonts w:ascii="Angsana New" w:hAnsi="Angsana New"/>
          <w:color w:val="FFFFFF"/>
          <w:sz w:val="30"/>
          <w:szCs w:val="30"/>
        </w:rPr>
        <w:t>_</w:t>
      </w:r>
      <w:r w:rsidR="00B704D7" w:rsidRPr="0068726D">
        <w:rPr>
          <w:rFonts w:ascii="Angsana New" w:hAnsi="Angsana New"/>
          <w:sz w:val="30"/>
          <w:szCs w:val="30"/>
          <w:cs/>
        </w:rPr>
        <w:t>มีดังนี้</w:t>
      </w:r>
    </w:p>
    <w:p w14:paraId="14EB2028" w14:textId="77777777" w:rsidR="00B704D7" w:rsidRPr="00EB15C0" w:rsidRDefault="00B704D7" w:rsidP="00B704D7">
      <w:pPr>
        <w:rPr>
          <w:rFonts w:ascii="Angsana New" w:hAnsi="Angsana New"/>
          <w:sz w:val="24"/>
          <w:szCs w:val="24"/>
        </w:rPr>
      </w:pPr>
    </w:p>
    <w:tbl>
      <w:tblPr>
        <w:tblW w:w="947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93"/>
        <w:gridCol w:w="1474"/>
        <w:gridCol w:w="238"/>
        <w:gridCol w:w="1474"/>
      </w:tblGrid>
      <w:tr w:rsidR="002D2D2E" w:rsidRPr="0068726D" w14:paraId="262AB73B" w14:textId="77777777" w:rsidTr="00CB441C">
        <w:trPr>
          <w:cantSplit/>
          <w:trHeight w:val="397"/>
        </w:trPr>
        <w:tc>
          <w:tcPr>
            <w:tcW w:w="6293" w:type="dxa"/>
          </w:tcPr>
          <w:p w14:paraId="1B3D56F4" w14:textId="77777777" w:rsidR="002D2D2E" w:rsidRPr="0068726D" w:rsidRDefault="002D2D2E" w:rsidP="0048524E">
            <w:pPr>
              <w:tabs>
                <w:tab w:val="left" w:pos="1764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  <w:vAlign w:val="center"/>
          </w:tcPr>
          <w:p w14:paraId="1B3D9FDE" w14:textId="77777777" w:rsidR="002D2D2E" w:rsidRPr="0068726D" w:rsidRDefault="002D2D2E" w:rsidP="00CF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0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26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132E49" w:rsidRPr="0068726D" w14:paraId="2F511A7F" w14:textId="77777777" w:rsidTr="00CB441C">
        <w:trPr>
          <w:cantSplit/>
          <w:trHeight w:val="397"/>
        </w:trPr>
        <w:tc>
          <w:tcPr>
            <w:tcW w:w="6293" w:type="dxa"/>
          </w:tcPr>
          <w:p w14:paraId="4FC41305" w14:textId="77777777" w:rsidR="00132E49" w:rsidRPr="0068726D" w:rsidRDefault="00132E49" w:rsidP="00132E49">
            <w:pPr>
              <w:tabs>
                <w:tab w:val="left" w:pos="1764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01A96B0" w14:textId="1FA50E33" w:rsidR="00132E49" w:rsidRPr="0068726D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  <w:vAlign w:val="bottom"/>
          </w:tcPr>
          <w:p w14:paraId="071398AF" w14:textId="77777777" w:rsidR="00132E49" w:rsidRPr="0068726D" w:rsidRDefault="00132E49" w:rsidP="00132E49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5D534A3" w14:textId="01207AAF" w:rsidR="00132E49" w:rsidRPr="0068726D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32E49" w:rsidRPr="0068726D" w14:paraId="185B56CB" w14:textId="77777777" w:rsidTr="00CB441C">
        <w:trPr>
          <w:trHeight w:val="95"/>
        </w:trPr>
        <w:tc>
          <w:tcPr>
            <w:tcW w:w="6293" w:type="dxa"/>
            <w:tcBorders>
              <w:top w:val="nil"/>
              <w:left w:val="nil"/>
              <w:bottom w:val="nil"/>
            </w:tcBorders>
          </w:tcPr>
          <w:p w14:paraId="55724656" w14:textId="77777777" w:rsidR="00132E49" w:rsidRPr="004E71F0" w:rsidRDefault="00132E49" w:rsidP="00B72F2E">
            <w:pPr>
              <w:pStyle w:val="BodyText3"/>
              <w:spacing w:line="240" w:lineRule="auto"/>
              <w:ind w:lef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7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74" w:type="dxa"/>
            <w:tcBorders>
              <w:right w:val="nil"/>
            </w:tcBorders>
          </w:tcPr>
          <w:p w14:paraId="1C014708" w14:textId="77777777" w:rsidR="00132E49" w:rsidRPr="0068726D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80EC60F" w14:textId="77777777" w:rsidR="00132E49" w:rsidRPr="0068726D" w:rsidRDefault="00132E49" w:rsidP="00132E49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9D12A94" w14:textId="77777777" w:rsidR="00132E49" w:rsidRPr="0068726D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2E49" w:rsidRPr="0068726D" w14:paraId="20076555" w14:textId="77777777" w:rsidTr="00CB441C">
        <w:trPr>
          <w:trHeight w:val="395"/>
        </w:trPr>
        <w:tc>
          <w:tcPr>
            <w:tcW w:w="6293" w:type="dxa"/>
            <w:tcBorders>
              <w:top w:val="nil"/>
              <w:left w:val="nil"/>
              <w:bottom w:val="nil"/>
            </w:tcBorders>
            <w:vAlign w:val="bottom"/>
          </w:tcPr>
          <w:p w14:paraId="031D7A39" w14:textId="77777777" w:rsidR="00132E49" w:rsidRPr="004E71F0" w:rsidRDefault="00132E49" w:rsidP="00B72F2E">
            <w:pPr>
              <w:spacing w:line="240" w:lineRule="auto"/>
              <w:ind w:left="-74"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74" w:type="dxa"/>
            <w:tcBorders>
              <w:bottom w:val="double" w:sz="4" w:space="0" w:color="auto"/>
              <w:right w:val="nil"/>
            </w:tcBorders>
          </w:tcPr>
          <w:p w14:paraId="1CE69355" w14:textId="3FEF10E2" w:rsidR="00132E49" w:rsidRDefault="00C7395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4AEE751" w14:textId="77777777" w:rsidR="00132E49" w:rsidRPr="0068726D" w:rsidRDefault="00132E49" w:rsidP="00132E49">
            <w:pPr>
              <w:tabs>
                <w:tab w:val="left" w:pos="162"/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54ECEB30" w14:textId="20015DC5" w:rsidR="00132E49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2,808</w:t>
            </w:r>
          </w:p>
        </w:tc>
      </w:tr>
      <w:tr w:rsidR="00132E49" w:rsidRPr="0068726D" w14:paraId="0F2A3CEA" w14:textId="77777777" w:rsidTr="00CB441C">
        <w:trPr>
          <w:trHeight w:val="395"/>
        </w:trPr>
        <w:tc>
          <w:tcPr>
            <w:tcW w:w="6293" w:type="dxa"/>
            <w:tcBorders>
              <w:top w:val="nil"/>
              <w:left w:val="nil"/>
              <w:bottom w:val="nil"/>
            </w:tcBorders>
            <w:vAlign w:val="bottom"/>
          </w:tcPr>
          <w:p w14:paraId="56C74000" w14:textId="77777777" w:rsidR="00132E49" w:rsidRPr="00FC1AC9" w:rsidRDefault="00132E49" w:rsidP="00B72F2E">
            <w:pPr>
              <w:spacing w:line="240" w:lineRule="auto"/>
              <w:ind w:left="-74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FC1AC9">
              <w:rPr>
                <w:rFonts w:ascii="Angsana New" w:hAnsi="Angsana New" w:hint="cs"/>
                <w:sz w:val="30"/>
                <w:szCs w:val="30"/>
                <w:cs/>
              </w:rPr>
              <w:t>ค่าบริการกระจายสินค้า</w:t>
            </w:r>
          </w:p>
        </w:tc>
        <w:tc>
          <w:tcPr>
            <w:tcW w:w="1474" w:type="dxa"/>
            <w:tcBorders>
              <w:top w:val="double" w:sz="4" w:space="0" w:color="auto"/>
              <w:right w:val="nil"/>
            </w:tcBorders>
            <w:vAlign w:val="bottom"/>
          </w:tcPr>
          <w:p w14:paraId="34EF1CD6" w14:textId="6267BB91" w:rsidR="00132E49" w:rsidRPr="0068726D" w:rsidRDefault="00760268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10,337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432199A" w14:textId="77777777" w:rsidR="00132E49" w:rsidRPr="0068726D" w:rsidRDefault="00132E49" w:rsidP="00132E49">
            <w:pPr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0D1D50" w14:textId="489837FD" w:rsidR="00132E49" w:rsidRPr="0068726D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10,215</w:t>
            </w:r>
          </w:p>
        </w:tc>
      </w:tr>
      <w:tr w:rsidR="00132E49" w:rsidRPr="0068726D" w14:paraId="497D346C" w14:textId="77777777" w:rsidTr="00EB15C0">
        <w:trPr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</w:tcBorders>
            <w:vAlign w:val="bottom"/>
          </w:tcPr>
          <w:p w14:paraId="626F8EFC" w14:textId="77777777" w:rsidR="00132E49" w:rsidRPr="00EB15C0" w:rsidRDefault="00132E49" w:rsidP="00B72F2E">
            <w:pPr>
              <w:tabs>
                <w:tab w:val="left" w:pos="162"/>
              </w:tabs>
              <w:spacing w:line="240" w:lineRule="auto"/>
              <w:ind w:left="-74" w:right="-3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right w:val="nil"/>
            </w:tcBorders>
            <w:vAlign w:val="bottom"/>
          </w:tcPr>
          <w:p w14:paraId="6CCD394E" w14:textId="77777777" w:rsidR="00132E49" w:rsidRPr="00EB15C0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81C446C" w14:textId="77777777" w:rsidR="00132E49" w:rsidRPr="00EB15C0" w:rsidRDefault="00132E49" w:rsidP="00132E49">
            <w:pPr>
              <w:tabs>
                <w:tab w:val="left" w:pos="162"/>
                <w:tab w:val="decimal" w:pos="972"/>
              </w:tabs>
              <w:ind w:right="-3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79AA0B" w14:textId="77777777" w:rsidR="00132E49" w:rsidRPr="00EB15C0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2E49" w:rsidRPr="0068726D" w14:paraId="589E47DE" w14:textId="77777777" w:rsidTr="00CB441C">
        <w:trPr>
          <w:trHeight w:val="213"/>
        </w:trPr>
        <w:tc>
          <w:tcPr>
            <w:tcW w:w="6293" w:type="dxa"/>
            <w:tcBorders>
              <w:top w:val="nil"/>
              <w:left w:val="nil"/>
              <w:bottom w:val="nil"/>
            </w:tcBorders>
            <w:vAlign w:val="bottom"/>
          </w:tcPr>
          <w:p w14:paraId="6350F790" w14:textId="77777777" w:rsidR="00132E49" w:rsidRPr="00510B6B" w:rsidRDefault="00132E49" w:rsidP="00B72F2E">
            <w:pPr>
              <w:tabs>
                <w:tab w:val="left" w:pos="162"/>
              </w:tabs>
              <w:ind w:left="-74"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0B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74" w:type="dxa"/>
            <w:tcBorders>
              <w:right w:val="nil"/>
            </w:tcBorders>
          </w:tcPr>
          <w:p w14:paraId="34363178" w14:textId="77777777" w:rsidR="00132E49" w:rsidRPr="0068726D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E14A07D" w14:textId="77777777" w:rsidR="00132E49" w:rsidRPr="0068726D" w:rsidRDefault="00132E49" w:rsidP="00132E49">
            <w:pPr>
              <w:tabs>
                <w:tab w:val="left" w:pos="162"/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85D915C" w14:textId="77777777" w:rsidR="00132E49" w:rsidRPr="0068726D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2E49" w:rsidRPr="0068726D" w14:paraId="0EAA3184" w14:textId="77777777" w:rsidTr="00CB441C">
        <w:trPr>
          <w:trHeight w:val="395"/>
        </w:trPr>
        <w:tc>
          <w:tcPr>
            <w:tcW w:w="6293" w:type="dxa"/>
            <w:tcBorders>
              <w:top w:val="nil"/>
              <w:left w:val="nil"/>
              <w:bottom w:val="nil"/>
            </w:tcBorders>
            <w:vAlign w:val="bottom"/>
          </w:tcPr>
          <w:p w14:paraId="4B37FA7F" w14:textId="77777777" w:rsidR="00132E49" w:rsidRPr="0068726D" w:rsidRDefault="00132E49" w:rsidP="00B72F2E">
            <w:pPr>
              <w:tabs>
                <w:tab w:val="left" w:pos="162"/>
              </w:tabs>
              <w:ind w:left="-74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68726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74" w:type="dxa"/>
            <w:tcBorders>
              <w:right w:val="nil"/>
            </w:tcBorders>
          </w:tcPr>
          <w:p w14:paraId="3D91B4BA" w14:textId="43E2E961" w:rsidR="00132E49" w:rsidRPr="0068726D" w:rsidRDefault="00295D6C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17,283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9CF0E34" w14:textId="77777777" w:rsidR="00132E49" w:rsidRPr="0068726D" w:rsidRDefault="00132E49" w:rsidP="00132E49">
            <w:pPr>
              <w:tabs>
                <w:tab w:val="left" w:pos="162"/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7609112" w14:textId="6F1D983F" w:rsidR="00132E49" w:rsidRPr="0068726D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17,247</w:t>
            </w:r>
          </w:p>
        </w:tc>
      </w:tr>
      <w:tr w:rsidR="00132E49" w:rsidRPr="0068726D" w14:paraId="6215BE80" w14:textId="77777777" w:rsidTr="00CB441C">
        <w:trPr>
          <w:trHeight w:val="395"/>
        </w:trPr>
        <w:tc>
          <w:tcPr>
            <w:tcW w:w="6293" w:type="dxa"/>
            <w:tcBorders>
              <w:top w:val="nil"/>
              <w:left w:val="nil"/>
              <w:bottom w:val="nil"/>
            </w:tcBorders>
            <w:vAlign w:val="bottom"/>
          </w:tcPr>
          <w:p w14:paraId="323A3D7E" w14:textId="77777777" w:rsidR="00132E49" w:rsidRPr="0068726D" w:rsidRDefault="00132E49" w:rsidP="00B72F2E">
            <w:pPr>
              <w:tabs>
                <w:tab w:val="left" w:pos="162"/>
              </w:tabs>
              <w:ind w:left="-74" w:right="-36"/>
              <w:rPr>
                <w:rFonts w:ascii="Angsana New" w:hAnsi="Angsana New"/>
                <w:sz w:val="30"/>
                <w:szCs w:val="30"/>
              </w:rPr>
            </w:pPr>
            <w:r w:rsidRPr="0068726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74" w:type="dxa"/>
            <w:tcBorders>
              <w:bottom w:val="single" w:sz="4" w:space="0" w:color="auto"/>
              <w:right w:val="nil"/>
            </w:tcBorders>
          </w:tcPr>
          <w:p w14:paraId="7F55C883" w14:textId="55D82D22" w:rsidR="00132E49" w:rsidRPr="0068726D" w:rsidRDefault="00295D6C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4101D4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8FA3D35" w14:textId="77777777" w:rsidR="00132E49" w:rsidRPr="0068726D" w:rsidRDefault="00132E49" w:rsidP="00132E49">
            <w:pPr>
              <w:tabs>
                <w:tab w:val="left" w:pos="162"/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530AD838" w14:textId="44AB7D89" w:rsidR="00132E49" w:rsidRPr="0068726D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132E49" w:rsidRPr="0068726D" w14:paraId="44892522" w14:textId="77777777" w:rsidTr="00CB441C">
        <w:trPr>
          <w:trHeight w:val="395"/>
        </w:trPr>
        <w:tc>
          <w:tcPr>
            <w:tcW w:w="6293" w:type="dxa"/>
            <w:tcBorders>
              <w:top w:val="nil"/>
              <w:left w:val="nil"/>
              <w:bottom w:val="nil"/>
            </w:tcBorders>
            <w:vAlign w:val="bottom"/>
          </w:tcPr>
          <w:p w14:paraId="773A0C63" w14:textId="77777777" w:rsidR="00132E49" w:rsidRPr="00560E86" w:rsidRDefault="00132E49" w:rsidP="00B72F2E">
            <w:pPr>
              <w:tabs>
                <w:tab w:val="left" w:pos="162"/>
              </w:tabs>
              <w:ind w:left="-74"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0E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8FA34A5" w14:textId="4546E005" w:rsidR="00132E49" w:rsidRPr="0068726D" w:rsidRDefault="00295D6C" w:rsidP="00295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18,0</w:t>
            </w:r>
            <w:r w:rsidR="004101D4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1C24908" w14:textId="77777777" w:rsidR="00132E49" w:rsidRPr="0068726D" w:rsidRDefault="00132E49" w:rsidP="00132E49">
            <w:pPr>
              <w:tabs>
                <w:tab w:val="left" w:pos="162"/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785608" w14:textId="346A6AE7" w:rsidR="00132E49" w:rsidRPr="0068726D" w:rsidRDefault="00132E49" w:rsidP="00132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18,047</w:t>
            </w:r>
          </w:p>
        </w:tc>
      </w:tr>
    </w:tbl>
    <w:p w14:paraId="5C626AFB" w14:textId="77777777" w:rsidR="00444B68" w:rsidRPr="00EB15C0" w:rsidRDefault="00444B68" w:rsidP="00CA5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6AF1306" w14:textId="5729A415" w:rsidR="00CA56B0" w:rsidRDefault="00441301" w:rsidP="00444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บริษัทได้ทำสัญญากับบริษัทที่เกี่ยวข้องกันแห่งหนึ่ง</w:t>
      </w:r>
      <w:r w:rsidR="00CE470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เพื่อให้บริษัทนี้ให้บริการกระจายสินค้าไปยังลูกค้า</w:t>
      </w:r>
      <w:r w:rsidRPr="00004844">
        <w:rPr>
          <w:rFonts w:ascii="Angsana New" w:hAnsi="Angsana New"/>
          <w:color w:val="FFFFFF"/>
          <w:sz w:val="30"/>
          <w:szCs w:val="30"/>
        </w:rPr>
        <w:t>_</w:t>
      </w:r>
      <w:r>
        <w:rPr>
          <w:rFonts w:ascii="Angsana New" w:hAnsi="Angsana New" w:hint="cs"/>
          <w:sz w:val="30"/>
          <w:szCs w:val="30"/>
          <w:cs/>
        </w:rPr>
        <w:t xml:space="preserve">ค่าบริการคำนวณจากน้ำหนักของสินค้าที่ขายและระยะทางไปยังปลายทาง </w:t>
      </w:r>
      <w:r w:rsidRPr="00AF6EE1">
        <w:rPr>
          <w:rFonts w:ascii="Angsana New" w:hAnsi="Angsana New" w:hint="cs"/>
          <w:color w:val="000000"/>
          <w:sz w:val="30"/>
          <w:szCs w:val="30"/>
          <w:cs/>
        </w:rPr>
        <w:t>สัญญานี้มีอายุหนึ่งปีสิ้นสุด</w:t>
      </w:r>
      <w:r w:rsidRPr="004F2A47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4F2A47">
        <w:rPr>
          <w:rFonts w:ascii="Angsana New" w:hAnsi="Angsana New"/>
          <w:color w:val="000000"/>
          <w:sz w:val="30"/>
          <w:szCs w:val="30"/>
        </w:rPr>
        <w:t xml:space="preserve"> 31</w:t>
      </w:r>
      <w:r w:rsidRPr="004F2A47">
        <w:rPr>
          <w:rFonts w:ascii="Angsana New" w:hAnsi="Angsana New" w:hint="cs"/>
          <w:color w:val="000000"/>
          <w:sz w:val="30"/>
          <w:szCs w:val="30"/>
          <w:cs/>
        </w:rPr>
        <w:t xml:space="preserve"> พฤษภาคม </w:t>
      </w:r>
      <w:r w:rsidRPr="004F2A47">
        <w:rPr>
          <w:rFonts w:ascii="Angsana New" w:hAnsi="Angsana New" w:hint="cs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9</w:t>
      </w:r>
    </w:p>
    <w:p w14:paraId="45799FFA" w14:textId="77777777" w:rsidR="00027842" w:rsidRPr="00B23756" w:rsidRDefault="00027842" w:rsidP="00CA5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8"/>
          <w:szCs w:val="28"/>
        </w:rPr>
      </w:pPr>
    </w:p>
    <w:p w14:paraId="65FB08A5" w14:textId="77777777" w:rsidR="00D97DE5" w:rsidRDefault="003338AD" w:rsidP="00D97DE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97DE5" w:rsidRPr="002F162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4A273C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</w:p>
    <w:p w14:paraId="6A877F13" w14:textId="77777777" w:rsidR="00D97DE5" w:rsidRPr="00893EDE" w:rsidRDefault="00D97DE5" w:rsidP="00D9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16"/>
          <w:szCs w:val="16"/>
          <w:cs/>
        </w:rPr>
      </w:pPr>
    </w:p>
    <w:tbl>
      <w:tblPr>
        <w:tblW w:w="94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36"/>
        <w:gridCol w:w="1474"/>
        <w:gridCol w:w="239"/>
        <w:gridCol w:w="1474"/>
      </w:tblGrid>
      <w:tr w:rsidR="00017AD9" w:rsidRPr="00B22594" w14:paraId="3A7CAF81" w14:textId="77777777" w:rsidTr="00B23756">
        <w:trPr>
          <w:cantSplit/>
          <w:trHeight w:val="395"/>
        </w:trPr>
        <w:tc>
          <w:tcPr>
            <w:tcW w:w="6236" w:type="dxa"/>
          </w:tcPr>
          <w:p w14:paraId="6B22F3A3" w14:textId="77777777" w:rsidR="00017AD9" w:rsidRPr="000C78C3" w:rsidRDefault="00017AD9" w:rsidP="00490CC5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14:paraId="36E99818" w14:textId="77777777" w:rsidR="00017AD9" w:rsidRPr="000C78C3" w:rsidRDefault="00017AD9" w:rsidP="00490CC5">
            <w:pPr>
              <w:pStyle w:val="3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78C3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441301" w:rsidRPr="00B22594" w14:paraId="76961F37" w14:textId="77777777" w:rsidTr="00B23756">
        <w:trPr>
          <w:cantSplit/>
          <w:trHeight w:val="352"/>
        </w:trPr>
        <w:tc>
          <w:tcPr>
            <w:tcW w:w="6236" w:type="dxa"/>
          </w:tcPr>
          <w:p w14:paraId="5C65B916" w14:textId="77777777" w:rsidR="00441301" w:rsidRPr="000C78C3" w:rsidRDefault="00441301" w:rsidP="004413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78C3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57A56EF" w14:textId="7CD4C924" w:rsidR="00441301" w:rsidRPr="004E71F0" w:rsidRDefault="00441301" w:rsidP="0044130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0165F5C8" w14:textId="77777777" w:rsidR="00441301" w:rsidRPr="004E71F0" w:rsidRDefault="00441301" w:rsidP="0044130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F929CCC" w14:textId="4474D41A" w:rsidR="00441301" w:rsidRPr="004E71F0" w:rsidRDefault="00441301" w:rsidP="0044130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41301" w:rsidRPr="00B22594" w14:paraId="2D37103E" w14:textId="77777777" w:rsidTr="00B23756">
        <w:trPr>
          <w:trHeight w:val="161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783875DE" w14:textId="77777777" w:rsidR="00441301" w:rsidRPr="00436B29" w:rsidRDefault="00441301" w:rsidP="00B72F2E">
            <w:pPr>
              <w:spacing w:line="240" w:lineRule="auto"/>
              <w:ind w:left="-74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36B2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290EAD47" w14:textId="77777777" w:rsidR="00441301" w:rsidRPr="000C78C3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31A385D" w14:textId="77777777" w:rsidR="00441301" w:rsidRPr="000C78C3" w:rsidRDefault="00441301" w:rsidP="0044130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0FF10AC6" w14:textId="77777777" w:rsidR="00441301" w:rsidRPr="000C78C3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301" w:rsidRPr="00B22594" w14:paraId="7A1861C2" w14:textId="77777777" w:rsidTr="00B23756">
        <w:trPr>
          <w:trHeight w:val="397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3476EAD9" w14:textId="77777777" w:rsidR="00441301" w:rsidRPr="000C78C3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78C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11C55E1" w14:textId="6CE67A71" w:rsidR="00441301" w:rsidRPr="000C78C3" w:rsidRDefault="0057493D" w:rsidP="00E8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7178AC7" w14:textId="77777777" w:rsidR="00441301" w:rsidRPr="000C78C3" w:rsidRDefault="00441301" w:rsidP="0044130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D33DFAA" w14:textId="1A97443E" w:rsidR="00441301" w:rsidRPr="000C78C3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31,905</w:t>
            </w:r>
          </w:p>
        </w:tc>
      </w:tr>
      <w:tr w:rsidR="00441301" w:rsidRPr="00B22594" w14:paraId="21517DA8" w14:textId="77777777" w:rsidTr="00B23756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46B49FD" w14:textId="77777777" w:rsidR="00441301" w:rsidRPr="000C78C3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78C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30221C9" w14:textId="77777777" w:rsidR="00441301" w:rsidRPr="000C78C3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3D702AC" w14:textId="77777777" w:rsidR="00441301" w:rsidRPr="000C78C3" w:rsidRDefault="00441301" w:rsidP="0044130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A8E54A1" w14:textId="77777777" w:rsidR="00441301" w:rsidRPr="000C78C3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301" w:rsidRPr="006D0920" w14:paraId="34133E9D" w14:textId="77777777" w:rsidTr="00B23756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4E4E4F5A" w14:textId="77777777" w:rsidR="00441301" w:rsidRPr="000C78C3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78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ไม่เกิน </w:t>
            </w:r>
            <w:r w:rsidRPr="0082763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0C78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D4707D0" w14:textId="289C6F6B" w:rsidR="00441301" w:rsidRPr="000C78C3" w:rsidRDefault="0057493D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12,290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903816B" w14:textId="77777777" w:rsidR="00441301" w:rsidRPr="000C78C3" w:rsidRDefault="00441301" w:rsidP="0044130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688AAF5" w14:textId="0314D4E1" w:rsidR="00441301" w:rsidRPr="00F25133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12,039</w:t>
            </w:r>
          </w:p>
        </w:tc>
      </w:tr>
      <w:tr w:rsidR="00441301" w:rsidRPr="00B22594" w14:paraId="0F0BB63D" w14:textId="77777777" w:rsidTr="00B23756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6155DD0F" w14:textId="77777777" w:rsidR="00441301" w:rsidRPr="000C78C3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78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มากกว่า </w:t>
            </w:r>
            <w:r w:rsidRPr="0082763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0C78C3">
              <w:rPr>
                <w:rFonts w:ascii="Angsana New" w:hAnsi="Angsana New"/>
                <w:color w:val="000000"/>
                <w:sz w:val="30"/>
                <w:szCs w:val="30"/>
              </w:rPr>
              <w:t xml:space="preserve"> - 6</w:t>
            </w:r>
            <w:r w:rsidRPr="000C78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60E61FD" w14:textId="52E52BBD" w:rsidR="00441301" w:rsidRPr="000C78C3" w:rsidRDefault="0057493D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0D20312" w14:textId="77777777" w:rsidR="00441301" w:rsidRPr="000C78C3" w:rsidRDefault="00441301" w:rsidP="0044130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3CCB369" w14:textId="5553B26E" w:rsidR="00441301" w:rsidRPr="000C78C3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647</w:t>
            </w:r>
          </w:p>
        </w:tc>
      </w:tr>
      <w:tr w:rsidR="00441301" w:rsidRPr="00B22594" w14:paraId="504E4DA4" w14:textId="77777777" w:rsidTr="00B23756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4F5AF5A3" w14:textId="77777777" w:rsidR="00441301" w:rsidRPr="000C78C3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78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มากกว่า </w:t>
            </w:r>
            <w:r w:rsidRPr="0082763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0C78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C78C3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82763A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0C78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F8E3FE2" w14:textId="7547520E" w:rsidR="00441301" w:rsidRPr="000C78C3" w:rsidRDefault="0057493D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F35C0DB" w14:textId="77777777" w:rsidR="00441301" w:rsidRPr="000C78C3" w:rsidRDefault="00441301" w:rsidP="0044130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C345FDD" w14:textId="6A8E9F3B" w:rsidR="00441301" w:rsidRPr="000C78C3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</w:tr>
      <w:tr w:rsidR="00441301" w:rsidRPr="006D0920" w14:paraId="7DB6CD6B" w14:textId="77777777" w:rsidTr="00B23756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67057ACC" w14:textId="77777777" w:rsidR="00441301" w:rsidRPr="000C78C3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0C78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82763A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0C78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5844C55D" w14:textId="4532667A" w:rsidR="00441301" w:rsidRPr="00BE607C" w:rsidRDefault="0057493D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6,682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1547825" w14:textId="77777777" w:rsidR="00441301" w:rsidRPr="000C78C3" w:rsidRDefault="00441301" w:rsidP="0044130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00920AD9" w14:textId="45849A96" w:rsidR="00441301" w:rsidRPr="00BE607C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5,799</w:t>
            </w:r>
          </w:p>
        </w:tc>
      </w:tr>
      <w:tr w:rsidR="00441301" w:rsidRPr="006D0920" w14:paraId="4FDB5F75" w14:textId="77777777" w:rsidTr="00B23756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68F3709D" w14:textId="77777777" w:rsidR="00441301" w:rsidRPr="000C78C3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78C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342E3F" w14:textId="08CFC3B6" w:rsidR="00441301" w:rsidRPr="00BE607C" w:rsidRDefault="0057493D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52,626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2DF005B" w14:textId="77777777" w:rsidR="00441301" w:rsidRPr="000C78C3" w:rsidRDefault="00441301" w:rsidP="0044130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1D51E4" w14:textId="167AF973" w:rsidR="00441301" w:rsidRPr="00BE607C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51,133</w:t>
            </w:r>
          </w:p>
        </w:tc>
      </w:tr>
      <w:tr w:rsidR="00441301" w:rsidRPr="00B22594" w14:paraId="6726420C" w14:textId="77777777" w:rsidTr="00B23756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2DE9FE38" w14:textId="77777777" w:rsidR="00441301" w:rsidRPr="000C78C3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78C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04CA87B5" w14:textId="5071F545" w:rsidR="00441301" w:rsidRPr="00BE607C" w:rsidRDefault="0057493D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(6,839)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8C4EAAA" w14:textId="77777777" w:rsidR="00441301" w:rsidRPr="000C78C3" w:rsidRDefault="00441301" w:rsidP="0044130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656B79A3" w14:textId="202E8821" w:rsidR="00441301" w:rsidRPr="00BE607C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(5,890)</w:t>
            </w:r>
          </w:p>
        </w:tc>
      </w:tr>
      <w:tr w:rsidR="00441301" w:rsidRPr="006D0920" w14:paraId="6F54BE7A" w14:textId="77777777" w:rsidTr="00B23756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41C0AC69" w14:textId="77777777" w:rsidR="00441301" w:rsidRPr="00016363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63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A3211F" w14:textId="66AA77DE" w:rsidR="00441301" w:rsidRPr="00BE607C" w:rsidRDefault="0057493D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45,787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83A6818" w14:textId="77777777" w:rsidR="00441301" w:rsidRPr="000C78C3" w:rsidRDefault="00441301" w:rsidP="0044130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B845A6" w14:textId="286EC374" w:rsidR="00441301" w:rsidRPr="00BE607C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45,243</w:t>
            </w:r>
          </w:p>
        </w:tc>
      </w:tr>
      <w:tr w:rsidR="00441301" w:rsidRPr="00B23756" w14:paraId="63FB5745" w14:textId="77777777" w:rsidTr="001A72DC">
        <w:trPr>
          <w:trHeight w:hRule="exact" w:val="209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C51F9" w14:textId="77777777" w:rsidR="00441301" w:rsidRPr="001A72DC" w:rsidRDefault="00441301" w:rsidP="00B72F2E">
            <w:pPr>
              <w:spacing w:line="200" w:lineRule="atLeast"/>
              <w:ind w:left="-74"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5681767A" w14:textId="77777777" w:rsidR="00441301" w:rsidRPr="001A72DC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FAB08ED" w14:textId="77777777" w:rsidR="00441301" w:rsidRPr="001A72DC" w:rsidRDefault="00441301" w:rsidP="00441301">
            <w:pPr>
              <w:tabs>
                <w:tab w:val="decimal" w:pos="972"/>
              </w:tabs>
              <w:spacing w:line="20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1F824770" w14:textId="77777777" w:rsidR="00441301" w:rsidRPr="001A72DC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41301" w:rsidRPr="006D0920" w14:paraId="75DB50E3" w14:textId="77777777" w:rsidTr="00B23756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6768" w14:textId="16F84E2F" w:rsidR="00441301" w:rsidRPr="00A11CFC" w:rsidRDefault="00441301" w:rsidP="00B72F2E">
            <w:pPr>
              <w:spacing w:line="240" w:lineRule="auto"/>
              <w:ind w:left="-74"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267DB442" w14:textId="77777777" w:rsidR="00441301" w:rsidRPr="009176C7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F7919A6" w14:textId="77777777" w:rsidR="00441301" w:rsidRPr="009176C7" w:rsidRDefault="00441301" w:rsidP="0044130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23D9CEB2" w14:textId="77777777" w:rsidR="00441301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301" w:rsidRPr="006D0920" w14:paraId="4BADDFEC" w14:textId="77777777" w:rsidTr="00B23756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EC20" w14:textId="77777777" w:rsidR="00441301" w:rsidRPr="00A11CFC" w:rsidRDefault="00441301" w:rsidP="00B72F2E">
            <w:pPr>
              <w:spacing w:line="240" w:lineRule="auto"/>
              <w:ind w:left="-74" w:right="-36"/>
              <w:rPr>
                <w:rFonts w:ascii="Angsana New" w:hAnsi="Angsana New"/>
                <w:sz w:val="30"/>
                <w:szCs w:val="30"/>
              </w:rPr>
            </w:pPr>
            <w:r w:rsidRPr="00A11CFC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61225D57" w14:textId="4EE327FA" w:rsidR="00441301" w:rsidRPr="009176C7" w:rsidRDefault="00F17C86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1,595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E63CB03" w14:textId="77777777" w:rsidR="00441301" w:rsidRPr="009176C7" w:rsidRDefault="00441301" w:rsidP="0044130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55702E52" w14:textId="70296388" w:rsidR="00441301" w:rsidRPr="009176C7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1,901</w:t>
            </w:r>
          </w:p>
        </w:tc>
      </w:tr>
      <w:tr w:rsidR="00441301" w:rsidRPr="006D0920" w14:paraId="271C9F33" w14:textId="77777777" w:rsidTr="00B23756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68743C4B" w14:textId="77777777" w:rsidR="00441301" w:rsidRPr="00A11CFC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C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</w:t>
            </w:r>
            <w:r w:rsidRPr="00A11C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3A0819" w14:textId="1A992D06" w:rsidR="00441301" w:rsidRPr="009176C7" w:rsidRDefault="00F17C86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(1,398)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35594C7" w14:textId="77777777" w:rsidR="00441301" w:rsidRPr="009176C7" w:rsidRDefault="00441301" w:rsidP="0044130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396D23" w14:textId="63044FAA" w:rsidR="00441301" w:rsidRPr="009176C7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(1,422)</w:t>
            </w:r>
          </w:p>
        </w:tc>
      </w:tr>
      <w:tr w:rsidR="00441301" w:rsidRPr="006D0920" w14:paraId="17F97543" w14:textId="77777777" w:rsidTr="00CF2EB9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01425F2" w14:textId="77777777" w:rsidR="00441301" w:rsidRPr="008945EA" w:rsidRDefault="00441301" w:rsidP="008945EA">
            <w:pPr>
              <w:spacing w:line="240" w:lineRule="auto"/>
              <w:ind w:left="-74" w:right="-36"/>
              <w:rPr>
                <w:rFonts w:ascii="Angsana New" w:hAnsi="Angsana New"/>
                <w:sz w:val="30"/>
                <w:szCs w:val="30"/>
              </w:rPr>
            </w:pPr>
            <w:r w:rsidRPr="008945EA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007427" w14:textId="1C253B59" w:rsidR="00441301" w:rsidRPr="009176C7" w:rsidRDefault="00F17C86" w:rsidP="0089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C74E1B2" w14:textId="77777777" w:rsidR="00441301" w:rsidRPr="009176C7" w:rsidRDefault="00441301" w:rsidP="008945EA">
            <w:pPr>
              <w:tabs>
                <w:tab w:val="decimal" w:pos="97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03484D" w14:textId="06B7E604" w:rsidR="00441301" w:rsidRPr="009176C7" w:rsidRDefault="00441301" w:rsidP="0089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479</w:t>
            </w:r>
          </w:p>
        </w:tc>
      </w:tr>
      <w:tr w:rsidR="00441301" w:rsidRPr="006D0920" w14:paraId="53AF6981" w14:textId="77777777" w:rsidTr="00CF2EB9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5C1D7439" w14:textId="77777777" w:rsidR="00441301" w:rsidRPr="00441301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13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71009B80" w14:textId="1C09F343" w:rsidR="00441301" w:rsidRPr="009176C7" w:rsidRDefault="0056236D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F5A73D0" w14:textId="77777777" w:rsidR="00441301" w:rsidRPr="009176C7" w:rsidRDefault="00441301" w:rsidP="006B60D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0C19C536" w14:textId="77777777" w:rsidR="00441301" w:rsidRPr="009176C7" w:rsidRDefault="00441301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</w:tr>
      <w:tr w:rsidR="00441301" w:rsidRPr="006D0920" w14:paraId="093279BB" w14:textId="77777777" w:rsidTr="00B23756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44329" w14:textId="77777777" w:rsidR="00441301" w:rsidRPr="00A11CFC" w:rsidRDefault="00441301" w:rsidP="00B72F2E">
            <w:pPr>
              <w:spacing w:line="240" w:lineRule="auto"/>
              <w:ind w:left="-74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เงินล่วงหน้าเพื่อซื้อวัตถุดิบ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1C616219" w14:textId="656600B6" w:rsidR="00441301" w:rsidRPr="009176C7" w:rsidRDefault="007635D0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EFD29A1" w14:textId="77777777" w:rsidR="00441301" w:rsidRPr="009176C7" w:rsidRDefault="00441301" w:rsidP="0044130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3132E972" w14:textId="0D566FF2" w:rsidR="00441301" w:rsidRPr="009176C7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441301" w:rsidRPr="006D0920" w14:paraId="38C824FD" w14:textId="77777777" w:rsidTr="00B23756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4C97EC1E" w14:textId="77777777" w:rsidR="00441301" w:rsidRPr="00A11CFC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7B4A1E53" w14:textId="757B90C8" w:rsidR="00441301" w:rsidRPr="009176C7" w:rsidRDefault="007635D0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57A57C7" w14:textId="77777777" w:rsidR="00441301" w:rsidRPr="009176C7" w:rsidRDefault="00441301" w:rsidP="0044130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2186506D" w14:textId="002CC2A8" w:rsidR="00441301" w:rsidRPr="009176C7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441301" w:rsidRPr="006D0920" w14:paraId="3672ADB8" w14:textId="77777777" w:rsidTr="00B23756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713FCB02" w14:textId="77777777" w:rsidR="00441301" w:rsidRPr="00A11CFC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5C0868" w14:textId="39E424E2" w:rsidR="00441301" w:rsidRPr="00A11CFC" w:rsidRDefault="00450A7B" w:rsidP="00E8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0BB6136" w14:textId="77777777" w:rsidR="00441301" w:rsidRPr="00A11CFC" w:rsidRDefault="00441301" w:rsidP="0044130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8D2FE2" w14:textId="00A12003" w:rsidR="00441301" w:rsidRPr="00A11CFC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1,698</w:t>
            </w:r>
          </w:p>
        </w:tc>
      </w:tr>
      <w:tr w:rsidR="00441301" w:rsidRPr="000B7B99" w14:paraId="67B4A458" w14:textId="77777777" w:rsidTr="001A72DC">
        <w:trPr>
          <w:trHeight w:hRule="exact" w:val="267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687F43A8" w14:textId="77777777" w:rsidR="00441301" w:rsidRPr="001A72DC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74" w:firstLine="709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537FBC" w14:textId="77777777" w:rsidR="00441301" w:rsidRPr="001A72DC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ind w:firstLine="709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F584B3B" w14:textId="77777777" w:rsidR="00441301" w:rsidRPr="001A72DC" w:rsidRDefault="00441301" w:rsidP="0044130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00" w:lineRule="atLeast"/>
              <w:ind w:left="-108" w:firstLine="709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4ADAB2" w14:textId="77777777" w:rsidR="00441301" w:rsidRPr="001A72DC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firstLine="709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441301" w:rsidRPr="006D0920" w14:paraId="2C661278" w14:textId="77777777" w:rsidTr="00B23756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811C154" w14:textId="77777777" w:rsidR="00441301" w:rsidRPr="00A11CFC" w:rsidRDefault="00441301" w:rsidP="00B72F2E">
            <w:pPr>
              <w:spacing w:line="240" w:lineRule="auto"/>
              <w:ind w:left="-74"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C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7C326291" w14:textId="548E3C36" w:rsidR="00441301" w:rsidRPr="00A11CFC" w:rsidRDefault="00450A7B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47,732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3FC5794" w14:textId="77777777" w:rsidR="00441301" w:rsidRPr="00A11CFC" w:rsidRDefault="00441301" w:rsidP="0044130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72B888D4" w14:textId="34E64367" w:rsidR="00441301" w:rsidRPr="00A11CFC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46,941</w:t>
            </w:r>
          </w:p>
        </w:tc>
      </w:tr>
    </w:tbl>
    <w:p w14:paraId="62DF5D55" w14:textId="77777777" w:rsidR="00F619DF" w:rsidRPr="001A72DC" w:rsidRDefault="00F619DF" w:rsidP="00140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2E0C7A9E" w14:textId="77777777" w:rsidR="00821DEB" w:rsidRDefault="00821DEB" w:rsidP="00821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บริษัทมีนโยบายการให้สินเชื่อแก่ลูกหนี้การค้าเป็นระยะเวลา </w:t>
      </w:r>
      <w:r w:rsidRPr="00A55D9C">
        <w:rPr>
          <w:rFonts w:ascii="Angsana New" w:hAnsi="Angsana New"/>
          <w:sz w:val="30"/>
          <w:szCs w:val="30"/>
        </w:rPr>
        <w:t xml:space="preserve">7 </w:t>
      </w:r>
      <w:r w:rsidRPr="00A55D9C">
        <w:rPr>
          <w:rFonts w:ascii="Angsana New" w:hAnsi="Angsana New" w:hint="cs"/>
          <w:sz w:val="30"/>
          <w:szCs w:val="30"/>
          <w:cs/>
        </w:rPr>
        <w:t>วัน</w:t>
      </w:r>
      <w:r w:rsidRPr="00A55D9C">
        <w:rPr>
          <w:rFonts w:ascii="Angsana New" w:hAnsi="Angsana New"/>
          <w:sz w:val="30"/>
          <w:szCs w:val="30"/>
        </w:rPr>
        <w:t xml:space="preserve"> </w:t>
      </w:r>
      <w:r w:rsidRPr="00A55D9C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A55D9C">
        <w:rPr>
          <w:rFonts w:ascii="Angsana New" w:hAnsi="Angsana New"/>
          <w:sz w:val="30"/>
          <w:szCs w:val="30"/>
        </w:rPr>
        <w:t xml:space="preserve">90 </w:t>
      </w:r>
      <w:r w:rsidRPr="00A55D9C">
        <w:rPr>
          <w:rFonts w:ascii="Angsana New" w:hAnsi="Angsana New" w:hint="cs"/>
          <w:sz w:val="30"/>
          <w:szCs w:val="30"/>
          <w:cs/>
        </w:rPr>
        <w:t>วัน</w:t>
      </w:r>
    </w:p>
    <w:p w14:paraId="2FC8D917" w14:textId="77777777" w:rsidR="00140AF7" w:rsidRPr="00140AF7" w:rsidRDefault="00821DEB" w:rsidP="00821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140AF7" w:rsidRPr="003E0F90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รายการเคลื่อนไหวของค่า</w:t>
      </w:r>
      <w:r w:rsidR="005E08F6" w:rsidRPr="003E0F90">
        <w:rPr>
          <w:rFonts w:ascii="Angsana New" w:hAnsi="Angsana New" w:hint="cs"/>
          <w:sz w:val="30"/>
          <w:szCs w:val="30"/>
          <w:cs/>
        </w:rPr>
        <w:t xml:space="preserve">เผื่อผลขาดทุนจากการด้อยค่าสำหรับปีสิ้นสุดวันที่ </w:t>
      </w:r>
      <w:r w:rsidR="0082763A" w:rsidRPr="0082763A">
        <w:rPr>
          <w:rFonts w:ascii="Angsana New" w:hAnsi="Angsana New" w:hint="cs"/>
          <w:sz w:val="30"/>
          <w:szCs w:val="30"/>
        </w:rPr>
        <w:t>31</w:t>
      </w:r>
      <w:r w:rsidR="005E08F6" w:rsidRPr="003E0F90">
        <w:rPr>
          <w:rFonts w:ascii="Angsana New" w:hAnsi="Angsana New" w:hint="cs"/>
          <w:sz w:val="30"/>
          <w:szCs w:val="30"/>
          <w:cs/>
        </w:rPr>
        <w:t xml:space="preserve"> ธันวาคม มีดังนี้</w:t>
      </w:r>
    </w:p>
    <w:p w14:paraId="473D0B17" w14:textId="77777777" w:rsidR="00140AF7" w:rsidRPr="00893EDE" w:rsidRDefault="00140AF7" w:rsidP="00140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8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93"/>
        <w:gridCol w:w="1474"/>
        <w:gridCol w:w="239"/>
        <w:gridCol w:w="1474"/>
      </w:tblGrid>
      <w:tr w:rsidR="00140AF7" w:rsidRPr="00922551" w14:paraId="639385C2" w14:textId="77777777" w:rsidTr="004049CB">
        <w:trPr>
          <w:cantSplit/>
          <w:trHeight w:val="395"/>
        </w:trPr>
        <w:tc>
          <w:tcPr>
            <w:tcW w:w="6293" w:type="dxa"/>
          </w:tcPr>
          <w:p w14:paraId="0BDF52FE" w14:textId="77777777" w:rsidR="00140AF7" w:rsidRPr="00922551" w:rsidRDefault="00140AF7" w:rsidP="004049CB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14:paraId="117F8164" w14:textId="77777777" w:rsidR="00140AF7" w:rsidRPr="00922551" w:rsidRDefault="00140AF7" w:rsidP="004049CB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551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441301" w:rsidRPr="00922551" w14:paraId="54D40682" w14:textId="77777777" w:rsidTr="004049CB">
        <w:trPr>
          <w:cantSplit/>
          <w:trHeight w:val="397"/>
        </w:trPr>
        <w:tc>
          <w:tcPr>
            <w:tcW w:w="6293" w:type="dxa"/>
          </w:tcPr>
          <w:p w14:paraId="2D7F58AA" w14:textId="77777777" w:rsidR="00441301" w:rsidRPr="00922551" w:rsidRDefault="00441301" w:rsidP="00441301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2551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9794EE6" w14:textId="5893F10E" w:rsidR="00441301" w:rsidRPr="00922551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0DD47891" w14:textId="77777777" w:rsidR="00441301" w:rsidRPr="00922551" w:rsidRDefault="00441301" w:rsidP="00441301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B221032" w14:textId="31DDE03F" w:rsidR="00441301" w:rsidRPr="00922551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41301" w:rsidRPr="000B7B99" w14:paraId="3A44E6C1" w14:textId="77777777" w:rsidTr="000B7B99">
        <w:trPr>
          <w:trHeight w:val="17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50A99D8" w14:textId="77777777" w:rsidR="00441301" w:rsidRPr="005403E7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2BCCD88" w14:textId="77777777" w:rsidR="00441301" w:rsidRPr="005403E7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025C0FD" w14:textId="77777777" w:rsidR="00441301" w:rsidRPr="005403E7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3695093" w14:textId="77777777" w:rsidR="00441301" w:rsidRPr="005403E7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1301" w:rsidRPr="00922551" w14:paraId="0959AA99" w14:textId="77777777" w:rsidTr="004049CB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05549B1" w14:textId="77777777" w:rsidR="00441301" w:rsidRPr="001723D3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2763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2F8BB07" w14:textId="3AEF06BB" w:rsidR="00441301" w:rsidRPr="00567420" w:rsidRDefault="005740BF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7,312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B2BF06E" w14:textId="77777777" w:rsidR="00441301" w:rsidRPr="00FF1ADE" w:rsidRDefault="00441301" w:rsidP="0044130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FB3A1F9" w14:textId="54AA8C12" w:rsidR="00441301" w:rsidRPr="0056742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6,739</w:t>
            </w:r>
          </w:p>
        </w:tc>
      </w:tr>
      <w:tr w:rsidR="00441301" w:rsidRPr="00922551" w14:paraId="4F73263F" w14:textId="77777777" w:rsidTr="00893EDE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FF25A97" w14:textId="77777777" w:rsidR="00441301" w:rsidRPr="00616EC1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EC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F8A36BD" w14:textId="03FC92F5" w:rsidR="00441301" w:rsidRPr="00616EC1" w:rsidRDefault="00725274" w:rsidP="00725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949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462A902" w14:textId="77777777" w:rsidR="00441301" w:rsidRPr="00FF1ADE" w:rsidRDefault="00441301" w:rsidP="0044130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7FA7BFB" w14:textId="1953BA4E" w:rsidR="00441301" w:rsidRPr="0056742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441301" w:rsidRPr="00922551" w14:paraId="322964C7" w14:textId="77777777" w:rsidTr="00893EDE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F8F2578" w14:textId="77777777" w:rsidR="00441301" w:rsidRPr="00616EC1" w:rsidRDefault="00441301" w:rsidP="00B72F2E">
            <w:pPr>
              <w:spacing w:line="240" w:lineRule="auto"/>
              <w:ind w:left="-74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616EC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019D1343" w14:textId="7CF95520" w:rsidR="00441301" w:rsidRPr="00616EC1" w:rsidRDefault="00725274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1F89A54" w14:textId="77777777" w:rsidR="00441301" w:rsidRPr="00FF1ADE" w:rsidRDefault="00441301" w:rsidP="0044130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394549B5" w14:textId="0C446D2B" w:rsidR="00441301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(60)</w:t>
            </w:r>
          </w:p>
        </w:tc>
      </w:tr>
      <w:tr w:rsidR="00441301" w:rsidRPr="00922551" w14:paraId="0CDEE403" w14:textId="77777777" w:rsidTr="00893EDE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90C047A" w14:textId="77777777" w:rsidR="00441301" w:rsidRPr="005E08F6" w:rsidRDefault="00441301" w:rsidP="00B72F2E">
            <w:pPr>
              <w:spacing w:line="240" w:lineRule="auto"/>
              <w:ind w:left="-74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2763A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14A285" w14:textId="0F91FF6D" w:rsidR="00441301" w:rsidRPr="00567420" w:rsidRDefault="00725274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8,237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BABBF39" w14:textId="77777777" w:rsidR="00441301" w:rsidRPr="00FF1ADE" w:rsidRDefault="00441301" w:rsidP="0044130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D3F807" w14:textId="409BE36E" w:rsidR="00441301" w:rsidRPr="0056742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7,312</w:t>
            </w:r>
          </w:p>
        </w:tc>
      </w:tr>
    </w:tbl>
    <w:p w14:paraId="5DDDF4CB" w14:textId="77777777" w:rsidR="00821DEB" w:rsidRPr="00441301" w:rsidRDefault="00821DEB" w:rsidP="00821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sz w:val="24"/>
          <w:szCs w:val="24"/>
        </w:rPr>
      </w:pPr>
    </w:p>
    <w:p w14:paraId="2705084F" w14:textId="77777777" w:rsidR="00D97DE5" w:rsidRPr="00922551" w:rsidRDefault="00D97DE5" w:rsidP="000B688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922551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071C7C25" w14:textId="77777777" w:rsidR="00D97DE5" w:rsidRPr="0072306E" w:rsidRDefault="00D97DE5" w:rsidP="00D9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tbl>
      <w:tblPr>
        <w:tblW w:w="948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93"/>
        <w:gridCol w:w="1474"/>
        <w:gridCol w:w="239"/>
        <w:gridCol w:w="1474"/>
      </w:tblGrid>
      <w:tr w:rsidR="00D97DE5" w:rsidRPr="00922551" w14:paraId="20AB4999" w14:textId="77777777" w:rsidTr="00592D6D">
        <w:trPr>
          <w:cantSplit/>
          <w:trHeight w:val="395"/>
        </w:trPr>
        <w:tc>
          <w:tcPr>
            <w:tcW w:w="6293" w:type="dxa"/>
          </w:tcPr>
          <w:p w14:paraId="6AD348D1" w14:textId="77777777" w:rsidR="00D97DE5" w:rsidRPr="00922551" w:rsidRDefault="00D97DE5" w:rsidP="004331DB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14:paraId="469D6EAA" w14:textId="77777777" w:rsidR="00D97DE5" w:rsidRPr="00922551" w:rsidRDefault="00D97DE5" w:rsidP="004331DB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551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441301" w:rsidRPr="00922551" w14:paraId="44F973A6" w14:textId="77777777" w:rsidTr="004B589F">
        <w:trPr>
          <w:cantSplit/>
          <w:trHeight w:val="397"/>
        </w:trPr>
        <w:tc>
          <w:tcPr>
            <w:tcW w:w="6293" w:type="dxa"/>
          </w:tcPr>
          <w:p w14:paraId="66334440" w14:textId="77777777" w:rsidR="00441301" w:rsidRPr="00922551" w:rsidRDefault="00441301" w:rsidP="00441301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2551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7CE4B00" w14:textId="2341EDB2" w:rsidR="00441301" w:rsidRPr="00922551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20203397" w14:textId="77777777" w:rsidR="00441301" w:rsidRPr="00922551" w:rsidRDefault="00441301" w:rsidP="00441301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E67F39C" w14:textId="43D05A09" w:rsidR="00441301" w:rsidRPr="00922551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41301" w:rsidRPr="00A0363A" w14:paraId="6B98B597" w14:textId="77777777" w:rsidTr="00592D6D">
        <w:trPr>
          <w:trHeight w:val="175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0D68830" w14:textId="77777777" w:rsidR="00441301" w:rsidRPr="00821DEB" w:rsidRDefault="00441301" w:rsidP="00441301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1336DF5" w14:textId="77777777" w:rsidR="00441301" w:rsidRPr="00821DEB" w:rsidRDefault="00441301" w:rsidP="004413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D0E25A6" w14:textId="77777777" w:rsidR="00441301" w:rsidRPr="00821DEB" w:rsidRDefault="00441301" w:rsidP="00441301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2C71C62" w14:textId="77777777" w:rsidR="00441301" w:rsidRPr="00821DEB" w:rsidRDefault="00441301" w:rsidP="004413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441301" w:rsidRPr="004F226C" w14:paraId="339B302C" w14:textId="77777777" w:rsidTr="00592D6D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C7B4176" w14:textId="77777777" w:rsidR="00441301" w:rsidRPr="004F226C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226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F8B4360" w14:textId="10A35B9A" w:rsidR="00441301" w:rsidRPr="004F226C" w:rsidRDefault="005B4BA7" w:rsidP="00D6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15,453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CA4AF37" w14:textId="77777777" w:rsidR="00441301" w:rsidRPr="004F226C" w:rsidRDefault="00441301" w:rsidP="00441301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4E295D6" w14:textId="41E29433" w:rsidR="00441301" w:rsidRPr="004F226C" w:rsidRDefault="00441301" w:rsidP="00B9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25,512</w:t>
            </w:r>
          </w:p>
        </w:tc>
      </w:tr>
      <w:tr w:rsidR="00441301" w:rsidRPr="00922551" w14:paraId="4669DA3E" w14:textId="77777777" w:rsidTr="00592D6D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393E485" w14:textId="77777777" w:rsidR="00441301" w:rsidRPr="00836DF6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D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BB2A8AB" w14:textId="641BCC63" w:rsidR="00441301" w:rsidRPr="00D04C47" w:rsidRDefault="005B4BA7" w:rsidP="00455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3,911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FFD869B" w14:textId="77777777" w:rsidR="00441301" w:rsidRPr="00922551" w:rsidRDefault="00441301" w:rsidP="00441301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C21C405" w14:textId="67432629" w:rsidR="00441301" w:rsidRPr="00D04C47" w:rsidRDefault="00441301" w:rsidP="00455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5,916</w:t>
            </w:r>
          </w:p>
        </w:tc>
      </w:tr>
      <w:tr w:rsidR="00441301" w:rsidRPr="00922551" w14:paraId="33A2A1D2" w14:textId="77777777" w:rsidTr="00592D6D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5E661F9" w14:textId="77777777" w:rsidR="00441301" w:rsidRPr="00836DF6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D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วัตถุดิบและวัสดุ</w:t>
            </w:r>
            <w:r w:rsidRPr="00836DF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สิ้นเปลือง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2498B69" w14:textId="45F28D7A" w:rsidR="00441301" w:rsidRPr="00D04C47" w:rsidRDefault="005B4BA7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15,301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A7621F2" w14:textId="77777777" w:rsidR="00441301" w:rsidRPr="00922551" w:rsidRDefault="00441301" w:rsidP="00441301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10122D8" w14:textId="4489EE75" w:rsidR="00441301" w:rsidRPr="00D04C47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15,248</w:t>
            </w:r>
          </w:p>
        </w:tc>
      </w:tr>
      <w:tr w:rsidR="00441301" w:rsidRPr="00922551" w14:paraId="1B6951FE" w14:textId="77777777" w:rsidTr="00592D6D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126B79B" w14:textId="77777777" w:rsidR="00441301" w:rsidRPr="00836DF6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6DF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455E5F45" w14:textId="0D02D32E" w:rsidR="00441301" w:rsidRPr="00D04C47" w:rsidRDefault="005B4BA7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34,665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079A91E" w14:textId="77777777" w:rsidR="00441301" w:rsidRPr="00922551" w:rsidRDefault="00441301" w:rsidP="00441301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6659BB0A" w14:textId="3126FD52" w:rsidR="00441301" w:rsidRPr="00D04C47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46,676</w:t>
            </w:r>
          </w:p>
        </w:tc>
      </w:tr>
      <w:tr w:rsidR="00441301" w:rsidRPr="00922551" w14:paraId="75061A24" w14:textId="77777777" w:rsidTr="00592D6D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27B2B35" w14:textId="77777777" w:rsidR="00441301" w:rsidRPr="00836DF6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DF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3A3550FE" w14:textId="1DD2E4AD" w:rsidR="00441301" w:rsidRPr="00D04C47" w:rsidRDefault="005B4BA7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(800)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A70F7B7" w14:textId="77777777" w:rsidR="00441301" w:rsidRPr="00922551" w:rsidRDefault="00441301" w:rsidP="00441301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4ADC0058" w14:textId="4ECAB198" w:rsidR="00441301" w:rsidRPr="00D04C47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(926)</w:t>
            </w:r>
          </w:p>
        </w:tc>
      </w:tr>
      <w:tr w:rsidR="00441301" w:rsidRPr="00922551" w14:paraId="03F3C711" w14:textId="77777777" w:rsidTr="00592D6D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625BFAF" w14:textId="77777777" w:rsidR="00441301" w:rsidRPr="00836DF6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36DF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373F90" w14:textId="2AF5B02E" w:rsidR="00441301" w:rsidRPr="00D04C47" w:rsidRDefault="005B4BA7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33,865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F8E70D8" w14:textId="77777777" w:rsidR="00441301" w:rsidRPr="00922551" w:rsidRDefault="00441301" w:rsidP="00441301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8C0049" w14:textId="54256B30" w:rsidR="00441301" w:rsidRPr="00D04C47" w:rsidRDefault="00441301" w:rsidP="00455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45,750</w:t>
            </w:r>
          </w:p>
        </w:tc>
      </w:tr>
      <w:tr w:rsidR="00441301" w:rsidRPr="00441301" w14:paraId="039E5C4C" w14:textId="77777777" w:rsidTr="0044351E">
        <w:trPr>
          <w:trHeight w:val="84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A2882C9" w14:textId="77777777" w:rsidR="00441301" w:rsidRPr="00441301" w:rsidRDefault="00441301" w:rsidP="00B72F2E">
            <w:pPr>
              <w:spacing w:line="240" w:lineRule="auto"/>
              <w:ind w:left="-74" w:right="-36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3F2E27EB" w14:textId="77777777" w:rsidR="00441301" w:rsidRPr="00441301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8BE4679" w14:textId="77777777" w:rsidR="00441301" w:rsidRPr="00441301" w:rsidRDefault="00441301" w:rsidP="00441301">
            <w:pPr>
              <w:tabs>
                <w:tab w:val="clear" w:pos="907"/>
                <w:tab w:val="decimal" w:pos="972"/>
                <w:tab w:val="left" w:pos="105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66A28392" w14:textId="77777777" w:rsidR="00441301" w:rsidRPr="00441301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41301" w:rsidRPr="00922551" w14:paraId="12863240" w14:textId="77777777" w:rsidTr="0044351E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D47846E" w14:textId="77777777" w:rsidR="00441301" w:rsidRPr="00836DF6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6DF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สินค้าคงเหลือรับรู้เข้าต้นทุนขาย</w:t>
            </w: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6BB07255" w14:textId="50A188D7" w:rsidR="00441301" w:rsidRDefault="005B4BA7" w:rsidP="007A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382,8</w:t>
            </w:r>
            <w:r w:rsidR="00726618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B1F292D" w14:textId="77777777" w:rsidR="00441301" w:rsidRPr="00922551" w:rsidRDefault="00441301" w:rsidP="00441301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257B9EC2" w14:textId="702545B0" w:rsidR="00441301" w:rsidRDefault="00441301" w:rsidP="00455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419,317</w:t>
            </w:r>
          </w:p>
        </w:tc>
      </w:tr>
      <w:tr w:rsidR="00441301" w:rsidRPr="00441301" w14:paraId="213FCA0A" w14:textId="77777777" w:rsidTr="0072306E">
        <w:trPr>
          <w:trHeight w:val="11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1427673" w14:textId="77777777" w:rsidR="00441301" w:rsidRPr="00441301" w:rsidRDefault="00441301" w:rsidP="00B72F2E">
            <w:pPr>
              <w:spacing w:line="160" w:lineRule="atLeast"/>
              <w:ind w:left="-74" w:right="-34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2DC6F245" w14:textId="77777777" w:rsidR="00441301" w:rsidRPr="00441301" w:rsidRDefault="00441301" w:rsidP="00441301">
            <w:pPr>
              <w:tabs>
                <w:tab w:val="decimal" w:pos="1026"/>
              </w:tabs>
              <w:spacing w:line="160" w:lineRule="atLeast"/>
              <w:ind w:right="-3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4490866" w14:textId="77777777" w:rsidR="00441301" w:rsidRPr="00441301" w:rsidRDefault="00441301" w:rsidP="00441301">
            <w:pPr>
              <w:tabs>
                <w:tab w:val="decimal" w:pos="972"/>
                <w:tab w:val="left" w:pos="1058"/>
              </w:tabs>
              <w:spacing w:line="160" w:lineRule="atLeast"/>
              <w:ind w:right="-3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40D407E6" w14:textId="77777777" w:rsidR="00441301" w:rsidRPr="00441301" w:rsidRDefault="00441301" w:rsidP="00441301">
            <w:pPr>
              <w:tabs>
                <w:tab w:val="decimal" w:pos="1026"/>
              </w:tabs>
              <w:spacing w:line="160" w:lineRule="atLeast"/>
              <w:ind w:right="-34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441301" w:rsidRPr="00922551" w14:paraId="3320024D" w14:textId="77777777" w:rsidTr="0054396B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736A00D" w14:textId="2FC2A96C" w:rsidR="00441301" w:rsidRPr="00B90412" w:rsidRDefault="00B90412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กลับรายการ</w:t>
            </w:r>
            <w:r w:rsidR="004413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ปรับลดมูลค่าสินค้าคงเหลือเข้า</w:t>
            </w:r>
            <w:r w:rsidR="00441301" w:rsidRPr="005439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  <w:r w:rsidR="0044130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75A6D1F6" w14:textId="5D33398C" w:rsidR="00441301" w:rsidRDefault="005B4BA7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(126)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BD1AFE6" w14:textId="77777777" w:rsidR="00441301" w:rsidRPr="00922551" w:rsidRDefault="00441301" w:rsidP="00441301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5655C2D3" w14:textId="5BB4D0C2" w:rsidR="00441301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(122)</w:t>
            </w:r>
          </w:p>
        </w:tc>
      </w:tr>
    </w:tbl>
    <w:p w14:paraId="6E052228" w14:textId="77777777" w:rsidR="00D97DE5" w:rsidRPr="0072306E" w:rsidRDefault="00D97DE5" w:rsidP="00D97DE5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55FC3EBC" w14:textId="77777777" w:rsidR="00530F2C" w:rsidRDefault="00D97DE5" w:rsidP="00F76AE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48FF82D8" w14:textId="77777777" w:rsidR="00530F2C" w:rsidRPr="0072306E" w:rsidRDefault="00530F2C" w:rsidP="00530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5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71"/>
        <w:gridCol w:w="1474"/>
        <w:gridCol w:w="239"/>
        <w:gridCol w:w="1474"/>
      </w:tblGrid>
      <w:tr w:rsidR="00A0363A" w:rsidRPr="000C78C3" w14:paraId="74887723" w14:textId="77777777" w:rsidTr="00455170">
        <w:trPr>
          <w:cantSplit/>
          <w:trHeight w:val="395"/>
        </w:trPr>
        <w:tc>
          <w:tcPr>
            <w:tcW w:w="6271" w:type="dxa"/>
          </w:tcPr>
          <w:p w14:paraId="0D4B7C6D" w14:textId="77777777" w:rsidR="00A0363A" w:rsidRPr="000C78C3" w:rsidRDefault="00A0363A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14:paraId="23F120EA" w14:textId="77777777" w:rsidR="00A0363A" w:rsidRPr="000C78C3" w:rsidRDefault="00A0363A">
            <w:pPr>
              <w:pStyle w:val="3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78C3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441301" w:rsidRPr="004E71F0" w14:paraId="20776FB6" w14:textId="77777777" w:rsidTr="00455170">
        <w:trPr>
          <w:cantSplit/>
          <w:trHeight w:val="352"/>
        </w:trPr>
        <w:tc>
          <w:tcPr>
            <w:tcW w:w="6271" w:type="dxa"/>
          </w:tcPr>
          <w:p w14:paraId="324F7A85" w14:textId="77777777" w:rsidR="00441301" w:rsidRPr="000C78C3" w:rsidRDefault="00441301" w:rsidP="004413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78C3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E1BFD16" w14:textId="6C80ABDF" w:rsidR="00441301" w:rsidRPr="004E71F0" w:rsidRDefault="00441301" w:rsidP="0044130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02C8F463" w14:textId="77777777" w:rsidR="00441301" w:rsidRPr="004E71F0" w:rsidRDefault="00441301" w:rsidP="0044130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25420B3" w14:textId="38B0B99F" w:rsidR="00441301" w:rsidRPr="004E71F0" w:rsidRDefault="00441301" w:rsidP="0044130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41301" w:rsidRPr="00A0363A" w14:paraId="2067CBAD" w14:textId="77777777" w:rsidTr="00455170">
        <w:trPr>
          <w:trHeight w:val="161"/>
        </w:trPr>
        <w:tc>
          <w:tcPr>
            <w:tcW w:w="6271" w:type="dxa"/>
            <w:tcBorders>
              <w:top w:val="nil"/>
              <w:left w:val="nil"/>
              <w:bottom w:val="nil"/>
              <w:right w:val="nil"/>
            </w:tcBorders>
          </w:tcPr>
          <w:p w14:paraId="21056D44" w14:textId="77777777" w:rsidR="00441301" w:rsidRPr="0072306E" w:rsidRDefault="00441301" w:rsidP="00441301">
            <w:pPr>
              <w:spacing w:line="240" w:lineRule="auto"/>
              <w:ind w:left="34"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683D7C81" w14:textId="77777777" w:rsidR="00441301" w:rsidRPr="0072306E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9DE408D" w14:textId="77777777" w:rsidR="00441301" w:rsidRPr="0072306E" w:rsidRDefault="00441301" w:rsidP="0044130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7E5F12F9" w14:textId="77777777" w:rsidR="00441301" w:rsidRPr="0072306E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41301" w:rsidRPr="000C78C3" w14:paraId="20B0118B" w14:textId="77777777" w:rsidTr="00455170">
        <w:trPr>
          <w:trHeight w:val="161"/>
        </w:trPr>
        <w:tc>
          <w:tcPr>
            <w:tcW w:w="6271" w:type="dxa"/>
            <w:tcBorders>
              <w:top w:val="nil"/>
              <w:left w:val="nil"/>
              <w:bottom w:val="nil"/>
              <w:right w:val="nil"/>
            </w:tcBorders>
          </w:tcPr>
          <w:p w14:paraId="48FD7102" w14:textId="77777777" w:rsidR="00441301" w:rsidRPr="00436B29" w:rsidRDefault="00441301" w:rsidP="00B72F2E">
            <w:pPr>
              <w:spacing w:line="240" w:lineRule="auto"/>
              <w:ind w:left="-74"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(มูลค่ายุติธรรม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ข้อมูลระดับ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3DE5264E" w14:textId="24B2462C" w:rsidR="00441301" w:rsidRPr="000C78C3" w:rsidRDefault="004B06B7" w:rsidP="004B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AFB4A3E" w14:textId="77777777" w:rsidR="00441301" w:rsidRPr="000C78C3" w:rsidRDefault="00441301" w:rsidP="0044130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355BE013" w14:textId="6A500D11" w:rsidR="00441301" w:rsidRPr="000C78C3" w:rsidRDefault="00441301" w:rsidP="00455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10,069</w:t>
            </w:r>
          </w:p>
        </w:tc>
      </w:tr>
      <w:tr w:rsidR="00441301" w:rsidRPr="000C78C3" w14:paraId="16D24A8B" w14:textId="77777777" w:rsidTr="00455170">
        <w:trPr>
          <w:trHeight w:val="161"/>
        </w:trPr>
        <w:tc>
          <w:tcPr>
            <w:tcW w:w="6271" w:type="dxa"/>
            <w:tcBorders>
              <w:top w:val="nil"/>
              <w:left w:val="nil"/>
              <w:bottom w:val="nil"/>
              <w:right w:val="nil"/>
            </w:tcBorders>
          </w:tcPr>
          <w:p w14:paraId="78B95645" w14:textId="473E3697" w:rsidR="00441301" w:rsidRDefault="00441301" w:rsidP="00B72F2E">
            <w:pPr>
              <w:spacing w:line="240" w:lineRule="auto"/>
              <w:ind w:left="-74"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เงินฝากประจำ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F5F20"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EF5F20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อัตราดอกเบี้ย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ร้อย</w:t>
            </w:r>
            <w:r w:rsidRPr="00063CC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ละ</w:t>
            </w:r>
            <w:r w:rsidR="00C45875" w:rsidRPr="00063CC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063CC4" w:rsidRPr="00063CC4">
              <w:rPr>
                <w:rFonts w:ascii="Angsana New" w:hAnsi="Angsana New"/>
                <w:spacing w:val="-2"/>
                <w:sz w:val="30"/>
                <w:szCs w:val="30"/>
              </w:rPr>
              <w:t>0.</w:t>
            </w:r>
            <w:r w:rsidR="003C2121">
              <w:rPr>
                <w:rFonts w:ascii="Angsana New" w:hAnsi="Angsana New"/>
                <w:spacing w:val="-2"/>
                <w:sz w:val="30"/>
                <w:szCs w:val="30"/>
              </w:rPr>
              <w:t>5</w:t>
            </w:r>
            <w:r w:rsidR="00063CC4" w:rsidRPr="00063CC4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 w:rsidR="00093F07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3C2121" w:rsidRPr="007D33CD">
              <w:rPr>
                <w:rFonts w:ascii="Angsana New" w:hAnsi="Angsana New"/>
                <w:sz w:val="30"/>
                <w:szCs w:val="30"/>
                <w:cs/>
              </w:rPr>
              <w:t>ถึงร้อยละ</w:t>
            </w:r>
            <w:r w:rsidR="00093F0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063CC4" w:rsidRPr="00063CC4">
              <w:rPr>
                <w:rFonts w:ascii="Angsana New" w:hAnsi="Angsana New"/>
                <w:spacing w:val="-2"/>
                <w:sz w:val="30"/>
                <w:szCs w:val="30"/>
              </w:rPr>
              <w:t>0.90</w:t>
            </w:r>
            <w:r w:rsidR="00063CC4" w:rsidRPr="00063CC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ต่อปี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A1779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A17798">
              <w:rPr>
                <w:rFonts w:ascii="Angsana New" w:hAnsi="Angsana New"/>
                <w:spacing w:val="-2"/>
                <w:sz w:val="30"/>
                <w:szCs w:val="30"/>
              </w:rPr>
              <w:t>31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792F9E7B" w14:textId="77777777" w:rsidR="00441301" w:rsidRPr="000C78C3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2DFD9FB" w14:textId="77777777" w:rsidR="00441301" w:rsidRPr="000C78C3" w:rsidRDefault="00441301" w:rsidP="0044130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50BA516B" w14:textId="77777777" w:rsidR="00441301" w:rsidRDefault="00441301" w:rsidP="00455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301" w:rsidRPr="000C78C3" w14:paraId="62E0A866" w14:textId="77777777" w:rsidTr="00455170">
        <w:trPr>
          <w:trHeight w:val="161"/>
        </w:trPr>
        <w:tc>
          <w:tcPr>
            <w:tcW w:w="6271" w:type="dxa"/>
            <w:tcBorders>
              <w:top w:val="nil"/>
              <w:left w:val="nil"/>
              <w:bottom w:val="nil"/>
              <w:right w:val="nil"/>
            </w:tcBorders>
          </w:tcPr>
          <w:p w14:paraId="1D9DD6C4" w14:textId="3F695712" w:rsidR="00441301" w:rsidRDefault="00441301" w:rsidP="00B72F2E">
            <w:pPr>
              <w:spacing w:line="240" w:lineRule="auto"/>
              <w:ind w:left="-74"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A1779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="00A17798">
              <w:rPr>
                <w:rFonts w:ascii="Angsana New" w:hAnsi="Angsana New"/>
                <w:spacing w:val="-2"/>
                <w:sz w:val="30"/>
                <w:szCs w:val="30"/>
              </w:rPr>
              <w:t>2568</w:t>
            </w:r>
            <w:r w:rsidR="00A1779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และร้อย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ละ 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1.65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ต่อปี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A1779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A17798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="00A1779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2567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B44EBCD" w14:textId="56516D0D" w:rsidR="00441301" w:rsidRDefault="004B06B7" w:rsidP="004B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</w:t>
            </w:r>
            <w:r w:rsidR="00FA33F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2E170611" w14:textId="77777777" w:rsidR="00441301" w:rsidRPr="000C78C3" w:rsidRDefault="00441301" w:rsidP="00441301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45097E9" w14:textId="7F2E2342" w:rsidR="00441301" w:rsidRDefault="00441301" w:rsidP="00455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441301" w:rsidRPr="00BE607C" w14:paraId="6642A489" w14:textId="77777777" w:rsidTr="00455170">
        <w:trPr>
          <w:trHeight w:val="352"/>
        </w:trPr>
        <w:tc>
          <w:tcPr>
            <w:tcW w:w="6271" w:type="dxa"/>
            <w:tcBorders>
              <w:top w:val="nil"/>
              <w:left w:val="nil"/>
              <w:bottom w:val="nil"/>
              <w:right w:val="nil"/>
            </w:tcBorders>
          </w:tcPr>
          <w:p w14:paraId="5FA93A54" w14:textId="77777777" w:rsidR="00441301" w:rsidRPr="00221321" w:rsidRDefault="00441301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213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F8A38" w14:textId="59C484E1" w:rsidR="00441301" w:rsidRPr="00DD016B" w:rsidRDefault="004B06B7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</w:t>
            </w:r>
            <w:r w:rsidR="00FA33F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CD68128" w14:textId="77777777" w:rsidR="00441301" w:rsidRPr="000C78C3" w:rsidRDefault="00441301" w:rsidP="0044130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583EC" w14:textId="601947C9" w:rsidR="00441301" w:rsidRPr="00BE607C" w:rsidRDefault="00441301" w:rsidP="00455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20,069</w:t>
            </w:r>
          </w:p>
        </w:tc>
      </w:tr>
    </w:tbl>
    <w:p w14:paraId="25AF17A1" w14:textId="77777777" w:rsidR="00530F2C" w:rsidRPr="00530F2C" w:rsidRDefault="00530F2C" w:rsidP="00530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  <w:sectPr w:rsidR="00530F2C" w:rsidRPr="00530F2C" w:rsidSect="00B97EBB">
          <w:headerReference w:type="default" r:id="rId11"/>
          <w:pgSz w:w="11909" w:h="16834" w:code="9"/>
          <w:pgMar w:top="1440" w:right="1134" w:bottom="567" w:left="1440" w:header="992" w:footer="374" w:gutter="0"/>
          <w:cols w:space="720"/>
          <w:docGrid w:linePitch="245"/>
        </w:sectPr>
      </w:pPr>
    </w:p>
    <w:p w14:paraId="492A38A1" w14:textId="77777777" w:rsidR="00F94870" w:rsidRDefault="00F94870" w:rsidP="00F9487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F94870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73CB5AB7" w14:textId="77777777" w:rsidR="00F94870" w:rsidRPr="00DF2F07" w:rsidRDefault="00F94870" w:rsidP="00FF76F3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1452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285"/>
        <w:gridCol w:w="1361"/>
        <w:gridCol w:w="238"/>
        <w:gridCol w:w="1361"/>
        <w:gridCol w:w="238"/>
        <w:gridCol w:w="1361"/>
        <w:gridCol w:w="238"/>
        <w:gridCol w:w="1361"/>
        <w:gridCol w:w="238"/>
        <w:gridCol w:w="1361"/>
        <w:gridCol w:w="238"/>
        <w:gridCol w:w="1531"/>
        <w:gridCol w:w="238"/>
        <w:gridCol w:w="1331"/>
        <w:gridCol w:w="30"/>
      </w:tblGrid>
      <w:tr w:rsidR="006D6F23" w:rsidRPr="00E817F0" w14:paraId="0EDD5E63" w14:textId="77777777" w:rsidTr="006D6F23">
        <w:trPr>
          <w:trHeight w:val="340"/>
        </w:trPr>
        <w:tc>
          <w:tcPr>
            <w:tcW w:w="3119" w:type="dxa"/>
          </w:tcPr>
          <w:p w14:paraId="5B6423B4" w14:textId="77777777" w:rsidR="006D6F23" w:rsidRPr="00E817F0" w:rsidRDefault="006D6F23" w:rsidP="006D6F23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5" w:type="dxa"/>
          </w:tcPr>
          <w:p w14:paraId="2BBA88BC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5" w:type="dxa"/>
            <w:gridSpan w:val="14"/>
          </w:tcPr>
          <w:p w14:paraId="2E1C4DB2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D6F23" w:rsidRPr="00E817F0" w14:paraId="40C510D5" w14:textId="77777777" w:rsidTr="006D6F23">
        <w:trPr>
          <w:trHeight w:val="340"/>
        </w:trPr>
        <w:tc>
          <w:tcPr>
            <w:tcW w:w="3119" w:type="dxa"/>
          </w:tcPr>
          <w:p w14:paraId="5D7AC2B2" w14:textId="77777777" w:rsidR="006D6F23" w:rsidRPr="00E817F0" w:rsidRDefault="006D6F23" w:rsidP="006D6F23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5" w:type="dxa"/>
          </w:tcPr>
          <w:p w14:paraId="498C127C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1DAE0780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86274EB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42C36C9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F3E8793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CE3E1FA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D6109EB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EC62488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2745D08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521DDC2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F45645F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142864F5" w14:textId="77777777" w:rsidR="006D6F23" w:rsidRPr="00D57331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331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CB5D9AD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</w:tcPr>
          <w:p w14:paraId="176CB76A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6F23" w:rsidRPr="00E817F0" w14:paraId="5159A42E" w14:textId="77777777" w:rsidTr="006D6F23">
        <w:trPr>
          <w:trHeight w:val="340"/>
        </w:trPr>
        <w:tc>
          <w:tcPr>
            <w:tcW w:w="3119" w:type="dxa"/>
          </w:tcPr>
          <w:p w14:paraId="6323A57A" w14:textId="77777777" w:rsidR="006D6F23" w:rsidRPr="00E817F0" w:rsidRDefault="006D6F23" w:rsidP="006D6F23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5" w:type="dxa"/>
          </w:tcPr>
          <w:p w14:paraId="69901AF3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1" w:type="dxa"/>
          </w:tcPr>
          <w:p w14:paraId="5866D01E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7B4AE1B1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2C1387E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49A0F08C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E38FC3C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38" w:type="dxa"/>
          </w:tcPr>
          <w:p w14:paraId="2B315E51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FFC1F12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38" w:type="dxa"/>
          </w:tcPr>
          <w:p w14:paraId="2640C09E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D2A4764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7A018092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6AE588D" w14:textId="77777777" w:rsidR="006D6F23" w:rsidRPr="00D57331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331">
              <w:rPr>
                <w:rFonts w:ascii="Angsana New" w:hAnsi="Angsana New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38" w:type="dxa"/>
          </w:tcPr>
          <w:p w14:paraId="0987E847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3DE6911C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6F23" w:rsidRPr="00E817F0" w14:paraId="4854B702" w14:textId="77777777" w:rsidTr="006D6F23">
        <w:trPr>
          <w:trHeight w:val="340"/>
        </w:trPr>
        <w:tc>
          <w:tcPr>
            <w:tcW w:w="3119" w:type="dxa"/>
          </w:tcPr>
          <w:p w14:paraId="76FC5DB6" w14:textId="77777777" w:rsidR="006D6F23" w:rsidRPr="00E817F0" w:rsidRDefault="006D6F23" w:rsidP="006D6F23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5" w:type="dxa"/>
          </w:tcPr>
          <w:p w14:paraId="4AA409A0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212185E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8" w:type="dxa"/>
          </w:tcPr>
          <w:p w14:paraId="5B3D8E70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38E32AE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38" w:type="dxa"/>
          </w:tcPr>
          <w:p w14:paraId="613B2ECD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67F5666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8" w:type="dxa"/>
          </w:tcPr>
          <w:p w14:paraId="4E225E6C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78D2722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8" w:type="dxa"/>
          </w:tcPr>
          <w:p w14:paraId="1D230B49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474B161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8" w:type="dxa"/>
          </w:tcPr>
          <w:p w14:paraId="6BC5C97A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1DCF3519" w14:textId="77777777" w:rsidR="006D6F23" w:rsidRPr="00D57331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331">
              <w:rPr>
                <w:rFonts w:ascii="Angsana New" w:hAnsi="Angsana New"/>
                <w:sz w:val="28"/>
                <w:szCs w:val="28"/>
                <w:cs/>
              </w:rPr>
              <w:t>ระหว่างทาง</w:t>
            </w:r>
          </w:p>
        </w:tc>
        <w:tc>
          <w:tcPr>
            <w:tcW w:w="238" w:type="dxa"/>
          </w:tcPr>
          <w:p w14:paraId="3134C997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14:paraId="51266099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67744" w:rsidRPr="00E817F0" w14:paraId="743BAA74" w14:textId="77777777" w:rsidTr="006D6F23">
        <w:tc>
          <w:tcPr>
            <w:tcW w:w="3119" w:type="dxa"/>
          </w:tcPr>
          <w:p w14:paraId="74FD9101" w14:textId="77777777" w:rsidR="00A67744" w:rsidRPr="00E817F0" w:rsidRDefault="00A67744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85" w:type="dxa"/>
          </w:tcPr>
          <w:p w14:paraId="3EB0C5EE" w14:textId="77777777" w:rsidR="00A67744" w:rsidRPr="00E817F0" w:rsidRDefault="00A67744" w:rsidP="0099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1EA60AF6" w14:textId="77777777" w:rsidR="00A67744" w:rsidRPr="00E817F0" w:rsidRDefault="00A67744" w:rsidP="0099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2FF4E7D" w14:textId="77777777" w:rsidR="00A67744" w:rsidRPr="00E817F0" w:rsidRDefault="00A67744" w:rsidP="0099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7730A6B" w14:textId="77777777" w:rsidR="00A67744" w:rsidRPr="00E817F0" w:rsidRDefault="00A67744" w:rsidP="0099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3639220" w14:textId="77777777" w:rsidR="00A67744" w:rsidRPr="00E817F0" w:rsidRDefault="00A67744" w:rsidP="0099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DE994C9" w14:textId="77777777" w:rsidR="00A67744" w:rsidRPr="00E817F0" w:rsidRDefault="00A67744" w:rsidP="0099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4FDE7F1" w14:textId="77777777" w:rsidR="00A67744" w:rsidRPr="00E817F0" w:rsidRDefault="00A67744" w:rsidP="0099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BB7EB62" w14:textId="77777777" w:rsidR="00A67744" w:rsidRPr="00E817F0" w:rsidRDefault="00A67744" w:rsidP="0099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CDD87C" w14:textId="77777777" w:rsidR="00A67744" w:rsidRPr="00E817F0" w:rsidRDefault="00A67744" w:rsidP="0099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8F6C445" w14:textId="77777777" w:rsidR="00A67744" w:rsidRPr="00E817F0" w:rsidRDefault="00A67744" w:rsidP="0099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DD45FE3" w14:textId="77777777" w:rsidR="00A67744" w:rsidRPr="00E817F0" w:rsidRDefault="00A67744" w:rsidP="0099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276F529F" w14:textId="77777777" w:rsidR="00A67744" w:rsidRPr="00E817F0" w:rsidRDefault="00A67744" w:rsidP="0099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4C1585A" w14:textId="77777777" w:rsidR="00A67744" w:rsidRPr="00E817F0" w:rsidRDefault="00A67744" w:rsidP="0099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</w:tcPr>
          <w:p w14:paraId="3867768C" w14:textId="77777777" w:rsidR="00A67744" w:rsidRPr="00E817F0" w:rsidRDefault="00A67744" w:rsidP="0099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301" w:rsidRPr="00E817F0" w14:paraId="2EF1C91C" w14:textId="77777777" w:rsidTr="006D6F23">
        <w:tc>
          <w:tcPr>
            <w:tcW w:w="3119" w:type="dxa"/>
          </w:tcPr>
          <w:p w14:paraId="30071CED" w14:textId="3BB56608" w:rsidR="00441301" w:rsidRPr="00E817F0" w:rsidRDefault="00441301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285" w:type="dxa"/>
          </w:tcPr>
          <w:p w14:paraId="1BED8272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01B21ACC" w14:textId="66F50F46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19,293</w:t>
            </w:r>
          </w:p>
        </w:tc>
        <w:tc>
          <w:tcPr>
            <w:tcW w:w="238" w:type="dxa"/>
            <w:vAlign w:val="center"/>
          </w:tcPr>
          <w:p w14:paraId="28BAAD3F" w14:textId="77777777" w:rsidR="00441301" w:rsidRPr="00E817F0" w:rsidRDefault="00441301" w:rsidP="00441301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1C951904" w14:textId="5DB54234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197,500</w:t>
            </w:r>
          </w:p>
        </w:tc>
        <w:tc>
          <w:tcPr>
            <w:tcW w:w="238" w:type="dxa"/>
            <w:vAlign w:val="center"/>
          </w:tcPr>
          <w:p w14:paraId="1EED71BE" w14:textId="77777777" w:rsidR="00441301" w:rsidRPr="00E817F0" w:rsidRDefault="00441301" w:rsidP="00441301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16313DD9" w14:textId="2475C455" w:rsidR="00441301" w:rsidRPr="00E817F0" w:rsidRDefault="00441301" w:rsidP="00D6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141,495</w:t>
            </w:r>
          </w:p>
        </w:tc>
        <w:tc>
          <w:tcPr>
            <w:tcW w:w="238" w:type="dxa"/>
          </w:tcPr>
          <w:p w14:paraId="7A1E6DAB" w14:textId="77777777" w:rsidR="00441301" w:rsidRPr="00E817F0" w:rsidRDefault="00441301" w:rsidP="00441301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7C623007" w14:textId="0B7022B6" w:rsidR="00441301" w:rsidRPr="00E817F0" w:rsidRDefault="00441301" w:rsidP="00D6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6,457</w:t>
            </w:r>
          </w:p>
        </w:tc>
        <w:tc>
          <w:tcPr>
            <w:tcW w:w="238" w:type="dxa"/>
            <w:vAlign w:val="center"/>
          </w:tcPr>
          <w:p w14:paraId="5DD986EF" w14:textId="77777777" w:rsidR="00441301" w:rsidRPr="00E817F0" w:rsidRDefault="00441301" w:rsidP="00441301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7D1A6B8B" w14:textId="0C19A4FF" w:rsidR="00441301" w:rsidRPr="00E817F0" w:rsidRDefault="00441301" w:rsidP="00D6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3,149</w:t>
            </w:r>
          </w:p>
        </w:tc>
        <w:tc>
          <w:tcPr>
            <w:tcW w:w="238" w:type="dxa"/>
          </w:tcPr>
          <w:p w14:paraId="799CA2D6" w14:textId="77777777" w:rsidR="00441301" w:rsidRPr="00E817F0" w:rsidRDefault="00441301" w:rsidP="00441301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091FE8F3" w14:textId="5376C7BE" w:rsidR="00441301" w:rsidRPr="00E817F0" w:rsidRDefault="00441301" w:rsidP="00D6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2,295</w:t>
            </w:r>
          </w:p>
        </w:tc>
        <w:tc>
          <w:tcPr>
            <w:tcW w:w="238" w:type="dxa"/>
            <w:vAlign w:val="center"/>
          </w:tcPr>
          <w:p w14:paraId="283879D6" w14:textId="77777777" w:rsidR="00441301" w:rsidRPr="00E817F0" w:rsidRDefault="00441301" w:rsidP="00441301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19A6CC21" w14:textId="50A35543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370,189</w:t>
            </w:r>
          </w:p>
        </w:tc>
      </w:tr>
      <w:tr w:rsidR="00DE1CDA" w:rsidRPr="00E817F0" w14:paraId="016A81FA" w14:textId="77777777" w:rsidTr="006D6F23">
        <w:tc>
          <w:tcPr>
            <w:tcW w:w="3119" w:type="dxa"/>
          </w:tcPr>
          <w:p w14:paraId="0CBCF6B7" w14:textId="77777777" w:rsidR="00DE1CDA" w:rsidRPr="00E817F0" w:rsidRDefault="00DE1CDA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85" w:type="dxa"/>
          </w:tcPr>
          <w:p w14:paraId="48517F28" w14:textId="77777777" w:rsidR="00DE1CDA" w:rsidRPr="00E817F0" w:rsidRDefault="00DE1CDA" w:rsidP="00DE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7987EF9A" w14:textId="77777777" w:rsidR="00DE1CDA" w:rsidRPr="00E817F0" w:rsidRDefault="00DE1CDA" w:rsidP="00DE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6EFFF17C" w14:textId="77777777" w:rsidR="00DE1CDA" w:rsidRPr="00E817F0" w:rsidRDefault="00DE1CDA" w:rsidP="00DE1CDA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6BE01CB4" w14:textId="1AB5FBCC" w:rsidR="00DE1CDA" w:rsidRPr="00E817F0" w:rsidRDefault="008F57A7" w:rsidP="00DE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9,630</w:t>
            </w:r>
          </w:p>
        </w:tc>
        <w:tc>
          <w:tcPr>
            <w:tcW w:w="238" w:type="dxa"/>
            <w:vAlign w:val="center"/>
          </w:tcPr>
          <w:p w14:paraId="0FBA0C92" w14:textId="77777777" w:rsidR="00DE1CDA" w:rsidRPr="00E817F0" w:rsidRDefault="00DE1CDA" w:rsidP="00DE1CDA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6F80F528" w14:textId="07A7D92E" w:rsidR="00DE1CDA" w:rsidRPr="00E817F0" w:rsidRDefault="008F57A7" w:rsidP="00DE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20,509</w:t>
            </w:r>
          </w:p>
        </w:tc>
        <w:tc>
          <w:tcPr>
            <w:tcW w:w="238" w:type="dxa"/>
          </w:tcPr>
          <w:p w14:paraId="414A019B" w14:textId="77777777" w:rsidR="00DE1CDA" w:rsidRPr="00E817F0" w:rsidRDefault="00DE1CDA" w:rsidP="00DE1CDA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4F2C7DBC" w14:textId="10A23379" w:rsidR="00DE1CDA" w:rsidRPr="00E817F0" w:rsidRDefault="007A4E90" w:rsidP="00DE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="00C3781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vAlign w:val="center"/>
          </w:tcPr>
          <w:p w14:paraId="78E07ABF" w14:textId="77777777" w:rsidR="00DE1CDA" w:rsidRPr="00E817F0" w:rsidRDefault="00DE1CDA" w:rsidP="00DE1CDA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56D1EF57" w14:textId="67BE198A" w:rsidR="00DE1CDA" w:rsidRPr="00E817F0" w:rsidRDefault="007A4E90" w:rsidP="00DE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ED7C37B" w14:textId="77777777" w:rsidR="00DE1CDA" w:rsidRPr="00E817F0" w:rsidRDefault="00DE1CDA" w:rsidP="00DE1CDA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46732E95" w14:textId="132C20F0" w:rsidR="00DE1CDA" w:rsidRPr="00E817F0" w:rsidRDefault="00C37814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</w:t>
            </w:r>
            <w:r w:rsidR="008C62A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8" w:type="dxa"/>
            <w:vAlign w:val="center"/>
          </w:tcPr>
          <w:p w14:paraId="4BCEEF5B" w14:textId="77777777" w:rsidR="00DE1CDA" w:rsidRPr="00E817F0" w:rsidRDefault="00DE1CDA" w:rsidP="00DE1CDA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5CC15F1B" w14:textId="52B38D09" w:rsidR="00DE1CDA" w:rsidRPr="00E817F0" w:rsidRDefault="0045473F" w:rsidP="00DE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32,068</w:t>
            </w:r>
          </w:p>
        </w:tc>
      </w:tr>
      <w:tr w:rsidR="00DE1CDA" w:rsidRPr="00E817F0" w14:paraId="0E2DE44A" w14:textId="77777777" w:rsidTr="006D6F23">
        <w:tc>
          <w:tcPr>
            <w:tcW w:w="3119" w:type="dxa"/>
          </w:tcPr>
          <w:p w14:paraId="728481B0" w14:textId="77777777" w:rsidR="00DE1CDA" w:rsidRPr="00E817F0" w:rsidRDefault="00DE1CDA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285" w:type="dxa"/>
          </w:tcPr>
          <w:p w14:paraId="60703D10" w14:textId="77777777" w:rsidR="00DE1CDA" w:rsidRPr="00E817F0" w:rsidRDefault="00DE1CDA" w:rsidP="00DE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4CE38007" w14:textId="77777777" w:rsidR="00DE1CDA" w:rsidRPr="00E817F0" w:rsidRDefault="00DE1CDA" w:rsidP="00DE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4EB377FD" w14:textId="77777777" w:rsidR="00DE1CDA" w:rsidRPr="00E817F0" w:rsidRDefault="00DE1CDA" w:rsidP="00DE1CDA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560F10E1" w14:textId="7C79BBA6" w:rsidR="00DE1CDA" w:rsidRPr="00E817F0" w:rsidRDefault="007A4E90" w:rsidP="00DE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1B077E21" w14:textId="77777777" w:rsidR="00DE1CDA" w:rsidRPr="00E817F0" w:rsidRDefault="00DE1CDA" w:rsidP="00DE1CDA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097E6B2B" w14:textId="6F7B96EB" w:rsidR="00DE1CDA" w:rsidRPr="00E817F0" w:rsidRDefault="007A4E90" w:rsidP="00DE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(654)</w:t>
            </w:r>
          </w:p>
        </w:tc>
        <w:tc>
          <w:tcPr>
            <w:tcW w:w="238" w:type="dxa"/>
          </w:tcPr>
          <w:p w14:paraId="51E2066B" w14:textId="77777777" w:rsidR="00DE1CDA" w:rsidRPr="00E817F0" w:rsidRDefault="00DE1CDA" w:rsidP="00DE1CDA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671D20BE" w14:textId="77C9ABDB" w:rsidR="00DE1CDA" w:rsidRPr="00E817F0" w:rsidRDefault="007A4E90" w:rsidP="00DE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(62)</w:t>
            </w:r>
          </w:p>
        </w:tc>
        <w:tc>
          <w:tcPr>
            <w:tcW w:w="238" w:type="dxa"/>
            <w:vAlign w:val="center"/>
          </w:tcPr>
          <w:p w14:paraId="637E0C1D" w14:textId="77777777" w:rsidR="00DE1CDA" w:rsidRPr="00E817F0" w:rsidRDefault="00DE1CDA" w:rsidP="00DE1CDA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75A38E5F" w14:textId="4CBA9DD5" w:rsidR="00DE1CDA" w:rsidRPr="00E817F0" w:rsidRDefault="007A4E90" w:rsidP="00DE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(1,338)</w:t>
            </w:r>
          </w:p>
        </w:tc>
        <w:tc>
          <w:tcPr>
            <w:tcW w:w="238" w:type="dxa"/>
          </w:tcPr>
          <w:p w14:paraId="1E99CA8D" w14:textId="77777777" w:rsidR="00DE1CDA" w:rsidRPr="00E817F0" w:rsidRDefault="00DE1CDA" w:rsidP="00DE1CDA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0CFC3667" w14:textId="2E45E094" w:rsidR="00DE1CDA" w:rsidRPr="00E817F0" w:rsidRDefault="007A4E90" w:rsidP="007A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42BFC337" w14:textId="77777777" w:rsidR="00DE1CDA" w:rsidRPr="00E817F0" w:rsidRDefault="00DE1CDA" w:rsidP="00DE1CDA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51B0FEDA" w14:textId="631B399A" w:rsidR="00DE1CDA" w:rsidRPr="00E817F0" w:rsidRDefault="0045473F" w:rsidP="00DE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(2,05</w:t>
            </w:r>
            <w:r w:rsidR="00CB5951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37814" w:rsidRPr="00E817F0" w14:paraId="0E0FEED9" w14:textId="77777777" w:rsidTr="006D6F23">
        <w:tc>
          <w:tcPr>
            <w:tcW w:w="3119" w:type="dxa"/>
          </w:tcPr>
          <w:p w14:paraId="7560E841" w14:textId="5301F902" w:rsidR="00C37814" w:rsidRPr="00E817F0" w:rsidRDefault="00C37814" w:rsidP="00C37814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</w:t>
            </w:r>
          </w:p>
        </w:tc>
        <w:tc>
          <w:tcPr>
            <w:tcW w:w="285" w:type="dxa"/>
          </w:tcPr>
          <w:p w14:paraId="21BAE9B8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1AA50519" w14:textId="40A4BB01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47C14DF9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5DD924A5" w14:textId="0AA6E0E5" w:rsidR="00C37814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6E5FA9F3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6707D193" w14:textId="2C7FBE4F" w:rsidR="00C37814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2,195</w:t>
            </w:r>
          </w:p>
        </w:tc>
        <w:tc>
          <w:tcPr>
            <w:tcW w:w="238" w:type="dxa"/>
          </w:tcPr>
          <w:p w14:paraId="31FFEFCF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429FB842" w14:textId="64EFEB79" w:rsidR="00C37814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046C9093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53F30DA6" w14:textId="279E4401" w:rsidR="00C37814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E5F86A0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21BC827E" w14:textId="226EB18B" w:rsidR="00C37814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(2,195)</w:t>
            </w:r>
          </w:p>
        </w:tc>
        <w:tc>
          <w:tcPr>
            <w:tcW w:w="238" w:type="dxa"/>
            <w:vAlign w:val="center"/>
          </w:tcPr>
          <w:p w14:paraId="57E6D17F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4CFFD80B" w14:textId="1EF84C64" w:rsidR="00C37814" w:rsidRDefault="008C62A0" w:rsidP="008C6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7814" w:rsidRPr="00E817F0" w14:paraId="68B9B18B" w14:textId="77777777" w:rsidTr="006D6F23">
        <w:tc>
          <w:tcPr>
            <w:tcW w:w="3119" w:type="dxa"/>
          </w:tcPr>
          <w:p w14:paraId="119B9E5D" w14:textId="6A2C010F" w:rsidR="00C37814" w:rsidRPr="00E817F0" w:rsidRDefault="00C37814" w:rsidP="00C37814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285" w:type="dxa"/>
          </w:tcPr>
          <w:p w14:paraId="1A170119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91CF1B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19,293</w:t>
            </w:r>
          </w:p>
        </w:tc>
        <w:tc>
          <w:tcPr>
            <w:tcW w:w="238" w:type="dxa"/>
            <w:vAlign w:val="center"/>
          </w:tcPr>
          <w:p w14:paraId="17C33366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979BCF" w14:textId="56707E7C" w:rsidR="00C37814" w:rsidRPr="00E817F0" w:rsidRDefault="00C37814" w:rsidP="00D6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207,130</w:t>
            </w:r>
          </w:p>
        </w:tc>
        <w:tc>
          <w:tcPr>
            <w:tcW w:w="238" w:type="dxa"/>
            <w:vAlign w:val="center"/>
          </w:tcPr>
          <w:p w14:paraId="7141202C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7C3F3A" w14:textId="0B342676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163,545</w:t>
            </w:r>
          </w:p>
        </w:tc>
        <w:tc>
          <w:tcPr>
            <w:tcW w:w="238" w:type="dxa"/>
          </w:tcPr>
          <w:p w14:paraId="3B928F07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85DC29" w14:textId="78928251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6,808</w:t>
            </w:r>
          </w:p>
        </w:tc>
        <w:tc>
          <w:tcPr>
            <w:tcW w:w="238" w:type="dxa"/>
            <w:vAlign w:val="center"/>
          </w:tcPr>
          <w:p w14:paraId="2A5BB17D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B4E2C7" w14:textId="212AB91F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1,811</w:t>
            </w:r>
          </w:p>
        </w:tc>
        <w:tc>
          <w:tcPr>
            <w:tcW w:w="238" w:type="dxa"/>
          </w:tcPr>
          <w:p w14:paraId="286CAD85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499281" w14:textId="1B5E608C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1,616</w:t>
            </w:r>
          </w:p>
        </w:tc>
        <w:tc>
          <w:tcPr>
            <w:tcW w:w="238" w:type="dxa"/>
            <w:vAlign w:val="center"/>
          </w:tcPr>
          <w:p w14:paraId="5D86567C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B0BFC6" w14:textId="3E7B97F1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400,203</w:t>
            </w:r>
          </w:p>
        </w:tc>
      </w:tr>
      <w:tr w:rsidR="00C37814" w:rsidRPr="00E817F0" w14:paraId="6F256170" w14:textId="77777777" w:rsidTr="006D6F23">
        <w:tc>
          <w:tcPr>
            <w:tcW w:w="3119" w:type="dxa"/>
          </w:tcPr>
          <w:p w14:paraId="36DD1E8D" w14:textId="77777777" w:rsidR="00C37814" w:rsidRPr="00E817F0" w:rsidRDefault="00C37814" w:rsidP="00C37814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5" w:type="dxa"/>
          </w:tcPr>
          <w:p w14:paraId="5BE9E721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3754CA03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AD69394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4E88157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6B6A1A7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7643C3E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B67CF52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8894A7D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5FB851C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D2E6BFF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8F1F3FA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4529653C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01D771A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</w:tcPr>
          <w:p w14:paraId="656F0526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7814" w:rsidRPr="00E817F0" w14:paraId="68D09321" w14:textId="77777777" w:rsidTr="006D6F23">
        <w:tc>
          <w:tcPr>
            <w:tcW w:w="3119" w:type="dxa"/>
          </w:tcPr>
          <w:p w14:paraId="0817EF57" w14:textId="1F26ADAF" w:rsidR="00C37814" w:rsidRPr="00E817F0" w:rsidRDefault="00C37814" w:rsidP="00C37814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5" w:type="dxa"/>
          </w:tcPr>
          <w:p w14:paraId="19459494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1D61BF8B" w14:textId="580FB485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19,293</w:t>
            </w:r>
          </w:p>
        </w:tc>
        <w:tc>
          <w:tcPr>
            <w:tcW w:w="238" w:type="dxa"/>
            <w:vAlign w:val="center"/>
          </w:tcPr>
          <w:p w14:paraId="49FDFFCD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304B402D" w14:textId="5CE3A0B1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197,472</w:t>
            </w:r>
          </w:p>
        </w:tc>
        <w:tc>
          <w:tcPr>
            <w:tcW w:w="238" w:type="dxa"/>
            <w:vAlign w:val="center"/>
          </w:tcPr>
          <w:p w14:paraId="51E9DCFB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13CF72D6" w14:textId="2EF11A4D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139,703</w:t>
            </w:r>
          </w:p>
        </w:tc>
        <w:tc>
          <w:tcPr>
            <w:tcW w:w="238" w:type="dxa"/>
          </w:tcPr>
          <w:p w14:paraId="18753391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63480183" w14:textId="4F84C8E9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5,91</w:t>
            </w:r>
            <w:r w:rsidRPr="00E817F0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238" w:type="dxa"/>
            <w:vAlign w:val="center"/>
          </w:tcPr>
          <w:p w14:paraId="5C6EF580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27CD1375" w14:textId="43FE85C0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7,888</w:t>
            </w:r>
          </w:p>
        </w:tc>
        <w:tc>
          <w:tcPr>
            <w:tcW w:w="238" w:type="dxa"/>
          </w:tcPr>
          <w:p w14:paraId="01702ED3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47C0F46C" w14:textId="2C766771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506DADAC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1AAC8E02" w14:textId="0D19FED9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370,27</w:t>
            </w:r>
            <w:r w:rsidRPr="00E817F0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C37814" w:rsidRPr="00E817F0" w14:paraId="334BAB06" w14:textId="77777777" w:rsidTr="006D6F23">
        <w:tc>
          <w:tcPr>
            <w:tcW w:w="3119" w:type="dxa"/>
          </w:tcPr>
          <w:p w14:paraId="24A93FDE" w14:textId="2D76A65B" w:rsidR="00C37814" w:rsidRPr="00E817F0" w:rsidRDefault="00C37814" w:rsidP="00C37814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85" w:type="dxa"/>
          </w:tcPr>
          <w:p w14:paraId="0C03EA30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0D3BF24E" w14:textId="030FD7B8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4FCB5D05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47BC7BFB" w14:textId="74F31C5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38" w:type="dxa"/>
            <w:vAlign w:val="center"/>
          </w:tcPr>
          <w:p w14:paraId="24ED2CFE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39E3D9D3" w14:textId="026D4492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2,213</w:t>
            </w:r>
          </w:p>
        </w:tc>
        <w:tc>
          <w:tcPr>
            <w:tcW w:w="238" w:type="dxa"/>
          </w:tcPr>
          <w:p w14:paraId="75284D6A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262ECC94" w14:textId="665670C2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238" w:type="dxa"/>
            <w:vAlign w:val="center"/>
          </w:tcPr>
          <w:p w14:paraId="6C6B00FC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6011BEBA" w14:textId="6DCF96C0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3CED717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511E47F3" w14:textId="0CDBA17B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2,295</w:t>
            </w:r>
          </w:p>
        </w:tc>
        <w:tc>
          <w:tcPr>
            <w:tcW w:w="238" w:type="dxa"/>
            <w:vAlign w:val="center"/>
          </w:tcPr>
          <w:p w14:paraId="11BB10C5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507F00B9" w14:textId="74717A65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5,151</w:t>
            </w:r>
          </w:p>
        </w:tc>
      </w:tr>
      <w:tr w:rsidR="00C37814" w:rsidRPr="00E817F0" w14:paraId="6A077583" w14:textId="77777777" w:rsidTr="00441301">
        <w:tc>
          <w:tcPr>
            <w:tcW w:w="3119" w:type="dxa"/>
          </w:tcPr>
          <w:p w14:paraId="77F09D97" w14:textId="5C30E06B" w:rsidR="00C37814" w:rsidRPr="00E817F0" w:rsidRDefault="00C37814" w:rsidP="00C37814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โอนมาจาก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“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”</w:t>
            </w:r>
          </w:p>
        </w:tc>
        <w:tc>
          <w:tcPr>
            <w:tcW w:w="285" w:type="dxa"/>
          </w:tcPr>
          <w:p w14:paraId="64DAB3B9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352DA270" w14:textId="55373A32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32BD818C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2B1FB00D" w14:textId="49C765A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79B1B48B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31681FD3" w14:textId="2C21982D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299A7B7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5BC3C496" w14:textId="0709C835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005995AD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07CFB68A" w14:textId="7B505CD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1,807</w:t>
            </w:r>
          </w:p>
        </w:tc>
        <w:tc>
          <w:tcPr>
            <w:tcW w:w="238" w:type="dxa"/>
          </w:tcPr>
          <w:p w14:paraId="469A7173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2DFF1C2A" w14:textId="7B52F703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2EE8482F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2025ED25" w14:textId="4994BB8D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1,807</w:t>
            </w:r>
          </w:p>
        </w:tc>
      </w:tr>
      <w:tr w:rsidR="00C37814" w:rsidRPr="00E817F0" w14:paraId="2373B7E8" w14:textId="77777777" w:rsidTr="006D6F23">
        <w:tc>
          <w:tcPr>
            <w:tcW w:w="3119" w:type="dxa"/>
          </w:tcPr>
          <w:p w14:paraId="78ECDBA5" w14:textId="1945E795" w:rsidR="00C37814" w:rsidRPr="00E817F0" w:rsidRDefault="00C37814" w:rsidP="00C37814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285" w:type="dxa"/>
          </w:tcPr>
          <w:p w14:paraId="31B33A4F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43D0BBCB" w14:textId="7A5727CF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39C14572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4691F311" w14:textId="7FFCE929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6826A60B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2DBCF027" w14:textId="566863D3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(421)</w:t>
            </w:r>
          </w:p>
        </w:tc>
        <w:tc>
          <w:tcPr>
            <w:tcW w:w="238" w:type="dxa"/>
          </w:tcPr>
          <w:p w14:paraId="4455E12F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2DAC99D3" w14:textId="5E377780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238" w:type="dxa"/>
            <w:vAlign w:val="center"/>
          </w:tcPr>
          <w:p w14:paraId="5195EDA5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7FCAC368" w14:textId="6C4E7289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(6,546)</w:t>
            </w:r>
          </w:p>
        </w:tc>
        <w:tc>
          <w:tcPr>
            <w:tcW w:w="238" w:type="dxa"/>
          </w:tcPr>
          <w:p w14:paraId="20B75F46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35CEC8E3" w14:textId="6D96E3F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58FD78BE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0F0DE76B" w14:textId="36DA14C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(7,043)</w:t>
            </w:r>
          </w:p>
        </w:tc>
      </w:tr>
      <w:tr w:rsidR="00C37814" w:rsidRPr="00E817F0" w14:paraId="01D1AE0C" w14:textId="77777777" w:rsidTr="006D6F23">
        <w:tc>
          <w:tcPr>
            <w:tcW w:w="3119" w:type="dxa"/>
          </w:tcPr>
          <w:p w14:paraId="79E4D92C" w14:textId="49FBDDD9" w:rsidR="00C37814" w:rsidRPr="00E817F0" w:rsidRDefault="00C37814" w:rsidP="00C37814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5" w:type="dxa"/>
          </w:tcPr>
          <w:p w14:paraId="5B6C6BB0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6C1EC5" w14:textId="2106B41A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19,293</w:t>
            </w:r>
          </w:p>
        </w:tc>
        <w:tc>
          <w:tcPr>
            <w:tcW w:w="238" w:type="dxa"/>
            <w:vAlign w:val="center"/>
          </w:tcPr>
          <w:p w14:paraId="73E5519E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790360" w14:textId="1447D766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197,500</w:t>
            </w:r>
          </w:p>
        </w:tc>
        <w:tc>
          <w:tcPr>
            <w:tcW w:w="238" w:type="dxa"/>
            <w:vAlign w:val="center"/>
          </w:tcPr>
          <w:p w14:paraId="20833FC9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32C78D" w14:textId="7E9F427E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141,495</w:t>
            </w:r>
          </w:p>
        </w:tc>
        <w:tc>
          <w:tcPr>
            <w:tcW w:w="238" w:type="dxa"/>
          </w:tcPr>
          <w:p w14:paraId="451E5BA4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AE803D" w14:textId="6CB885BC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6,457</w:t>
            </w:r>
          </w:p>
        </w:tc>
        <w:tc>
          <w:tcPr>
            <w:tcW w:w="238" w:type="dxa"/>
            <w:vAlign w:val="center"/>
          </w:tcPr>
          <w:p w14:paraId="197A7FF3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8B5450" w14:textId="6807854F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3,149</w:t>
            </w:r>
          </w:p>
        </w:tc>
        <w:tc>
          <w:tcPr>
            <w:tcW w:w="238" w:type="dxa"/>
          </w:tcPr>
          <w:p w14:paraId="7B2E3C07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C1D6DF" w14:textId="1934190A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2,295</w:t>
            </w:r>
          </w:p>
        </w:tc>
        <w:tc>
          <w:tcPr>
            <w:tcW w:w="238" w:type="dxa"/>
            <w:vAlign w:val="center"/>
          </w:tcPr>
          <w:p w14:paraId="225D0C72" w14:textId="77777777" w:rsidR="00C37814" w:rsidRPr="00E817F0" w:rsidRDefault="00C37814" w:rsidP="00C3781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B32650" w14:textId="762D3D8B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370,189</w:t>
            </w:r>
          </w:p>
        </w:tc>
      </w:tr>
      <w:tr w:rsidR="00C37814" w:rsidRPr="00E817F0" w14:paraId="5A4DFB9A" w14:textId="77777777" w:rsidTr="006D6F23">
        <w:trPr>
          <w:gridAfter w:val="1"/>
          <w:wAfter w:w="30" w:type="dxa"/>
        </w:trPr>
        <w:tc>
          <w:tcPr>
            <w:tcW w:w="3119" w:type="dxa"/>
          </w:tcPr>
          <w:p w14:paraId="640EB3CF" w14:textId="77777777" w:rsidR="00C37814" w:rsidRPr="00E817F0" w:rsidRDefault="00C37814" w:rsidP="00C37814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5" w:type="dxa"/>
          </w:tcPr>
          <w:p w14:paraId="231507E9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5" w:type="dxa"/>
            <w:gridSpan w:val="13"/>
          </w:tcPr>
          <w:p w14:paraId="78DD3BD9" w14:textId="77777777" w:rsidR="00C37814" w:rsidRPr="00E817F0" w:rsidRDefault="00C37814" w:rsidP="00C3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7CBA21E0" w14:textId="77777777" w:rsidR="00855E1D" w:rsidRDefault="00855E1D"/>
    <w:p w14:paraId="7B00B93D" w14:textId="77777777" w:rsidR="009B5899" w:rsidRDefault="009B5899"/>
    <w:tbl>
      <w:tblPr>
        <w:tblW w:w="145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285"/>
        <w:gridCol w:w="1361"/>
        <w:gridCol w:w="238"/>
        <w:gridCol w:w="1361"/>
        <w:gridCol w:w="238"/>
        <w:gridCol w:w="1361"/>
        <w:gridCol w:w="238"/>
        <w:gridCol w:w="1361"/>
        <w:gridCol w:w="238"/>
        <w:gridCol w:w="1361"/>
        <w:gridCol w:w="238"/>
        <w:gridCol w:w="1531"/>
        <w:gridCol w:w="238"/>
        <w:gridCol w:w="1365"/>
      </w:tblGrid>
      <w:tr w:rsidR="006D6F23" w:rsidRPr="00E817F0" w14:paraId="4AC0B6AB" w14:textId="77777777" w:rsidTr="006D6F23">
        <w:tc>
          <w:tcPr>
            <w:tcW w:w="3119" w:type="dxa"/>
          </w:tcPr>
          <w:p w14:paraId="0BB293E7" w14:textId="77777777" w:rsidR="006D6F23" w:rsidRPr="00E817F0" w:rsidRDefault="006D6F23" w:rsidP="004331DB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5" w:type="dxa"/>
          </w:tcPr>
          <w:p w14:paraId="5CE0AC67" w14:textId="77777777" w:rsidR="006D6F23" w:rsidRPr="00E817F0" w:rsidRDefault="006D6F23" w:rsidP="0043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9" w:type="dxa"/>
            <w:gridSpan w:val="13"/>
            <w:tcBorders>
              <w:bottom w:val="single" w:sz="4" w:space="0" w:color="auto"/>
            </w:tcBorders>
          </w:tcPr>
          <w:p w14:paraId="3242E10E" w14:textId="77777777" w:rsidR="006D6F23" w:rsidRPr="00E817F0" w:rsidRDefault="006D6F23" w:rsidP="0043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D6F23" w:rsidRPr="00E817F0" w14:paraId="57FB67A4" w14:textId="77777777" w:rsidTr="006D6F23">
        <w:tc>
          <w:tcPr>
            <w:tcW w:w="3119" w:type="dxa"/>
          </w:tcPr>
          <w:p w14:paraId="5E2C9D21" w14:textId="77777777" w:rsidR="006D6F23" w:rsidRPr="00E817F0" w:rsidRDefault="006D6F23" w:rsidP="006D6F23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5" w:type="dxa"/>
          </w:tcPr>
          <w:p w14:paraId="7094E11D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1A8D057B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2F18018C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70024BC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8" w:type="dxa"/>
          </w:tcPr>
          <w:p w14:paraId="6B8E2812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7A42A55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FF8D904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8AA5C01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8" w:type="dxa"/>
          </w:tcPr>
          <w:p w14:paraId="0A98350F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C3837C0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63BF762C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3256361" w14:textId="77777777" w:rsidR="006D6F23" w:rsidRPr="00D57331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331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38" w:type="dxa"/>
          </w:tcPr>
          <w:p w14:paraId="0C626193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545F601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6F23" w:rsidRPr="00E817F0" w14:paraId="27FEFCD4" w14:textId="77777777" w:rsidTr="006D6F23">
        <w:tc>
          <w:tcPr>
            <w:tcW w:w="3119" w:type="dxa"/>
          </w:tcPr>
          <w:p w14:paraId="62C3F244" w14:textId="77777777" w:rsidR="006D6F23" w:rsidRPr="00E817F0" w:rsidRDefault="006D6F23" w:rsidP="006D6F23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5" w:type="dxa"/>
          </w:tcPr>
          <w:p w14:paraId="123205EE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1" w:type="dxa"/>
          </w:tcPr>
          <w:p w14:paraId="241A2C2B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B1D23A6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7ED495B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75240EC8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3580FFD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38" w:type="dxa"/>
          </w:tcPr>
          <w:p w14:paraId="6469FDCD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13A97B5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38" w:type="dxa"/>
          </w:tcPr>
          <w:p w14:paraId="4FDAECB8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CB83340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6192E102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ACF03DC" w14:textId="77777777" w:rsidR="006D6F23" w:rsidRPr="00D57331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331">
              <w:rPr>
                <w:rFonts w:ascii="Angsana New" w:hAnsi="Angsana New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38" w:type="dxa"/>
          </w:tcPr>
          <w:p w14:paraId="52D3EB9B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7028D99" w14:textId="77777777" w:rsidR="006D6F23" w:rsidRPr="00E817F0" w:rsidRDefault="006D6F23" w:rsidP="006D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E793B" w:rsidRPr="00E817F0" w14:paraId="003A873B" w14:textId="77777777" w:rsidTr="006D6F23">
        <w:tc>
          <w:tcPr>
            <w:tcW w:w="3119" w:type="dxa"/>
          </w:tcPr>
          <w:p w14:paraId="7C36071C" w14:textId="77777777" w:rsidR="002E793B" w:rsidRPr="00E817F0" w:rsidRDefault="002E793B" w:rsidP="004331DB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5" w:type="dxa"/>
          </w:tcPr>
          <w:p w14:paraId="3FBBC2EB" w14:textId="77777777" w:rsidR="002E793B" w:rsidRPr="00E817F0" w:rsidRDefault="002E793B" w:rsidP="0043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131940E" w14:textId="77777777" w:rsidR="002E793B" w:rsidRPr="00E817F0" w:rsidRDefault="002E793B" w:rsidP="0043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8" w:type="dxa"/>
          </w:tcPr>
          <w:p w14:paraId="06099908" w14:textId="77777777" w:rsidR="002E793B" w:rsidRPr="00E817F0" w:rsidRDefault="002E793B" w:rsidP="0043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940875F" w14:textId="77777777" w:rsidR="002E793B" w:rsidRPr="00E817F0" w:rsidRDefault="002E793B" w:rsidP="0043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38" w:type="dxa"/>
          </w:tcPr>
          <w:p w14:paraId="7B961B94" w14:textId="77777777" w:rsidR="002E793B" w:rsidRPr="00E817F0" w:rsidRDefault="002E793B" w:rsidP="0043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8ACF553" w14:textId="77777777" w:rsidR="002E793B" w:rsidRPr="00E817F0" w:rsidRDefault="002E793B" w:rsidP="0043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8" w:type="dxa"/>
          </w:tcPr>
          <w:p w14:paraId="2E4C5508" w14:textId="77777777" w:rsidR="002E793B" w:rsidRPr="00E817F0" w:rsidRDefault="002E793B" w:rsidP="0043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166F29E" w14:textId="77777777" w:rsidR="002E793B" w:rsidRPr="00E817F0" w:rsidRDefault="002E793B" w:rsidP="0043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8" w:type="dxa"/>
          </w:tcPr>
          <w:p w14:paraId="257661A8" w14:textId="77777777" w:rsidR="002E793B" w:rsidRPr="00E817F0" w:rsidRDefault="002E793B" w:rsidP="0043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98D1DBB" w14:textId="77777777" w:rsidR="002E793B" w:rsidRPr="00E817F0" w:rsidRDefault="002E793B" w:rsidP="0043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8" w:type="dxa"/>
          </w:tcPr>
          <w:p w14:paraId="45BA7583" w14:textId="77777777" w:rsidR="002E793B" w:rsidRPr="00E817F0" w:rsidRDefault="002E793B" w:rsidP="0043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1D3AEF9E" w14:textId="77777777" w:rsidR="002E793B" w:rsidRPr="00D57331" w:rsidRDefault="006D6F23" w:rsidP="0043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331">
              <w:rPr>
                <w:rFonts w:ascii="Angsana New" w:hAnsi="Angsana New"/>
                <w:sz w:val="28"/>
                <w:szCs w:val="28"/>
                <w:cs/>
              </w:rPr>
              <w:t>ระหว่างทาง</w:t>
            </w:r>
          </w:p>
        </w:tc>
        <w:tc>
          <w:tcPr>
            <w:tcW w:w="238" w:type="dxa"/>
          </w:tcPr>
          <w:p w14:paraId="79074FBF" w14:textId="77777777" w:rsidR="002E793B" w:rsidRPr="00E817F0" w:rsidRDefault="002E793B" w:rsidP="0043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288B39F0" w14:textId="77777777" w:rsidR="002E793B" w:rsidRPr="00E817F0" w:rsidRDefault="002E793B" w:rsidP="00433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E793B" w:rsidRPr="00E817F0" w14:paraId="12273948" w14:textId="77777777" w:rsidTr="006D6F23">
        <w:tc>
          <w:tcPr>
            <w:tcW w:w="3119" w:type="dxa"/>
          </w:tcPr>
          <w:p w14:paraId="60628A25" w14:textId="77777777" w:rsidR="002E793B" w:rsidRPr="00E817F0" w:rsidRDefault="002E793B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285" w:type="dxa"/>
          </w:tcPr>
          <w:p w14:paraId="3F5A919F" w14:textId="77777777" w:rsidR="002E793B" w:rsidRPr="00E817F0" w:rsidRDefault="002E793B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1091635F" w14:textId="77777777" w:rsidR="002E793B" w:rsidRPr="00E817F0" w:rsidRDefault="002E793B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349DE87D" w14:textId="77777777" w:rsidR="002E793B" w:rsidRPr="00E817F0" w:rsidRDefault="002E793B" w:rsidP="00B14709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28ECC6FF" w14:textId="77777777" w:rsidR="002E793B" w:rsidRPr="00E817F0" w:rsidRDefault="002E793B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1E9AF856" w14:textId="77777777" w:rsidR="002E793B" w:rsidRPr="00E817F0" w:rsidRDefault="002E793B" w:rsidP="00B14709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3A35AA99" w14:textId="77777777" w:rsidR="002E793B" w:rsidRPr="00E817F0" w:rsidRDefault="002E793B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7DE81A1" w14:textId="77777777" w:rsidR="002E793B" w:rsidRPr="00E817F0" w:rsidRDefault="002E793B" w:rsidP="00B14709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6E1FD35B" w14:textId="77777777" w:rsidR="002E793B" w:rsidRPr="00E817F0" w:rsidRDefault="002E793B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55FC2A0A" w14:textId="77777777" w:rsidR="002E793B" w:rsidRPr="00E817F0" w:rsidRDefault="002E793B" w:rsidP="00B14709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45E5B5B2" w14:textId="77777777" w:rsidR="002E793B" w:rsidRPr="00E817F0" w:rsidRDefault="002E793B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878555E" w14:textId="77777777" w:rsidR="002E793B" w:rsidRPr="00E817F0" w:rsidRDefault="002E793B" w:rsidP="00B14709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5B6FB99C" w14:textId="77777777" w:rsidR="002E793B" w:rsidRPr="00E817F0" w:rsidRDefault="002E793B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683073EE" w14:textId="77777777" w:rsidR="002E793B" w:rsidRPr="00E817F0" w:rsidRDefault="002E793B" w:rsidP="00B14709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14:paraId="25DC5EA2" w14:textId="77777777" w:rsidR="002E793B" w:rsidRPr="00E817F0" w:rsidRDefault="002E793B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301" w:rsidRPr="00E817F0" w14:paraId="610F9542" w14:textId="77777777" w:rsidTr="006D6F23">
        <w:tc>
          <w:tcPr>
            <w:tcW w:w="3119" w:type="dxa"/>
          </w:tcPr>
          <w:p w14:paraId="05CD3D20" w14:textId="1355D14C" w:rsidR="00441301" w:rsidRPr="00E817F0" w:rsidRDefault="00441301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285" w:type="dxa"/>
          </w:tcPr>
          <w:p w14:paraId="2DAEB06B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21B2D0C4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3FFA526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616F9A9D" w14:textId="1D8C0F33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76,081</w:t>
            </w:r>
          </w:p>
        </w:tc>
        <w:tc>
          <w:tcPr>
            <w:tcW w:w="238" w:type="dxa"/>
          </w:tcPr>
          <w:p w14:paraId="118B63E3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2B83AFB1" w14:textId="41D3AACE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97,559</w:t>
            </w:r>
          </w:p>
        </w:tc>
        <w:tc>
          <w:tcPr>
            <w:tcW w:w="238" w:type="dxa"/>
          </w:tcPr>
          <w:p w14:paraId="75F7E3ED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1EFF801" w14:textId="416CCC1F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5,198</w:t>
            </w:r>
          </w:p>
        </w:tc>
        <w:tc>
          <w:tcPr>
            <w:tcW w:w="238" w:type="dxa"/>
          </w:tcPr>
          <w:p w14:paraId="2E0A1069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3246203" w14:textId="703C6FDF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3,14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8" w:type="dxa"/>
          </w:tcPr>
          <w:p w14:paraId="35D0ED13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2B23BF88" w14:textId="6A6B760E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5777EC7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4475EE1" w14:textId="1BED01E0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181,987</w:t>
            </w:r>
          </w:p>
        </w:tc>
      </w:tr>
      <w:tr w:rsidR="007E32F1" w:rsidRPr="00E817F0" w14:paraId="433592B0" w14:textId="77777777" w:rsidTr="006D6F23">
        <w:tc>
          <w:tcPr>
            <w:tcW w:w="3119" w:type="dxa"/>
          </w:tcPr>
          <w:p w14:paraId="2DDDF5AC" w14:textId="77777777" w:rsidR="007E32F1" w:rsidRPr="00E817F0" w:rsidRDefault="007E32F1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85" w:type="dxa"/>
          </w:tcPr>
          <w:p w14:paraId="37268227" w14:textId="77777777" w:rsidR="007E32F1" w:rsidRPr="00E817F0" w:rsidRDefault="007E32F1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5B5BF49F" w14:textId="77777777" w:rsidR="007E32F1" w:rsidRPr="00E817F0" w:rsidRDefault="007E32F1" w:rsidP="00FA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1C46B86" w14:textId="77777777" w:rsidR="007E32F1" w:rsidRPr="00E817F0" w:rsidRDefault="007E32F1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75DE5E0" w14:textId="12217D33" w:rsidR="007E32F1" w:rsidRPr="00E817F0" w:rsidRDefault="00C018B0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4,993</w:t>
            </w:r>
          </w:p>
        </w:tc>
        <w:tc>
          <w:tcPr>
            <w:tcW w:w="238" w:type="dxa"/>
          </w:tcPr>
          <w:p w14:paraId="08486EF6" w14:textId="77777777" w:rsidR="007E32F1" w:rsidRPr="00E817F0" w:rsidRDefault="007E32F1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DD589C3" w14:textId="25E281A9" w:rsidR="007E32F1" w:rsidRPr="00E817F0" w:rsidRDefault="00C018B0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8,221</w:t>
            </w:r>
          </w:p>
        </w:tc>
        <w:tc>
          <w:tcPr>
            <w:tcW w:w="238" w:type="dxa"/>
          </w:tcPr>
          <w:p w14:paraId="6412F918" w14:textId="77777777" w:rsidR="007E32F1" w:rsidRPr="00E817F0" w:rsidRDefault="007E32F1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6EB0634" w14:textId="6556F520" w:rsidR="007E32F1" w:rsidRPr="00E817F0" w:rsidRDefault="00C018B0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2E4F7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8" w:type="dxa"/>
          </w:tcPr>
          <w:p w14:paraId="4159D5BA" w14:textId="77777777" w:rsidR="007E32F1" w:rsidRPr="00E817F0" w:rsidRDefault="007E32F1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2E691C6F" w14:textId="5EDFE670" w:rsidR="007E32F1" w:rsidRPr="00E817F0" w:rsidRDefault="00C018B0" w:rsidP="00C0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1749C54" w14:textId="77777777" w:rsidR="007E32F1" w:rsidRPr="00E817F0" w:rsidRDefault="007E32F1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419DF95D" w14:textId="77777777" w:rsidR="007E32F1" w:rsidRPr="00E817F0" w:rsidRDefault="007E32F1" w:rsidP="00FA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4743D20" w14:textId="77777777" w:rsidR="007E32F1" w:rsidRPr="00E817F0" w:rsidRDefault="007E32F1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5A59D462" w14:textId="04C2CC47" w:rsidR="007E32F1" w:rsidRPr="00E817F0" w:rsidRDefault="00CB5951" w:rsidP="00B14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13,73</w:t>
            </w:r>
            <w:r w:rsidR="002E4F7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140D4" w:rsidRPr="00E817F0" w14:paraId="43C811F6" w14:textId="77777777" w:rsidTr="006D6F23">
        <w:tc>
          <w:tcPr>
            <w:tcW w:w="3119" w:type="dxa"/>
          </w:tcPr>
          <w:p w14:paraId="247C0AC2" w14:textId="77777777" w:rsidR="009140D4" w:rsidRPr="00E817F0" w:rsidRDefault="009140D4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285" w:type="dxa"/>
          </w:tcPr>
          <w:p w14:paraId="45B57657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5D89B47B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6DDBA77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03470A4D" w14:textId="4239E17D" w:rsidR="009140D4" w:rsidRPr="00E817F0" w:rsidRDefault="00C018B0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762DFBF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986"/>
                <w:tab w:val="decimal" w:pos="1165"/>
              </w:tabs>
              <w:spacing w:line="260" w:lineRule="atLeast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072E8FF0" w14:textId="03580F53" w:rsidR="009140D4" w:rsidRPr="00E817F0" w:rsidRDefault="00C018B0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(654)</w:t>
            </w:r>
          </w:p>
        </w:tc>
        <w:tc>
          <w:tcPr>
            <w:tcW w:w="238" w:type="dxa"/>
          </w:tcPr>
          <w:p w14:paraId="2054A3BC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986"/>
                <w:tab w:val="decimal" w:pos="1165"/>
              </w:tabs>
              <w:spacing w:line="260" w:lineRule="atLeast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6A1A29F4" w14:textId="2068FB2B" w:rsidR="009140D4" w:rsidRPr="00E817F0" w:rsidRDefault="00C018B0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</w:t>
            </w:r>
            <w:r w:rsidR="002E4F7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center"/>
          </w:tcPr>
          <w:p w14:paraId="08C85A7F" w14:textId="77777777" w:rsidR="009140D4" w:rsidRPr="00E817F0" w:rsidRDefault="009140D4" w:rsidP="009140D4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9448059" w14:textId="0372B6B3" w:rsidR="009140D4" w:rsidRPr="00E817F0" w:rsidRDefault="00C018B0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(1,33</w:t>
            </w:r>
            <w:r w:rsidR="003231E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</w:tcPr>
          <w:p w14:paraId="23FC9161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14:paraId="2B61EED0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7135A5B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6C7E491F" w14:textId="2D26576D" w:rsidR="009140D4" w:rsidRPr="00E817F0" w:rsidRDefault="00CB5951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(2,05</w:t>
            </w:r>
            <w:r w:rsidR="002E4F7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40D4" w:rsidRPr="00E817F0" w14:paraId="60FD49D5" w14:textId="77777777" w:rsidTr="006D6F23">
        <w:tc>
          <w:tcPr>
            <w:tcW w:w="3119" w:type="dxa"/>
          </w:tcPr>
          <w:p w14:paraId="6D65F330" w14:textId="0277C8AC" w:rsidR="009140D4" w:rsidRPr="00E817F0" w:rsidRDefault="009140D4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44130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285" w:type="dxa"/>
          </w:tcPr>
          <w:p w14:paraId="7B2F7D0F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DD95C4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AC78101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12ACE66C" w14:textId="66EFC483" w:rsidR="009140D4" w:rsidRPr="00E817F0" w:rsidRDefault="00C018B0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81,074</w:t>
            </w:r>
          </w:p>
        </w:tc>
        <w:tc>
          <w:tcPr>
            <w:tcW w:w="238" w:type="dxa"/>
          </w:tcPr>
          <w:p w14:paraId="0E1075A9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287E7F41" w14:textId="23CCCC4F" w:rsidR="009140D4" w:rsidRPr="00E817F0" w:rsidRDefault="00C018B0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105,126</w:t>
            </w:r>
          </w:p>
        </w:tc>
        <w:tc>
          <w:tcPr>
            <w:tcW w:w="238" w:type="dxa"/>
          </w:tcPr>
          <w:p w14:paraId="17E4B68F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3C3C4C8A" w14:textId="5CB029C1" w:rsidR="009140D4" w:rsidRPr="00E817F0" w:rsidRDefault="00C018B0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5,65</w:t>
            </w:r>
            <w:r w:rsidR="003231E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8" w:type="dxa"/>
          </w:tcPr>
          <w:p w14:paraId="705113A3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716B3552" w14:textId="1B787E8D" w:rsidR="009140D4" w:rsidRPr="00E817F0" w:rsidRDefault="00C018B0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</w:t>
            </w:r>
            <w:r w:rsidR="003231E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8" w:type="dxa"/>
          </w:tcPr>
          <w:p w14:paraId="38E97437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1C2B55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6B7556A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62548EF5" w14:textId="3843B2D1" w:rsidR="009140D4" w:rsidRPr="00E817F0" w:rsidRDefault="00CB5951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193,668</w:t>
            </w:r>
          </w:p>
        </w:tc>
      </w:tr>
      <w:tr w:rsidR="009140D4" w:rsidRPr="00E817F0" w14:paraId="28334BF5" w14:textId="77777777" w:rsidTr="006D6F23">
        <w:tc>
          <w:tcPr>
            <w:tcW w:w="3119" w:type="dxa"/>
          </w:tcPr>
          <w:p w14:paraId="700661BE" w14:textId="77777777" w:rsidR="009140D4" w:rsidRPr="00E817F0" w:rsidRDefault="009140D4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5" w:type="dxa"/>
          </w:tcPr>
          <w:p w14:paraId="3FE0AF68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center"/>
          </w:tcPr>
          <w:p w14:paraId="29B60C83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80ACE5D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619B9848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2DDB79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5F497836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095A5DB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28088E2A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B429F4C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75E60FBB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5F67325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vAlign w:val="center"/>
          </w:tcPr>
          <w:p w14:paraId="2AAC0FCF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5E748F9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34E74AF4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301" w:rsidRPr="00E817F0" w14:paraId="048B5E22" w14:textId="77777777" w:rsidTr="006D6F23">
        <w:tc>
          <w:tcPr>
            <w:tcW w:w="3119" w:type="dxa"/>
          </w:tcPr>
          <w:p w14:paraId="52F5BD43" w14:textId="4476D04F" w:rsidR="00441301" w:rsidRPr="00E817F0" w:rsidRDefault="00441301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285" w:type="dxa"/>
          </w:tcPr>
          <w:p w14:paraId="386A8337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6938A095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C755889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CD24287" w14:textId="238E977A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71,254</w:t>
            </w:r>
          </w:p>
        </w:tc>
        <w:tc>
          <w:tcPr>
            <w:tcW w:w="238" w:type="dxa"/>
          </w:tcPr>
          <w:p w14:paraId="294F2F2E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DD1AE2F" w14:textId="6BA1D94D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90,381</w:t>
            </w:r>
          </w:p>
        </w:tc>
        <w:tc>
          <w:tcPr>
            <w:tcW w:w="238" w:type="dxa"/>
          </w:tcPr>
          <w:p w14:paraId="50141CF0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2EA6F130" w14:textId="7A1BDD32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4,752</w:t>
            </w:r>
          </w:p>
        </w:tc>
        <w:tc>
          <w:tcPr>
            <w:tcW w:w="238" w:type="dxa"/>
          </w:tcPr>
          <w:p w14:paraId="557F9BA6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B8307A6" w14:textId="52CE4183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7,729</w:t>
            </w:r>
          </w:p>
        </w:tc>
        <w:tc>
          <w:tcPr>
            <w:tcW w:w="238" w:type="dxa"/>
          </w:tcPr>
          <w:p w14:paraId="0CC924B4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1B91C61D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26A0D45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798BD586" w14:textId="25CABD25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174,116</w:t>
            </w:r>
          </w:p>
        </w:tc>
      </w:tr>
      <w:tr w:rsidR="00441301" w:rsidRPr="00E817F0" w14:paraId="26E85BB6" w14:textId="77777777" w:rsidTr="006D6F23">
        <w:tc>
          <w:tcPr>
            <w:tcW w:w="3119" w:type="dxa"/>
          </w:tcPr>
          <w:p w14:paraId="71A6F9EB" w14:textId="77777777" w:rsidR="00441301" w:rsidRPr="00E817F0" w:rsidRDefault="00441301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85" w:type="dxa"/>
          </w:tcPr>
          <w:p w14:paraId="2DCE95B9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69529CAB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1512A62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1D3B869" w14:textId="103CAF98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4,827</w:t>
            </w:r>
          </w:p>
        </w:tc>
        <w:tc>
          <w:tcPr>
            <w:tcW w:w="238" w:type="dxa"/>
          </w:tcPr>
          <w:p w14:paraId="72566092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6C3A55D" w14:textId="5A7D8622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7,599</w:t>
            </w:r>
          </w:p>
        </w:tc>
        <w:tc>
          <w:tcPr>
            <w:tcW w:w="238" w:type="dxa"/>
          </w:tcPr>
          <w:p w14:paraId="4AABE961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0250D2C" w14:textId="5109520C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238" w:type="dxa"/>
          </w:tcPr>
          <w:p w14:paraId="68773024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F7EC924" w14:textId="4CFA19C9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238" w:type="dxa"/>
          </w:tcPr>
          <w:p w14:paraId="7DF751C7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1409281F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E54E53C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59EAFC92" w14:textId="052E97DB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13,121</w:t>
            </w:r>
          </w:p>
        </w:tc>
      </w:tr>
      <w:tr w:rsidR="00441301" w:rsidRPr="00E817F0" w14:paraId="36D6E6C9" w14:textId="77777777" w:rsidTr="00441301">
        <w:tc>
          <w:tcPr>
            <w:tcW w:w="3119" w:type="dxa"/>
          </w:tcPr>
          <w:p w14:paraId="097026F7" w14:textId="77777777" w:rsidR="00441301" w:rsidRPr="00E817F0" w:rsidRDefault="00441301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โอนมาจาก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“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”</w:t>
            </w:r>
          </w:p>
        </w:tc>
        <w:tc>
          <w:tcPr>
            <w:tcW w:w="285" w:type="dxa"/>
          </w:tcPr>
          <w:p w14:paraId="2E938775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6CC0500B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8CBAD35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28C0A3CC" w14:textId="149517CE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1587EE9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B097428" w14:textId="591DFFA4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4B9EF42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C1C9C48" w14:textId="68A77D05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0A43FD0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830D73F" w14:textId="0A9F2CCF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1,793</w:t>
            </w:r>
          </w:p>
        </w:tc>
        <w:tc>
          <w:tcPr>
            <w:tcW w:w="238" w:type="dxa"/>
          </w:tcPr>
          <w:p w14:paraId="54BE46B4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22AB57C9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2537F2E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7842D449" w14:textId="59ECA764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1,793</w:t>
            </w:r>
          </w:p>
        </w:tc>
      </w:tr>
      <w:tr w:rsidR="00441301" w:rsidRPr="00E817F0" w14:paraId="22CF5D9F" w14:textId="77777777" w:rsidTr="006D6F23">
        <w:tc>
          <w:tcPr>
            <w:tcW w:w="3119" w:type="dxa"/>
          </w:tcPr>
          <w:p w14:paraId="3B131375" w14:textId="77777777" w:rsidR="00441301" w:rsidRPr="00E817F0" w:rsidRDefault="00441301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285" w:type="dxa"/>
          </w:tcPr>
          <w:p w14:paraId="65DE4E23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1C687E5E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FC493F8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636D774B" w14:textId="266F1B4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9866F27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986"/>
                <w:tab w:val="decimal" w:pos="1165"/>
              </w:tabs>
              <w:spacing w:line="260" w:lineRule="atLeast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3563357D" w14:textId="483E7655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(421)</w:t>
            </w:r>
          </w:p>
        </w:tc>
        <w:tc>
          <w:tcPr>
            <w:tcW w:w="238" w:type="dxa"/>
          </w:tcPr>
          <w:p w14:paraId="3A07BBE0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986"/>
                <w:tab w:val="decimal" w:pos="1165"/>
              </w:tabs>
              <w:spacing w:line="260" w:lineRule="atLeast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55BF5472" w14:textId="22B4E7ED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238" w:type="dxa"/>
            <w:vAlign w:val="center"/>
          </w:tcPr>
          <w:p w14:paraId="28176B9D" w14:textId="77777777" w:rsidR="00441301" w:rsidRPr="00E817F0" w:rsidRDefault="00441301" w:rsidP="00441301">
            <w:pPr>
              <w:tabs>
                <w:tab w:val="decimal" w:pos="1165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588237A" w14:textId="50AC364A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(6,546)</w:t>
            </w:r>
          </w:p>
        </w:tc>
        <w:tc>
          <w:tcPr>
            <w:tcW w:w="238" w:type="dxa"/>
          </w:tcPr>
          <w:p w14:paraId="72C5D70F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14:paraId="2AD84F30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762BE47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322A7B77" w14:textId="04A0372C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(7,043)</w:t>
            </w:r>
          </w:p>
        </w:tc>
      </w:tr>
      <w:tr w:rsidR="00441301" w:rsidRPr="00E817F0" w14:paraId="4AB7B434" w14:textId="77777777" w:rsidTr="006D6F23">
        <w:tc>
          <w:tcPr>
            <w:tcW w:w="3119" w:type="dxa"/>
          </w:tcPr>
          <w:p w14:paraId="08476AFE" w14:textId="46D63703" w:rsidR="00441301" w:rsidRPr="00E817F0" w:rsidRDefault="00441301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285" w:type="dxa"/>
          </w:tcPr>
          <w:p w14:paraId="36E037AA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C440BC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DF44D2E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3041B23B" w14:textId="486EFFC5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76,081</w:t>
            </w:r>
          </w:p>
        </w:tc>
        <w:tc>
          <w:tcPr>
            <w:tcW w:w="238" w:type="dxa"/>
          </w:tcPr>
          <w:p w14:paraId="635F5713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5B9C6558" w14:textId="58D880DD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97,559</w:t>
            </w:r>
          </w:p>
        </w:tc>
        <w:tc>
          <w:tcPr>
            <w:tcW w:w="238" w:type="dxa"/>
          </w:tcPr>
          <w:p w14:paraId="19E8BAF6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1059289E" w14:textId="65987ABA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5,198</w:t>
            </w:r>
          </w:p>
        </w:tc>
        <w:tc>
          <w:tcPr>
            <w:tcW w:w="238" w:type="dxa"/>
          </w:tcPr>
          <w:p w14:paraId="4777E02F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5CE03A0C" w14:textId="64076BB5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3,14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8" w:type="dxa"/>
          </w:tcPr>
          <w:p w14:paraId="211FC96F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7F7074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309F6C5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704CBB3B" w14:textId="40ABF9EC" w:rsidR="00441301" w:rsidRPr="00E817F0" w:rsidRDefault="00441301" w:rsidP="0011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181,987</w:t>
            </w:r>
          </w:p>
        </w:tc>
      </w:tr>
      <w:tr w:rsidR="009140D4" w:rsidRPr="00E817F0" w14:paraId="7B55D502" w14:textId="77777777" w:rsidTr="006D6F23">
        <w:tc>
          <w:tcPr>
            <w:tcW w:w="3119" w:type="dxa"/>
          </w:tcPr>
          <w:p w14:paraId="04890CC8" w14:textId="77777777" w:rsidR="009140D4" w:rsidRPr="00E817F0" w:rsidRDefault="009140D4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5" w:type="dxa"/>
          </w:tcPr>
          <w:p w14:paraId="18BBF8A0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7E3DCCCA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E66A34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9851A71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2543AD0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4612EA1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F46B400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67431DA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2A94777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6327A72D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3454870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13F8910F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1E1B1E9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0A7310BD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40D4" w:rsidRPr="00E817F0" w14:paraId="08D145B5" w14:textId="77777777" w:rsidTr="006D6F23">
        <w:tc>
          <w:tcPr>
            <w:tcW w:w="3119" w:type="dxa"/>
          </w:tcPr>
          <w:p w14:paraId="26D9B054" w14:textId="77777777" w:rsidR="009140D4" w:rsidRPr="00E817F0" w:rsidRDefault="009140D4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E817F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85" w:type="dxa"/>
          </w:tcPr>
          <w:p w14:paraId="084E5113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14:paraId="3F88EF1D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34A01A2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92D4C03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9C9F6B7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40AC358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BF4B9EC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668D59FD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7C23525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left="-108" w:right="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07DBE68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2FE8030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78887432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5DE9C4D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81F035F" w14:textId="77777777" w:rsidR="009140D4" w:rsidRPr="00E817F0" w:rsidRDefault="009140D4" w:rsidP="0091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3577" w:rsidRPr="00E817F0" w14:paraId="56876B91" w14:textId="77777777" w:rsidTr="006D6F23">
        <w:tc>
          <w:tcPr>
            <w:tcW w:w="3119" w:type="dxa"/>
          </w:tcPr>
          <w:p w14:paraId="5F6BDD56" w14:textId="1EF6A5E1" w:rsidR="00543577" w:rsidRPr="00E817F0" w:rsidRDefault="00543577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441301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285" w:type="dxa"/>
          </w:tcPr>
          <w:p w14:paraId="48170901" w14:textId="77777777" w:rsidR="00543577" w:rsidRPr="00E817F0" w:rsidRDefault="00543577" w:rsidP="0054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center"/>
          </w:tcPr>
          <w:p w14:paraId="36C14042" w14:textId="77777777" w:rsidR="00543577" w:rsidRPr="00E817F0" w:rsidRDefault="00543577" w:rsidP="0054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19,293</w:t>
            </w:r>
          </w:p>
        </w:tc>
        <w:tc>
          <w:tcPr>
            <w:tcW w:w="238" w:type="dxa"/>
          </w:tcPr>
          <w:p w14:paraId="2ECAF619" w14:textId="77777777" w:rsidR="00543577" w:rsidRPr="00E817F0" w:rsidRDefault="00543577" w:rsidP="0054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3B4FF9EB" w14:textId="1759DA6B" w:rsidR="00543577" w:rsidRPr="00E817F0" w:rsidRDefault="008C62A0" w:rsidP="0054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126,056</w:t>
            </w:r>
          </w:p>
        </w:tc>
        <w:tc>
          <w:tcPr>
            <w:tcW w:w="238" w:type="dxa"/>
          </w:tcPr>
          <w:p w14:paraId="0633883D" w14:textId="77777777" w:rsidR="00543577" w:rsidRPr="00E817F0" w:rsidRDefault="00543577" w:rsidP="0054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986"/>
                <w:tab w:val="decimal" w:pos="1165"/>
              </w:tabs>
              <w:spacing w:line="260" w:lineRule="atLeast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01FE33CD" w14:textId="72E6D03E" w:rsidR="00543577" w:rsidRPr="00E817F0" w:rsidRDefault="008C62A0" w:rsidP="0054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58,419</w:t>
            </w:r>
          </w:p>
        </w:tc>
        <w:tc>
          <w:tcPr>
            <w:tcW w:w="238" w:type="dxa"/>
          </w:tcPr>
          <w:p w14:paraId="1015F653" w14:textId="77777777" w:rsidR="00543577" w:rsidRPr="00E817F0" w:rsidRDefault="00543577" w:rsidP="0054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986"/>
                <w:tab w:val="decimal" w:pos="1165"/>
              </w:tabs>
              <w:spacing w:line="260" w:lineRule="atLeast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35978022" w14:textId="0059FD76" w:rsidR="00543577" w:rsidRPr="00E817F0" w:rsidRDefault="002A6122" w:rsidP="0054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</w:t>
            </w:r>
            <w:r w:rsidR="008C62A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8" w:type="dxa"/>
          </w:tcPr>
          <w:p w14:paraId="101B68C1" w14:textId="77777777" w:rsidR="00543577" w:rsidRPr="00E817F0" w:rsidRDefault="00543577" w:rsidP="0054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986"/>
                <w:tab w:val="decimal" w:pos="1165"/>
              </w:tabs>
              <w:spacing w:line="260" w:lineRule="atLeast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068E63C6" w14:textId="14F93877" w:rsidR="00543577" w:rsidRPr="00E817F0" w:rsidRDefault="002A6122" w:rsidP="003D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F964420" w14:textId="77777777" w:rsidR="00543577" w:rsidRPr="00E817F0" w:rsidRDefault="00543577" w:rsidP="0054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  <w:vAlign w:val="center"/>
          </w:tcPr>
          <w:p w14:paraId="62C04502" w14:textId="2927DB02" w:rsidR="00543577" w:rsidRPr="00E817F0" w:rsidRDefault="008C62A0" w:rsidP="00F36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1,616</w:t>
            </w:r>
          </w:p>
        </w:tc>
        <w:tc>
          <w:tcPr>
            <w:tcW w:w="238" w:type="dxa"/>
          </w:tcPr>
          <w:p w14:paraId="05243F36" w14:textId="77777777" w:rsidR="00543577" w:rsidRPr="00E817F0" w:rsidRDefault="00543577" w:rsidP="0054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double" w:sz="4" w:space="0" w:color="auto"/>
            </w:tcBorders>
          </w:tcPr>
          <w:p w14:paraId="5A99BA28" w14:textId="2330E279" w:rsidR="00543577" w:rsidRPr="00E817F0" w:rsidRDefault="00CB5951" w:rsidP="00543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206,535</w:t>
            </w:r>
          </w:p>
        </w:tc>
      </w:tr>
      <w:tr w:rsidR="00441301" w:rsidRPr="00E817F0" w14:paraId="21E8EBD2" w14:textId="77777777" w:rsidTr="006D6F23">
        <w:tc>
          <w:tcPr>
            <w:tcW w:w="3119" w:type="dxa"/>
          </w:tcPr>
          <w:p w14:paraId="24368E1E" w14:textId="334F8F17" w:rsidR="00441301" w:rsidRPr="00E817F0" w:rsidRDefault="00441301" w:rsidP="00B72F2E">
            <w:pPr>
              <w:pStyle w:val="BlockText"/>
              <w:spacing w:line="240" w:lineRule="atLeast"/>
              <w:ind w:left="-74" w:right="-4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817F0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5" w:type="dxa"/>
          </w:tcPr>
          <w:p w14:paraId="5BF6D2B7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center"/>
          </w:tcPr>
          <w:p w14:paraId="26FE8AB4" w14:textId="0DEE4568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19,293</w:t>
            </w:r>
          </w:p>
        </w:tc>
        <w:tc>
          <w:tcPr>
            <w:tcW w:w="238" w:type="dxa"/>
          </w:tcPr>
          <w:p w14:paraId="0E1BD52A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5CCD6175" w14:textId="7B2A084B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121,419</w:t>
            </w:r>
          </w:p>
        </w:tc>
        <w:tc>
          <w:tcPr>
            <w:tcW w:w="238" w:type="dxa"/>
          </w:tcPr>
          <w:p w14:paraId="4E209DFE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986"/>
                <w:tab w:val="decimal" w:pos="1165"/>
              </w:tabs>
              <w:spacing w:line="260" w:lineRule="atLeast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545A06F8" w14:textId="3D27FDE0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43,936</w:t>
            </w:r>
          </w:p>
        </w:tc>
        <w:tc>
          <w:tcPr>
            <w:tcW w:w="238" w:type="dxa"/>
          </w:tcPr>
          <w:p w14:paraId="1CCA2EF0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986"/>
                <w:tab w:val="decimal" w:pos="1165"/>
              </w:tabs>
              <w:spacing w:line="260" w:lineRule="atLeast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137774AC" w14:textId="2C89AD93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1,259</w:t>
            </w:r>
          </w:p>
        </w:tc>
        <w:tc>
          <w:tcPr>
            <w:tcW w:w="238" w:type="dxa"/>
          </w:tcPr>
          <w:p w14:paraId="68C3A8E6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986"/>
                <w:tab w:val="decimal" w:pos="1165"/>
              </w:tabs>
              <w:spacing w:line="260" w:lineRule="atLeast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35336529" w14:textId="53A09234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FBC9510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  <w:vAlign w:val="center"/>
          </w:tcPr>
          <w:p w14:paraId="50AF3F02" w14:textId="26B1988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2,295</w:t>
            </w:r>
          </w:p>
        </w:tc>
        <w:tc>
          <w:tcPr>
            <w:tcW w:w="238" w:type="dxa"/>
          </w:tcPr>
          <w:p w14:paraId="6E111268" w14:textId="77777777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double" w:sz="4" w:space="0" w:color="auto"/>
            </w:tcBorders>
          </w:tcPr>
          <w:p w14:paraId="1FFC0217" w14:textId="42D3CE4E" w:rsidR="00441301" w:rsidRPr="00E817F0" w:rsidRDefault="00441301" w:rsidP="0044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E817F0">
              <w:rPr>
                <w:rFonts w:ascii="Angsana New" w:hAnsi="Angsana New"/>
                <w:sz w:val="28"/>
                <w:szCs w:val="28"/>
              </w:rPr>
              <w:t>188,202</w:t>
            </w:r>
          </w:p>
        </w:tc>
      </w:tr>
    </w:tbl>
    <w:p w14:paraId="7FABAB5B" w14:textId="77777777" w:rsidR="00855E1D" w:rsidRPr="00024474" w:rsidRDefault="00855E1D" w:rsidP="00230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7D9BA9D" w14:textId="77777777" w:rsidR="00F94870" w:rsidRDefault="00F94870" w:rsidP="00FF76F3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F94870" w:rsidSect="00B97EBB">
          <w:headerReference w:type="default" r:id="rId12"/>
          <w:pgSz w:w="16834" w:h="11909" w:orient="landscape" w:code="9"/>
          <w:pgMar w:top="1440" w:right="1241" w:bottom="1134" w:left="1276" w:header="992" w:footer="374" w:gutter="0"/>
          <w:cols w:space="720"/>
          <w:docGrid w:linePitch="245"/>
        </w:sectPr>
      </w:pPr>
    </w:p>
    <w:p w14:paraId="76D92346" w14:textId="4EB6D51E" w:rsidR="00F36E5E" w:rsidRPr="008F18CC" w:rsidRDefault="00F36E5E" w:rsidP="00641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F18CC">
        <w:rPr>
          <w:rFonts w:ascii="Angsana New" w:hAnsi="Angsana New"/>
          <w:sz w:val="30"/>
          <w:szCs w:val="30"/>
          <w:cs/>
        </w:rPr>
        <w:lastRenderedPageBreak/>
        <w:t>ราคาทุนของอาคารละอุปกรณ์ที่ตัดค่าเสื่อมราคาทั้งจำนวนแล้วแต่ยังคงใช้งานอยู่</w:t>
      </w:r>
      <w:r w:rsidR="009B5899" w:rsidRPr="008F18CC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8F18CC">
        <w:rPr>
          <w:rFonts w:ascii="Angsana New" w:hAnsi="Angsana New"/>
          <w:sz w:val="30"/>
          <w:szCs w:val="30"/>
          <w:cs/>
        </w:rPr>
        <w:t>ณ</w:t>
      </w:r>
      <w:r w:rsidR="009B5899" w:rsidRPr="008F18CC">
        <w:rPr>
          <w:rFonts w:ascii="Angsana New" w:hAnsi="Angsana New"/>
          <w:color w:val="FFFFFF"/>
          <w:sz w:val="30"/>
          <w:szCs w:val="30"/>
        </w:rPr>
        <w:t>-</w:t>
      </w:r>
      <w:r w:rsidRPr="008F18CC">
        <w:rPr>
          <w:rFonts w:ascii="Angsana New" w:hAnsi="Angsana New"/>
          <w:sz w:val="30"/>
          <w:szCs w:val="30"/>
          <w:cs/>
        </w:rPr>
        <w:t>วันที่</w:t>
      </w:r>
      <w:r w:rsidR="009B5899" w:rsidRPr="008F18CC">
        <w:rPr>
          <w:rFonts w:ascii="Angsana New" w:hAnsi="Angsana New"/>
          <w:color w:val="FFFFFF"/>
          <w:sz w:val="30"/>
          <w:szCs w:val="30"/>
        </w:rPr>
        <w:t>-</w:t>
      </w:r>
      <w:r w:rsidRPr="008F18CC">
        <w:rPr>
          <w:rFonts w:ascii="Angsana New" w:hAnsi="Angsana New"/>
          <w:sz w:val="30"/>
          <w:szCs w:val="30"/>
        </w:rPr>
        <w:t>31</w:t>
      </w:r>
      <w:r w:rsidR="009B5899" w:rsidRPr="008F18CC">
        <w:rPr>
          <w:rFonts w:ascii="Angsana New" w:hAnsi="Angsana New"/>
          <w:color w:val="FFFFFF"/>
          <w:sz w:val="30"/>
          <w:szCs w:val="30"/>
        </w:rPr>
        <w:t>-</w:t>
      </w:r>
      <w:r w:rsidRPr="008F18CC">
        <w:rPr>
          <w:rFonts w:ascii="Angsana New" w:hAnsi="Angsana New"/>
          <w:sz w:val="30"/>
          <w:szCs w:val="30"/>
          <w:cs/>
        </w:rPr>
        <w:t>ธันวาคม</w:t>
      </w:r>
      <w:r w:rsidR="009B5899" w:rsidRPr="008F18CC">
        <w:rPr>
          <w:rFonts w:ascii="Angsana New" w:hAnsi="Angsana New"/>
          <w:color w:val="FFFFFF"/>
          <w:sz w:val="30"/>
          <w:szCs w:val="30"/>
        </w:rPr>
        <w:t>-</w:t>
      </w:r>
      <w:r w:rsidRPr="008F18CC">
        <w:rPr>
          <w:rFonts w:ascii="Angsana New" w:hAnsi="Angsana New"/>
          <w:sz w:val="30"/>
          <w:szCs w:val="30"/>
        </w:rPr>
        <w:t>256</w:t>
      </w:r>
      <w:r w:rsidR="009B5899" w:rsidRPr="008F18CC">
        <w:rPr>
          <w:rFonts w:ascii="Angsana New" w:hAnsi="Angsana New"/>
          <w:sz w:val="30"/>
          <w:szCs w:val="30"/>
        </w:rPr>
        <w:t>8</w:t>
      </w:r>
      <w:r w:rsidR="009B5899" w:rsidRPr="008F18CC">
        <w:rPr>
          <w:rFonts w:ascii="Angsana New" w:hAnsi="Angsana New"/>
          <w:color w:val="FFFFFF"/>
          <w:sz w:val="30"/>
          <w:szCs w:val="30"/>
        </w:rPr>
        <w:t>-</w:t>
      </w:r>
      <w:r w:rsidRPr="008F18CC">
        <w:rPr>
          <w:rFonts w:ascii="Angsana New" w:hAnsi="Angsana New"/>
          <w:sz w:val="30"/>
          <w:szCs w:val="30"/>
          <w:cs/>
        </w:rPr>
        <w:t>และ</w:t>
      </w:r>
      <w:r w:rsidR="009B5899" w:rsidRPr="008F18CC">
        <w:rPr>
          <w:rFonts w:ascii="Angsana New" w:hAnsi="Angsana New"/>
          <w:color w:val="FFFFFF"/>
          <w:sz w:val="30"/>
          <w:szCs w:val="30"/>
        </w:rPr>
        <w:t>-</w:t>
      </w:r>
      <w:r w:rsidRPr="008F18CC">
        <w:rPr>
          <w:rFonts w:ascii="Angsana New" w:hAnsi="Angsana New"/>
          <w:sz w:val="30"/>
          <w:szCs w:val="30"/>
        </w:rPr>
        <w:t>256</w:t>
      </w:r>
      <w:r w:rsidR="009B5899" w:rsidRPr="008F18CC">
        <w:rPr>
          <w:rFonts w:ascii="Angsana New" w:hAnsi="Angsana New"/>
          <w:sz w:val="30"/>
          <w:szCs w:val="30"/>
        </w:rPr>
        <w:t>7</w:t>
      </w:r>
      <w:r w:rsidR="009B5899" w:rsidRPr="008F18CC">
        <w:rPr>
          <w:rFonts w:ascii="Angsana New" w:hAnsi="Angsana New"/>
          <w:color w:val="FFFFFF"/>
          <w:sz w:val="30"/>
          <w:szCs w:val="30"/>
        </w:rPr>
        <w:t>-</w:t>
      </w:r>
      <w:r w:rsidRPr="008F18CC">
        <w:rPr>
          <w:rFonts w:ascii="Angsana New" w:hAnsi="Angsana New"/>
          <w:sz w:val="30"/>
          <w:szCs w:val="30"/>
          <w:cs/>
        </w:rPr>
        <w:t>มีจำนวนเงิน</w:t>
      </w:r>
      <w:r w:rsidR="00A75B21" w:rsidRPr="008F18CC">
        <w:rPr>
          <w:rFonts w:ascii="Angsana New" w:hAnsi="Angsana New" w:hint="cs"/>
          <w:sz w:val="30"/>
          <w:szCs w:val="30"/>
          <w:cs/>
        </w:rPr>
        <w:t xml:space="preserve"> </w:t>
      </w:r>
      <w:r w:rsidR="00BC6DFF">
        <w:rPr>
          <w:rFonts w:ascii="Angsana New" w:hAnsi="Angsana New"/>
          <w:sz w:val="30"/>
          <w:szCs w:val="30"/>
        </w:rPr>
        <w:t>53.4</w:t>
      </w:r>
      <w:r w:rsidRPr="008F18C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8F18CC">
        <w:rPr>
          <w:rFonts w:ascii="Angsana New" w:hAnsi="Angsana New"/>
          <w:sz w:val="30"/>
          <w:szCs w:val="30"/>
          <w:cs/>
        </w:rPr>
        <w:t>ล้านบาท</w:t>
      </w:r>
      <w:r w:rsidRPr="008F18C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8F18CC">
        <w:rPr>
          <w:rFonts w:ascii="Angsana New" w:hAnsi="Angsana New"/>
          <w:sz w:val="30"/>
          <w:szCs w:val="30"/>
          <w:cs/>
        </w:rPr>
        <w:t>และ</w:t>
      </w:r>
      <w:r w:rsidRPr="008F18C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8F18CC">
        <w:rPr>
          <w:rFonts w:ascii="Angsana New" w:hAnsi="Angsana New"/>
          <w:sz w:val="30"/>
          <w:szCs w:val="30"/>
        </w:rPr>
        <w:t>5</w:t>
      </w:r>
      <w:r w:rsidR="009B5899" w:rsidRPr="008F18CC">
        <w:rPr>
          <w:rFonts w:ascii="Angsana New" w:hAnsi="Angsana New"/>
          <w:sz w:val="30"/>
          <w:szCs w:val="30"/>
        </w:rPr>
        <w:t>0.5</w:t>
      </w:r>
      <w:r w:rsidRPr="008F18C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8F18CC">
        <w:rPr>
          <w:rFonts w:ascii="Angsana New" w:hAnsi="Angsana New"/>
          <w:sz w:val="30"/>
          <w:szCs w:val="30"/>
          <w:cs/>
        </w:rPr>
        <w:t>ล้านบาท</w:t>
      </w:r>
      <w:r w:rsidRPr="008F18C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8F18CC">
        <w:rPr>
          <w:rFonts w:ascii="Angsana New" w:hAnsi="Angsana New"/>
          <w:sz w:val="30"/>
          <w:szCs w:val="30"/>
          <w:cs/>
        </w:rPr>
        <w:t xml:space="preserve">ตามลำดับ </w:t>
      </w:r>
    </w:p>
    <w:p w14:paraId="032B3995" w14:textId="77777777" w:rsidR="00F36E5E" w:rsidRDefault="00F36E5E" w:rsidP="00F36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C4CB410" w14:textId="77777777" w:rsidR="008277F8" w:rsidRPr="00C412A6" w:rsidRDefault="008277F8" w:rsidP="008277F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C412A6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15A4A6BB" w14:textId="77777777" w:rsidR="00BE72DB" w:rsidRPr="00A767D9" w:rsidRDefault="00BE72DB" w:rsidP="00BE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79" w:type="dxa"/>
        <w:tblLayout w:type="fixed"/>
        <w:tblLook w:val="04A0" w:firstRow="1" w:lastRow="0" w:firstColumn="1" w:lastColumn="0" w:noHBand="0" w:noVBand="1"/>
      </w:tblPr>
      <w:tblGrid>
        <w:gridCol w:w="6293"/>
        <w:gridCol w:w="1474"/>
        <w:gridCol w:w="236"/>
        <w:gridCol w:w="1476"/>
      </w:tblGrid>
      <w:tr w:rsidR="00BE72DB" w:rsidRPr="00024474" w14:paraId="5E8DBA9B" w14:textId="77777777" w:rsidTr="002E793B">
        <w:tc>
          <w:tcPr>
            <w:tcW w:w="6293" w:type="dxa"/>
          </w:tcPr>
          <w:p w14:paraId="689D010A" w14:textId="77777777" w:rsidR="00BE72DB" w:rsidRPr="00024474" w:rsidRDefault="00BE72DB" w:rsidP="0035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6A3DC3CF" w14:textId="77777777" w:rsidR="00BE72DB" w:rsidRPr="00024474" w:rsidRDefault="00BE72DB" w:rsidP="0035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447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B5899" w:rsidRPr="00024474" w14:paraId="59F67935" w14:textId="77777777" w:rsidTr="002E793B">
        <w:trPr>
          <w:trHeight w:val="169"/>
        </w:trPr>
        <w:tc>
          <w:tcPr>
            <w:tcW w:w="6293" w:type="dxa"/>
          </w:tcPr>
          <w:p w14:paraId="7E3CC76A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CBB180D" w14:textId="58500370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87F7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96B651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20DD0430" w14:textId="05A352F9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B5899" w:rsidRPr="00024474" w14:paraId="4CEEC250" w14:textId="77777777" w:rsidTr="002E793B">
        <w:tc>
          <w:tcPr>
            <w:tcW w:w="6293" w:type="dxa"/>
          </w:tcPr>
          <w:p w14:paraId="5F94C2F0" w14:textId="77777777" w:rsidR="009B5899" w:rsidRPr="00024474" w:rsidRDefault="009B5899" w:rsidP="00B72F2E">
            <w:pPr>
              <w:pStyle w:val="BlockText"/>
              <w:spacing w:line="240" w:lineRule="atLeast"/>
              <w:ind w:left="-111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02447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9076579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CCCF90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B43A3C6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899" w:rsidRPr="00024474" w14:paraId="17BD245B" w14:textId="77777777" w:rsidTr="003B6CF1">
        <w:tc>
          <w:tcPr>
            <w:tcW w:w="6293" w:type="dxa"/>
          </w:tcPr>
          <w:p w14:paraId="7EA159AA" w14:textId="77777777" w:rsidR="009B5899" w:rsidRPr="00024474" w:rsidRDefault="009B5899" w:rsidP="00B72F2E">
            <w:pPr>
              <w:pStyle w:val="BlockText"/>
              <w:spacing w:line="240" w:lineRule="atLeast"/>
              <w:ind w:left="-111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02447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474" w:type="dxa"/>
          </w:tcPr>
          <w:p w14:paraId="0EF9D076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BF0288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AD0CFB4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899" w:rsidRPr="00024474" w14:paraId="0FA2DDC2" w14:textId="77777777" w:rsidTr="003B6CF1">
        <w:tc>
          <w:tcPr>
            <w:tcW w:w="6293" w:type="dxa"/>
          </w:tcPr>
          <w:p w14:paraId="4E28631E" w14:textId="77777777" w:rsidR="009B5899" w:rsidRPr="006D3FAD" w:rsidRDefault="009B5899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  <w:tab w:val="center" w:pos="3038"/>
              </w:tabs>
              <w:spacing w:line="260" w:lineRule="atLeast"/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3FA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D3FAD">
              <w:rPr>
                <w:rFonts w:ascii="Angsana New" w:hAnsi="Angsana New"/>
                <w:sz w:val="30"/>
                <w:szCs w:val="30"/>
              </w:rPr>
              <w:t>1</w:t>
            </w:r>
            <w:r w:rsidRPr="006D3FA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74" w:type="dxa"/>
          </w:tcPr>
          <w:p w14:paraId="7E6F483E" w14:textId="3419400E" w:rsidR="009B5899" w:rsidRPr="00024474" w:rsidRDefault="009B5899" w:rsidP="0006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5,457</w:t>
            </w:r>
          </w:p>
        </w:tc>
        <w:tc>
          <w:tcPr>
            <w:tcW w:w="236" w:type="dxa"/>
          </w:tcPr>
          <w:p w14:paraId="0E336445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49A545A" w14:textId="155FB4D9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1,807</w:t>
            </w:r>
          </w:p>
        </w:tc>
      </w:tr>
      <w:tr w:rsidR="009B5899" w:rsidRPr="00024474" w14:paraId="6AE81EF6" w14:textId="77777777" w:rsidTr="003B6CF1">
        <w:tc>
          <w:tcPr>
            <w:tcW w:w="6293" w:type="dxa"/>
          </w:tcPr>
          <w:p w14:paraId="762225E1" w14:textId="77777777" w:rsidR="009B5899" w:rsidRPr="00024474" w:rsidRDefault="009B5899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  <w:tab w:val="center" w:pos="3038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474" w:type="dxa"/>
          </w:tcPr>
          <w:p w14:paraId="171410BE" w14:textId="6DD3449D" w:rsidR="009B5899" w:rsidRPr="00024474" w:rsidRDefault="00063CC4" w:rsidP="0006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D300FE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74DA0469" w14:textId="6D1D9186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5,457</w:t>
            </w:r>
          </w:p>
        </w:tc>
      </w:tr>
      <w:tr w:rsidR="009B5899" w:rsidRPr="00024474" w14:paraId="3C9098AD" w14:textId="77777777" w:rsidTr="003B6CF1">
        <w:tc>
          <w:tcPr>
            <w:tcW w:w="6293" w:type="dxa"/>
          </w:tcPr>
          <w:p w14:paraId="65F8B615" w14:textId="77777777" w:rsidR="009B5899" w:rsidRPr="00024474" w:rsidRDefault="009B5899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  <w:tab w:val="center" w:pos="3038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16E2111" w14:textId="5CFC2CA0" w:rsidR="009B5899" w:rsidRPr="00024474" w:rsidRDefault="00063CC4" w:rsidP="0006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F7500F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52C722D8" w14:textId="0C46E5AF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(1,807)</w:t>
            </w:r>
          </w:p>
        </w:tc>
      </w:tr>
      <w:tr w:rsidR="009B5899" w:rsidRPr="00024474" w14:paraId="254E8310" w14:textId="77777777" w:rsidTr="00E81C12">
        <w:tc>
          <w:tcPr>
            <w:tcW w:w="6293" w:type="dxa"/>
          </w:tcPr>
          <w:p w14:paraId="123E0762" w14:textId="77777777" w:rsidR="009B5899" w:rsidRPr="00024474" w:rsidRDefault="009B5899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  <w:tab w:val="center" w:pos="3038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4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2447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244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0ADE89B" w14:textId="48F38198" w:rsidR="009B5899" w:rsidRPr="00024474" w:rsidRDefault="00063CC4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5,457</w:t>
            </w:r>
          </w:p>
        </w:tc>
        <w:tc>
          <w:tcPr>
            <w:tcW w:w="236" w:type="dxa"/>
          </w:tcPr>
          <w:p w14:paraId="5AC17060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A010CA2" w14:textId="13EDD7FA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5,457</w:t>
            </w:r>
          </w:p>
        </w:tc>
      </w:tr>
      <w:tr w:rsidR="009B5899" w:rsidRPr="00024474" w14:paraId="45D997EA" w14:textId="77777777" w:rsidTr="00E81C12">
        <w:tc>
          <w:tcPr>
            <w:tcW w:w="6293" w:type="dxa"/>
          </w:tcPr>
          <w:p w14:paraId="5006B8FB" w14:textId="77777777" w:rsidR="009B5899" w:rsidRPr="00024474" w:rsidRDefault="009B5899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CF3498E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59944C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39AD491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899" w:rsidRPr="00024474" w14:paraId="3E550008" w14:textId="77777777" w:rsidTr="001840FF">
        <w:tc>
          <w:tcPr>
            <w:tcW w:w="6293" w:type="dxa"/>
          </w:tcPr>
          <w:p w14:paraId="47A5D2A9" w14:textId="77777777" w:rsidR="009B5899" w:rsidRPr="00024474" w:rsidRDefault="009B5899" w:rsidP="00B72F2E">
            <w:pPr>
              <w:tabs>
                <w:tab w:val="left" w:pos="0"/>
                <w:tab w:val="left" w:pos="709"/>
              </w:tabs>
              <w:spacing w:line="260" w:lineRule="atLeast"/>
              <w:ind w:lef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4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74" w:type="dxa"/>
          </w:tcPr>
          <w:p w14:paraId="3F8F7164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FDD48E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30D03383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899" w:rsidRPr="00024474" w14:paraId="07D39FD7" w14:textId="77777777" w:rsidTr="001840FF">
        <w:tc>
          <w:tcPr>
            <w:tcW w:w="6293" w:type="dxa"/>
          </w:tcPr>
          <w:p w14:paraId="5DEF0BC5" w14:textId="77777777" w:rsidR="009B5899" w:rsidRPr="00024474" w:rsidRDefault="009B5899" w:rsidP="00B72F2E">
            <w:pPr>
              <w:tabs>
                <w:tab w:val="left" w:pos="0"/>
                <w:tab w:val="left" w:pos="709"/>
              </w:tabs>
              <w:spacing w:line="260" w:lineRule="atLeast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2447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2447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2447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74" w:type="dxa"/>
          </w:tcPr>
          <w:p w14:paraId="36A36EBE" w14:textId="54DCB795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236" w:type="dxa"/>
          </w:tcPr>
          <w:p w14:paraId="36DC3143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385AA0B2" w14:textId="16901491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1,520</w:t>
            </w:r>
          </w:p>
        </w:tc>
      </w:tr>
      <w:tr w:rsidR="009B5899" w:rsidRPr="00024474" w14:paraId="4BB493E8" w14:textId="77777777" w:rsidTr="001840FF">
        <w:tc>
          <w:tcPr>
            <w:tcW w:w="6293" w:type="dxa"/>
          </w:tcPr>
          <w:p w14:paraId="5CA7A00B" w14:textId="77777777" w:rsidR="009B5899" w:rsidRPr="00024474" w:rsidRDefault="009B5899" w:rsidP="00B72F2E">
            <w:pPr>
              <w:tabs>
                <w:tab w:val="left" w:pos="0"/>
                <w:tab w:val="left" w:pos="709"/>
              </w:tabs>
              <w:spacing w:line="260" w:lineRule="atLeast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47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74" w:type="dxa"/>
          </w:tcPr>
          <w:p w14:paraId="25B3B4E4" w14:textId="528271D0" w:rsidR="009B5899" w:rsidRPr="00024474" w:rsidRDefault="00063CC4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236" w:type="dxa"/>
          </w:tcPr>
          <w:p w14:paraId="7A2F6212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06D2452D" w14:textId="165BE1DE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9B5899" w:rsidRPr="00024474" w14:paraId="7D099D16" w14:textId="77777777" w:rsidTr="001840FF">
        <w:tc>
          <w:tcPr>
            <w:tcW w:w="6293" w:type="dxa"/>
          </w:tcPr>
          <w:p w14:paraId="699B0CD6" w14:textId="77777777" w:rsidR="009B5899" w:rsidRPr="00024474" w:rsidRDefault="009B5899" w:rsidP="00B72F2E">
            <w:pPr>
              <w:tabs>
                <w:tab w:val="left" w:pos="0"/>
                <w:tab w:val="left" w:pos="709"/>
              </w:tabs>
              <w:spacing w:line="260" w:lineRule="atLeast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474" w:type="dxa"/>
          </w:tcPr>
          <w:p w14:paraId="7C485A9C" w14:textId="71551638" w:rsidR="009B5899" w:rsidRPr="00024474" w:rsidRDefault="00063CC4" w:rsidP="0006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C90FF3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0275D218" w14:textId="1028BA8D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(1,793)</w:t>
            </w:r>
          </w:p>
        </w:tc>
      </w:tr>
      <w:tr w:rsidR="009B5899" w:rsidRPr="00024474" w14:paraId="5C5BAD07" w14:textId="77777777" w:rsidTr="00E81C12">
        <w:tc>
          <w:tcPr>
            <w:tcW w:w="6293" w:type="dxa"/>
          </w:tcPr>
          <w:p w14:paraId="74DC41F0" w14:textId="77777777" w:rsidR="009B5899" w:rsidRPr="00024474" w:rsidRDefault="009B5899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4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2447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244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0DA8927" w14:textId="52F60D84" w:rsidR="009B5899" w:rsidRPr="00024474" w:rsidRDefault="00063CC4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0904E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36" w:type="dxa"/>
          </w:tcPr>
          <w:p w14:paraId="1ACC657A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2E5DB7A9" w14:textId="027ADB1C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</w:tr>
      <w:tr w:rsidR="009B5899" w:rsidRPr="00024474" w14:paraId="5C1B7E90" w14:textId="77777777" w:rsidTr="00E927F9">
        <w:tc>
          <w:tcPr>
            <w:tcW w:w="6293" w:type="dxa"/>
          </w:tcPr>
          <w:p w14:paraId="4409CF31" w14:textId="77777777" w:rsidR="009B5899" w:rsidRPr="00024474" w:rsidRDefault="009B5899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75E68FC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EE71C1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58EA34C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899" w:rsidRPr="00024474" w14:paraId="53627FD7" w14:textId="77777777" w:rsidTr="003B6CF1">
        <w:tc>
          <w:tcPr>
            <w:tcW w:w="6293" w:type="dxa"/>
          </w:tcPr>
          <w:p w14:paraId="25D33FFE" w14:textId="075BFE8E" w:rsidR="009B5899" w:rsidRPr="00024474" w:rsidRDefault="009B5899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4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2447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244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344AB968" w14:textId="4E66D061" w:rsidR="009B5899" w:rsidRPr="00024474" w:rsidRDefault="00063CC4" w:rsidP="0009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0904E9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</w:tcPr>
          <w:p w14:paraId="31B7A539" w14:textId="77777777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6D4A3866" w14:textId="7D40B7EA" w:rsidR="009B5899" w:rsidRPr="00024474" w:rsidRDefault="009B5899" w:rsidP="009B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5,159</w:t>
            </w:r>
          </w:p>
        </w:tc>
      </w:tr>
    </w:tbl>
    <w:p w14:paraId="04CF2C68" w14:textId="77777777" w:rsidR="008277F8" w:rsidRPr="008277F8" w:rsidRDefault="008277F8" w:rsidP="00827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E74855" w14:textId="77777777" w:rsidR="008277F8" w:rsidRPr="008277F8" w:rsidRDefault="008277F8" w:rsidP="008277F8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277F8">
        <w:rPr>
          <w:rFonts w:ascii="Angsana New" w:hAnsi="Angsana New" w:cs="Angsana New"/>
          <w:sz w:val="30"/>
          <w:szCs w:val="30"/>
          <w:cs/>
        </w:rPr>
        <w:t>สินทรัพย์สิทธิการใช้ตามสัญญาเช่าทั้งหมด (ยกเว้นสัญญาเช่าระยะสั้นและสัญญาเช่าของสินทรัพย์ที่</w:t>
      </w:r>
      <w:r w:rsidR="002E793B">
        <w:rPr>
          <w:rFonts w:ascii="Angsana New" w:hAnsi="Angsana New" w:cs="Angsana New" w:hint="cs"/>
          <w:sz w:val="30"/>
          <w:szCs w:val="30"/>
          <w:cs/>
        </w:rPr>
        <w:t>มี</w:t>
      </w:r>
      <w:r w:rsidRPr="008277F8">
        <w:rPr>
          <w:rFonts w:ascii="Angsana New" w:hAnsi="Angsana New" w:cs="Angsana New"/>
          <w:sz w:val="30"/>
          <w:szCs w:val="30"/>
          <w:cs/>
        </w:rPr>
        <w:t>มูลค่าต่ำ) แสดงภายใต้บัญชีนี้</w:t>
      </w:r>
      <w:r w:rsidRPr="008277F8">
        <w:rPr>
          <w:rFonts w:ascii="Angsana New" w:hAnsi="Angsana New" w:cs="Angsana New"/>
          <w:color w:val="FFFFFF"/>
          <w:sz w:val="30"/>
          <w:szCs w:val="30"/>
        </w:rPr>
        <w:t>-</w:t>
      </w:r>
      <w:r w:rsidRPr="008277F8">
        <w:rPr>
          <w:rFonts w:ascii="Angsana New" w:hAnsi="Angsana New" w:cs="Angsana New" w:hint="cs"/>
          <w:sz w:val="30"/>
          <w:szCs w:val="30"/>
          <w:cs/>
        </w:rPr>
        <w:t>สินทรัพย์สิทธิการใช้ที่กรรมสิทธิ์โอนมายังบริษัทแล้วแสดงภายใต้</w:t>
      </w:r>
      <w:r w:rsidR="00BE72DB" w:rsidRPr="00BE72DB">
        <w:rPr>
          <w:rFonts w:ascii="Angsana New" w:hAnsi="Angsana New" w:cs="Angsana New"/>
          <w:color w:val="FFFFFF"/>
          <w:sz w:val="30"/>
          <w:szCs w:val="30"/>
        </w:rPr>
        <w:t>_</w:t>
      </w:r>
      <w:r w:rsidRPr="008277F8">
        <w:rPr>
          <w:rFonts w:ascii="Angsana New" w:hAnsi="Angsana New" w:cs="Angsana New" w:hint="cs"/>
          <w:sz w:val="30"/>
          <w:szCs w:val="30"/>
          <w:cs/>
        </w:rPr>
        <w:t>“</w:t>
      </w:r>
      <w:r w:rsidRPr="008277F8">
        <w:rPr>
          <w:rFonts w:ascii="Angsana New" w:hAnsi="Angsana New" w:cs="Angsana New"/>
          <w:sz w:val="30"/>
          <w:szCs w:val="30"/>
          <w:cs/>
        </w:rPr>
        <w:t>ที่ดิน อาคารและอุปกรณ์”</w:t>
      </w:r>
    </w:p>
    <w:p w14:paraId="35CEA159" w14:textId="77777777" w:rsidR="008277F8" w:rsidRPr="008277F8" w:rsidRDefault="008277F8" w:rsidP="008277F8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3109D36" w14:textId="77777777" w:rsidR="00893BF2" w:rsidRPr="00FF76F3" w:rsidRDefault="0042745B" w:rsidP="008277F8">
      <w:pPr>
        <w:pStyle w:val="a4"/>
        <w:widowControl/>
        <w:numPr>
          <w:ilvl w:val="0"/>
          <w:numId w:val="19"/>
        </w:numPr>
        <w:tabs>
          <w:tab w:val="left" w:pos="567"/>
          <w:tab w:val="left" w:pos="1134"/>
        </w:tabs>
        <w:ind w:left="567" w:right="0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42467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3F6BFE34" w14:textId="77777777" w:rsidR="00633BCA" w:rsidRDefault="00633BCA" w:rsidP="00893BF2">
      <w:pPr>
        <w:pStyle w:val="a3"/>
        <w:tabs>
          <w:tab w:val="clear" w:pos="360"/>
          <w:tab w:val="clear" w:pos="1080"/>
          <w:tab w:val="left" w:pos="540"/>
        </w:tabs>
        <w:jc w:val="both"/>
        <w:rPr>
          <w:rFonts w:ascii="Angsana New" w:hAnsi="Angsana New"/>
          <w:b/>
          <w:bCs/>
          <w:lang w:val="en-US"/>
        </w:rPr>
      </w:pPr>
    </w:p>
    <w:tbl>
      <w:tblPr>
        <w:tblW w:w="9479" w:type="dxa"/>
        <w:tblLayout w:type="fixed"/>
        <w:tblLook w:val="04A0" w:firstRow="1" w:lastRow="0" w:firstColumn="1" w:lastColumn="0" w:noHBand="0" w:noVBand="1"/>
      </w:tblPr>
      <w:tblGrid>
        <w:gridCol w:w="6293"/>
        <w:gridCol w:w="1474"/>
        <w:gridCol w:w="236"/>
        <w:gridCol w:w="1476"/>
      </w:tblGrid>
      <w:tr w:rsidR="00600D7E" w:rsidRPr="00024474" w14:paraId="3B384F14" w14:textId="77777777" w:rsidTr="008A5E79">
        <w:tc>
          <w:tcPr>
            <w:tcW w:w="6293" w:type="dxa"/>
          </w:tcPr>
          <w:p w14:paraId="71140DA0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295BA0E6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447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00D7E" w:rsidRPr="00024474" w14:paraId="42DBD240" w14:textId="77777777" w:rsidTr="008A5E79">
        <w:trPr>
          <w:trHeight w:val="169"/>
        </w:trPr>
        <w:tc>
          <w:tcPr>
            <w:tcW w:w="6293" w:type="dxa"/>
          </w:tcPr>
          <w:p w14:paraId="7A3E7C97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A3EB440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95DDC7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2A6A1607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00D7E" w:rsidRPr="00024474" w14:paraId="6A971C5F" w14:textId="77777777" w:rsidTr="008A5E79">
        <w:tc>
          <w:tcPr>
            <w:tcW w:w="6293" w:type="dxa"/>
          </w:tcPr>
          <w:p w14:paraId="061DB493" w14:textId="6F349F2A" w:rsidR="00600D7E" w:rsidRPr="00024474" w:rsidRDefault="00600D7E" w:rsidP="008A5E79">
            <w:pPr>
              <w:pStyle w:val="BlockText"/>
              <w:spacing w:line="240" w:lineRule="atLeast"/>
              <w:ind w:left="-111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CA51E47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877072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7F19968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0D7E" w:rsidRPr="00024474" w14:paraId="1C42D98C" w14:textId="77777777" w:rsidTr="008A5E79">
        <w:tc>
          <w:tcPr>
            <w:tcW w:w="6293" w:type="dxa"/>
          </w:tcPr>
          <w:p w14:paraId="42285070" w14:textId="77777777" w:rsidR="00600D7E" w:rsidRPr="00024474" w:rsidRDefault="00600D7E" w:rsidP="008A5E79">
            <w:pPr>
              <w:pStyle w:val="BlockText"/>
              <w:spacing w:line="240" w:lineRule="atLeast"/>
              <w:ind w:left="-111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024474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474" w:type="dxa"/>
          </w:tcPr>
          <w:p w14:paraId="1FA2B00E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48DAFC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905BD7A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0D7E" w:rsidRPr="00024474" w14:paraId="5FF453FF" w14:textId="77777777" w:rsidTr="008A5E79">
        <w:tc>
          <w:tcPr>
            <w:tcW w:w="6293" w:type="dxa"/>
          </w:tcPr>
          <w:p w14:paraId="4BA09CBC" w14:textId="77777777" w:rsidR="00600D7E" w:rsidRPr="006D3FAD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  <w:tab w:val="center" w:pos="3038"/>
              </w:tabs>
              <w:spacing w:line="260" w:lineRule="atLeast"/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3FA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D3FAD">
              <w:rPr>
                <w:rFonts w:ascii="Angsana New" w:hAnsi="Angsana New"/>
                <w:sz w:val="30"/>
                <w:szCs w:val="30"/>
              </w:rPr>
              <w:t>1</w:t>
            </w:r>
            <w:r w:rsidRPr="006D3FAD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74" w:type="dxa"/>
          </w:tcPr>
          <w:p w14:paraId="6BA9C012" w14:textId="33240BB5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3,908</w:t>
            </w:r>
          </w:p>
        </w:tc>
        <w:tc>
          <w:tcPr>
            <w:tcW w:w="236" w:type="dxa"/>
          </w:tcPr>
          <w:p w14:paraId="6A3A6254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CDB3104" w14:textId="40EB5044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3,325</w:t>
            </w:r>
          </w:p>
        </w:tc>
      </w:tr>
      <w:tr w:rsidR="00600D7E" w:rsidRPr="00024474" w14:paraId="30BB4AFC" w14:textId="77777777" w:rsidTr="008A5E79">
        <w:tc>
          <w:tcPr>
            <w:tcW w:w="6293" w:type="dxa"/>
          </w:tcPr>
          <w:p w14:paraId="3B474CE8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  <w:tab w:val="center" w:pos="3038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474" w:type="dxa"/>
          </w:tcPr>
          <w:p w14:paraId="395E3001" w14:textId="5DEDF4CF" w:rsidR="00600D7E" w:rsidRPr="00024474" w:rsidRDefault="00600D7E" w:rsidP="00600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36" w:type="dxa"/>
          </w:tcPr>
          <w:p w14:paraId="6D647A64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42B83AF9" w14:textId="5A031230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583</w:t>
            </w:r>
          </w:p>
        </w:tc>
      </w:tr>
      <w:tr w:rsidR="00600D7E" w:rsidRPr="00024474" w14:paraId="381E2F15" w14:textId="77777777" w:rsidTr="008A5E79">
        <w:tc>
          <w:tcPr>
            <w:tcW w:w="6293" w:type="dxa"/>
          </w:tcPr>
          <w:p w14:paraId="2E78C9F1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  <w:tab w:val="center" w:pos="3038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4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2447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244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AE7F891" w14:textId="62F4A15E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3,990</w:t>
            </w:r>
          </w:p>
        </w:tc>
        <w:tc>
          <w:tcPr>
            <w:tcW w:w="236" w:type="dxa"/>
          </w:tcPr>
          <w:p w14:paraId="6037C098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55E4730A" w14:textId="29F820AB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3,908</w:t>
            </w:r>
          </w:p>
        </w:tc>
      </w:tr>
      <w:tr w:rsidR="00600D7E" w:rsidRPr="00024474" w14:paraId="623BD7EE" w14:textId="77777777" w:rsidTr="008A5E79">
        <w:tc>
          <w:tcPr>
            <w:tcW w:w="6293" w:type="dxa"/>
          </w:tcPr>
          <w:p w14:paraId="79011A68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A5F098F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FE7D80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0218D70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0D7E" w:rsidRPr="00024474" w14:paraId="2D92C97A" w14:textId="77777777" w:rsidTr="008A5E79">
        <w:tc>
          <w:tcPr>
            <w:tcW w:w="6293" w:type="dxa"/>
          </w:tcPr>
          <w:p w14:paraId="2CD7A1ED" w14:textId="585D8EE5" w:rsidR="00600D7E" w:rsidRPr="00024474" w:rsidRDefault="00600D7E" w:rsidP="008A5E79">
            <w:pPr>
              <w:tabs>
                <w:tab w:val="left" w:pos="0"/>
                <w:tab w:val="left" w:pos="709"/>
              </w:tabs>
              <w:spacing w:line="260" w:lineRule="atLeast"/>
              <w:ind w:lef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4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ตัดจำหน่าย</w:t>
            </w:r>
            <w:r w:rsidRPr="000244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474" w:type="dxa"/>
          </w:tcPr>
          <w:p w14:paraId="676BBA1E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CFF381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06BD7734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0D7E" w:rsidRPr="00024474" w14:paraId="7818C9E9" w14:textId="77777777" w:rsidTr="008A5E79">
        <w:tc>
          <w:tcPr>
            <w:tcW w:w="6293" w:type="dxa"/>
          </w:tcPr>
          <w:p w14:paraId="73482103" w14:textId="77777777" w:rsidR="00600D7E" w:rsidRPr="00024474" w:rsidRDefault="00600D7E" w:rsidP="008A5E79">
            <w:pPr>
              <w:tabs>
                <w:tab w:val="left" w:pos="0"/>
                <w:tab w:val="left" w:pos="709"/>
              </w:tabs>
              <w:spacing w:line="260" w:lineRule="atLeast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2447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2447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2447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74" w:type="dxa"/>
          </w:tcPr>
          <w:p w14:paraId="31276C2C" w14:textId="4422613D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  <w:tc>
          <w:tcPr>
            <w:tcW w:w="236" w:type="dxa"/>
          </w:tcPr>
          <w:p w14:paraId="506DA608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198756C7" w14:textId="658D4BC9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</w:tr>
      <w:tr w:rsidR="00600D7E" w:rsidRPr="00024474" w14:paraId="01B54CB7" w14:textId="77777777" w:rsidTr="008A5E79">
        <w:tc>
          <w:tcPr>
            <w:tcW w:w="6293" w:type="dxa"/>
          </w:tcPr>
          <w:p w14:paraId="6A06E3A2" w14:textId="0B7D5789" w:rsidR="00600D7E" w:rsidRPr="00024474" w:rsidRDefault="00600D7E" w:rsidP="008A5E79">
            <w:pPr>
              <w:tabs>
                <w:tab w:val="left" w:pos="0"/>
                <w:tab w:val="left" w:pos="709"/>
              </w:tabs>
              <w:spacing w:line="260" w:lineRule="atLeast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47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024474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74" w:type="dxa"/>
          </w:tcPr>
          <w:p w14:paraId="25579E96" w14:textId="26B24C68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36" w:type="dxa"/>
          </w:tcPr>
          <w:p w14:paraId="2D6BA713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15F561CA" w14:textId="7ECC2B8E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600D7E" w:rsidRPr="00024474" w14:paraId="7A453A4C" w14:textId="77777777" w:rsidTr="008A5E79">
        <w:tc>
          <w:tcPr>
            <w:tcW w:w="6293" w:type="dxa"/>
          </w:tcPr>
          <w:p w14:paraId="75D12816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4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2447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244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3FBC85A" w14:textId="2E3F6F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1,767</w:t>
            </w:r>
          </w:p>
        </w:tc>
        <w:tc>
          <w:tcPr>
            <w:tcW w:w="236" w:type="dxa"/>
          </w:tcPr>
          <w:p w14:paraId="1D422859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0E12975B" w14:textId="2771FDAA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</w:tr>
      <w:tr w:rsidR="00600D7E" w:rsidRPr="00024474" w14:paraId="6DF810D5" w14:textId="77777777" w:rsidTr="008A5E79">
        <w:tc>
          <w:tcPr>
            <w:tcW w:w="6293" w:type="dxa"/>
          </w:tcPr>
          <w:p w14:paraId="4CDA774F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41FFBB8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08C2E0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D28B6C3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0D7E" w:rsidRPr="00024474" w14:paraId="05AC0B0F" w14:textId="77777777" w:rsidTr="008A5E79">
        <w:tc>
          <w:tcPr>
            <w:tcW w:w="6293" w:type="dxa"/>
          </w:tcPr>
          <w:p w14:paraId="60AAABD8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4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2447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244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0E8F700A" w14:textId="3490DE31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2,223</w:t>
            </w:r>
          </w:p>
        </w:tc>
        <w:tc>
          <w:tcPr>
            <w:tcW w:w="236" w:type="dxa"/>
          </w:tcPr>
          <w:p w14:paraId="2FC9D8B2" w14:textId="77777777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6D8AECD1" w14:textId="213F5FA6" w:rsidR="00600D7E" w:rsidRPr="00024474" w:rsidRDefault="00600D7E" w:rsidP="008A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2,532</w:t>
            </w:r>
          </w:p>
        </w:tc>
      </w:tr>
    </w:tbl>
    <w:p w14:paraId="016C6C7D" w14:textId="77777777" w:rsidR="00600D7E" w:rsidRDefault="00600D7E" w:rsidP="00893BF2">
      <w:pPr>
        <w:pStyle w:val="a3"/>
        <w:tabs>
          <w:tab w:val="clear" w:pos="360"/>
          <w:tab w:val="clear" w:pos="1080"/>
          <w:tab w:val="left" w:pos="540"/>
        </w:tabs>
        <w:jc w:val="both"/>
        <w:rPr>
          <w:rFonts w:ascii="Angsana New" w:hAnsi="Angsana New"/>
          <w:b/>
          <w:bCs/>
          <w:lang w:val="en-US"/>
        </w:rPr>
      </w:pPr>
    </w:p>
    <w:p w14:paraId="6F3C22E8" w14:textId="77777777" w:rsidR="00600D7E" w:rsidRPr="007818B2" w:rsidRDefault="00600D7E" w:rsidP="00893BF2">
      <w:pPr>
        <w:pStyle w:val="a3"/>
        <w:tabs>
          <w:tab w:val="clear" w:pos="360"/>
          <w:tab w:val="clear" w:pos="1080"/>
          <w:tab w:val="left" w:pos="540"/>
        </w:tabs>
        <w:jc w:val="both"/>
        <w:rPr>
          <w:rFonts w:ascii="Angsana New" w:hAnsi="Angsana New"/>
          <w:b/>
          <w:bCs/>
          <w:lang w:val="en-US"/>
        </w:rPr>
      </w:pPr>
    </w:p>
    <w:p w14:paraId="3A593051" w14:textId="77777777" w:rsidR="00451A05" w:rsidRDefault="00451A05" w:rsidP="0045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b/>
          <w:bCs/>
          <w:sz w:val="30"/>
          <w:szCs w:val="30"/>
          <w:cs/>
        </w:rPr>
      </w:pPr>
    </w:p>
    <w:p w14:paraId="0A9F6AB9" w14:textId="77777777" w:rsidR="00645826" w:rsidRPr="00FF76F3" w:rsidRDefault="00354725" w:rsidP="00826F97">
      <w:pPr>
        <w:pStyle w:val="a4"/>
        <w:widowControl/>
        <w:numPr>
          <w:ilvl w:val="0"/>
          <w:numId w:val="19"/>
        </w:numPr>
        <w:tabs>
          <w:tab w:val="left" w:pos="567"/>
          <w:tab w:val="left" w:pos="1134"/>
        </w:tabs>
        <w:ind w:left="567" w:right="0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826F97" w:rsidRPr="00826F9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สินทรัพย์ภาษีเงินได้</w:t>
      </w:r>
      <w:r w:rsidR="00826F97" w:rsidRPr="00826F97">
        <w:rPr>
          <w:rFonts w:ascii="Angsana New" w:hAnsi="Angsana New" w:cs="Angsana New" w:hint="cs"/>
          <w:b/>
          <w:bCs/>
          <w:sz w:val="30"/>
          <w:szCs w:val="30"/>
          <w:cs/>
        </w:rPr>
        <w:t>รอการตัดบัญชี</w:t>
      </w:r>
      <w:r w:rsidR="001654F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1654F8">
        <w:rPr>
          <w:rFonts w:ascii="Angsana New" w:hAnsi="Angsana New" w:cs="Angsana New"/>
          <w:b/>
          <w:bCs/>
          <w:sz w:val="30"/>
          <w:szCs w:val="30"/>
        </w:rPr>
        <w:t xml:space="preserve">- </w:t>
      </w:r>
      <w:r w:rsidR="001654F8">
        <w:rPr>
          <w:rFonts w:ascii="Angsana New" w:hAnsi="Angsana New" w:cs="Angsana New" w:hint="cs"/>
          <w:b/>
          <w:bCs/>
          <w:sz w:val="30"/>
          <w:szCs w:val="30"/>
          <w:cs/>
        </w:rPr>
        <w:t>สุทธิ</w:t>
      </w:r>
    </w:p>
    <w:p w14:paraId="20CDDFC6" w14:textId="77777777" w:rsidR="000C1158" w:rsidRPr="00A767D9" w:rsidRDefault="000C1158" w:rsidP="00515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79" w:type="dxa"/>
        <w:tblLayout w:type="fixed"/>
        <w:tblLook w:val="04A0" w:firstRow="1" w:lastRow="0" w:firstColumn="1" w:lastColumn="0" w:noHBand="0" w:noVBand="1"/>
      </w:tblPr>
      <w:tblGrid>
        <w:gridCol w:w="6293"/>
        <w:gridCol w:w="1474"/>
        <w:gridCol w:w="236"/>
        <w:gridCol w:w="1476"/>
      </w:tblGrid>
      <w:tr w:rsidR="00B17595" w:rsidRPr="00A767D9" w14:paraId="3A9644AB" w14:textId="77777777" w:rsidTr="009A1345">
        <w:tc>
          <w:tcPr>
            <w:tcW w:w="6293" w:type="dxa"/>
          </w:tcPr>
          <w:p w14:paraId="150E7AFC" w14:textId="77777777" w:rsidR="00B17595" w:rsidRPr="00A767D9" w:rsidRDefault="00B17595" w:rsidP="0061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6790D708" w14:textId="77777777" w:rsidR="00B17595" w:rsidRPr="00A767D9" w:rsidRDefault="00B17595" w:rsidP="0061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67D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45DA7" w:rsidRPr="00A767D9" w14:paraId="0C91E6CB" w14:textId="77777777" w:rsidTr="00E432FD">
        <w:trPr>
          <w:trHeight w:val="169"/>
        </w:trPr>
        <w:tc>
          <w:tcPr>
            <w:tcW w:w="6293" w:type="dxa"/>
          </w:tcPr>
          <w:p w14:paraId="31D52A24" w14:textId="77777777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9BE6EA2" w14:textId="50A48613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36" w:type="dxa"/>
          </w:tcPr>
          <w:p w14:paraId="79A72898" w14:textId="77777777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CCD5711" w14:textId="6E054F43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45DA7" w:rsidRPr="00E63FC2" w14:paraId="722E5C73" w14:textId="77777777" w:rsidTr="00E432FD">
        <w:trPr>
          <w:trHeight w:val="60"/>
        </w:trPr>
        <w:tc>
          <w:tcPr>
            <w:tcW w:w="6293" w:type="dxa"/>
          </w:tcPr>
          <w:p w14:paraId="544FB563" w14:textId="77777777" w:rsidR="00C45DA7" w:rsidRPr="00E63FC2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60" w:lineRule="atLeast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0EE8749" w14:textId="77777777" w:rsidR="00C45DA7" w:rsidRPr="00E63FC2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60" w:lineRule="atLeast"/>
              <w:jc w:val="both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29C8B9B6" w14:textId="77777777" w:rsidR="00C45DA7" w:rsidRPr="00E63FC2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60" w:lineRule="atLeast"/>
              <w:jc w:val="both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4894BD1" w14:textId="77777777" w:rsidR="00C45DA7" w:rsidRPr="00E63FC2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60" w:lineRule="atLeast"/>
              <w:jc w:val="both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</w:tr>
      <w:tr w:rsidR="00C45DA7" w:rsidRPr="00A767D9" w14:paraId="6B3E6B4A" w14:textId="77777777" w:rsidTr="00E432FD">
        <w:tc>
          <w:tcPr>
            <w:tcW w:w="6293" w:type="dxa"/>
          </w:tcPr>
          <w:p w14:paraId="779DAB93" w14:textId="77777777" w:rsidR="00C45DA7" w:rsidRPr="00A767D9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24BE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</w:tcPr>
          <w:p w14:paraId="76CC13B8" w14:textId="77777777" w:rsidR="00C45DA7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1D7AA6" w14:textId="77777777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1BF6EF13" w14:textId="77777777" w:rsidR="00C45DA7" w:rsidRPr="0082763A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DA7" w:rsidRPr="00A767D9" w14:paraId="63E35C21" w14:textId="77777777" w:rsidTr="00E432FD">
        <w:tc>
          <w:tcPr>
            <w:tcW w:w="6293" w:type="dxa"/>
          </w:tcPr>
          <w:p w14:paraId="54A6E959" w14:textId="77777777" w:rsidR="00C45DA7" w:rsidRPr="00A767D9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67D9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474" w:type="dxa"/>
          </w:tcPr>
          <w:p w14:paraId="2252D1BA" w14:textId="6CA6AB55" w:rsidR="00C45DA7" w:rsidRPr="00A767D9" w:rsidRDefault="00152D8C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1,648</w:t>
            </w:r>
          </w:p>
        </w:tc>
        <w:tc>
          <w:tcPr>
            <w:tcW w:w="236" w:type="dxa"/>
          </w:tcPr>
          <w:p w14:paraId="5E44909B" w14:textId="77777777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076C6174" w14:textId="1AB2B3C8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1,463</w:t>
            </w:r>
          </w:p>
        </w:tc>
      </w:tr>
      <w:tr w:rsidR="00C45DA7" w:rsidRPr="00A767D9" w14:paraId="779AAA65" w14:textId="77777777" w:rsidTr="00E432FD">
        <w:tc>
          <w:tcPr>
            <w:tcW w:w="6293" w:type="dxa"/>
          </w:tcPr>
          <w:p w14:paraId="245258A6" w14:textId="77777777" w:rsidR="00C45DA7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 w:right="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67D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ค่าเผื่อการลดมูลค่า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</w:t>
            </w:r>
            <w:r w:rsidRPr="00A767D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74" w:type="dxa"/>
          </w:tcPr>
          <w:p w14:paraId="061F990C" w14:textId="35D2074D" w:rsidR="00C45DA7" w:rsidRPr="00A767D9" w:rsidRDefault="00152D8C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36" w:type="dxa"/>
          </w:tcPr>
          <w:p w14:paraId="053F1271" w14:textId="77777777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FB32B8D" w14:textId="42367E03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C45DA7" w:rsidRPr="00A767D9" w14:paraId="0E954F80" w14:textId="77777777" w:rsidTr="00E63FC2">
        <w:tc>
          <w:tcPr>
            <w:tcW w:w="6293" w:type="dxa"/>
          </w:tcPr>
          <w:p w14:paraId="0387CD4C" w14:textId="77777777" w:rsidR="00C45DA7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74" w:type="dxa"/>
          </w:tcPr>
          <w:p w14:paraId="0BDB7F9B" w14:textId="0B86BA20" w:rsidR="00C45DA7" w:rsidRPr="00A767D9" w:rsidRDefault="00152D8C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36" w:type="dxa"/>
          </w:tcPr>
          <w:p w14:paraId="7EBB0A1D" w14:textId="77777777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87FEC33" w14:textId="233E5913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C45DA7" w:rsidRPr="00A767D9" w14:paraId="3EE9B9A5" w14:textId="77777777" w:rsidTr="00E63FC2">
        <w:tc>
          <w:tcPr>
            <w:tcW w:w="6293" w:type="dxa"/>
          </w:tcPr>
          <w:p w14:paraId="1117955B" w14:textId="77777777" w:rsidR="00C45DA7" w:rsidRPr="00A767D9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A767D9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74" w:type="dxa"/>
          </w:tcPr>
          <w:p w14:paraId="50C96BD8" w14:textId="4187A33D" w:rsidR="00C45DA7" w:rsidRPr="00A767D9" w:rsidRDefault="00152D8C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2,547</w:t>
            </w:r>
          </w:p>
        </w:tc>
        <w:tc>
          <w:tcPr>
            <w:tcW w:w="236" w:type="dxa"/>
          </w:tcPr>
          <w:p w14:paraId="5A3B289D" w14:textId="77777777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A920580" w14:textId="59FE2EBA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</w:tr>
      <w:tr w:rsidR="00C45DA7" w:rsidRPr="00A767D9" w14:paraId="069F8121" w14:textId="77777777" w:rsidTr="00634036">
        <w:tc>
          <w:tcPr>
            <w:tcW w:w="6293" w:type="dxa"/>
          </w:tcPr>
          <w:p w14:paraId="2783C6FC" w14:textId="77777777" w:rsidR="00C45DA7" w:rsidRPr="00634036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403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5757570" w14:textId="2C1A29EE" w:rsidR="00C45DA7" w:rsidRPr="00A767D9" w:rsidRDefault="00152D8C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0626EC88" w14:textId="77777777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E4CE2A4" w14:textId="28F9A8E5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</w:tr>
      <w:tr w:rsidR="00C45DA7" w:rsidRPr="00A767D9" w14:paraId="1AAAF2ED" w14:textId="77777777" w:rsidTr="00634036">
        <w:tc>
          <w:tcPr>
            <w:tcW w:w="6293" w:type="dxa"/>
          </w:tcPr>
          <w:p w14:paraId="30297068" w14:textId="77777777" w:rsidR="00C45DA7" w:rsidRPr="00634036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3403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0CA2012" w14:textId="33E3B6C7" w:rsidR="00C45DA7" w:rsidRPr="00A767D9" w:rsidRDefault="00152D8C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5,445</w:t>
            </w:r>
          </w:p>
        </w:tc>
        <w:tc>
          <w:tcPr>
            <w:tcW w:w="236" w:type="dxa"/>
          </w:tcPr>
          <w:p w14:paraId="253D27A9" w14:textId="77777777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36273F0F" w14:textId="4B89662A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5,215</w:t>
            </w:r>
          </w:p>
        </w:tc>
      </w:tr>
      <w:tr w:rsidR="00C45DA7" w:rsidRPr="00DB04AE" w14:paraId="094B3236" w14:textId="77777777" w:rsidTr="00E63FC2">
        <w:tc>
          <w:tcPr>
            <w:tcW w:w="6293" w:type="dxa"/>
          </w:tcPr>
          <w:p w14:paraId="2B3624B9" w14:textId="77777777" w:rsidR="00C45DA7" w:rsidRPr="00DB04AE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572B90A4" w14:textId="77777777" w:rsidR="00C45DA7" w:rsidRPr="00DB04AE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58CFB3" w14:textId="77777777" w:rsidR="00C45DA7" w:rsidRPr="00DB04AE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6" w:type="dxa"/>
          </w:tcPr>
          <w:p w14:paraId="1324E3FE" w14:textId="77777777" w:rsidR="00C45DA7" w:rsidRPr="00DB04AE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5DA7" w:rsidRPr="00A767D9" w14:paraId="281C8D6C" w14:textId="77777777" w:rsidTr="00E63FC2">
        <w:tc>
          <w:tcPr>
            <w:tcW w:w="6293" w:type="dxa"/>
          </w:tcPr>
          <w:p w14:paraId="24D1F82B" w14:textId="77777777" w:rsidR="00C45DA7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หนี้สิน</w:t>
            </w:r>
            <w:r w:rsidRPr="006024BE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74" w:type="dxa"/>
          </w:tcPr>
          <w:p w14:paraId="262A4617" w14:textId="77777777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CFAA3C" w14:textId="77777777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3FC29D62" w14:textId="77777777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DA7" w:rsidRPr="00A767D9" w14:paraId="426500E3" w14:textId="77777777" w:rsidTr="00634036">
        <w:tc>
          <w:tcPr>
            <w:tcW w:w="6293" w:type="dxa"/>
          </w:tcPr>
          <w:p w14:paraId="6A6A3363" w14:textId="77777777" w:rsidR="00C45DA7" w:rsidRPr="00560E86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67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7423DED" w14:textId="6416C84B" w:rsidR="00C45DA7" w:rsidRPr="00A767D9" w:rsidRDefault="00152D8C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(813)</w:t>
            </w:r>
          </w:p>
        </w:tc>
        <w:tc>
          <w:tcPr>
            <w:tcW w:w="236" w:type="dxa"/>
          </w:tcPr>
          <w:p w14:paraId="134E623A" w14:textId="77777777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11AF63B" w14:textId="1FAF8EE8" w:rsidR="00C45DA7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(1,032)</w:t>
            </w:r>
          </w:p>
        </w:tc>
      </w:tr>
      <w:tr w:rsidR="00C45DA7" w:rsidRPr="00634036" w14:paraId="670452D8" w14:textId="77777777" w:rsidTr="00634036">
        <w:tc>
          <w:tcPr>
            <w:tcW w:w="6293" w:type="dxa"/>
          </w:tcPr>
          <w:p w14:paraId="37DFDAEF" w14:textId="77777777" w:rsidR="00C45DA7" w:rsidRPr="00634036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1DECDD4" w14:textId="77777777" w:rsidR="00C45DA7" w:rsidRPr="00634036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B8B1108" w14:textId="77777777" w:rsidR="00C45DA7" w:rsidRPr="00634036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1196A00" w14:textId="77777777" w:rsidR="00C45DA7" w:rsidRPr="00634036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5DA7" w:rsidRPr="00A767D9" w14:paraId="0309825B" w14:textId="77777777" w:rsidTr="00634036">
        <w:tc>
          <w:tcPr>
            <w:tcW w:w="6293" w:type="dxa"/>
          </w:tcPr>
          <w:p w14:paraId="2BEB284C" w14:textId="77777777" w:rsidR="00C45DA7" w:rsidRPr="00560E86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B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- </w:t>
            </w:r>
            <w:r w:rsidRPr="00703B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7775C0CD" w14:textId="26AB7652" w:rsidR="00C45DA7" w:rsidRPr="00A767D9" w:rsidRDefault="00152D8C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4,632</w:t>
            </w:r>
          </w:p>
        </w:tc>
        <w:tc>
          <w:tcPr>
            <w:tcW w:w="236" w:type="dxa"/>
          </w:tcPr>
          <w:p w14:paraId="7B726677" w14:textId="77777777" w:rsidR="00C45DA7" w:rsidRPr="00A767D9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6ED1D5F1" w14:textId="77008EA9" w:rsidR="00C45DA7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4,183</w:t>
            </w:r>
          </w:p>
        </w:tc>
      </w:tr>
    </w:tbl>
    <w:p w14:paraId="1EDA7DA8" w14:textId="77777777" w:rsidR="00D75642" w:rsidRDefault="00D75642" w:rsidP="00265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134A09" w14:textId="77777777" w:rsidR="00131EF7" w:rsidRDefault="00131EF7" w:rsidP="0031027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สินทรัพย์ไม่หมุนเวียนอื่น</w:t>
      </w:r>
    </w:p>
    <w:p w14:paraId="620C07FF" w14:textId="77777777" w:rsidR="00131EF7" w:rsidRDefault="00131EF7" w:rsidP="00131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5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321"/>
        <w:gridCol w:w="1474"/>
        <w:gridCol w:w="239"/>
        <w:gridCol w:w="1474"/>
      </w:tblGrid>
      <w:tr w:rsidR="00131EF7" w:rsidRPr="00D551B5" w14:paraId="25D0B1AB" w14:textId="77777777">
        <w:trPr>
          <w:cantSplit/>
          <w:trHeight w:val="395"/>
        </w:trPr>
        <w:tc>
          <w:tcPr>
            <w:tcW w:w="6321" w:type="dxa"/>
          </w:tcPr>
          <w:p w14:paraId="029B9B7B" w14:textId="77777777" w:rsidR="00131EF7" w:rsidRPr="00A7623B" w:rsidRDefault="00131EF7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14:paraId="26A868FE" w14:textId="77777777" w:rsidR="00131EF7" w:rsidRPr="00A7623B" w:rsidRDefault="00131EF7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7623B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C45DA7" w:rsidRPr="00D551B5" w14:paraId="4F93BAA4" w14:textId="77777777">
        <w:trPr>
          <w:cantSplit/>
          <w:trHeight w:val="352"/>
        </w:trPr>
        <w:tc>
          <w:tcPr>
            <w:tcW w:w="6321" w:type="dxa"/>
          </w:tcPr>
          <w:p w14:paraId="523CABFC" w14:textId="77777777" w:rsidR="00C45DA7" w:rsidRPr="00A7623B" w:rsidRDefault="00C45DA7" w:rsidP="00C45DA7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7623B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C9ECB98" w14:textId="7DB94152" w:rsidR="00C45DA7" w:rsidRPr="00A7623B" w:rsidRDefault="00C45DA7" w:rsidP="00C45DA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39" w:type="dxa"/>
          </w:tcPr>
          <w:p w14:paraId="72F57961" w14:textId="77777777" w:rsidR="00C45DA7" w:rsidRPr="00A7623B" w:rsidRDefault="00C45DA7" w:rsidP="00C45DA7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E3E857C" w14:textId="31EBF106" w:rsidR="00C45DA7" w:rsidRPr="00A7623B" w:rsidRDefault="00C45DA7" w:rsidP="00C45DA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45DA7" w:rsidRPr="00231EE2" w14:paraId="3BA96C99" w14:textId="77777777">
        <w:trPr>
          <w:trHeight w:val="175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716C0230" w14:textId="77777777" w:rsidR="00C45DA7" w:rsidRPr="00231EE2" w:rsidRDefault="00C45DA7" w:rsidP="00C45DA7">
            <w:pPr>
              <w:spacing w:line="21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79CD8C2" w14:textId="77777777" w:rsidR="00C45DA7" w:rsidRPr="00231EE2" w:rsidRDefault="00C45DA7" w:rsidP="00C45DA7">
            <w:pPr>
              <w:spacing w:line="21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73464EA" w14:textId="77777777" w:rsidR="00C45DA7" w:rsidRPr="00231EE2" w:rsidRDefault="00C45DA7" w:rsidP="00C45DA7">
            <w:pPr>
              <w:spacing w:line="21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010480F" w14:textId="77777777" w:rsidR="00C45DA7" w:rsidRPr="00231EE2" w:rsidRDefault="00C45DA7" w:rsidP="00C45DA7">
            <w:pPr>
              <w:spacing w:line="21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5DA7" w:rsidRPr="00D551B5" w14:paraId="0CCFA5CF" w14:textId="77777777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6DB7FAE0" w14:textId="77777777" w:rsidR="00C45DA7" w:rsidRPr="00B72F2E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2F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62066A6" w14:textId="737AA735" w:rsidR="00C45DA7" w:rsidRPr="00A7623B" w:rsidRDefault="00D9043C" w:rsidP="00D90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40ED122" w14:textId="77777777" w:rsidR="00C45DA7" w:rsidRPr="00A7623B" w:rsidRDefault="00C45DA7" w:rsidP="00C45DA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779F599" w14:textId="29BCC161" w:rsidR="00C45DA7" w:rsidRPr="00A7623B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5,782</w:t>
            </w:r>
          </w:p>
        </w:tc>
      </w:tr>
      <w:tr w:rsidR="00C45DA7" w:rsidRPr="00D551B5" w14:paraId="4DC8D1F4" w14:textId="77777777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1518A4A8" w14:textId="77777777" w:rsidR="00C45DA7" w:rsidRPr="00B72F2E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2F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D718C2F" w14:textId="2696A109" w:rsidR="00C45DA7" w:rsidRPr="00A7623B" w:rsidRDefault="00D9043C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81BC808" w14:textId="77777777" w:rsidR="00C45DA7" w:rsidRPr="00A7623B" w:rsidRDefault="00C45DA7" w:rsidP="00C45DA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CD5B68C" w14:textId="236830CF" w:rsidR="00C45DA7" w:rsidRPr="00A7623B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C45DA7" w:rsidRPr="00D551B5" w14:paraId="44B9E29B" w14:textId="77777777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2C2B6737" w14:textId="77777777" w:rsidR="00C45DA7" w:rsidRPr="00B72F2E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2F2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238033" w14:textId="6902E0BE" w:rsidR="00C45DA7" w:rsidRPr="00A7623B" w:rsidRDefault="00152D8C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4F9E87D" w14:textId="77777777" w:rsidR="00C45DA7" w:rsidRPr="00A7623B" w:rsidRDefault="00C45DA7" w:rsidP="00C45DA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8D396" w14:textId="04A6AC33" w:rsidR="00C45DA7" w:rsidRPr="00A7623B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5,883</w:t>
            </w:r>
          </w:p>
        </w:tc>
      </w:tr>
    </w:tbl>
    <w:p w14:paraId="2A37283B" w14:textId="77777777" w:rsidR="00131EF7" w:rsidRPr="00131EF7" w:rsidRDefault="00131EF7" w:rsidP="00131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10F23B2" w14:textId="77777777" w:rsidR="0040166B" w:rsidRPr="0040166B" w:rsidRDefault="005F374D" w:rsidP="0031027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0166B" w:rsidRPr="0040166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</w:t>
      </w:r>
      <w:r w:rsidR="0040166B" w:rsidRPr="0040166B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 w:rsidR="0040166B" w:rsidRPr="0040166B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p w14:paraId="5CD92959" w14:textId="77777777" w:rsidR="00A7623B" w:rsidRDefault="00A7623B" w:rsidP="00A76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EE425C7" w14:textId="77777777" w:rsidR="00C45DA7" w:rsidRDefault="00C45DA7" w:rsidP="00C45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518A1544" w14:textId="77777777" w:rsidR="00C45DA7" w:rsidRPr="007D257C" w:rsidRDefault="00C45DA7" w:rsidP="00C45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both"/>
        <w:rPr>
          <w:rFonts w:ascii="Angsana New" w:hAnsi="Angsana New"/>
          <w:b/>
          <w:bCs/>
          <w:sz w:val="10"/>
          <w:szCs w:val="10"/>
        </w:rPr>
      </w:pPr>
    </w:p>
    <w:tbl>
      <w:tblPr>
        <w:tblW w:w="95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321"/>
        <w:gridCol w:w="1474"/>
        <w:gridCol w:w="239"/>
        <w:gridCol w:w="1474"/>
      </w:tblGrid>
      <w:tr w:rsidR="00C45DA7" w14:paraId="155B77FA" w14:textId="77777777" w:rsidTr="006B60D9">
        <w:trPr>
          <w:cantSplit/>
          <w:trHeight w:val="395"/>
        </w:trPr>
        <w:tc>
          <w:tcPr>
            <w:tcW w:w="6321" w:type="dxa"/>
          </w:tcPr>
          <w:p w14:paraId="395EA09A" w14:textId="77777777" w:rsidR="00C45DA7" w:rsidRDefault="00C45DA7" w:rsidP="006B60D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14:paraId="7E44180C" w14:textId="77777777" w:rsidR="00C45DA7" w:rsidRDefault="00C45DA7" w:rsidP="006B60D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C45DA7" w14:paraId="23CFD702" w14:textId="77777777" w:rsidTr="006B60D9">
        <w:trPr>
          <w:cantSplit/>
          <w:trHeight w:val="352"/>
        </w:trPr>
        <w:tc>
          <w:tcPr>
            <w:tcW w:w="6321" w:type="dxa"/>
          </w:tcPr>
          <w:p w14:paraId="45A8C3AC" w14:textId="77777777" w:rsidR="00C45DA7" w:rsidRDefault="00C45DA7" w:rsidP="006B60D9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6677107" w14:textId="77777777" w:rsidR="00C45DA7" w:rsidRDefault="00C45DA7" w:rsidP="006B60D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796807AF" w14:textId="77777777" w:rsidR="00C45DA7" w:rsidRDefault="00C45DA7" w:rsidP="006B60D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6FBC561" w14:textId="77777777" w:rsidR="00C45DA7" w:rsidRDefault="00C45DA7" w:rsidP="006B60D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45DA7" w:rsidRPr="00CA237D" w14:paraId="69009DB6" w14:textId="77777777" w:rsidTr="006B60D9">
        <w:trPr>
          <w:trHeight w:val="175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7778271D" w14:textId="77777777" w:rsidR="00C45DA7" w:rsidRPr="007D257C" w:rsidRDefault="00C45DA7" w:rsidP="006B60D9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7817700" w14:textId="77777777" w:rsidR="00C45DA7" w:rsidRPr="007D257C" w:rsidRDefault="00C45DA7" w:rsidP="006B60D9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CBF1165" w14:textId="77777777" w:rsidR="00C45DA7" w:rsidRPr="007D257C" w:rsidRDefault="00C45DA7" w:rsidP="006B60D9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90B13B9" w14:textId="77777777" w:rsidR="00C45DA7" w:rsidRPr="007D257C" w:rsidRDefault="00C45DA7" w:rsidP="006B60D9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5DA7" w14:paraId="0ABA2995" w14:textId="77777777" w:rsidTr="006B60D9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3279" w14:textId="77777777" w:rsidR="00C45DA7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77302040" w14:textId="0897E0FD" w:rsidR="00C45DA7" w:rsidRDefault="00FB3EAE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13,331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C521E5B" w14:textId="77777777" w:rsidR="00C45DA7" w:rsidRDefault="00C45DA7" w:rsidP="006B60D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45633A23" w14:textId="77777777" w:rsidR="00C45DA7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16,930</w:t>
            </w:r>
          </w:p>
        </w:tc>
      </w:tr>
      <w:tr w:rsidR="00C45DA7" w14:paraId="50483CAE" w14:textId="77777777" w:rsidTr="006B60D9">
        <w:trPr>
          <w:trHeight w:val="205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9FCF1" w14:textId="77777777" w:rsidR="00C45DA7" w:rsidRPr="001F64B2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1FC96BCA" w14:textId="77777777" w:rsidR="00C45DA7" w:rsidRPr="001F64B2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D38EDBE" w14:textId="77777777" w:rsidR="00C45DA7" w:rsidRPr="001F64B2" w:rsidRDefault="00C45DA7" w:rsidP="006B60D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5C053ED4" w14:textId="77777777" w:rsidR="00C45DA7" w:rsidRPr="001F64B2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5DA7" w14:paraId="305E6DE5" w14:textId="77777777" w:rsidTr="006B60D9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CE1A" w14:textId="77777777" w:rsidR="00C45DA7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38BB50D" w14:textId="77777777" w:rsidR="00C45DA7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1ADAC70" w14:textId="77777777" w:rsidR="00C45DA7" w:rsidRDefault="00C45DA7" w:rsidP="006B60D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EBCE9B3" w14:textId="77777777" w:rsidR="00C45DA7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3BE5" w14:paraId="23FBACB1" w14:textId="77777777" w:rsidTr="006B60D9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31AAA9F5" w14:textId="77777777" w:rsidR="004C3BE5" w:rsidRDefault="004C3BE5" w:rsidP="004C3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B46E595" w14:textId="04BB246F" w:rsidR="004C3BE5" w:rsidRDefault="004C3BE5" w:rsidP="004C3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9E26D34" w14:textId="77777777" w:rsidR="004C3BE5" w:rsidRDefault="004C3BE5" w:rsidP="004C3BE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E844945" w14:textId="77777777" w:rsidR="004C3BE5" w:rsidRDefault="004C3BE5" w:rsidP="004C3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6,784</w:t>
            </w:r>
          </w:p>
        </w:tc>
      </w:tr>
      <w:tr w:rsidR="004C3BE5" w14:paraId="4987974B" w14:textId="77777777" w:rsidTr="006B60D9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091CC6DD" w14:textId="77777777" w:rsidR="004C3BE5" w:rsidRDefault="004C3BE5" w:rsidP="004C3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005C77B" w14:textId="0ABB5D3F" w:rsidR="004C3BE5" w:rsidRDefault="004C3BE5" w:rsidP="004C3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5,116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8C28030" w14:textId="77777777" w:rsidR="004C3BE5" w:rsidRDefault="004C3BE5" w:rsidP="004C3BE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8BCAEB9" w14:textId="77777777" w:rsidR="004C3BE5" w:rsidRDefault="004C3BE5" w:rsidP="004C3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2,825</w:t>
            </w:r>
          </w:p>
        </w:tc>
      </w:tr>
      <w:tr w:rsidR="00C45DA7" w14:paraId="7EE6C520" w14:textId="77777777" w:rsidTr="006B60D9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71C3F8E7" w14:textId="77777777" w:rsidR="00C45DA7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6309BE6" w14:textId="52BB70C3" w:rsidR="00C45DA7" w:rsidRDefault="00FB3EAE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2,999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1D98247" w14:textId="77777777" w:rsidR="00C45DA7" w:rsidRDefault="00C45DA7" w:rsidP="006B60D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067885A" w14:textId="77777777" w:rsidR="00C45DA7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2,808</w:t>
            </w:r>
          </w:p>
        </w:tc>
      </w:tr>
      <w:tr w:rsidR="00C45DA7" w14:paraId="6F0AFFE6" w14:textId="77777777" w:rsidTr="006B60D9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7625540F" w14:textId="77777777" w:rsidR="00C45DA7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6B1F9" w14:textId="78251F94" w:rsidR="00C45DA7" w:rsidRDefault="00FB3EAE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</w:t>
            </w:r>
            <w:r w:rsidR="00524EEF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EB64DF0" w14:textId="77777777" w:rsidR="00C45DA7" w:rsidRDefault="00C45DA7" w:rsidP="006B60D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D8B7AC" w14:textId="77777777" w:rsidR="00C45DA7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12,417</w:t>
            </w:r>
          </w:p>
        </w:tc>
      </w:tr>
      <w:tr w:rsidR="00C45DA7" w14:paraId="75EB8D16" w14:textId="77777777" w:rsidTr="006B60D9">
        <w:trPr>
          <w:trHeight w:val="281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14080029" w14:textId="77777777" w:rsidR="00C45DA7" w:rsidRPr="001F64B2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11FAE410" w14:textId="77777777" w:rsidR="00C45DA7" w:rsidRPr="001F64B2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10BF202" w14:textId="77777777" w:rsidR="00C45DA7" w:rsidRPr="001F64B2" w:rsidRDefault="00C45DA7" w:rsidP="006B60D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2501969" w14:textId="77777777" w:rsidR="00C45DA7" w:rsidRPr="001F64B2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5DA7" w14:paraId="794C58D5" w14:textId="77777777" w:rsidTr="006B60D9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68906AD1" w14:textId="77777777" w:rsidR="00C45DA7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075ECE70" w14:textId="13B6F4F5" w:rsidR="00C45DA7" w:rsidRDefault="00FB3EAE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</w:t>
            </w:r>
            <w:r w:rsidR="00524EEF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B22517D" w14:textId="77777777" w:rsidR="00C45DA7" w:rsidRDefault="00C45DA7" w:rsidP="006B60D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4E9D0818" w14:textId="77777777" w:rsidR="00C45DA7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29,347</w:t>
            </w:r>
          </w:p>
        </w:tc>
      </w:tr>
    </w:tbl>
    <w:p w14:paraId="00F8D49A" w14:textId="77777777" w:rsidR="00C45DA7" w:rsidRPr="00F121ED" w:rsidRDefault="00C45DA7" w:rsidP="00C45DA7">
      <w:pPr>
        <w:tabs>
          <w:tab w:val="clear" w:pos="454"/>
          <w:tab w:val="left" w:pos="567"/>
        </w:tabs>
        <w:rPr>
          <w:rFonts w:ascii="Angsana New" w:hAnsi="Angsana New"/>
          <w:sz w:val="30"/>
          <w:szCs w:val="30"/>
        </w:rPr>
      </w:pPr>
    </w:p>
    <w:p w14:paraId="6500B6BD" w14:textId="77777777" w:rsidR="00C45DA7" w:rsidRPr="003D0E25" w:rsidRDefault="00C45DA7" w:rsidP="00C45DA7">
      <w:pPr>
        <w:tabs>
          <w:tab w:val="clear" w:pos="454"/>
          <w:tab w:val="left" w:pos="567"/>
        </w:tabs>
        <w:rPr>
          <w:rFonts w:ascii="Angsana New" w:hAnsi="Angsana New"/>
          <w:b/>
          <w:bCs/>
          <w:sz w:val="30"/>
          <w:szCs w:val="30"/>
          <w:cs/>
        </w:rPr>
      </w:pPr>
      <w:r w:rsidRPr="003D0E25">
        <w:rPr>
          <w:rFonts w:ascii="Angsana New" w:hAnsi="Angsana New"/>
          <w:b/>
          <w:bCs/>
          <w:sz w:val="30"/>
          <w:szCs w:val="30"/>
          <w:cs/>
        </w:rPr>
        <w:t>เจ้าหนี้ไม่หมุนเวียนอื่น</w:t>
      </w:r>
    </w:p>
    <w:p w14:paraId="676F6399" w14:textId="77777777" w:rsidR="00C45DA7" w:rsidRPr="005F786A" w:rsidRDefault="00C45DA7" w:rsidP="00C45DA7">
      <w:pPr>
        <w:tabs>
          <w:tab w:val="clear" w:pos="454"/>
          <w:tab w:val="left" w:pos="567"/>
        </w:tabs>
        <w:rPr>
          <w:rFonts w:ascii="Angsana New" w:hAnsi="Angsana New"/>
          <w:b/>
          <w:bCs/>
          <w:sz w:val="20"/>
          <w:szCs w:val="20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6293"/>
        <w:gridCol w:w="1474"/>
        <w:gridCol w:w="236"/>
        <w:gridCol w:w="1474"/>
      </w:tblGrid>
      <w:tr w:rsidR="00C45DA7" w:rsidRPr="003D0E25" w14:paraId="6DFFED4C" w14:textId="77777777" w:rsidTr="006B60D9">
        <w:tc>
          <w:tcPr>
            <w:tcW w:w="6293" w:type="dxa"/>
          </w:tcPr>
          <w:p w14:paraId="374CE250" w14:textId="77777777" w:rsidR="00C45DA7" w:rsidRPr="003D0E25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3184" w:type="dxa"/>
            <w:gridSpan w:val="3"/>
            <w:tcBorders>
              <w:bottom w:val="single" w:sz="4" w:space="0" w:color="auto"/>
            </w:tcBorders>
          </w:tcPr>
          <w:p w14:paraId="1B92E8F6" w14:textId="77777777" w:rsidR="00C45DA7" w:rsidRPr="003D0E25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D0E25">
              <w:rPr>
                <w:rFonts w:ascii="Angsana New" w:hAnsi="Angsana New" w:cs="Angsana New"/>
                <w:cs/>
                <w:lang w:val="en-US"/>
              </w:rPr>
              <w:t>พันบาท</w:t>
            </w:r>
          </w:p>
        </w:tc>
      </w:tr>
      <w:tr w:rsidR="00C45DA7" w:rsidRPr="003D0E25" w14:paraId="63C713E7" w14:textId="77777777" w:rsidTr="006B60D9">
        <w:tc>
          <w:tcPr>
            <w:tcW w:w="6293" w:type="dxa"/>
          </w:tcPr>
          <w:p w14:paraId="59F876E0" w14:textId="77777777" w:rsidR="00C45DA7" w:rsidRPr="003D0E25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BF54A0A" w14:textId="77777777" w:rsidR="00C45DA7" w:rsidRPr="003D0E25" w:rsidRDefault="00C45DA7" w:rsidP="006B60D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E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C26333A" w14:textId="77777777" w:rsidR="00C45DA7" w:rsidRPr="003D0E25" w:rsidRDefault="00C45DA7" w:rsidP="006B60D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08830DA" w14:textId="77777777" w:rsidR="00C45DA7" w:rsidRPr="003D0E25" w:rsidRDefault="00C45DA7" w:rsidP="006B60D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E2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45DA7" w:rsidRPr="00CF6344" w14:paraId="323117CB" w14:textId="77777777" w:rsidTr="006B60D9">
        <w:tc>
          <w:tcPr>
            <w:tcW w:w="6293" w:type="dxa"/>
          </w:tcPr>
          <w:p w14:paraId="675376A8" w14:textId="77777777" w:rsidR="00C45DA7" w:rsidRPr="005F786A" w:rsidRDefault="00C45DA7" w:rsidP="006B60D9">
            <w:pPr>
              <w:pStyle w:val="a"/>
              <w:tabs>
                <w:tab w:val="clear" w:pos="1080"/>
                <w:tab w:val="left" w:pos="540"/>
              </w:tabs>
              <w:spacing w:line="100" w:lineRule="atLeast"/>
              <w:jc w:val="both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7FC00E6" w14:textId="77777777" w:rsidR="00C45DA7" w:rsidRPr="00794E72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236" w:type="dxa"/>
          </w:tcPr>
          <w:p w14:paraId="69BB2050" w14:textId="77777777" w:rsidR="00C45DA7" w:rsidRPr="00794E72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AD39612" w14:textId="77777777" w:rsidR="00C45DA7" w:rsidRPr="00794E72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</w:tr>
      <w:tr w:rsidR="00C45DA7" w:rsidRPr="003D0E25" w14:paraId="26D0950F" w14:textId="77777777" w:rsidTr="006B60D9">
        <w:tc>
          <w:tcPr>
            <w:tcW w:w="6293" w:type="dxa"/>
          </w:tcPr>
          <w:p w14:paraId="206A85C3" w14:textId="77777777" w:rsidR="00C45DA7" w:rsidRPr="003D0E25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0E25">
              <w:rPr>
                <w:rFonts w:ascii="Angsana New" w:hAnsi="Angsana New"/>
                <w:sz w:val="30"/>
                <w:szCs w:val="30"/>
                <w:cs/>
              </w:rPr>
              <w:t>ถึงกำหนดชำระภายในหนึ่งปี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(แสดงภายใต้เจ้าหนี้หมุนเวียนอื่น)</w:t>
            </w:r>
          </w:p>
        </w:tc>
        <w:tc>
          <w:tcPr>
            <w:tcW w:w="1474" w:type="dxa"/>
          </w:tcPr>
          <w:p w14:paraId="319A5A77" w14:textId="16D12750" w:rsidR="00C45DA7" w:rsidRDefault="00FB3EAE" w:rsidP="00F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8D4BCB" w14:textId="77777777" w:rsidR="00C45DA7" w:rsidRPr="003D0E25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CA165F1" w14:textId="77777777" w:rsidR="00C45DA7" w:rsidRPr="003D0E25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3D0E25">
              <w:rPr>
                <w:rFonts w:ascii="Angsana New" w:hAnsi="Angsana New"/>
                <w:sz w:val="30"/>
                <w:szCs w:val="30"/>
              </w:rPr>
              <w:t>2,676</w:t>
            </w:r>
          </w:p>
        </w:tc>
      </w:tr>
      <w:tr w:rsidR="00C45DA7" w:rsidRPr="003D0E25" w14:paraId="6919DBB8" w14:textId="77777777" w:rsidTr="006B60D9">
        <w:tc>
          <w:tcPr>
            <w:tcW w:w="6293" w:type="dxa"/>
            <w:vAlign w:val="bottom"/>
          </w:tcPr>
          <w:p w14:paraId="2AF3375E" w14:textId="77777777" w:rsidR="00C45DA7" w:rsidRPr="003D0E25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0E25">
              <w:rPr>
                <w:rFonts w:ascii="Angsana New" w:hAnsi="Angsana New"/>
                <w:sz w:val="30"/>
                <w:szCs w:val="30"/>
                <w:cs/>
              </w:rPr>
              <w:t>หัก ดอกเบี้ยรอการตัดบัญชี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F9FDF99" w14:textId="70DDD9BD" w:rsidR="00C45DA7" w:rsidRPr="003D0E25" w:rsidRDefault="00FB3EAE" w:rsidP="00F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51D13D" w14:textId="77777777" w:rsidR="00C45DA7" w:rsidRPr="003D0E25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4D4F723" w14:textId="77777777" w:rsidR="00C45DA7" w:rsidRPr="003D0E25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3D0E2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Pr="003D0E2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45DA7" w:rsidRPr="003D0E25" w14:paraId="4DB27436" w14:textId="77777777" w:rsidTr="006B60D9">
        <w:tc>
          <w:tcPr>
            <w:tcW w:w="6293" w:type="dxa"/>
          </w:tcPr>
          <w:p w14:paraId="200F122A" w14:textId="77777777" w:rsidR="00C45DA7" w:rsidRPr="00B72F2E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0E25">
              <w:rPr>
                <w:rFonts w:ascii="Angsana New" w:hAnsi="Angsana New"/>
                <w:sz w:val="30"/>
                <w:szCs w:val="30"/>
                <w:cs/>
              </w:rPr>
              <w:t>มูลค่าปัจจุบัน (คิดลดในอัตราดอกเบี้ยที่</w:t>
            </w:r>
            <w:r w:rsidRPr="005C1A1C">
              <w:rPr>
                <w:rFonts w:ascii="Angsana New" w:hAnsi="Angsana New"/>
                <w:sz w:val="30"/>
                <w:szCs w:val="30"/>
                <w:cs/>
              </w:rPr>
              <w:t>แท้จริงร้อยละ</w:t>
            </w:r>
            <w:r w:rsidRPr="00B72F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1A1C">
              <w:rPr>
                <w:rFonts w:ascii="Angsana New" w:hAnsi="Angsana New"/>
                <w:sz w:val="30"/>
                <w:szCs w:val="30"/>
              </w:rPr>
              <w:t>5.47</w:t>
            </w:r>
            <w:r w:rsidRPr="005C1A1C">
              <w:rPr>
                <w:rFonts w:ascii="Angsana New" w:hAnsi="Angsana New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7D389372" w14:textId="09F711EA" w:rsidR="00C45DA7" w:rsidRPr="003D0E25" w:rsidRDefault="00FB3EAE" w:rsidP="00FB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7D7379" w14:textId="77777777" w:rsidR="00C45DA7" w:rsidRPr="003D0E25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2DC3DAED" w14:textId="77777777" w:rsidR="00C45DA7" w:rsidRPr="003D0E25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2,603</w:t>
            </w:r>
          </w:p>
        </w:tc>
      </w:tr>
    </w:tbl>
    <w:p w14:paraId="52212BB6" w14:textId="77777777" w:rsidR="00C45DA7" w:rsidRPr="00C45DA7" w:rsidRDefault="00C45DA7" w:rsidP="00C45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5D96B4C4" w14:textId="77777777" w:rsidR="00C45DA7" w:rsidRPr="00F121ED" w:rsidRDefault="00C45DA7" w:rsidP="00C45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121ED">
        <w:rPr>
          <w:rFonts w:ascii="Angsana New" w:hAnsi="Angsana New" w:hint="cs"/>
          <w:sz w:val="30"/>
          <w:szCs w:val="30"/>
          <w:cs/>
        </w:rPr>
        <w:t>เจ้าหนี้ไม่หมุนเวียนอื่นมีมูลค่าใกล้เคียงกับมูลค่ายุติธรรม</w:t>
      </w:r>
      <w:r w:rsidRPr="00F121ED">
        <w:rPr>
          <w:rFonts w:ascii="Angsana New" w:hAnsi="Angsana New"/>
          <w:color w:val="FFFFFF"/>
          <w:sz w:val="30"/>
          <w:szCs w:val="30"/>
        </w:rPr>
        <w:t>_</w:t>
      </w:r>
      <w:r w:rsidRPr="00F121ED">
        <w:rPr>
          <w:rFonts w:ascii="Angsana New" w:hAnsi="Angsana New" w:hint="cs"/>
          <w:sz w:val="30"/>
          <w:szCs w:val="30"/>
          <w:cs/>
        </w:rPr>
        <w:t>(ข้อมูลระดับ</w:t>
      </w:r>
      <w:r w:rsidRPr="00F121ED">
        <w:rPr>
          <w:rFonts w:ascii="Angsana New" w:hAnsi="Angsana New"/>
          <w:color w:val="FFFFFF"/>
          <w:sz w:val="30"/>
          <w:szCs w:val="30"/>
        </w:rPr>
        <w:t>_</w:t>
      </w:r>
      <w:r w:rsidRPr="00F121ED">
        <w:rPr>
          <w:rFonts w:ascii="Angsana New" w:hAnsi="Angsana New" w:hint="cs"/>
          <w:sz w:val="30"/>
          <w:szCs w:val="30"/>
        </w:rPr>
        <w:t>2</w:t>
      </w:r>
      <w:r w:rsidRPr="00F121ED">
        <w:rPr>
          <w:rFonts w:ascii="Angsana New" w:hAnsi="Angsana New" w:hint="cs"/>
          <w:sz w:val="30"/>
          <w:szCs w:val="30"/>
          <w:cs/>
        </w:rPr>
        <w:t>)</w:t>
      </w:r>
      <w:r w:rsidRPr="00F121ED">
        <w:rPr>
          <w:rFonts w:ascii="Angsana New" w:hAnsi="Angsana New"/>
          <w:color w:val="FFFFFF"/>
          <w:sz w:val="30"/>
          <w:szCs w:val="30"/>
        </w:rPr>
        <w:t>_</w:t>
      </w:r>
      <w:r w:rsidRPr="00F121ED">
        <w:rPr>
          <w:rFonts w:ascii="Angsana New" w:hAnsi="Angsana New" w:hint="cs"/>
          <w:sz w:val="30"/>
          <w:szCs w:val="30"/>
          <w:cs/>
        </w:rPr>
        <w:t>เนื่องจากเครื่องมือทางการเงินนี้คิดลดด้วยอัตราดอกเบี้ยในตลาด</w:t>
      </w:r>
    </w:p>
    <w:p w14:paraId="4431A06C" w14:textId="77777777" w:rsidR="00C45DA7" w:rsidRDefault="00C45DA7" w:rsidP="004D4A1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0CE5BE74" w14:textId="77777777" w:rsidR="00C45DA7" w:rsidRDefault="00C45DA7" w:rsidP="004D4A1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54844A04" w14:textId="64C81399" w:rsidR="004457B1" w:rsidRPr="007B2B41" w:rsidRDefault="00C45DA7" w:rsidP="00310277">
      <w:pPr>
        <w:numPr>
          <w:ilvl w:val="0"/>
          <w:numId w:val="19"/>
        </w:numPr>
        <w:tabs>
          <w:tab w:val="clear" w:pos="454"/>
          <w:tab w:val="left" w:pos="567"/>
        </w:tabs>
        <w:ind w:hanging="72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475B3" w:rsidRPr="00213383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72186819" w14:textId="77777777" w:rsidR="00640676" w:rsidRPr="00257C62" w:rsidRDefault="00640676" w:rsidP="004457B1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highlight w:val="yellow"/>
          <w:lang w:val="en-US"/>
        </w:rPr>
      </w:pPr>
    </w:p>
    <w:tbl>
      <w:tblPr>
        <w:tblW w:w="9531" w:type="dxa"/>
        <w:tblLook w:val="04A0" w:firstRow="1" w:lastRow="0" w:firstColumn="1" w:lastColumn="0" w:noHBand="0" w:noVBand="1"/>
      </w:tblPr>
      <w:tblGrid>
        <w:gridCol w:w="6345"/>
        <w:gridCol w:w="1474"/>
        <w:gridCol w:w="236"/>
        <w:gridCol w:w="1476"/>
      </w:tblGrid>
      <w:tr w:rsidR="00C45DA7" w:rsidRPr="007A5C56" w14:paraId="4957503C" w14:textId="77777777" w:rsidTr="006B60D9">
        <w:tc>
          <w:tcPr>
            <w:tcW w:w="6345" w:type="dxa"/>
          </w:tcPr>
          <w:p w14:paraId="1214A729" w14:textId="77777777" w:rsidR="00C45DA7" w:rsidRPr="007A5C56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3D5D8F82" w14:textId="77777777" w:rsidR="00C45DA7" w:rsidRPr="007A5C56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  <w:cs/>
                <w:lang w:val="en-US"/>
              </w:rPr>
              <w:t>พันบาท</w:t>
            </w:r>
          </w:p>
        </w:tc>
      </w:tr>
      <w:tr w:rsidR="00C45DA7" w:rsidRPr="007A5C56" w14:paraId="736582E2" w14:textId="77777777" w:rsidTr="006B60D9">
        <w:tc>
          <w:tcPr>
            <w:tcW w:w="6345" w:type="dxa"/>
          </w:tcPr>
          <w:p w14:paraId="2491B2BE" w14:textId="77777777" w:rsidR="00C45DA7" w:rsidRPr="007A5C56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482F693" w14:textId="77777777" w:rsidR="00C45DA7" w:rsidRPr="007A5C56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36" w:type="dxa"/>
          </w:tcPr>
          <w:p w14:paraId="2F3A06D2" w14:textId="77777777" w:rsidR="00C45DA7" w:rsidRPr="007A5C56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0248093" w14:textId="77777777" w:rsidR="00C45DA7" w:rsidRPr="007A5C56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C45DA7" w:rsidRPr="007A5C56" w14:paraId="7A71EC56" w14:textId="77777777" w:rsidTr="006B60D9">
        <w:tc>
          <w:tcPr>
            <w:tcW w:w="6345" w:type="dxa"/>
          </w:tcPr>
          <w:p w14:paraId="185AFF21" w14:textId="77777777" w:rsidR="00C45DA7" w:rsidRPr="00FF3369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5FA6589" w14:textId="77777777" w:rsidR="00C45DA7" w:rsidRPr="00FF3369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</w:tcPr>
          <w:p w14:paraId="22161CBA" w14:textId="77777777" w:rsidR="00C45DA7" w:rsidRPr="00FF3369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558CB09" w14:textId="77777777" w:rsidR="00C45DA7" w:rsidRPr="00FF3369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C45DA7" w:rsidRPr="007A5C56" w14:paraId="3C7E4339" w14:textId="77777777" w:rsidTr="006B60D9">
        <w:tc>
          <w:tcPr>
            <w:tcW w:w="6345" w:type="dxa"/>
          </w:tcPr>
          <w:p w14:paraId="7F8497CC" w14:textId="77777777" w:rsidR="00C45DA7" w:rsidRPr="007A5C56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5C56">
              <w:rPr>
                <w:rFonts w:ascii="Angsana New" w:hAnsi="Angsana New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</w:tcPr>
          <w:p w14:paraId="1CC0775B" w14:textId="61885163" w:rsidR="00C45DA7" w:rsidRPr="007A5C56" w:rsidRDefault="00FE7083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236" w:type="dxa"/>
          </w:tcPr>
          <w:p w14:paraId="1EAF967B" w14:textId="77777777" w:rsidR="00C45DA7" w:rsidRPr="007A5C56" w:rsidRDefault="00C45DA7" w:rsidP="006B60D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12CBDE8" w14:textId="77777777" w:rsidR="00C45DA7" w:rsidRPr="007A5C56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895</w:t>
            </w:r>
          </w:p>
        </w:tc>
      </w:tr>
      <w:tr w:rsidR="00C45DA7" w:rsidRPr="007A5C56" w14:paraId="1BCAF992" w14:textId="77777777" w:rsidTr="006B60D9">
        <w:tc>
          <w:tcPr>
            <w:tcW w:w="6345" w:type="dxa"/>
            <w:vAlign w:val="bottom"/>
          </w:tcPr>
          <w:p w14:paraId="52E5C8A8" w14:textId="77777777" w:rsidR="00C45DA7" w:rsidRPr="007A5C56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C56">
              <w:rPr>
                <w:rFonts w:ascii="Angsana New" w:hAnsi="Angsana New"/>
                <w:sz w:val="30"/>
                <w:szCs w:val="30"/>
                <w:cs/>
              </w:rPr>
              <w:t>ถึงกำหนดชำระหลังหนึ่งปีแต่ไม่เกิน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7A5C5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74" w:type="dxa"/>
          </w:tcPr>
          <w:p w14:paraId="544FC4E6" w14:textId="36651C4E" w:rsidR="00C45DA7" w:rsidRPr="007A5C56" w:rsidRDefault="00FE7083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2,157</w:t>
            </w:r>
          </w:p>
        </w:tc>
        <w:tc>
          <w:tcPr>
            <w:tcW w:w="236" w:type="dxa"/>
          </w:tcPr>
          <w:p w14:paraId="13418CAA" w14:textId="77777777" w:rsidR="00C45DA7" w:rsidRPr="007A5C56" w:rsidRDefault="00C45DA7" w:rsidP="006B60D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4BE18D1" w14:textId="77777777" w:rsidR="00C45DA7" w:rsidRPr="007A5C56" w:rsidRDefault="00C45DA7" w:rsidP="00FE7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3,052</w:t>
            </w:r>
          </w:p>
        </w:tc>
      </w:tr>
      <w:tr w:rsidR="00C45DA7" w:rsidRPr="007A5C56" w14:paraId="76EACF3B" w14:textId="77777777" w:rsidTr="006B60D9">
        <w:tc>
          <w:tcPr>
            <w:tcW w:w="6345" w:type="dxa"/>
          </w:tcPr>
          <w:p w14:paraId="54D5223D" w14:textId="77777777" w:rsidR="00C45DA7" w:rsidRPr="007A5C56" w:rsidRDefault="00C45DA7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F8F73F3" w14:textId="71E0F1EC" w:rsidR="00C45DA7" w:rsidRPr="007A5C56" w:rsidRDefault="00094A15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3,052</w:t>
            </w:r>
          </w:p>
        </w:tc>
        <w:tc>
          <w:tcPr>
            <w:tcW w:w="236" w:type="dxa"/>
          </w:tcPr>
          <w:p w14:paraId="0D5FF970" w14:textId="77777777" w:rsidR="00C45DA7" w:rsidRPr="007A5C56" w:rsidRDefault="00C45DA7" w:rsidP="006B60D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35F0EE18" w14:textId="77777777" w:rsidR="00C45DA7" w:rsidRPr="007A5C56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3,947</w:t>
            </w:r>
          </w:p>
        </w:tc>
      </w:tr>
      <w:tr w:rsidR="00C45DA7" w:rsidRPr="007A5C56" w14:paraId="40CBEF04" w14:textId="77777777" w:rsidTr="006B60D9">
        <w:tc>
          <w:tcPr>
            <w:tcW w:w="6345" w:type="dxa"/>
            <w:vAlign w:val="bottom"/>
          </w:tcPr>
          <w:p w14:paraId="291CF356" w14:textId="77777777" w:rsidR="00C45DA7" w:rsidRPr="007A5C56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C56">
              <w:rPr>
                <w:rFonts w:ascii="Angsana New" w:hAnsi="Angsana New"/>
                <w:sz w:val="30"/>
                <w:szCs w:val="30"/>
                <w:cs/>
              </w:rPr>
              <w:t>หัก ดอกเบี้ยรอการตัดบัญชี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6AFE91B" w14:textId="37BBEFA8" w:rsidR="00C45DA7" w:rsidRPr="007A5C56" w:rsidRDefault="00FE7083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(231)</w:t>
            </w:r>
          </w:p>
        </w:tc>
        <w:tc>
          <w:tcPr>
            <w:tcW w:w="236" w:type="dxa"/>
          </w:tcPr>
          <w:p w14:paraId="358E99DC" w14:textId="77777777" w:rsidR="00C45DA7" w:rsidRPr="007A5C56" w:rsidRDefault="00C45DA7" w:rsidP="006B60D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AB159B9" w14:textId="77777777" w:rsidR="00C45DA7" w:rsidRPr="00FE7083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E7083">
              <w:rPr>
                <w:rFonts w:ascii="Angsana New" w:hAnsi="Angsana New"/>
                <w:sz w:val="30"/>
                <w:szCs w:val="30"/>
              </w:rPr>
              <w:t>(369)</w:t>
            </w:r>
          </w:p>
        </w:tc>
      </w:tr>
      <w:tr w:rsidR="00C45DA7" w:rsidRPr="007A5C56" w14:paraId="29D8E66A" w14:textId="77777777" w:rsidTr="006B60D9">
        <w:tc>
          <w:tcPr>
            <w:tcW w:w="6345" w:type="dxa"/>
          </w:tcPr>
          <w:p w14:paraId="6A9D3A00" w14:textId="77777777" w:rsidR="00C45DA7" w:rsidRPr="007A5C56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A5C56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 </w:t>
            </w:r>
            <w:r w:rsidRPr="00235C13">
              <w:rPr>
                <w:rFonts w:ascii="Angsana New" w:hAnsi="Angsana New"/>
                <w:sz w:val="30"/>
                <w:szCs w:val="30"/>
                <w:cs/>
              </w:rPr>
              <w:t>(คิดลดในอัตราดอกเบี้ยที่แท้จริง</w:t>
            </w:r>
          </w:p>
        </w:tc>
        <w:tc>
          <w:tcPr>
            <w:tcW w:w="1474" w:type="dxa"/>
          </w:tcPr>
          <w:p w14:paraId="2CC71221" w14:textId="77777777" w:rsidR="00C45DA7" w:rsidRPr="007A5C56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F46B0" w14:textId="77777777" w:rsidR="00C45DA7" w:rsidRPr="007A5C56" w:rsidRDefault="00C45DA7" w:rsidP="006B60D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117D1D0" w14:textId="77777777" w:rsidR="00C45DA7" w:rsidRPr="00FE7083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DA7" w:rsidRPr="007A5C56" w14:paraId="1807FD8C" w14:textId="77777777" w:rsidTr="006B60D9">
        <w:tc>
          <w:tcPr>
            <w:tcW w:w="6345" w:type="dxa"/>
          </w:tcPr>
          <w:p w14:paraId="010C3FC9" w14:textId="77777777" w:rsidR="00C45DA7" w:rsidRPr="007A5C56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A133A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9A133A">
              <w:rPr>
                <w:rFonts w:ascii="Angsana New" w:hAnsi="Angsana New"/>
                <w:color w:val="FFFFFF"/>
                <w:sz w:val="30"/>
                <w:szCs w:val="30"/>
                <w:cs/>
              </w:rPr>
              <w:t xml:space="preserve"> </w:t>
            </w:r>
            <w:r w:rsidRPr="009A133A">
              <w:rPr>
                <w:rFonts w:ascii="Angsana New" w:hAnsi="Angsana New"/>
                <w:sz w:val="30"/>
                <w:szCs w:val="30"/>
              </w:rPr>
              <w:t xml:space="preserve">3.8 </w:t>
            </w:r>
            <w:r w:rsidRPr="009A133A">
              <w:rPr>
                <w:rFonts w:ascii="Angsana New" w:hAnsi="Angsana New" w:hint="cs"/>
                <w:sz w:val="30"/>
                <w:szCs w:val="30"/>
                <w:cs/>
              </w:rPr>
              <w:t>และร้อยละ</w:t>
            </w:r>
            <w:r w:rsidRPr="009A133A"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Pr="009A133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A133A">
              <w:rPr>
                <w:rFonts w:ascii="Angsana New" w:hAnsi="Angsana New"/>
                <w:sz w:val="30"/>
                <w:szCs w:val="30"/>
              </w:rPr>
              <w:t>5</w:t>
            </w:r>
            <w:r w:rsidRPr="009A133A">
              <w:rPr>
                <w:rFonts w:ascii="Angsana New" w:hAnsi="Angsana New"/>
                <w:color w:val="FFFFFF"/>
                <w:sz w:val="30"/>
                <w:szCs w:val="30"/>
                <w:cs/>
              </w:rPr>
              <w:t>-</w:t>
            </w:r>
            <w:r w:rsidRPr="009A133A">
              <w:rPr>
                <w:rFonts w:ascii="Angsana New" w:hAnsi="Angsana New"/>
                <w:sz w:val="30"/>
                <w:szCs w:val="30"/>
                <w:cs/>
              </w:rPr>
              <w:t>ต่อปี)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4DF7BC3D" w14:textId="7CABCADC" w:rsidR="00C45DA7" w:rsidRDefault="00FE7083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2,821</w:t>
            </w:r>
          </w:p>
        </w:tc>
        <w:tc>
          <w:tcPr>
            <w:tcW w:w="236" w:type="dxa"/>
          </w:tcPr>
          <w:p w14:paraId="33FD4F2C" w14:textId="77777777" w:rsidR="00C45DA7" w:rsidRPr="007A5C56" w:rsidRDefault="00C45DA7" w:rsidP="006B60D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17D31637" w14:textId="77777777" w:rsidR="00C45DA7" w:rsidRPr="00FE7083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E7083">
              <w:rPr>
                <w:rFonts w:ascii="Angsana New" w:hAnsi="Angsana New"/>
                <w:sz w:val="30"/>
                <w:szCs w:val="30"/>
              </w:rPr>
              <w:t>3,578</w:t>
            </w:r>
          </w:p>
        </w:tc>
      </w:tr>
      <w:tr w:rsidR="00C45DA7" w:rsidRPr="00747EEA" w14:paraId="122DB2BC" w14:textId="77777777" w:rsidTr="006B60D9">
        <w:tc>
          <w:tcPr>
            <w:tcW w:w="6345" w:type="dxa"/>
            <w:vAlign w:val="bottom"/>
          </w:tcPr>
          <w:p w14:paraId="059694DE" w14:textId="77777777" w:rsidR="00C45DA7" w:rsidRPr="003F0B80" w:rsidRDefault="00C45DA7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1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7CD9B42E" w14:textId="77777777" w:rsidR="00C45DA7" w:rsidRPr="00747EEA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46E23701" w14:textId="77777777" w:rsidR="00C45DA7" w:rsidRPr="00747EEA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</w:tcPr>
          <w:p w14:paraId="6F650996" w14:textId="77777777" w:rsidR="00C45DA7" w:rsidRPr="00FE7083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45DA7" w:rsidRPr="007A5C56" w14:paraId="442C7080" w14:textId="77777777" w:rsidTr="006B60D9">
        <w:tc>
          <w:tcPr>
            <w:tcW w:w="6345" w:type="dxa"/>
            <w:vAlign w:val="bottom"/>
          </w:tcPr>
          <w:p w14:paraId="7E2E97DB" w14:textId="77777777" w:rsidR="00C45DA7" w:rsidRPr="00CF6344" w:rsidRDefault="00C45DA7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276F79">
              <w:rPr>
                <w:rFonts w:ascii="Angsana New" w:hAnsi="Angsana New" w:cs="Angsana New"/>
                <w:cs/>
              </w:rPr>
              <w:t>แสดงภายใต้</w:t>
            </w:r>
          </w:p>
        </w:tc>
        <w:tc>
          <w:tcPr>
            <w:tcW w:w="1474" w:type="dxa"/>
          </w:tcPr>
          <w:p w14:paraId="5C84AA49" w14:textId="77777777" w:rsidR="00C45DA7" w:rsidRPr="00CF6344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6885AAED" w14:textId="77777777" w:rsidR="00C45DA7" w:rsidRPr="00CF6344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</w:tcPr>
          <w:p w14:paraId="6AFB4254" w14:textId="77777777" w:rsidR="00C45DA7" w:rsidRPr="00FE7083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45DA7" w:rsidRPr="007A5C56" w14:paraId="34D184F3" w14:textId="77777777" w:rsidTr="006B60D9">
        <w:tc>
          <w:tcPr>
            <w:tcW w:w="6345" w:type="dxa"/>
            <w:vAlign w:val="bottom"/>
          </w:tcPr>
          <w:p w14:paraId="77E4AC33" w14:textId="77777777" w:rsidR="00C45DA7" w:rsidRPr="00CF6344" w:rsidRDefault="00C45DA7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276F79">
              <w:rPr>
                <w:rFonts w:ascii="Angsana New" w:hAnsi="Angsana New" w:cs="Angsana New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1AAF083B" w14:textId="56509629" w:rsidR="00C45DA7" w:rsidRPr="00E860C7" w:rsidRDefault="00FE7083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36" w:type="dxa"/>
          </w:tcPr>
          <w:p w14:paraId="47DB81E5" w14:textId="77777777" w:rsidR="00C45DA7" w:rsidRPr="00CF6344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</w:tcPr>
          <w:p w14:paraId="4B130C73" w14:textId="77777777" w:rsidR="00C45DA7" w:rsidRPr="00FE7083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E7083">
              <w:rPr>
                <w:rFonts w:ascii="Angsana New" w:hAnsi="Angsana New"/>
                <w:sz w:val="30"/>
                <w:szCs w:val="30"/>
              </w:rPr>
              <w:t>757</w:t>
            </w:r>
          </w:p>
        </w:tc>
      </w:tr>
      <w:tr w:rsidR="00C45DA7" w:rsidRPr="007A5C56" w14:paraId="612B59E1" w14:textId="77777777" w:rsidTr="006B60D9">
        <w:tc>
          <w:tcPr>
            <w:tcW w:w="6345" w:type="dxa"/>
            <w:vAlign w:val="bottom"/>
          </w:tcPr>
          <w:p w14:paraId="64E62AB4" w14:textId="77777777" w:rsidR="00C45DA7" w:rsidRPr="00CF6344" w:rsidRDefault="00C45DA7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276F79">
              <w:rPr>
                <w:rFonts w:ascii="Angsana New" w:hAnsi="Angsana New" w:cs="Angsana New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6D011FB8" w14:textId="4F801B33" w:rsidR="00C45DA7" w:rsidRPr="00E860C7" w:rsidRDefault="00FE7083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2,032</w:t>
            </w:r>
          </w:p>
        </w:tc>
        <w:tc>
          <w:tcPr>
            <w:tcW w:w="236" w:type="dxa"/>
          </w:tcPr>
          <w:p w14:paraId="5F2AB800" w14:textId="77777777" w:rsidR="00C45DA7" w:rsidRPr="00CF6344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</w:tcPr>
          <w:p w14:paraId="04E1B00B" w14:textId="77777777" w:rsidR="00C45DA7" w:rsidRPr="00FE7083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E7083">
              <w:rPr>
                <w:rFonts w:ascii="Angsana New" w:hAnsi="Angsana New"/>
                <w:sz w:val="30"/>
                <w:szCs w:val="30"/>
              </w:rPr>
              <w:t>2,821</w:t>
            </w:r>
          </w:p>
        </w:tc>
      </w:tr>
      <w:tr w:rsidR="00C45DA7" w:rsidRPr="007A5C56" w14:paraId="351D1289" w14:textId="77777777" w:rsidTr="006B60D9">
        <w:tc>
          <w:tcPr>
            <w:tcW w:w="6345" w:type="dxa"/>
            <w:vAlign w:val="bottom"/>
          </w:tcPr>
          <w:p w14:paraId="5723FC4E" w14:textId="77777777" w:rsidR="00C45DA7" w:rsidRPr="00CC732C" w:rsidRDefault="00C45DA7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732C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A9327F0" w14:textId="6DB353D6" w:rsidR="00C45DA7" w:rsidRPr="00E860C7" w:rsidRDefault="00FE7083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2,821</w:t>
            </w:r>
          </w:p>
        </w:tc>
        <w:tc>
          <w:tcPr>
            <w:tcW w:w="236" w:type="dxa"/>
          </w:tcPr>
          <w:p w14:paraId="1A6FCF5F" w14:textId="77777777" w:rsidR="00C45DA7" w:rsidRPr="00CF6344" w:rsidRDefault="00C45DA7" w:rsidP="006B60D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4E73374B" w14:textId="77777777" w:rsidR="00C45DA7" w:rsidRPr="00FE7083" w:rsidRDefault="00C45DA7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FE7083">
              <w:rPr>
                <w:rFonts w:ascii="Angsana New" w:hAnsi="Angsana New"/>
                <w:sz w:val="30"/>
                <w:szCs w:val="30"/>
              </w:rPr>
              <w:t>3,578</w:t>
            </w:r>
          </w:p>
        </w:tc>
      </w:tr>
    </w:tbl>
    <w:p w14:paraId="74238790" w14:textId="77777777" w:rsidR="00C45DA7" w:rsidRPr="00257C62" w:rsidRDefault="00C45DA7" w:rsidP="004457B1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highlight w:val="yellow"/>
          <w:lang w:val="en-US"/>
        </w:rPr>
      </w:pPr>
    </w:p>
    <w:p w14:paraId="34A2E636" w14:textId="77777777" w:rsidR="00AA5783" w:rsidRDefault="00AA5783" w:rsidP="00AA5783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highlight w:val="yellow"/>
          <w:lang w:val="en-US"/>
        </w:rPr>
      </w:pPr>
      <w:r w:rsidRPr="00516241">
        <w:rPr>
          <w:rFonts w:ascii="Angsana New" w:hAnsi="Angsana New" w:cs="Angsana New"/>
          <w:cs/>
        </w:rPr>
        <w:t>รายการเคลื่อนไหวของหนี้สิน</w:t>
      </w:r>
      <w:r>
        <w:rPr>
          <w:rFonts w:ascii="Angsana New" w:hAnsi="Angsana New" w:cs="Angsana New" w:hint="cs"/>
          <w:cs/>
          <w:lang w:val="en-US"/>
        </w:rPr>
        <w:t>ตาม</w:t>
      </w:r>
      <w:r w:rsidRPr="00516241">
        <w:rPr>
          <w:rFonts w:ascii="Angsana New" w:hAnsi="Angsana New" w:cs="Angsana New"/>
          <w:cs/>
        </w:rPr>
        <w:t xml:space="preserve">สัญญาเช่าสำหรับปีสิ้นสุดวันที่ </w:t>
      </w:r>
      <w:r w:rsidR="0082763A" w:rsidRPr="0082763A">
        <w:rPr>
          <w:rFonts w:ascii="Angsana New" w:hAnsi="Angsana New" w:cs="Angsana New"/>
          <w:lang w:val="en-US"/>
        </w:rPr>
        <w:t>31</w:t>
      </w:r>
      <w:r w:rsidRPr="00516241">
        <w:rPr>
          <w:rFonts w:ascii="Angsana New" w:hAnsi="Angsana New" w:cs="Angsana New"/>
          <w:cs/>
        </w:rPr>
        <w:t xml:space="preserve"> ธันวาคม มีดังนี้</w:t>
      </w:r>
    </w:p>
    <w:p w14:paraId="68667DE1" w14:textId="77777777" w:rsidR="00AA5783" w:rsidRPr="00257C62" w:rsidRDefault="00AA5783" w:rsidP="00AA5783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highlight w:val="yellow"/>
          <w:lang w:val="en-US"/>
        </w:rPr>
      </w:pPr>
    </w:p>
    <w:tbl>
      <w:tblPr>
        <w:tblW w:w="9451" w:type="dxa"/>
        <w:tblLook w:val="04A0" w:firstRow="1" w:lastRow="0" w:firstColumn="1" w:lastColumn="0" w:noHBand="0" w:noVBand="1"/>
      </w:tblPr>
      <w:tblGrid>
        <w:gridCol w:w="6265"/>
        <w:gridCol w:w="1474"/>
        <w:gridCol w:w="236"/>
        <w:gridCol w:w="1476"/>
      </w:tblGrid>
      <w:tr w:rsidR="00AA5783" w:rsidRPr="00433D9B" w14:paraId="37ED8CA1" w14:textId="77777777" w:rsidTr="00231EE2">
        <w:tc>
          <w:tcPr>
            <w:tcW w:w="6265" w:type="dxa"/>
          </w:tcPr>
          <w:p w14:paraId="3EF81FE4" w14:textId="77777777" w:rsidR="00AA5783" w:rsidRPr="00433D9B" w:rsidRDefault="00AA5783" w:rsidP="0035678F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4FEC5108" w14:textId="77777777" w:rsidR="00AA5783" w:rsidRPr="00433D9B" w:rsidRDefault="00AA5783" w:rsidP="0035678F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33D9B">
              <w:rPr>
                <w:rFonts w:ascii="Angsana New" w:hAnsi="Angsana New" w:cs="Angsana New" w:hint="cs"/>
                <w:cs/>
                <w:lang w:val="en-US"/>
              </w:rPr>
              <w:t>พันบาท</w:t>
            </w:r>
          </w:p>
        </w:tc>
      </w:tr>
      <w:tr w:rsidR="00C45DA7" w:rsidRPr="00433D9B" w14:paraId="0D19CB42" w14:textId="77777777" w:rsidTr="00231EE2">
        <w:tc>
          <w:tcPr>
            <w:tcW w:w="6265" w:type="dxa"/>
          </w:tcPr>
          <w:p w14:paraId="2F38C578" w14:textId="77777777" w:rsidR="00C45DA7" w:rsidRPr="00433D9B" w:rsidRDefault="00C45DA7" w:rsidP="00C45DA7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FFC6349" w14:textId="09D9B8B5" w:rsidR="00C45DA7" w:rsidRPr="00433D9B" w:rsidRDefault="00C45DA7" w:rsidP="00C45DA7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79C76F" w14:textId="77777777" w:rsidR="00C45DA7" w:rsidRPr="00433D9B" w:rsidRDefault="00C45DA7" w:rsidP="00C45DA7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5AE48D9E" w14:textId="2B1BA40D" w:rsidR="00C45DA7" w:rsidRPr="00433D9B" w:rsidRDefault="00C45DA7" w:rsidP="00C45DA7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C45DA7" w:rsidRPr="00ED573C" w14:paraId="16AEDC2F" w14:textId="77777777" w:rsidTr="00231EE2">
        <w:tc>
          <w:tcPr>
            <w:tcW w:w="6265" w:type="dxa"/>
          </w:tcPr>
          <w:p w14:paraId="31974E49" w14:textId="77777777" w:rsidR="00C45DA7" w:rsidRPr="00ED573C" w:rsidRDefault="00C45DA7" w:rsidP="00C45DA7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4A31FE9" w14:textId="77777777" w:rsidR="00C45DA7" w:rsidRPr="00ED573C" w:rsidRDefault="00C45DA7" w:rsidP="00C45DA7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510BFBDE" w14:textId="77777777" w:rsidR="00C45DA7" w:rsidRPr="00ED573C" w:rsidRDefault="00C45DA7" w:rsidP="00C45DA7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3CA65C3" w14:textId="77777777" w:rsidR="00C45DA7" w:rsidRPr="00ED573C" w:rsidRDefault="00C45DA7" w:rsidP="00C45DA7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45DA7" w:rsidRPr="00433D9B" w14:paraId="5DC13B71" w14:textId="77777777" w:rsidTr="00231EE2">
        <w:tc>
          <w:tcPr>
            <w:tcW w:w="6265" w:type="dxa"/>
          </w:tcPr>
          <w:p w14:paraId="4D41B198" w14:textId="77777777" w:rsidR="00C45DA7" w:rsidRPr="00433D9B" w:rsidRDefault="00C45DA7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  <w:r w:rsidRPr="00433D9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2763A">
              <w:rPr>
                <w:rFonts w:ascii="Angsana New" w:hAnsi="Angsana New" w:cs="Angsana New"/>
                <w:lang w:val="en-US"/>
              </w:rPr>
              <w:t>1</w:t>
            </w:r>
            <w:r w:rsidRPr="00433D9B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474" w:type="dxa"/>
          </w:tcPr>
          <w:p w14:paraId="6C46E8BC" w14:textId="5060B401" w:rsidR="00C45DA7" w:rsidRPr="00433D9B" w:rsidRDefault="008F18CC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3,578</w:t>
            </w:r>
          </w:p>
        </w:tc>
        <w:tc>
          <w:tcPr>
            <w:tcW w:w="236" w:type="dxa"/>
          </w:tcPr>
          <w:p w14:paraId="775B704D" w14:textId="77777777" w:rsidR="00C45DA7" w:rsidRPr="00433D9B" w:rsidRDefault="00C45DA7" w:rsidP="00C45DA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09F02B7E" w14:textId="3AB57279" w:rsidR="00C45DA7" w:rsidRPr="00433D9B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C45DA7" w:rsidRPr="00433D9B" w14:paraId="75716B45" w14:textId="77777777" w:rsidTr="00231EE2">
        <w:tc>
          <w:tcPr>
            <w:tcW w:w="6265" w:type="dxa"/>
          </w:tcPr>
          <w:p w14:paraId="59124081" w14:textId="77777777" w:rsidR="00C45DA7" w:rsidRPr="00844088" w:rsidRDefault="00C45DA7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เพิ่มขึ้น </w:t>
            </w:r>
            <w:r>
              <w:rPr>
                <w:rFonts w:ascii="Angsana New" w:hAnsi="Angsana New" w:cs="Angsana New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s/>
                <w:lang w:val="en-US"/>
              </w:rPr>
              <w:t>รายการที่ไม่ใช่เงินสด</w:t>
            </w:r>
          </w:p>
        </w:tc>
        <w:tc>
          <w:tcPr>
            <w:tcW w:w="1474" w:type="dxa"/>
          </w:tcPr>
          <w:p w14:paraId="2C4188A1" w14:textId="3DFD4BD8" w:rsidR="00C45DA7" w:rsidRPr="00433D9B" w:rsidRDefault="008F18CC" w:rsidP="008F1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235450" w14:textId="77777777" w:rsidR="00C45DA7" w:rsidRPr="00433D9B" w:rsidRDefault="00C45DA7" w:rsidP="00C45DA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0B667A60" w14:textId="29F8D8AA" w:rsidR="00C45DA7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3,812</w:t>
            </w:r>
          </w:p>
        </w:tc>
      </w:tr>
      <w:tr w:rsidR="00C45DA7" w:rsidRPr="00433D9B" w14:paraId="320829F4" w14:textId="77777777" w:rsidTr="00231EE2">
        <w:tc>
          <w:tcPr>
            <w:tcW w:w="6265" w:type="dxa"/>
          </w:tcPr>
          <w:p w14:paraId="1B2D3153" w14:textId="77777777" w:rsidR="00C45DA7" w:rsidRPr="00433D9B" w:rsidRDefault="00C45DA7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33D9B">
              <w:rPr>
                <w:rFonts w:ascii="Angsana New" w:hAnsi="Angsana New" w:cs="Angsana New" w:hint="cs"/>
                <w:cs/>
                <w:lang w:val="en-US"/>
              </w:rPr>
              <w:t>จ่าย</w:t>
            </w:r>
          </w:p>
        </w:tc>
        <w:tc>
          <w:tcPr>
            <w:tcW w:w="1474" w:type="dxa"/>
          </w:tcPr>
          <w:p w14:paraId="2FCA0F5A" w14:textId="348F76B9" w:rsidR="00C45DA7" w:rsidRPr="00433D9B" w:rsidRDefault="008F18CC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(757)</w:t>
            </w:r>
          </w:p>
        </w:tc>
        <w:tc>
          <w:tcPr>
            <w:tcW w:w="236" w:type="dxa"/>
          </w:tcPr>
          <w:p w14:paraId="75BBAD22" w14:textId="77777777" w:rsidR="00C45DA7" w:rsidRPr="00433D9B" w:rsidRDefault="00C45DA7" w:rsidP="00C45DA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3BEDEF75" w14:textId="2B303789" w:rsidR="00C45DA7" w:rsidRPr="00A24B72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A24B72">
              <w:rPr>
                <w:rFonts w:ascii="Angsana New" w:hAnsi="Angsana New"/>
                <w:sz w:val="30"/>
                <w:szCs w:val="30"/>
              </w:rPr>
              <w:t>(48</w:t>
            </w:r>
            <w:r w:rsidR="00D8250A" w:rsidRPr="00A24B7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24B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45DA7" w:rsidRPr="00433D9B" w14:paraId="4180A796" w14:textId="77777777" w:rsidTr="00231EE2">
        <w:tc>
          <w:tcPr>
            <w:tcW w:w="6265" w:type="dxa"/>
          </w:tcPr>
          <w:p w14:paraId="7E3E564B" w14:textId="77777777" w:rsidR="00C45DA7" w:rsidRPr="00433D9B" w:rsidRDefault="00C45DA7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33D9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ณ วันที่ </w:t>
            </w:r>
            <w:r w:rsidRPr="0082763A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433D9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8818796" w14:textId="6AD9BB8F" w:rsidR="00C45DA7" w:rsidRPr="00433D9B" w:rsidRDefault="008F18CC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2,821</w:t>
            </w:r>
          </w:p>
        </w:tc>
        <w:tc>
          <w:tcPr>
            <w:tcW w:w="236" w:type="dxa"/>
          </w:tcPr>
          <w:p w14:paraId="5C3B6792" w14:textId="77777777" w:rsidR="00C45DA7" w:rsidRPr="00433D9B" w:rsidRDefault="00C45DA7" w:rsidP="00C45DA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6E014353" w14:textId="71BF6545" w:rsidR="00C45DA7" w:rsidRPr="00A24B72" w:rsidRDefault="00C45DA7" w:rsidP="00C45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A24B72">
              <w:rPr>
                <w:rFonts w:ascii="Angsana New" w:hAnsi="Angsana New"/>
                <w:sz w:val="30"/>
                <w:szCs w:val="30"/>
              </w:rPr>
              <w:t>3,57</w:t>
            </w:r>
            <w:r w:rsidR="00D8250A" w:rsidRPr="00A24B72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4A273C" w:rsidRPr="00257C62" w14:paraId="28A43312" w14:textId="77777777" w:rsidTr="00231EE2">
        <w:tc>
          <w:tcPr>
            <w:tcW w:w="6265" w:type="dxa"/>
          </w:tcPr>
          <w:p w14:paraId="7FA9F6A3" w14:textId="77777777" w:rsidR="004A273C" w:rsidRPr="00257C62" w:rsidRDefault="004A273C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667C08E" w14:textId="77777777" w:rsidR="004A273C" w:rsidRPr="00257C62" w:rsidRDefault="004A273C" w:rsidP="004A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52CC72" w14:textId="77777777" w:rsidR="004A273C" w:rsidRPr="00257C62" w:rsidRDefault="004A273C" w:rsidP="004A273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47A087C" w14:textId="77777777" w:rsidR="004A273C" w:rsidRPr="00257C62" w:rsidRDefault="004A273C" w:rsidP="004A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273C" w:rsidRPr="00433D9B" w14:paraId="2FADEB9F" w14:textId="77777777" w:rsidTr="00231EE2">
        <w:tc>
          <w:tcPr>
            <w:tcW w:w="6265" w:type="dxa"/>
          </w:tcPr>
          <w:p w14:paraId="3E4811F4" w14:textId="77777777" w:rsidR="004A273C" w:rsidRPr="00095918" w:rsidRDefault="004A273C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95918">
              <w:rPr>
                <w:rFonts w:ascii="Angsana New" w:hAnsi="Angsana New" w:cs="Angsana New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74" w:type="dxa"/>
          </w:tcPr>
          <w:p w14:paraId="6DE5A45D" w14:textId="77777777" w:rsidR="004A273C" w:rsidRPr="00433D9B" w:rsidRDefault="004A273C" w:rsidP="004A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DF851D" w14:textId="77777777" w:rsidR="004A273C" w:rsidRPr="00433D9B" w:rsidRDefault="004A273C" w:rsidP="004A273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30270CB" w14:textId="77777777" w:rsidR="004A273C" w:rsidRPr="00433D9B" w:rsidRDefault="004A273C" w:rsidP="004A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73C" w:rsidRPr="00433D9B" w14:paraId="2695B651" w14:textId="77777777" w:rsidTr="00231EE2">
        <w:tc>
          <w:tcPr>
            <w:tcW w:w="6265" w:type="dxa"/>
          </w:tcPr>
          <w:p w14:paraId="3E34FE5D" w14:textId="77777777" w:rsidR="004A273C" w:rsidRPr="00433D9B" w:rsidRDefault="004A273C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095918">
              <w:rPr>
                <w:rFonts w:ascii="Angsana New" w:hAnsi="Angsana New" w:cs="Angsana New"/>
                <w:cs/>
                <w:lang w:val="en-US"/>
              </w:rPr>
              <w:t xml:space="preserve">สำหรับปีสิ้นสุดวันที่ </w:t>
            </w:r>
            <w:r w:rsidRPr="0082763A">
              <w:rPr>
                <w:rFonts w:ascii="Angsana New" w:hAnsi="Angsana New" w:cs="Angsana New"/>
                <w:lang w:val="en-US"/>
              </w:rPr>
              <w:t>31</w:t>
            </w:r>
            <w:r w:rsidRPr="00095918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120F1A31" w14:textId="6B321B63" w:rsidR="004A273C" w:rsidRPr="00433D9B" w:rsidRDefault="008F18CC" w:rsidP="004A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36" w:type="dxa"/>
          </w:tcPr>
          <w:p w14:paraId="686C8C8F" w14:textId="77777777" w:rsidR="004A273C" w:rsidRPr="00433D9B" w:rsidRDefault="004A273C" w:rsidP="004A273C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27594416" w14:textId="43015C31" w:rsidR="004A273C" w:rsidRPr="00433D9B" w:rsidRDefault="00C45DA7" w:rsidP="004A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</w:p>
        </w:tc>
      </w:tr>
    </w:tbl>
    <w:p w14:paraId="58800F5A" w14:textId="77777777" w:rsidR="00333BC2" w:rsidRDefault="00333BC2" w:rsidP="00333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3D9C5F0" w14:textId="77777777" w:rsidR="00DB0860" w:rsidRDefault="00136D82" w:rsidP="00136D82">
      <w:pPr>
        <w:tabs>
          <w:tab w:val="clear" w:pos="454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48B64A7" w14:textId="7E4546C4" w:rsidR="00882086" w:rsidRPr="00791591" w:rsidRDefault="00D8250A" w:rsidP="0031027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8458F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</w:t>
      </w:r>
      <w:r w:rsidR="007F617A">
        <w:rPr>
          <w:rFonts w:ascii="Angsana New" w:hAnsi="Angsana New" w:hint="cs"/>
          <w:b/>
          <w:bCs/>
          <w:sz w:val="30"/>
          <w:szCs w:val="30"/>
          <w:cs/>
        </w:rPr>
        <w:t>สำหรับ</w:t>
      </w:r>
      <w:r w:rsidR="00882086" w:rsidRPr="00791591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  <w:r w:rsidR="00882086" w:rsidRPr="0079159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2A113B0" w14:textId="77777777" w:rsidR="00882086" w:rsidRPr="00257C62" w:rsidRDefault="00882086" w:rsidP="00882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7D298B" w14:textId="77777777" w:rsidR="00882086" w:rsidRPr="00791591" w:rsidRDefault="00882086" w:rsidP="00882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91591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 (ไม่ได้จัดเป็นกองทุน) มีดังนี้</w:t>
      </w:r>
    </w:p>
    <w:p w14:paraId="34AF94D6" w14:textId="77777777" w:rsidR="00882086" w:rsidRPr="00AF52AB" w:rsidRDefault="00882086" w:rsidP="00882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479" w:type="dxa"/>
        <w:tblInd w:w="18" w:type="dxa"/>
        <w:tblLook w:val="01E0" w:firstRow="1" w:lastRow="1" w:firstColumn="1" w:lastColumn="1" w:noHBand="0" w:noVBand="0"/>
      </w:tblPr>
      <w:tblGrid>
        <w:gridCol w:w="6293"/>
        <w:gridCol w:w="1474"/>
        <w:gridCol w:w="236"/>
        <w:gridCol w:w="1476"/>
      </w:tblGrid>
      <w:tr w:rsidR="00882086" w:rsidRPr="00791591" w14:paraId="428E9056" w14:textId="77777777" w:rsidTr="009A1345">
        <w:tc>
          <w:tcPr>
            <w:tcW w:w="6293" w:type="dxa"/>
          </w:tcPr>
          <w:p w14:paraId="4EED9954" w14:textId="77777777" w:rsidR="00882086" w:rsidRPr="00791591" w:rsidRDefault="00882086" w:rsidP="00F714F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0C1FFF37" w14:textId="77777777" w:rsidR="00882086" w:rsidRPr="00791591" w:rsidRDefault="00882086" w:rsidP="00F714F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162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8250A" w:rsidRPr="00791591" w14:paraId="1B7BC540" w14:textId="77777777" w:rsidTr="00DE620D">
        <w:tc>
          <w:tcPr>
            <w:tcW w:w="6293" w:type="dxa"/>
          </w:tcPr>
          <w:p w14:paraId="72440549" w14:textId="77777777" w:rsidR="00D8250A" w:rsidRPr="00791591" w:rsidRDefault="00D8250A" w:rsidP="00D82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68BBDC0" w14:textId="4D86AE55" w:rsidR="00D8250A" w:rsidRPr="00791591" w:rsidRDefault="00D8250A" w:rsidP="00D82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9FB4EE2" w14:textId="77777777" w:rsidR="00D8250A" w:rsidRPr="00791591" w:rsidRDefault="00D8250A" w:rsidP="00D82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90E0FAA" w14:textId="143EADE1" w:rsidR="00D8250A" w:rsidRPr="00791591" w:rsidRDefault="00D8250A" w:rsidP="00D82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8250A" w:rsidRPr="00807794" w14:paraId="60DEE239" w14:textId="77777777" w:rsidTr="00DE620D">
        <w:trPr>
          <w:trHeight w:val="114"/>
        </w:trPr>
        <w:tc>
          <w:tcPr>
            <w:tcW w:w="6293" w:type="dxa"/>
          </w:tcPr>
          <w:p w14:paraId="764AEF94" w14:textId="77777777" w:rsidR="00D8250A" w:rsidRPr="00807794" w:rsidRDefault="00D8250A" w:rsidP="00D8250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3D5FDF9" w14:textId="77777777" w:rsidR="00D8250A" w:rsidRPr="00807794" w:rsidRDefault="00D8250A" w:rsidP="00D8250A">
            <w:pPr>
              <w:tabs>
                <w:tab w:val="clear" w:pos="1871"/>
                <w:tab w:val="left" w:pos="1958"/>
              </w:tabs>
              <w:ind w:left="-27" w:right="-108" w:hanging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37D0104" w14:textId="77777777" w:rsidR="00D8250A" w:rsidRPr="00807794" w:rsidRDefault="00D8250A" w:rsidP="00D8250A">
            <w:pPr>
              <w:tabs>
                <w:tab w:val="clear" w:pos="1871"/>
                <w:tab w:val="left" w:pos="1958"/>
              </w:tabs>
              <w:ind w:left="-27" w:right="-108" w:hanging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6" w:type="dxa"/>
          </w:tcPr>
          <w:p w14:paraId="5D9CBBD6" w14:textId="77777777" w:rsidR="00D8250A" w:rsidRPr="00807794" w:rsidRDefault="00D8250A" w:rsidP="00D8250A">
            <w:pPr>
              <w:tabs>
                <w:tab w:val="clear" w:pos="1871"/>
                <w:tab w:val="left" w:pos="1958"/>
              </w:tabs>
              <w:ind w:left="-27" w:right="-108" w:hanging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8250A" w:rsidRPr="00791591" w14:paraId="73366566" w14:textId="77777777" w:rsidTr="00DE620D">
        <w:trPr>
          <w:trHeight w:val="317"/>
        </w:trPr>
        <w:tc>
          <w:tcPr>
            <w:tcW w:w="6293" w:type="dxa"/>
          </w:tcPr>
          <w:p w14:paraId="61998A9C" w14:textId="77777777" w:rsidR="00D8250A" w:rsidRPr="00B72F2E" w:rsidRDefault="00D8250A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72F2E">
              <w:rPr>
                <w:rFonts w:ascii="Angsana New" w:hAnsi="Angsana New" w:cs="Angsana New"/>
              </w:rPr>
              <w:t>1</w:t>
            </w:r>
            <w:r w:rsidRPr="00B72F2E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A675DB5" w14:textId="43D28490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11,505</w:t>
            </w:r>
          </w:p>
        </w:tc>
        <w:tc>
          <w:tcPr>
            <w:tcW w:w="236" w:type="dxa"/>
          </w:tcPr>
          <w:p w14:paraId="4A82DD31" w14:textId="77777777" w:rsidR="00D8250A" w:rsidRPr="00791591" w:rsidRDefault="00D8250A" w:rsidP="00D825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96C84FC" w14:textId="1BE56D9D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15,058</w:t>
            </w:r>
          </w:p>
        </w:tc>
      </w:tr>
      <w:tr w:rsidR="00D8250A" w:rsidRPr="00807794" w14:paraId="0EC027C8" w14:textId="77777777" w:rsidTr="00DE620D">
        <w:trPr>
          <w:trHeight w:val="317"/>
        </w:trPr>
        <w:tc>
          <w:tcPr>
            <w:tcW w:w="6293" w:type="dxa"/>
          </w:tcPr>
          <w:p w14:paraId="08DD008E" w14:textId="77777777" w:rsidR="00D8250A" w:rsidRPr="00807794" w:rsidRDefault="00D8250A" w:rsidP="00B72F2E">
            <w:pPr>
              <w:ind w:lef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16AFCDD" w14:textId="77777777" w:rsidR="00D8250A" w:rsidRPr="00807794" w:rsidRDefault="00D8250A" w:rsidP="00D825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3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20736362" w14:textId="77777777" w:rsidR="00D8250A" w:rsidRPr="00807794" w:rsidRDefault="00D8250A" w:rsidP="00D825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5B869D1" w14:textId="77777777" w:rsidR="00D8250A" w:rsidRPr="00807794" w:rsidRDefault="00D8250A" w:rsidP="00D825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3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D8250A" w:rsidRPr="00791591" w14:paraId="13FA886B" w14:textId="77777777" w:rsidTr="00DE620D">
        <w:trPr>
          <w:trHeight w:val="317"/>
        </w:trPr>
        <w:tc>
          <w:tcPr>
            <w:tcW w:w="6293" w:type="dxa"/>
          </w:tcPr>
          <w:p w14:paraId="7CC2E79D" w14:textId="77777777" w:rsidR="00D8250A" w:rsidRPr="00B72F2E" w:rsidRDefault="00D8250A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474" w:type="dxa"/>
          </w:tcPr>
          <w:p w14:paraId="5C3C6892" w14:textId="5BBCDFE9" w:rsidR="00D8250A" w:rsidRPr="00791591" w:rsidRDefault="00FC35B4" w:rsidP="00A1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1,372</w:t>
            </w:r>
          </w:p>
        </w:tc>
        <w:tc>
          <w:tcPr>
            <w:tcW w:w="236" w:type="dxa"/>
          </w:tcPr>
          <w:p w14:paraId="148490AB" w14:textId="77777777" w:rsidR="00D8250A" w:rsidRPr="00791591" w:rsidRDefault="00D8250A" w:rsidP="00D825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3CAEAB9D" w14:textId="74FF690F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1,405</w:t>
            </w:r>
          </w:p>
        </w:tc>
      </w:tr>
      <w:tr w:rsidR="00D8250A" w:rsidRPr="00791591" w14:paraId="59F6A2B6" w14:textId="77777777" w:rsidTr="00DE620D">
        <w:trPr>
          <w:trHeight w:val="317"/>
        </w:trPr>
        <w:tc>
          <w:tcPr>
            <w:tcW w:w="6293" w:type="dxa"/>
          </w:tcPr>
          <w:p w14:paraId="0D50374F" w14:textId="77777777" w:rsidR="00D8250A" w:rsidRPr="00B72F2E" w:rsidRDefault="00D8250A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/>
                <w:cs/>
              </w:rPr>
              <w:t>ดอกเบี้ยจากภาระผูกพัน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9667B48" w14:textId="2E2DF806" w:rsidR="00D8250A" w:rsidRPr="00791591" w:rsidRDefault="00FC35B4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236" w:type="dxa"/>
          </w:tcPr>
          <w:p w14:paraId="4B947217" w14:textId="77777777" w:rsidR="00D8250A" w:rsidRPr="00791591" w:rsidRDefault="00D8250A" w:rsidP="00D825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8E9BCA4" w14:textId="75606046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D8250A" w:rsidRPr="00791591" w14:paraId="57A10069" w14:textId="77777777" w:rsidTr="00DE620D">
        <w:trPr>
          <w:trHeight w:val="317"/>
        </w:trPr>
        <w:tc>
          <w:tcPr>
            <w:tcW w:w="6293" w:type="dxa"/>
          </w:tcPr>
          <w:p w14:paraId="65CD16BA" w14:textId="77777777" w:rsidR="00D8250A" w:rsidRPr="00B72F2E" w:rsidRDefault="00D8250A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 w:hint="cs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7EDCC05" w14:textId="69EFB107" w:rsidR="00D8250A" w:rsidRDefault="00FC35B4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  <w:tc>
          <w:tcPr>
            <w:tcW w:w="236" w:type="dxa"/>
          </w:tcPr>
          <w:p w14:paraId="48B88540" w14:textId="77777777" w:rsidR="00D8250A" w:rsidRPr="00791591" w:rsidRDefault="00D8250A" w:rsidP="00D825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9DCD33F" w14:textId="5D8D8FC5" w:rsidR="00D8250A" w:rsidRDefault="00D8250A" w:rsidP="00A12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1,825</w:t>
            </w:r>
          </w:p>
        </w:tc>
      </w:tr>
      <w:tr w:rsidR="00D8250A" w:rsidRPr="00791591" w14:paraId="23978FDD" w14:textId="77777777" w:rsidTr="00DE620D">
        <w:trPr>
          <w:trHeight w:val="317"/>
        </w:trPr>
        <w:tc>
          <w:tcPr>
            <w:tcW w:w="6293" w:type="dxa"/>
          </w:tcPr>
          <w:p w14:paraId="5699A4E5" w14:textId="77777777" w:rsidR="00D8250A" w:rsidRPr="00B72F2E" w:rsidRDefault="00D8250A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/>
                <w:cs/>
              </w:rPr>
              <w:t>จ่ายผลประโยชน์พนักงาน</w:t>
            </w:r>
          </w:p>
        </w:tc>
        <w:tc>
          <w:tcPr>
            <w:tcW w:w="1474" w:type="dxa"/>
          </w:tcPr>
          <w:p w14:paraId="5F57BC7B" w14:textId="2B674118" w:rsidR="00D8250A" w:rsidRPr="00791591" w:rsidRDefault="00FC35B4" w:rsidP="00F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E6ABFA" w14:textId="77777777" w:rsidR="00D8250A" w:rsidRPr="00791591" w:rsidRDefault="00D8250A" w:rsidP="00D825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</w:tcPr>
          <w:p w14:paraId="036061E0" w14:textId="6BAC4D71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(637)</w:t>
            </w:r>
          </w:p>
        </w:tc>
      </w:tr>
      <w:tr w:rsidR="00D8250A" w:rsidRPr="00791591" w14:paraId="12DA2355" w14:textId="77777777" w:rsidTr="00DE620D">
        <w:trPr>
          <w:trHeight w:val="317"/>
        </w:trPr>
        <w:tc>
          <w:tcPr>
            <w:tcW w:w="6293" w:type="dxa"/>
          </w:tcPr>
          <w:p w14:paraId="0876E1B0" w14:textId="77777777" w:rsidR="00D8250A" w:rsidRPr="00B72F2E" w:rsidRDefault="00D8250A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 w:hint="cs"/>
                <w:cs/>
              </w:rPr>
              <w:t>กำไรจากการวัดมูลค่า</w:t>
            </w:r>
            <w:r w:rsidRPr="00B72F2E">
              <w:rPr>
                <w:rFonts w:ascii="Angsana New" w:hAnsi="Angsana New" w:cs="Angsana New"/>
                <w:cs/>
              </w:rPr>
              <w:t>ประมาณการตามหลัก</w:t>
            </w:r>
            <w:r w:rsidRPr="00B72F2E">
              <w:rPr>
                <w:rFonts w:ascii="Angsana New" w:hAnsi="Angsana New" w:cs="Angsana New" w:hint="cs"/>
                <w:cs/>
              </w:rPr>
              <w:t>คณิตศาสตร์</w:t>
            </w:r>
          </w:p>
        </w:tc>
        <w:tc>
          <w:tcPr>
            <w:tcW w:w="1474" w:type="dxa"/>
          </w:tcPr>
          <w:p w14:paraId="53BCCC97" w14:textId="77777777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01AAC7" w14:textId="77777777" w:rsidR="00D8250A" w:rsidRPr="00791591" w:rsidRDefault="00D8250A" w:rsidP="00D825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</w:tcPr>
          <w:p w14:paraId="140159AE" w14:textId="77777777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50A" w:rsidRPr="00791591" w14:paraId="57FB7F79" w14:textId="77777777" w:rsidTr="00DE620D">
        <w:trPr>
          <w:trHeight w:val="317"/>
        </w:trPr>
        <w:tc>
          <w:tcPr>
            <w:tcW w:w="6293" w:type="dxa"/>
          </w:tcPr>
          <w:p w14:paraId="558A336B" w14:textId="77777777" w:rsidR="00D8250A" w:rsidRPr="00B72F2E" w:rsidRDefault="00D8250A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/>
              </w:rPr>
              <w:t xml:space="preserve">   </w:t>
            </w:r>
            <w:r w:rsidRPr="00B72F2E">
              <w:rPr>
                <w:rFonts w:ascii="Angsana New" w:hAnsi="Angsana New" w:cs="Angsana New"/>
                <w:cs/>
              </w:rPr>
              <w:t>ประกันภัยรับรู้ในกำไร</w:t>
            </w:r>
            <w:r w:rsidRPr="00B72F2E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1E36AE9" w14:textId="6558529C" w:rsidR="00D8250A" w:rsidRPr="00791591" w:rsidRDefault="00FC35B4" w:rsidP="00F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(432)</w:t>
            </w:r>
          </w:p>
        </w:tc>
        <w:tc>
          <w:tcPr>
            <w:tcW w:w="236" w:type="dxa"/>
          </w:tcPr>
          <w:p w14:paraId="7C893AB7" w14:textId="77777777" w:rsidR="00D8250A" w:rsidRPr="00791591" w:rsidRDefault="00D8250A" w:rsidP="00D825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79E8906" w14:textId="169ACDEC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(4,741)</w:t>
            </w:r>
          </w:p>
        </w:tc>
      </w:tr>
      <w:tr w:rsidR="00D8250A" w:rsidRPr="007C511B" w14:paraId="47BC6FA2" w14:textId="77777777" w:rsidTr="00DE620D">
        <w:trPr>
          <w:trHeight w:val="317"/>
        </w:trPr>
        <w:tc>
          <w:tcPr>
            <w:tcW w:w="6293" w:type="dxa"/>
          </w:tcPr>
          <w:p w14:paraId="66562C0E" w14:textId="77777777" w:rsidR="00D8250A" w:rsidRPr="007C511B" w:rsidRDefault="00D8250A" w:rsidP="00B72F2E">
            <w:pPr>
              <w:ind w:lef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12E512E5" w14:textId="77777777" w:rsidR="00D8250A" w:rsidRPr="007C511B" w:rsidRDefault="00D8250A" w:rsidP="00D8250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128DB1" w14:textId="77777777" w:rsidR="00D8250A" w:rsidRPr="007C511B" w:rsidRDefault="00D8250A" w:rsidP="00D8250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6" w:type="dxa"/>
          </w:tcPr>
          <w:p w14:paraId="57D2A979" w14:textId="77777777" w:rsidR="00D8250A" w:rsidRPr="007C511B" w:rsidRDefault="00D8250A" w:rsidP="00D8250A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250A" w:rsidRPr="00791591" w14:paraId="33972157" w14:textId="77777777" w:rsidTr="00DE620D">
        <w:trPr>
          <w:trHeight w:val="317"/>
        </w:trPr>
        <w:tc>
          <w:tcPr>
            <w:tcW w:w="6293" w:type="dxa"/>
          </w:tcPr>
          <w:p w14:paraId="23136A2D" w14:textId="5C4B9B93" w:rsidR="00D8250A" w:rsidRPr="00B72F2E" w:rsidRDefault="00D8250A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72F2E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B72F2E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B72F2E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3ADD0F66" w14:textId="025016EB" w:rsidR="00D8250A" w:rsidRPr="00791591" w:rsidRDefault="00FC35B4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12,737</w:t>
            </w:r>
          </w:p>
        </w:tc>
        <w:tc>
          <w:tcPr>
            <w:tcW w:w="236" w:type="dxa"/>
          </w:tcPr>
          <w:p w14:paraId="4DA487BB" w14:textId="77777777" w:rsidR="00D8250A" w:rsidRPr="00791591" w:rsidRDefault="00D8250A" w:rsidP="00D825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3BF7FC4E" w14:textId="18BBB963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11,505</w:t>
            </w:r>
          </w:p>
        </w:tc>
      </w:tr>
    </w:tbl>
    <w:p w14:paraId="47E6DAC0" w14:textId="77777777" w:rsidR="00F750CE" w:rsidRDefault="00F750CE" w:rsidP="00882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62D0E9" w14:textId="77777777" w:rsidR="00C758A2" w:rsidRPr="00951424" w:rsidRDefault="00E63FC2" w:rsidP="009A1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ขาดทุน (กำไร) </w:t>
      </w:r>
      <w:r w:rsidR="0007432C" w:rsidRPr="00951424">
        <w:rPr>
          <w:rFonts w:ascii="Angsana New" w:hAnsi="Angsana New"/>
          <w:spacing w:val="-4"/>
          <w:sz w:val="30"/>
          <w:szCs w:val="30"/>
          <w:cs/>
        </w:rPr>
        <w:t>จากการวัดมูลค่า</w:t>
      </w:r>
      <w:r w:rsidR="008C1C36" w:rsidRPr="00951424">
        <w:rPr>
          <w:rFonts w:ascii="Angsana New" w:hAnsi="Angsana New"/>
          <w:spacing w:val="-4"/>
          <w:sz w:val="30"/>
          <w:szCs w:val="30"/>
          <w:cs/>
        </w:rPr>
        <w:t>ประมาณการตามหลักคณิตศาสตร์ประกันภัย</w:t>
      </w:r>
      <w:r w:rsidR="00C758A2" w:rsidRPr="00951424">
        <w:rPr>
          <w:rFonts w:ascii="Angsana New" w:hAnsi="Angsana New" w:hint="cs"/>
          <w:spacing w:val="-4"/>
          <w:sz w:val="30"/>
          <w:szCs w:val="30"/>
          <w:cs/>
        </w:rPr>
        <w:t>ที่รับรู้ในกำไรขาดทุนเบ็ดเสร็จอื่น</w:t>
      </w:r>
      <w:r w:rsidR="00501CFE" w:rsidRPr="00951424">
        <w:rPr>
          <w:rFonts w:ascii="Angsana New" w:hAnsi="Angsana New" w:hint="cs"/>
          <w:spacing w:val="-4"/>
          <w:sz w:val="30"/>
          <w:szCs w:val="30"/>
          <w:cs/>
        </w:rPr>
        <w:t>เกิดขึ้นจาก</w:t>
      </w:r>
    </w:p>
    <w:p w14:paraId="2FF580B1" w14:textId="77777777" w:rsidR="006A6FE5" w:rsidRPr="005267B5" w:rsidRDefault="006A6FE5" w:rsidP="00882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2" w:type="dxa"/>
        <w:tblInd w:w="18" w:type="dxa"/>
        <w:tblLook w:val="01E0" w:firstRow="1" w:lastRow="1" w:firstColumn="1" w:lastColumn="1" w:noHBand="0" w:noVBand="0"/>
      </w:tblPr>
      <w:tblGrid>
        <w:gridCol w:w="6236"/>
        <w:gridCol w:w="1474"/>
        <w:gridCol w:w="236"/>
        <w:gridCol w:w="1476"/>
      </w:tblGrid>
      <w:tr w:rsidR="00EF7BBD" w:rsidRPr="00791591" w14:paraId="6A54038B" w14:textId="77777777" w:rsidTr="00E818D0">
        <w:tc>
          <w:tcPr>
            <w:tcW w:w="6236" w:type="dxa"/>
          </w:tcPr>
          <w:p w14:paraId="7856DE7D" w14:textId="77777777" w:rsidR="00EF7BBD" w:rsidRPr="00791591" w:rsidRDefault="00EF7BBD" w:rsidP="006C66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37A25999" w14:textId="77777777" w:rsidR="00EF7BBD" w:rsidRPr="00791591" w:rsidRDefault="00B0505A" w:rsidP="00C430A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23D">
              <w:rPr>
                <w:rFonts w:ascii="Angsana New" w:hAnsi="Angsana New" w:hint="cs"/>
                <w:sz w:val="30"/>
                <w:szCs w:val="30"/>
                <w:cs/>
              </w:rPr>
              <w:t>ขาดทุน (</w:t>
            </w:r>
            <w:r w:rsidR="0007432C" w:rsidRPr="0037123D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7123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07432C" w:rsidRPr="0037123D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EF7BBD" w:rsidRPr="0037123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8250A" w:rsidRPr="00791591" w14:paraId="6AE2D00C" w14:textId="77777777" w:rsidTr="00E818D0">
        <w:tc>
          <w:tcPr>
            <w:tcW w:w="6236" w:type="dxa"/>
          </w:tcPr>
          <w:p w14:paraId="3418D7D8" w14:textId="77777777" w:rsidR="00D8250A" w:rsidRPr="00791591" w:rsidRDefault="00D8250A" w:rsidP="00D825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81D45F9" w14:textId="4463F097" w:rsidR="00D8250A" w:rsidRPr="00791591" w:rsidRDefault="00D8250A" w:rsidP="00D82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6122664" w14:textId="77777777" w:rsidR="00D8250A" w:rsidRPr="00791591" w:rsidRDefault="00D8250A" w:rsidP="00D82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157A85E" w14:textId="4A1EE896" w:rsidR="00D8250A" w:rsidRPr="00791591" w:rsidRDefault="00D8250A" w:rsidP="00D82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8250A" w:rsidRPr="00807794" w14:paraId="10F2594D" w14:textId="77777777" w:rsidTr="00E818D0">
        <w:trPr>
          <w:trHeight w:val="114"/>
        </w:trPr>
        <w:tc>
          <w:tcPr>
            <w:tcW w:w="6236" w:type="dxa"/>
          </w:tcPr>
          <w:p w14:paraId="1A545B84" w14:textId="77777777" w:rsidR="00D8250A" w:rsidRPr="00807794" w:rsidRDefault="00D8250A" w:rsidP="00D8250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14793DF" w14:textId="77777777" w:rsidR="00D8250A" w:rsidRPr="00807794" w:rsidRDefault="00D8250A" w:rsidP="00D8250A">
            <w:pPr>
              <w:tabs>
                <w:tab w:val="clear" w:pos="1871"/>
                <w:tab w:val="left" w:pos="1958"/>
              </w:tabs>
              <w:ind w:left="-27" w:right="-108" w:hanging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2009F57" w14:textId="77777777" w:rsidR="00D8250A" w:rsidRPr="00807794" w:rsidRDefault="00D8250A" w:rsidP="00D8250A">
            <w:pPr>
              <w:tabs>
                <w:tab w:val="clear" w:pos="1871"/>
                <w:tab w:val="left" w:pos="1958"/>
              </w:tabs>
              <w:ind w:left="-27" w:right="-108" w:hanging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6" w:type="dxa"/>
          </w:tcPr>
          <w:p w14:paraId="0CED9178" w14:textId="77777777" w:rsidR="00D8250A" w:rsidRPr="00807794" w:rsidRDefault="00D8250A" w:rsidP="00D8250A">
            <w:pPr>
              <w:tabs>
                <w:tab w:val="clear" w:pos="1871"/>
                <w:tab w:val="left" w:pos="1958"/>
              </w:tabs>
              <w:ind w:left="-27" w:right="-108" w:hanging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8250A" w:rsidRPr="00791591" w14:paraId="38CCBE22" w14:textId="77777777" w:rsidTr="00E818D0">
        <w:trPr>
          <w:trHeight w:val="317"/>
        </w:trPr>
        <w:tc>
          <w:tcPr>
            <w:tcW w:w="6236" w:type="dxa"/>
          </w:tcPr>
          <w:p w14:paraId="3C5894FF" w14:textId="77777777" w:rsidR="00D8250A" w:rsidRPr="00B72F2E" w:rsidRDefault="00D8250A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 w:hint="cs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1474" w:type="dxa"/>
          </w:tcPr>
          <w:p w14:paraId="2D58D30E" w14:textId="72C70A0F" w:rsidR="00D8250A" w:rsidRDefault="00FC35B4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236" w:type="dxa"/>
          </w:tcPr>
          <w:p w14:paraId="43A58073" w14:textId="77777777" w:rsidR="00D8250A" w:rsidRPr="00791591" w:rsidRDefault="00D8250A" w:rsidP="00D825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</w:tcPr>
          <w:p w14:paraId="3F3D96BE" w14:textId="4ED9B2BC" w:rsidR="00D8250A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D8250A" w:rsidRPr="00791591" w14:paraId="3BB446FE" w14:textId="77777777" w:rsidTr="00E818D0">
        <w:trPr>
          <w:trHeight w:val="317"/>
        </w:trPr>
        <w:tc>
          <w:tcPr>
            <w:tcW w:w="6236" w:type="dxa"/>
          </w:tcPr>
          <w:p w14:paraId="21A6E04A" w14:textId="77777777" w:rsidR="00D8250A" w:rsidRPr="00B72F2E" w:rsidRDefault="00D8250A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 w:hint="cs"/>
                <w:cs/>
              </w:rPr>
              <w:t>การเปลี่ยนแปลงสมมติฐานประชากรศาสตร์</w:t>
            </w:r>
          </w:p>
        </w:tc>
        <w:tc>
          <w:tcPr>
            <w:tcW w:w="1474" w:type="dxa"/>
          </w:tcPr>
          <w:p w14:paraId="19F74ABB" w14:textId="283B7DAA" w:rsidR="00D8250A" w:rsidRDefault="00FC35B4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(321)</w:t>
            </w:r>
          </w:p>
        </w:tc>
        <w:tc>
          <w:tcPr>
            <w:tcW w:w="236" w:type="dxa"/>
          </w:tcPr>
          <w:p w14:paraId="3EFAA53A" w14:textId="77777777" w:rsidR="00D8250A" w:rsidRPr="00791591" w:rsidRDefault="00D8250A" w:rsidP="00D825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</w:tcPr>
          <w:p w14:paraId="30A16BE0" w14:textId="7FA41B57" w:rsidR="00D8250A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(28)</w:t>
            </w:r>
          </w:p>
        </w:tc>
      </w:tr>
      <w:tr w:rsidR="00D8250A" w:rsidRPr="00791591" w14:paraId="48F9D0F2" w14:textId="77777777" w:rsidTr="00E818D0">
        <w:trPr>
          <w:trHeight w:val="317"/>
        </w:trPr>
        <w:tc>
          <w:tcPr>
            <w:tcW w:w="6236" w:type="dxa"/>
          </w:tcPr>
          <w:p w14:paraId="0E145737" w14:textId="77777777" w:rsidR="00D8250A" w:rsidRPr="00B72F2E" w:rsidRDefault="00D8250A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 w:hint="cs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D62A3C2" w14:textId="707A4CC9" w:rsidR="00D8250A" w:rsidRPr="00791591" w:rsidRDefault="00FC35B4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(607)</w:t>
            </w:r>
          </w:p>
        </w:tc>
        <w:tc>
          <w:tcPr>
            <w:tcW w:w="236" w:type="dxa"/>
          </w:tcPr>
          <w:p w14:paraId="0C312DF5" w14:textId="77777777" w:rsidR="00D8250A" w:rsidRPr="00791591" w:rsidRDefault="00D8250A" w:rsidP="00D825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55BCD9BB" w14:textId="54973C31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(4,771)</w:t>
            </w:r>
          </w:p>
        </w:tc>
      </w:tr>
      <w:tr w:rsidR="00D8250A" w:rsidRPr="008A387C" w14:paraId="480FFD35" w14:textId="77777777" w:rsidTr="00E818D0">
        <w:trPr>
          <w:trHeight w:val="317"/>
        </w:trPr>
        <w:tc>
          <w:tcPr>
            <w:tcW w:w="6236" w:type="dxa"/>
          </w:tcPr>
          <w:p w14:paraId="32D1B0FA" w14:textId="77777777" w:rsidR="00D8250A" w:rsidRPr="00B72F2E" w:rsidRDefault="00D8250A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17F313A" w14:textId="54A356FC" w:rsidR="00D8250A" w:rsidRPr="008A387C" w:rsidRDefault="00FC35B4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(432)</w:t>
            </w:r>
          </w:p>
        </w:tc>
        <w:tc>
          <w:tcPr>
            <w:tcW w:w="236" w:type="dxa"/>
          </w:tcPr>
          <w:p w14:paraId="77903FB4" w14:textId="77777777" w:rsidR="00D8250A" w:rsidRPr="008A387C" w:rsidRDefault="00D8250A" w:rsidP="00D825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73E8E116" w14:textId="4718EAC2" w:rsidR="00D8250A" w:rsidRPr="008A387C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(4,741)</w:t>
            </w:r>
          </w:p>
        </w:tc>
      </w:tr>
    </w:tbl>
    <w:p w14:paraId="2871A99B" w14:textId="77777777" w:rsidR="00551A5F" w:rsidRPr="00DE620D" w:rsidRDefault="00551A5F" w:rsidP="00882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84607F" w14:textId="77777777" w:rsidR="00882086" w:rsidRPr="00791591" w:rsidRDefault="0011437E" w:rsidP="00882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82086" w:rsidRPr="00791591">
        <w:rPr>
          <w:rFonts w:ascii="Angsana New" w:hAnsi="Angsana New"/>
          <w:sz w:val="30"/>
          <w:szCs w:val="30"/>
          <w:cs/>
        </w:rPr>
        <w:lastRenderedPageBreak/>
        <w:t>ข้อสมมติฐานหลักในการประมาณการตามหลักคณิตศาสตร์ประกันภัย</w:t>
      </w:r>
    </w:p>
    <w:p w14:paraId="1076C307" w14:textId="77777777" w:rsidR="00882086" w:rsidRPr="00B8439C" w:rsidRDefault="00882086" w:rsidP="00882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7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066"/>
        <w:gridCol w:w="1587"/>
        <w:gridCol w:w="236"/>
        <w:gridCol w:w="1587"/>
      </w:tblGrid>
      <w:tr w:rsidR="00882086" w:rsidRPr="00791591" w14:paraId="3744B853" w14:textId="77777777" w:rsidTr="00C958E0">
        <w:tc>
          <w:tcPr>
            <w:tcW w:w="6066" w:type="dxa"/>
          </w:tcPr>
          <w:p w14:paraId="3724A3AF" w14:textId="77777777" w:rsidR="00882086" w:rsidRPr="00791591" w:rsidRDefault="00882086" w:rsidP="00F7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10" w:type="dxa"/>
            <w:gridSpan w:val="3"/>
            <w:tcBorders>
              <w:bottom w:val="single" w:sz="4" w:space="0" w:color="auto"/>
            </w:tcBorders>
          </w:tcPr>
          <w:p w14:paraId="13A836A3" w14:textId="77777777" w:rsidR="00882086" w:rsidRPr="00791591" w:rsidRDefault="008D589C" w:rsidP="0010521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D8250A" w:rsidRPr="00791591" w14:paraId="076443F9" w14:textId="77777777" w:rsidTr="00C958E0">
        <w:tc>
          <w:tcPr>
            <w:tcW w:w="6066" w:type="dxa"/>
          </w:tcPr>
          <w:p w14:paraId="626008F7" w14:textId="77777777" w:rsidR="00D8250A" w:rsidRPr="00791591" w:rsidRDefault="00D8250A" w:rsidP="00D8250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1944CA25" w14:textId="3AF18729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0B9BD2" w14:textId="77777777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7B65B1D5" w14:textId="0B3D95AB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8250A" w:rsidRPr="00FD56C9" w14:paraId="1C505419" w14:textId="77777777" w:rsidTr="00C958E0">
        <w:tc>
          <w:tcPr>
            <w:tcW w:w="6066" w:type="dxa"/>
          </w:tcPr>
          <w:p w14:paraId="2C906A38" w14:textId="77777777" w:rsidR="00D8250A" w:rsidRPr="00FD56C9" w:rsidRDefault="00D8250A" w:rsidP="00D8250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3B47BA1D" w14:textId="77777777" w:rsidR="00D8250A" w:rsidRPr="00FD56C9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BBC739" w14:textId="77777777" w:rsidR="00D8250A" w:rsidRPr="00FD56C9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43D6A3A2" w14:textId="77777777" w:rsidR="00D8250A" w:rsidRPr="00FD56C9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250A" w:rsidRPr="00791591" w14:paraId="0C44945D" w14:textId="77777777" w:rsidTr="00C958E0">
        <w:tc>
          <w:tcPr>
            <w:tcW w:w="6066" w:type="dxa"/>
          </w:tcPr>
          <w:p w14:paraId="50B6F92E" w14:textId="77777777" w:rsidR="00D8250A" w:rsidRPr="00B72F2E" w:rsidRDefault="00D8250A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587" w:type="dxa"/>
          </w:tcPr>
          <w:p w14:paraId="16823919" w14:textId="72F84F89" w:rsidR="00D8250A" w:rsidRPr="00791591" w:rsidRDefault="007612CF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2.03</w:t>
            </w:r>
          </w:p>
        </w:tc>
        <w:tc>
          <w:tcPr>
            <w:tcW w:w="236" w:type="dxa"/>
          </w:tcPr>
          <w:p w14:paraId="1CD53054" w14:textId="77777777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39ABBB7E" w14:textId="1FB10CC1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2.54</w:t>
            </w:r>
          </w:p>
        </w:tc>
      </w:tr>
      <w:tr w:rsidR="00D8250A" w:rsidRPr="00791591" w14:paraId="7B4B9523" w14:textId="77777777" w:rsidTr="00C958E0">
        <w:tc>
          <w:tcPr>
            <w:tcW w:w="6066" w:type="dxa"/>
          </w:tcPr>
          <w:p w14:paraId="3DFC611E" w14:textId="77777777" w:rsidR="00D8250A" w:rsidRPr="00B72F2E" w:rsidRDefault="00D8250A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</w:p>
        </w:tc>
        <w:tc>
          <w:tcPr>
            <w:tcW w:w="1587" w:type="dxa"/>
          </w:tcPr>
          <w:p w14:paraId="1626919F" w14:textId="6E7A12D4" w:rsidR="00D8250A" w:rsidRPr="00791591" w:rsidRDefault="007612CF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1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2.0 - 4.0</w:t>
            </w:r>
          </w:p>
        </w:tc>
        <w:tc>
          <w:tcPr>
            <w:tcW w:w="236" w:type="dxa"/>
          </w:tcPr>
          <w:p w14:paraId="60AD2C71" w14:textId="77777777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6E8EE748" w14:textId="346F8DDF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1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2.0 - 4.4</w:t>
            </w:r>
          </w:p>
        </w:tc>
      </w:tr>
      <w:tr w:rsidR="00D8250A" w:rsidRPr="00791591" w14:paraId="2A5330FB" w14:textId="77777777" w:rsidTr="00C958E0">
        <w:tc>
          <w:tcPr>
            <w:tcW w:w="6066" w:type="dxa"/>
          </w:tcPr>
          <w:p w14:paraId="1DA553C8" w14:textId="77777777" w:rsidR="00D8250A" w:rsidRPr="00B72F2E" w:rsidRDefault="00D8250A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587" w:type="dxa"/>
          </w:tcPr>
          <w:p w14:paraId="6A8BE111" w14:textId="171BFAB4" w:rsidR="00D8250A" w:rsidRPr="00791591" w:rsidRDefault="007612CF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0.0 - 21.0</w:t>
            </w:r>
          </w:p>
        </w:tc>
        <w:tc>
          <w:tcPr>
            <w:tcW w:w="236" w:type="dxa"/>
          </w:tcPr>
          <w:p w14:paraId="134638F9" w14:textId="77777777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</w:tcPr>
          <w:p w14:paraId="08045C3C" w14:textId="10CEBC60" w:rsidR="00D8250A" w:rsidRPr="00791591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0.0 - 22.0</w:t>
            </w:r>
          </w:p>
        </w:tc>
      </w:tr>
    </w:tbl>
    <w:p w14:paraId="548AD617" w14:textId="77777777" w:rsidR="00882086" w:rsidRPr="00DE620D" w:rsidRDefault="00882086" w:rsidP="00882086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6D440014" w14:textId="77777777" w:rsidR="00551A5F" w:rsidRDefault="00551A5F" w:rsidP="00882086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การวิเคราะห์ความอ่อนไหว</w:t>
      </w:r>
    </w:p>
    <w:p w14:paraId="64C3E34B" w14:textId="77777777" w:rsidR="00551A5F" w:rsidRPr="00DE620D" w:rsidRDefault="00551A5F" w:rsidP="00882086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49F3A0F7" w14:textId="77777777" w:rsidR="00551A5F" w:rsidRDefault="00551A5F" w:rsidP="00501CFE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551A5F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</w:t>
      </w:r>
      <w:r w:rsidR="00EC2A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1A5F">
        <w:rPr>
          <w:rFonts w:ascii="Angsana New" w:hAnsi="Angsana New" w:cs="Angsana New"/>
          <w:sz w:val="30"/>
          <w:szCs w:val="30"/>
          <w:cs/>
        </w:rPr>
        <w:t>ๆ คงที่ จะมีผลกระทบต่อภาระผูกพันผลประโยชน์ที่กำหนดไว้เป็นจำนวนเงิน</w:t>
      </w:r>
      <w:r w:rsidR="00FD56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1A5F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22731313" w14:textId="77777777" w:rsidR="008537E1" w:rsidRPr="00B8439C" w:rsidRDefault="008537E1" w:rsidP="00882086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W w:w="947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93"/>
        <w:gridCol w:w="1474"/>
        <w:gridCol w:w="236"/>
        <w:gridCol w:w="1476"/>
      </w:tblGrid>
      <w:tr w:rsidR="008537E1" w:rsidRPr="00791591" w14:paraId="626A29A5" w14:textId="77777777" w:rsidTr="004E2D98">
        <w:tc>
          <w:tcPr>
            <w:tcW w:w="6293" w:type="dxa"/>
          </w:tcPr>
          <w:p w14:paraId="33AF9698" w14:textId="77777777" w:rsidR="008537E1" w:rsidRPr="00791591" w:rsidRDefault="008537E1" w:rsidP="0085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72312520" w14:textId="77777777" w:rsidR="008537E1" w:rsidRPr="00791591" w:rsidRDefault="008537E1" w:rsidP="008537E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162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537E1" w:rsidRPr="00791591" w14:paraId="4AD7E497" w14:textId="77777777" w:rsidTr="004E2D98">
        <w:tc>
          <w:tcPr>
            <w:tcW w:w="6293" w:type="dxa"/>
          </w:tcPr>
          <w:p w14:paraId="1DCC83DF" w14:textId="77777777" w:rsidR="008537E1" w:rsidRPr="00791591" w:rsidRDefault="008537E1" w:rsidP="008537E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9EBCF30" w14:textId="77777777" w:rsidR="008537E1" w:rsidRPr="00791591" w:rsidRDefault="008537E1" w:rsidP="004E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7841B8" w14:textId="77777777" w:rsidR="008537E1" w:rsidRPr="00791591" w:rsidRDefault="008537E1" w:rsidP="0085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E7E3583" w14:textId="77777777" w:rsidR="008537E1" w:rsidRPr="00791591" w:rsidRDefault="008537E1" w:rsidP="004E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8537E1" w:rsidRPr="00791591" w14:paraId="32F9FBEF" w14:textId="77777777" w:rsidTr="004E2D98">
        <w:tc>
          <w:tcPr>
            <w:tcW w:w="6293" w:type="dxa"/>
          </w:tcPr>
          <w:p w14:paraId="57695463" w14:textId="155EB3F8" w:rsidR="008537E1" w:rsidRPr="00B72F2E" w:rsidRDefault="00593E18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</w:rPr>
            </w:pPr>
            <w:r w:rsidRPr="00B72F2E">
              <w:rPr>
                <w:rFonts w:ascii="Angsana New" w:hAnsi="Angsana New" w:cs="Angsana New" w:hint="cs"/>
                <w:cs/>
              </w:rPr>
              <w:t xml:space="preserve">ภาระผูกพันของผลประโยชน์ </w:t>
            </w:r>
            <w:r w:rsidR="008537E1" w:rsidRPr="00B72F2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2763A" w:rsidRPr="00B72F2E">
              <w:rPr>
                <w:rFonts w:ascii="Angsana New" w:hAnsi="Angsana New" w:cs="Angsana New"/>
              </w:rPr>
              <w:t>31</w:t>
            </w:r>
            <w:r w:rsidR="008537E1" w:rsidRPr="00B72F2E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82763A" w:rsidRPr="00B72F2E">
              <w:rPr>
                <w:rFonts w:ascii="Angsana New" w:hAnsi="Angsana New" w:cs="Angsana New"/>
              </w:rPr>
              <w:t>256</w:t>
            </w:r>
            <w:r w:rsidR="00D8250A" w:rsidRPr="00B72F2E">
              <w:rPr>
                <w:rFonts w:ascii="Angsana New" w:hAnsi="Angsana New" w:cs="Angsana New"/>
              </w:rPr>
              <w:t>8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ED74A81" w14:textId="77777777" w:rsidR="008537E1" w:rsidRPr="00791591" w:rsidRDefault="008537E1" w:rsidP="00D5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523053" w14:textId="77777777" w:rsidR="008537E1" w:rsidRPr="00D565EC" w:rsidRDefault="008537E1" w:rsidP="00D565EC">
            <w:pPr>
              <w:pStyle w:val="acctfourfigures"/>
              <w:tabs>
                <w:tab w:val="clear" w:pos="765"/>
                <w:tab w:val="decimal" w:pos="965"/>
                <w:tab w:val="decimal" w:pos="992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6" w:type="dxa"/>
          </w:tcPr>
          <w:p w14:paraId="0014A491" w14:textId="77777777" w:rsidR="008537E1" w:rsidRPr="00791591" w:rsidRDefault="008537E1" w:rsidP="00D5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CFE" w:rsidRPr="00791591" w14:paraId="64FFEAC7" w14:textId="77777777" w:rsidTr="004E2D98">
        <w:tc>
          <w:tcPr>
            <w:tcW w:w="6293" w:type="dxa"/>
          </w:tcPr>
          <w:p w14:paraId="3B42CE93" w14:textId="77777777" w:rsidR="00501CFE" w:rsidRPr="00B72F2E" w:rsidRDefault="006E7096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/>
                <w:cs/>
              </w:rPr>
              <w:t xml:space="preserve">อัตราคิดลด </w:t>
            </w:r>
            <w:r w:rsidR="00501CFE" w:rsidRPr="00B72F2E">
              <w:rPr>
                <w:rFonts w:ascii="Angsana New" w:hAnsi="Angsana New" w:cs="Angsana New"/>
                <w:cs/>
              </w:rPr>
              <w:t xml:space="preserve">(เปลี่ยนแปลงร้อยละ </w:t>
            </w:r>
            <w:r w:rsidR="0082763A" w:rsidRPr="00B72F2E">
              <w:rPr>
                <w:rFonts w:ascii="Angsana New" w:hAnsi="Angsana New" w:cs="Angsana New"/>
              </w:rPr>
              <w:t>1</w:t>
            </w:r>
            <w:r w:rsidR="00501CFE" w:rsidRPr="00B72F2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14:paraId="0CFBC136" w14:textId="220E3EF2" w:rsidR="00501CFE" w:rsidRPr="00791591" w:rsidRDefault="001A5CF6" w:rsidP="00D5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(1,163)</w:t>
            </w:r>
          </w:p>
        </w:tc>
        <w:tc>
          <w:tcPr>
            <w:tcW w:w="236" w:type="dxa"/>
          </w:tcPr>
          <w:p w14:paraId="312FE5FF" w14:textId="77777777" w:rsidR="00501CFE" w:rsidRPr="00791591" w:rsidRDefault="00501CFE" w:rsidP="00D565EC">
            <w:pPr>
              <w:pStyle w:val="acctfourfigures"/>
              <w:tabs>
                <w:tab w:val="clear" w:pos="765"/>
                <w:tab w:val="decimal" w:pos="965"/>
                <w:tab w:val="decimal" w:pos="99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6" w:type="dxa"/>
          </w:tcPr>
          <w:p w14:paraId="15973604" w14:textId="7F2B73ED" w:rsidR="00501CFE" w:rsidRDefault="001A5CF6" w:rsidP="0010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1,363</w:t>
            </w:r>
          </w:p>
        </w:tc>
      </w:tr>
      <w:tr w:rsidR="00501CFE" w:rsidRPr="00791591" w14:paraId="59C6B587" w14:textId="77777777" w:rsidTr="004E2D98">
        <w:tc>
          <w:tcPr>
            <w:tcW w:w="6293" w:type="dxa"/>
          </w:tcPr>
          <w:p w14:paraId="48DEBE64" w14:textId="77777777" w:rsidR="00501CFE" w:rsidRPr="00B72F2E" w:rsidRDefault="00501CFE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  <w:r w:rsidRPr="00B72F2E">
              <w:rPr>
                <w:rFonts w:ascii="Angsana New" w:hAnsi="Angsana New" w:cs="Angsana New" w:hint="cs"/>
                <w:cs/>
              </w:rPr>
              <w:t xml:space="preserve"> </w:t>
            </w:r>
            <w:r w:rsidRPr="00B72F2E">
              <w:rPr>
                <w:rFonts w:ascii="Angsana New" w:hAnsi="Angsana New" w:cs="Angsana New"/>
                <w:cs/>
              </w:rPr>
              <w:t xml:space="preserve">(เปลี่ยนแปลงร้อยละ </w:t>
            </w:r>
            <w:r w:rsidR="0082763A" w:rsidRPr="00B72F2E">
              <w:rPr>
                <w:rFonts w:ascii="Angsana New" w:hAnsi="Angsana New" w:cs="Angsana New"/>
              </w:rPr>
              <w:t>1</w:t>
            </w:r>
            <w:r w:rsidRPr="00B72F2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14:paraId="243AE3F6" w14:textId="2D59CACD" w:rsidR="00501CFE" w:rsidRPr="00791591" w:rsidRDefault="001A5CF6" w:rsidP="00D5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  <w:tc>
          <w:tcPr>
            <w:tcW w:w="236" w:type="dxa"/>
          </w:tcPr>
          <w:p w14:paraId="024821D9" w14:textId="77777777" w:rsidR="00501CFE" w:rsidRPr="00D565EC" w:rsidRDefault="00501CFE" w:rsidP="00D565EC">
            <w:pPr>
              <w:pStyle w:val="acctfourfigures"/>
              <w:tabs>
                <w:tab w:val="clear" w:pos="765"/>
                <w:tab w:val="decimal" w:pos="965"/>
                <w:tab w:val="decimal" w:pos="992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6" w:type="dxa"/>
          </w:tcPr>
          <w:p w14:paraId="24472E44" w14:textId="3910C176" w:rsidR="00501CFE" w:rsidRPr="00791591" w:rsidRDefault="001A5CF6" w:rsidP="00D5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(1,220)</w:t>
            </w:r>
          </w:p>
        </w:tc>
      </w:tr>
      <w:tr w:rsidR="00501CFE" w:rsidRPr="00791591" w14:paraId="796624CB" w14:textId="77777777" w:rsidTr="004E2D98">
        <w:tc>
          <w:tcPr>
            <w:tcW w:w="6293" w:type="dxa"/>
          </w:tcPr>
          <w:p w14:paraId="372EF02F" w14:textId="77777777" w:rsidR="00501CFE" w:rsidRPr="00B72F2E" w:rsidRDefault="00501CFE" w:rsidP="00B72F2E">
            <w:pPr>
              <w:pStyle w:val="a"/>
              <w:tabs>
                <w:tab w:val="clear" w:pos="1080"/>
                <w:tab w:val="left" w:pos="540"/>
              </w:tabs>
              <w:ind w:left="-111"/>
              <w:jc w:val="both"/>
              <w:rPr>
                <w:rFonts w:ascii="Angsana New" w:hAnsi="Angsana New" w:cs="Angsana New"/>
                <w:cs/>
              </w:rPr>
            </w:pPr>
            <w:r w:rsidRPr="00B72F2E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  <w:r w:rsidRPr="00B72F2E">
              <w:rPr>
                <w:rFonts w:ascii="Angsana New" w:hAnsi="Angsana New" w:cs="Angsana New" w:hint="cs"/>
                <w:cs/>
              </w:rPr>
              <w:t xml:space="preserve"> </w:t>
            </w:r>
            <w:r w:rsidRPr="00B72F2E">
              <w:rPr>
                <w:rFonts w:ascii="Angsana New" w:hAnsi="Angsana New" w:cs="Angsana New"/>
                <w:cs/>
              </w:rPr>
              <w:t xml:space="preserve">(เปลี่ยนแปลงร้อยละ </w:t>
            </w:r>
            <w:r w:rsidR="0082763A" w:rsidRPr="00B72F2E">
              <w:rPr>
                <w:rFonts w:ascii="Angsana New" w:hAnsi="Angsana New" w:cs="Angsana New"/>
              </w:rPr>
              <w:t>1</w:t>
            </w:r>
            <w:r w:rsidR="0082763A" w:rsidRPr="00B72F2E">
              <w:rPr>
                <w:rFonts w:ascii="Angsana New" w:hAnsi="Angsana New" w:cs="Angsana New" w:hint="cs"/>
              </w:rPr>
              <w:t>0</w:t>
            </w:r>
            <w:r w:rsidRPr="00B72F2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74" w:type="dxa"/>
          </w:tcPr>
          <w:p w14:paraId="1EC10362" w14:textId="73B4EBD8" w:rsidR="00501CFE" w:rsidRPr="00791591" w:rsidRDefault="001A5CF6" w:rsidP="00D5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(336)</w:t>
            </w:r>
          </w:p>
        </w:tc>
        <w:tc>
          <w:tcPr>
            <w:tcW w:w="236" w:type="dxa"/>
          </w:tcPr>
          <w:p w14:paraId="6DAB84F0" w14:textId="77777777" w:rsidR="00501CFE" w:rsidRPr="00D565EC" w:rsidRDefault="00501CFE" w:rsidP="00D565EC">
            <w:pPr>
              <w:pStyle w:val="acctfourfigures"/>
              <w:tabs>
                <w:tab w:val="clear" w:pos="765"/>
                <w:tab w:val="decimal" w:pos="965"/>
                <w:tab w:val="decimal" w:pos="992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6" w:type="dxa"/>
          </w:tcPr>
          <w:p w14:paraId="6817F02F" w14:textId="35FEECB3" w:rsidR="00501CFE" w:rsidRPr="00791591" w:rsidRDefault="001A5CF6" w:rsidP="00D5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</w:tbl>
    <w:p w14:paraId="5E9E8B43" w14:textId="77777777" w:rsidR="00E25F59" w:rsidRPr="00E25F59" w:rsidRDefault="00E25F59" w:rsidP="00E25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3516B93" w14:textId="77777777" w:rsidR="00E9762C" w:rsidRPr="002F162A" w:rsidRDefault="006C66D9" w:rsidP="00E9762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25F59">
        <w:rPr>
          <w:rFonts w:ascii="Angsana New" w:hAnsi="Angsana New"/>
          <w:sz w:val="30"/>
          <w:szCs w:val="30"/>
          <w:cs/>
        </w:rPr>
        <w:br w:type="page"/>
      </w:r>
      <w:r w:rsidR="00E9762C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65989EE5" w14:textId="77777777" w:rsidR="00C967F9" w:rsidRPr="00A33A20" w:rsidRDefault="00C967F9" w:rsidP="00C967F9">
      <w:pPr>
        <w:tabs>
          <w:tab w:val="left" w:pos="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6293"/>
        <w:gridCol w:w="1474"/>
        <w:gridCol w:w="236"/>
        <w:gridCol w:w="1474"/>
      </w:tblGrid>
      <w:tr w:rsidR="00C967F9" w:rsidRPr="00C967F9" w14:paraId="1BD9574A" w14:textId="77777777" w:rsidTr="004E2D98">
        <w:tc>
          <w:tcPr>
            <w:tcW w:w="6293" w:type="dxa"/>
          </w:tcPr>
          <w:p w14:paraId="2B14B5C0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48D4936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F9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</w:p>
        </w:tc>
        <w:tc>
          <w:tcPr>
            <w:tcW w:w="236" w:type="dxa"/>
          </w:tcPr>
          <w:p w14:paraId="4B3E7AE0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6FCD08C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F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967F9" w:rsidRPr="00DB640B" w14:paraId="6D47AE3F" w14:textId="77777777" w:rsidTr="004E2D98">
        <w:tc>
          <w:tcPr>
            <w:tcW w:w="6293" w:type="dxa"/>
          </w:tcPr>
          <w:p w14:paraId="7BF66FD8" w14:textId="77777777" w:rsidR="00C967F9" w:rsidRPr="00DB640B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82DB9FD" w14:textId="77777777" w:rsidR="00C967F9" w:rsidRPr="00DB640B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44F6F3" w14:textId="77777777" w:rsidR="00C967F9" w:rsidRPr="00DB640B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9C2B286" w14:textId="77777777" w:rsidR="00C967F9" w:rsidRPr="00DB640B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67F9" w:rsidRPr="00C967F9" w14:paraId="7E2A08E3" w14:textId="77777777" w:rsidTr="004E2D98">
        <w:tc>
          <w:tcPr>
            <w:tcW w:w="6293" w:type="dxa"/>
          </w:tcPr>
          <w:p w14:paraId="71F4927B" w14:textId="77777777" w:rsidR="00C967F9" w:rsidRPr="00C967F9" w:rsidRDefault="00C967F9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67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ทุนจดทะเบียน </w:t>
            </w:r>
            <w:r w:rsidRPr="00C967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C967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1474" w:type="dxa"/>
          </w:tcPr>
          <w:p w14:paraId="4EA47297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CCF914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37C2F28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7F9" w:rsidRPr="00C967F9" w14:paraId="03E6C0AB" w14:textId="77777777" w:rsidTr="004E2D98">
        <w:tc>
          <w:tcPr>
            <w:tcW w:w="6293" w:type="dxa"/>
          </w:tcPr>
          <w:p w14:paraId="2DA3FA4E" w14:textId="77777777" w:rsidR="00C967F9" w:rsidRPr="00C967F9" w:rsidRDefault="00C967F9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67F9">
              <w:rPr>
                <w:rFonts w:ascii="Angsana New" w:hAnsi="Angsana New"/>
                <w:sz w:val="30"/>
                <w:szCs w:val="30"/>
                <w:cs/>
              </w:rPr>
              <w:t xml:space="preserve">มูลค่าหุ้นละ </w:t>
            </w:r>
            <w:r w:rsidR="0082763A" w:rsidRPr="0082763A">
              <w:rPr>
                <w:rFonts w:ascii="Angsana New" w:hAnsi="Angsana New"/>
                <w:sz w:val="30"/>
                <w:szCs w:val="30"/>
              </w:rPr>
              <w:t>0</w:t>
            </w:r>
            <w:r w:rsidRPr="00C967F9">
              <w:rPr>
                <w:rFonts w:ascii="Angsana New" w:hAnsi="Angsana New"/>
                <w:sz w:val="30"/>
                <w:szCs w:val="30"/>
              </w:rPr>
              <w:t>.5</w:t>
            </w:r>
            <w:r w:rsidR="0082763A" w:rsidRPr="0082763A">
              <w:rPr>
                <w:rFonts w:ascii="Angsana New" w:hAnsi="Angsana New"/>
                <w:sz w:val="30"/>
                <w:szCs w:val="30"/>
              </w:rPr>
              <w:t>0</w:t>
            </w:r>
            <w:r w:rsidRPr="00C967F9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474" w:type="dxa"/>
          </w:tcPr>
          <w:p w14:paraId="06C65656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EAC61C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6BEE1BC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7F9" w:rsidRPr="00C967F9" w14:paraId="13C9F6DB" w14:textId="77777777" w:rsidTr="004E2D98">
        <w:tc>
          <w:tcPr>
            <w:tcW w:w="6293" w:type="dxa"/>
          </w:tcPr>
          <w:p w14:paraId="467A22A8" w14:textId="075E4854" w:rsidR="00C967F9" w:rsidRPr="00C967F9" w:rsidRDefault="00427652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2763A" w:rsidRPr="0082763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82763A" w:rsidRPr="0082763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8250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967F9" w:rsidRPr="00C967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F63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82763A" w:rsidRPr="0082763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8250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4" w:type="dxa"/>
          </w:tcPr>
          <w:p w14:paraId="56906C42" w14:textId="77777777" w:rsidR="00C967F9" w:rsidRPr="00C967F9" w:rsidRDefault="007D6056" w:rsidP="007D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2763A" w:rsidRPr="0082763A">
              <w:rPr>
                <w:rFonts w:ascii="Angsana New" w:hAnsi="Angsana New"/>
                <w:sz w:val="30"/>
                <w:szCs w:val="30"/>
              </w:rPr>
              <w:t>270</w:t>
            </w:r>
            <w:r w:rsidR="00C967F9" w:rsidRPr="00C967F9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82763A" w:rsidRPr="0082763A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7D960906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FE51E57" w14:textId="77777777" w:rsidR="00C967F9" w:rsidRPr="00C967F9" w:rsidRDefault="007D6056" w:rsidP="007D6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82763A" w:rsidRPr="0082763A">
              <w:rPr>
                <w:rFonts w:ascii="Angsana New" w:hAnsi="Angsana New"/>
                <w:sz w:val="30"/>
                <w:szCs w:val="30"/>
              </w:rPr>
              <w:t>135</w:t>
            </w:r>
            <w:r w:rsidR="00C967F9" w:rsidRPr="00C967F9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82763A" w:rsidRPr="0082763A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C967F9" w:rsidRPr="00807794" w14:paraId="254A645E" w14:textId="77777777" w:rsidTr="004E2D98">
        <w:tc>
          <w:tcPr>
            <w:tcW w:w="6293" w:type="dxa"/>
          </w:tcPr>
          <w:p w14:paraId="460FDDCA" w14:textId="77777777" w:rsidR="00C967F9" w:rsidRPr="0024696E" w:rsidRDefault="00C967F9" w:rsidP="00B72F2E">
            <w:pPr>
              <w:pStyle w:val="Heading8"/>
              <w:ind w:left="-111" w:right="-2"/>
              <w:rPr>
                <w:rFonts w:ascii="Angsana New" w:hAnsi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69BC6AFE" w14:textId="77777777" w:rsidR="00C967F9" w:rsidRPr="0024696E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C617F97" w14:textId="77777777" w:rsidR="00C967F9" w:rsidRPr="0024696E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4368C495" w14:textId="77777777" w:rsidR="00C967F9" w:rsidRPr="0024696E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67F9" w:rsidRPr="00C967F9" w14:paraId="1E8324AF" w14:textId="77777777" w:rsidTr="004E2D98">
        <w:tc>
          <w:tcPr>
            <w:tcW w:w="6293" w:type="dxa"/>
          </w:tcPr>
          <w:p w14:paraId="31F934A1" w14:textId="77777777" w:rsidR="00C967F9" w:rsidRPr="00C967F9" w:rsidRDefault="00C967F9" w:rsidP="00B72F2E">
            <w:pPr>
              <w:pStyle w:val="Heading8"/>
              <w:ind w:left="-111" w:right="-2"/>
              <w:rPr>
                <w:rFonts w:ascii="Angsana New" w:hAnsi="Angsana New"/>
                <w:cs/>
              </w:rPr>
            </w:pPr>
            <w:r w:rsidRPr="00C967F9">
              <w:rPr>
                <w:rFonts w:ascii="Angsana New" w:hAnsi="Angsana New"/>
                <w:cs/>
              </w:rPr>
              <w:t xml:space="preserve">ทุนที่ออกและชำระแล้ว </w:t>
            </w:r>
            <w:r w:rsidRPr="00C967F9">
              <w:rPr>
                <w:rFonts w:ascii="Angsana New" w:hAnsi="Angsana New"/>
              </w:rPr>
              <w:t>-</w:t>
            </w:r>
            <w:r w:rsidRPr="00C967F9">
              <w:rPr>
                <w:rFonts w:ascii="Angsana New" w:hAnsi="Angsana New"/>
                <w:cs/>
              </w:rPr>
              <w:t xml:space="preserve"> หุ้นสามัญ</w:t>
            </w:r>
          </w:p>
        </w:tc>
        <w:tc>
          <w:tcPr>
            <w:tcW w:w="1474" w:type="dxa"/>
          </w:tcPr>
          <w:p w14:paraId="4064CD18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1CEBEE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E93FDF9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7F9" w:rsidRPr="00C967F9" w14:paraId="653544A8" w14:textId="77777777" w:rsidTr="004E2D98">
        <w:tc>
          <w:tcPr>
            <w:tcW w:w="6293" w:type="dxa"/>
          </w:tcPr>
          <w:p w14:paraId="2822FE48" w14:textId="77777777" w:rsidR="00C967F9" w:rsidRPr="00C967F9" w:rsidRDefault="00C967F9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67F9">
              <w:rPr>
                <w:rFonts w:ascii="Angsana New" w:hAnsi="Angsana New"/>
                <w:sz w:val="30"/>
                <w:szCs w:val="30"/>
                <w:cs/>
              </w:rPr>
              <w:t xml:space="preserve">มูลค่าหุ้นละ </w:t>
            </w:r>
            <w:r w:rsidR="0082763A" w:rsidRPr="0082763A">
              <w:rPr>
                <w:rFonts w:ascii="Angsana New" w:hAnsi="Angsana New"/>
                <w:sz w:val="30"/>
                <w:szCs w:val="30"/>
              </w:rPr>
              <w:t>0</w:t>
            </w:r>
            <w:r w:rsidRPr="00C967F9">
              <w:rPr>
                <w:rFonts w:ascii="Angsana New" w:hAnsi="Angsana New"/>
                <w:sz w:val="30"/>
                <w:szCs w:val="30"/>
              </w:rPr>
              <w:t>.5</w:t>
            </w:r>
            <w:r w:rsidR="0082763A" w:rsidRPr="0082763A">
              <w:rPr>
                <w:rFonts w:ascii="Angsana New" w:hAnsi="Angsana New"/>
                <w:sz w:val="30"/>
                <w:szCs w:val="30"/>
              </w:rPr>
              <w:t>0</w:t>
            </w:r>
            <w:r w:rsidRPr="00C967F9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474" w:type="dxa"/>
          </w:tcPr>
          <w:p w14:paraId="6181C62E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CAB20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75DD159" w14:textId="77777777" w:rsidR="00C967F9" w:rsidRPr="00C967F9" w:rsidRDefault="00C967F9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6056" w:rsidRPr="00C967F9" w14:paraId="28A1B12C" w14:textId="77777777" w:rsidTr="004E2D98">
        <w:tc>
          <w:tcPr>
            <w:tcW w:w="6293" w:type="dxa"/>
          </w:tcPr>
          <w:p w14:paraId="4797CEA7" w14:textId="70010C7D" w:rsidR="007D6056" w:rsidRPr="00C967F9" w:rsidRDefault="00427652" w:rsidP="00B72F2E">
            <w:pPr>
              <w:pStyle w:val="Heading8"/>
              <w:ind w:left="-111" w:right="-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ณ วันที่ </w:t>
            </w:r>
            <w:r w:rsidR="0082763A" w:rsidRPr="0082763A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 </w:t>
            </w:r>
            <w:r w:rsidR="0082763A" w:rsidRPr="0082763A">
              <w:rPr>
                <w:rFonts w:ascii="Angsana New" w:hAnsi="Angsana New"/>
              </w:rPr>
              <w:t>256</w:t>
            </w:r>
            <w:r w:rsidR="00D8250A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  <w:cs/>
              </w:rPr>
              <w:t xml:space="preserve"> และ </w:t>
            </w:r>
            <w:r w:rsidR="0082763A" w:rsidRPr="0082763A">
              <w:rPr>
                <w:rFonts w:ascii="Angsana New" w:hAnsi="Angsana New"/>
              </w:rPr>
              <w:t>256</w:t>
            </w:r>
            <w:r w:rsidR="00D8250A">
              <w:rPr>
                <w:rFonts w:ascii="Angsana New" w:hAnsi="Angsana New"/>
              </w:rPr>
              <w:t>7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25DFAC8B" w14:textId="77777777" w:rsidR="007D6056" w:rsidRPr="00C967F9" w:rsidRDefault="007D6056" w:rsidP="007C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2763A" w:rsidRPr="0082763A">
              <w:rPr>
                <w:rFonts w:ascii="Angsana New" w:hAnsi="Angsana New"/>
                <w:sz w:val="30"/>
                <w:szCs w:val="30"/>
              </w:rPr>
              <w:t>270</w:t>
            </w:r>
            <w:r w:rsidRPr="00C967F9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82763A" w:rsidRPr="0082763A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10EB1C1A" w14:textId="77777777" w:rsidR="007D6056" w:rsidRPr="00C967F9" w:rsidRDefault="007D6056" w:rsidP="006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26A1CF7D" w14:textId="77777777" w:rsidR="007D6056" w:rsidRPr="00C967F9" w:rsidRDefault="007D6056" w:rsidP="007C5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82763A" w:rsidRPr="0082763A">
              <w:rPr>
                <w:rFonts w:ascii="Angsana New" w:hAnsi="Angsana New"/>
                <w:sz w:val="30"/>
                <w:szCs w:val="30"/>
              </w:rPr>
              <w:t>135</w:t>
            </w:r>
            <w:r w:rsidRPr="00C967F9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82763A" w:rsidRPr="0082763A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14:paraId="5E16B8C1" w14:textId="77777777" w:rsidR="00C967F9" w:rsidRPr="00A33A20" w:rsidRDefault="00C967F9" w:rsidP="00C967F9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28BAA0CD" w14:textId="77777777" w:rsidR="00E9762C" w:rsidRDefault="00E9762C" w:rsidP="00061B1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1F59FA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</w:p>
    <w:p w14:paraId="1AB7A667" w14:textId="77777777" w:rsidR="00E9762C" w:rsidRPr="00A33A20" w:rsidRDefault="00E9762C" w:rsidP="00E97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2776D4D" w14:textId="77777777" w:rsidR="00E9762C" w:rsidRDefault="00E9762C" w:rsidP="004E2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ส่วนเกินมูลค่าหุ้นได้แก่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0AA8D913" w14:textId="77777777" w:rsidR="00E9762C" w:rsidRPr="00A33A20" w:rsidRDefault="00E9762C" w:rsidP="00E97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A9C66ED" w14:textId="77777777" w:rsidR="00061B19" w:rsidRPr="002F162A" w:rsidRDefault="00061B19" w:rsidP="00061B1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Pr="008966D5">
        <w:rPr>
          <w:rFonts w:ascii="Angsana New" w:hAnsi="Angsana New"/>
          <w:b/>
          <w:bCs/>
          <w:sz w:val="30"/>
          <w:szCs w:val="30"/>
          <w:cs/>
        </w:rPr>
        <w:t>สำรองตามก</w:t>
      </w:r>
      <w:r w:rsidRPr="008966D5">
        <w:rPr>
          <w:rFonts w:ascii="Angsana New" w:hAnsi="Angsana New" w:hint="cs"/>
          <w:b/>
          <w:bCs/>
          <w:sz w:val="30"/>
          <w:szCs w:val="30"/>
          <w:cs/>
        </w:rPr>
        <w:t>ฎ</w:t>
      </w:r>
      <w:r w:rsidRPr="008966D5">
        <w:rPr>
          <w:rFonts w:ascii="Angsana New" w:hAnsi="Angsana New"/>
          <w:b/>
          <w:bCs/>
          <w:sz w:val="30"/>
          <w:szCs w:val="30"/>
          <w:cs/>
        </w:rPr>
        <w:t>หมาย</w:t>
      </w:r>
    </w:p>
    <w:p w14:paraId="2D254E57" w14:textId="77777777" w:rsidR="00AF3740" w:rsidRPr="00A33A20" w:rsidRDefault="00AF3740" w:rsidP="00112C23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0B3B3AF2" w14:textId="77777777" w:rsidR="00B42D48" w:rsidRPr="00DB640B" w:rsidRDefault="00B42D48" w:rsidP="004E2D98">
      <w:pPr>
        <w:pStyle w:val="a4"/>
        <w:widowControl/>
        <w:tabs>
          <w:tab w:val="left" w:pos="567"/>
          <w:tab w:val="left" w:pos="1134"/>
        </w:tabs>
        <w:ind w:right="-23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B640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2763A" w:rsidRPr="0082763A">
        <w:rPr>
          <w:rFonts w:ascii="Angsana New" w:hAnsi="Angsana New" w:cs="Angsana New" w:hint="cs"/>
          <w:spacing w:val="-2"/>
          <w:sz w:val="30"/>
          <w:szCs w:val="30"/>
        </w:rPr>
        <w:t>2535</w:t>
      </w:r>
      <w:r w:rsidRPr="00DB640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มาตรา </w:t>
      </w:r>
      <w:r w:rsidR="0082763A" w:rsidRPr="0082763A">
        <w:rPr>
          <w:rFonts w:ascii="Angsana New" w:hAnsi="Angsana New" w:cs="Angsana New" w:hint="cs"/>
          <w:spacing w:val="-2"/>
          <w:sz w:val="30"/>
          <w:szCs w:val="30"/>
        </w:rPr>
        <w:t>116</w:t>
      </w:r>
      <w:r w:rsidRPr="00DB640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บริษัทต้องจัดสรรทุนสำรอง (“ทุนสำรองตามกฎหมาย”) อย่างน้อยร้อยละ </w:t>
      </w:r>
      <w:r w:rsidR="0082763A" w:rsidRPr="0082763A">
        <w:rPr>
          <w:rFonts w:ascii="Angsana New" w:hAnsi="Angsana New" w:cs="Angsana New" w:hint="cs"/>
          <w:spacing w:val="-2"/>
          <w:sz w:val="30"/>
          <w:szCs w:val="30"/>
        </w:rPr>
        <w:t>5</w:t>
      </w:r>
      <w:r w:rsidRPr="00DB640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จนกว่าทุนสำรองดังกล่าวจะมีจำนวนไม่น้อยกว่าร้อยละ </w:t>
      </w:r>
      <w:r w:rsidR="0082763A" w:rsidRPr="0082763A">
        <w:rPr>
          <w:rFonts w:ascii="Angsana New" w:hAnsi="Angsana New" w:cs="Angsana New" w:hint="cs"/>
          <w:spacing w:val="-2"/>
          <w:sz w:val="30"/>
          <w:szCs w:val="30"/>
        </w:rPr>
        <w:t>10</w:t>
      </w:r>
      <w:r w:rsidRPr="00DB640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ของทุนจดทะเบียน ทุนสำรองตามกฎหมายนี้จะนำไปจ่ายเป็นเงินปันผลไม่ได้</w:t>
      </w:r>
    </w:p>
    <w:p w14:paraId="7A51197F" w14:textId="77777777" w:rsidR="006C56C4" w:rsidRPr="00A33A20" w:rsidRDefault="006C56C4" w:rsidP="00112C23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  <w:cs/>
        </w:rPr>
      </w:pPr>
    </w:p>
    <w:p w14:paraId="144C1733" w14:textId="77777777" w:rsidR="006C56C4" w:rsidRPr="002F162A" w:rsidRDefault="006C56C4" w:rsidP="006C56C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4622AEF5" w14:textId="77777777" w:rsidR="006C56C4" w:rsidRPr="00753529" w:rsidRDefault="006C56C4" w:rsidP="006C5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6293"/>
        <w:gridCol w:w="1474"/>
        <w:gridCol w:w="238"/>
        <w:gridCol w:w="1474"/>
      </w:tblGrid>
      <w:tr w:rsidR="006C56C4" w:rsidRPr="00461B8C" w14:paraId="346D97AC" w14:textId="77777777" w:rsidTr="00BC3B5A">
        <w:tc>
          <w:tcPr>
            <w:tcW w:w="6293" w:type="dxa"/>
          </w:tcPr>
          <w:p w14:paraId="3B9EC605" w14:textId="77777777" w:rsidR="006C56C4" w:rsidRPr="00461B8C" w:rsidRDefault="006C56C4" w:rsidP="00D34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551F7F90" w14:textId="77777777" w:rsidR="006C56C4" w:rsidRPr="00461B8C" w:rsidRDefault="006C56C4" w:rsidP="00D34A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1B8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8250A" w:rsidRPr="00461B8C" w14:paraId="07A996D8" w14:textId="77777777" w:rsidTr="00BC3B5A">
        <w:tc>
          <w:tcPr>
            <w:tcW w:w="6293" w:type="dxa"/>
          </w:tcPr>
          <w:p w14:paraId="6B606B96" w14:textId="77777777" w:rsidR="00D8250A" w:rsidRPr="00461B8C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D0C4BFB" w14:textId="38D84DE1" w:rsidR="00D8250A" w:rsidRPr="00461B8C" w:rsidRDefault="00D8250A" w:rsidP="00D82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BCBCB02" w14:textId="77777777" w:rsidR="00D8250A" w:rsidRPr="00461B8C" w:rsidRDefault="00D8250A" w:rsidP="00D82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437B1B8" w14:textId="0BA8401A" w:rsidR="00D8250A" w:rsidRPr="00461B8C" w:rsidRDefault="00D8250A" w:rsidP="00D82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8250A" w:rsidRPr="00461B8C" w14:paraId="3C0BD886" w14:textId="77777777" w:rsidTr="00BC3B5A">
        <w:tc>
          <w:tcPr>
            <w:tcW w:w="6293" w:type="dxa"/>
          </w:tcPr>
          <w:p w14:paraId="100C9C63" w14:textId="77777777" w:rsidR="00D8250A" w:rsidRPr="00BC7719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C771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รายได้รับรู้ ณ เวลาใดเวลาหนึ่ง</w:t>
            </w:r>
          </w:p>
        </w:tc>
        <w:tc>
          <w:tcPr>
            <w:tcW w:w="1474" w:type="dxa"/>
          </w:tcPr>
          <w:p w14:paraId="4ED8331E" w14:textId="77777777" w:rsidR="00D8250A" w:rsidRPr="00894E9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72DE5BB" w14:textId="77777777" w:rsidR="00D8250A" w:rsidRPr="00461B8C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6D31CFD" w14:textId="77777777" w:rsidR="00D8250A" w:rsidRPr="00894E9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50A" w:rsidRPr="00461B8C" w14:paraId="4124E4D5" w14:textId="77777777" w:rsidTr="00BC3B5A">
        <w:tc>
          <w:tcPr>
            <w:tcW w:w="6293" w:type="dxa"/>
          </w:tcPr>
          <w:p w14:paraId="2D7E5284" w14:textId="77777777" w:rsidR="00D8250A" w:rsidRPr="00BC7719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771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62305084" w14:textId="2DB66A6F" w:rsidR="00D8250A" w:rsidRPr="00894E96" w:rsidRDefault="00AA2C20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451,273</w:t>
            </w:r>
          </w:p>
        </w:tc>
        <w:tc>
          <w:tcPr>
            <w:tcW w:w="238" w:type="dxa"/>
          </w:tcPr>
          <w:p w14:paraId="728DCB7D" w14:textId="77777777" w:rsidR="00D8250A" w:rsidRPr="00461B8C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21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44C47E0F" w14:textId="06BF94CA" w:rsidR="00D8250A" w:rsidRPr="00894E9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487,516</w:t>
            </w:r>
          </w:p>
        </w:tc>
      </w:tr>
    </w:tbl>
    <w:p w14:paraId="3F6BA1FC" w14:textId="77777777" w:rsidR="00DB640B" w:rsidRDefault="00DB640B" w:rsidP="00DB6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1F321BE3" w14:textId="77777777" w:rsidR="00A33A20" w:rsidRDefault="00A33A20" w:rsidP="00DB6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6064970C" w14:textId="77777777" w:rsidR="00A33A20" w:rsidRDefault="00A33A20" w:rsidP="00DB6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0E03A16C" w14:textId="77777777" w:rsidR="006C66D9" w:rsidRPr="002F162A" w:rsidRDefault="006C66D9" w:rsidP="006C66D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รายได้อื่น</w:t>
      </w:r>
    </w:p>
    <w:p w14:paraId="3C545B97" w14:textId="77777777" w:rsidR="0022220E" w:rsidRPr="0038465A" w:rsidRDefault="0022220E" w:rsidP="00222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6293"/>
        <w:gridCol w:w="1474"/>
        <w:gridCol w:w="238"/>
        <w:gridCol w:w="1474"/>
      </w:tblGrid>
      <w:tr w:rsidR="0022220E" w:rsidRPr="00461B8C" w14:paraId="24360F01" w14:textId="77777777" w:rsidTr="00BC3B5A">
        <w:tc>
          <w:tcPr>
            <w:tcW w:w="6293" w:type="dxa"/>
          </w:tcPr>
          <w:p w14:paraId="0B4A81E8" w14:textId="77777777" w:rsidR="0022220E" w:rsidRPr="00461B8C" w:rsidRDefault="0022220E" w:rsidP="006A4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446650C9" w14:textId="77777777" w:rsidR="0022220E" w:rsidRPr="00461B8C" w:rsidRDefault="0022220E" w:rsidP="006A4F7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1B8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8250A" w:rsidRPr="00461B8C" w14:paraId="242D2715" w14:textId="77777777" w:rsidTr="00BC3B5A">
        <w:tc>
          <w:tcPr>
            <w:tcW w:w="6293" w:type="dxa"/>
          </w:tcPr>
          <w:p w14:paraId="48EA66FD" w14:textId="77777777" w:rsidR="00D8250A" w:rsidRPr="00461B8C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37DD8A4" w14:textId="0BE8586B" w:rsidR="00D8250A" w:rsidRPr="00461B8C" w:rsidRDefault="00D8250A" w:rsidP="00D82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DECF885" w14:textId="77777777" w:rsidR="00D8250A" w:rsidRPr="00461B8C" w:rsidRDefault="00D8250A" w:rsidP="00D82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37070A91" w14:textId="6A87486C" w:rsidR="00D8250A" w:rsidRPr="00461B8C" w:rsidRDefault="00D8250A" w:rsidP="00D82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8250A" w:rsidRPr="00587293" w14:paraId="4CF4F05F" w14:textId="77777777" w:rsidTr="00BC3B5A">
        <w:tc>
          <w:tcPr>
            <w:tcW w:w="6293" w:type="dxa"/>
          </w:tcPr>
          <w:p w14:paraId="73411243" w14:textId="77777777" w:rsidR="00D8250A" w:rsidRPr="00587293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266990A" w14:textId="77777777" w:rsidR="00D8250A" w:rsidRPr="00587293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14:paraId="5509E27B" w14:textId="77777777" w:rsidR="00D8250A" w:rsidRPr="00587293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7427E51" w14:textId="77777777" w:rsidR="00D8250A" w:rsidRPr="00587293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250A" w:rsidRPr="00461B8C" w14:paraId="1EACD802" w14:textId="77777777" w:rsidTr="00BC3B5A">
        <w:tc>
          <w:tcPr>
            <w:tcW w:w="6293" w:type="dxa"/>
          </w:tcPr>
          <w:p w14:paraId="6BB64B98" w14:textId="77777777" w:rsidR="00D8250A" w:rsidRPr="00461B8C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309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รายได้จากการขายเศษวั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สดุ </w:t>
            </w:r>
          </w:p>
        </w:tc>
        <w:tc>
          <w:tcPr>
            <w:tcW w:w="1474" w:type="dxa"/>
          </w:tcPr>
          <w:p w14:paraId="4B7EF350" w14:textId="0C406964" w:rsidR="00D8250A" w:rsidRPr="00894E96" w:rsidRDefault="00AE54A1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3,273</w:t>
            </w:r>
          </w:p>
        </w:tc>
        <w:tc>
          <w:tcPr>
            <w:tcW w:w="238" w:type="dxa"/>
          </w:tcPr>
          <w:p w14:paraId="60492FE2" w14:textId="77777777" w:rsidR="00D8250A" w:rsidRPr="00461B8C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2BED98D" w14:textId="00E9E7BA" w:rsidR="00D8250A" w:rsidRPr="00894E9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3,126</w:t>
            </w:r>
          </w:p>
        </w:tc>
      </w:tr>
      <w:tr w:rsidR="00D8250A" w:rsidRPr="00461B8C" w14:paraId="27FCDF6C" w14:textId="77777777" w:rsidTr="00BC3B5A">
        <w:tc>
          <w:tcPr>
            <w:tcW w:w="6293" w:type="dxa"/>
          </w:tcPr>
          <w:p w14:paraId="67E779D9" w14:textId="77777777" w:rsidR="00D8250A" w:rsidRPr="00461B8C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B8C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63A71B8" w14:textId="665D1B91" w:rsidR="00D8250A" w:rsidRPr="00894E96" w:rsidRDefault="00AE54A1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A12319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38" w:type="dxa"/>
          </w:tcPr>
          <w:p w14:paraId="7B296B4B" w14:textId="77777777" w:rsidR="00D8250A" w:rsidRPr="00461B8C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21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F061913" w14:textId="3F25A027" w:rsidR="00D8250A" w:rsidRPr="00894E9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</w:tr>
      <w:tr w:rsidR="00D8250A" w:rsidRPr="00461B8C" w14:paraId="6B0FD5B4" w14:textId="77777777" w:rsidTr="00BC3B5A">
        <w:tc>
          <w:tcPr>
            <w:tcW w:w="6293" w:type="dxa"/>
          </w:tcPr>
          <w:p w14:paraId="2B13ECE8" w14:textId="77777777" w:rsidR="00D8250A" w:rsidRPr="00DC444D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44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6743C60" w14:textId="35713F1D" w:rsidR="00D8250A" w:rsidRPr="00894E96" w:rsidRDefault="00AE54A1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</w:t>
            </w:r>
            <w:r w:rsidR="00A12319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38" w:type="dxa"/>
          </w:tcPr>
          <w:p w14:paraId="243CFC47" w14:textId="77777777" w:rsidR="00D8250A" w:rsidRPr="00461B8C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21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2A6FB9F" w14:textId="734EB41A" w:rsidR="00D8250A" w:rsidRPr="00894E9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5,796</w:t>
            </w:r>
          </w:p>
        </w:tc>
      </w:tr>
    </w:tbl>
    <w:p w14:paraId="59865D84" w14:textId="77777777" w:rsidR="00C967F9" w:rsidRPr="00914887" w:rsidRDefault="00C967F9" w:rsidP="00C9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2BE6600" w14:textId="77777777" w:rsidR="002929FE" w:rsidRPr="002F162A" w:rsidRDefault="002929FE" w:rsidP="003D499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791756">
        <w:rPr>
          <w:rFonts w:ascii="Angsana New" w:hAnsi="Angsana New"/>
          <w:b/>
          <w:bCs/>
          <w:sz w:val="30"/>
          <w:szCs w:val="30"/>
          <w:cs/>
        </w:rPr>
        <w:t>ค่าใช้จ่ายตาม</w:t>
      </w:r>
      <w:r w:rsidR="006003EE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</w:p>
    <w:p w14:paraId="2D5BC7B2" w14:textId="77777777" w:rsidR="00891BF9" w:rsidRPr="00914887" w:rsidRDefault="00891BF9" w:rsidP="00891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08CC42" w14:textId="77777777" w:rsidR="00891BF9" w:rsidRDefault="00891BF9" w:rsidP="00891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966D5">
        <w:rPr>
          <w:rFonts w:ascii="Angsana New" w:hAnsi="Angsana New"/>
          <w:sz w:val="30"/>
          <w:szCs w:val="30"/>
          <w:cs/>
        </w:rPr>
        <w:t>ค่าใช้จ่ายตาม</w:t>
      </w:r>
      <w:r w:rsidR="00B21DC1">
        <w:rPr>
          <w:rFonts w:ascii="Angsana New" w:hAnsi="Angsana New" w:hint="cs"/>
          <w:sz w:val="30"/>
          <w:szCs w:val="30"/>
          <w:cs/>
        </w:rPr>
        <w:t>ธรรมชาติ</w:t>
      </w:r>
      <w:r w:rsidRPr="008966D5">
        <w:rPr>
          <w:rFonts w:ascii="Angsana New" w:hAnsi="Angsana New"/>
          <w:sz w:val="30"/>
          <w:szCs w:val="30"/>
          <w:cs/>
        </w:rPr>
        <w:t>ที่สำคัญ มีดังนี้</w:t>
      </w:r>
    </w:p>
    <w:p w14:paraId="2D90DC97" w14:textId="77777777" w:rsidR="00891BF9" w:rsidRPr="005403E7" w:rsidRDefault="00891BF9" w:rsidP="00891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6293"/>
        <w:gridCol w:w="1474"/>
        <w:gridCol w:w="238"/>
        <w:gridCol w:w="1474"/>
      </w:tblGrid>
      <w:tr w:rsidR="00891BF9" w:rsidRPr="00894E96" w14:paraId="31775C30" w14:textId="77777777" w:rsidTr="00BC3B5A">
        <w:tc>
          <w:tcPr>
            <w:tcW w:w="6293" w:type="dxa"/>
          </w:tcPr>
          <w:p w14:paraId="296B53D0" w14:textId="77777777" w:rsidR="00891BF9" w:rsidRPr="00B24F35" w:rsidRDefault="00891BF9" w:rsidP="0089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157B2CEE" w14:textId="77777777" w:rsidR="00891BF9" w:rsidRPr="00894E96" w:rsidRDefault="00891BF9" w:rsidP="00891BF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E9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8250A" w:rsidRPr="00894E96" w14:paraId="5C025DC5" w14:textId="77777777" w:rsidTr="00BC3B5A">
        <w:tc>
          <w:tcPr>
            <w:tcW w:w="6293" w:type="dxa"/>
          </w:tcPr>
          <w:p w14:paraId="4B1859FB" w14:textId="77777777" w:rsidR="00D8250A" w:rsidRPr="00B24F35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0040C309" w14:textId="54A2F129" w:rsidR="00D8250A" w:rsidRPr="00894E96" w:rsidRDefault="00D8250A" w:rsidP="00D82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F86E35F" w14:textId="77777777" w:rsidR="00D8250A" w:rsidRPr="00894E96" w:rsidRDefault="00D8250A" w:rsidP="00D82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04CD88B6" w14:textId="07B6FD3E" w:rsidR="00D8250A" w:rsidRPr="00894E96" w:rsidRDefault="00D8250A" w:rsidP="00D82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8250A" w:rsidRPr="0038465A" w14:paraId="4C2C9A7F" w14:textId="77777777" w:rsidTr="00BC3B5A">
        <w:tc>
          <w:tcPr>
            <w:tcW w:w="6293" w:type="dxa"/>
          </w:tcPr>
          <w:p w14:paraId="61D43C7C" w14:textId="77777777" w:rsidR="00D8250A" w:rsidRPr="0038465A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6214CCC" w14:textId="77777777" w:rsidR="00D8250A" w:rsidRPr="0038465A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68BE93A" w14:textId="77777777" w:rsidR="00D8250A" w:rsidRPr="0038465A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07F3BFA" w14:textId="77777777" w:rsidR="00D8250A" w:rsidRPr="0038465A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250A" w:rsidRPr="00894E96" w14:paraId="2745DEDE" w14:textId="77777777" w:rsidTr="00BC3B5A">
        <w:tc>
          <w:tcPr>
            <w:tcW w:w="6293" w:type="dxa"/>
          </w:tcPr>
          <w:p w14:paraId="662FC836" w14:textId="77777777" w:rsidR="00D8250A" w:rsidRPr="00B24F35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4F3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74" w:type="dxa"/>
          </w:tcPr>
          <w:p w14:paraId="5220A3CC" w14:textId="60ABF05E" w:rsidR="00D8250A" w:rsidRPr="00BF4CE6" w:rsidRDefault="009968D3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283,207</w:t>
            </w:r>
          </w:p>
        </w:tc>
        <w:tc>
          <w:tcPr>
            <w:tcW w:w="238" w:type="dxa"/>
          </w:tcPr>
          <w:p w14:paraId="49389D54" w14:textId="77777777" w:rsidR="00D8250A" w:rsidRPr="00894E96" w:rsidRDefault="00D8250A" w:rsidP="00D8250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BF87FA7" w14:textId="21532FBE" w:rsidR="00D8250A" w:rsidRPr="002E54B8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328,491</w:t>
            </w:r>
          </w:p>
        </w:tc>
      </w:tr>
      <w:tr w:rsidR="00D8250A" w:rsidRPr="00894E96" w14:paraId="3CC6DF42" w14:textId="77777777" w:rsidTr="00BC3B5A">
        <w:tc>
          <w:tcPr>
            <w:tcW w:w="6293" w:type="dxa"/>
          </w:tcPr>
          <w:p w14:paraId="3E83C324" w14:textId="77777777" w:rsidR="00D8250A" w:rsidRPr="00B24F35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4F35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74" w:type="dxa"/>
          </w:tcPr>
          <w:p w14:paraId="5FE20369" w14:textId="122F54FD" w:rsidR="00D8250A" w:rsidRPr="00BF4CE6" w:rsidRDefault="009968D3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20,503</w:t>
            </w:r>
          </w:p>
        </w:tc>
        <w:tc>
          <w:tcPr>
            <w:tcW w:w="238" w:type="dxa"/>
          </w:tcPr>
          <w:p w14:paraId="7CA9A9FC" w14:textId="77777777" w:rsidR="00D8250A" w:rsidRPr="00894E96" w:rsidRDefault="00D8250A" w:rsidP="00D8250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3EB1665" w14:textId="3C0A12E1" w:rsidR="00D8250A" w:rsidRPr="00894E9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12,251</w:t>
            </w:r>
          </w:p>
        </w:tc>
      </w:tr>
      <w:tr w:rsidR="00D8250A" w:rsidRPr="00894E96" w14:paraId="2096A2F8" w14:textId="77777777" w:rsidTr="00BC3B5A">
        <w:tc>
          <w:tcPr>
            <w:tcW w:w="6293" w:type="dxa"/>
          </w:tcPr>
          <w:p w14:paraId="346FB427" w14:textId="77777777" w:rsidR="00D8250A" w:rsidRPr="00B24F35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4F35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B24F35">
              <w:rPr>
                <w:rFonts w:ascii="Angsana New" w:hAnsi="Angsana New" w:hint="cs"/>
                <w:sz w:val="30"/>
                <w:szCs w:val="30"/>
                <w:cs/>
              </w:rPr>
              <w:t>เกี่ยวกับพนักงาน</w:t>
            </w:r>
          </w:p>
        </w:tc>
        <w:tc>
          <w:tcPr>
            <w:tcW w:w="1474" w:type="dxa"/>
          </w:tcPr>
          <w:p w14:paraId="3C5F1974" w14:textId="4BF95F9E" w:rsidR="00D8250A" w:rsidRPr="00BF4CE6" w:rsidRDefault="006E7CD3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59,</w:t>
            </w:r>
            <w:r w:rsidR="00517E71">
              <w:rPr>
                <w:rFonts w:ascii="Angsana New" w:hAnsi="Angsana New"/>
                <w:sz w:val="30"/>
                <w:szCs w:val="30"/>
              </w:rPr>
              <w:t>803</w:t>
            </w:r>
          </w:p>
        </w:tc>
        <w:tc>
          <w:tcPr>
            <w:tcW w:w="238" w:type="dxa"/>
          </w:tcPr>
          <w:p w14:paraId="27605674" w14:textId="77777777" w:rsidR="00D8250A" w:rsidRPr="00894E96" w:rsidRDefault="00D8250A" w:rsidP="00D8250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5E1556A" w14:textId="62A0F2A6" w:rsidR="00D8250A" w:rsidRPr="00894E9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55,949</w:t>
            </w:r>
          </w:p>
        </w:tc>
      </w:tr>
      <w:tr w:rsidR="00D8250A" w:rsidRPr="00894E96" w14:paraId="65CC9688" w14:textId="77777777" w:rsidTr="00BC3B5A">
        <w:tc>
          <w:tcPr>
            <w:tcW w:w="6293" w:type="dxa"/>
          </w:tcPr>
          <w:p w14:paraId="4DF6C74E" w14:textId="77777777" w:rsidR="00D8250A" w:rsidRPr="00B24F35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4F3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474" w:type="dxa"/>
          </w:tcPr>
          <w:p w14:paraId="0F48D28E" w14:textId="08EB53BD" w:rsidR="00D8250A" w:rsidRPr="00BF4CE6" w:rsidRDefault="009968D3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18,0</w:t>
            </w:r>
            <w:r w:rsidR="004101D4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8" w:type="dxa"/>
          </w:tcPr>
          <w:p w14:paraId="77C2558B" w14:textId="77777777" w:rsidR="00D8250A" w:rsidRPr="00894E96" w:rsidRDefault="00D8250A" w:rsidP="00D8250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558AC08" w14:textId="62CCACB7" w:rsidR="00D8250A" w:rsidRPr="00894E9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18,047</w:t>
            </w:r>
          </w:p>
        </w:tc>
      </w:tr>
      <w:tr w:rsidR="00D8250A" w:rsidRPr="00894E96" w14:paraId="2DA293C4" w14:textId="77777777" w:rsidTr="00BC3B5A">
        <w:tc>
          <w:tcPr>
            <w:tcW w:w="6293" w:type="dxa"/>
          </w:tcPr>
          <w:p w14:paraId="74B7C156" w14:textId="77777777" w:rsidR="00D8250A" w:rsidRPr="00B24F35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4F35">
              <w:rPr>
                <w:rFonts w:ascii="Angsana New" w:hAnsi="Angsana New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474" w:type="dxa"/>
          </w:tcPr>
          <w:p w14:paraId="4880E997" w14:textId="75F5FD99" w:rsidR="00D8250A" w:rsidRPr="00BF4CE6" w:rsidRDefault="009968D3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18,087</w:t>
            </w:r>
          </w:p>
        </w:tc>
        <w:tc>
          <w:tcPr>
            <w:tcW w:w="238" w:type="dxa"/>
          </w:tcPr>
          <w:p w14:paraId="148E2EAF" w14:textId="77777777" w:rsidR="00D8250A" w:rsidRPr="00894E96" w:rsidRDefault="00D8250A" w:rsidP="00D8250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DA1A779" w14:textId="76BBFF37" w:rsidR="00D8250A" w:rsidRPr="00894E9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19,828</w:t>
            </w:r>
          </w:p>
        </w:tc>
      </w:tr>
      <w:tr w:rsidR="00D8250A" w:rsidRPr="00894E96" w14:paraId="649FCDA0" w14:textId="77777777" w:rsidTr="00BC3B5A">
        <w:tc>
          <w:tcPr>
            <w:tcW w:w="6293" w:type="dxa"/>
          </w:tcPr>
          <w:p w14:paraId="510B92A1" w14:textId="77777777" w:rsidR="00D8250A" w:rsidRPr="00B24F35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OLE_LINK3"/>
            <w:r w:rsidRPr="00B24F3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  <w:bookmarkEnd w:id="2"/>
          </w:p>
        </w:tc>
        <w:tc>
          <w:tcPr>
            <w:tcW w:w="1474" w:type="dxa"/>
          </w:tcPr>
          <w:p w14:paraId="44050ED1" w14:textId="3FB365B7" w:rsidR="00D8250A" w:rsidRPr="00BF4CE6" w:rsidRDefault="009968D3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7C3B6C">
              <w:rPr>
                <w:rFonts w:ascii="Angsana New" w:hAnsi="Angsana New"/>
                <w:sz w:val="30"/>
                <w:szCs w:val="30"/>
              </w:rPr>
              <w:t>15,216</w:t>
            </w:r>
          </w:p>
        </w:tc>
        <w:tc>
          <w:tcPr>
            <w:tcW w:w="238" w:type="dxa"/>
          </w:tcPr>
          <w:p w14:paraId="11164A16" w14:textId="77777777" w:rsidR="00D8250A" w:rsidRPr="00894E9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F24DF86" w14:textId="5C0EFA27" w:rsidR="00D8250A" w:rsidRPr="00894E9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14,056</w:t>
            </w:r>
          </w:p>
        </w:tc>
      </w:tr>
      <w:tr w:rsidR="00D8250A" w:rsidRPr="00894E96" w14:paraId="70DB08F2" w14:textId="77777777" w:rsidTr="00BC3B5A">
        <w:tc>
          <w:tcPr>
            <w:tcW w:w="6293" w:type="dxa"/>
          </w:tcPr>
          <w:p w14:paraId="61A06AEF" w14:textId="77777777" w:rsidR="00D8250A" w:rsidRPr="00B24F35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4F35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และค่าบริการกระจายสินค้า</w:t>
            </w:r>
          </w:p>
        </w:tc>
        <w:tc>
          <w:tcPr>
            <w:tcW w:w="1474" w:type="dxa"/>
          </w:tcPr>
          <w:p w14:paraId="62333DAC" w14:textId="49D752A8" w:rsidR="00D8250A" w:rsidRPr="00BF4CE6" w:rsidRDefault="009968D3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10,452</w:t>
            </w:r>
          </w:p>
        </w:tc>
        <w:tc>
          <w:tcPr>
            <w:tcW w:w="238" w:type="dxa"/>
          </w:tcPr>
          <w:p w14:paraId="62D1CA12" w14:textId="77777777" w:rsidR="00D8250A" w:rsidRPr="00894E9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5420588" w14:textId="13BD70B8" w:rsidR="00D8250A" w:rsidRPr="0082763A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10,288</w:t>
            </w:r>
          </w:p>
        </w:tc>
      </w:tr>
    </w:tbl>
    <w:p w14:paraId="1DF32440" w14:textId="77777777" w:rsidR="00587293" w:rsidRDefault="00587293" w:rsidP="00C9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3C27A4D" w14:textId="64D47B54" w:rsidR="00B24F35" w:rsidRDefault="00B248C3" w:rsidP="00C9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C836FF">
        <w:rPr>
          <w:rFonts w:ascii="Angsana New" w:hAnsi="Angsana New" w:hint="cs"/>
          <w:spacing w:val="-2"/>
          <w:sz w:val="30"/>
          <w:szCs w:val="30"/>
          <w:cs/>
        </w:rPr>
        <w:t>บริษัทได้จัดให้มีเงินกองทุนสำรองเลี้ยงชีพพนักงานตามความในพร</w:t>
      </w:r>
      <w:r w:rsidR="007575A1" w:rsidRPr="00C836FF">
        <w:rPr>
          <w:rFonts w:ascii="Angsana New" w:hAnsi="Angsana New" w:hint="cs"/>
          <w:spacing w:val="-2"/>
          <w:sz w:val="30"/>
          <w:szCs w:val="30"/>
          <w:cs/>
        </w:rPr>
        <w:t>ะราชบัญญัติกองทุนสำรองเลี้ยงชีพ</w:t>
      </w:r>
      <w:r w:rsidRPr="00C836FF">
        <w:rPr>
          <w:rFonts w:ascii="Angsana New" w:hAnsi="Angsana New" w:hint="cs"/>
          <w:spacing w:val="-2"/>
          <w:sz w:val="30"/>
          <w:szCs w:val="30"/>
          <w:cs/>
        </w:rPr>
        <w:t>สำหรับพนักงานของบริษัทบนพื้นฐานความสมัครใจของพนักงานในการเป็นสมาชิกของกองทุน ตามข้อบังคับของกองทุน บริษัทและพนักงานจะจ่ายเงินสมทบและเงินสะสมเข้ากองทุนในอัตราร้อยละ</w:t>
      </w:r>
      <w:r w:rsidR="00C836FF" w:rsidRPr="00C836FF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="0082763A" w:rsidRPr="0082763A">
        <w:rPr>
          <w:rFonts w:ascii="Angsana New" w:hAnsi="Angsana New" w:hint="cs"/>
          <w:spacing w:val="-2"/>
          <w:sz w:val="30"/>
          <w:szCs w:val="30"/>
        </w:rPr>
        <w:t>2</w:t>
      </w:r>
      <w:r w:rsidR="00C836FF" w:rsidRPr="00C836FF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Pr="00C836FF">
        <w:rPr>
          <w:rFonts w:ascii="Angsana New" w:hAnsi="Angsana New" w:hint="cs"/>
          <w:spacing w:val="-2"/>
          <w:sz w:val="30"/>
          <w:szCs w:val="30"/>
          <w:cs/>
        </w:rPr>
        <w:t>ของเงินเดื</w:t>
      </w:r>
      <w:r w:rsidR="00C836FF">
        <w:rPr>
          <w:rFonts w:ascii="Angsana New" w:hAnsi="Angsana New" w:hint="cs"/>
          <w:spacing w:val="-2"/>
          <w:sz w:val="30"/>
          <w:szCs w:val="30"/>
          <w:cs/>
        </w:rPr>
        <w:t>อนพนักงาน</w:t>
      </w:r>
      <w:r w:rsidR="00C836FF" w:rsidRPr="00C836FF">
        <w:rPr>
          <w:rFonts w:ascii="Angsana New" w:hAnsi="Angsana New" w:hint="cs"/>
          <w:color w:val="FFFFFF"/>
          <w:spacing w:val="-2"/>
          <w:sz w:val="30"/>
          <w:szCs w:val="30"/>
          <w:cs/>
        </w:rPr>
        <w:t>-</w:t>
      </w:r>
      <w:r w:rsidRPr="00C836FF">
        <w:rPr>
          <w:rFonts w:ascii="Angsana New" w:hAnsi="Angsana New" w:hint="cs"/>
          <w:spacing w:val="-2"/>
          <w:sz w:val="30"/>
          <w:szCs w:val="30"/>
          <w:cs/>
        </w:rPr>
        <w:t>ส่วนที่บริษัทจ่ายสมทบ</w:t>
      </w:r>
      <w:r w:rsidR="009145D8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Pr="00C836FF">
        <w:rPr>
          <w:rFonts w:ascii="Angsana New" w:hAnsi="Angsana New" w:hint="cs"/>
          <w:spacing w:val="-2"/>
          <w:sz w:val="30"/>
          <w:szCs w:val="30"/>
          <w:cs/>
        </w:rPr>
        <w:t>ซึ่งบันทึกเป็นค่าใช้จ่ายสำหรับปีสิ้นสุดวันที่</w:t>
      </w:r>
      <w:r w:rsidR="00C836FF" w:rsidRPr="00C836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2763A" w:rsidRPr="0082763A">
        <w:rPr>
          <w:rFonts w:ascii="Angsana New" w:hAnsi="Angsana New" w:hint="cs"/>
          <w:spacing w:val="-2"/>
          <w:sz w:val="30"/>
          <w:szCs w:val="30"/>
        </w:rPr>
        <w:t>31</w:t>
      </w:r>
      <w:r w:rsidR="00C836FF" w:rsidRPr="00C836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836FF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C836FF" w:rsidRPr="00C836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2763A" w:rsidRPr="0082763A">
        <w:rPr>
          <w:rFonts w:ascii="Angsana New" w:hAnsi="Angsana New" w:hint="cs"/>
          <w:spacing w:val="-2"/>
          <w:sz w:val="30"/>
          <w:szCs w:val="30"/>
        </w:rPr>
        <w:t>256</w:t>
      </w:r>
      <w:r w:rsidR="00D8250A">
        <w:rPr>
          <w:rFonts w:ascii="Angsana New" w:hAnsi="Angsana New"/>
          <w:spacing w:val="-2"/>
          <w:sz w:val="30"/>
          <w:szCs w:val="30"/>
        </w:rPr>
        <w:t>8</w:t>
      </w:r>
      <w:r w:rsidR="00C836FF" w:rsidRPr="00C836FF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82763A" w:rsidRPr="0082763A">
        <w:rPr>
          <w:rFonts w:ascii="Angsana New" w:hAnsi="Angsana New" w:hint="cs"/>
          <w:spacing w:val="-2"/>
          <w:sz w:val="30"/>
          <w:szCs w:val="30"/>
        </w:rPr>
        <w:t>256</w:t>
      </w:r>
      <w:r w:rsidR="00D8250A">
        <w:rPr>
          <w:rFonts w:ascii="Angsana New" w:hAnsi="Angsana New"/>
          <w:spacing w:val="-2"/>
          <w:sz w:val="30"/>
          <w:szCs w:val="30"/>
        </w:rPr>
        <w:t>7</w:t>
      </w:r>
      <w:r w:rsidR="00C836FF" w:rsidRPr="00C836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575A1" w:rsidRPr="00C836FF">
        <w:rPr>
          <w:rFonts w:ascii="Angsana New" w:hAnsi="Angsana New" w:hint="cs"/>
          <w:spacing w:val="-2"/>
          <w:sz w:val="30"/>
          <w:szCs w:val="30"/>
          <w:cs/>
        </w:rPr>
        <w:t>มีจำนวนเงิน</w:t>
      </w:r>
      <w:r w:rsidR="007575A1" w:rsidRPr="002E088E">
        <w:rPr>
          <w:rFonts w:ascii="Angsana New" w:hAnsi="Angsana New" w:hint="cs"/>
          <w:spacing w:val="-2"/>
          <w:sz w:val="30"/>
          <w:szCs w:val="30"/>
          <w:cs/>
        </w:rPr>
        <w:t>ประมาณ</w:t>
      </w:r>
      <w:r w:rsidR="00C836FF" w:rsidRPr="002E088E">
        <w:rPr>
          <w:rFonts w:ascii="Angsana New" w:hAnsi="Angsana New"/>
          <w:spacing w:val="-2"/>
          <w:sz w:val="30"/>
          <w:szCs w:val="30"/>
        </w:rPr>
        <w:t xml:space="preserve"> </w:t>
      </w:r>
      <w:r w:rsidR="0082763A" w:rsidRPr="008247A7">
        <w:rPr>
          <w:rFonts w:ascii="Angsana New" w:hAnsi="Angsana New" w:hint="cs"/>
          <w:spacing w:val="-2"/>
          <w:sz w:val="30"/>
          <w:szCs w:val="30"/>
        </w:rPr>
        <w:t>0</w:t>
      </w:r>
      <w:r w:rsidR="00D04DE3" w:rsidRPr="008247A7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82763A" w:rsidRPr="008247A7">
        <w:rPr>
          <w:rFonts w:ascii="Angsana New" w:hAnsi="Angsana New" w:hint="cs"/>
          <w:spacing w:val="-2"/>
          <w:sz w:val="30"/>
          <w:szCs w:val="30"/>
        </w:rPr>
        <w:t>2</w:t>
      </w:r>
      <w:r w:rsidR="008247A7" w:rsidRPr="008247A7">
        <w:rPr>
          <w:rFonts w:ascii="Angsana New" w:hAnsi="Angsana New"/>
          <w:spacing w:val="-2"/>
          <w:sz w:val="30"/>
          <w:szCs w:val="30"/>
        </w:rPr>
        <w:t>5</w:t>
      </w:r>
      <w:r w:rsidR="008247A7">
        <w:rPr>
          <w:rFonts w:ascii="Angsana New" w:hAnsi="Angsana New"/>
          <w:spacing w:val="-2"/>
          <w:sz w:val="30"/>
          <w:szCs w:val="30"/>
        </w:rPr>
        <w:t xml:space="preserve"> </w:t>
      </w:r>
      <w:r w:rsidR="00E0608D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8247A7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8247A7">
        <w:rPr>
          <w:rFonts w:ascii="Angsana New" w:hAnsi="Angsana New"/>
          <w:spacing w:val="-2"/>
          <w:sz w:val="30"/>
          <w:szCs w:val="30"/>
        </w:rPr>
        <w:t>0.24</w:t>
      </w:r>
      <w:r w:rsidR="00C967F9" w:rsidRPr="002E088E">
        <w:rPr>
          <w:rFonts w:ascii="Angsana New" w:hAnsi="Angsana New"/>
          <w:spacing w:val="-2"/>
          <w:sz w:val="30"/>
          <w:szCs w:val="30"/>
        </w:rPr>
        <w:t xml:space="preserve"> </w:t>
      </w:r>
      <w:r w:rsidR="00C967F9" w:rsidRPr="002E088E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C967F9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="00E0608D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</w:p>
    <w:p w14:paraId="5663AD57" w14:textId="77777777" w:rsidR="00B35C25" w:rsidRDefault="00B35C25" w:rsidP="00C9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89AD9F1" w14:textId="77777777" w:rsidR="00B35C25" w:rsidRDefault="00B35C25" w:rsidP="00C9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9845F14" w14:textId="77777777" w:rsidR="00B35C25" w:rsidRDefault="00B35C25" w:rsidP="00C9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6DAA7A7" w14:textId="3A54695B" w:rsidR="00DB56B9" w:rsidRPr="00A767D9" w:rsidRDefault="00DB56B9" w:rsidP="00DB56B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A767D9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ค่าใช้จ่ายภาษีเงินได้</w:t>
      </w:r>
    </w:p>
    <w:p w14:paraId="2D5E76AE" w14:textId="77777777" w:rsidR="00DB56B9" w:rsidRPr="00B35C25" w:rsidRDefault="00DB56B9" w:rsidP="00DB5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79" w:type="dxa"/>
        <w:tblLayout w:type="fixed"/>
        <w:tblLook w:val="04A0" w:firstRow="1" w:lastRow="0" w:firstColumn="1" w:lastColumn="0" w:noHBand="0" w:noVBand="1"/>
      </w:tblPr>
      <w:tblGrid>
        <w:gridCol w:w="6293"/>
        <w:gridCol w:w="1474"/>
        <w:gridCol w:w="236"/>
        <w:gridCol w:w="1476"/>
      </w:tblGrid>
      <w:tr w:rsidR="00DB56B9" w:rsidRPr="00024474" w14:paraId="154A6CC6" w14:textId="77777777" w:rsidTr="00417EA0">
        <w:tc>
          <w:tcPr>
            <w:tcW w:w="6293" w:type="dxa"/>
          </w:tcPr>
          <w:p w14:paraId="1BFBAFDB" w14:textId="77777777" w:rsidR="00DB56B9" w:rsidRPr="00024474" w:rsidRDefault="00DB56B9" w:rsidP="00417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21961258" w14:textId="77777777" w:rsidR="00DB56B9" w:rsidRPr="00024474" w:rsidRDefault="00DB56B9" w:rsidP="00417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47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8250A" w:rsidRPr="00024474" w14:paraId="0586B0DB" w14:textId="77777777" w:rsidTr="00417EA0">
        <w:trPr>
          <w:trHeight w:val="169"/>
        </w:trPr>
        <w:tc>
          <w:tcPr>
            <w:tcW w:w="6293" w:type="dxa"/>
          </w:tcPr>
          <w:p w14:paraId="633BA13F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1A5EC5F" w14:textId="7D5DA369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5699D00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FB8F473" w14:textId="38A8FFF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8250A" w:rsidRPr="00024474" w14:paraId="1C0D403A" w14:textId="77777777" w:rsidTr="00417EA0">
        <w:trPr>
          <w:trHeight w:val="169"/>
        </w:trPr>
        <w:tc>
          <w:tcPr>
            <w:tcW w:w="6293" w:type="dxa"/>
          </w:tcPr>
          <w:p w14:paraId="1B3B6334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0598AB8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62BA3F7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33DFC85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8250A" w:rsidRPr="00024474" w14:paraId="406EB8EC" w14:textId="77777777" w:rsidTr="00417EA0">
        <w:trPr>
          <w:trHeight w:val="175"/>
        </w:trPr>
        <w:tc>
          <w:tcPr>
            <w:tcW w:w="6293" w:type="dxa"/>
          </w:tcPr>
          <w:p w14:paraId="4365B69B" w14:textId="77777777" w:rsidR="00D8250A" w:rsidRPr="00024474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474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474" w:type="dxa"/>
          </w:tcPr>
          <w:p w14:paraId="301B215D" w14:textId="3C799962" w:rsidR="00D8250A" w:rsidRPr="00024474" w:rsidRDefault="00FB293E" w:rsidP="0069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</w:t>
            </w:r>
            <w:r w:rsidR="00BA0EB9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1BDBCA73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9F25333" w14:textId="652C50C5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2,874</w:t>
            </w:r>
          </w:p>
        </w:tc>
      </w:tr>
      <w:tr w:rsidR="00D8250A" w:rsidRPr="00024474" w14:paraId="35EF1F64" w14:textId="77777777" w:rsidTr="00417EA0">
        <w:tc>
          <w:tcPr>
            <w:tcW w:w="6293" w:type="dxa"/>
          </w:tcPr>
          <w:p w14:paraId="72B91710" w14:textId="77777777" w:rsidR="00D8250A" w:rsidRPr="00024474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447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74" w:type="dxa"/>
          </w:tcPr>
          <w:p w14:paraId="41B6BF24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CFAB83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BF3757E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50A" w:rsidRPr="00024474" w14:paraId="404670D7" w14:textId="77777777" w:rsidTr="00417EA0">
        <w:tc>
          <w:tcPr>
            <w:tcW w:w="6293" w:type="dxa"/>
          </w:tcPr>
          <w:p w14:paraId="31941725" w14:textId="77777777" w:rsidR="00D8250A" w:rsidRPr="00024474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4474">
              <w:rPr>
                <w:rFonts w:ascii="Angsana New" w:hAnsi="Angsana New"/>
                <w:sz w:val="30"/>
                <w:szCs w:val="30"/>
                <w:cs/>
              </w:rPr>
              <w:t xml:space="preserve">   การเปลี่ยนแปลงของผลแตกต่างชั่วคราว</w:t>
            </w:r>
          </w:p>
        </w:tc>
        <w:tc>
          <w:tcPr>
            <w:tcW w:w="1474" w:type="dxa"/>
          </w:tcPr>
          <w:p w14:paraId="1948BBCA" w14:textId="2B8CA5CF" w:rsidR="00D8250A" w:rsidRPr="00024474" w:rsidRDefault="006931EB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(536)</w:t>
            </w:r>
          </w:p>
        </w:tc>
        <w:tc>
          <w:tcPr>
            <w:tcW w:w="236" w:type="dxa"/>
          </w:tcPr>
          <w:p w14:paraId="1658E397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B1FDBF7" w14:textId="1CA0817F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D8250A" w:rsidRPr="00024474" w14:paraId="124A95D7" w14:textId="77777777" w:rsidTr="00417EA0">
        <w:tc>
          <w:tcPr>
            <w:tcW w:w="6293" w:type="dxa"/>
          </w:tcPr>
          <w:p w14:paraId="6963C756" w14:textId="77777777" w:rsidR="00D8250A" w:rsidRPr="00024474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4474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3E32947" w14:textId="67C6161E" w:rsidR="00D8250A" w:rsidRPr="00024474" w:rsidRDefault="006931EB" w:rsidP="00693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B34603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7491A3EC" w14:textId="652AFFA2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</w:tr>
      <w:tr w:rsidR="00D8250A" w:rsidRPr="00024474" w14:paraId="28541171" w14:textId="77777777" w:rsidTr="00417EA0">
        <w:tc>
          <w:tcPr>
            <w:tcW w:w="6293" w:type="dxa"/>
          </w:tcPr>
          <w:p w14:paraId="52630B62" w14:textId="77777777" w:rsidR="00D8250A" w:rsidRPr="00B72F2E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3CB883DF" w14:textId="374ADBF6" w:rsidR="00D8250A" w:rsidRPr="00024474" w:rsidRDefault="00FB293E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</w:t>
            </w:r>
            <w:r w:rsidR="00BA0E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DA7D09D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79FADF43" w14:textId="6D0F396E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2,867</w:t>
            </w:r>
          </w:p>
        </w:tc>
      </w:tr>
      <w:tr w:rsidR="00D8250A" w:rsidRPr="00024474" w14:paraId="27FF0132" w14:textId="77777777" w:rsidTr="00417EA0">
        <w:tc>
          <w:tcPr>
            <w:tcW w:w="6293" w:type="dxa"/>
          </w:tcPr>
          <w:p w14:paraId="3C2DD885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45D83032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BDCBC1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393E5992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50A" w:rsidRPr="00024474" w14:paraId="20101489" w14:textId="77777777" w:rsidTr="00417EA0">
        <w:tc>
          <w:tcPr>
            <w:tcW w:w="6293" w:type="dxa"/>
          </w:tcPr>
          <w:p w14:paraId="7CDD95C1" w14:textId="77777777" w:rsidR="00D8250A" w:rsidRPr="00B72F2E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72F2E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1474" w:type="dxa"/>
          </w:tcPr>
          <w:p w14:paraId="5BC70EF6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95EB53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871C7F0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50A" w:rsidRPr="00024474" w14:paraId="6CAAE8D7" w14:textId="77777777" w:rsidTr="00417EA0">
        <w:trPr>
          <w:trHeight w:val="163"/>
        </w:trPr>
        <w:tc>
          <w:tcPr>
            <w:tcW w:w="6293" w:type="dxa"/>
          </w:tcPr>
          <w:p w14:paraId="23F09726" w14:textId="77777777" w:rsidR="00D8250A" w:rsidRPr="00024474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4474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5FE35C4D" w14:textId="4FF221B5" w:rsidR="00D8250A" w:rsidRPr="00024474" w:rsidRDefault="00FB293E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</w:t>
            </w:r>
            <w:r w:rsidR="00BA0EB9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36" w:type="dxa"/>
          </w:tcPr>
          <w:p w14:paraId="3058EB76" w14:textId="77777777" w:rsidR="00D8250A" w:rsidRPr="00024474" w:rsidRDefault="00D8250A" w:rsidP="00D8250A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5E4DE083" w14:textId="37710A14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14,546</w:t>
            </w:r>
          </w:p>
        </w:tc>
      </w:tr>
      <w:tr w:rsidR="00D8250A" w:rsidRPr="00024474" w14:paraId="14856431" w14:textId="77777777" w:rsidTr="00417EA0">
        <w:tc>
          <w:tcPr>
            <w:tcW w:w="6293" w:type="dxa"/>
          </w:tcPr>
          <w:p w14:paraId="73B3657B" w14:textId="77777777" w:rsidR="00D8250A" w:rsidRPr="00024474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444916BF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FA68FD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1B9A9651" w14:textId="77777777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250A" w:rsidRPr="00024474" w14:paraId="54A483C6" w14:textId="77777777" w:rsidTr="00417EA0">
        <w:tc>
          <w:tcPr>
            <w:tcW w:w="6293" w:type="dxa"/>
          </w:tcPr>
          <w:p w14:paraId="5C615935" w14:textId="77777777" w:rsidR="00D8250A" w:rsidRPr="00024474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474">
              <w:rPr>
                <w:rFonts w:ascii="Angsana New" w:hAnsi="Angsana New"/>
                <w:sz w:val="30"/>
                <w:szCs w:val="30"/>
                <w:cs/>
              </w:rPr>
              <w:t xml:space="preserve">ภาษีตามอัตราภาษีเงินได้ (ร้อยละ </w:t>
            </w:r>
            <w:r w:rsidRPr="00024474">
              <w:rPr>
                <w:rFonts w:ascii="Angsana New" w:hAnsi="Angsana New"/>
                <w:sz w:val="30"/>
                <w:szCs w:val="30"/>
              </w:rPr>
              <w:t>20</w:t>
            </w:r>
            <w:r w:rsidRPr="0002447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74" w:type="dxa"/>
          </w:tcPr>
          <w:p w14:paraId="1DA822F1" w14:textId="0E0F5748" w:rsidR="00D8250A" w:rsidRPr="00024474" w:rsidRDefault="00FB293E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</w:t>
            </w:r>
            <w:r w:rsidR="00BA0EB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5651457A" w14:textId="77777777" w:rsidR="00D8250A" w:rsidRPr="00024474" w:rsidRDefault="00D8250A" w:rsidP="00D8250A">
            <w:pPr>
              <w:tabs>
                <w:tab w:val="left" w:pos="0"/>
                <w:tab w:val="left" w:pos="709"/>
                <w:tab w:val="decimal" w:pos="1021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06E32F91" w14:textId="3B1798E5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2,909</w:t>
            </w:r>
          </w:p>
        </w:tc>
      </w:tr>
      <w:tr w:rsidR="00D8250A" w:rsidRPr="00024474" w14:paraId="1E002FB5" w14:textId="77777777" w:rsidTr="00417EA0">
        <w:trPr>
          <w:trHeight w:val="242"/>
        </w:trPr>
        <w:tc>
          <w:tcPr>
            <w:tcW w:w="6293" w:type="dxa"/>
            <w:tcBorders>
              <w:bottom w:val="nil"/>
            </w:tcBorders>
          </w:tcPr>
          <w:p w14:paraId="46602250" w14:textId="77777777" w:rsidR="00D8250A" w:rsidRPr="00024474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474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474" w:type="dxa"/>
            <w:tcBorders>
              <w:bottom w:val="nil"/>
            </w:tcBorders>
          </w:tcPr>
          <w:p w14:paraId="711139AA" w14:textId="73194443" w:rsidR="00D8250A" w:rsidRPr="00024474" w:rsidRDefault="00FB293E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3CDE3076" w14:textId="77777777" w:rsidR="00D8250A" w:rsidRPr="00024474" w:rsidRDefault="00D8250A" w:rsidP="00D8250A">
            <w:pPr>
              <w:tabs>
                <w:tab w:val="left" w:pos="0"/>
                <w:tab w:val="left" w:pos="709"/>
                <w:tab w:val="decimal" w:pos="1021"/>
              </w:tabs>
              <w:spacing w:line="26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nil"/>
            </w:tcBorders>
          </w:tcPr>
          <w:p w14:paraId="32F5E287" w14:textId="360BA7AA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(42)</w:t>
            </w:r>
          </w:p>
        </w:tc>
      </w:tr>
      <w:tr w:rsidR="00D8250A" w:rsidRPr="00024474" w14:paraId="21F6345B" w14:textId="77777777" w:rsidTr="00407865">
        <w:tc>
          <w:tcPr>
            <w:tcW w:w="6293" w:type="dxa"/>
          </w:tcPr>
          <w:p w14:paraId="0833045B" w14:textId="77777777" w:rsidR="00D8250A" w:rsidRPr="00B72F2E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F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83AC31E" w14:textId="1FB90FA9" w:rsidR="00D8250A" w:rsidRPr="00024474" w:rsidRDefault="00FB293E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1,99</w:t>
            </w:r>
            <w:r w:rsidR="00BA0EB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15C283E" w14:textId="77777777" w:rsidR="00D8250A" w:rsidRPr="00024474" w:rsidRDefault="00D8250A" w:rsidP="00D8250A">
            <w:pPr>
              <w:tabs>
                <w:tab w:val="left" w:pos="0"/>
                <w:tab w:val="left" w:pos="709"/>
                <w:tab w:val="decimal" w:pos="1021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7780C443" w14:textId="47A2A9FB" w:rsidR="00D8250A" w:rsidRPr="00024474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2,867</w:t>
            </w:r>
          </w:p>
        </w:tc>
      </w:tr>
    </w:tbl>
    <w:p w14:paraId="7D433DD4" w14:textId="77777777" w:rsidR="00DB56B9" w:rsidRDefault="00DB56B9" w:rsidP="007E3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DB56B9" w:rsidSect="00B97EBB">
          <w:headerReference w:type="default" r:id="rId13"/>
          <w:footerReference w:type="default" r:id="rId14"/>
          <w:pgSz w:w="11909" w:h="16834" w:code="9"/>
          <w:pgMar w:top="1440" w:right="1136" w:bottom="567" w:left="1440" w:header="992" w:footer="374" w:gutter="0"/>
          <w:cols w:space="720"/>
          <w:docGrid w:linePitch="245"/>
        </w:sectPr>
      </w:pPr>
    </w:p>
    <w:p w14:paraId="17A7E5C1" w14:textId="77777777" w:rsidR="002929FE" w:rsidRPr="002F162A" w:rsidRDefault="002929FE" w:rsidP="007E377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กำไรขาดทุนเบ็ดเสร็จอื่น</w:t>
      </w:r>
    </w:p>
    <w:p w14:paraId="1F25DAC8" w14:textId="77777777" w:rsidR="00112C23" w:rsidRPr="003467CE" w:rsidRDefault="00112C23" w:rsidP="00112C23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490" w:type="dxa"/>
        <w:tblLayout w:type="fixed"/>
        <w:tblLook w:val="04A0" w:firstRow="1" w:lastRow="0" w:firstColumn="1" w:lastColumn="0" w:noHBand="0" w:noVBand="1"/>
      </w:tblPr>
      <w:tblGrid>
        <w:gridCol w:w="4592"/>
        <w:gridCol w:w="1474"/>
        <w:gridCol w:w="236"/>
        <w:gridCol w:w="1474"/>
        <w:gridCol w:w="236"/>
        <w:gridCol w:w="1478"/>
      </w:tblGrid>
      <w:tr w:rsidR="00112C23" w:rsidRPr="00A179EB" w14:paraId="3DDFE220" w14:textId="77777777" w:rsidTr="00BC3B5A">
        <w:trPr>
          <w:trHeight w:val="369"/>
        </w:trPr>
        <w:tc>
          <w:tcPr>
            <w:tcW w:w="4592" w:type="dxa"/>
          </w:tcPr>
          <w:p w14:paraId="0A46F0F1" w14:textId="77777777" w:rsidR="00112C23" w:rsidRPr="00A179EB" w:rsidRDefault="00112C23" w:rsidP="00D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98" w:type="dxa"/>
            <w:gridSpan w:val="5"/>
            <w:tcBorders>
              <w:bottom w:val="single" w:sz="4" w:space="0" w:color="auto"/>
            </w:tcBorders>
          </w:tcPr>
          <w:p w14:paraId="5E960F90" w14:textId="77777777" w:rsidR="00112C23" w:rsidRPr="00A179EB" w:rsidRDefault="00112C23" w:rsidP="00D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79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112C23" w:rsidRPr="00A179EB" w14:paraId="2617567A" w14:textId="77777777" w:rsidTr="00BC3B5A">
        <w:trPr>
          <w:trHeight w:val="369"/>
        </w:trPr>
        <w:tc>
          <w:tcPr>
            <w:tcW w:w="4592" w:type="dxa"/>
          </w:tcPr>
          <w:p w14:paraId="50F2C528" w14:textId="77777777" w:rsidR="00112C23" w:rsidRPr="00A179EB" w:rsidRDefault="00112C23" w:rsidP="00D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C828014" w14:textId="77777777" w:rsidR="00112C23" w:rsidRPr="00A179EB" w:rsidRDefault="00112C23" w:rsidP="00D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5782C00" w14:textId="77777777" w:rsidR="00112C23" w:rsidRPr="00A179EB" w:rsidRDefault="00112C23" w:rsidP="00D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E3CC055" w14:textId="77777777" w:rsidR="00112C23" w:rsidRPr="00A179EB" w:rsidRDefault="00C07BA8" w:rsidP="0080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AB6FE5" w14:textId="77777777" w:rsidR="00112C23" w:rsidRPr="00A179EB" w:rsidRDefault="00112C23" w:rsidP="00D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6AF07722" w14:textId="77777777" w:rsidR="00112C23" w:rsidRPr="00A179EB" w:rsidRDefault="00112C23" w:rsidP="00D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12C23" w:rsidRPr="00A179EB" w14:paraId="172FB25E" w14:textId="77777777" w:rsidTr="00BC3B5A">
        <w:trPr>
          <w:trHeight w:val="369"/>
        </w:trPr>
        <w:tc>
          <w:tcPr>
            <w:tcW w:w="4592" w:type="dxa"/>
          </w:tcPr>
          <w:p w14:paraId="685D5B5D" w14:textId="77777777" w:rsidR="00112C23" w:rsidRPr="00A179EB" w:rsidRDefault="00112C23" w:rsidP="00D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086DED7" w14:textId="77777777" w:rsidR="00112C23" w:rsidRPr="00A179EB" w:rsidRDefault="00112C23" w:rsidP="00D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79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311FD910" w14:textId="77777777" w:rsidR="00112C23" w:rsidRPr="00A179EB" w:rsidRDefault="00112C23" w:rsidP="00D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DD7176D" w14:textId="77777777" w:rsidR="00112C23" w:rsidRPr="00A179EB" w:rsidRDefault="00112C23" w:rsidP="00D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79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2FAA778E" w14:textId="77777777" w:rsidR="00112C23" w:rsidRPr="00A179EB" w:rsidRDefault="00112C23" w:rsidP="00D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39B95CF3" w14:textId="77777777" w:rsidR="00112C23" w:rsidRPr="00A179EB" w:rsidRDefault="00112C23" w:rsidP="00D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79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95443F" w:rsidRPr="00FD1FBA" w14:paraId="0F4F8F74" w14:textId="77777777" w:rsidTr="0035678F">
        <w:trPr>
          <w:trHeight w:val="57"/>
        </w:trPr>
        <w:tc>
          <w:tcPr>
            <w:tcW w:w="4592" w:type="dxa"/>
          </w:tcPr>
          <w:p w14:paraId="1BDA7CB1" w14:textId="664B63B2" w:rsidR="0095443F" w:rsidRPr="00B72F2E" w:rsidRDefault="0082763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72F2E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  <w:r w:rsidR="004B211B" w:rsidRPr="00B72F2E">
              <w:rPr>
                <w:rFonts w:ascii="Angsana New" w:hAnsi="Angsana New"/>
                <w:sz w:val="30"/>
                <w:szCs w:val="30"/>
                <w:u w:val="single"/>
              </w:rPr>
              <w:t>56</w:t>
            </w:r>
            <w:r w:rsidR="00D8250A" w:rsidRPr="00B72F2E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7EE6326" w14:textId="77777777" w:rsidR="0095443F" w:rsidRPr="00FD1FBA" w:rsidRDefault="0095443F" w:rsidP="0035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5E8244" w14:textId="77777777" w:rsidR="0095443F" w:rsidRPr="00FD1FBA" w:rsidRDefault="0095443F" w:rsidP="0035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7B86642" w14:textId="77777777" w:rsidR="0095443F" w:rsidRPr="00FD1FBA" w:rsidRDefault="0095443F" w:rsidP="0035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37E00C" w14:textId="77777777" w:rsidR="0095443F" w:rsidRPr="00FD1FBA" w:rsidRDefault="0095443F" w:rsidP="0035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029AFFAF" w14:textId="77777777" w:rsidR="0095443F" w:rsidRPr="00FD1FBA" w:rsidRDefault="0095443F" w:rsidP="0035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B211B" w:rsidRPr="00A179EB" w14:paraId="3E92B63C" w14:textId="77777777" w:rsidTr="0035678F">
        <w:trPr>
          <w:trHeight w:val="369"/>
        </w:trPr>
        <w:tc>
          <w:tcPr>
            <w:tcW w:w="4592" w:type="dxa"/>
          </w:tcPr>
          <w:p w14:paraId="7A3F156E" w14:textId="77777777" w:rsidR="004B211B" w:rsidRPr="00B72F2E" w:rsidRDefault="004B211B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2F2E">
              <w:rPr>
                <w:rFonts w:ascii="Angsana New" w:hAnsi="Angsana New" w:hint="cs"/>
                <w:sz w:val="30"/>
                <w:szCs w:val="30"/>
                <w:cs/>
              </w:rPr>
              <w:t>รายการที่จะไม่มีการจัดประเภทรายการใหม่</w:t>
            </w:r>
          </w:p>
        </w:tc>
        <w:tc>
          <w:tcPr>
            <w:tcW w:w="1474" w:type="dxa"/>
          </w:tcPr>
          <w:p w14:paraId="612607F5" w14:textId="77777777" w:rsidR="004B211B" w:rsidRPr="002E54B8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0C2A88" w14:textId="77777777" w:rsidR="004B211B" w:rsidRPr="0004404D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C865CA" w14:textId="77777777" w:rsidR="004B211B" w:rsidRPr="002E54B8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5F409" w14:textId="77777777" w:rsidR="004B211B" w:rsidRPr="0004404D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1C9FEEA3" w14:textId="77777777" w:rsidR="004B211B" w:rsidRPr="002E54B8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211B" w:rsidRPr="00A179EB" w14:paraId="5FC2A5F7" w14:textId="77777777" w:rsidTr="0035678F">
        <w:trPr>
          <w:trHeight w:val="369"/>
        </w:trPr>
        <w:tc>
          <w:tcPr>
            <w:tcW w:w="4592" w:type="dxa"/>
          </w:tcPr>
          <w:p w14:paraId="1D65FF87" w14:textId="77777777" w:rsidR="004B211B" w:rsidRPr="00B72F2E" w:rsidRDefault="004B211B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2F2E">
              <w:rPr>
                <w:rFonts w:ascii="Angsana New" w:hAnsi="Angsana New" w:hint="cs"/>
                <w:sz w:val="30"/>
                <w:szCs w:val="30"/>
                <w:cs/>
              </w:rPr>
              <w:t xml:space="preserve">   เข้าไปไว้ในกำไรหรือขาดทุนในภายหลัง</w:t>
            </w:r>
          </w:p>
        </w:tc>
        <w:tc>
          <w:tcPr>
            <w:tcW w:w="1474" w:type="dxa"/>
          </w:tcPr>
          <w:p w14:paraId="6D08AED0" w14:textId="77777777" w:rsidR="004B211B" w:rsidRPr="002E54B8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275A6D" w14:textId="77777777" w:rsidR="004B211B" w:rsidRPr="0004404D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DC4BA9F" w14:textId="77777777" w:rsidR="004B211B" w:rsidRPr="002E54B8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385A5A" w14:textId="77777777" w:rsidR="004B211B" w:rsidRPr="0004404D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0FEF05EA" w14:textId="77777777" w:rsidR="004B211B" w:rsidRPr="002E54B8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211B" w:rsidRPr="00A179EB" w14:paraId="5C804FA9" w14:textId="77777777" w:rsidTr="0035678F">
        <w:trPr>
          <w:trHeight w:val="369"/>
        </w:trPr>
        <w:tc>
          <w:tcPr>
            <w:tcW w:w="4592" w:type="dxa"/>
          </w:tcPr>
          <w:p w14:paraId="4965EB44" w14:textId="2FB55D81" w:rsidR="004B211B" w:rsidRPr="00B72F2E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4B211B" w:rsidRPr="00B72F2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4B211B" w:rsidRPr="00D33B04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 w:rsidR="004B211B" w:rsidRPr="008473A9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1474" w:type="dxa"/>
          </w:tcPr>
          <w:p w14:paraId="65FF772D" w14:textId="77777777" w:rsidR="004B211B" w:rsidRPr="002E54B8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8BF3A2" w14:textId="77777777" w:rsidR="004B211B" w:rsidRPr="0004404D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80E521C" w14:textId="77777777" w:rsidR="004B211B" w:rsidRPr="002E54B8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70E838" w14:textId="77777777" w:rsidR="004B211B" w:rsidRPr="0004404D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5E898355" w14:textId="77777777" w:rsidR="004B211B" w:rsidRPr="002E54B8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211B" w:rsidRPr="00A179EB" w14:paraId="16DF6DC3" w14:textId="77777777" w:rsidTr="0024696E">
        <w:trPr>
          <w:trHeight w:val="369"/>
        </w:trPr>
        <w:tc>
          <w:tcPr>
            <w:tcW w:w="4592" w:type="dxa"/>
          </w:tcPr>
          <w:p w14:paraId="417CE2EE" w14:textId="115EE740" w:rsidR="004B211B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4B211B">
              <w:rPr>
                <w:rFonts w:ascii="Angsana New" w:hAnsi="Angsana New" w:hint="cs"/>
                <w:sz w:val="30"/>
                <w:szCs w:val="30"/>
                <w:cs/>
              </w:rPr>
              <w:t>ตามหลัก</w:t>
            </w:r>
            <w:r w:rsidR="004B211B" w:rsidRPr="00A3347F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  <w:r w:rsidR="004B211B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1474" w:type="dxa"/>
          </w:tcPr>
          <w:p w14:paraId="6F1AAACF" w14:textId="77777777" w:rsidR="004B211B" w:rsidRPr="002E54B8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17CC0B" w14:textId="77777777" w:rsidR="004B211B" w:rsidRPr="0004404D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4FBC426" w14:textId="77777777" w:rsidR="004B211B" w:rsidRPr="002E54B8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A0ACEA" w14:textId="77777777" w:rsidR="004B211B" w:rsidRPr="0004404D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74164EF1" w14:textId="77777777" w:rsidR="004B211B" w:rsidRPr="002E54B8" w:rsidRDefault="004B211B" w:rsidP="009F2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2B05" w:rsidRPr="00A179EB" w14:paraId="01F841C0" w14:textId="77777777" w:rsidTr="0024696E">
        <w:trPr>
          <w:trHeight w:val="369"/>
        </w:trPr>
        <w:tc>
          <w:tcPr>
            <w:tcW w:w="4592" w:type="dxa"/>
          </w:tcPr>
          <w:p w14:paraId="14828F36" w14:textId="4CAE04DD" w:rsidR="00B62B05" w:rsidRPr="00B72F2E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B62B05"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  <w:r w:rsidR="00B62B05" w:rsidRPr="00D33B0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6FBCB506" w14:textId="033E0D8E" w:rsidR="00B62B05" w:rsidRPr="002E54B8" w:rsidRDefault="00C82811" w:rsidP="002D6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36" w:type="dxa"/>
          </w:tcPr>
          <w:p w14:paraId="3579A00A" w14:textId="77777777" w:rsidR="00B62B05" w:rsidRPr="0004404D" w:rsidRDefault="00B62B05" w:rsidP="00B6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15FD7906" w14:textId="21DC0D3E" w:rsidR="00B62B05" w:rsidRPr="002E54B8" w:rsidRDefault="00C82811" w:rsidP="002D6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(86)</w:t>
            </w:r>
          </w:p>
        </w:tc>
        <w:tc>
          <w:tcPr>
            <w:tcW w:w="236" w:type="dxa"/>
          </w:tcPr>
          <w:p w14:paraId="3818A968" w14:textId="77777777" w:rsidR="00B62B05" w:rsidRPr="0004404D" w:rsidRDefault="00B62B05" w:rsidP="00B6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double" w:sz="4" w:space="0" w:color="auto"/>
            </w:tcBorders>
          </w:tcPr>
          <w:p w14:paraId="2527C689" w14:textId="08A60F8D" w:rsidR="00B62B05" w:rsidRPr="002E54B8" w:rsidRDefault="00C82811" w:rsidP="002D6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4B211B" w:rsidRPr="00A179EB" w14:paraId="2906C91E" w14:textId="77777777" w:rsidTr="0024696E">
        <w:trPr>
          <w:trHeight w:val="369"/>
        </w:trPr>
        <w:tc>
          <w:tcPr>
            <w:tcW w:w="4592" w:type="dxa"/>
          </w:tcPr>
          <w:p w14:paraId="2BFF1D45" w14:textId="77777777" w:rsidR="004B211B" w:rsidRPr="00A179EB" w:rsidRDefault="004B211B" w:rsidP="0035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512B496" w14:textId="77777777" w:rsidR="004B211B" w:rsidRPr="002E54B8" w:rsidRDefault="004B211B" w:rsidP="0035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6CB23" w14:textId="77777777" w:rsidR="004B211B" w:rsidRPr="0004404D" w:rsidRDefault="004B211B" w:rsidP="0035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3ECBE63D" w14:textId="77777777" w:rsidR="004B211B" w:rsidRPr="002E54B8" w:rsidRDefault="004B211B" w:rsidP="0035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C9AE9" w14:textId="77777777" w:rsidR="004B211B" w:rsidRPr="0004404D" w:rsidRDefault="004B211B" w:rsidP="0035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double" w:sz="4" w:space="0" w:color="auto"/>
            </w:tcBorders>
          </w:tcPr>
          <w:p w14:paraId="28DFB3F0" w14:textId="77777777" w:rsidR="004B211B" w:rsidRPr="002E54B8" w:rsidRDefault="004B211B" w:rsidP="0035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2B05" w:rsidRPr="00A179EB" w14:paraId="1D7AA349" w14:textId="77777777" w:rsidTr="0035678F">
        <w:trPr>
          <w:trHeight w:val="369"/>
        </w:trPr>
        <w:tc>
          <w:tcPr>
            <w:tcW w:w="4592" w:type="dxa"/>
          </w:tcPr>
          <w:p w14:paraId="045E4FF4" w14:textId="30C68013" w:rsidR="00B62B05" w:rsidRPr="00A179EB" w:rsidRDefault="00B62B05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2763A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56</w:t>
            </w:r>
            <w:r w:rsidR="00D8250A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7</w:t>
            </w:r>
          </w:p>
        </w:tc>
        <w:tc>
          <w:tcPr>
            <w:tcW w:w="1474" w:type="dxa"/>
          </w:tcPr>
          <w:p w14:paraId="312E0521" w14:textId="77777777" w:rsidR="00B62B05" w:rsidRPr="002E54B8" w:rsidRDefault="00B62B05" w:rsidP="00B6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879363" w14:textId="77777777" w:rsidR="00B62B05" w:rsidRPr="0004404D" w:rsidRDefault="00B62B05" w:rsidP="00B6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52E12FB" w14:textId="77777777" w:rsidR="00B62B05" w:rsidRPr="002E54B8" w:rsidRDefault="00B62B05" w:rsidP="00B6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9B151B" w14:textId="77777777" w:rsidR="00B62B05" w:rsidRPr="0004404D" w:rsidRDefault="00B62B05" w:rsidP="00B6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5F857231" w14:textId="77777777" w:rsidR="00B62B05" w:rsidRPr="002E54B8" w:rsidRDefault="00B62B05" w:rsidP="00B6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F2E" w:rsidRPr="00FD1FBA" w14:paraId="078BDDE9" w14:textId="77777777" w:rsidTr="0035678F">
        <w:trPr>
          <w:trHeight w:val="57"/>
        </w:trPr>
        <w:tc>
          <w:tcPr>
            <w:tcW w:w="4592" w:type="dxa"/>
          </w:tcPr>
          <w:p w14:paraId="04D6E710" w14:textId="55CE2C8D" w:rsidR="00B72F2E" w:rsidRPr="00B72F2E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2F2E">
              <w:rPr>
                <w:rFonts w:ascii="Angsana New" w:hAnsi="Angsana New" w:hint="cs"/>
                <w:sz w:val="30"/>
                <w:szCs w:val="30"/>
                <w:cs/>
              </w:rPr>
              <w:t>รายการที่จะไม่มีการจัดประเภทรายการใหม่</w:t>
            </w:r>
          </w:p>
        </w:tc>
        <w:tc>
          <w:tcPr>
            <w:tcW w:w="1474" w:type="dxa"/>
          </w:tcPr>
          <w:p w14:paraId="436B057D" w14:textId="77777777" w:rsidR="00B72F2E" w:rsidRPr="002E54B8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E5A7B" w14:textId="77777777" w:rsidR="00B72F2E" w:rsidRPr="0004404D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0A22B3A" w14:textId="77777777" w:rsidR="00B72F2E" w:rsidRPr="002E54B8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61245D" w14:textId="77777777" w:rsidR="00B72F2E" w:rsidRPr="0004404D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41BCEAE3" w14:textId="77777777" w:rsidR="00B72F2E" w:rsidRPr="002E54B8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F2E" w:rsidRPr="00FD1FBA" w14:paraId="65AC0843" w14:textId="77777777" w:rsidTr="0035678F">
        <w:trPr>
          <w:trHeight w:val="57"/>
        </w:trPr>
        <w:tc>
          <w:tcPr>
            <w:tcW w:w="4592" w:type="dxa"/>
          </w:tcPr>
          <w:p w14:paraId="1BCCE626" w14:textId="6D253A0A" w:rsidR="00B72F2E" w:rsidRPr="00B72F2E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2F2E">
              <w:rPr>
                <w:rFonts w:ascii="Angsana New" w:hAnsi="Angsana New" w:hint="cs"/>
                <w:sz w:val="30"/>
                <w:szCs w:val="30"/>
                <w:cs/>
              </w:rPr>
              <w:t xml:space="preserve">   เข้าไปไว้ในกำไรหรือขาดทุนในภายหลัง</w:t>
            </w:r>
          </w:p>
        </w:tc>
        <w:tc>
          <w:tcPr>
            <w:tcW w:w="1474" w:type="dxa"/>
          </w:tcPr>
          <w:p w14:paraId="1EA6039E" w14:textId="77777777" w:rsidR="00B72F2E" w:rsidRPr="002E54B8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E586A2" w14:textId="77777777" w:rsidR="00B72F2E" w:rsidRPr="0004404D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6AE492" w14:textId="77777777" w:rsidR="00B72F2E" w:rsidRPr="002E54B8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CF8836" w14:textId="77777777" w:rsidR="00B72F2E" w:rsidRPr="0004404D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5CA94AEB" w14:textId="77777777" w:rsidR="00B72F2E" w:rsidRPr="002E54B8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F2E" w:rsidRPr="00FD1FBA" w14:paraId="664D9A3A" w14:textId="77777777" w:rsidTr="0035678F">
        <w:trPr>
          <w:trHeight w:val="57"/>
        </w:trPr>
        <w:tc>
          <w:tcPr>
            <w:tcW w:w="4592" w:type="dxa"/>
          </w:tcPr>
          <w:p w14:paraId="13C5EBF4" w14:textId="0888C564" w:rsidR="00B72F2E" w:rsidRPr="00B72F2E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72F2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33B04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 w:rsidRPr="008473A9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1474" w:type="dxa"/>
          </w:tcPr>
          <w:p w14:paraId="2AF99B8D" w14:textId="77777777" w:rsidR="00B72F2E" w:rsidRPr="002E54B8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D134A2" w14:textId="77777777" w:rsidR="00B72F2E" w:rsidRPr="0004404D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8DCFE79" w14:textId="77777777" w:rsidR="00B72F2E" w:rsidRPr="002E54B8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1B36B5" w14:textId="77777777" w:rsidR="00B72F2E" w:rsidRPr="0004404D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4C0E93EC" w14:textId="77777777" w:rsidR="00B72F2E" w:rsidRPr="002E54B8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F2E" w:rsidRPr="00FD1FBA" w14:paraId="05305EEE" w14:textId="77777777" w:rsidTr="00FF51B8">
        <w:trPr>
          <w:trHeight w:val="57"/>
        </w:trPr>
        <w:tc>
          <w:tcPr>
            <w:tcW w:w="4592" w:type="dxa"/>
          </w:tcPr>
          <w:p w14:paraId="4A228693" w14:textId="35FFA7EB" w:rsidR="00B72F2E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ตามหลัก</w:t>
            </w:r>
            <w:r w:rsidRPr="00A3347F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1474" w:type="dxa"/>
          </w:tcPr>
          <w:p w14:paraId="299197A3" w14:textId="77777777" w:rsidR="00B72F2E" w:rsidRPr="002E54B8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300B6" w14:textId="77777777" w:rsidR="00B72F2E" w:rsidRPr="0004404D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3EF1E4F" w14:textId="77777777" w:rsidR="00B72F2E" w:rsidRPr="002E54B8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6A8E85" w14:textId="77777777" w:rsidR="00B72F2E" w:rsidRPr="0004404D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5DEA6BA4" w14:textId="77777777" w:rsidR="00B72F2E" w:rsidRPr="002E54B8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F2E" w:rsidRPr="00FD1FBA" w14:paraId="731E2F0F" w14:textId="77777777" w:rsidTr="00FF51B8">
        <w:trPr>
          <w:trHeight w:val="57"/>
        </w:trPr>
        <w:tc>
          <w:tcPr>
            <w:tcW w:w="4592" w:type="dxa"/>
          </w:tcPr>
          <w:p w14:paraId="2BB6769A" w14:textId="57D1D1ED" w:rsidR="00B72F2E" w:rsidRPr="00B72F2E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  <w:r w:rsidRPr="00D33B0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11F0B6E2" w14:textId="0A7E2884" w:rsidR="00B72F2E" w:rsidRPr="002E54B8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4,741</w:t>
            </w:r>
          </w:p>
        </w:tc>
        <w:tc>
          <w:tcPr>
            <w:tcW w:w="236" w:type="dxa"/>
          </w:tcPr>
          <w:p w14:paraId="5AA4B3C6" w14:textId="77777777" w:rsidR="00B72F2E" w:rsidRPr="0004404D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7B918B31" w14:textId="7F5A14CC" w:rsidR="00B72F2E" w:rsidRPr="002E54B8" w:rsidRDefault="00B72F2E" w:rsidP="002D6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(948)</w:t>
            </w:r>
          </w:p>
        </w:tc>
        <w:tc>
          <w:tcPr>
            <w:tcW w:w="236" w:type="dxa"/>
          </w:tcPr>
          <w:p w14:paraId="1995D5F5" w14:textId="77777777" w:rsidR="00B72F2E" w:rsidRPr="0004404D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double" w:sz="4" w:space="0" w:color="auto"/>
            </w:tcBorders>
          </w:tcPr>
          <w:p w14:paraId="243DD4EC" w14:textId="58BB1367" w:rsidR="00B72F2E" w:rsidRPr="002E54B8" w:rsidRDefault="00B72F2E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3,793</w:t>
            </w:r>
          </w:p>
        </w:tc>
      </w:tr>
    </w:tbl>
    <w:p w14:paraId="68003DAB" w14:textId="77777777" w:rsidR="002929FE" w:rsidRDefault="002929FE" w:rsidP="00292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p w14:paraId="6C4AC6A0" w14:textId="77777777" w:rsidR="002929FE" w:rsidRPr="002F162A" w:rsidRDefault="002929FE" w:rsidP="002929F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กำไรต่อหุ้นขั้นพื้นฐาน</w:t>
      </w:r>
    </w:p>
    <w:p w14:paraId="0BB2CB7C" w14:textId="77777777" w:rsidR="00FC2501" w:rsidRPr="003467CE" w:rsidRDefault="00FC2501" w:rsidP="00882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51" w:type="dxa"/>
        <w:tblLook w:val="04A0" w:firstRow="1" w:lastRow="0" w:firstColumn="1" w:lastColumn="0" w:noHBand="0" w:noVBand="1"/>
      </w:tblPr>
      <w:tblGrid>
        <w:gridCol w:w="6265"/>
        <w:gridCol w:w="1474"/>
        <w:gridCol w:w="236"/>
        <w:gridCol w:w="1476"/>
      </w:tblGrid>
      <w:tr w:rsidR="00CC762D" w:rsidRPr="00BD74D7" w14:paraId="2A319AF5" w14:textId="77777777" w:rsidTr="00967432">
        <w:tc>
          <w:tcPr>
            <w:tcW w:w="6265" w:type="dxa"/>
          </w:tcPr>
          <w:p w14:paraId="65350220" w14:textId="77777777" w:rsidR="00CC762D" w:rsidRPr="00BD74D7" w:rsidRDefault="00CC762D" w:rsidP="00D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3D9F7AAA" w14:textId="77777777" w:rsidR="00CC762D" w:rsidRPr="00BD74D7" w:rsidRDefault="00CC762D" w:rsidP="00D84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พันบาท/ พันหุ้น</w:t>
            </w:r>
          </w:p>
        </w:tc>
      </w:tr>
      <w:tr w:rsidR="00D8250A" w:rsidRPr="00BD74D7" w14:paraId="213942AE" w14:textId="77777777" w:rsidTr="00967432">
        <w:tc>
          <w:tcPr>
            <w:tcW w:w="6265" w:type="dxa"/>
          </w:tcPr>
          <w:p w14:paraId="4C12829E" w14:textId="77777777" w:rsidR="00D8250A" w:rsidRPr="00BD74D7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D29CA86" w14:textId="0225A725" w:rsidR="00D8250A" w:rsidRPr="00BD74D7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74B82CC" w14:textId="77777777" w:rsidR="00D8250A" w:rsidRPr="00BD74D7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6E5995C" w14:textId="36F33CD5" w:rsidR="00D8250A" w:rsidRPr="00BD74D7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8250A" w:rsidRPr="00602136" w14:paraId="34B6932E" w14:textId="77777777" w:rsidTr="00967432">
        <w:tc>
          <w:tcPr>
            <w:tcW w:w="6265" w:type="dxa"/>
          </w:tcPr>
          <w:p w14:paraId="2CBFC209" w14:textId="77777777" w:rsidR="00D8250A" w:rsidRPr="0060213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383AF48" w14:textId="77777777" w:rsidR="00D8250A" w:rsidRPr="0060213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E83917" w14:textId="77777777" w:rsidR="00D8250A" w:rsidRPr="0060213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6" w:type="dxa"/>
          </w:tcPr>
          <w:p w14:paraId="50E322B0" w14:textId="77777777" w:rsidR="00D8250A" w:rsidRPr="0060213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250A" w:rsidRPr="00BD74D7" w14:paraId="73F8D0FB" w14:textId="77777777" w:rsidTr="00967432">
        <w:tc>
          <w:tcPr>
            <w:tcW w:w="6265" w:type="dxa"/>
          </w:tcPr>
          <w:p w14:paraId="5B390C00" w14:textId="77777777" w:rsidR="00D8250A" w:rsidRPr="00BD74D7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368E2FFF" w14:textId="399ABEE0" w:rsidR="00D8250A" w:rsidRPr="00051D3F" w:rsidRDefault="00677E4D" w:rsidP="00677E4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7,9</w:t>
            </w:r>
            <w:r w:rsidR="00FA0EF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07D414DE" w14:textId="77777777" w:rsidR="00D8250A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6E314A35" w14:textId="1CB19973" w:rsidR="00D8250A" w:rsidRPr="00051D3F" w:rsidRDefault="00D8250A" w:rsidP="00677E4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11,679</w:t>
            </w:r>
          </w:p>
        </w:tc>
      </w:tr>
      <w:tr w:rsidR="00D8250A" w:rsidRPr="00D55D06" w14:paraId="1FECC318" w14:textId="77777777" w:rsidTr="00967432">
        <w:tc>
          <w:tcPr>
            <w:tcW w:w="6265" w:type="dxa"/>
          </w:tcPr>
          <w:p w14:paraId="2B762598" w14:textId="77777777" w:rsidR="00D8250A" w:rsidRPr="00D55D06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1"/>
              <w:jc w:val="both"/>
              <w:rPr>
                <w:rFonts w:ascii="Angsana New" w:hAnsi="Angsana New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6E8D0E29" w14:textId="77777777" w:rsidR="00D8250A" w:rsidRPr="00D55D06" w:rsidRDefault="00D8250A" w:rsidP="00D8250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46521D9" w14:textId="77777777" w:rsidR="00D8250A" w:rsidRPr="00D55D0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26D04B7D" w14:textId="77777777" w:rsidR="00D8250A" w:rsidRPr="00D55D06" w:rsidRDefault="00D8250A" w:rsidP="00D8250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8250A" w:rsidRPr="00BD74D7" w14:paraId="17819AD5" w14:textId="77777777" w:rsidTr="00967432">
        <w:tc>
          <w:tcPr>
            <w:tcW w:w="6265" w:type="dxa"/>
          </w:tcPr>
          <w:p w14:paraId="59052A89" w14:textId="77777777" w:rsidR="00D8250A" w:rsidRPr="00DA741C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7F1A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ถัวเฉลี่ยถ่วงน้ำหนักของหุ้นสามัญ </w:t>
            </w:r>
          </w:p>
        </w:tc>
        <w:tc>
          <w:tcPr>
            <w:tcW w:w="1474" w:type="dxa"/>
          </w:tcPr>
          <w:p w14:paraId="363DBA2A" w14:textId="77777777" w:rsidR="00D8250A" w:rsidRPr="00C07BA8" w:rsidRDefault="00D8250A" w:rsidP="00D8250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270,000</w:t>
            </w:r>
          </w:p>
        </w:tc>
        <w:tc>
          <w:tcPr>
            <w:tcW w:w="236" w:type="dxa"/>
          </w:tcPr>
          <w:p w14:paraId="791BA26A" w14:textId="77777777" w:rsidR="00D8250A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3432AF73" w14:textId="331000B3" w:rsidR="00D8250A" w:rsidRPr="00C07BA8" w:rsidRDefault="00D8250A" w:rsidP="00D8250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270,000</w:t>
            </w:r>
          </w:p>
        </w:tc>
      </w:tr>
      <w:tr w:rsidR="00D8250A" w:rsidRPr="00D55D06" w14:paraId="081D007F" w14:textId="77777777" w:rsidTr="00967432">
        <w:tc>
          <w:tcPr>
            <w:tcW w:w="6265" w:type="dxa"/>
          </w:tcPr>
          <w:p w14:paraId="621D9EDD" w14:textId="77777777" w:rsidR="00D8250A" w:rsidRPr="00D55D06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1"/>
              <w:jc w:val="both"/>
              <w:rPr>
                <w:rFonts w:ascii="Angsana New" w:hAnsi="Angsana New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25647B0C" w14:textId="77777777" w:rsidR="00D8250A" w:rsidRPr="00D55D06" w:rsidRDefault="00D8250A" w:rsidP="00D8250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AD15161" w14:textId="77777777" w:rsidR="00D8250A" w:rsidRPr="00D55D06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6B2BBDCB" w14:textId="77777777" w:rsidR="00D8250A" w:rsidRPr="00D55D06" w:rsidRDefault="00D8250A" w:rsidP="00D8250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8250A" w:rsidRPr="00BD74D7" w14:paraId="040C0320" w14:textId="77777777" w:rsidTr="00967432">
        <w:tc>
          <w:tcPr>
            <w:tcW w:w="6265" w:type="dxa"/>
          </w:tcPr>
          <w:p w14:paraId="5BA8C367" w14:textId="77777777" w:rsidR="00D8250A" w:rsidRPr="00BD74D7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74D7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745D3A41" w14:textId="2A8EA576" w:rsidR="00D8250A" w:rsidRPr="006D7EDD" w:rsidRDefault="00677E4D" w:rsidP="00D8250A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ED498A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36" w:type="dxa"/>
          </w:tcPr>
          <w:p w14:paraId="3790C8C6" w14:textId="77777777" w:rsidR="00D8250A" w:rsidRDefault="00D8250A" w:rsidP="00D82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487322D4" w14:textId="42C3DCED" w:rsidR="00D8250A" w:rsidRPr="006D7EDD" w:rsidRDefault="00D8250A" w:rsidP="00D8250A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0.043</w:t>
            </w:r>
          </w:p>
        </w:tc>
      </w:tr>
    </w:tbl>
    <w:p w14:paraId="5BE08983" w14:textId="77777777" w:rsidR="00927A36" w:rsidRDefault="00927A36" w:rsidP="00927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0084AD8" w14:textId="77777777" w:rsidR="00643BA5" w:rsidRDefault="00643BA5" w:rsidP="00927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92C1BA7" w14:textId="77777777" w:rsidR="007535AB" w:rsidRDefault="00F24E79" w:rsidP="003D499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535A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5C2DD80B" w14:textId="77777777" w:rsidR="007535AB" w:rsidRPr="005222A6" w:rsidRDefault="007535AB" w:rsidP="00753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3C7E785" w14:textId="77777777" w:rsidR="003031A3" w:rsidRDefault="003031A3" w:rsidP="00303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9629D9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DB3DDEC" w14:textId="77777777" w:rsidR="003031A3" w:rsidRDefault="003031A3" w:rsidP="00D82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2"/>
          <w:sz w:val="30"/>
          <w:szCs w:val="30"/>
        </w:rPr>
      </w:pPr>
    </w:p>
    <w:tbl>
      <w:tblPr>
        <w:tblW w:w="9604" w:type="dxa"/>
        <w:tblLook w:val="04A0" w:firstRow="1" w:lastRow="0" w:firstColumn="1" w:lastColumn="0" w:noHBand="0" w:noVBand="1"/>
      </w:tblPr>
      <w:tblGrid>
        <w:gridCol w:w="2552"/>
        <w:gridCol w:w="1701"/>
        <w:gridCol w:w="249"/>
        <w:gridCol w:w="1877"/>
        <w:gridCol w:w="249"/>
        <w:gridCol w:w="1463"/>
        <w:gridCol w:w="249"/>
        <w:gridCol w:w="1264"/>
      </w:tblGrid>
      <w:tr w:rsidR="003031A3" w:rsidRPr="00412EB6" w14:paraId="2243F87F" w14:textId="77777777" w:rsidTr="001E3FF7">
        <w:tc>
          <w:tcPr>
            <w:tcW w:w="2552" w:type="dxa"/>
          </w:tcPr>
          <w:p w14:paraId="59F8D065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95F935A" w14:textId="77777777" w:rsidR="003031A3" w:rsidRPr="00412EB6" w:rsidRDefault="003031A3" w:rsidP="001E3FF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22A4A350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2119EFB5" w14:textId="77777777" w:rsidR="003031A3" w:rsidRPr="00412EB6" w:rsidRDefault="003031A3" w:rsidP="001E3FF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49" w:type="dxa"/>
          </w:tcPr>
          <w:p w14:paraId="7B0DBCB4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90D504E" w14:textId="77777777" w:rsidR="003031A3" w:rsidRPr="00412EB6" w:rsidRDefault="003031A3" w:rsidP="001E3FF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49" w:type="dxa"/>
          </w:tcPr>
          <w:p w14:paraId="6ECEB78B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B644F54" w14:textId="77777777" w:rsidR="003031A3" w:rsidRDefault="003031A3" w:rsidP="001E3FF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031A3" w:rsidRPr="00412EB6" w14:paraId="79B42A10" w14:textId="77777777" w:rsidTr="001E3FF7">
        <w:tc>
          <w:tcPr>
            <w:tcW w:w="2552" w:type="dxa"/>
          </w:tcPr>
          <w:p w14:paraId="24A0F5B5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FEE4DD" w14:textId="77777777" w:rsidR="003031A3" w:rsidRDefault="003031A3" w:rsidP="001E3FF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9" w:type="dxa"/>
          </w:tcPr>
          <w:p w14:paraId="469ED065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55AD91ED" w14:textId="77777777" w:rsidR="003031A3" w:rsidRDefault="003031A3" w:rsidP="001E3FF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9" w:type="dxa"/>
          </w:tcPr>
          <w:p w14:paraId="7EC405C3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411E13C8" w14:textId="77777777" w:rsidR="003031A3" w:rsidRDefault="003031A3" w:rsidP="001E3FF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ต่อหุ้น (บาท)</w:t>
            </w:r>
          </w:p>
        </w:tc>
        <w:tc>
          <w:tcPr>
            <w:tcW w:w="249" w:type="dxa"/>
          </w:tcPr>
          <w:p w14:paraId="39E9C8EE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8CE342B" w14:textId="77777777" w:rsidR="003031A3" w:rsidRDefault="003031A3" w:rsidP="001E3FF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3031A3" w:rsidRPr="00412EB6" w14:paraId="002768EA" w14:textId="77777777" w:rsidTr="001E3FF7">
        <w:tc>
          <w:tcPr>
            <w:tcW w:w="2552" w:type="dxa"/>
          </w:tcPr>
          <w:p w14:paraId="0FBE9CDB" w14:textId="77777777" w:rsidR="003031A3" w:rsidRPr="00B83F3B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83F3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ปี </w:t>
            </w:r>
            <w:r w:rsidRPr="00B83F3B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701" w:type="dxa"/>
          </w:tcPr>
          <w:p w14:paraId="1E94268C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34978A0C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3497C940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3E105C64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4B52E64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05C15F70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6770C80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1A3" w:rsidRPr="00412EB6" w14:paraId="52AFA46D" w14:textId="77777777" w:rsidTr="001E3FF7">
        <w:tc>
          <w:tcPr>
            <w:tcW w:w="2552" w:type="dxa"/>
          </w:tcPr>
          <w:p w14:paraId="02F08764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6086CB83" w14:textId="5BC7E4D1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9" w:type="dxa"/>
          </w:tcPr>
          <w:p w14:paraId="2E3A540B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0EB70064" w14:textId="65E34461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9" w:type="dxa"/>
          </w:tcPr>
          <w:p w14:paraId="1D96C05E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3B5E86ED" w14:textId="2FA20CB7" w:rsidR="003031A3" w:rsidRPr="009629D9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0.04</w:t>
            </w:r>
          </w:p>
        </w:tc>
        <w:tc>
          <w:tcPr>
            <w:tcW w:w="249" w:type="dxa"/>
          </w:tcPr>
          <w:p w14:paraId="346B1574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B22D770" w14:textId="4F411A7D" w:rsidR="003031A3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10.80</w:t>
            </w:r>
          </w:p>
        </w:tc>
      </w:tr>
      <w:tr w:rsidR="003031A3" w:rsidRPr="00412EB6" w14:paraId="52E27455" w14:textId="77777777" w:rsidTr="001E3FF7">
        <w:tc>
          <w:tcPr>
            <w:tcW w:w="2552" w:type="dxa"/>
          </w:tcPr>
          <w:p w14:paraId="3743C10A" w14:textId="77777777" w:rsidR="003031A3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D517580" w14:textId="77777777" w:rsidR="003031A3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7915734F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46F5864D" w14:textId="77777777" w:rsidR="003031A3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542E0154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03F5C6B1" w14:textId="77777777" w:rsidR="003031A3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06D4193F" w14:textId="77777777" w:rsidR="003031A3" w:rsidRPr="00412EB6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1D9280F" w14:textId="77777777" w:rsidR="003031A3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1A3" w:rsidRPr="00412EB6" w14:paraId="0B11C891" w14:textId="77777777" w:rsidTr="001E3FF7">
        <w:tc>
          <w:tcPr>
            <w:tcW w:w="2552" w:type="dxa"/>
          </w:tcPr>
          <w:p w14:paraId="5495B326" w14:textId="77777777" w:rsidR="003031A3" w:rsidRPr="00B83F3B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83F3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ปี </w:t>
            </w:r>
            <w:r w:rsidRPr="00B83F3B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701" w:type="dxa"/>
          </w:tcPr>
          <w:p w14:paraId="0E06A395" w14:textId="77777777" w:rsidR="003031A3" w:rsidRPr="009629D9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2FBE3863" w14:textId="77777777" w:rsidR="003031A3" w:rsidRPr="009629D9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vAlign w:val="center"/>
          </w:tcPr>
          <w:p w14:paraId="2F85FCB7" w14:textId="77777777" w:rsidR="003031A3" w:rsidRPr="009629D9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423CCEA6" w14:textId="77777777" w:rsidR="003031A3" w:rsidRPr="009629D9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31D08BCD" w14:textId="77777777" w:rsidR="003031A3" w:rsidRPr="009629D9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288FF49E" w14:textId="77777777" w:rsidR="003031A3" w:rsidRPr="009629D9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5A80D44" w14:textId="77777777" w:rsidR="003031A3" w:rsidRPr="009629D9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1A3" w:rsidRPr="00412EB6" w14:paraId="13E68A24" w14:textId="77777777" w:rsidTr="001E3FF7">
        <w:tc>
          <w:tcPr>
            <w:tcW w:w="2552" w:type="dxa"/>
          </w:tcPr>
          <w:p w14:paraId="44481481" w14:textId="77777777" w:rsidR="003031A3" w:rsidRPr="009629D9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1C476AB0" w14:textId="1EA21259" w:rsidR="003031A3" w:rsidRPr="009629D9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9" w:type="dxa"/>
          </w:tcPr>
          <w:p w14:paraId="7AD4A2E6" w14:textId="77777777" w:rsidR="003031A3" w:rsidRPr="009629D9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vAlign w:val="center"/>
          </w:tcPr>
          <w:p w14:paraId="4A7A3DE7" w14:textId="1FDAB35C" w:rsidR="003031A3" w:rsidRPr="009629D9" w:rsidRDefault="00BA53DE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03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031A3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3031A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9" w:type="dxa"/>
          </w:tcPr>
          <w:p w14:paraId="4EA59392" w14:textId="77777777" w:rsidR="003031A3" w:rsidRPr="009629D9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11B1AE9" w14:textId="563AB024" w:rsidR="003031A3" w:rsidRPr="009629D9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0.04</w:t>
            </w:r>
          </w:p>
        </w:tc>
        <w:tc>
          <w:tcPr>
            <w:tcW w:w="249" w:type="dxa"/>
          </w:tcPr>
          <w:p w14:paraId="47E43270" w14:textId="77777777" w:rsidR="003031A3" w:rsidRPr="009629D9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86FCBB4" w14:textId="68D59F54" w:rsidR="003031A3" w:rsidRDefault="003031A3" w:rsidP="001E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10.80</w:t>
            </w:r>
          </w:p>
        </w:tc>
      </w:tr>
    </w:tbl>
    <w:p w14:paraId="26650889" w14:textId="77777777" w:rsidR="00283FDC" w:rsidRPr="005222A6" w:rsidRDefault="00283FDC" w:rsidP="00753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D052C9D" w14:textId="77777777" w:rsidR="00A7623B" w:rsidRDefault="00A7623B" w:rsidP="00A7623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</w:t>
      </w:r>
    </w:p>
    <w:p w14:paraId="1A8D4965" w14:textId="77777777" w:rsidR="00A7623B" w:rsidRPr="00822396" w:rsidRDefault="00A7623B" w:rsidP="00A76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94570AC" w14:textId="2FA0001A" w:rsidR="00A7623B" w:rsidRDefault="00A7623B" w:rsidP="00A76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ณ วันที่</w:t>
      </w:r>
      <w:r>
        <w:rPr>
          <w:rFonts w:ascii="Angsana New" w:hAnsi="Angsana New"/>
          <w:color w:val="FFFFFF"/>
          <w:sz w:val="30"/>
          <w:szCs w:val="30"/>
        </w:rPr>
        <w:t>-</w:t>
      </w:r>
      <w:r w:rsidR="0082763A" w:rsidRPr="0082763A">
        <w:rPr>
          <w:rFonts w:ascii="Angsana New" w:hAnsi="Angsana New" w:hint="cs"/>
          <w:color w:val="000000"/>
          <w:sz w:val="30"/>
          <w:szCs w:val="30"/>
        </w:rPr>
        <w:t>31</w:t>
      </w:r>
      <w:r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>
        <w:rPr>
          <w:rFonts w:ascii="Angsana New" w:hAnsi="Angsana New"/>
          <w:color w:val="FFFFFF"/>
          <w:sz w:val="30"/>
          <w:szCs w:val="30"/>
        </w:rPr>
        <w:t>-</w:t>
      </w:r>
      <w:r w:rsidR="0082763A" w:rsidRPr="0082763A">
        <w:rPr>
          <w:rFonts w:ascii="Angsana New" w:hAnsi="Angsana New" w:hint="cs"/>
          <w:color w:val="000000"/>
          <w:sz w:val="30"/>
          <w:szCs w:val="30"/>
        </w:rPr>
        <w:t>256</w:t>
      </w:r>
      <w:r w:rsidR="00F94A58">
        <w:rPr>
          <w:rFonts w:ascii="Angsana New" w:hAnsi="Angsana New"/>
          <w:color w:val="000000"/>
          <w:sz w:val="30"/>
          <w:szCs w:val="30"/>
        </w:rPr>
        <w:t>8</w:t>
      </w:r>
      <w:r>
        <w:rPr>
          <w:rFonts w:ascii="Angsana New" w:hAnsi="Angsana New"/>
          <w:color w:val="FFFFFF"/>
          <w:sz w:val="30"/>
          <w:szCs w:val="30"/>
        </w:rPr>
        <w:t>-</w:t>
      </w:r>
      <w:r w:rsidR="00553DF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82763A" w:rsidRPr="0082763A">
        <w:rPr>
          <w:rFonts w:ascii="Angsana New" w:hAnsi="Angsana New" w:hint="cs"/>
          <w:color w:val="000000"/>
          <w:sz w:val="30"/>
          <w:szCs w:val="30"/>
        </w:rPr>
        <w:t>256</w:t>
      </w:r>
      <w:r w:rsidR="00F94A58">
        <w:rPr>
          <w:rFonts w:ascii="Angsana New" w:hAnsi="Angsana New"/>
          <w:color w:val="000000"/>
          <w:sz w:val="30"/>
          <w:szCs w:val="30"/>
        </w:rPr>
        <w:t>7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บริษัทมีวงเงินสินเชื่อจากธนาคารในประเทศ ดังนี้</w:t>
      </w:r>
    </w:p>
    <w:p w14:paraId="38004D2D" w14:textId="77777777" w:rsidR="00A7623B" w:rsidRPr="00841935" w:rsidRDefault="00A7623B" w:rsidP="00A76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47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93"/>
        <w:gridCol w:w="1474"/>
        <w:gridCol w:w="238"/>
        <w:gridCol w:w="1474"/>
      </w:tblGrid>
      <w:tr w:rsidR="00D8250A" w:rsidRPr="00B516E3" w14:paraId="60F478D2" w14:textId="77777777" w:rsidTr="006B60D9">
        <w:trPr>
          <w:cantSplit/>
          <w:trHeight w:val="395"/>
          <w:tblHeader/>
        </w:trPr>
        <w:tc>
          <w:tcPr>
            <w:tcW w:w="6293" w:type="dxa"/>
          </w:tcPr>
          <w:p w14:paraId="36D66D95" w14:textId="77777777" w:rsidR="00D8250A" w:rsidRPr="00B516E3" w:rsidRDefault="00D8250A" w:rsidP="006B60D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5B36D0C8" w14:textId="77777777" w:rsidR="00D8250A" w:rsidRPr="00B516E3" w:rsidRDefault="00D8250A" w:rsidP="006B60D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D8250A" w:rsidRPr="00B516E3" w14:paraId="008BD9C3" w14:textId="77777777" w:rsidTr="006B60D9">
        <w:trPr>
          <w:trHeight w:val="175"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9DA84AD" w14:textId="77777777" w:rsidR="00D8250A" w:rsidRPr="00B516E3" w:rsidRDefault="00D8250A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0BDE9" w14:textId="77777777" w:rsidR="00D8250A" w:rsidRPr="00B516E3" w:rsidRDefault="00D8250A" w:rsidP="006B60D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6225E0D" w14:textId="77777777" w:rsidR="00D8250A" w:rsidRPr="00B516E3" w:rsidRDefault="00D8250A" w:rsidP="006B60D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3F7EDA5C" w14:textId="77777777" w:rsidR="00D8250A" w:rsidRPr="00B516E3" w:rsidRDefault="00D8250A" w:rsidP="006B60D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8250A" w:rsidRPr="00B516E3" w14:paraId="1D2654B4" w14:textId="77777777" w:rsidTr="006B60D9">
        <w:trPr>
          <w:trHeight w:val="175"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102DB541" w14:textId="77777777" w:rsidR="00D8250A" w:rsidRPr="005D3792" w:rsidRDefault="00D8250A" w:rsidP="006B60D9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F46EC" w14:textId="77777777" w:rsidR="00D8250A" w:rsidRPr="005D3792" w:rsidRDefault="00D8250A" w:rsidP="006B60D9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7A09593" w14:textId="77777777" w:rsidR="00D8250A" w:rsidRPr="005D3792" w:rsidRDefault="00D8250A" w:rsidP="006B60D9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769715A5" w14:textId="77777777" w:rsidR="00D8250A" w:rsidRPr="005D3792" w:rsidRDefault="00D8250A" w:rsidP="006B60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D8250A" w:rsidRPr="00B516E3" w14:paraId="1139DFAD" w14:textId="77777777" w:rsidTr="006B60D9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374F" w14:textId="77777777" w:rsidR="00D8250A" w:rsidRPr="00B516E3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32BB33" w14:textId="77777777" w:rsidR="00D8250A" w:rsidRPr="00B516E3" w:rsidRDefault="00D8250A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D4463C7" w14:textId="77777777" w:rsidR="00D8250A" w:rsidRPr="00B516E3" w:rsidRDefault="00D8250A" w:rsidP="006B60D9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13B49161" w14:textId="77777777" w:rsidR="00D8250A" w:rsidRPr="00B516E3" w:rsidRDefault="00D8250A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D8250A" w:rsidRPr="00B516E3" w14:paraId="31BD1BDA" w14:textId="77777777" w:rsidTr="006B60D9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6B47B" w14:textId="77777777" w:rsidR="00D8250A" w:rsidRPr="00B516E3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516E3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เลตเตอร์ออฟเครดิตและทรัสต์รีซีท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786BB35" w14:textId="77777777" w:rsidR="00D8250A" w:rsidRPr="00B516E3" w:rsidRDefault="00D8250A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6C8C914" w14:textId="77777777" w:rsidR="00D8250A" w:rsidRPr="00B516E3" w:rsidRDefault="00D8250A" w:rsidP="006B60D9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FD6E287" w14:textId="77777777" w:rsidR="00D8250A" w:rsidRPr="00B516E3" w:rsidRDefault="00D8250A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Pr="00B516E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D8250A" w:rsidRPr="00B516E3" w14:paraId="4213F1FF" w14:textId="77777777" w:rsidTr="006B60D9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469F" w14:textId="77777777" w:rsidR="00D8250A" w:rsidRPr="00B516E3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9BC2618" w14:textId="77777777" w:rsidR="00D8250A" w:rsidRPr="00B516E3" w:rsidRDefault="00D8250A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20E2284" w14:textId="77777777" w:rsidR="00D8250A" w:rsidRPr="00B516E3" w:rsidRDefault="00D8250A" w:rsidP="006B60D9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34ED37B" w14:textId="77777777" w:rsidR="00D8250A" w:rsidRPr="00B516E3" w:rsidRDefault="00D8250A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7,277</w:t>
            </w:r>
          </w:p>
        </w:tc>
      </w:tr>
      <w:tr w:rsidR="00D8250A" w:rsidRPr="00B516E3" w14:paraId="55FC9BD7" w14:textId="77777777" w:rsidTr="006B60D9">
        <w:trPr>
          <w:trHeight w:val="4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79516" w14:textId="77777777" w:rsidR="00D8250A" w:rsidRPr="00B516E3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95F3179" w14:textId="77777777" w:rsidR="00D8250A" w:rsidRPr="00B516E3" w:rsidRDefault="00D8250A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3F9EFE8" w14:textId="77777777" w:rsidR="00D8250A" w:rsidRPr="00B516E3" w:rsidRDefault="00D8250A" w:rsidP="006B60D9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6758859" w14:textId="77777777" w:rsidR="00D8250A" w:rsidRPr="00B516E3" w:rsidRDefault="00D8250A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D8250A" w:rsidRPr="00B516E3" w14:paraId="6D6FF427" w14:textId="77777777" w:rsidTr="006B60D9">
        <w:trPr>
          <w:trHeight w:val="4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37B51" w14:textId="77777777" w:rsidR="00D8250A" w:rsidRPr="00B516E3" w:rsidRDefault="00D8250A" w:rsidP="00B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บัตรเครดิต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5CEC810" w14:textId="4DF9807C" w:rsidR="00D8250A" w:rsidRPr="00B516E3" w:rsidRDefault="0016152D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bookmarkStart w:id="3" w:name="_Hlk211869895"/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D8250A">
              <w:rPr>
                <w:rFonts w:ascii="Angsana New" w:hAnsi="Angsana New"/>
                <w:sz w:val="30"/>
                <w:szCs w:val="30"/>
              </w:rPr>
              <w:t>600</w:t>
            </w:r>
            <w:bookmarkEnd w:id="3"/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8DDEE64" w14:textId="77777777" w:rsidR="00D8250A" w:rsidRPr="00B516E3" w:rsidRDefault="00D8250A" w:rsidP="006B60D9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50F77B3" w14:textId="77777777" w:rsidR="00D8250A" w:rsidRPr="00B516E3" w:rsidRDefault="00D8250A" w:rsidP="006B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</w:tr>
    </w:tbl>
    <w:p w14:paraId="07C54AE2" w14:textId="77777777" w:rsidR="00D8250A" w:rsidRDefault="00D8250A" w:rsidP="00A76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u w:val="single"/>
          <w:cs/>
        </w:rPr>
      </w:pPr>
    </w:p>
    <w:p w14:paraId="316E146C" w14:textId="77777777" w:rsidR="005F7425" w:rsidRDefault="005F7425" w:rsidP="00A76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82717">
        <w:rPr>
          <w:rFonts w:ascii="Angsana New" w:hAnsi="Angsana New" w:hint="cs"/>
          <w:sz w:val="30"/>
          <w:szCs w:val="30"/>
          <w:u w:val="single"/>
          <w:cs/>
        </w:rPr>
        <w:t>หลักประกันของวงเงินสินเชื่อ</w:t>
      </w:r>
    </w:p>
    <w:p w14:paraId="67124D39" w14:textId="77777777" w:rsidR="005F7425" w:rsidRPr="007E0510" w:rsidRDefault="005F7425" w:rsidP="00A76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603B1BD0" w14:textId="51D7D7CF" w:rsidR="00D8250A" w:rsidRPr="00B95670" w:rsidRDefault="00D8250A" w:rsidP="00D8250A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color w:val="000000"/>
          <w:sz w:val="30"/>
          <w:szCs w:val="30"/>
        </w:rPr>
      </w:pPr>
      <w:r w:rsidRPr="00D8250A">
        <w:rPr>
          <w:rFonts w:ascii="Angsana New" w:hAnsi="Angsana New"/>
          <w:sz w:val="30"/>
          <w:szCs w:val="30"/>
          <w:cs/>
        </w:rPr>
        <w:t>เงินฝาก</w:t>
      </w:r>
      <w:r w:rsidRPr="00D8250A">
        <w:rPr>
          <w:rFonts w:ascii="Angsana New" w:hAnsi="Angsana New" w:hint="cs"/>
          <w:sz w:val="30"/>
          <w:szCs w:val="30"/>
          <w:cs/>
        </w:rPr>
        <w:t xml:space="preserve">ธนาคารที่มีภาระค้ำประกันจำนวน </w:t>
      </w:r>
      <w:r w:rsidRPr="00D8250A">
        <w:rPr>
          <w:rFonts w:ascii="Angsana New" w:hAnsi="Angsana New"/>
          <w:sz w:val="30"/>
          <w:szCs w:val="30"/>
        </w:rPr>
        <w:t xml:space="preserve">0.2 </w:t>
      </w:r>
      <w:r w:rsidRPr="00D8250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8250A">
        <w:rPr>
          <w:rFonts w:ascii="Angsana New" w:hAnsi="Angsana New"/>
          <w:sz w:val="30"/>
          <w:szCs w:val="30"/>
          <w:cs/>
        </w:rPr>
        <w:t>และ</w:t>
      </w:r>
      <w:r w:rsidRPr="00D8250A">
        <w:rPr>
          <w:rFonts w:ascii="Angsana New" w:hAnsi="Angsana New" w:hint="cs"/>
          <w:sz w:val="30"/>
          <w:szCs w:val="30"/>
          <w:cs/>
        </w:rPr>
        <w:t xml:space="preserve"> </w:t>
      </w:r>
      <w:r w:rsidRPr="00D8250A">
        <w:rPr>
          <w:rFonts w:ascii="Angsana New" w:hAnsi="Angsana New"/>
          <w:sz w:val="30"/>
          <w:szCs w:val="30"/>
        </w:rPr>
        <w:t xml:space="preserve">2.1 </w:t>
      </w:r>
      <w:r w:rsidRPr="00D8250A">
        <w:rPr>
          <w:rFonts w:ascii="Angsana New" w:hAnsi="Angsana New" w:hint="cs"/>
          <w:sz w:val="30"/>
          <w:szCs w:val="30"/>
          <w:cs/>
        </w:rPr>
        <w:t>ล้านบาท 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8250A">
        <w:rPr>
          <w:rFonts w:ascii="Angsana New" w:hAnsi="Angsana New"/>
          <w:sz w:val="30"/>
          <w:szCs w:val="30"/>
        </w:rPr>
        <w:t xml:space="preserve">31 </w:t>
      </w:r>
      <w:r w:rsidRPr="00D8250A">
        <w:rPr>
          <w:rFonts w:ascii="Angsana New" w:hAnsi="Angsana New"/>
          <w:sz w:val="30"/>
          <w:szCs w:val="30"/>
          <w:cs/>
        </w:rPr>
        <w:t>ธันวาคม</w:t>
      </w:r>
      <w:r w:rsidRPr="00D8250A">
        <w:rPr>
          <w:rFonts w:ascii="Angsana New" w:hAnsi="Angsana New" w:hint="cs"/>
          <w:sz w:val="30"/>
          <w:szCs w:val="30"/>
          <w:cs/>
        </w:rPr>
        <w:t xml:space="preserve"> </w:t>
      </w:r>
      <w:r w:rsidRPr="00D8250A">
        <w:rPr>
          <w:rFonts w:ascii="Angsana New" w:hAnsi="Angsana New"/>
          <w:sz w:val="30"/>
          <w:szCs w:val="30"/>
        </w:rPr>
        <w:t xml:space="preserve">2568 </w:t>
      </w:r>
      <w:r w:rsidRPr="00D8250A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8250A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C14C4B">
        <w:rPr>
          <w:rFonts w:ascii="Angsana New" w:hAnsi="Angsana New"/>
          <w:color w:val="000000"/>
          <w:sz w:val="30"/>
          <w:szCs w:val="30"/>
        </w:rPr>
        <w:t xml:space="preserve"> </w:t>
      </w:r>
      <w:r w:rsidRPr="00C14C4B">
        <w:rPr>
          <w:rFonts w:ascii="Angsana New" w:hAnsi="Angsana New"/>
          <w:color w:val="000000"/>
          <w:spacing w:val="-2"/>
          <w:sz w:val="30"/>
          <w:szCs w:val="30"/>
        </w:rPr>
        <w:t>(</w:t>
      </w:r>
      <w:r w:rsidRPr="00C14C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อัตราดอกเบี้ยร้อยละ </w:t>
      </w:r>
      <w:r w:rsidRPr="00C14C4B">
        <w:rPr>
          <w:rFonts w:ascii="Angsana New" w:hAnsi="Angsana New"/>
          <w:color w:val="000000"/>
          <w:spacing w:val="-2"/>
          <w:sz w:val="30"/>
          <w:szCs w:val="30"/>
        </w:rPr>
        <w:t>0.</w:t>
      </w:r>
      <w:r w:rsidR="00D9043C">
        <w:rPr>
          <w:rFonts w:ascii="Angsana New" w:hAnsi="Angsana New"/>
          <w:color w:val="000000"/>
          <w:spacing w:val="-2"/>
          <w:sz w:val="30"/>
          <w:szCs w:val="30"/>
        </w:rPr>
        <w:t>5</w:t>
      </w:r>
      <w:r>
        <w:rPr>
          <w:rFonts w:ascii="Angsana New" w:hAnsi="Angsana New"/>
          <w:color w:val="000000"/>
          <w:spacing w:val="-2"/>
          <w:sz w:val="30"/>
          <w:szCs w:val="30"/>
        </w:rPr>
        <w:t>0</w:t>
      </w:r>
      <w:r w:rsidRPr="00C14C4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C14C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ต่อปี ณ วันที่ </w:t>
      </w:r>
      <w:r w:rsidRPr="00C14C4B">
        <w:rPr>
          <w:rFonts w:ascii="Angsana New" w:hAnsi="Angsana New"/>
          <w:color w:val="000000"/>
          <w:spacing w:val="-2"/>
          <w:sz w:val="30"/>
          <w:szCs w:val="30"/>
        </w:rPr>
        <w:t>3</w:t>
      </w:r>
      <w:r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C14C4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C14C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C14C4B">
        <w:rPr>
          <w:rFonts w:ascii="Angsana New" w:hAnsi="Angsana New"/>
          <w:color w:val="000000"/>
          <w:spacing w:val="-2"/>
          <w:sz w:val="30"/>
          <w:szCs w:val="30"/>
        </w:rPr>
        <w:t xml:space="preserve">2568  </w:t>
      </w:r>
      <w:r w:rsidRPr="00C14C4B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และอัตราดอกเบี้ยร้อยละ</w:t>
      </w:r>
      <w:r w:rsidRPr="00C14C4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14C4B">
        <w:rPr>
          <w:rFonts w:ascii="Angsana New" w:hAnsi="Angsana New"/>
          <w:color w:val="000000"/>
          <w:sz w:val="30"/>
          <w:szCs w:val="30"/>
        </w:rPr>
        <w:t xml:space="preserve">0.90 </w:t>
      </w:r>
      <w:r w:rsidRPr="00C14C4B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C14C4B">
        <w:rPr>
          <w:rFonts w:ascii="Angsana New" w:hAnsi="Angsana New" w:hint="cs"/>
          <w:color w:val="000000"/>
          <w:sz w:val="30"/>
          <w:szCs w:val="30"/>
          <w:cs/>
        </w:rPr>
        <w:t>ร้อย</w:t>
      </w:r>
      <w:r w:rsidRPr="00B95670">
        <w:rPr>
          <w:rFonts w:ascii="Angsana New" w:hAnsi="Angsana New" w:hint="cs"/>
          <w:color w:val="000000"/>
          <w:sz w:val="30"/>
          <w:szCs w:val="30"/>
          <w:cs/>
        </w:rPr>
        <w:t xml:space="preserve">ละ </w:t>
      </w:r>
      <w:r w:rsidRPr="00B95670">
        <w:rPr>
          <w:rFonts w:ascii="Angsana New" w:hAnsi="Angsana New"/>
          <w:color w:val="000000"/>
          <w:sz w:val="30"/>
          <w:szCs w:val="30"/>
        </w:rPr>
        <w:t xml:space="preserve">1.15 </w:t>
      </w:r>
      <w:r w:rsidRPr="00B95670">
        <w:rPr>
          <w:rFonts w:ascii="Angsana New" w:hAnsi="Angsana New" w:hint="cs"/>
          <w:color w:val="000000"/>
          <w:sz w:val="30"/>
          <w:szCs w:val="30"/>
          <w:cs/>
        </w:rPr>
        <w:t xml:space="preserve">ต่อปี ณ วันที่ </w:t>
      </w:r>
      <w:r w:rsidRPr="00B95670">
        <w:rPr>
          <w:rFonts w:ascii="Angsana New" w:hAnsi="Angsana New"/>
          <w:color w:val="000000"/>
          <w:sz w:val="30"/>
          <w:szCs w:val="30"/>
        </w:rPr>
        <w:t xml:space="preserve">31 </w:t>
      </w:r>
      <w:r w:rsidRPr="00B95670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B95670">
        <w:rPr>
          <w:rFonts w:ascii="Angsana New" w:hAnsi="Angsana New"/>
          <w:color w:val="000000"/>
          <w:sz w:val="30"/>
          <w:szCs w:val="30"/>
        </w:rPr>
        <w:t>2567)</w:t>
      </w:r>
    </w:p>
    <w:p w14:paraId="365584FD" w14:textId="2C4B3FC2" w:rsidR="00D8250A" w:rsidRPr="003031A3" w:rsidRDefault="00D8250A" w:rsidP="00B25241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both"/>
        <w:rPr>
          <w:rFonts w:ascii="Angsana New" w:hAnsi="Angsana New"/>
          <w:b/>
          <w:bCs/>
          <w:sz w:val="30"/>
          <w:szCs w:val="30"/>
        </w:rPr>
      </w:pPr>
      <w:r w:rsidRPr="003031A3">
        <w:rPr>
          <w:rFonts w:ascii="Angsana New" w:hAnsi="Angsana New"/>
          <w:sz w:val="30"/>
          <w:szCs w:val="30"/>
          <w:cs/>
        </w:rPr>
        <w:t>ที่ดิน อาคารและอุปกรณ์ส่วนใหญ่ของบริษัท</w:t>
      </w:r>
    </w:p>
    <w:p w14:paraId="49A15AE7" w14:textId="77777777" w:rsidR="00D8250A" w:rsidRDefault="00D8250A" w:rsidP="00753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D49B33E" w14:textId="4E291AD9" w:rsidR="002929FE" w:rsidRPr="002F162A" w:rsidRDefault="00D8250A" w:rsidP="003D499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929FE" w:rsidRPr="002F162A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ข้อมูลจำแนกตามส่วนงาน</w:t>
      </w:r>
    </w:p>
    <w:p w14:paraId="6F6E4AAE" w14:textId="77777777" w:rsidR="00AF3740" w:rsidRPr="00D502A1" w:rsidRDefault="00AF3740" w:rsidP="00AF3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533EA65" w14:textId="33DBEC07" w:rsidR="00E30430" w:rsidRPr="00593329" w:rsidRDefault="00D8250A" w:rsidP="0035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B95670">
        <w:rPr>
          <w:rFonts w:ascii="Angsana New" w:hAnsi="Angsana New"/>
          <w:spacing w:val="-2"/>
          <w:sz w:val="30"/>
          <w:szCs w:val="30"/>
          <w:cs/>
        </w:rPr>
        <w:t>บริษัทผลิตถุงพลาสติกสำหรับบรรจุอาหาร ผลิตภัณฑ์พลาสติกสำหรับห่อหุ้มอาหารและผลิตภัณฑ์กระดาษสำหรับบรรจุอาหาร และขายผลิตภัณฑ์เหล่านี้ในประเทศไทย ฝ่ายบริหารจึงพิจารณาว่าบริษัทมีส่วนงานดำเนินงานเพียงส่วนงานเดียว</w:t>
      </w:r>
    </w:p>
    <w:p w14:paraId="63B42830" w14:textId="77777777" w:rsidR="00980A10" w:rsidRDefault="00980A10" w:rsidP="00BE7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176B140" w14:textId="77777777" w:rsidR="002929FE" w:rsidRPr="002F162A" w:rsidRDefault="002929FE" w:rsidP="002929F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การเปิดเผยข้อมูลสำหรับ</w:t>
      </w:r>
      <w:r w:rsidRPr="00DE42C1">
        <w:rPr>
          <w:rFonts w:ascii="Angsana New" w:eastAsia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17AA8BD" w14:textId="77777777" w:rsidR="00C235A5" w:rsidRPr="00D44BE5" w:rsidRDefault="00C235A5" w:rsidP="00C8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9A80EE3" w14:textId="77777777" w:rsidR="00CE69B2" w:rsidRPr="00D651EC" w:rsidRDefault="00CE69B2" w:rsidP="00CE69B2">
      <w:pPr>
        <w:pStyle w:val="Heading1"/>
        <w:numPr>
          <w:ilvl w:val="0"/>
          <w:numId w:val="0"/>
        </w:numPr>
        <w:tabs>
          <w:tab w:val="left" w:pos="540"/>
        </w:tabs>
        <w:jc w:val="thaiDistribute"/>
        <w:rPr>
          <w:rFonts w:ascii="Angsana New" w:hAnsi="Angsana New"/>
          <w:sz w:val="30"/>
          <w:szCs w:val="30"/>
          <w:u w:val="none"/>
        </w:rPr>
      </w:pPr>
      <w:r w:rsidRPr="00D651EC">
        <w:rPr>
          <w:rFonts w:ascii="Angsana New" w:eastAsia="Angsana New" w:hAnsi="Angsana New"/>
          <w:sz w:val="30"/>
          <w:szCs w:val="30"/>
          <w:u w:val="none"/>
          <w:cs/>
        </w:rPr>
        <w:t>ความเสี่ยงด้านการให้สินเชื่อ</w:t>
      </w:r>
    </w:p>
    <w:p w14:paraId="2F4FE518" w14:textId="77777777" w:rsidR="00CE69B2" w:rsidRPr="00453694" w:rsidRDefault="00CE69B2" w:rsidP="00C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714A043" w14:textId="77777777" w:rsidR="00CE69B2" w:rsidRPr="00D651EC" w:rsidRDefault="00CE69B2" w:rsidP="00CE69B2">
      <w:pPr>
        <w:pStyle w:val="a3"/>
        <w:tabs>
          <w:tab w:val="clear" w:pos="1080"/>
        </w:tabs>
        <w:jc w:val="thaiDistribute"/>
        <w:rPr>
          <w:rFonts w:ascii="Angsana New" w:eastAsia="Cordia New" w:hAnsi="Angsana New"/>
          <w:lang w:val="en-US"/>
        </w:rPr>
      </w:pPr>
      <w:r w:rsidRPr="00D651EC">
        <w:rPr>
          <w:rFonts w:ascii="Angsana New" w:eastAsia="Angsana New" w:hAnsi="Angsana New"/>
          <w:cs/>
        </w:rPr>
        <w:t>ความเสี่ยงด้านการให้สินเชื่อเกิดจากการที่คู่สัญญาทางการค้าไม่สามารถ หรือไม่ประสงค์ที่จะปฏิบัติตามข้อตกลง</w:t>
      </w:r>
      <w:r>
        <w:rPr>
          <w:rFonts w:ascii="Angsana New" w:eastAsia="Angsana New" w:hAnsi="Angsana New" w:hint="cs"/>
          <w:cs/>
        </w:rPr>
        <w:t xml:space="preserve">           </w:t>
      </w:r>
      <w:r w:rsidRPr="00D651EC">
        <w:rPr>
          <w:rFonts w:ascii="Angsana New" w:eastAsia="Angsana New" w:hAnsi="Angsana New"/>
          <w:cs/>
        </w:rPr>
        <w:t>ที่ได้ให้ไว้</w:t>
      </w:r>
      <w:r w:rsidRPr="0011205B">
        <w:rPr>
          <w:rFonts w:ascii="Angsana New" w:eastAsia="Angsana New" w:hAnsi="Angsana New"/>
          <w:color w:val="FFFFFF"/>
          <w:lang w:val="en-US"/>
        </w:rPr>
        <w:t>_</w:t>
      </w:r>
      <w:r w:rsidRPr="00D651EC">
        <w:rPr>
          <w:rFonts w:ascii="Angsana New" w:eastAsia="Cordia New" w:hAnsi="Angsana New"/>
          <w:cs/>
        </w:rPr>
        <w:t xml:space="preserve">บริษัทไม่มีความเสี่ยงด้านการให้สินเชื่อที่เป็นสาระสำคัญ เนื่องจากบริษัทมีการประเมินฐานะการเงินของลูกหนี้อย่างสม่ำเสมอ </w:t>
      </w:r>
    </w:p>
    <w:p w14:paraId="5D54FC4F" w14:textId="77777777" w:rsidR="00CE69B2" w:rsidRDefault="00CE69B2" w:rsidP="00C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06057F7" w14:textId="77777777" w:rsidR="00CE69B2" w:rsidRPr="00F31541" w:rsidRDefault="00CE69B2" w:rsidP="00C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31541">
        <w:rPr>
          <w:rFonts w:ascii="Angsana New" w:hAnsi="Angsana New" w:hint="cs"/>
          <w:b/>
          <w:bCs/>
          <w:sz w:val="30"/>
          <w:szCs w:val="30"/>
          <w:cs/>
        </w:rPr>
        <w:t>ความเสี่ยงด้านอัตราดอกเบี้ย</w:t>
      </w:r>
    </w:p>
    <w:p w14:paraId="2B1B5C79" w14:textId="77777777" w:rsidR="00CE69B2" w:rsidRPr="00F31541" w:rsidRDefault="00CE69B2" w:rsidP="00C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3B75B35" w14:textId="77777777" w:rsidR="00CE69B2" w:rsidRDefault="00CE69B2" w:rsidP="00C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บริษัทมีหนี้สินที่มีดอกเบี้ยเป็นจำนวนน้อย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ดังนั้นบริษัทจึงไม่มีความเสี่ยงอย่างมีสาระสำคัญจากการเปลี่ยนแปลงของอัตราดอกเบี้ยในอนาคต</w:t>
      </w:r>
    </w:p>
    <w:p w14:paraId="3C32E482" w14:textId="77777777" w:rsidR="00CE69B2" w:rsidRDefault="00CE69B2" w:rsidP="006A4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752A6B" w14:textId="77777777" w:rsidR="006A4F7F" w:rsidRPr="006A4F7F" w:rsidRDefault="00CE7BAF" w:rsidP="006A4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ความเสี่ยงจาก</w:t>
      </w:r>
      <w:r w:rsidR="00DC5163">
        <w:rPr>
          <w:rFonts w:ascii="Angsana New" w:hAnsi="Angsana New" w:hint="cs"/>
          <w:b/>
          <w:bCs/>
          <w:sz w:val="30"/>
          <w:szCs w:val="30"/>
          <w:cs/>
        </w:rPr>
        <w:t>เงินตราต่างประเทศ</w:t>
      </w:r>
    </w:p>
    <w:p w14:paraId="34E90085" w14:textId="77777777" w:rsidR="006A4F7F" w:rsidRPr="006A4F7F" w:rsidRDefault="006A4F7F" w:rsidP="006A4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14:paraId="69C5CA40" w14:textId="77777777" w:rsidR="006A4F7F" w:rsidRDefault="00DC5163" w:rsidP="00386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</w:t>
      </w:r>
      <w:r w:rsidR="00CE7BAF">
        <w:rPr>
          <w:rFonts w:ascii="Angsana New" w:hAnsi="Angsana New" w:hint="cs"/>
          <w:sz w:val="30"/>
          <w:szCs w:val="30"/>
          <w:cs/>
        </w:rPr>
        <w:t>ธุรกรรม</w:t>
      </w:r>
      <w:r>
        <w:rPr>
          <w:rFonts w:ascii="Angsana New" w:hAnsi="Angsana New" w:hint="cs"/>
          <w:sz w:val="30"/>
          <w:szCs w:val="30"/>
          <w:cs/>
        </w:rPr>
        <w:t>ที่เป็นเงินตราต่างประเทศ</w:t>
      </w:r>
      <w:r w:rsidR="00CE7BAF">
        <w:rPr>
          <w:rFonts w:ascii="Angsana New" w:hAnsi="Angsana New" w:hint="cs"/>
          <w:sz w:val="30"/>
          <w:szCs w:val="30"/>
          <w:cs/>
        </w:rPr>
        <w:t>ธุรกรรม</w:t>
      </w:r>
      <w:r w:rsidR="006855B8">
        <w:rPr>
          <w:rFonts w:ascii="Angsana New" w:hAnsi="Angsana New" w:hint="cs"/>
          <w:sz w:val="30"/>
          <w:szCs w:val="30"/>
          <w:cs/>
        </w:rPr>
        <w:t>ดังกล่าวมีจำนวนน้อย</w:t>
      </w:r>
      <w:r w:rsidR="0049790A" w:rsidRPr="0049790A">
        <w:rPr>
          <w:rFonts w:ascii="Angsana New" w:hAnsi="Angsana New"/>
          <w:color w:val="FFFFFF"/>
          <w:sz w:val="30"/>
          <w:szCs w:val="30"/>
        </w:rPr>
        <w:t>_</w:t>
      </w:r>
      <w:r w:rsidR="006855B8">
        <w:rPr>
          <w:rFonts w:ascii="Angsana New" w:hAnsi="Angsana New" w:hint="cs"/>
          <w:sz w:val="30"/>
          <w:szCs w:val="30"/>
          <w:cs/>
        </w:rPr>
        <w:t>ดังนั้นบริษัทจึ</w:t>
      </w:r>
      <w:r w:rsidR="006855B8" w:rsidRPr="00CE7BAF">
        <w:rPr>
          <w:rFonts w:ascii="Angsana New" w:hAnsi="Angsana New" w:hint="cs"/>
          <w:sz w:val="30"/>
          <w:szCs w:val="30"/>
          <w:cs/>
        </w:rPr>
        <w:t>งไม่มีความเสี่ยง</w:t>
      </w:r>
      <w:r w:rsidR="009711C8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="006855B8" w:rsidRPr="00CE7BAF">
        <w:rPr>
          <w:rFonts w:ascii="Angsana New" w:hAnsi="Angsana New" w:hint="cs"/>
          <w:sz w:val="30"/>
          <w:szCs w:val="30"/>
          <w:cs/>
        </w:rPr>
        <w:t>จากเงินตราต่างประเทศ</w:t>
      </w:r>
    </w:p>
    <w:p w14:paraId="63ECF495" w14:textId="77777777" w:rsidR="00DE6766" w:rsidRDefault="00DE6766" w:rsidP="006A4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6FD139" w14:textId="77777777" w:rsidR="006A4F7F" w:rsidRPr="001B7BC9" w:rsidRDefault="006A4F7F" w:rsidP="006A4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BC9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14:paraId="20BA2A10" w14:textId="77777777" w:rsidR="006A4F7F" w:rsidRPr="001B7BC9" w:rsidRDefault="006A4F7F" w:rsidP="006A4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EC5DB0" w14:textId="77777777" w:rsidR="009F04FD" w:rsidRDefault="006A4F7F" w:rsidP="004F2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BC9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</w:t>
      </w:r>
      <w:r w:rsidR="00D93A7C" w:rsidRPr="001B7BC9">
        <w:rPr>
          <w:rFonts w:ascii="Angsana New" w:hAnsi="Angsana New"/>
          <w:sz w:val="30"/>
          <w:szCs w:val="30"/>
          <w:cs/>
        </w:rPr>
        <w:t>งเงินสดและรายการเทียบเท่าเงินสด</w:t>
      </w:r>
      <w:r w:rsidR="000D417A" w:rsidRPr="001B7BC9">
        <w:rPr>
          <w:rFonts w:ascii="Angsana New" w:hAnsi="Angsana New" w:hint="cs"/>
          <w:sz w:val="30"/>
          <w:szCs w:val="30"/>
          <w:cs/>
        </w:rPr>
        <w:t xml:space="preserve">       </w:t>
      </w:r>
      <w:r w:rsidRPr="001B7BC9">
        <w:rPr>
          <w:rFonts w:ascii="Angsana New" w:hAnsi="Angsana New"/>
          <w:sz w:val="30"/>
          <w:szCs w:val="30"/>
          <w:cs/>
        </w:rPr>
        <w:t>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14:paraId="26D2F36B" w14:textId="77777777" w:rsidR="00DE6766" w:rsidRDefault="00DE6766" w:rsidP="004F2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D1187B" w14:textId="77777777" w:rsidR="00643BA5" w:rsidRDefault="00643BA5" w:rsidP="004F2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A4DA89" w14:textId="77777777" w:rsidR="00643BA5" w:rsidRDefault="00643BA5" w:rsidP="004F2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6087EB" w14:textId="77777777" w:rsidR="00643BA5" w:rsidRPr="001B7BC9" w:rsidRDefault="00643BA5" w:rsidP="004F2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E4B2D85" w14:textId="77777777" w:rsidR="00573A2C" w:rsidRPr="002A62B9" w:rsidRDefault="00573A2C" w:rsidP="00573A2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2A62B9">
        <w:rPr>
          <w:rFonts w:ascii="Angsana New" w:eastAsia="Angsana New" w:hAnsi="Angsana New" w:hint="cs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351E1791" w14:textId="77777777" w:rsidR="00573A2C" w:rsidRPr="00511079" w:rsidRDefault="00573A2C" w:rsidP="00573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eastAsia="Angsana New" w:hAnsi="Angsana New"/>
          <w:sz w:val="28"/>
          <w:szCs w:val="28"/>
          <w:highlight w:val="yellow"/>
        </w:rPr>
      </w:pPr>
    </w:p>
    <w:p w14:paraId="5E7ADDC1" w14:textId="77777777" w:rsidR="00573A2C" w:rsidRDefault="00573A2C" w:rsidP="007D1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2A62B9">
        <w:rPr>
          <w:rFonts w:ascii="Angsana New" w:eastAsia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วัตถุประสงค์ในการบริหารจัดการทุนที่สำคัญของบริษัทคือ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ไปได้ตามปกติ</w:t>
      </w:r>
    </w:p>
    <w:p w14:paraId="661F9140" w14:textId="77777777" w:rsidR="007D1023" w:rsidRPr="00B35C25" w:rsidRDefault="007D1023" w:rsidP="00573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5BE02E2" w14:textId="77777777" w:rsidR="009711C8" w:rsidRPr="00B35C25" w:rsidRDefault="009711C8" w:rsidP="009711C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35C25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5815087" w14:textId="77777777" w:rsidR="003474A8" w:rsidRPr="00B72F2E" w:rsidRDefault="003474A8" w:rsidP="00B72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highlight w:val="yellow"/>
        </w:rPr>
      </w:pPr>
    </w:p>
    <w:p w14:paraId="4CFAF5E7" w14:textId="698C6EDB" w:rsidR="00365A3D" w:rsidRPr="00B35C25" w:rsidRDefault="00365A3D" w:rsidP="00365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B35C2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0395B">
        <w:rPr>
          <w:rFonts w:ascii="Angsana New" w:hAnsi="Angsana New"/>
          <w:sz w:val="30"/>
          <w:szCs w:val="30"/>
        </w:rPr>
        <w:t>2</w:t>
      </w:r>
      <w:r w:rsidR="00B071BA">
        <w:rPr>
          <w:rFonts w:ascii="Angsana New" w:hAnsi="Angsana New"/>
          <w:sz w:val="30"/>
          <w:szCs w:val="30"/>
        </w:rPr>
        <w:t>5</w:t>
      </w:r>
      <w:r w:rsidRPr="00B35C25">
        <w:rPr>
          <w:rFonts w:ascii="Angsana New" w:hAnsi="Angsana New"/>
          <w:sz w:val="30"/>
          <w:szCs w:val="30"/>
        </w:rPr>
        <w:t xml:space="preserve"> </w:t>
      </w:r>
      <w:r w:rsidRPr="00B35C2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B35C25">
        <w:rPr>
          <w:rFonts w:ascii="Angsana New" w:hAnsi="Angsana New" w:hint="cs"/>
          <w:sz w:val="30"/>
          <w:szCs w:val="30"/>
        </w:rPr>
        <w:t>256</w:t>
      </w:r>
      <w:r w:rsidR="00B35C25">
        <w:rPr>
          <w:rFonts w:ascii="Angsana New" w:hAnsi="Angsana New"/>
          <w:sz w:val="30"/>
          <w:szCs w:val="30"/>
        </w:rPr>
        <w:t>9</w:t>
      </w:r>
      <w:r w:rsidRPr="00B35C25">
        <w:rPr>
          <w:rFonts w:ascii="Angsana New" w:hAnsi="Angsana New" w:hint="cs"/>
          <w:sz w:val="30"/>
          <w:szCs w:val="30"/>
          <w:cs/>
        </w:rPr>
        <w:t xml:space="preserve"> คณะกรรมการของบริษัทได้มีมติให้เสนอต่อที่ประชุมผู้ถือหุ้นให้อนุมัติเงินปันผลจำนวน </w:t>
      </w:r>
      <w:r w:rsidRPr="00664FBE">
        <w:rPr>
          <w:rFonts w:ascii="Angsana New" w:hAnsi="Angsana New"/>
          <w:sz w:val="30"/>
          <w:szCs w:val="30"/>
        </w:rPr>
        <w:t>10</w:t>
      </w:r>
      <w:r w:rsidRPr="00664FBE">
        <w:rPr>
          <w:rFonts w:ascii="Angsana New" w:hAnsi="Angsana New" w:hint="cs"/>
          <w:sz w:val="30"/>
          <w:szCs w:val="30"/>
          <w:cs/>
        </w:rPr>
        <w:t>,</w:t>
      </w:r>
      <w:r w:rsidRPr="00664FBE">
        <w:rPr>
          <w:rFonts w:ascii="Angsana New" w:hAnsi="Angsana New"/>
          <w:sz w:val="30"/>
          <w:szCs w:val="30"/>
        </w:rPr>
        <w:t>8</w:t>
      </w:r>
      <w:r w:rsidRPr="00664FBE">
        <w:rPr>
          <w:rFonts w:ascii="Angsana New" w:hAnsi="Angsana New" w:hint="cs"/>
          <w:sz w:val="30"/>
          <w:szCs w:val="30"/>
        </w:rPr>
        <w:t>00</w:t>
      </w:r>
      <w:r w:rsidRPr="00664FBE">
        <w:rPr>
          <w:rFonts w:ascii="Angsana New" w:hAnsi="Angsana New" w:hint="cs"/>
          <w:sz w:val="30"/>
          <w:szCs w:val="30"/>
          <w:cs/>
        </w:rPr>
        <w:t>,</w:t>
      </w:r>
      <w:r w:rsidRPr="00664FBE">
        <w:rPr>
          <w:rFonts w:ascii="Angsana New" w:hAnsi="Angsana New" w:hint="cs"/>
          <w:sz w:val="30"/>
          <w:szCs w:val="30"/>
        </w:rPr>
        <w:t>000</w:t>
      </w:r>
      <w:r w:rsidRPr="00664FBE">
        <w:rPr>
          <w:rFonts w:ascii="Angsana New" w:hAnsi="Angsana New" w:hint="cs"/>
          <w:sz w:val="30"/>
          <w:szCs w:val="30"/>
          <w:cs/>
        </w:rPr>
        <w:t xml:space="preserve"> บาท (</w:t>
      </w:r>
      <w:r w:rsidRPr="00664FBE">
        <w:rPr>
          <w:rFonts w:ascii="Angsana New" w:hAnsi="Angsana New"/>
          <w:sz w:val="30"/>
          <w:szCs w:val="30"/>
        </w:rPr>
        <w:t xml:space="preserve">270,000,000 </w:t>
      </w:r>
      <w:r w:rsidRPr="00664FBE">
        <w:rPr>
          <w:rFonts w:ascii="Angsana New" w:hAnsi="Angsana New" w:hint="cs"/>
          <w:sz w:val="30"/>
          <w:szCs w:val="30"/>
          <w:cs/>
        </w:rPr>
        <w:t xml:space="preserve">หุ้น หุ้นละ </w:t>
      </w:r>
      <w:r w:rsidRPr="00664FBE">
        <w:rPr>
          <w:rFonts w:ascii="Angsana New" w:hAnsi="Angsana New" w:hint="cs"/>
          <w:sz w:val="30"/>
          <w:szCs w:val="30"/>
        </w:rPr>
        <w:t>0</w:t>
      </w:r>
      <w:r w:rsidRPr="00664FBE">
        <w:rPr>
          <w:rFonts w:ascii="Angsana New" w:hAnsi="Angsana New" w:hint="cs"/>
          <w:sz w:val="30"/>
          <w:szCs w:val="30"/>
          <w:cs/>
        </w:rPr>
        <w:t>.</w:t>
      </w:r>
      <w:r w:rsidRPr="00664FBE">
        <w:rPr>
          <w:rFonts w:ascii="Angsana New" w:hAnsi="Angsana New"/>
          <w:sz w:val="30"/>
          <w:szCs w:val="30"/>
        </w:rPr>
        <w:t>04</w:t>
      </w:r>
      <w:r w:rsidRPr="00664FBE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B1783E">
        <w:rPr>
          <w:rFonts w:ascii="Angsana New" w:hAnsi="Angsana New"/>
          <w:sz w:val="30"/>
          <w:szCs w:val="30"/>
        </w:rPr>
        <w:t>)</w:t>
      </w:r>
    </w:p>
    <w:p w14:paraId="52B874DC" w14:textId="77777777" w:rsidR="00365A3D" w:rsidRPr="00B72F2E" w:rsidRDefault="00365A3D" w:rsidP="009711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96802E1" w14:textId="77777777" w:rsidR="002929FE" w:rsidRPr="00B35C25" w:rsidRDefault="002929FE" w:rsidP="002929F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35C25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764314E0" w14:textId="77777777" w:rsidR="00893BF2" w:rsidRPr="00B35C25" w:rsidRDefault="00893BF2" w:rsidP="00893BF2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684DCD9" w14:textId="7921CAEC" w:rsidR="00893BF2" w:rsidRPr="00B35C25" w:rsidRDefault="00893BF2" w:rsidP="00C97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21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C25">
        <w:rPr>
          <w:rFonts w:ascii="Angsana New" w:hAnsi="Angsana New"/>
          <w:sz w:val="30"/>
          <w:szCs w:val="30"/>
          <w:cs/>
        </w:rPr>
        <w:t>งบการเงินนี้ได้รั</w:t>
      </w:r>
      <w:r w:rsidR="005F7614" w:rsidRPr="00B35C25">
        <w:rPr>
          <w:rFonts w:ascii="Angsana New" w:hAnsi="Angsana New"/>
          <w:sz w:val="30"/>
          <w:szCs w:val="30"/>
          <w:cs/>
        </w:rPr>
        <w:t>บการอนุมัต</w:t>
      </w:r>
      <w:r w:rsidR="00D94037" w:rsidRPr="00B35C25">
        <w:rPr>
          <w:rFonts w:ascii="Angsana New" w:hAnsi="Angsana New"/>
          <w:sz w:val="30"/>
          <w:szCs w:val="30"/>
          <w:cs/>
        </w:rPr>
        <w:t>ิให้ออกโดย</w:t>
      </w:r>
      <w:r w:rsidR="00C07BA8" w:rsidRPr="00B35C25">
        <w:rPr>
          <w:rFonts w:ascii="Angsana New" w:hAnsi="Angsana New" w:hint="cs"/>
          <w:sz w:val="30"/>
          <w:szCs w:val="30"/>
          <w:cs/>
        </w:rPr>
        <w:t>คณะ</w:t>
      </w:r>
      <w:r w:rsidRPr="00B35C25">
        <w:rPr>
          <w:rFonts w:ascii="Angsana New" w:hAnsi="Angsana New"/>
          <w:sz w:val="30"/>
          <w:szCs w:val="30"/>
          <w:cs/>
        </w:rPr>
        <w:t>กรรมการของบริษัทเมื่อวันที่</w:t>
      </w:r>
      <w:r w:rsidR="00753529" w:rsidRPr="00B35C25">
        <w:rPr>
          <w:rFonts w:ascii="Angsana New" w:hAnsi="Angsana New"/>
          <w:sz w:val="30"/>
          <w:szCs w:val="30"/>
        </w:rPr>
        <w:t xml:space="preserve"> </w:t>
      </w:r>
      <w:r w:rsidR="0050395B">
        <w:rPr>
          <w:rFonts w:ascii="Angsana New" w:hAnsi="Angsana New"/>
          <w:sz w:val="30"/>
          <w:szCs w:val="30"/>
        </w:rPr>
        <w:t>2</w:t>
      </w:r>
      <w:r w:rsidR="00DF5A23">
        <w:rPr>
          <w:rFonts w:ascii="Angsana New" w:hAnsi="Angsana New"/>
          <w:sz w:val="30"/>
          <w:szCs w:val="30"/>
        </w:rPr>
        <w:t>5</w:t>
      </w:r>
      <w:r w:rsidR="00C07BA8" w:rsidRPr="00B35C25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6F3768" w:rsidRPr="00B35C25">
        <w:rPr>
          <w:rFonts w:ascii="Angsana New" w:hAnsi="Angsana New"/>
          <w:sz w:val="30"/>
          <w:szCs w:val="30"/>
        </w:rPr>
        <w:t>256</w:t>
      </w:r>
      <w:r w:rsidR="00B35C25">
        <w:rPr>
          <w:rFonts w:ascii="Angsana New" w:hAnsi="Angsana New"/>
          <w:sz w:val="30"/>
          <w:szCs w:val="30"/>
        </w:rPr>
        <w:t>9</w:t>
      </w:r>
    </w:p>
    <w:sectPr w:rsidR="00893BF2" w:rsidRPr="00B35C25" w:rsidSect="00B97EBB">
      <w:headerReference w:type="default" r:id="rId15"/>
      <w:footerReference w:type="default" r:id="rId16"/>
      <w:pgSz w:w="11909" w:h="16834" w:code="9"/>
      <w:pgMar w:top="1440" w:right="1136" w:bottom="567" w:left="1440" w:header="992" w:footer="374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D7991" w14:textId="77777777" w:rsidR="00E35709" w:rsidRDefault="00E35709">
      <w:r>
        <w:separator/>
      </w:r>
    </w:p>
  </w:endnote>
  <w:endnote w:type="continuationSeparator" w:id="0">
    <w:p w14:paraId="3762EA78" w14:textId="77777777" w:rsidR="00E35709" w:rsidRDefault="00E35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108D2" w14:textId="77777777" w:rsidR="00A64FE8" w:rsidRPr="00523C75" w:rsidRDefault="00A64FE8" w:rsidP="00523C75">
    <w:pPr>
      <w:pStyle w:val="Footer"/>
      <w:tabs>
        <w:tab w:val="clear" w:pos="9072"/>
      </w:tabs>
      <w:ind w:right="-23"/>
      <w:jc w:val="right"/>
      <w:rPr>
        <w:rFonts w:ascii="Angsana New" w:hAnsi="Angsana New"/>
        <w:sz w:val="30"/>
        <w:szCs w:val="30"/>
      </w:rPr>
    </w:pPr>
    <w:r w:rsidRPr="00523C75">
      <w:rPr>
        <w:rFonts w:ascii="Angsana New" w:hAnsi="Angsana New"/>
        <w:sz w:val="30"/>
        <w:szCs w:val="30"/>
      </w:rPr>
      <w:fldChar w:fldCharType="begin"/>
    </w:r>
    <w:r w:rsidRPr="00523C75">
      <w:rPr>
        <w:rFonts w:ascii="Angsana New" w:hAnsi="Angsana New"/>
        <w:sz w:val="30"/>
        <w:szCs w:val="30"/>
      </w:rPr>
      <w:instrText xml:space="preserve"> PAGE   \* MERGEFORMAT </w:instrText>
    </w:r>
    <w:r w:rsidRPr="00523C75">
      <w:rPr>
        <w:rFonts w:ascii="Angsana New" w:hAnsi="Angsana New"/>
        <w:sz w:val="30"/>
        <w:szCs w:val="30"/>
      </w:rPr>
      <w:fldChar w:fldCharType="separate"/>
    </w:r>
    <w:r w:rsidR="001B224D">
      <w:rPr>
        <w:rFonts w:ascii="Angsana New" w:hAnsi="Angsana New"/>
        <w:noProof/>
        <w:sz w:val="30"/>
        <w:szCs w:val="30"/>
      </w:rPr>
      <w:t>12</w:t>
    </w:r>
    <w:r w:rsidRPr="00523C75">
      <w:rPr>
        <w:rFonts w:ascii="Angsana New" w:hAnsi="Angsana New"/>
        <w:sz w:val="30"/>
        <w:szCs w:val="30"/>
      </w:rPr>
      <w:fldChar w:fldCharType="end"/>
    </w:r>
  </w:p>
  <w:p w14:paraId="211C352F" w14:textId="77777777" w:rsidR="00A64FE8" w:rsidRDefault="00A64F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17630" w14:textId="77777777" w:rsidR="00A64FE8" w:rsidRPr="00523C75" w:rsidRDefault="00A64FE8" w:rsidP="00D75642">
    <w:pPr>
      <w:pStyle w:val="Footer"/>
      <w:tabs>
        <w:tab w:val="clear" w:pos="9072"/>
      </w:tabs>
      <w:ind w:right="-23"/>
      <w:jc w:val="right"/>
      <w:rPr>
        <w:rFonts w:ascii="Angsana New" w:hAnsi="Angsana New"/>
        <w:sz w:val="30"/>
        <w:szCs w:val="30"/>
        <w:cs/>
      </w:rPr>
    </w:pPr>
    <w:r w:rsidRPr="00523C75">
      <w:rPr>
        <w:rFonts w:ascii="Angsana New" w:hAnsi="Angsana New"/>
        <w:sz w:val="30"/>
        <w:szCs w:val="30"/>
      </w:rPr>
      <w:fldChar w:fldCharType="begin"/>
    </w:r>
    <w:r w:rsidRPr="00523C75">
      <w:rPr>
        <w:rFonts w:ascii="Angsana New" w:hAnsi="Angsana New"/>
        <w:sz w:val="30"/>
        <w:szCs w:val="30"/>
      </w:rPr>
      <w:instrText xml:space="preserve"> PAGE   \* MERGEFORMAT </w:instrText>
    </w:r>
    <w:r w:rsidRPr="00523C75">
      <w:rPr>
        <w:rFonts w:ascii="Angsana New" w:hAnsi="Angsana New"/>
        <w:sz w:val="30"/>
        <w:szCs w:val="30"/>
      </w:rPr>
      <w:fldChar w:fldCharType="separate"/>
    </w:r>
    <w:r w:rsidR="001B224D">
      <w:rPr>
        <w:rFonts w:ascii="Angsana New" w:hAnsi="Angsana New"/>
        <w:noProof/>
        <w:sz w:val="30"/>
        <w:szCs w:val="30"/>
      </w:rPr>
      <w:t>36</w:t>
    </w:r>
    <w:r w:rsidRPr="00523C75">
      <w:rPr>
        <w:rFonts w:ascii="Angsana New" w:hAnsi="Angsana New"/>
        <w:sz w:val="30"/>
        <w:szCs w:val="30"/>
      </w:rPr>
      <w:fldChar w:fldCharType="end"/>
    </w:r>
  </w:p>
  <w:p w14:paraId="63CFECA5" w14:textId="77777777" w:rsidR="00A64FE8" w:rsidRPr="00D75642" w:rsidRDefault="00A64FE8" w:rsidP="00D75642">
    <w:pPr>
      <w:pStyle w:val="Footer"/>
      <w:rPr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3C6FB" w14:textId="77777777" w:rsidR="00A64FE8" w:rsidRPr="00523C75" w:rsidRDefault="00A64FE8" w:rsidP="00D75642">
    <w:pPr>
      <w:pStyle w:val="Footer"/>
      <w:tabs>
        <w:tab w:val="clear" w:pos="9072"/>
      </w:tabs>
      <w:ind w:right="-23"/>
      <w:jc w:val="right"/>
      <w:rPr>
        <w:rFonts w:ascii="Angsana New" w:hAnsi="Angsana New"/>
        <w:sz w:val="30"/>
        <w:szCs w:val="30"/>
        <w:cs/>
      </w:rPr>
    </w:pPr>
    <w:r w:rsidRPr="00523C75">
      <w:rPr>
        <w:rFonts w:ascii="Angsana New" w:hAnsi="Angsana New"/>
        <w:sz w:val="30"/>
        <w:szCs w:val="30"/>
      </w:rPr>
      <w:fldChar w:fldCharType="begin"/>
    </w:r>
    <w:r w:rsidRPr="00523C75">
      <w:rPr>
        <w:rFonts w:ascii="Angsana New" w:hAnsi="Angsana New"/>
        <w:sz w:val="30"/>
        <w:szCs w:val="30"/>
      </w:rPr>
      <w:instrText xml:space="preserve"> PAGE   \* MERGEFORMAT </w:instrText>
    </w:r>
    <w:r w:rsidRPr="00523C75">
      <w:rPr>
        <w:rFonts w:ascii="Angsana New" w:hAnsi="Angsana New"/>
        <w:sz w:val="30"/>
        <w:szCs w:val="30"/>
      </w:rPr>
      <w:fldChar w:fldCharType="separate"/>
    </w:r>
    <w:r w:rsidR="001B224D">
      <w:rPr>
        <w:rFonts w:ascii="Angsana New" w:hAnsi="Angsana New"/>
        <w:noProof/>
        <w:sz w:val="30"/>
        <w:szCs w:val="30"/>
      </w:rPr>
      <w:t>40</w:t>
    </w:r>
    <w:r w:rsidRPr="00523C75">
      <w:rPr>
        <w:rFonts w:ascii="Angsana New" w:hAnsi="Angsana New"/>
        <w:sz w:val="30"/>
        <w:szCs w:val="30"/>
      </w:rPr>
      <w:fldChar w:fldCharType="end"/>
    </w:r>
  </w:p>
  <w:p w14:paraId="751555BC" w14:textId="77777777" w:rsidR="00A64FE8" w:rsidRPr="00D75642" w:rsidRDefault="00A64FE8" w:rsidP="00D75642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D7312" w14:textId="77777777" w:rsidR="00E35709" w:rsidRDefault="00E35709">
      <w:r>
        <w:separator/>
      </w:r>
    </w:p>
  </w:footnote>
  <w:footnote w:type="continuationSeparator" w:id="0">
    <w:p w14:paraId="45275EAD" w14:textId="77777777" w:rsidR="00E35709" w:rsidRDefault="00E35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F1A23" w14:textId="77777777" w:rsidR="00A64FE8" w:rsidRPr="006210FE" w:rsidRDefault="00A64FE8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6210FE">
      <w:rPr>
        <w:rFonts w:ascii="Angsana New" w:hAnsi="Angsana New"/>
        <w:b/>
        <w:bCs/>
        <w:sz w:val="32"/>
        <w:szCs w:val="32"/>
        <w:cs/>
      </w:rPr>
      <w:t>บริษัท ไทยอุตสาหกรรมพลาสติก (</w:t>
    </w:r>
    <w:r w:rsidR="0082763A" w:rsidRPr="0082763A">
      <w:rPr>
        <w:rFonts w:ascii="Angsana New" w:hAnsi="Angsana New"/>
        <w:b/>
        <w:bCs/>
        <w:sz w:val="32"/>
        <w:szCs w:val="32"/>
      </w:rPr>
      <w:t>1994</w:t>
    </w:r>
    <w:r w:rsidRPr="006210FE">
      <w:rPr>
        <w:rFonts w:ascii="Angsana New" w:hAnsi="Angsana New"/>
        <w:b/>
        <w:bCs/>
        <w:sz w:val="32"/>
        <w:szCs w:val="32"/>
        <w:cs/>
      </w:rPr>
      <w:t>) จำกัด</w:t>
    </w:r>
    <w:r w:rsidRPr="006210F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6210FE">
      <w:rPr>
        <w:rFonts w:ascii="Angsana New" w:hAnsi="Angsana New"/>
        <w:b/>
        <w:bCs/>
        <w:sz w:val="32"/>
        <w:szCs w:val="32"/>
        <w:cs/>
      </w:rPr>
      <w:tab/>
    </w:r>
  </w:p>
  <w:p w14:paraId="280A7D85" w14:textId="77777777" w:rsidR="00A64FE8" w:rsidRPr="006210FE" w:rsidRDefault="00A64FE8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6210F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57E11C3" w14:textId="1B0FE2DE" w:rsidR="00A64FE8" w:rsidRPr="006210FE" w:rsidRDefault="00A64FE8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210FE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82763A" w:rsidRPr="0082763A">
      <w:rPr>
        <w:rFonts w:ascii="Angsana New" w:hAnsi="Angsana New"/>
        <w:b/>
        <w:bCs/>
        <w:sz w:val="32"/>
        <w:szCs w:val="32"/>
      </w:rPr>
      <w:t>31</w:t>
    </w:r>
    <w:r w:rsidRPr="006210FE">
      <w:rPr>
        <w:rFonts w:ascii="Angsana New" w:hAnsi="Angsana New"/>
        <w:b/>
        <w:bCs/>
        <w:sz w:val="32"/>
        <w:szCs w:val="32"/>
      </w:rPr>
      <w:t xml:space="preserve"> </w:t>
    </w:r>
    <w:r w:rsidRPr="006210FE">
      <w:rPr>
        <w:rFonts w:ascii="Angsana New" w:hAnsi="Angsana New"/>
        <w:b/>
        <w:bCs/>
        <w:sz w:val="32"/>
        <w:szCs w:val="32"/>
        <w:cs/>
      </w:rPr>
      <w:t>ธันวาคม</w:t>
    </w:r>
    <w:r w:rsidRPr="006210F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2763A" w:rsidRPr="0082763A">
      <w:rPr>
        <w:rFonts w:ascii="Angsana New" w:hAnsi="Angsana New"/>
        <w:b/>
        <w:bCs/>
        <w:sz w:val="32"/>
        <w:szCs w:val="32"/>
      </w:rPr>
      <w:t>2</w:t>
    </w:r>
    <w:r w:rsidRPr="006210FE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="00132E49">
      <w:rPr>
        <w:rFonts w:ascii="Angsana New" w:hAnsi="Angsana New"/>
        <w:b/>
        <w:bCs/>
        <w:sz w:val="32"/>
        <w:szCs w:val="32"/>
      </w:rPr>
      <w:t>8</w:t>
    </w:r>
    <w:r w:rsidRPr="006210FE">
      <w:rPr>
        <w:rFonts w:ascii="Angsana New" w:hAnsi="Angsana New" w:hint="cs"/>
        <w:b/>
        <w:bCs/>
        <w:sz w:val="32"/>
        <w:szCs w:val="32"/>
        <w:cs/>
      </w:rPr>
      <w:t xml:space="preserve"> และ</w:t>
    </w:r>
    <w:r w:rsidRPr="006210FE">
      <w:rPr>
        <w:rFonts w:ascii="Angsana New" w:hAnsi="Angsana New"/>
        <w:b/>
        <w:bCs/>
        <w:sz w:val="32"/>
        <w:szCs w:val="32"/>
        <w:cs/>
      </w:rPr>
      <w:t xml:space="preserve"> </w:t>
    </w:r>
    <w:r w:rsidR="0082763A" w:rsidRPr="0082763A">
      <w:rPr>
        <w:rFonts w:ascii="Angsana New" w:hAnsi="Angsana New"/>
        <w:b/>
        <w:bCs/>
        <w:sz w:val="32"/>
        <w:szCs w:val="32"/>
      </w:rPr>
      <w:t>2</w:t>
    </w:r>
    <w:r w:rsidRPr="006210FE">
      <w:rPr>
        <w:rFonts w:ascii="Angsana New" w:hAnsi="Angsana New"/>
        <w:b/>
        <w:bCs/>
        <w:sz w:val="32"/>
        <w:szCs w:val="32"/>
      </w:rPr>
      <w:t>5</w:t>
    </w:r>
    <w:r w:rsidR="0082763A" w:rsidRPr="0082763A">
      <w:rPr>
        <w:rFonts w:ascii="Angsana New" w:hAnsi="Angsana New" w:hint="cs"/>
        <w:b/>
        <w:bCs/>
        <w:sz w:val="32"/>
        <w:szCs w:val="32"/>
      </w:rPr>
      <w:t>6</w:t>
    </w:r>
    <w:r w:rsidR="00132E49">
      <w:rPr>
        <w:rFonts w:ascii="Angsana New" w:hAnsi="Angsana New"/>
        <w:b/>
        <w:bCs/>
        <w:sz w:val="32"/>
        <w:szCs w:val="32"/>
      </w:rPr>
      <w:t>7</w:t>
    </w:r>
  </w:p>
  <w:p w14:paraId="407C3364" w14:textId="77777777" w:rsidR="00A64FE8" w:rsidRDefault="00A64FE8">
    <w:pPr>
      <w:pStyle w:val="Header"/>
      <w:rPr>
        <w:sz w:val="32"/>
        <w:szCs w:val="32"/>
      </w:rPr>
    </w:pPr>
  </w:p>
  <w:p w14:paraId="77CC5D17" w14:textId="77777777" w:rsidR="00A64FE8" w:rsidRPr="005A4123" w:rsidRDefault="00A64F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4100" w14:textId="77777777" w:rsidR="00A64FE8" w:rsidRDefault="00A64FE8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4"/>
        <w:szCs w:val="34"/>
        <w:cs/>
      </w:rPr>
      <w:tab/>
    </w:r>
  </w:p>
  <w:p w14:paraId="24AA78DD" w14:textId="77777777" w:rsidR="00A64FE8" w:rsidRPr="0093624F" w:rsidRDefault="00A64FE8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3AEB8449" w14:textId="77777777" w:rsidR="00A64FE8" w:rsidRDefault="00A64FE8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82763A" w:rsidRPr="0082763A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82763A" w:rsidRPr="0082763A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</w:rPr>
      <w:t>55</w:t>
    </w:r>
    <w:r w:rsidR="0082763A" w:rsidRPr="0082763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="0082763A" w:rsidRPr="0082763A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</w:rPr>
      <w:t>55</w:t>
    </w:r>
    <w:r w:rsidR="0082763A" w:rsidRPr="0082763A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14:paraId="783EC1BA" w14:textId="77777777" w:rsidR="00A64FE8" w:rsidRDefault="00A64FE8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="0082763A" w:rsidRPr="0082763A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82763A" w:rsidRPr="0082763A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</w:rPr>
      <w:t>55</w:t>
    </w:r>
    <w:r w:rsidR="0082763A" w:rsidRPr="0082763A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/>
        <w:b/>
        <w:bCs/>
        <w:sz w:val="32"/>
        <w:szCs w:val="32"/>
        <w:cs/>
      </w:rPr>
      <w:t>ตรวจสอบแล้ว</w:t>
    </w:r>
    <w:r>
      <w:rPr>
        <w:rFonts w:ascii="Angsana New" w:hAnsi="Angsana New"/>
        <w:b/>
        <w:bCs/>
        <w:sz w:val="32"/>
        <w:szCs w:val="32"/>
      </w:rPr>
      <w:t>)</w:t>
    </w:r>
  </w:p>
  <w:p w14:paraId="1A9AFB47" w14:textId="77777777" w:rsidR="00A64FE8" w:rsidRDefault="00A64FE8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6A68C43" w14:textId="77777777" w:rsidR="00A64FE8" w:rsidRPr="0093624F" w:rsidRDefault="00A64F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014E" w14:textId="77777777" w:rsidR="00A64FE8" w:rsidRPr="006210FE" w:rsidRDefault="00A64FE8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6210FE">
      <w:rPr>
        <w:rFonts w:ascii="Angsana New" w:hAnsi="Angsana New"/>
        <w:b/>
        <w:bCs/>
        <w:sz w:val="32"/>
        <w:szCs w:val="32"/>
        <w:cs/>
      </w:rPr>
      <w:t>บริษัท ไทยอุตสาหกรรมพลาสติก (</w:t>
    </w:r>
    <w:r w:rsidR="0082763A" w:rsidRPr="0082763A">
      <w:rPr>
        <w:rFonts w:ascii="Angsana New" w:hAnsi="Angsana New"/>
        <w:b/>
        <w:bCs/>
        <w:sz w:val="32"/>
        <w:szCs w:val="32"/>
      </w:rPr>
      <w:t>1994</w:t>
    </w:r>
    <w:r w:rsidRPr="006210FE">
      <w:rPr>
        <w:rFonts w:ascii="Angsana New" w:hAnsi="Angsana New"/>
        <w:b/>
        <w:bCs/>
        <w:sz w:val="32"/>
        <w:szCs w:val="32"/>
        <w:cs/>
      </w:rPr>
      <w:t>) จำกัด</w:t>
    </w:r>
    <w:r w:rsidRPr="006210F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6210FE">
      <w:rPr>
        <w:rFonts w:ascii="Angsana New" w:hAnsi="Angsana New"/>
        <w:b/>
        <w:bCs/>
        <w:sz w:val="32"/>
        <w:szCs w:val="32"/>
        <w:cs/>
      </w:rPr>
      <w:tab/>
    </w:r>
  </w:p>
  <w:p w14:paraId="3F0BD33F" w14:textId="77777777" w:rsidR="00A64FE8" w:rsidRPr="006210FE" w:rsidRDefault="00A64FE8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6210F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210FE">
      <w:rPr>
        <w:rFonts w:ascii="Angsana New" w:hAnsi="Angsana New"/>
        <w:b/>
        <w:bCs/>
        <w:sz w:val="32"/>
        <w:szCs w:val="32"/>
      </w:rPr>
      <w:t xml:space="preserve"> </w:t>
    </w:r>
    <w:r w:rsidRPr="006210FE">
      <w:rPr>
        <w:rFonts w:ascii="Angsana New" w:hAnsi="Angsana New" w:hint="cs"/>
        <w:b/>
        <w:bCs/>
        <w:sz w:val="32"/>
        <w:szCs w:val="32"/>
        <w:cs/>
      </w:rPr>
      <w:t>(ต่อ)</w:t>
    </w:r>
  </w:p>
  <w:p w14:paraId="43B3DD6C" w14:textId="35E4CF23" w:rsidR="00A64FE8" w:rsidRPr="006210FE" w:rsidRDefault="00A64FE8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210FE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82763A" w:rsidRPr="0082763A">
      <w:rPr>
        <w:rFonts w:ascii="Angsana New" w:hAnsi="Angsana New"/>
        <w:b/>
        <w:bCs/>
        <w:sz w:val="32"/>
        <w:szCs w:val="32"/>
      </w:rPr>
      <w:t>31</w:t>
    </w:r>
    <w:r w:rsidRPr="006210FE">
      <w:rPr>
        <w:rFonts w:ascii="Angsana New" w:hAnsi="Angsana New"/>
        <w:b/>
        <w:bCs/>
        <w:sz w:val="32"/>
        <w:szCs w:val="32"/>
      </w:rPr>
      <w:t xml:space="preserve"> </w:t>
    </w:r>
    <w:r w:rsidRPr="006210FE">
      <w:rPr>
        <w:rFonts w:ascii="Angsana New" w:hAnsi="Angsana New"/>
        <w:b/>
        <w:bCs/>
        <w:sz w:val="32"/>
        <w:szCs w:val="32"/>
        <w:cs/>
      </w:rPr>
      <w:t>ธันวาคม</w:t>
    </w:r>
    <w:r w:rsidRPr="006210F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2763A" w:rsidRPr="0082763A">
      <w:rPr>
        <w:rFonts w:ascii="Angsana New" w:hAnsi="Angsana New"/>
        <w:b/>
        <w:bCs/>
        <w:sz w:val="32"/>
        <w:szCs w:val="32"/>
      </w:rPr>
      <w:t>2</w:t>
    </w:r>
    <w:r w:rsidRPr="006210FE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="00132E49">
      <w:rPr>
        <w:rFonts w:ascii="Angsana New" w:hAnsi="Angsana New"/>
        <w:b/>
        <w:bCs/>
        <w:sz w:val="32"/>
        <w:szCs w:val="32"/>
      </w:rPr>
      <w:t>8</w:t>
    </w:r>
    <w:r w:rsidRPr="006210FE">
      <w:rPr>
        <w:rFonts w:ascii="Angsana New" w:hAnsi="Angsana New" w:hint="cs"/>
        <w:b/>
        <w:bCs/>
        <w:sz w:val="32"/>
        <w:szCs w:val="32"/>
        <w:cs/>
      </w:rPr>
      <w:t xml:space="preserve"> และ</w:t>
    </w:r>
    <w:r w:rsidRPr="006210FE">
      <w:rPr>
        <w:rFonts w:ascii="Angsana New" w:hAnsi="Angsana New"/>
        <w:b/>
        <w:bCs/>
        <w:sz w:val="32"/>
        <w:szCs w:val="32"/>
        <w:cs/>
      </w:rPr>
      <w:t xml:space="preserve"> </w:t>
    </w:r>
    <w:r w:rsidR="0082763A" w:rsidRPr="0082763A">
      <w:rPr>
        <w:rFonts w:ascii="Angsana New" w:hAnsi="Angsana New"/>
        <w:b/>
        <w:bCs/>
        <w:sz w:val="32"/>
        <w:szCs w:val="32"/>
      </w:rPr>
      <w:t>2</w:t>
    </w:r>
    <w:r w:rsidRPr="006210FE">
      <w:rPr>
        <w:rFonts w:ascii="Angsana New" w:hAnsi="Angsana New"/>
        <w:b/>
        <w:bCs/>
        <w:sz w:val="32"/>
        <w:szCs w:val="32"/>
      </w:rPr>
      <w:t>5</w:t>
    </w:r>
    <w:r w:rsidR="0082763A" w:rsidRPr="0082763A">
      <w:rPr>
        <w:rFonts w:ascii="Angsana New" w:hAnsi="Angsana New" w:hint="cs"/>
        <w:b/>
        <w:bCs/>
        <w:sz w:val="32"/>
        <w:szCs w:val="32"/>
      </w:rPr>
      <w:t>6</w:t>
    </w:r>
    <w:r w:rsidR="00132E49">
      <w:rPr>
        <w:rFonts w:ascii="Angsana New" w:hAnsi="Angsana New"/>
        <w:b/>
        <w:bCs/>
        <w:sz w:val="32"/>
        <w:szCs w:val="32"/>
      </w:rPr>
      <w:t>7</w:t>
    </w:r>
  </w:p>
  <w:p w14:paraId="6642414A" w14:textId="77777777" w:rsidR="00A64FE8" w:rsidRDefault="00A64FE8">
    <w:pPr>
      <w:pStyle w:val="Header"/>
      <w:rPr>
        <w:sz w:val="32"/>
        <w:szCs w:val="32"/>
      </w:rPr>
    </w:pPr>
  </w:p>
  <w:p w14:paraId="16CF918C" w14:textId="77777777" w:rsidR="00A64FE8" w:rsidRPr="005A4123" w:rsidRDefault="00A64F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A808D" w14:textId="77777777" w:rsidR="00A64FE8" w:rsidRPr="006210FE" w:rsidRDefault="00A64FE8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6210FE">
      <w:rPr>
        <w:rFonts w:ascii="Angsana New" w:hAnsi="Angsana New"/>
        <w:b/>
        <w:bCs/>
        <w:sz w:val="32"/>
        <w:szCs w:val="32"/>
        <w:cs/>
      </w:rPr>
      <w:t>บริษัท ไทยอุตสาหกรรมพลาสติก (</w:t>
    </w:r>
    <w:r w:rsidR="0082763A" w:rsidRPr="0082763A">
      <w:rPr>
        <w:rFonts w:ascii="Angsana New" w:hAnsi="Angsana New"/>
        <w:b/>
        <w:bCs/>
        <w:sz w:val="32"/>
        <w:szCs w:val="32"/>
      </w:rPr>
      <w:t>1994</w:t>
    </w:r>
    <w:r w:rsidRPr="006210FE">
      <w:rPr>
        <w:rFonts w:ascii="Angsana New" w:hAnsi="Angsana New"/>
        <w:b/>
        <w:bCs/>
        <w:sz w:val="32"/>
        <w:szCs w:val="32"/>
        <w:cs/>
      </w:rPr>
      <w:t>) จำกัด</w:t>
    </w:r>
    <w:r w:rsidRPr="006210F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6210FE">
      <w:rPr>
        <w:rFonts w:ascii="Angsana New" w:hAnsi="Angsana New"/>
        <w:b/>
        <w:bCs/>
        <w:sz w:val="32"/>
        <w:szCs w:val="32"/>
        <w:cs/>
      </w:rPr>
      <w:tab/>
    </w:r>
  </w:p>
  <w:p w14:paraId="12A2828F" w14:textId="77777777" w:rsidR="00A64FE8" w:rsidRPr="006210FE" w:rsidRDefault="00A64FE8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6210F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210FE">
      <w:rPr>
        <w:rFonts w:ascii="Angsana New" w:hAnsi="Angsana New"/>
        <w:b/>
        <w:bCs/>
        <w:sz w:val="32"/>
        <w:szCs w:val="32"/>
      </w:rPr>
      <w:t xml:space="preserve"> </w:t>
    </w:r>
    <w:r w:rsidRPr="006210FE">
      <w:rPr>
        <w:rFonts w:ascii="Angsana New" w:hAnsi="Angsana New" w:hint="cs"/>
        <w:b/>
        <w:bCs/>
        <w:sz w:val="32"/>
        <w:szCs w:val="32"/>
        <w:cs/>
      </w:rPr>
      <w:t>(ต่อ)</w:t>
    </w:r>
  </w:p>
  <w:p w14:paraId="7F77598C" w14:textId="40BC0D5A" w:rsidR="00A64FE8" w:rsidRPr="006210FE" w:rsidRDefault="00A64FE8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210FE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82763A" w:rsidRPr="0082763A">
      <w:rPr>
        <w:rFonts w:ascii="Angsana New" w:hAnsi="Angsana New"/>
        <w:b/>
        <w:bCs/>
        <w:sz w:val="32"/>
        <w:szCs w:val="32"/>
      </w:rPr>
      <w:t>31</w:t>
    </w:r>
    <w:r w:rsidRPr="006210FE">
      <w:rPr>
        <w:rFonts w:ascii="Angsana New" w:hAnsi="Angsana New"/>
        <w:b/>
        <w:bCs/>
        <w:sz w:val="32"/>
        <w:szCs w:val="32"/>
      </w:rPr>
      <w:t xml:space="preserve"> </w:t>
    </w:r>
    <w:r w:rsidRPr="006210FE">
      <w:rPr>
        <w:rFonts w:ascii="Angsana New" w:hAnsi="Angsana New"/>
        <w:b/>
        <w:bCs/>
        <w:sz w:val="32"/>
        <w:szCs w:val="32"/>
        <w:cs/>
      </w:rPr>
      <w:t>ธันวาคม</w:t>
    </w:r>
    <w:r w:rsidRPr="006210F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82763A" w:rsidRPr="0082763A">
      <w:rPr>
        <w:rFonts w:ascii="Angsana New" w:hAnsi="Angsana New"/>
        <w:b/>
        <w:bCs/>
        <w:sz w:val="32"/>
        <w:szCs w:val="32"/>
      </w:rPr>
      <w:t>2</w:t>
    </w:r>
    <w:r w:rsidRPr="006210FE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="00441301">
      <w:rPr>
        <w:rFonts w:ascii="Angsana New" w:hAnsi="Angsana New"/>
        <w:b/>
        <w:bCs/>
        <w:sz w:val="32"/>
        <w:szCs w:val="32"/>
      </w:rPr>
      <w:t>8</w:t>
    </w:r>
    <w:r w:rsidRPr="006210FE">
      <w:rPr>
        <w:rFonts w:ascii="Angsana New" w:hAnsi="Angsana New" w:hint="cs"/>
        <w:b/>
        <w:bCs/>
        <w:sz w:val="32"/>
        <w:szCs w:val="32"/>
        <w:cs/>
      </w:rPr>
      <w:t xml:space="preserve"> และ</w:t>
    </w:r>
    <w:r w:rsidRPr="006210FE">
      <w:rPr>
        <w:rFonts w:ascii="Angsana New" w:hAnsi="Angsana New"/>
        <w:b/>
        <w:bCs/>
        <w:sz w:val="32"/>
        <w:szCs w:val="32"/>
        <w:cs/>
      </w:rPr>
      <w:t xml:space="preserve"> </w:t>
    </w:r>
    <w:r w:rsidR="0082763A" w:rsidRPr="0082763A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/>
        <w:b/>
        <w:bCs/>
        <w:sz w:val="32"/>
        <w:szCs w:val="32"/>
      </w:rPr>
      <w:t>56</w:t>
    </w:r>
    <w:r w:rsidR="00441301">
      <w:rPr>
        <w:rFonts w:ascii="Angsana New" w:hAnsi="Angsana New"/>
        <w:b/>
        <w:bCs/>
        <w:sz w:val="32"/>
        <w:szCs w:val="32"/>
      </w:rPr>
      <w:t>7</w:t>
    </w:r>
  </w:p>
  <w:p w14:paraId="20B35981" w14:textId="77777777" w:rsidR="00A64FE8" w:rsidRDefault="00A64FE8">
    <w:pPr>
      <w:pStyle w:val="Header"/>
      <w:rPr>
        <w:sz w:val="32"/>
        <w:szCs w:val="32"/>
      </w:rPr>
    </w:pPr>
  </w:p>
  <w:p w14:paraId="1B7D7744" w14:textId="77777777" w:rsidR="00A64FE8" w:rsidRPr="005A4123" w:rsidRDefault="00A64F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02F5A" w14:textId="77777777" w:rsidR="00A64FE8" w:rsidRPr="006210FE" w:rsidRDefault="00A64FE8" w:rsidP="009331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6210FE">
      <w:rPr>
        <w:rFonts w:ascii="Angsana New" w:hAnsi="Angsana New"/>
        <w:b/>
        <w:bCs/>
        <w:sz w:val="32"/>
        <w:szCs w:val="32"/>
        <w:cs/>
      </w:rPr>
      <w:t>บริษัท ไทยอุตสาหกรรมพลาสติก (</w:t>
    </w:r>
    <w:r w:rsidR="0082763A" w:rsidRPr="0082763A">
      <w:rPr>
        <w:rFonts w:ascii="Angsana New" w:hAnsi="Angsana New"/>
        <w:b/>
        <w:bCs/>
        <w:sz w:val="32"/>
        <w:szCs w:val="32"/>
      </w:rPr>
      <w:t>1994</w:t>
    </w:r>
    <w:r w:rsidRPr="006210FE">
      <w:rPr>
        <w:rFonts w:ascii="Angsana New" w:hAnsi="Angsana New"/>
        <w:b/>
        <w:bCs/>
        <w:sz w:val="32"/>
        <w:szCs w:val="32"/>
        <w:cs/>
      </w:rPr>
      <w:t>)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6210FE">
      <w:rPr>
        <w:rFonts w:ascii="Angsana New" w:hAnsi="Angsana New"/>
        <w:b/>
        <w:bCs/>
        <w:sz w:val="32"/>
        <w:szCs w:val="32"/>
        <w:cs/>
      </w:rPr>
      <w:tab/>
    </w:r>
  </w:p>
  <w:p w14:paraId="48656C75" w14:textId="77777777" w:rsidR="00A64FE8" w:rsidRPr="006210FE" w:rsidRDefault="00A64FE8" w:rsidP="00BC35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6210F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210FE">
      <w:rPr>
        <w:rFonts w:ascii="Angsana New" w:hAnsi="Angsana New"/>
        <w:b/>
        <w:bCs/>
        <w:sz w:val="32"/>
        <w:szCs w:val="32"/>
      </w:rPr>
      <w:t xml:space="preserve"> </w:t>
    </w:r>
    <w:r w:rsidRPr="006210FE">
      <w:rPr>
        <w:rFonts w:ascii="Angsana New" w:hAnsi="Angsana New" w:hint="cs"/>
        <w:b/>
        <w:bCs/>
        <w:sz w:val="32"/>
        <w:szCs w:val="32"/>
        <w:cs/>
      </w:rPr>
      <w:t>(ต่อ)</w:t>
    </w:r>
  </w:p>
  <w:p w14:paraId="75FE9965" w14:textId="191F7D2D" w:rsidR="00A64FE8" w:rsidRPr="006210FE" w:rsidRDefault="00A64FE8" w:rsidP="00B779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6210FE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82763A" w:rsidRPr="0082763A">
      <w:rPr>
        <w:rFonts w:ascii="Angsana New" w:hAnsi="Angsana New"/>
        <w:b/>
        <w:bCs/>
        <w:sz w:val="32"/>
        <w:szCs w:val="32"/>
      </w:rPr>
      <w:t>31</w:t>
    </w:r>
    <w:r w:rsidRPr="006210FE">
      <w:rPr>
        <w:rFonts w:ascii="Angsana New" w:hAnsi="Angsana New"/>
        <w:b/>
        <w:bCs/>
        <w:sz w:val="32"/>
        <w:szCs w:val="32"/>
      </w:rPr>
      <w:t xml:space="preserve"> </w:t>
    </w:r>
    <w:r w:rsidRPr="006210FE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82763A" w:rsidRPr="0082763A">
      <w:rPr>
        <w:rFonts w:ascii="Angsana New" w:hAnsi="Angsana New"/>
        <w:b/>
        <w:bCs/>
        <w:sz w:val="32"/>
        <w:szCs w:val="32"/>
      </w:rPr>
      <w:t>2</w:t>
    </w:r>
    <w:r w:rsidRPr="006210FE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="00B35C25">
      <w:rPr>
        <w:rFonts w:ascii="Angsana New" w:hAnsi="Angsana New"/>
        <w:b/>
        <w:bCs/>
        <w:sz w:val="32"/>
        <w:szCs w:val="32"/>
      </w:rPr>
      <w:t>8</w:t>
    </w:r>
    <w:r w:rsidRPr="006210FE">
      <w:rPr>
        <w:rFonts w:ascii="Angsana New" w:hAnsi="Angsana New"/>
        <w:b/>
        <w:bCs/>
        <w:sz w:val="32"/>
        <w:szCs w:val="32"/>
      </w:rPr>
      <w:t xml:space="preserve"> </w:t>
    </w:r>
    <w:r w:rsidRPr="006210FE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="0082763A" w:rsidRPr="0082763A">
      <w:rPr>
        <w:rFonts w:ascii="Angsana New" w:hAnsi="Angsana New" w:hint="cs"/>
        <w:b/>
        <w:bCs/>
        <w:sz w:val="32"/>
        <w:szCs w:val="32"/>
      </w:rPr>
      <w:t>256</w:t>
    </w:r>
    <w:r w:rsidR="00B35C25">
      <w:rPr>
        <w:rFonts w:ascii="Angsana New" w:hAnsi="Angsana New"/>
        <w:b/>
        <w:bCs/>
        <w:sz w:val="32"/>
        <w:szCs w:val="32"/>
      </w:rPr>
      <w:t>7</w:t>
    </w:r>
  </w:p>
  <w:p w14:paraId="434FB02D" w14:textId="77777777" w:rsidR="00A64FE8" w:rsidRPr="00F24E79" w:rsidRDefault="00A64FE8" w:rsidP="00B779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cs="Arial"/>
        <w:sz w:val="32"/>
        <w:szCs w:val="32"/>
      </w:rPr>
    </w:pPr>
  </w:p>
  <w:p w14:paraId="63268B2F" w14:textId="77777777" w:rsidR="00A64FE8" w:rsidRPr="00F24E79" w:rsidRDefault="00A64FE8" w:rsidP="001F18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cs="Arial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5BDB4" w14:textId="77777777" w:rsidR="00A64FE8" w:rsidRPr="006210FE" w:rsidRDefault="00A64FE8" w:rsidP="009331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6210FE">
      <w:rPr>
        <w:rFonts w:ascii="Angsana New" w:hAnsi="Angsana New"/>
        <w:b/>
        <w:bCs/>
        <w:sz w:val="32"/>
        <w:szCs w:val="32"/>
        <w:cs/>
      </w:rPr>
      <w:t>บริษัท ไทยอุตสาหกรรมพลาสติก (</w:t>
    </w:r>
    <w:r w:rsidR="0082763A" w:rsidRPr="0082763A">
      <w:rPr>
        <w:rFonts w:ascii="Angsana New" w:hAnsi="Angsana New"/>
        <w:b/>
        <w:bCs/>
        <w:sz w:val="32"/>
        <w:szCs w:val="32"/>
      </w:rPr>
      <w:t>1994</w:t>
    </w:r>
    <w:r w:rsidRPr="006210FE">
      <w:rPr>
        <w:rFonts w:ascii="Angsana New" w:hAnsi="Angsana New"/>
        <w:b/>
        <w:bCs/>
        <w:sz w:val="32"/>
        <w:szCs w:val="32"/>
        <w:cs/>
      </w:rPr>
      <w:t>)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6210FE">
      <w:rPr>
        <w:rFonts w:ascii="Angsana New" w:hAnsi="Angsana New"/>
        <w:b/>
        <w:bCs/>
        <w:sz w:val="32"/>
        <w:szCs w:val="32"/>
        <w:cs/>
      </w:rPr>
      <w:tab/>
    </w:r>
  </w:p>
  <w:p w14:paraId="656B5B1C" w14:textId="77777777" w:rsidR="00A64FE8" w:rsidRPr="006210FE" w:rsidRDefault="00A64FE8" w:rsidP="00BC35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6210F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210FE">
      <w:rPr>
        <w:rFonts w:ascii="Angsana New" w:hAnsi="Angsana New"/>
        <w:b/>
        <w:bCs/>
        <w:sz w:val="32"/>
        <w:szCs w:val="32"/>
      </w:rPr>
      <w:t xml:space="preserve"> </w:t>
    </w:r>
    <w:r w:rsidRPr="006210FE">
      <w:rPr>
        <w:rFonts w:ascii="Angsana New" w:hAnsi="Angsana New" w:hint="cs"/>
        <w:b/>
        <w:bCs/>
        <w:sz w:val="32"/>
        <w:szCs w:val="32"/>
        <w:cs/>
      </w:rPr>
      <w:t>(ต่อ)</w:t>
    </w:r>
  </w:p>
  <w:p w14:paraId="62932E44" w14:textId="6B392FD3" w:rsidR="00A64FE8" w:rsidRPr="006210FE" w:rsidRDefault="00A64FE8" w:rsidP="00B779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6210FE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82763A" w:rsidRPr="0082763A">
      <w:rPr>
        <w:rFonts w:ascii="Angsana New" w:hAnsi="Angsana New"/>
        <w:b/>
        <w:bCs/>
        <w:sz w:val="32"/>
        <w:szCs w:val="32"/>
      </w:rPr>
      <w:t>31</w:t>
    </w:r>
    <w:r w:rsidRPr="006210FE">
      <w:rPr>
        <w:rFonts w:ascii="Angsana New" w:hAnsi="Angsana New"/>
        <w:b/>
        <w:bCs/>
        <w:sz w:val="32"/>
        <w:szCs w:val="32"/>
      </w:rPr>
      <w:t xml:space="preserve"> </w:t>
    </w:r>
    <w:r w:rsidRPr="006210FE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82763A" w:rsidRPr="0082763A">
      <w:rPr>
        <w:rFonts w:ascii="Angsana New" w:hAnsi="Angsana New"/>
        <w:b/>
        <w:bCs/>
        <w:sz w:val="32"/>
        <w:szCs w:val="32"/>
      </w:rPr>
      <w:t>2</w:t>
    </w:r>
    <w:r w:rsidRPr="006210FE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/>
        <w:b/>
        <w:bCs/>
        <w:sz w:val="32"/>
        <w:szCs w:val="32"/>
      </w:rPr>
      <w:t>6</w:t>
    </w:r>
    <w:r w:rsidR="00B35C25">
      <w:rPr>
        <w:rFonts w:ascii="Angsana New" w:hAnsi="Angsana New"/>
        <w:b/>
        <w:bCs/>
        <w:sz w:val="32"/>
        <w:szCs w:val="32"/>
      </w:rPr>
      <w:t>8</w:t>
    </w:r>
    <w:r w:rsidRPr="006210FE">
      <w:rPr>
        <w:rFonts w:ascii="Angsana New" w:hAnsi="Angsana New"/>
        <w:b/>
        <w:bCs/>
        <w:sz w:val="32"/>
        <w:szCs w:val="32"/>
      </w:rPr>
      <w:t xml:space="preserve"> </w:t>
    </w:r>
    <w:r w:rsidRPr="006210FE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="0082763A" w:rsidRPr="0082763A">
      <w:rPr>
        <w:rFonts w:ascii="Angsana New" w:hAnsi="Angsana New" w:hint="cs"/>
        <w:b/>
        <w:bCs/>
        <w:sz w:val="32"/>
        <w:szCs w:val="32"/>
      </w:rPr>
      <w:t>256</w:t>
    </w:r>
    <w:r w:rsidR="00B35C25">
      <w:rPr>
        <w:rFonts w:ascii="Angsana New" w:hAnsi="Angsana New"/>
        <w:b/>
        <w:bCs/>
        <w:sz w:val="32"/>
        <w:szCs w:val="32"/>
      </w:rPr>
      <w:t>7</w:t>
    </w:r>
  </w:p>
  <w:p w14:paraId="4362D286" w14:textId="77777777" w:rsidR="00A64FE8" w:rsidRPr="00CD173C" w:rsidRDefault="00A64FE8" w:rsidP="00B779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cs="Arial"/>
        <w:b/>
        <w:bCs/>
        <w:sz w:val="32"/>
        <w:szCs w:val="32"/>
      </w:rPr>
    </w:pPr>
  </w:p>
  <w:p w14:paraId="41334721" w14:textId="77777777" w:rsidR="00A64FE8" w:rsidRPr="00CD173C" w:rsidRDefault="00A64FE8" w:rsidP="001F18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6892224"/>
    <w:multiLevelType w:val="hybridMultilevel"/>
    <w:tmpl w:val="58F8A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51C075B4"/>
    <w:multiLevelType w:val="hybridMultilevel"/>
    <w:tmpl w:val="A3209C92"/>
    <w:lvl w:ilvl="0" w:tplc="9C4805A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BC4F48"/>
    <w:multiLevelType w:val="hybridMultilevel"/>
    <w:tmpl w:val="88EEA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1F5C0C"/>
    <w:multiLevelType w:val="hybridMultilevel"/>
    <w:tmpl w:val="9D4E2DAA"/>
    <w:lvl w:ilvl="0" w:tplc="F06E4934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4621CFE"/>
    <w:multiLevelType w:val="hybridMultilevel"/>
    <w:tmpl w:val="8F60E628"/>
    <w:lvl w:ilvl="0" w:tplc="04090017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96E45E3"/>
    <w:multiLevelType w:val="hybridMultilevel"/>
    <w:tmpl w:val="CFA69948"/>
    <w:lvl w:ilvl="0" w:tplc="0AFEF2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997999"/>
    <w:multiLevelType w:val="hybridMultilevel"/>
    <w:tmpl w:val="4CC0EF6A"/>
    <w:lvl w:ilvl="0" w:tplc="50E02CA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221681">
    <w:abstractNumId w:val="6"/>
  </w:num>
  <w:num w:numId="2" w16cid:durableId="380633994">
    <w:abstractNumId w:val="5"/>
  </w:num>
  <w:num w:numId="3" w16cid:durableId="1677879444">
    <w:abstractNumId w:val="9"/>
  </w:num>
  <w:num w:numId="4" w16cid:durableId="1189678498">
    <w:abstractNumId w:val="7"/>
  </w:num>
  <w:num w:numId="5" w16cid:durableId="604313810">
    <w:abstractNumId w:val="8"/>
  </w:num>
  <w:num w:numId="6" w16cid:durableId="1506745461">
    <w:abstractNumId w:val="3"/>
  </w:num>
  <w:num w:numId="7" w16cid:durableId="1744721783">
    <w:abstractNumId w:val="2"/>
  </w:num>
  <w:num w:numId="8" w16cid:durableId="1141923699">
    <w:abstractNumId w:val="0"/>
  </w:num>
  <w:num w:numId="9" w16cid:durableId="5641348">
    <w:abstractNumId w:val="1"/>
  </w:num>
  <w:num w:numId="10" w16cid:durableId="1218203738">
    <w:abstractNumId w:val="4"/>
  </w:num>
  <w:num w:numId="11" w16cid:durableId="1180583506">
    <w:abstractNumId w:val="15"/>
  </w:num>
  <w:num w:numId="12" w16cid:durableId="63112576">
    <w:abstractNumId w:val="12"/>
  </w:num>
  <w:num w:numId="13" w16cid:durableId="638725725">
    <w:abstractNumId w:val="20"/>
  </w:num>
  <w:num w:numId="14" w16cid:durableId="1607695948">
    <w:abstractNumId w:val="14"/>
  </w:num>
  <w:num w:numId="15" w16cid:durableId="1853910342">
    <w:abstractNumId w:val="16"/>
  </w:num>
  <w:num w:numId="16" w16cid:durableId="1422293741">
    <w:abstractNumId w:val="24"/>
  </w:num>
  <w:num w:numId="17" w16cid:durableId="772942375">
    <w:abstractNumId w:val="21"/>
  </w:num>
  <w:num w:numId="18" w16cid:durableId="1459453719">
    <w:abstractNumId w:val="18"/>
  </w:num>
  <w:num w:numId="19" w16cid:durableId="1972398620">
    <w:abstractNumId w:val="23"/>
  </w:num>
  <w:num w:numId="20" w16cid:durableId="1888107357">
    <w:abstractNumId w:val="19"/>
  </w:num>
  <w:num w:numId="21" w16cid:durableId="618148742">
    <w:abstractNumId w:val="13"/>
  </w:num>
  <w:num w:numId="22" w16cid:durableId="1365206125">
    <w:abstractNumId w:val="11"/>
  </w:num>
  <w:num w:numId="23" w16cid:durableId="60444189">
    <w:abstractNumId w:val="22"/>
  </w:num>
  <w:num w:numId="24" w16cid:durableId="121309891">
    <w:abstractNumId w:val="10"/>
  </w:num>
  <w:num w:numId="25" w16cid:durableId="44986884">
    <w:abstractNumId w:val="17"/>
  </w:num>
  <w:num w:numId="26" w16cid:durableId="1326012169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2A6"/>
    <w:rsid w:val="000002E5"/>
    <w:rsid w:val="00000409"/>
    <w:rsid w:val="00001924"/>
    <w:rsid w:val="00001B89"/>
    <w:rsid w:val="0000223E"/>
    <w:rsid w:val="00003ED9"/>
    <w:rsid w:val="00004844"/>
    <w:rsid w:val="00004A82"/>
    <w:rsid w:val="00004F84"/>
    <w:rsid w:val="00005496"/>
    <w:rsid w:val="0000567C"/>
    <w:rsid w:val="00005F80"/>
    <w:rsid w:val="00006092"/>
    <w:rsid w:val="000062E5"/>
    <w:rsid w:val="000067EF"/>
    <w:rsid w:val="00006E29"/>
    <w:rsid w:val="00007213"/>
    <w:rsid w:val="0000775D"/>
    <w:rsid w:val="000078E6"/>
    <w:rsid w:val="00007A6E"/>
    <w:rsid w:val="00007E00"/>
    <w:rsid w:val="00010000"/>
    <w:rsid w:val="00010251"/>
    <w:rsid w:val="0001157B"/>
    <w:rsid w:val="00012603"/>
    <w:rsid w:val="00012BE3"/>
    <w:rsid w:val="00012C08"/>
    <w:rsid w:val="00012F8A"/>
    <w:rsid w:val="000131D3"/>
    <w:rsid w:val="00013586"/>
    <w:rsid w:val="0001486E"/>
    <w:rsid w:val="000149F8"/>
    <w:rsid w:val="0001508C"/>
    <w:rsid w:val="000151B1"/>
    <w:rsid w:val="000154EB"/>
    <w:rsid w:val="000155FF"/>
    <w:rsid w:val="00015FF5"/>
    <w:rsid w:val="00016363"/>
    <w:rsid w:val="00016E00"/>
    <w:rsid w:val="00016E78"/>
    <w:rsid w:val="00016E9B"/>
    <w:rsid w:val="00016FAB"/>
    <w:rsid w:val="00017098"/>
    <w:rsid w:val="000175E2"/>
    <w:rsid w:val="000179D5"/>
    <w:rsid w:val="00017AD9"/>
    <w:rsid w:val="00020021"/>
    <w:rsid w:val="00020E5D"/>
    <w:rsid w:val="00021709"/>
    <w:rsid w:val="000217E7"/>
    <w:rsid w:val="000218EC"/>
    <w:rsid w:val="00021949"/>
    <w:rsid w:val="0002214A"/>
    <w:rsid w:val="00022316"/>
    <w:rsid w:val="00022716"/>
    <w:rsid w:val="00022BA1"/>
    <w:rsid w:val="00022E2D"/>
    <w:rsid w:val="000230A5"/>
    <w:rsid w:val="00023552"/>
    <w:rsid w:val="00023B47"/>
    <w:rsid w:val="00023FE4"/>
    <w:rsid w:val="00024474"/>
    <w:rsid w:val="000252F0"/>
    <w:rsid w:val="00026826"/>
    <w:rsid w:val="00026931"/>
    <w:rsid w:val="00026BE2"/>
    <w:rsid w:val="00027842"/>
    <w:rsid w:val="00030144"/>
    <w:rsid w:val="00030724"/>
    <w:rsid w:val="000307A3"/>
    <w:rsid w:val="00031329"/>
    <w:rsid w:val="000314CA"/>
    <w:rsid w:val="00031677"/>
    <w:rsid w:val="0003232E"/>
    <w:rsid w:val="0003235A"/>
    <w:rsid w:val="0003339F"/>
    <w:rsid w:val="00033C02"/>
    <w:rsid w:val="000348A9"/>
    <w:rsid w:val="000348FC"/>
    <w:rsid w:val="00034E89"/>
    <w:rsid w:val="0003526D"/>
    <w:rsid w:val="0003528C"/>
    <w:rsid w:val="00036C01"/>
    <w:rsid w:val="00036F23"/>
    <w:rsid w:val="000377DF"/>
    <w:rsid w:val="00037962"/>
    <w:rsid w:val="0004017B"/>
    <w:rsid w:val="000406CE"/>
    <w:rsid w:val="00040748"/>
    <w:rsid w:val="00040C4A"/>
    <w:rsid w:val="000411F8"/>
    <w:rsid w:val="00041409"/>
    <w:rsid w:val="000416D5"/>
    <w:rsid w:val="00041EA2"/>
    <w:rsid w:val="0004205E"/>
    <w:rsid w:val="0004224B"/>
    <w:rsid w:val="00042C0B"/>
    <w:rsid w:val="00042F8D"/>
    <w:rsid w:val="00043462"/>
    <w:rsid w:val="0004404D"/>
    <w:rsid w:val="000444F1"/>
    <w:rsid w:val="00044A41"/>
    <w:rsid w:val="00044BFC"/>
    <w:rsid w:val="00044D39"/>
    <w:rsid w:val="00044F39"/>
    <w:rsid w:val="000457D0"/>
    <w:rsid w:val="00045A2C"/>
    <w:rsid w:val="00045A5F"/>
    <w:rsid w:val="00045BCE"/>
    <w:rsid w:val="00045D81"/>
    <w:rsid w:val="00046431"/>
    <w:rsid w:val="00046C8A"/>
    <w:rsid w:val="00047226"/>
    <w:rsid w:val="000472D3"/>
    <w:rsid w:val="00047FAC"/>
    <w:rsid w:val="00047FD9"/>
    <w:rsid w:val="0005000A"/>
    <w:rsid w:val="000502C9"/>
    <w:rsid w:val="00050571"/>
    <w:rsid w:val="00051D3F"/>
    <w:rsid w:val="00051E47"/>
    <w:rsid w:val="00052101"/>
    <w:rsid w:val="0005240E"/>
    <w:rsid w:val="000525A8"/>
    <w:rsid w:val="000533E0"/>
    <w:rsid w:val="00053482"/>
    <w:rsid w:val="0005395A"/>
    <w:rsid w:val="000541DA"/>
    <w:rsid w:val="00054469"/>
    <w:rsid w:val="00054FEC"/>
    <w:rsid w:val="000550CF"/>
    <w:rsid w:val="00055414"/>
    <w:rsid w:val="0005560C"/>
    <w:rsid w:val="00057564"/>
    <w:rsid w:val="00057629"/>
    <w:rsid w:val="00057FFC"/>
    <w:rsid w:val="00060B7D"/>
    <w:rsid w:val="00061861"/>
    <w:rsid w:val="00061B19"/>
    <w:rsid w:val="00061BE6"/>
    <w:rsid w:val="00061D22"/>
    <w:rsid w:val="00061EB2"/>
    <w:rsid w:val="00062053"/>
    <w:rsid w:val="00063078"/>
    <w:rsid w:val="00063B7F"/>
    <w:rsid w:val="00063CC4"/>
    <w:rsid w:val="000640CB"/>
    <w:rsid w:val="00065340"/>
    <w:rsid w:val="00065A9F"/>
    <w:rsid w:val="000661E5"/>
    <w:rsid w:val="0006631A"/>
    <w:rsid w:val="000663FC"/>
    <w:rsid w:val="00066D53"/>
    <w:rsid w:val="00066E43"/>
    <w:rsid w:val="00067A18"/>
    <w:rsid w:val="00070A26"/>
    <w:rsid w:val="00071E32"/>
    <w:rsid w:val="00071F58"/>
    <w:rsid w:val="00072530"/>
    <w:rsid w:val="00072689"/>
    <w:rsid w:val="000731F7"/>
    <w:rsid w:val="00073338"/>
    <w:rsid w:val="00073F0D"/>
    <w:rsid w:val="0007432C"/>
    <w:rsid w:val="000750B6"/>
    <w:rsid w:val="00075A09"/>
    <w:rsid w:val="0007641D"/>
    <w:rsid w:val="000769C0"/>
    <w:rsid w:val="00076B2D"/>
    <w:rsid w:val="00076CAA"/>
    <w:rsid w:val="00076F9C"/>
    <w:rsid w:val="0007767F"/>
    <w:rsid w:val="00077EAB"/>
    <w:rsid w:val="0008037B"/>
    <w:rsid w:val="00080B9B"/>
    <w:rsid w:val="00081267"/>
    <w:rsid w:val="000812EC"/>
    <w:rsid w:val="000814FE"/>
    <w:rsid w:val="00081AF6"/>
    <w:rsid w:val="00081F8F"/>
    <w:rsid w:val="000820C9"/>
    <w:rsid w:val="0008334E"/>
    <w:rsid w:val="00083431"/>
    <w:rsid w:val="00083465"/>
    <w:rsid w:val="00083644"/>
    <w:rsid w:val="000837BC"/>
    <w:rsid w:val="00083D7D"/>
    <w:rsid w:val="000840FE"/>
    <w:rsid w:val="0008458F"/>
    <w:rsid w:val="00084866"/>
    <w:rsid w:val="00085387"/>
    <w:rsid w:val="000854D8"/>
    <w:rsid w:val="00086244"/>
    <w:rsid w:val="0008724A"/>
    <w:rsid w:val="00090399"/>
    <w:rsid w:val="000904E9"/>
    <w:rsid w:val="0009130A"/>
    <w:rsid w:val="00091952"/>
    <w:rsid w:val="00091F28"/>
    <w:rsid w:val="000921B4"/>
    <w:rsid w:val="00092216"/>
    <w:rsid w:val="0009257C"/>
    <w:rsid w:val="00092CB6"/>
    <w:rsid w:val="00092CFB"/>
    <w:rsid w:val="00093F07"/>
    <w:rsid w:val="00094108"/>
    <w:rsid w:val="00094729"/>
    <w:rsid w:val="00094824"/>
    <w:rsid w:val="000948AF"/>
    <w:rsid w:val="00094912"/>
    <w:rsid w:val="000949D7"/>
    <w:rsid w:val="00094A15"/>
    <w:rsid w:val="000950FD"/>
    <w:rsid w:val="0009515E"/>
    <w:rsid w:val="0009556F"/>
    <w:rsid w:val="00095918"/>
    <w:rsid w:val="00096B44"/>
    <w:rsid w:val="00096CDF"/>
    <w:rsid w:val="00096D4B"/>
    <w:rsid w:val="00097408"/>
    <w:rsid w:val="000977D3"/>
    <w:rsid w:val="000978A4"/>
    <w:rsid w:val="00097FAD"/>
    <w:rsid w:val="00097FEB"/>
    <w:rsid w:val="000A0459"/>
    <w:rsid w:val="000A0692"/>
    <w:rsid w:val="000A13C5"/>
    <w:rsid w:val="000A1992"/>
    <w:rsid w:val="000A19AA"/>
    <w:rsid w:val="000A2D25"/>
    <w:rsid w:val="000A2DE8"/>
    <w:rsid w:val="000A2FAF"/>
    <w:rsid w:val="000A31EB"/>
    <w:rsid w:val="000A3626"/>
    <w:rsid w:val="000A3735"/>
    <w:rsid w:val="000A3938"/>
    <w:rsid w:val="000A4D80"/>
    <w:rsid w:val="000A5158"/>
    <w:rsid w:val="000A5491"/>
    <w:rsid w:val="000A54F1"/>
    <w:rsid w:val="000A567D"/>
    <w:rsid w:val="000A5C32"/>
    <w:rsid w:val="000A64DA"/>
    <w:rsid w:val="000A6768"/>
    <w:rsid w:val="000A6851"/>
    <w:rsid w:val="000A6C16"/>
    <w:rsid w:val="000A7873"/>
    <w:rsid w:val="000B089C"/>
    <w:rsid w:val="000B0951"/>
    <w:rsid w:val="000B13BC"/>
    <w:rsid w:val="000B1813"/>
    <w:rsid w:val="000B1814"/>
    <w:rsid w:val="000B1856"/>
    <w:rsid w:val="000B18AF"/>
    <w:rsid w:val="000B1B2F"/>
    <w:rsid w:val="000B27C9"/>
    <w:rsid w:val="000B285C"/>
    <w:rsid w:val="000B31EB"/>
    <w:rsid w:val="000B36EF"/>
    <w:rsid w:val="000B3960"/>
    <w:rsid w:val="000B407A"/>
    <w:rsid w:val="000B4228"/>
    <w:rsid w:val="000B425D"/>
    <w:rsid w:val="000B43DF"/>
    <w:rsid w:val="000B45DE"/>
    <w:rsid w:val="000B5392"/>
    <w:rsid w:val="000B556C"/>
    <w:rsid w:val="000B5ED1"/>
    <w:rsid w:val="000B688C"/>
    <w:rsid w:val="000B7219"/>
    <w:rsid w:val="000B7B99"/>
    <w:rsid w:val="000C0111"/>
    <w:rsid w:val="000C02F9"/>
    <w:rsid w:val="000C04A4"/>
    <w:rsid w:val="000C1158"/>
    <w:rsid w:val="000C19B7"/>
    <w:rsid w:val="000C1D94"/>
    <w:rsid w:val="000C220A"/>
    <w:rsid w:val="000C2BD2"/>
    <w:rsid w:val="000C39BE"/>
    <w:rsid w:val="000C4866"/>
    <w:rsid w:val="000C510E"/>
    <w:rsid w:val="000C53FD"/>
    <w:rsid w:val="000C5BED"/>
    <w:rsid w:val="000C78C3"/>
    <w:rsid w:val="000C7EC1"/>
    <w:rsid w:val="000D04A3"/>
    <w:rsid w:val="000D05DF"/>
    <w:rsid w:val="000D069A"/>
    <w:rsid w:val="000D0708"/>
    <w:rsid w:val="000D08E9"/>
    <w:rsid w:val="000D0FC6"/>
    <w:rsid w:val="000D18FE"/>
    <w:rsid w:val="000D253C"/>
    <w:rsid w:val="000D2C56"/>
    <w:rsid w:val="000D32C6"/>
    <w:rsid w:val="000D399F"/>
    <w:rsid w:val="000D3AB4"/>
    <w:rsid w:val="000D417A"/>
    <w:rsid w:val="000D47B0"/>
    <w:rsid w:val="000D4A38"/>
    <w:rsid w:val="000D5710"/>
    <w:rsid w:val="000D59EF"/>
    <w:rsid w:val="000D6394"/>
    <w:rsid w:val="000D6A5F"/>
    <w:rsid w:val="000D6B07"/>
    <w:rsid w:val="000D6CFE"/>
    <w:rsid w:val="000D6E13"/>
    <w:rsid w:val="000D7005"/>
    <w:rsid w:val="000D7621"/>
    <w:rsid w:val="000D7735"/>
    <w:rsid w:val="000D7944"/>
    <w:rsid w:val="000D7DE0"/>
    <w:rsid w:val="000E02A2"/>
    <w:rsid w:val="000E049A"/>
    <w:rsid w:val="000E0EFE"/>
    <w:rsid w:val="000E0F3E"/>
    <w:rsid w:val="000E19AF"/>
    <w:rsid w:val="000E1B4D"/>
    <w:rsid w:val="000E39B8"/>
    <w:rsid w:val="000E3BAA"/>
    <w:rsid w:val="000E40D7"/>
    <w:rsid w:val="000E4B56"/>
    <w:rsid w:val="000E4C90"/>
    <w:rsid w:val="000E5837"/>
    <w:rsid w:val="000E5AE3"/>
    <w:rsid w:val="000E5D3F"/>
    <w:rsid w:val="000E5FB3"/>
    <w:rsid w:val="000E60F0"/>
    <w:rsid w:val="000E64ED"/>
    <w:rsid w:val="000E6D41"/>
    <w:rsid w:val="000E6E4F"/>
    <w:rsid w:val="000E6EEE"/>
    <w:rsid w:val="000E7D18"/>
    <w:rsid w:val="000E7EDD"/>
    <w:rsid w:val="000E7F30"/>
    <w:rsid w:val="000F17F4"/>
    <w:rsid w:val="000F1F3C"/>
    <w:rsid w:val="000F21A8"/>
    <w:rsid w:val="000F2853"/>
    <w:rsid w:val="000F28F8"/>
    <w:rsid w:val="000F2DED"/>
    <w:rsid w:val="000F2FB8"/>
    <w:rsid w:val="000F304E"/>
    <w:rsid w:val="000F30D7"/>
    <w:rsid w:val="000F3D51"/>
    <w:rsid w:val="000F49FB"/>
    <w:rsid w:val="000F5215"/>
    <w:rsid w:val="000F5613"/>
    <w:rsid w:val="000F67A9"/>
    <w:rsid w:val="000F6A55"/>
    <w:rsid w:val="000F6F12"/>
    <w:rsid w:val="000F734C"/>
    <w:rsid w:val="000F7632"/>
    <w:rsid w:val="000F78EB"/>
    <w:rsid w:val="001002B3"/>
    <w:rsid w:val="001009B7"/>
    <w:rsid w:val="00101625"/>
    <w:rsid w:val="00102502"/>
    <w:rsid w:val="00102877"/>
    <w:rsid w:val="00103515"/>
    <w:rsid w:val="00103A00"/>
    <w:rsid w:val="00103B64"/>
    <w:rsid w:val="00103C88"/>
    <w:rsid w:val="00103CB3"/>
    <w:rsid w:val="001040C8"/>
    <w:rsid w:val="001045F5"/>
    <w:rsid w:val="00105212"/>
    <w:rsid w:val="001054CB"/>
    <w:rsid w:val="00105568"/>
    <w:rsid w:val="00105676"/>
    <w:rsid w:val="001061B1"/>
    <w:rsid w:val="00106EFA"/>
    <w:rsid w:val="00107BC1"/>
    <w:rsid w:val="00107D2F"/>
    <w:rsid w:val="00107EBD"/>
    <w:rsid w:val="00110764"/>
    <w:rsid w:val="001109FB"/>
    <w:rsid w:val="00110BE3"/>
    <w:rsid w:val="001113FA"/>
    <w:rsid w:val="00112C23"/>
    <w:rsid w:val="00113094"/>
    <w:rsid w:val="00113AA3"/>
    <w:rsid w:val="001140AB"/>
    <w:rsid w:val="0011437E"/>
    <w:rsid w:val="00114804"/>
    <w:rsid w:val="00114886"/>
    <w:rsid w:val="00114F06"/>
    <w:rsid w:val="0011549F"/>
    <w:rsid w:val="0011610F"/>
    <w:rsid w:val="00116163"/>
    <w:rsid w:val="00116AF8"/>
    <w:rsid w:val="00116B10"/>
    <w:rsid w:val="0011710F"/>
    <w:rsid w:val="001178FE"/>
    <w:rsid w:val="00117E6F"/>
    <w:rsid w:val="0012023A"/>
    <w:rsid w:val="00120554"/>
    <w:rsid w:val="00120E7A"/>
    <w:rsid w:val="001214FC"/>
    <w:rsid w:val="00121C42"/>
    <w:rsid w:val="00121E73"/>
    <w:rsid w:val="001228D3"/>
    <w:rsid w:val="00122CAF"/>
    <w:rsid w:val="0012321E"/>
    <w:rsid w:val="0012350E"/>
    <w:rsid w:val="0012407E"/>
    <w:rsid w:val="001242B2"/>
    <w:rsid w:val="001253BD"/>
    <w:rsid w:val="001259B5"/>
    <w:rsid w:val="0012600E"/>
    <w:rsid w:val="0012645D"/>
    <w:rsid w:val="0012668B"/>
    <w:rsid w:val="001273B7"/>
    <w:rsid w:val="00127A72"/>
    <w:rsid w:val="001302E1"/>
    <w:rsid w:val="00130AFA"/>
    <w:rsid w:val="00130C5A"/>
    <w:rsid w:val="001312D7"/>
    <w:rsid w:val="00131A05"/>
    <w:rsid w:val="00131D03"/>
    <w:rsid w:val="00131EF7"/>
    <w:rsid w:val="0013257D"/>
    <w:rsid w:val="001325E7"/>
    <w:rsid w:val="001326AC"/>
    <w:rsid w:val="00132D1A"/>
    <w:rsid w:val="00132E49"/>
    <w:rsid w:val="0013304B"/>
    <w:rsid w:val="00133708"/>
    <w:rsid w:val="0013396F"/>
    <w:rsid w:val="00133981"/>
    <w:rsid w:val="00133F4A"/>
    <w:rsid w:val="00133FCC"/>
    <w:rsid w:val="001341B2"/>
    <w:rsid w:val="00134555"/>
    <w:rsid w:val="0013477E"/>
    <w:rsid w:val="00134913"/>
    <w:rsid w:val="00134FE8"/>
    <w:rsid w:val="001350E4"/>
    <w:rsid w:val="001356F5"/>
    <w:rsid w:val="00135BAB"/>
    <w:rsid w:val="001368D1"/>
    <w:rsid w:val="00136D82"/>
    <w:rsid w:val="0013770B"/>
    <w:rsid w:val="00137961"/>
    <w:rsid w:val="00137A8D"/>
    <w:rsid w:val="00137EA4"/>
    <w:rsid w:val="00140016"/>
    <w:rsid w:val="00140269"/>
    <w:rsid w:val="00140AF7"/>
    <w:rsid w:val="001413C5"/>
    <w:rsid w:val="00141F13"/>
    <w:rsid w:val="00142597"/>
    <w:rsid w:val="00142B41"/>
    <w:rsid w:val="0014396A"/>
    <w:rsid w:val="00143ABA"/>
    <w:rsid w:val="001440CC"/>
    <w:rsid w:val="0014448F"/>
    <w:rsid w:val="001450FA"/>
    <w:rsid w:val="00145495"/>
    <w:rsid w:val="00145766"/>
    <w:rsid w:val="001458BC"/>
    <w:rsid w:val="001466A2"/>
    <w:rsid w:val="00147055"/>
    <w:rsid w:val="001475B3"/>
    <w:rsid w:val="0015000A"/>
    <w:rsid w:val="00150D90"/>
    <w:rsid w:val="001515A3"/>
    <w:rsid w:val="00151999"/>
    <w:rsid w:val="00151FF8"/>
    <w:rsid w:val="001523ED"/>
    <w:rsid w:val="00152628"/>
    <w:rsid w:val="00152A95"/>
    <w:rsid w:val="00152C52"/>
    <w:rsid w:val="00152C8F"/>
    <w:rsid w:val="00152D8C"/>
    <w:rsid w:val="00153123"/>
    <w:rsid w:val="001531E2"/>
    <w:rsid w:val="00153225"/>
    <w:rsid w:val="00153490"/>
    <w:rsid w:val="00153627"/>
    <w:rsid w:val="00154006"/>
    <w:rsid w:val="00155B79"/>
    <w:rsid w:val="00155C8D"/>
    <w:rsid w:val="001565DC"/>
    <w:rsid w:val="00156894"/>
    <w:rsid w:val="00156CF4"/>
    <w:rsid w:val="00157162"/>
    <w:rsid w:val="001572D0"/>
    <w:rsid w:val="00157463"/>
    <w:rsid w:val="00157DD1"/>
    <w:rsid w:val="001600BA"/>
    <w:rsid w:val="001607E8"/>
    <w:rsid w:val="00160B75"/>
    <w:rsid w:val="00161041"/>
    <w:rsid w:val="001611C4"/>
    <w:rsid w:val="0016148A"/>
    <w:rsid w:val="0016150C"/>
    <w:rsid w:val="0016152D"/>
    <w:rsid w:val="00161A71"/>
    <w:rsid w:val="00161B8C"/>
    <w:rsid w:val="00161E0F"/>
    <w:rsid w:val="001620A0"/>
    <w:rsid w:val="00162684"/>
    <w:rsid w:val="00162ADA"/>
    <w:rsid w:val="00162E13"/>
    <w:rsid w:val="00163725"/>
    <w:rsid w:val="00163D6A"/>
    <w:rsid w:val="00164731"/>
    <w:rsid w:val="00164919"/>
    <w:rsid w:val="001654F8"/>
    <w:rsid w:val="00165518"/>
    <w:rsid w:val="00165E28"/>
    <w:rsid w:val="00166B3B"/>
    <w:rsid w:val="00166FD2"/>
    <w:rsid w:val="00167874"/>
    <w:rsid w:val="001679A4"/>
    <w:rsid w:val="00167D5A"/>
    <w:rsid w:val="00170654"/>
    <w:rsid w:val="00171C8F"/>
    <w:rsid w:val="001721F1"/>
    <w:rsid w:val="00172654"/>
    <w:rsid w:val="00172669"/>
    <w:rsid w:val="00172BA1"/>
    <w:rsid w:val="00173031"/>
    <w:rsid w:val="0017319E"/>
    <w:rsid w:val="00173CBC"/>
    <w:rsid w:val="00174159"/>
    <w:rsid w:val="00175069"/>
    <w:rsid w:val="001753F5"/>
    <w:rsid w:val="00175B76"/>
    <w:rsid w:val="001769F1"/>
    <w:rsid w:val="00176E33"/>
    <w:rsid w:val="001770CD"/>
    <w:rsid w:val="0017742A"/>
    <w:rsid w:val="00177AD6"/>
    <w:rsid w:val="001803FE"/>
    <w:rsid w:val="001809AC"/>
    <w:rsid w:val="00181014"/>
    <w:rsid w:val="00181A68"/>
    <w:rsid w:val="00182621"/>
    <w:rsid w:val="001835AD"/>
    <w:rsid w:val="0018367C"/>
    <w:rsid w:val="001836F5"/>
    <w:rsid w:val="00183B8F"/>
    <w:rsid w:val="00183F50"/>
    <w:rsid w:val="001840FF"/>
    <w:rsid w:val="001848E7"/>
    <w:rsid w:val="00185A7A"/>
    <w:rsid w:val="00185F4E"/>
    <w:rsid w:val="00186E5F"/>
    <w:rsid w:val="00187187"/>
    <w:rsid w:val="00187653"/>
    <w:rsid w:val="0018777F"/>
    <w:rsid w:val="00187AEC"/>
    <w:rsid w:val="001902FE"/>
    <w:rsid w:val="00190401"/>
    <w:rsid w:val="00190673"/>
    <w:rsid w:val="00190DDA"/>
    <w:rsid w:val="001913F6"/>
    <w:rsid w:val="001925FF"/>
    <w:rsid w:val="00192FBA"/>
    <w:rsid w:val="00193BE9"/>
    <w:rsid w:val="00194309"/>
    <w:rsid w:val="00194A96"/>
    <w:rsid w:val="00194AEB"/>
    <w:rsid w:val="001955E2"/>
    <w:rsid w:val="00195C3A"/>
    <w:rsid w:val="001964E4"/>
    <w:rsid w:val="001965DB"/>
    <w:rsid w:val="001967AB"/>
    <w:rsid w:val="00196989"/>
    <w:rsid w:val="00196C4A"/>
    <w:rsid w:val="00196D17"/>
    <w:rsid w:val="00196F82"/>
    <w:rsid w:val="001972AF"/>
    <w:rsid w:val="001977C8"/>
    <w:rsid w:val="0019796D"/>
    <w:rsid w:val="00197BDC"/>
    <w:rsid w:val="00197F83"/>
    <w:rsid w:val="001A08C0"/>
    <w:rsid w:val="001A1026"/>
    <w:rsid w:val="001A11A6"/>
    <w:rsid w:val="001A1B02"/>
    <w:rsid w:val="001A1FE4"/>
    <w:rsid w:val="001A241D"/>
    <w:rsid w:val="001A25BB"/>
    <w:rsid w:val="001A25DC"/>
    <w:rsid w:val="001A27D8"/>
    <w:rsid w:val="001A281F"/>
    <w:rsid w:val="001A336C"/>
    <w:rsid w:val="001A3B9F"/>
    <w:rsid w:val="001A3E16"/>
    <w:rsid w:val="001A496E"/>
    <w:rsid w:val="001A4CC8"/>
    <w:rsid w:val="001A51C3"/>
    <w:rsid w:val="001A57FC"/>
    <w:rsid w:val="001A5CA4"/>
    <w:rsid w:val="001A5CF6"/>
    <w:rsid w:val="001A667B"/>
    <w:rsid w:val="001A66A8"/>
    <w:rsid w:val="001A6C1F"/>
    <w:rsid w:val="001A707E"/>
    <w:rsid w:val="001A72DC"/>
    <w:rsid w:val="001A76D4"/>
    <w:rsid w:val="001A7C1B"/>
    <w:rsid w:val="001A7C92"/>
    <w:rsid w:val="001A7D49"/>
    <w:rsid w:val="001B0806"/>
    <w:rsid w:val="001B09A8"/>
    <w:rsid w:val="001B0B59"/>
    <w:rsid w:val="001B1C9A"/>
    <w:rsid w:val="001B224D"/>
    <w:rsid w:val="001B2A0E"/>
    <w:rsid w:val="001B3063"/>
    <w:rsid w:val="001B389F"/>
    <w:rsid w:val="001B3EA9"/>
    <w:rsid w:val="001B40CB"/>
    <w:rsid w:val="001B41F0"/>
    <w:rsid w:val="001B4D48"/>
    <w:rsid w:val="001B550B"/>
    <w:rsid w:val="001B6386"/>
    <w:rsid w:val="001B71EA"/>
    <w:rsid w:val="001B7806"/>
    <w:rsid w:val="001B7BC9"/>
    <w:rsid w:val="001B7BF4"/>
    <w:rsid w:val="001B7FE5"/>
    <w:rsid w:val="001C112F"/>
    <w:rsid w:val="001C25F4"/>
    <w:rsid w:val="001C2718"/>
    <w:rsid w:val="001C281F"/>
    <w:rsid w:val="001C2A1D"/>
    <w:rsid w:val="001C2F0E"/>
    <w:rsid w:val="001C3549"/>
    <w:rsid w:val="001C3BD9"/>
    <w:rsid w:val="001C3E02"/>
    <w:rsid w:val="001C4713"/>
    <w:rsid w:val="001C49DA"/>
    <w:rsid w:val="001C4D39"/>
    <w:rsid w:val="001C4ED7"/>
    <w:rsid w:val="001C528C"/>
    <w:rsid w:val="001C5D1A"/>
    <w:rsid w:val="001C6D39"/>
    <w:rsid w:val="001C7386"/>
    <w:rsid w:val="001C76E7"/>
    <w:rsid w:val="001C7738"/>
    <w:rsid w:val="001C77FB"/>
    <w:rsid w:val="001C7BFF"/>
    <w:rsid w:val="001C7F52"/>
    <w:rsid w:val="001D02CA"/>
    <w:rsid w:val="001D04C9"/>
    <w:rsid w:val="001D09EF"/>
    <w:rsid w:val="001D1AFD"/>
    <w:rsid w:val="001D20ED"/>
    <w:rsid w:val="001D20F6"/>
    <w:rsid w:val="001D2CB7"/>
    <w:rsid w:val="001D3882"/>
    <w:rsid w:val="001D39C0"/>
    <w:rsid w:val="001D3D28"/>
    <w:rsid w:val="001D3E62"/>
    <w:rsid w:val="001D44AB"/>
    <w:rsid w:val="001D4659"/>
    <w:rsid w:val="001D5372"/>
    <w:rsid w:val="001D547C"/>
    <w:rsid w:val="001D57F9"/>
    <w:rsid w:val="001D58C5"/>
    <w:rsid w:val="001D600B"/>
    <w:rsid w:val="001D61E1"/>
    <w:rsid w:val="001D7712"/>
    <w:rsid w:val="001D7A97"/>
    <w:rsid w:val="001D7B14"/>
    <w:rsid w:val="001E0DA7"/>
    <w:rsid w:val="001E155E"/>
    <w:rsid w:val="001E186D"/>
    <w:rsid w:val="001E1A94"/>
    <w:rsid w:val="001E23F7"/>
    <w:rsid w:val="001E2F63"/>
    <w:rsid w:val="001E38B0"/>
    <w:rsid w:val="001E3ED3"/>
    <w:rsid w:val="001E462E"/>
    <w:rsid w:val="001E4FAE"/>
    <w:rsid w:val="001E5250"/>
    <w:rsid w:val="001E55C2"/>
    <w:rsid w:val="001E5BF5"/>
    <w:rsid w:val="001E5D4F"/>
    <w:rsid w:val="001E5FDC"/>
    <w:rsid w:val="001E610E"/>
    <w:rsid w:val="001E62D6"/>
    <w:rsid w:val="001E690E"/>
    <w:rsid w:val="001E7679"/>
    <w:rsid w:val="001E7CD8"/>
    <w:rsid w:val="001E7E27"/>
    <w:rsid w:val="001E7F23"/>
    <w:rsid w:val="001F0386"/>
    <w:rsid w:val="001F04D4"/>
    <w:rsid w:val="001F088F"/>
    <w:rsid w:val="001F0B02"/>
    <w:rsid w:val="001F143D"/>
    <w:rsid w:val="001F17C4"/>
    <w:rsid w:val="001F17EA"/>
    <w:rsid w:val="001F1870"/>
    <w:rsid w:val="001F18A1"/>
    <w:rsid w:val="001F22F4"/>
    <w:rsid w:val="001F2A61"/>
    <w:rsid w:val="001F354B"/>
    <w:rsid w:val="001F59FA"/>
    <w:rsid w:val="001F5A2E"/>
    <w:rsid w:val="001F5E2A"/>
    <w:rsid w:val="001F5E7A"/>
    <w:rsid w:val="001F6AA0"/>
    <w:rsid w:val="001F7620"/>
    <w:rsid w:val="001F7C3C"/>
    <w:rsid w:val="002001D7"/>
    <w:rsid w:val="00200643"/>
    <w:rsid w:val="00200AE9"/>
    <w:rsid w:val="00201051"/>
    <w:rsid w:val="00201589"/>
    <w:rsid w:val="00201A44"/>
    <w:rsid w:val="00201E7E"/>
    <w:rsid w:val="002040B4"/>
    <w:rsid w:val="002040DE"/>
    <w:rsid w:val="002049DE"/>
    <w:rsid w:val="00204AB5"/>
    <w:rsid w:val="0020553F"/>
    <w:rsid w:val="00205FAA"/>
    <w:rsid w:val="002060A9"/>
    <w:rsid w:val="0020664E"/>
    <w:rsid w:val="00206C93"/>
    <w:rsid w:val="00207AF0"/>
    <w:rsid w:val="00207B5A"/>
    <w:rsid w:val="002107CB"/>
    <w:rsid w:val="00211067"/>
    <w:rsid w:val="002115E0"/>
    <w:rsid w:val="00211E53"/>
    <w:rsid w:val="00212800"/>
    <w:rsid w:val="00213383"/>
    <w:rsid w:val="0021353A"/>
    <w:rsid w:val="002136EA"/>
    <w:rsid w:val="00214BFE"/>
    <w:rsid w:val="00214D40"/>
    <w:rsid w:val="00214E55"/>
    <w:rsid w:val="00214F2D"/>
    <w:rsid w:val="00214F84"/>
    <w:rsid w:val="00216123"/>
    <w:rsid w:val="002161E9"/>
    <w:rsid w:val="00216CEB"/>
    <w:rsid w:val="002174BC"/>
    <w:rsid w:val="002175C5"/>
    <w:rsid w:val="0021772B"/>
    <w:rsid w:val="00217A0C"/>
    <w:rsid w:val="00217FF3"/>
    <w:rsid w:val="00220161"/>
    <w:rsid w:val="00220831"/>
    <w:rsid w:val="0022089F"/>
    <w:rsid w:val="00220AA6"/>
    <w:rsid w:val="00220F99"/>
    <w:rsid w:val="002213A5"/>
    <w:rsid w:val="00221644"/>
    <w:rsid w:val="00221DEF"/>
    <w:rsid w:val="002220CC"/>
    <w:rsid w:val="0022220E"/>
    <w:rsid w:val="00222398"/>
    <w:rsid w:val="00222526"/>
    <w:rsid w:val="00223136"/>
    <w:rsid w:val="00223C71"/>
    <w:rsid w:val="002247EB"/>
    <w:rsid w:val="0022495A"/>
    <w:rsid w:val="00224CBB"/>
    <w:rsid w:val="00224F46"/>
    <w:rsid w:val="00225D34"/>
    <w:rsid w:val="00226E08"/>
    <w:rsid w:val="0022727A"/>
    <w:rsid w:val="002274C5"/>
    <w:rsid w:val="00227C19"/>
    <w:rsid w:val="00227D73"/>
    <w:rsid w:val="00230329"/>
    <w:rsid w:val="00230538"/>
    <w:rsid w:val="002305E8"/>
    <w:rsid w:val="00230650"/>
    <w:rsid w:val="00230AFF"/>
    <w:rsid w:val="00230B51"/>
    <w:rsid w:val="00231609"/>
    <w:rsid w:val="00231EE2"/>
    <w:rsid w:val="002327C0"/>
    <w:rsid w:val="002330EE"/>
    <w:rsid w:val="002330F2"/>
    <w:rsid w:val="0023353D"/>
    <w:rsid w:val="00233562"/>
    <w:rsid w:val="002336E6"/>
    <w:rsid w:val="0023374A"/>
    <w:rsid w:val="00233DB8"/>
    <w:rsid w:val="00233EC1"/>
    <w:rsid w:val="00234676"/>
    <w:rsid w:val="00235778"/>
    <w:rsid w:val="0023624D"/>
    <w:rsid w:val="00236B72"/>
    <w:rsid w:val="00237406"/>
    <w:rsid w:val="0024038A"/>
    <w:rsid w:val="00240A12"/>
    <w:rsid w:val="00240D38"/>
    <w:rsid w:val="00240DA1"/>
    <w:rsid w:val="00240F70"/>
    <w:rsid w:val="0024100A"/>
    <w:rsid w:val="002412F3"/>
    <w:rsid w:val="00242A3C"/>
    <w:rsid w:val="00242E8E"/>
    <w:rsid w:val="002435B0"/>
    <w:rsid w:val="00243A40"/>
    <w:rsid w:val="00244735"/>
    <w:rsid w:val="00244C2F"/>
    <w:rsid w:val="00245663"/>
    <w:rsid w:val="00245708"/>
    <w:rsid w:val="002457B8"/>
    <w:rsid w:val="002467A6"/>
    <w:rsid w:val="0024696E"/>
    <w:rsid w:val="00246ADA"/>
    <w:rsid w:val="0024744F"/>
    <w:rsid w:val="0024797D"/>
    <w:rsid w:val="00247B98"/>
    <w:rsid w:val="00247BDC"/>
    <w:rsid w:val="002502A1"/>
    <w:rsid w:val="002502EA"/>
    <w:rsid w:val="00250393"/>
    <w:rsid w:val="0025145C"/>
    <w:rsid w:val="0025178F"/>
    <w:rsid w:val="00251DA7"/>
    <w:rsid w:val="00252059"/>
    <w:rsid w:val="00252C33"/>
    <w:rsid w:val="00252F0B"/>
    <w:rsid w:val="00253443"/>
    <w:rsid w:val="00253A05"/>
    <w:rsid w:val="00253F1E"/>
    <w:rsid w:val="0025414B"/>
    <w:rsid w:val="002541FE"/>
    <w:rsid w:val="00254854"/>
    <w:rsid w:val="00255592"/>
    <w:rsid w:val="002559DA"/>
    <w:rsid w:val="0025752B"/>
    <w:rsid w:val="00257C62"/>
    <w:rsid w:val="00257E5F"/>
    <w:rsid w:val="002602A9"/>
    <w:rsid w:val="00260704"/>
    <w:rsid w:val="00260AB2"/>
    <w:rsid w:val="0026117C"/>
    <w:rsid w:val="0026186A"/>
    <w:rsid w:val="00261D84"/>
    <w:rsid w:val="002620E8"/>
    <w:rsid w:val="002623A4"/>
    <w:rsid w:val="00264941"/>
    <w:rsid w:val="00264A41"/>
    <w:rsid w:val="00265687"/>
    <w:rsid w:val="00265861"/>
    <w:rsid w:val="00265B57"/>
    <w:rsid w:val="00266B46"/>
    <w:rsid w:val="002672DB"/>
    <w:rsid w:val="002673B9"/>
    <w:rsid w:val="00267B47"/>
    <w:rsid w:val="00267EF4"/>
    <w:rsid w:val="002700C5"/>
    <w:rsid w:val="00270CA7"/>
    <w:rsid w:val="002718C9"/>
    <w:rsid w:val="00272099"/>
    <w:rsid w:val="00272284"/>
    <w:rsid w:val="00272416"/>
    <w:rsid w:val="002724D6"/>
    <w:rsid w:val="002726A1"/>
    <w:rsid w:val="00272795"/>
    <w:rsid w:val="00273AE5"/>
    <w:rsid w:val="00274268"/>
    <w:rsid w:val="00274607"/>
    <w:rsid w:val="002747D0"/>
    <w:rsid w:val="0027487F"/>
    <w:rsid w:val="0027496E"/>
    <w:rsid w:val="00274BD7"/>
    <w:rsid w:val="00274F6E"/>
    <w:rsid w:val="00274F72"/>
    <w:rsid w:val="0027525E"/>
    <w:rsid w:val="00275ED9"/>
    <w:rsid w:val="0027635B"/>
    <w:rsid w:val="00276AF6"/>
    <w:rsid w:val="00277227"/>
    <w:rsid w:val="002777C6"/>
    <w:rsid w:val="00277DD7"/>
    <w:rsid w:val="002805D2"/>
    <w:rsid w:val="00280643"/>
    <w:rsid w:val="00280DE9"/>
    <w:rsid w:val="00281D22"/>
    <w:rsid w:val="00281D8C"/>
    <w:rsid w:val="0028227E"/>
    <w:rsid w:val="002823B4"/>
    <w:rsid w:val="00282681"/>
    <w:rsid w:val="002826AF"/>
    <w:rsid w:val="00282E8B"/>
    <w:rsid w:val="00283830"/>
    <w:rsid w:val="00283FDC"/>
    <w:rsid w:val="00285161"/>
    <w:rsid w:val="00285A2B"/>
    <w:rsid w:val="00285DE8"/>
    <w:rsid w:val="002866F0"/>
    <w:rsid w:val="00286DD6"/>
    <w:rsid w:val="0028733F"/>
    <w:rsid w:val="00287D5B"/>
    <w:rsid w:val="00290139"/>
    <w:rsid w:val="00290327"/>
    <w:rsid w:val="00290C98"/>
    <w:rsid w:val="00290FE3"/>
    <w:rsid w:val="00291629"/>
    <w:rsid w:val="00291E60"/>
    <w:rsid w:val="002929FE"/>
    <w:rsid w:val="00293641"/>
    <w:rsid w:val="00293EAA"/>
    <w:rsid w:val="00294E1B"/>
    <w:rsid w:val="00295320"/>
    <w:rsid w:val="00295B10"/>
    <w:rsid w:val="00295D6C"/>
    <w:rsid w:val="00295EF7"/>
    <w:rsid w:val="002966A5"/>
    <w:rsid w:val="00297DE8"/>
    <w:rsid w:val="002A027F"/>
    <w:rsid w:val="002A03A6"/>
    <w:rsid w:val="002A0D98"/>
    <w:rsid w:val="002A0DF8"/>
    <w:rsid w:val="002A18E2"/>
    <w:rsid w:val="002A29FA"/>
    <w:rsid w:val="002A2AFE"/>
    <w:rsid w:val="002A3B24"/>
    <w:rsid w:val="002A3DF7"/>
    <w:rsid w:val="002A3FEC"/>
    <w:rsid w:val="002A60EF"/>
    <w:rsid w:val="002A6122"/>
    <w:rsid w:val="002A62B9"/>
    <w:rsid w:val="002A6890"/>
    <w:rsid w:val="002A6A0D"/>
    <w:rsid w:val="002A7BC0"/>
    <w:rsid w:val="002B0653"/>
    <w:rsid w:val="002B08BE"/>
    <w:rsid w:val="002B101B"/>
    <w:rsid w:val="002B12E7"/>
    <w:rsid w:val="002B1E23"/>
    <w:rsid w:val="002B228D"/>
    <w:rsid w:val="002B252A"/>
    <w:rsid w:val="002B2E96"/>
    <w:rsid w:val="002B3431"/>
    <w:rsid w:val="002B3518"/>
    <w:rsid w:val="002B358D"/>
    <w:rsid w:val="002B37F1"/>
    <w:rsid w:val="002B43B4"/>
    <w:rsid w:val="002B446C"/>
    <w:rsid w:val="002B45B1"/>
    <w:rsid w:val="002B4EF5"/>
    <w:rsid w:val="002B5A12"/>
    <w:rsid w:val="002B5A4E"/>
    <w:rsid w:val="002B6248"/>
    <w:rsid w:val="002B6457"/>
    <w:rsid w:val="002B6834"/>
    <w:rsid w:val="002B7E26"/>
    <w:rsid w:val="002C0C27"/>
    <w:rsid w:val="002C0DAD"/>
    <w:rsid w:val="002C1161"/>
    <w:rsid w:val="002C1481"/>
    <w:rsid w:val="002C1BA4"/>
    <w:rsid w:val="002C1E2B"/>
    <w:rsid w:val="002C23E0"/>
    <w:rsid w:val="002C288D"/>
    <w:rsid w:val="002C3552"/>
    <w:rsid w:val="002C37CE"/>
    <w:rsid w:val="002C3E1F"/>
    <w:rsid w:val="002C3F21"/>
    <w:rsid w:val="002C4536"/>
    <w:rsid w:val="002C46ED"/>
    <w:rsid w:val="002C549E"/>
    <w:rsid w:val="002C5898"/>
    <w:rsid w:val="002C6C31"/>
    <w:rsid w:val="002C7880"/>
    <w:rsid w:val="002C7923"/>
    <w:rsid w:val="002D0153"/>
    <w:rsid w:val="002D0642"/>
    <w:rsid w:val="002D0B52"/>
    <w:rsid w:val="002D0C95"/>
    <w:rsid w:val="002D1146"/>
    <w:rsid w:val="002D1346"/>
    <w:rsid w:val="002D1979"/>
    <w:rsid w:val="002D2250"/>
    <w:rsid w:val="002D2654"/>
    <w:rsid w:val="002D2D2E"/>
    <w:rsid w:val="002D2DB6"/>
    <w:rsid w:val="002D3228"/>
    <w:rsid w:val="002D3727"/>
    <w:rsid w:val="002D4AAF"/>
    <w:rsid w:val="002D5181"/>
    <w:rsid w:val="002D55DA"/>
    <w:rsid w:val="002D5F95"/>
    <w:rsid w:val="002D657B"/>
    <w:rsid w:val="002D6591"/>
    <w:rsid w:val="002D793E"/>
    <w:rsid w:val="002D7DF0"/>
    <w:rsid w:val="002E016B"/>
    <w:rsid w:val="002E02A0"/>
    <w:rsid w:val="002E06D4"/>
    <w:rsid w:val="002E088E"/>
    <w:rsid w:val="002E14CB"/>
    <w:rsid w:val="002E215C"/>
    <w:rsid w:val="002E25B0"/>
    <w:rsid w:val="002E3B65"/>
    <w:rsid w:val="002E4F7C"/>
    <w:rsid w:val="002E515E"/>
    <w:rsid w:val="002E54B8"/>
    <w:rsid w:val="002E5937"/>
    <w:rsid w:val="002E5C5B"/>
    <w:rsid w:val="002E5FB9"/>
    <w:rsid w:val="002E791B"/>
    <w:rsid w:val="002E793B"/>
    <w:rsid w:val="002E7957"/>
    <w:rsid w:val="002E7E1F"/>
    <w:rsid w:val="002E7F87"/>
    <w:rsid w:val="002F0234"/>
    <w:rsid w:val="002F118D"/>
    <w:rsid w:val="002F162A"/>
    <w:rsid w:val="002F1C40"/>
    <w:rsid w:val="002F2822"/>
    <w:rsid w:val="002F2958"/>
    <w:rsid w:val="002F2E67"/>
    <w:rsid w:val="002F3048"/>
    <w:rsid w:val="002F31DC"/>
    <w:rsid w:val="002F3A67"/>
    <w:rsid w:val="002F3B1C"/>
    <w:rsid w:val="002F3B9D"/>
    <w:rsid w:val="002F42AA"/>
    <w:rsid w:val="002F44E1"/>
    <w:rsid w:val="002F457F"/>
    <w:rsid w:val="002F48FE"/>
    <w:rsid w:val="002F532A"/>
    <w:rsid w:val="002F5425"/>
    <w:rsid w:val="002F56DC"/>
    <w:rsid w:val="002F58AF"/>
    <w:rsid w:val="002F6D01"/>
    <w:rsid w:val="002F7900"/>
    <w:rsid w:val="002F7A70"/>
    <w:rsid w:val="003005CC"/>
    <w:rsid w:val="003008B8"/>
    <w:rsid w:val="00300F4D"/>
    <w:rsid w:val="00301159"/>
    <w:rsid w:val="00301BB8"/>
    <w:rsid w:val="00302370"/>
    <w:rsid w:val="0030252D"/>
    <w:rsid w:val="0030314F"/>
    <w:rsid w:val="003031A3"/>
    <w:rsid w:val="003035EE"/>
    <w:rsid w:val="003038BE"/>
    <w:rsid w:val="00303F05"/>
    <w:rsid w:val="00304296"/>
    <w:rsid w:val="0030448B"/>
    <w:rsid w:val="003051CF"/>
    <w:rsid w:val="00305DB4"/>
    <w:rsid w:val="003067A0"/>
    <w:rsid w:val="0030755C"/>
    <w:rsid w:val="003077A9"/>
    <w:rsid w:val="0030790F"/>
    <w:rsid w:val="00310277"/>
    <w:rsid w:val="0031081A"/>
    <w:rsid w:val="00310DE8"/>
    <w:rsid w:val="00311536"/>
    <w:rsid w:val="00311AB9"/>
    <w:rsid w:val="00312125"/>
    <w:rsid w:val="003124CD"/>
    <w:rsid w:val="00312B73"/>
    <w:rsid w:val="00313249"/>
    <w:rsid w:val="00313C1F"/>
    <w:rsid w:val="003140E4"/>
    <w:rsid w:val="00314294"/>
    <w:rsid w:val="00314465"/>
    <w:rsid w:val="0031492A"/>
    <w:rsid w:val="00314C38"/>
    <w:rsid w:val="00314E38"/>
    <w:rsid w:val="00315B8D"/>
    <w:rsid w:val="0031713B"/>
    <w:rsid w:val="00317807"/>
    <w:rsid w:val="003178AB"/>
    <w:rsid w:val="00317A35"/>
    <w:rsid w:val="00317B52"/>
    <w:rsid w:val="00317F2D"/>
    <w:rsid w:val="00320048"/>
    <w:rsid w:val="00320055"/>
    <w:rsid w:val="003200BF"/>
    <w:rsid w:val="003203F2"/>
    <w:rsid w:val="00321376"/>
    <w:rsid w:val="003224F9"/>
    <w:rsid w:val="003231E9"/>
    <w:rsid w:val="00323AA7"/>
    <w:rsid w:val="00324150"/>
    <w:rsid w:val="0032440D"/>
    <w:rsid w:val="0032469C"/>
    <w:rsid w:val="00324EF1"/>
    <w:rsid w:val="003255AE"/>
    <w:rsid w:val="003262C5"/>
    <w:rsid w:val="00326691"/>
    <w:rsid w:val="00327D5D"/>
    <w:rsid w:val="00327EAA"/>
    <w:rsid w:val="003300CE"/>
    <w:rsid w:val="003305BF"/>
    <w:rsid w:val="00330B8F"/>
    <w:rsid w:val="003320CB"/>
    <w:rsid w:val="003326E2"/>
    <w:rsid w:val="00332E5E"/>
    <w:rsid w:val="00333066"/>
    <w:rsid w:val="0033336A"/>
    <w:rsid w:val="003335AA"/>
    <w:rsid w:val="003338AD"/>
    <w:rsid w:val="00333BC2"/>
    <w:rsid w:val="00333E3B"/>
    <w:rsid w:val="003346CF"/>
    <w:rsid w:val="003348BC"/>
    <w:rsid w:val="00335110"/>
    <w:rsid w:val="00335A46"/>
    <w:rsid w:val="0033602A"/>
    <w:rsid w:val="003362C5"/>
    <w:rsid w:val="00336A38"/>
    <w:rsid w:val="00336AC8"/>
    <w:rsid w:val="00336F96"/>
    <w:rsid w:val="0033711B"/>
    <w:rsid w:val="00337277"/>
    <w:rsid w:val="003377F7"/>
    <w:rsid w:val="00337F04"/>
    <w:rsid w:val="00337FCF"/>
    <w:rsid w:val="0034013C"/>
    <w:rsid w:val="0034028C"/>
    <w:rsid w:val="003402C9"/>
    <w:rsid w:val="003403CC"/>
    <w:rsid w:val="00340A4D"/>
    <w:rsid w:val="00340C2C"/>
    <w:rsid w:val="0034136D"/>
    <w:rsid w:val="00341496"/>
    <w:rsid w:val="00342178"/>
    <w:rsid w:val="0034268C"/>
    <w:rsid w:val="00342E11"/>
    <w:rsid w:val="0034353B"/>
    <w:rsid w:val="00343D8A"/>
    <w:rsid w:val="0034464C"/>
    <w:rsid w:val="00345014"/>
    <w:rsid w:val="00345A5F"/>
    <w:rsid w:val="003461CC"/>
    <w:rsid w:val="003467CE"/>
    <w:rsid w:val="00346F5D"/>
    <w:rsid w:val="003470C6"/>
    <w:rsid w:val="003474A8"/>
    <w:rsid w:val="0034794D"/>
    <w:rsid w:val="0034796B"/>
    <w:rsid w:val="003500D5"/>
    <w:rsid w:val="003502AD"/>
    <w:rsid w:val="003503F1"/>
    <w:rsid w:val="00350574"/>
    <w:rsid w:val="00350D08"/>
    <w:rsid w:val="003512A3"/>
    <w:rsid w:val="0035159D"/>
    <w:rsid w:val="00351A2C"/>
    <w:rsid w:val="00352C66"/>
    <w:rsid w:val="00352CED"/>
    <w:rsid w:val="00352D1F"/>
    <w:rsid w:val="0035354C"/>
    <w:rsid w:val="0035357D"/>
    <w:rsid w:val="00353885"/>
    <w:rsid w:val="00353B73"/>
    <w:rsid w:val="00354725"/>
    <w:rsid w:val="003561F9"/>
    <w:rsid w:val="0035678F"/>
    <w:rsid w:val="0035686E"/>
    <w:rsid w:val="00356B9F"/>
    <w:rsid w:val="00357B11"/>
    <w:rsid w:val="0036005C"/>
    <w:rsid w:val="00361140"/>
    <w:rsid w:val="003613C9"/>
    <w:rsid w:val="003636EE"/>
    <w:rsid w:val="003638DE"/>
    <w:rsid w:val="00363E03"/>
    <w:rsid w:val="0036420D"/>
    <w:rsid w:val="00364540"/>
    <w:rsid w:val="00364A10"/>
    <w:rsid w:val="00364E84"/>
    <w:rsid w:val="00365682"/>
    <w:rsid w:val="00365A3D"/>
    <w:rsid w:val="00365A5F"/>
    <w:rsid w:val="00365E46"/>
    <w:rsid w:val="003662DB"/>
    <w:rsid w:val="0036653B"/>
    <w:rsid w:val="003667DA"/>
    <w:rsid w:val="00366B83"/>
    <w:rsid w:val="00366BD5"/>
    <w:rsid w:val="003677B5"/>
    <w:rsid w:val="00370029"/>
    <w:rsid w:val="00370249"/>
    <w:rsid w:val="00370A6E"/>
    <w:rsid w:val="0037123D"/>
    <w:rsid w:val="00371718"/>
    <w:rsid w:val="00371D1E"/>
    <w:rsid w:val="00371DB4"/>
    <w:rsid w:val="00371E6E"/>
    <w:rsid w:val="00372641"/>
    <w:rsid w:val="00372711"/>
    <w:rsid w:val="00372CD7"/>
    <w:rsid w:val="00374229"/>
    <w:rsid w:val="00374988"/>
    <w:rsid w:val="00374DAC"/>
    <w:rsid w:val="003752EF"/>
    <w:rsid w:val="00375BC1"/>
    <w:rsid w:val="00375F87"/>
    <w:rsid w:val="00376723"/>
    <w:rsid w:val="0037710D"/>
    <w:rsid w:val="00377592"/>
    <w:rsid w:val="00377946"/>
    <w:rsid w:val="003779B5"/>
    <w:rsid w:val="00377F94"/>
    <w:rsid w:val="003800F5"/>
    <w:rsid w:val="00380CAA"/>
    <w:rsid w:val="00381001"/>
    <w:rsid w:val="003810B3"/>
    <w:rsid w:val="00381D92"/>
    <w:rsid w:val="00381E7F"/>
    <w:rsid w:val="00381F55"/>
    <w:rsid w:val="00382489"/>
    <w:rsid w:val="00382585"/>
    <w:rsid w:val="00382B98"/>
    <w:rsid w:val="00383553"/>
    <w:rsid w:val="00383980"/>
    <w:rsid w:val="00383A47"/>
    <w:rsid w:val="0038465A"/>
    <w:rsid w:val="003848DF"/>
    <w:rsid w:val="00384947"/>
    <w:rsid w:val="00384FAB"/>
    <w:rsid w:val="003858FC"/>
    <w:rsid w:val="0038694D"/>
    <w:rsid w:val="003869A3"/>
    <w:rsid w:val="00386C7B"/>
    <w:rsid w:val="00387015"/>
    <w:rsid w:val="00387867"/>
    <w:rsid w:val="00387D93"/>
    <w:rsid w:val="00387EB6"/>
    <w:rsid w:val="00390826"/>
    <w:rsid w:val="00390D8B"/>
    <w:rsid w:val="003912E3"/>
    <w:rsid w:val="003915D5"/>
    <w:rsid w:val="00391D9D"/>
    <w:rsid w:val="0039223E"/>
    <w:rsid w:val="003934BC"/>
    <w:rsid w:val="00393555"/>
    <w:rsid w:val="003936BA"/>
    <w:rsid w:val="0039380B"/>
    <w:rsid w:val="00393AB1"/>
    <w:rsid w:val="0039400A"/>
    <w:rsid w:val="00395031"/>
    <w:rsid w:val="003953E6"/>
    <w:rsid w:val="0039547E"/>
    <w:rsid w:val="003958AA"/>
    <w:rsid w:val="003958BF"/>
    <w:rsid w:val="00396A53"/>
    <w:rsid w:val="00397399"/>
    <w:rsid w:val="003973AD"/>
    <w:rsid w:val="00397471"/>
    <w:rsid w:val="00397756"/>
    <w:rsid w:val="003A084A"/>
    <w:rsid w:val="003A0A3F"/>
    <w:rsid w:val="003A0AC9"/>
    <w:rsid w:val="003A1260"/>
    <w:rsid w:val="003A1459"/>
    <w:rsid w:val="003A1BAC"/>
    <w:rsid w:val="003A1DE2"/>
    <w:rsid w:val="003A2009"/>
    <w:rsid w:val="003A3BA1"/>
    <w:rsid w:val="003A4BF4"/>
    <w:rsid w:val="003A4D30"/>
    <w:rsid w:val="003A5BA8"/>
    <w:rsid w:val="003A6941"/>
    <w:rsid w:val="003A736F"/>
    <w:rsid w:val="003A7531"/>
    <w:rsid w:val="003A7A39"/>
    <w:rsid w:val="003A7B12"/>
    <w:rsid w:val="003B003F"/>
    <w:rsid w:val="003B0E62"/>
    <w:rsid w:val="003B1DE2"/>
    <w:rsid w:val="003B1EFB"/>
    <w:rsid w:val="003B2178"/>
    <w:rsid w:val="003B30FB"/>
    <w:rsid w:val="003B37E8"/>
    <w:rsid w:val="003B4607"/>
    <w:rsid w:val="003B58D4"/>
    <w:rsid w:val="003B5DB0"/>
    <w:rsid w:val="003B620D"/>
    <w:rsid w:val="003B6CF1"/>
    <w:rsid w:val="003B7C94"/>
    <w:rsid w:val="003B7DE4"/>
    <w:rsid w:val="003B7F9B"/>
    <w:rsid w:val="003C0230"/>
    <w:rsid w:val="003C0763"/>
    <w:rsid w:val="003C1220"/>
    <w:rsid w:val="003C1677"/>
    <w:rsid w:val="003C18EA"/>
    <w:rsid w:val="003C2121"/>
    <w:rsid w:val="003C34DA"/>
    <w:rsid w:val="003C3649"/>
    <w:rsid w:val="003C448B"/>
    <w:rsid w:val="003C496A"/>
    <w:rsid w:val="003C4A17"/>
    <w:rsid w:val="003C4A20"/>
    <w:rsid w:val="003C5176"/>
    <w:rsid w:val="003C5271"/>
    <w:rsid w:val="003C5A66"/>
    <w:rsid w:val="003C5CA9"/>
    <w:rsid w:val="003C617F"/>
    <w:rsid w:val="003C68F0"/>
    <w:rsid w:val="003C69E6"/>
    <w:rsid w:val="003C6BC1"/>
    <w:rsid w:val="003C73DE"/>
    <w:rsid w:val="003C7D42"/>
    <w:rsid w:val="003D05EE"/>
    <w:rsid w:val="003D0787"/>
    <w:rsid w:val="003D24B1"/>
    <w:rsid w:val="003D27C4"/>
    <w:rsid w:val="003D2887"/>
    <w:rsid w:val="003D2D10"/>
    <w:rsid w:val="003D2EE6"/>
    <w:rsid w:val="003D355C"/>
    <w:rsid w:val="003D3B9C"/>
    <w:rsid w:val="003D3CC6"/>
    <w:rsid w:val="003D41B0"/>
    <w:rsid w:val="003D4955"/>
    <w:rsid w:val="003D499F"/>
    <w:rsid w:val="003D4A82"/>
    <w:rsid w:val="003D4D7B"/>
    <w:rsid w:val="003D5583"/>
    <w:rsid w:val="003D569E"/>
    <w:rsid w:val="003D56BE"/>
    <w:rsid w:val="003D6427"/>
    <w:rsid w:val="003D67ED"/>
    <w:rsid w:val="003D6A1E"/>
    <w:rsid w:val="003D708E"/>
    <w:rsid w:val="003D76DB"/>
    <w:rsid w:val="003D7B47"/>
    <w:rsid w:val="003D7E16"/>
    <w:rsid w:val="003E055D"/>
    <w:rsid w:val="003E074D"/>
    <w:rsid w:val="003E0755"/>
    <w:rsid w:val="003E0F90"/>
    <w:rsid w:val="003E0F9F"/>
    <w:rsid w:val="003E13DB"/>
    <w:rsid w:val="003E14D0"/>
    <w:rsid w:val="003E1511"/>
    <w:rsid w:val="003E15D6"/>
    <w:rsid w:val="003E16A3"/>
    <w:rsid w:val="003E16CB"/>
    <w:rsid w:val="003E17FE"/>
    <w:rsid w:val="003E2308"/>
    <w:rsid w:val="003E257C"/>
    <w:rsid w:val="003E2824"/>
    <w:rsid w:val="003E2CD2"/>
    <w:rsid w:val="003E2FD2"/>
    <w:rsid w:val="003E345B"/>
    <w:rsid w:val="003E390D"/>
    <w:rsid w:val="003E398F"/>
    <w:rsid w:val="003E3EBC"/>
    <w:rsid w:val="003E43E7"/>
    <w:rsid w:val="003E4572"/>
    <w:rsid w:val="003E4D44"/>
    <w:rsid w:val="003E503A"/>
    <w:rsid w:val="003E60BF"/>
    <w:rsid w:val="003E6401"/>
    <w:rsid w:val="003E663C"/>
    <w:rsid w:val="003E6DE3"/>
    <w:rsid w:val="003E76E5"/>
    <w:rsid w:val="003E7941"/>
    <w:rsid w:val="003E7CC9"/>
    <w:rsid w:val="003F0312"/>
    <w:rsid w:val="003F039B"/>
    <w:rsid w:val="003F04B1"/>
    <w:rsid w:val="003F0F8B"/>
    <w:rsid w:val="003F1101"/>
    <w:rsid w:val="003F1810"/>
    <w:rsid w:val="003F1BF9"/>
    <w:rsid w:val="003F1C6A"/>
    <w:rsid w:val="003F1C9D"/>
    <w:rsid w:val="003F1DE3"/>
    <w:rsid w:val="003F1E86"/>
    <w:rsid w:val="003F3F62"/>
    <w:rsid w:val="003F408C"/>
    <w:rsid w:val="003F448F"/>
    <w:rsid w:val="003F49FA"/>
    <w:rsid w:val="003F5000"/>
    <w:rsid w:val="003F5650"/>
    <w:rsid w:val="003F6592"/>
    <w:rsid w:val="003F722E"/>
    <w:rsid w:val="003F77F9"/>
    <w:rsid w:val="003F7C5D"/>
    <w:rsid w:val="0040050E"/>
    <w:rsid w:val="00400C94"/>
    <w:rsid w:val="00400E34"/>
    <w:rsid w:val="004012DA"/>
    <w:rsid w:val="0040166B"/>
    <w:rsid w:val="00402292"/>
    <w:rsid w:val="00402EDE"/>
    <w:rsid w:val="00403969"/>
    <w:rsid w:val="00403EB7"/>
    <w:rsid w:val="0040423F"/>
    <w:rsid w:val="00404600"/>
    <w:rsid w:val="004046F4"/>
    <w:rsid w:val="0040494D"/>
    <w:rsid w:val="004049B0"/>
    <w:rsid w:val="004049CB"/>
    <w:rsid w:val="004052EC"/>
    <w:rsid w:val="004056AC"/>
    <w:rsid w:val="004056C8"/>
    <w:rsid w:val="00405996"/>
    <w:rsid w:val="00406042"/>
    <w:rsid w:val="004063FD"/>
    <w:rsid w:val="0040682B"/>
    <w:rsid w:val="00406F27"/>
    <w:rsid w:val="00407171"/>
    <w:rsid w:val="0040722E"/>
    <w:rsid w:val="00407865"/>
    <w:rsid w:val="00407B72"/>
    <w:rsid w:val="004101D4"/>
    <w:rsid w:val="004106AD"/>
    <w:rsid w:val="004107DA"/>
    <w:rsid w:val="0041105B"/>
    <w:rsid w:val="00411B61"/>
    <w:rsid w:val="0041203D"/>
    <w:rsid w:val="0041278F"/>
    <w:rsid w:val="004130D2"/>
    <w:rsid w:val="004133A6"/>
    <w:rsid w:val="004139FC"/>
    <w:rsid w:val="00413C18"/>
    <w:rsid w:val="00413C34"/>
    <w:rsid w:val="00413E7E"/>
    <w:rsid w:val="00414777"/>
    <w:rsid w:val="0041483C"/>
    <w:rsid w:val="00414A3D"/>
    <w:rsid w:val="00414C2F"/>
    <w:rsid w:val="00414F85"/>
    <w:rsid w:val="0041540D"/>
    <w:rsid w:val="004156A4"/>
    <w:rsid w:val="004168A1"/>
    <w:rsid w:val="00417B7A"/>
    <w:rsid w:val="00417EA0"/>
    <w:rsid w:val="00417F67"/>
    <w:rsid w:val="00420665"/>
    <w:rsid w:val="00420682"/>
    <w:rsid w:val="00421187"/>
    <w:rsid w:val="00421A9D"/>
    <w:rsid w:val="00421C94"/>
    <w:rsid w:val="00421DBC"/>
    <w:rsid w:val="00422980"/>
    <w:rsid w:val="004233B9"/>
    <w:rsid w:val="00423557"/>
    <w:rsid w:val="004235F0"/>
    <w:rsid w:val="00423618"/>
    <w:rsid w:val="0042388B"/>
    <w:rsid w:val="00423F55"/>
    <w:rsid w:val="004250A7"/>
    <w:rsid w:val="00425896"/>
    <w:rsid w:val="00426207"/>
    <w:rsid w:val="00426243"/>
    <w:rsid w:val="004273D5"/>
    <w:rsid w:val="0042745B"/>
    <w:rsid w:val="00427652"/>
    <w:rsid w:val="0042783B"/>
    <w:rsid w:val="00427CED"/>
    <w:rsid w:val="00430146"/>
    <w:rsid w:val="004302A6"/>
    <w:rsid w:val="004302E0"/>
    <w:rsid w:val="00430421"/>
    <w:rsid w:val="00430AD5"/>
    <w:rsid w:val="0043180B"/>
    <w:rsid w:val="00431DAC"/>
    <w:rsid w:val="00432B4E"/>
    <w:rsid w:val="00432B89"/>
    <w:rsid w:val="004331DB"/>
    <w:rsid w:val="004335AA"/>
    <w:rsid w:val="00433681"/>
    <w:rsid w:val="0043371B"/>
    <w:rsid w:val="00433D9B"/>
    <w:rsid w:val="00433DEB"/>
    <w:rsid w:val="0043414D"/>
    <w:rsid w:val="00434F78"/>
    <w:rsid w:val="00435137"/>
    <w:rsid w:val="00435E36"/>
    <w:rsid w:val="00436C09"/>
    <w:rsid w:val="00436EC9"/>
    <w:rsid w:val="00437499"/>
    <w:rsid w:val="0043778E"/>
    <w:rsid w:val="00437F6F"/>
    <w:rsid w:val="004403D5"/>
    <w:rsid w:val="00440A42"/>
    <w:rsid w:val="00441301"/>
    <w:rsid w:val="004414D4"/>
    <w:rsid w:val="00441DF7"/>
    <w:rsid w:val="00442107"/>
    <w:rsid w:val="004425B7"/>
    <w:rsid w:val="00442E7E"/>
    <w:rsid w:val="0044351E"/>
    <w:rsid w:val="00444260"/>
    <w:rsid w:val="004446C2"/>
    <w:rsid w:val="00444708"/>
    <w:rsid w:val="00444B68"/>
    <w:rsid w:val="004457B1"/>
    <w:rsid w:val="00445CC8"/>
    <w:rsid w:val="00445CD8"/>
    <w:rsid w:val="00447CE1"/>
    <w:rsid w:val="00450A77"/>
    <w:rsid w:val="00450A7B"/>
    <w:rsid w:val="00451A05"/>
    <w:rsid w:val="00451ABC"/>
    <w:rsid w:val="00451B2F"/>
    <w:rsid w:val="00452346"/>
    <w:rsid w:val="004535DC"/>
    <w:rsid w:val="00453671"/>
    <w:rsid w:val="00453691"/>
    <w:rsid w:val="00453AD8"/>
    <w:rsid w:val="00453B56"/>
    <w:rsid w:val="004541C2"/>
    <w:rsid w:val="0045473F"/>
    <w:rsid w:val="004547DF"/>
    <w:rsid w:val="00455170"/>
    <w:rsid w:val="004558D7"/>
    <w:rsid w:val="00456DA4"/>
    <w:rsid w:val="004574F5"/>
    <w:rsid w:val="004579AB"/>
    <w:rsid w:val="00460157"/>
    <w:rsid w:val="004601C0"/>
    <w:rsid w:val="00460369"/>
    <w:rsid w:val="00461B8C"/>
    <w:rsid w:val="00461F43"/>
    <w:rsid w:val="00462FCF"/>
    <w:rsid w:val="0046345B"/>
    <w:rsid w:val="00463E97"/>
    <w:rsid w:val="00464CA1"/>
    <w:rsid w:val="0046599E"/>
    <w:rsid w:val="00465FA5"/>
    <w:rsid w:val="00466905"/>
    <w:rsid w:val="00467753"/>
    <w:rsid w:val="00467815"/>
    <w:rsid w:val="00467E90"/>
    <w:rsid w:val="004700F6"/>
    <w:rsid w:val="004701CC"/>
    <w:rsid w:val="004707CB"/>
    <w:rsid w:val="00470F4F"/>
    <w:rsid w:val="004719AC"/>
    <w:rsid w:val="004724BF"/>
    <w:rsid w:val="00472619"/>
    <w:rsid w:val="00473522"/>
    <w:rsid w:val="0047378F"/>
    <w:rsid w:val="0047418B"/>
    <w:rsid w:val="00474264"/>
    <w:rsid w:val="00474557"/>
    <w:rsid w:val="00474F20"/>
    <w:rsid w:val="00474F2B"/>
    <w:rsid w:val="004752B2"/>
    <w:rsid w:val="00476E10"/>
    <w:rsid w:val="0047786F"/>
    <w:rsid w:val="00480263"/>
    <w:rsid w:val="004802F0"/>
    <w:rsid w:val="0048065F"/>
    <w:rsid w:val="00482172"/>
    <w:rsid w:val="0048220B"/>
    <w:rsid w:val="00482883"/>
    <w:rsid w:val="00482A4C"/>
    <w:rsid w:val="00482B89"/>
    <w:rsid w:val="004840EF"/>
    <w:rsid w:val="0048411A"/>
    <w:rsid w:val="00484442"/>
    <w:rsid w:val="004847D8"/>
    <w:rsid w:val="004847E4"/>
    <w:rsid w:val="004851D2"/>
    <w:rsid w:val="0048524E"/>
    <w:rsid w:val="00485B11"/>
    <w:rsid w:val="0048670E"/>
    <w:rsid w:val="00486E34"/>
    <w:rsid w:val="004871BE"/>
    <w:rsid w:val="00490474"/>
    <w:rsid w:val="004904CB"/>
    <w:rsid w:val="004908A7"/>
    <w:rsid w:val="00490C7D"/>
    <w:rsid w:val="00490CC5"/>
    <w:rsid w:val="00490F9B"/>
    <w:rsid w:val="00491007"/>
    <w:rsid w:val="00491A46"/>
    <w:rsid w:val="004926CA"/>
    <w:rsid w:val="00492D54"/>
    <w:rsid w:val="0049312F"/>
    <w:rsid w:val="00493C0A"/>
    <w:rsid w:val="00494358"/>
    <w:rsid w:val="00494CBB"/>
    <w:rsid w:val="00495039"/>
    <w:rsid w:val="004950FC"/>
    <w:rsid w:val="00495BE5"/>
    <w:rsid w:val="004963E4"/>
    <w:rsid w:val="004975FD"/>
    <w:rsid w:val="0049790A"/>
    <w:rsid w:val="004A0829"/>
    <w:rsid w:val="004A09C3"/>
    <w:rsid w:val="004A0C1B"/>
    <w:rsid w:val="004A1E39"/>
    <w:rsid w:val="004A1FDD"/>
    <w:rsid w:val="004A20DF"/>
    <w:rsid w:val="004A273C"/>
    <w:rsid w:val="004A28C7"/>
    <w:rsid w:val="004A2CE1"/>
    <w:rsid w:val="004A2F78"/>
    <w:rsid w:val="004A3174"/>
    <w:rsid w:val="004A345E"/>
    <w:rsid w:val="004A3933"/>
    <w:rsid w:val="004A3EC5"/>
    <w:rsid w:val="004A3FA3"/>
    <w:rsid w:val="004A44A0"/>
    <w:rsid w:val="004A45B5"/>
    <w:rsid w:val="004A4B6E"/>
    <w:rsid w:val="004A55DD"/>
    <w:rsid w:val="004A6A25"/>
    <w:rsid w:val="004B06B7"/>
    <w:rsid w:val="004B07A7"/>
    <w:rsid w:val="004B0B83"/>
    <w:rsid w:val="004B0D47"/>
    <w:rsid w:val="004B203D"/>
    <w:rsid w:val="004B211B"/>
    <w:rsid w:val="004B22ED"/>
    <w:rsid w:val="004B268B"/>
    <w:rsid w:val="004B3291"/>
    <w:rsid w:val="004B392D"/>
    <w:rsid w:val="004B3952"/>
    <w:rsid w:val="004B3C69"/>
    <w:rsid w:val="004B481F"/>
    <w:rsid w:val="004B4A9E"/>
    <w:rsid w:val="004B4EA2"/>
    <w:rsid w:val="004B5030"/>
    <w:rsid w:val="004B50EA"/>
    <w:rsid w:val="004B52CE"/>
    <w:rsid w:val="004B5604"/>
    <w:rsid w:val="004B566F"/>
    <w:rsid w:val="004B589F"/>
    <w:rsid w:val="004B5B2F"/>
    <w:rsid w:val="004B5CB9"/>
    <w:rsid w:val="004B63B5"/>
    <w:rsid w:val="004B6599"/>
    <w:rsid w:val="004B68A9"/>
    <w:rsid w:val="004B68E2"/>
    <w:rsid w:val="004B729B"/>
    <w:rsid w:val="004B75FE"/>
    <w:rsid w:val="004B7B4B"/>
    <w:rsid w:val="004B7EBD"/>
    <w:rsid w:val="004C12A9"/>
    <w:rsid w:val="004C16E4"/>
    <w:rsid w:val="004C16F7"/>
    <w:rsid w:val="004C23CF"/>
    <w:rsid w:val="004C2EDA"/>
    <w:rsid w:val="004C38DE"/>
    <w:rsid w:val="004C3AD7"/>
    <w:rsid w:val="004C3BE5"/>
    <w:rsid w:val="004C42DB"/>
    <w:rsid w:val="004C4663"/>
    <w:rsid w:val="004C4A3A"/>
    <w:rsid w:val="004C4B8D"/>
    <w:rsid w:val="004C4D6A"/>
    <w:rsid w:val="004C50AA"/>
    <w:rsid w:val="004C5862"/>
    <w:rsid w:val="004C6CA2"/>
    <w:rsid w:val="004C6CF5"/>
    <w:rsid w:val="004D05BE"/>
    <w:rsid w:val="004D0755"/>
    <w:rsid w:val="004D0FAB"/>
    <w:rsid w:val="004D1BBB"/>
    <w:rsid w:val="004D2663"/>
    <w:rsid w:val="004D2734"/>
    <w:rsid w:val="004D2A94"/>
    <w:rsid w:val="004D2CF9"/>
    <w:rsid w:val="004D2FAD"/>
    <w:rsid w:val="004D3463"/>
    <w:rsid w:val="004D3549"/>
    <w:rsid w:val="004D356C"/>
    <w:rsid w:val="004D3B55"/>
    <w:rsid w:val="004D4A1C"/>
    <w:rsid w:val="004D4D97"/>
    <w:rsid w:val="004D5FAD"/>
    <w:rsid w:val="004D63AC"/>
    <w:rsid w:val="004D699D"/>
    <w:rsid w:val="004D79EC"/>
    <w:rsid w:val="004D7BEB"/>
    <w:rsid w:val="004E0529"/>
    <w:rsid w:val="004E0ACF"/>
    <w:rsid w:val="004E1016"/>
    <w:rsid w:val="004E109F"/>
    <w:rsid w:val="004E10C6"/>
    <w:rsid w:val="004E16C3"/>
    <w:rsid w:val="004E1D13"/>
    <w:rsid w:val="004E1D81"/>
    <w:rsid w:val="004E2D98"/>
    <w:rsid w:val="004E30F9"/>
    <w:rsid w:val="004E44E3"/>
    <w:rsid w:val="004E476A"/>
    <w:rsid w:val="004E4C60"/>
    <w:rsid w:val="004E51BF"/>
    <w:rsid w:val="004E5B07"/>
    <w:rsid w:val="004E5EE6"/>
    <w:rsid w:val="004E715D"/>
    <w:rsid w:val="004E71F0"/>
    <w:rsid w:val="004F01A2"/>
    <w:rsid w:val="004F0B24"/>
    <w:rsid w:val="004F1163"/>
    <w:rsid w:val="004F153F"/>
    <w:rsid w:val="004F194C"/>
    <w:rsid w:val="004F1D5D"/>
    <w:rsid w:val="004F207F"/>
    <w:rsid w:val="004F226C"/>
    <w:rsid w:val="004F2902"/>
    <w:rsid w:val="004F294C"/>
    <w:rsid w:val="004F2B61"/>
    <w:rsid w:val="004F2EDC"/>
    <w:rsid w:val="004F4577"/>
    <w:rsid w:val="004F469C"/>
    <w:rsid w:val="004F4A36"/>
    <w:rsid w:val="004F4B93"/>
    <w:rsid w:val="004F5290"/>
    <w:rsid w:val="004F642E"/>
    <w:rsid w:val="004F6453"/>
    <w:rsid w:val="004F6A99"/>
    <w:rsid w:val="004F71AC"/>
    <w:rsid w:val="004F7964"/>
    <w:rsid w:val="004F7A85"/>
    <w:rsid w:val="004F7E7B"/>
    <w:rsid w:val="005012AA"/>
    <w:rsid w:val="0050138D"/>
    <w:rsid w:val="00501499"/>
    <w:rsid w:val="00501592"/>
    <w:rsid w:val="00501CFE"/>
    <w:rsid w:val="00502830"/>
    <w:rsid w:val="005028F4"/>
    <w:rsid w:val="0050395B"/>
    <w:rsid w:val="005039A1"/>
    <w:rsid w:val="00503AC4"/>
    <w:rsid w:val="00504C09"/>
    <w:rsid w:val="00504CAF"/>
    <w:rsid w:val="00504E6F"/>
    <w:rsid w:val="00504F3E"/>
    <w:rsid w:val="005056D0"/>
    <w:rsid w:val="00505826"/>
    <w:rsid w:val="00506183"/>
    <w:rsid w:val="00507325"/>
    <w:rsid w:val="005074EC"/>
    <w:rsid w:val="0050781F"/>
    <w:rsid w:val="00510375"/>
    <w:rsid w:val="00510B6B"/>
    <w:rsid w:val="00511013"/>
    <w:rsid w:val="00511079"/>
    <w:rsid w:val="00511143"/>
    <w:rsid w:val="00511263"/>
    <w:rsid w:val="00511E57"/>
    <w:rsid w:val="00511F25"/>
    <w:rsid w:val="00512480"/>
    <w:rsid w:val="00513893"/>
    <w:rsid w:val="00513ACC"/>
    <w:rsid w:val="005141DA"/>
    <w:rsid w:val="005144B5"/>
    <w:rsid w:val="005148D7"/>
    <w:rsid w:val="00514950"/>
    <w:rsid w:val="00514984"/>
    <w:rsid w:val="005155DE"/>
    <w:rsid w:val="0051592B"/>
    <w:rsid w:val="00515BE8"/>
    <w:rsid w:val="00516241"/>
    <w:rsid w:val="00516304"/>
    <w:rsid w:val="00516564"/>
    <w:rsid w:val="005166BA"/>
    <w:rsid w:val="00516EA4"/>
    <w:rsid w:val="00517E65"/>
    <w:rsid w:val="00517E71"/>
    <w:rsid w:val="00520093"/>
    <w:rsid w:val="00520628"/>
    <w:rsid w:val="00520A7E"/>
    <w:rsid w:val="00520BB2"/>
    <w:rsid w:val="005212B3"/>
    <w:rsid w:val="005215AF"/>
    <w:rsid w:val="00521A02"/>
    <w:rsid w:val="005222A6"/>
    <w:rsid w:val="00522518"/>
    <w:rsid w:val="00522A35"/>
    <w:rsid w:val="005235C2"/>
    <w:rsid w:val="00523C75"/>
    <w:rsid w:val="00523F39"/>
    <w:rsid w:val="00524538"/>
    <w:rsid w:val="005245F7"/>
    <w:rsid w:val="00524EEF"/>
    <w:rsid w:val="00524F43"/>
    <w:rsid w:val="00525248"/>
    <w:rsid w:val="005264E9"/>
    <w:rsid w:val="00526704"/>
    <w:rsid w:val="00526759"/>
    <w:rsid w:val="005267B5"/>
    <w:rsid w:val="00526F19"/>
    <w:rsid w:val="0052712B"/>
    <w:rsid w:val="00527263"/>
    <w:rsid w:val="00527415"/>
    <w:rsid w:val="00530235"/>
    <w:rsid w:val="00530A2C"/>
    <w:rsid w:val="00530F2C"/>
    <w:rsid w:val="00531668"/>
    <w:rsid w:val="00533BFB"/>
    <w:rsid w:val="00534199"/>
    <w:rsid w:val="00534208"/>
    <w:rsid w:val="0053427B"/>
    <w:rsid w:val="00534883"/>
    <w:rsid w:val="005351F5"/>
    <w:rsid w:val="005368E4"/>
    <w:rsid w:val="00536C58"/>
    <w:rsid w:val="005371CB"/>
    <w:rsid w:val="00537788"/>
    <w:rsid w:val="00537AF0"/>
    <w:rsid w:val="00537BB8"/>
    <w:rsid w:val="00537E64"/>
    <w:rsid w:val="005403E7"/>
    <w:rsid w:val="0054092C"/>
    <w:rsid w:val="00540A50"/>
    <w:rsid w:val="00540B0C"/>
    <w:rsid w:val="00540E3F"/>
    <w:rsid w:val="00540EA8"/>
    <w:rsid w:val="00541124"/>
    <w:rsid w:val="005418BD"/>
    <w:rsid w:val="0054210F"/>
    <w:rsid w:val="00542467"/>
    <w:rsid w:val="00542673"/>
    <w:rsid w:val="0054338C"/>
    <w:rsid w:val="00543577"/>
    <w:rsid w:val="00543636"/>
    <w:rsid w:val="0054396B"/>
    <w:rsid w:val="00544B4D"/>
    <w:rsid w:val="00544E95"/>
    <w:rsid w:val="00545BF7"/>
    <w:rsid w:val="00546190"/>
    <w:rsid w:val="0054621F"/>
    <w:rsid w:val="0054633D"/>
    <w:rsid w:val="0054670E"/>
    <w:rsid w:val="00546C3A"/>
    <w:rsid w:val="0054724A"/>
    <w:rsid w:val="0054760C"/>
    <w:rsid w:val="005476B5"/>
    <w:rsid w:val="0055081C"/>
    <w:rsid w:val="00551470"/>
    <w:rsid w:val="005517BE"/>
    <w:rsid w:val="00551A5F"/>
    <w:rsid w:val="00552326"/>
    <w:rsid w:val="005524C1"/>
    <w:rsid w:val="005536EA"/>
    <w:rsid w:val="00553C17"/>
    <w:rsid w:val="00553DF7"/>
    <w:rsid w:val="005542DE"/>
    <w:rsid w:val="00554F8A"/>
    <w:rsid w:val="005558F7"/>
    <w:rsid w:val="00557CE0"/>
    <w:rsid w:val="00560E86"/>
    <w:rsid w:val="00561978"/>
    <w:rsid w:val="0056227C"/>
    <w:rsid w:val="0056236D"/>
    <w:rsid w:val="00563529"/>
    <w:rsid w:val="00563B6C"/>
    <w:rsid w:val="0056488E"/>
    <w:rsid w:val="00564C0E"/>
    <w:rsid w:val="00564E7C"/>
    <w:rsid w:val="005655A7"/>
    <w:rsid w:val="005658D5"/>
    <w:rsid w:val="00565A27"/>
    <w:rsid w:val="005668B8"/>
    <w:rsid w:val="00567115"/>
    <w:rsid w:val="00567172"/>
    <w:rsid w:val="00567280"/>
    <w:rsid w:val="00567420"/>
    <w:rsid w:val="00567807"/>
    <w:rsid w:val="00570906"/>
    <w:rsid w:val="00571B14"/>
    <w:rsid w:val="00571F8A"/>
    <w:rsid w:val="0057208D"/>
    <w:rsid w:val="005722B2"/>
    <w:rsid w:val="00573809"/>
    <w:rsid w:val="00573A2C"/>
    <w:rsid w:val="005740BF"/>
    <w:rsid w:val="005743D9"/>
    <w:rsid w:val="005748B1"/>
    <w:rsid w:val="0057493D"/>
    <w:rsid w:val="0057517A"/>
    <w:rsid w:val="00575A73"/>
    <w:rsid w:val="0057693A"/>
    <w:rsid w:val="00576A63"/>
    <w:rsid w:val="00576F64"/>
    <w:rsid w:val="0057768E"/>
    <w:rsid w:val="00577848"/>
    <w:rsid w:val="00577BD8"/>
    <w:rsid w:val="00577E5C"/>
    <w:rsid w:val="005816EB"/>
    <w:rsid w:val="005818CD"/>
    <w:rsid w:val="00581A63"/>
    <w:rsid w:val="00582AED"/>
    <w:rsid w:val="0058306C"/>
    <w:rsid w:val="0058313E"/>
    <w:rsid w:val="0058315E"/>
    <w:rsid w:val="005837E7"/>
    <w:rsid w:val="0058381E"/>
    <w:rsid w:val="0058389E"/>
    <w:rsid w:val="005838BA"/>
    <w:rsid w:val="00583B35"/>
    <w:rsid w:val="00584755"/>
    <w:rsid w:val="00584D81"/>
    <w:rsid w:val="00585E6E"/>
    <w:rsid w:val="0058601C"/>
    <w:rsid w:val="00586E1B"/>
    <w:rsid w:val="00586E94"/>
    <w:rsid w:val="0058721E"/>
    <w:rsid w:val="00587293"/>
    <w:rsid w:val="0058734B"/>
    <w:rsid w:val="0058786F"/>
    <w:rsid w:val="0059034A"/>
    <w:rsid w:val="00590937"/>
    <w:rsid w:val="00590BC2"/>
    <w:rsid w:val="00591898"/>
    <w:rsid w:val="00591A5B"/>
    <w:rsid w:val="005928CA"/>
    <w:rsid w:val="0059298C"/>
    <w:rsid w:val="00592D6D"/>
    <w:rsid w:val="005931CA"/>
    <w:rsid w:val="00593329"/>
    <w:rsid w:val="00593954"/>
    <w:rsid w:val="00593E18"/>
    <w:rsid w:val="00594112"/>
    <w:rsid w:val="00594382"/>
    <w:rsid w:val="005944A4"/>
    <w:rsid w:val="0059466F"/>
    <w:rsid w:val="00594822"/>
    <w:rsid w:val="005948AC"/>
    <w:rsid w:val="00595084"/>
    <w:rsid w:val="0059511B"/>
    <w:rsid w:val="005957ED"/>
    <w:rsid w:val="005958F5"/>
    <w:rsid w:val="00595AD1"/>
    <w:rsid w:val="00595BB4"/>
    <w:rsid w:val="00595E1A"/>
    <w:rsid w:val="005966DF"/>
    <w:rsid w:val="00596C7F"/>
    <w:rsid w:val="0059743F"/>
    <w:rsid w:val="005A01DB"/>
    <w:rsid w:val="005A0402"/>
    <w:rsid w:val="005A0557"/>
    <w:rsid w:val="005A0A78"/>
    <w:rsid w:val="005A2194"/>
    <w:rsid w:val="005A2378"/>
    <w:rsid w:val="005A2DDC"/>
    <w:rsid w:val="005A3C71"/>
    <w:rsid w:val="005A3E3E"/>
    <w:rsid w:val="005A4123"/>
    <w:rsid w:val="005A4329"/>
    <w:rsid w:val="005A4932"/>
    <w:rsid w:val="005A4A65"/>
    <w:rsid w:val="005A50F7"/>
    <w:rsid w:val="005A512A"/>
    <w:rsid w:val="005A543D"/>
    <w:rsid w:val="005A6463"/>
    <w:rsid w:val="005A65B1"/>
    <w:rsid w:val="005A6B9B"/>
    <w:rsid w:val="005A6C45"/>
    <w:rsid w:val="005A7355"/>
    <w:rsid w:val="005A782E"/>
    <w:rsid w:val="005B03E2"/>
    <w:rsid w:val="005B097C"/>
    <w:rsid w:val="005B0C75"/>
    <w:rsid w:val="005B17B7"/>
    <w:rsid w:val="005B1D03"/>
    <w:rsid w:val="005B1E4C"/>
    <w:rsid w:val="005B1EFC"/>
    <w:rsid w:val="005B33A8"/>
    <w:rsid w:val="005B3CD9"/>
    <w:rsid w:val="005B424B"/>
    <w:rsid w:val="005B49F3"/>
    <w:rsid w:val="005B4A12"/>
    <w:rsid w:val="005B4B4C"/>
    <w:rsid w:val="005B4BA7"/>
    <w:rsid w:val="005B53E7"/>
    <w:rsid w:val="005B5694"/>
    <w:rsid w:val="005B56C4"/>
    <w:rsid w:val="005B6148"/>
    <w:rsid w:val="005B6245"/>
    <w:rsid w:val="005B6896"/>
    <w:rsid w:val="005B69AF"/>
    <w:rsid w:val="005B6C09"/>
    <w:rsid w:val="005B6DB4"/>
    <w:rsid w:val="005B6F96"/>
    <w:rsid w:val="005B7425"/>
    <w:rsid w:val="005B789F"/>
    <w:rsid w:val="005B7CDB"/>
    <w:rsid w:val="005C0540"/>
    <w:rsid w:val="005C0D21"/>
    <w:rsid w:val="005C0EE3"/>
    <w:rsid w:val="005C0F40"/>
    <w:rsid w:val="005C151C"/>
    <w:rsid w:val="005C2E99"/>
    <w:rsid w:val="005C3464"/>
    <w:rsid w:val="005C3525"/>
    <w:rsid w:val="005C3908"/>
    <w:rsid w:val="005C42AF"/>
    <w:rsid w:val="005C4614"/>
    <w:rsid w:val="005C4D74"/>
    <w:rsid w:val="005C4E7C"/>
    <w:rsid w:val="005C53F5"/>
    <w:rsid w:val="005C5ACC"/>
    <w:rsid w:val="005C6C7C"/>
    <w:rsid w:val="005C7153"/>
    <w:rsid w:val="005C7324"/>
    <w:rsid w:val="005C7C20"/>
    <w:rsid w:val="005D0FF5"/>
    <w:rsid w:val="005D29E8"/>
    <w:rsid w:val="005D3C73"/>
    <w:rsid w:val="005D3E24"/>
    <w:rsid w:val="005D464F"/>
    <w:rsid w:val="005D6074"/>
    <w:rsid w:val="005D60DB"/>
    <w:rsid w:val="005D668B"/>
    <w:rsid w:val="005D689E"/>
    <w:rsid w:val="005D6A2C"/>
    <w:rsid w:val="005D6BFC"/>
    <w:rsid w:val="005D7362"/>
    <w:rsid w:val="005E01F8"/>
    <w:rsid w:val="005E024A"/>
    <w:rsid w:val="005E04F6"/>
    <w:rsid w:val="005E0730"/>
    <w:rsid w:val="005E08F6"/>
    <w:rsid w:val="005E0A68"/>
    <w:rsid w:val="005E0CA6"/>
    <w:rsid w:val="005E16D8"/>
    <w:rsid w:val="005E1FF0"/>
    <w:rsid w:val="005E30A1"/>
    <w:rsid w:val="005E3702"/>
    <w:rsid w:val="005E3970"/>
    <w:rsid w:val="005E40F5"/>
    <w:rsid w:val="005E4241"/>
    <w:rsid w:val="005E452D"/>
    <w:rsid w:val="005E4BCB"/>
    <w:rsid w:val="005E4CE4"/>
    <w:rsid w:val="005E4D75"/>
    <w:rsid w:val="005E4D88"/>
    <w:rsid w:val="005E4E91"/>
    <w:rsid w:val="005E5AEC"/>
    <w:rsid w:val="005E6161"/>
    <w:rsid w:val="005E62BA"/>
    <w:rsid w:val="005E6E02"/>
    <w:rsid w:val="005E6EAE"/>
    <w:rsid w:val="005E7948"/>
    <w:rsid w:val="005E7995"/>
    <w:rsid w:val="005E7F30"/>
    <w:rsid w:val="005F07B5"/>
    <w:rsid w:val="005F10E9"/>
    <w:rsid w:val="005F1664"/>
    <w:rsid w:val="005F226D"/>
    <w:rsid w:val="005F2E15"/>
    <w:rsid w:val="005F3116"/>
    <w:rsid w:val="005F34AE"/>
    <w:rsid w:val="005F34E2"/>
    <w:rsid w:val="005F355B"/>
    <w:rsid w:val="005F374D"/>
    <w:rsid w:val="005F39A3"/>
    <w:rsid w:val="005F4104"/>
    <w:rsid w:val="005F434F"/>
    <w:rsid w:val="005F47D0"/>
    <w:rsid w:val="005F4C3F"/>
    <w:rsid w:val="005F4EC4"/>
    <w:rsid w:val="005F574D"/>
    <w:rsid w:val="005F59C9"/>
    <w:rsid w:val="005F5A2F"/>
    <w:rsid w:val="005F5A73"/>
    <w:rsid w:val="005F5BD8"/>
    <w:rsid w:val="005F5E0D"/>
    <w:rsid w:val="005F647A"/>
    <w:rsid w:val="005F6632"/>
    <w:rsid w:val="005F70D5"/>
    <w:rsid w:val="005F7315"/>
    <w:rsid w:val="005F7425"/>
    <w:rsid w:val="005F7614"/>
    <w:rsid w:val="00600251"/>
    <w:rsid w:val="006003EE"/>
    <w:rsid w:val="00600D7E"/>
    <w:rsid w:val="0060101F"/>
    <w:rsid w:val="006010C6"/>
    <w:rsid w:val="006016A6"/>
    <w:rsid w:val="00601BCA"/>
    <w:rsid w:val="00601BD8"/>
    <w:rsid w:val="00602136"/>
    <w:rsid w:val="00602495"/>
    <w:rsid w:val="00603B0E"/>
    <w:rsid w:val="00603E82"/>
    <w:rsid w:val="00604830"/>
    <w:rsid w:val="00606B85"/>
    <w:rsid w:val="00606D2A"/>
    <w:rsid w:val="00606F0A"/>
    <w:rsid w:val="00606F1E"/>
    <w:rsid w:val="006070AB"/>
    <w:rsid w:val="00607407"/>
    <w:rsid w:val="006075FD"/>
    <w:rsid w:val="006079FB"/>
    <w:rsid w:val="00607E8B"/>
    <w:rsid w:val="006105F6"/>
    <w:rsid w:val="006109BF"/>
    <w:rsid w:val="00610F2A"/>
    <w:rsid w:val="006111F3"/>
    <w:rsid w:val="0061121A"/>
    <w:rsid w:val="00611D31"/>
    <w:rsid w:val="00612368"/>
    <w:rsid w:val="006128E5"/>
    <w:rsid w:val="0061308C"/>
    <w:rsid w:val="006136A2"/>
    <w:rsid w:val="006136F8"/>
    <w:rsid w:val="00615276"/>
    <w:rsid w:val="00616310"/>
    <w:rsid w:val="00616500"/>
    <w:rsid w:val="00616BDD"/>
    <w:rsid w:val="00616EC1"/>
    <w:rsid w:val="0061730C"/>
    <w:rsid w:val="0061747F"/>
    <w:rsid w:val="0061791B"/>
    <w:rsid w:val="006210FE"/>
    <w:rsid w:val="0062140F"/>
    <w:rsid w:val="006219DD"/>
    <w:rsid w:val="00622996"/>
    <w:rsid w:val="0062299C"/>
    <w:rsid w:val="00623455"/>
    <w:rsid w:val="00623AC7"/>
    <w:rsid w:val="006242C1"/>
    <w:rsid w:val="006247E1"/>
    <w:rsid w:val="00624D05"/>
    <w:rsid w:val="00624E2B"/>
    <w:rsid w:val="00625575"/>
    <w:rsid w:val="00625827"/>
    <w:rsid w:val="006262FD"/>
    <w:rsid w:val="00626558"/>
    <w:rsid w:val="00626EBF"/>
    <w:rsid w:val="00627742"/>
    <w:rsid w:val="00627CBF"/>
    <w:rsid w:val="00627F76"/>
    <w:rsid w:val="006302C0"/>
    <w:rsid w:val="006314C9"/>
    <w:rsid w:val="006317B7"/>
    <w:rsid w:val="0063196A"/>
    <w:rsid w:val="0063216C"/>
    <w:rsid w:val="00632B7F"/>
    <w:rsid w:val="00632EFF"/>
    <w:rsid w:val="006337D1"/>
    <w:rsid w:val="00633BCA"/>
    <w:rsid w:val="00633EA6"/>
    <w:rsid w:val="00634036"/>
    <w:rsid w:val="00634AB0"/>
    <w:rsid w:val="006359A7"/>
    <w:rsid w:val="00636121"/>
    <w:rsid w:val="006362DC"/>
    <w:rsid w:val="006365C2"/>
    <w:rsid w:val="00636D95"/>
    <w:rsid w:val="0063701E"/>
    <w:rsid w:val="00637127"/>
    <w:rsid w:val="0063764C"/>
    <w:rsid w:val="006376D8"/>
    <w:rsid w:val="0063789A"/>
    <w:rsid w:val="00637DB3"/>
    <w:rsid w:val="00640138"/>
    <w:rsid w:val="006405CB"/>
    <w:rsid w:val="00640676"/>
    <w:rsid w:val="00641845"/>
    <w:rsid w:val="00641901"/>
    <w:rsid w:val="00642036"/>
    <w:rsid w:val="00642129"/>
    <w:rsid w:val="00643B83"/>
    <w:rsid w:val="00643BA5"/>
    <w:rsid w:val="00643CDE"/>
    <w:rsid w:val="0064427F"/>
    <w:rsid w:val="00644BA2"/>
    <w:rsid w:val="00645826"/>
    <w:rsid w:val="00645C80"/>
    <w:rsid w:val="00645F71"/>
    <w:rsid w:val="006466C6"/>
    <w:rsid w:val="00646936"/>
    <w:rsid w:val="00646F62"/>
    <w:rsid w:val="00647510"/>
    <w:rsid w:val="00647A63"/>
    <w:rsid w:val="0065085B"/>
    <w:rsid w:val="00650FB9"/>
    <w:rsid w:val="00651BE5"/>
    <w:rsid w:val="00651F13"/>
    <w:rsid w:val="00652254"/>
    <w:rsid w:val="0065295C"/>
    <w:rsid w:val="006536BE"/>
    <w:rsid w:val="00653B70"/>
    <w:rsid w:val="00653C50"/>
    <w:rsid w:val="00653C75"/>
    <w:rsid w:val="0065431D"/>
    <w:rsid w:val="0065445B"/>
    <w:rsid w:val="00654679"/>
    <w:rsid w:val="00654C02"/>
    <w:rsid w:val="00654CE6"/>
    <w:rsid w:val="00654CEA"/>
    <w:rsid w:val="006552B9"/>
    <w:rsid w:val="00655AB1"/>
    <w:rsid w:val="00655C4B"/>
    <w:rsid w:val="0065663E"/>
    <w:rsid w:val="00656DCE"/>
    <w:rsid w:val="00657273"/>
    <w:rsid w:val="00657356"/>
    <w:rsid w:val="0065750B"/>
    <w:rsid w:val="0065775C"/>
    <w:rsid w:val="00657816"/>
    <w:rsid w:val="00660350"/>
    <w:rsid w:val="006614D8"/>
    <w:rsid w:val="00661607"/>
    <w:rsid w:val="00661A81"/>
    <w:rsid w:val="0066229C"/>
    <w:rsid w:val="00662BFE"/>
    <w:rsid w:val="00662C31"/>
    <w:rsid w:val="00663487"/>
    <w:rsid w:val="00663509"/>
    <w:rsid w:val="006635B7"/>
    <w:rsid w:val="00663CC1"/>
    <w:rsid w:val="0066400F"/>
    <w:rsid w:val="006640FC"/>
    <w:rsid w:val="00664847"/>
    <w:rsid w:val="0066495B"/>
    <w:rsid w:val="00664BD1"/>
    <w:rsid w:val="00664C58"/>
    <w:rsid w:val="00664FBE"/>
    <w:rsid w:val="00665850"/>
    <w:rsid w:val="00665B2D"/>
    <w:rsid w:val="00665E0D"/>
    <w:rsid w:val="006665A2"/>
    <w:rsid w:val="00666BDF"/>
    <w:rsid w:val="00666D46"/>
    <w:rsid w:val="00666DA7"/>
    <w:rsid w:val="00667859"/>
    <w:rsid w:val="006679DD"/>
    <w:rsid w:val="0067057B"/>
    <w:rsid w:val="00670BF1"/>
    <w:rsid w:val="00670E3C"/>
    <w:rsid w:val="00670F8E"/>
    <w:rsid w:val="00670FD5"/>
    <w:rsid w:val="00671673"/>
    <w:rsid w:val="00671AFD"/>
    <w:rsid w:val="00671C87"/>
    <w:rsid w:val="00672E14"/>
    <w:rsid w:val="00672F5F"/>
    <w:rsid w:val="00673184"/>
    <w:rsid w:val="0067346B"/>
    <w:rsid w:val="00673657"/>
    <w:rsid w:val="00674101"/>
    <w:rsid w:val="006742D7"/>
    <w:rsid w:val="00674435"/>
    <w:rsid w:val="00674FD9"/>
    <w:rsid w:val="00675746"/>
    <w:rsid w:val="00675DFD"/>
    <w:rsid w:val="006763D9"/>
    <w:rsid w:val="00676C9D"/>
    <w:rsid w:val="00677372"/>
    <w:rsid w:val="006775BD"/>
    <w:rsid w:val="00677E4D"/>
    <w:rsid w:val="0068007D"/>
    <w:rsid w:val="00680646"/>
    <w:rsid w:val="006806A9"/>
    <w:rsid w:val="00680D73"/>
    <w:rsid w:val="00680E61"/>
    <w:rsid w:val="00681BC7"/>
    <w:rsid w:val="006824BB"/>
    <w:rsid w:val="006827AF"/>
    <w:rsid w:val="00683418"/>
    <w:rsid w:val="00683890"/>
    <w:rsid w:val="006844C9"/>
    <w:rsid w:val="00685007"/>
    <w:rsid w:val="006855B8"/>
    <w:rsid w:val="00685DE2"/>
    <w:rsid w:val="006863EC"/>
    <w:rsid w:val="0068646E"/>
    <w:rsid w:val="00686889"/>
    <w:rsid w:val="00686EC4"/>
    <w:rsid w:val="00686EF8"/>
    <w:rsid w:val="0068726D"/>
    <w:rsid w:val="00687A57"/>
    <w:rsid w:val="00687EBF"/>
    <w:rsid w:val="00690545"/>
    <w:rsid w:val="00690E3D"/>
    <w:rsid w:val="006915B7"/>
    <w:rsid w:val="00691D15"/>
    <w:rsid w:val="0069257A"/>
    <w:rsid w:val="00692F70"/>
    <w:rsid w:val="00692FBC"/>
    <w:rsid w:val="00692FC0"/>
    <w:rsid w:val="006931EB"/>
    <w:rsid w:val="0069396D"/>
    <w:rsid w:val="006943DF"/>
    <w:rsid w:val="0069443E"/>
    <w:rsid w:val="006946F7"/>
    <w:rsid w:val="00694D7C"/>
    <w:rsid w:val="00694E93"/>
    <w:rsid w:val="00694EC9"/>
    <w:rsid w:val="0069504E"/>
    <w:rsid w:val="006952B0"/>
    <w:rsid w:val="006953D4"/>
    <w:rsid w:val="006959D7"/>
    <w:rsid w:val="00695EB6"/>
    <w:rsid w:val="00695EF9"/>
    <w:rsid w:val="0069656D"/>
    <w:rsid w:val="00697206"/>
    <w:rsid w:val="006A00EC"/>
    <w:rsid w:val="006A13B8"/>
    <w:rsid w:val="006A1D3D"/>
    <w:rsid w:val="006A2137"/>
    <w:rsid w:val="006A2689"/>
    <w:rsid w:val="006A289A"/>
    <w:rsid w:val="006A2F77"/>
    <w:rsid w:val="006A34A9"/>
    <w:rsid w:val="006A37DA"/>
    <w:rsid w:val="006A3A9B"/>
    <w:rsid w:val="006A3E0A"/>
    <w:rsid w:val="006A3F59"/>
    <w:rsid w:val="006A43B9"/>
    <w:rsid w:val="006A4F7F"/>
    <w:rsid w:val="006A5B85"/>
    <w:rsid w:val="006A60E4"/>
    <w:rsid w:val="006A60F9"/>
    <w:rsid w:val="006A6186"/>
    <w:rsid w:val="006A65D8"/>
    <w:rsid w:val="006A68C6"/>
    <w:rsid w:val="006A6D90"/>
    <w:rsid w:val="006A6E21"/>
    <w:rsid w:val="006A6E23"/>
    <w:rsid w:val="006A6FE5"/>
    <w:rsid w:val="006A78A1"/>
    <w:rsid w:val="006A7BF1"/>
    <w:rsid w:val="006A7C01"/>
    <w:rsid w:val="006A7FBB"/>
    <w:rsid w:val="006B0283"/>
    <w:rsid w:val="006B0C60"/>
    <w:rsid w:val="006B0F7C"/>
    <w:rsid w:val="006B1513"/>
    <w:rsid w:val="006B1542"/>
    <w:rsid w:val="006B1F1B"/>
    <w:rsid w:val="006B293A"/>
    <w:rsid w:val="006B3189"/>
    <w:rsid w:val="006B344B"/>
    <w:rsid w:val="006B36D2"/>
    <w:rsid w:val="006B37DF"/>
    <w:rsid w:val="006B410E"/>
    <w:rsid w:val="006B4676"/>
    <w:rsid w:val="006B4A5A"/>
    <w:rsid w:val="006B4B0B"/>
    <w:rsid w:val="006B4FBB"/>
    <w:rsid w:val="006B5FBC"/>
    <w:rsid w:val="006B61CB"/>
    <w:rsid w:val="006B6480"/>
    <w:rsid w:val="006B68EB"/>
    <w:rsid w:val="006B7075"/>
    <w:rsid w:val="006B7435"/>
    <w:rsid w:val="006C045E"/>
    <w:rsid w:val="006C0621"/>
    <w:rsid w:val="006C0D33"/>
    <w:rsid w:val="006C1228"/>
    <w:rsid w:val="006C1640"/>
    <w:rsid w:val="006C224E"/>
    <w:rsid w:val="006C23A5"/>
    <w:rsid w:val="006C29D8"/>
    <w:rsid w:val="006C3500"/>
    <w:rsid w:val="006C3946"/>
    <w:rsid w:val="006C3EA4"/>
    <w:rsid w:val="006C427A"/>
    <w:rsid w:val="006C516A"/>
    <w:rsid w:val="006C56C4"/>
    <w:rsid w:val="006C5CE2"/>
    <w:rsid w:val="006C6425"/>
    <w:rsid w:val="006C6582"/>
    <w:rsid w:val="006C66D9"/>
    <w:rsid w:val="006C68BB"/>
    <w:rsid w:val="006C6A2F"/>
    <w:rsid w:val="006C6CFE"/>
    <w:rsid w:val="006C6F8A"/>
    <w:rsid w:val="006C707B"/>
    <w:rsid w:val="006C7169"/>
    <w:rsid w:val="006C7ECC"/>
    <w:rsid w:val="006D0111"/>
    <w:rsid w:val="006D02B0"/>
    <w:rsid w:val="006D0920"/>
    <w:rsid w:val="006D0BEA"/>
    <w:rsid w:val="006D1115"/>
    <w:rsid w:val="006D1D6A"/>
    <w:rsid w:val="006D1F51"/>
    <w:rsid w:val="006D2FE7"/>
    <w:rsid w:val="006D3006"/>
    <w:rsid w:val="006D302A"/>
    <w:rsid w:val="006D355D"/>
    <w:rsid w:val="006D399C"/>
    <w:rsid w:val="006D3CF1"/>
    <w:rsid w:val="006D3FAD"/>
    <w:rsid w:val="006D4706"/>
    <w:rsid w:val="006D4B03"/>
    <w:rsid w:val="006D4F59"/>
    <w:rsid w:val="006D4FA0"/>
    <w:rsid w:val="006D53F0"/>
    <w:rsid w:val="006D562A"/>
    <w:rsid w:val="006D5946"/>
    <w:rsid w:val="006D5A40"/>
    <w:rsid w:val="006D5AF8"/>
    <w:rsid w:val="006D5D1B"/>
    <w:rsid w:val="006D5DCB"/>
    <w:rsid w:val="006D627D"/>
    <w:rsid w:val="006D62F3"/>
    <w:rsid w:val="006D699D"/>
    <w:rsid w:val="006D6B0F"/>
    <w:rsid w:val="006D6F23"/>
    <w:rsid w:val="006D74F5"/>
    <w:rsid w:val="006D7EDD"/>
    <w:rsid w:val="006D7F5E"/>
    <w:rsid w:val="006D7FEA"/>
    <w:rsid w:val="006E11F6"/>
    <w:rsid w:val="006E14CC"/>
    <w:rsid w:val="006E1520"/>
    <w:rsid w:val="006E29E9"/>
    <w:rsid w:val="006E2A17"/>
    <w:rsid w:val="006E2B37"/>
    <w:rsid w:val="006E30E4"/>
    <w:rsid w:val="006E3C5E"/>
    <w:rsid w:val="006E448B"/>
    <w:rsid w:val="006E4932"/>
    <w:rsid w:val="006E4CE1"/>
    <w:rsid w:val="006E4ECA"/>
    <w:rsid w:val="006E4F97"/>
    <w:rsid w:val="006E5465"/>
    <w:rsid w:val="006E6470"/>
    <w:rsid w:val="006E6C03"/>
    <w:rsid w:val="006E6FC8"/>
    <w:rsid w:val="006E7096"/>
    <w:rsid w:val="006E7170"/>
    <w:rsid w:val="006E76FB"/>
    <w:rsid w:val="006E77BE"/>
    <w:rsid w:val="006E7AA1"/>
    <w:rsid w:val="006E7CD3"/>
    <w:rsid w:val="006E7D81"/>
    <w:rsid w:val="006F0E95"/>
    <w:rsid w:val="006F1017"/>
    <w:rsid w:val="006F10C2"/>
    <w:rsid w:val="006F1FDD"/>
    <w:rsid w:val="006F2135"/>
    <w:rsid w:val="006F2179"/>
    <w:rsid w:val="006F27C5"/>
    <w:rsid w:val="006F308B"/>
    <w:rsid w:val="006F30BC"/>
    <w:rsid w:val="006F36A9"/>
    <w:rsid w:val="006F3768"/>
    <w:rsid w:val="006F3A15"/>
    <w:rsid w:val="006F3D33"/>
    <w:rsid w:val="006F40B5"/>
    <w:rsid w:val="006F4C3E"/>
    <w:rsid w:val="006F4E9E"/>
    <w:rsid w:val="006F57AF"/>
    <w:rsid w:val="006F5A69"/>
    <w:rsid w:val="006F61BD"/>
    <w:rsid w:val="006F6931"/>
    <w:rsid w:val="006F6DEC"/>
    <w:rsid w:val="00700078"/>
    <w:rsid w:val="007006BE"/>
    <w:rsid w:val="007006CC"/>
    <w:rsid w:val="0070126A"/>
    <w:rsid w:val="0070181A"/>
    <w:rsid w:val="0070193F"/>
    <w:rsid w:val="007024C2"/>
    <w:rsid w:val="00702832"/>
    <w:rsid w:val="0070285C"/>
    <w:rsid w:val="00702A7C"/>
    <w:rsid w:val="007032F4"/>
    <w:rsid w:val="00704049"/>
    <w:rsid w:val="00704B2F"/>
    <w:rsid w:val="0070522B"/>
    <w:rsid w:val="00706B2F"/>
    <w:rsid w:val="0070712B"/>
    <w:rsid w:val="00707155"/>
    <w:rsid w:val="00707BCA"/>
    <w:rsid w:val="00707DF3"/>
    <w:rsid w:val="00710739"/>
    <w:rsid w:val="007119F9"/>
    <w:rsid w:val="007122F8"/>
    <w:rsid w:val="00712450"/>
    <w:rsid w:val="0071263D"/>
    <w:rsid w:val="007139C7"/>
    <w:rsid w:val="007139FB"/>
    <w:rsid w:val="0071490E"/>
    <w:rsid w:val="00714BB4"/>
    <w:rsid w:val="00714EC9"/>
    <w:rsid w:val="00714F0A"/>
    <w:rsid w:val="00715668"/>
    <w:rsid w:val="00715678"/>
    <w:rsid w:val="007156F4"/>
    <w:rsid w:val="00715AEE"/>
    <w:rsid w:val="007162EA"/>
    <w:rsid w:val="00716BDF"/>
    <w:rsid w:val="00716CB0"/>
    <w:rsid w:val="007172CB"/>
    <w:rsid w:val="0071799D"/>
    <w:rsid w:val="00717E11"/>
    <w:rsid w:val="00720735"/>
    <w:rsid w:val="00720E46"/>
    <w:rsid w:val="00721470"/>
    <w:rsid w:val="00721AEF"/>
    <w:rsid w:val="00721C9C"/>
    <w:rsid w:val="00721D53"/>
    <w:rsid w:val="00721DDF"/>
    <w:rsid w:val="00722C81"/>
    <w:rsid w:val="00722E3B"/>
    <w:rsid w:val="0072304D"/>
    <w:rsid w:val="0072306E"/>
    <w:rsid w:val="007230E7"/>
    <w:rsid w:val="007234BF"/>
    <w:rsid w:val="007236BD"/>
    <w:rsid w:val="007236C5"/>
    <w:rsid w:val="00723F7E"/>
    <w:rsid w:val="007241A4"/>
    <w:rsid w:val="007241CC"/>
    <w:rsid w:val="00724C51"/>
    <w:rsid w:val="00725274"/>
    <w:rsid w:val="007256E2"/>
    <w:rsid w:val="00725CDC"/>
    <w:rsid w:val="00726115"/>
    <w:rsid w:val="00726618"/>
    <w:rsid w:val="00726C39"/>
    <w:rsid w:val="00726E8F"/>
    <w:rsid w:val="0072704F"/>
    <w:rsid w:val="00727597"/>
    <w:rsid w:val="00727B8F"/>
    <w:rsid w:val="00727F90"/>
    <w:rsid w:val="0073064E"/>
    <w:rsid w:val="00730D5C"/>
    <w:rsid w:val="00730DA1"/>
    <w:rsid w:val="007311FF"/>
    <w:rsid w:val="0073333C"/>
    <w:rsid w:val="0073333D"/>
    <w:rsid w:val="0073383D"/>
    <w:rsid w:val="00734283"/>
    <w:rsid w:val="00734FFC"/>
    <w:rsid w:val="007355D5"/>
    <w:rsid w:val="007356A6"/>
    <w:rsid w:val="00735F3C"/>
    <w:rsid w:val="00735FAF"/>
    <w:rsid w:val="0073631D"/>
    <w:rsid w:val="00736462"/>
    <w:rsid w:val="00737AD4"/>
    <w:rsid w:val="00737F66"/>
    <w:rsid w:val="00737FDE"/>
    <w:rsid w:val="00740EDC"/>
    <w:rsid w:val="007413BF"/>
    <w:rsid w:val="0074167B"/>
    <w:rsid w:val="0074193A"/>
    <w:rsid w:val="00741BE5"/>
    <w:rsid w:val="00741F96"/>
    <w:rsid w:val="0074210E"/>
    <w:rsid w:val="00743D3E"/>
    <w:rsid w:val="00744096"/>
    <w:rsid w:val="00744B1C"/>
    <w:rsid w:val="007450B8"/>
    <w:rsid w:val="00745310"/>
    <w:rsid w:val="007456C1"/>
    <w:rsid w:val="0074583C"/>
    <w:rsid w:val="0074695F"/>
    <w:rsid w:val="00747BE7"/>
    <w:rsid w:val="00747CB0"/>
    <w:rsid w:val="00750098"/>
    <w:rsid w:val="007504F8"/>
    <w:rsid w:val="007514FF"/>
    <w:rsid w:val="00751711"/>
    <w:rsid w:val="00751AFC"/>
    <w:rsid w:val="00751B96"/>
    <w:rsid w:val="00751F32"/>
    <w:rsid w:val="00752CFA"/>
    <w:rsid w:val="0075347A"/>
    <w:rsid w:val="00753529"/>
    <w:rsid w:val="007535AB"/>
    <w:rsid w:val="0075462B"/>
    <w:rsid w:val="0075475B"/>
    <w:rsid w:val="00754F93"/>
    <w:rsid w:val="0075595C"/>
    <w:rsid w:val="00755BB1"/>
    <w:rsid w:val="00755CF9"/>
    <w:rsid w:val="007563CE"/>
    <w:rsid w:val="0075651C"/>
    <w:rsid w:val="00756B7B"/>
    <w:rsid w:val="00756D09"/>
    <w:rsid w:val="007575A1"/>
    <w:rsid w:val="00757D53"/>
    <w:rsid w:val="00760268"/>
    <w:rsid w:val="00760BA5"/>
    <w:rsid w:val="00760C64"/>
    <w:rsid w:val="00761012"/>
    <w:rsid w:val="007612CF"/>
    <w:rsid w:val="007619E4"/>
    <w:rsid w:val="00761B43"/>
    <w:rsid w:val="00763279"/>
    <w:rsid w:val="007635D0"/>
    <w:rsid w:val="0076367F"/>
    <w:rsid w:val="007636A9"/>
    <w:rsid w:val="00763FAC"/>
    <w:rsid w:val="00764132"/>
    <w:rsid w:val="007645E5"/>
    <w:rsid w:val="00764A32"/>
    <w:rsid w:val="00764B0E"/>
    <w:rsid w:val="00764DF0"/>
    <w:rsid w:val="00765621"/>
    <w:rsid w:val="00765C95"/>
    <w:rsid w:val="00765E37"/>
    <w:rsid w:val="0076639B"/>
    <w:rsid w:val="00766AE9"/>
    <w:rsid w:val="00766C1A"/>
    <w:rsid w:val="00767D01"/>
    <w:rsid w:val="00767ED8"/>
    <w:rsid w:val="00770F1C"/>
    <w:rsid w:val="007714FA"/>
    <w:rsid w:val="00771D1E"/>
    <w:rsid w:val="00772176"/>
    <w:rsid w:val="00772B15"/>
    <w:rsid w:val="00772C22"/>
    <w:rsid w:val="00772F3B"/>
    <w:rsid w:val="00772F45"/>
    <w:rsid w:val="00773213"/>
    <w:rsid w:val="007733D1"/>
    <w:rsid w:val="00773D19"/>
    <w:rsid w:val="00774B8D"/>
    <w:rsid w:val="00774C28"/>
    <w:rsid w:val="00774F51"/>
    <w:rsid w:val="0077551C"/>
    <w:rsid w:val="00775F7D"/>
    <w:rsid w:val="007760B1"/>
    <w:rsid w:val="007765D6"/>
    <w:rsid w:val="007766A0"/>
    <w:rsid w:val="00776F7D"/>
    <w:rsid w:val="00777488"/>
    <w:rsid w:val="00780F59"/>
    <w:rsid w:val="007810EF"/>
    <w:rsid w:val="007818B2"/>
    <w:rsid w:val="00781B0D"/>
    <w:rsid w:val="00781DFC"/>
    <w:rsid w:val="0078259D"/>
    <w:rsid w:val="007829A8"/>
    <w:rsid w:val="0078343C"/>
    <w:rsid w:val="007836E8"/>
    <w:rsid w:val="00783B38"/>
    <w:rsid w:val="00784E4F"/>
    <w:rsid w:val="007854A3"/>
    <w:rsid w:val="00785BFF"/>
    <w:rsid w:val="00785EA0"/>
    <w:rsid w:val="007869CA"/>
    <w:rsid w:val="00787E51"/>
    <w:rsid w:val="00787E8F"/>
    <w:rsid w:val="007906AB"/>
    <w:rsid w:val="00790B45"/>
    <w:rsid w:val="00791099"/>
    <w:rsid w:val="0079114F"/>
    <w:rsid w:val="00791591"/>
    <w:rsid w:val="00791756"/>
    <w:rsid w:val="00792104"/>
    <w:rsid w:val="00792369"/>
    <w:rsid w:val="007924CB"/>
    <w:rsid w:val="00793727"/>
    <w:rsid w:val="00793F54"/>
    <w:rsid w:val="00794CA2"/>
    <w:rsid w:val="007953A2"/>
    <w:rsid w:val="007954D3"/>
    <w:rsid w:val="00795832"/>
    <w:rsid w:val="007958AB"/>
    <w:rsid w:val="00795C27"/>
    <w:rsid w:val="0079610B"/>
    <w:rsid w:val="00796B82"/>
    <w:rsid w:val="0079753E"/>
    <w:rsid w:val="007A01B1"/>
    <w:rsid w:val="007A0730"/>
    <w:rsid w:val="007A0FC1"/>
    <w:rsid w:val="007A10AA"/>
    <w:rsid w:val="007A125B"/>
    <w:rsid w:val="007A13AE"/>
    <w:rsid w:val="007A1882"/>
    <w:rsid w:val="007A202C"/>
    <w:rsid w:val="007A21E7"/>
    <w:rsid w:val="007A2B0E"/>
    <w:rsid w:val="007A2D27"/>
    <w:rsid w:val="007A3092"/>
    <w:rsid w:val="007A3CF6"/>
    <w:rsid w:val="007A424F"/>
    <w:rsid w:val="007A4662"/>
    <w:rsid w:val="007A4779"/>
    <w:rsid w:val="007A4E90"/>
    <w:rsid w:val="007A51C2"/>
    <w:rsid w:val="007A5496"/>
    <w:rsid w:val="007A5AC2"/>
    <w:rsid w:val="007A5D94"/>
    <w:rsid w:val="007A61E4"/>
    <w:rsid w:val="007A645B"/>
    <w:rsid w:val="007A65B3"/>
    <w:rsid w:val="007A6700"/>
    <w:rsid w:val="007A69B7"/>
    <w:rsid w:val="007A6DBD"/>
    <w:rsid w:val="007A6FE5"/>
    <w:rsid w:val="007A708F"/>
    <w:rsid w:val="007A7216"/>
    <w:rsid w:val="007A7C26"/>
    <w:rsid w:val="007B0061"/>
    <w:rsid w:val="007B0A18"/>
    <w:rsid w:val="007B0ADC"/>
    <w:rsid w:val="007B12FC"/>
    <w:rsid w:val="007B219F"/>
    <w:rsid w:val="007B26FE"/>
    <w:rsid w:val="007B2CCA"/>
    <w:rsid w:val="007B35DE"/>
    <w:rsid w:val="007B3AE7"/>
    <w:rsid w:val="007B3F89"/>
    <w:rsid w:val="007B4632"/>
    <w:rsid w:val="007B4C2A"/>
    <w:rsid w:val="007B5173"/>
    <w:rsid w:val="007B558A"/>
    <w:rsid w:val="007B5BF1"/>
    <w:rsid w:val="007B6580"/>
    <w:rsid w:val="007B72B3"/>
    <w:rsid w:val="007B7F7A"/>
    <w:rsid w:val="007C04E4"/>
    <w:rsid w:val="007C0E61"/>
    <w:rsid w:val="007C1D9F"/>
    <w:rsid w:val="007C3B6C"/>
    <w:rsid w:val="007C4027"/>
    <w:rsid w:val="007C426A"/>
    <w:rsid w:val="007C4999"/>
    <w:rsid w:val="007C4B7B"/>
    <w:rsid w:val="007C511B"/>
    <w:rsid w:val="007C5362"/>
    <w:rsid w:val="007C5E57"/>
    <w:rsid w:val="007C679A"/>
    <w:rsid w:val="007C6AE9"/>
    <w:rsid w:val="007C6BF4"/>
    <w:rsid w:val="007C723A"/>
    <w:rsid w:val="007C7858"/>
    <w:rsid w:val="007C7A54"/>
    <w:rsid w:val="007D0050"/>
    <w:rsid w:val="007D08D7"/>
    <w:rsid w:val="007D091E"/>
    <w:rsid w:val="007D1023"/>
    <w:rsid w:val="007D1B5D"/>
    <w:rsid w:val="007D2558"/>
    <w:rsid w:val="007D2FC0"/>
    <w:rsid w:val="007D40BE"/>
    <w:rsid w:val="007D4290"/>
    <w:rsid w:val="007D4A2E"/>
    <w:rsid w:val="007D4C47"/>
    <w:rsid w:val="007D538B"/>
    <w:rsid w:val="007D6056"/>
    <w:rsid w:val="007D61A4"/>
    <w:rsid w:val="007D7817"/>
    <w:rsid w:val="007E0510"/>
    <w:rsid w:val="007E0566"/>
    <w:rsid w:val="007E0663"/>
    <w:rsid w:val="007E0CD9"/>
    <w:rsid w:val="007E0F11"/>
    <w:rsid w:val="007E0FF2"/>
    <w:rsid w:val="007E1C3B"/>
    <w:rsid w:val="007E2322"/>
    <w:rsid w:val="007E26E6"/>
    <w:rsid w:val="007E2D09"/>
    <w:rsid w:val="007E32F1"/>
    <w:rsid w:val="007E33A9"/>
    <w:rsid w:val="007E34A3"/>
    <w:rsid w:val="007E3773"/>
    <w:rsid w:val="007E4258"/>
    <w:rsid w:val="007E4866"/>
    <w:rsid w:val="007E5E7A"/>
    <w:rsid w:val="007E6320"/>
    <w:rsid w:val="007E71EB"/>
    <w:rsid w:val="007E7225"/>
    <w:rsid w:val="007E7F98"/>
    <w:rsid w:val="007F006D"/>
    <w:rsid w:val="007F01BD"/>
    <w:rsid w:val="007F07E3"/>
    <w:rsid w:val="007F1016"/>
    <w:rsid w:val="007F118B"/>
    <w:rsid w:val="007F11EC"/>
    <w:rsid w:val="007F17FC"/>
    <w:rsid w:val="007F1EA5"/>
    <w:rsid w:val="007F2796"/>
    <w:rsid w:val="007F27E4"/>
    <w:rsid w:val="007F3425"/>
    <w:rsid w:val="007F38F6"/>
    <w:rsid w:val="007F3D09"/>
    <w:rsid w:val="007F3D0B"/>
    <w:rsid w:val="007F3DA3"/>
    <w:rsid w:val="007F4724"/>
    <w:rsid w:val="007F4EAB"/>
    <w:rsid w:val="007F4F44"/>
    <w:rsid w:val="007F52FE"/>
    <w:rsid w:val="007F53BB"/>
    <w:rsid w:val="007F5467"/>
    <w:rsid w:val="007F5629"/>
    <w:rsid w:val="007F5E53"/>
    <w:rsid w:val="007F617A"/>
    <w:rsid w:val="007F62D5"/>
    <w:rsid w:val="007F6711"/>
    <w:rsid w:val="007F67F1"/>
    <w:rsid w:val="007F6A6D"/>
    <w:rsid w:val="007F6CDA"/>
    <w:rsid w:val="007F6D28"/>
    <w:rsid w:val="007F796D"/>
    <w:rsid w:val="007F7E96"/>
    <w:rsid w:val="00800B43"/>
    <w:rsid w:val="008013CF"/>
    <w:rsid w:val="008016AA"/>
    <w:rsid w:val="008018A9"/>
    <w:rsid w:val="0080275B"/>
    <w:rsid w:val="0080289E"/>
    <w:rsid w:val="00802B79"/>
    <w:rsid w:val="00802DA3"/>
    <w:rsid w:val="00803063"/>
    <w:rsid w:val="008033B6"/>
    <w:rsid w:val="00803594"/>
    <w:rsid w:val="00803693"/>
    <w:rsid w:val="00803DFC"/>
    <w:rsid w:val="008041E4"/>
    <w:rsid w:val="00804E65"/>
    <w:rsid w:val="00805714"/>
    <w:rsid w:val="00806218"/>
    <w:rsid w:val="00806769"/>
    <w:rsid w:val="00806CF3"/>
    <w:rsid w:val="0080709F"/>
    <w:rsid w:val="008076AD"/>
    <w:rsid w:val="00807794"/>
    <w:rsid w:val="00807996"/>
    <w:rsid w:val="0081052D"/>
    <w:rsid w:val="00811610"/>
    <w:rsid w:val="00812743"/>
    <w:rsid w:val="00813001"/>
    <w:rsid w:val="0081320F"/>
    <w:rsid w:val="00813215"/>
    <w:rsid w:val="00813273"/>
    <w:rsid w:val="00813C6B"/>
    <w:rsid w:val="00813CF9"/>
    <w:rsid w:val="00814253"/>
    <w:rsid w:val="00814BE8"/>
    <w:rsid w:val="00814CB5"/>
    <w:rsid w:val="0081512B"/>
    <w:rsid w:val="00815D48"/>
    <w:rsid w:val="00816CD4"/>
    <w:rsid w:val="00817586"/>
    <w:rsid w:val="0081768D"/>
    <w:rsid w:val="00817DE5"/>
    <w:rsid w:val="00817F41"/>
    <w:rsid w:val="008206A7"/>
    <w:rsid w:val="008207ED"/>
    <w:rsid w:val="0082148B"/>
    <w:rsid w:val="00821763"/>
    <w:rsid w:val="008217F2"/>
    <w:rsid w:val="00821A89"/>
    <w:rsid w:val="00821C6C"/>
    <w:rsid w:val="00821DEB"/>
    <w:rsid w:val="00822396"/>
    <w:rsid w:val="00822C8A"/>
    <w:rsid w:val="00822CF1"/>
    <w:rsid w:val="008237BF"/>
    <w:rsid w:val="00823C8A"/>
    <w:rsid w:val="008247A7"/>
    <w:rsid w:val="0082585D"/>
    <w:rsid w:val="008259CE"/>
    <w:rsid w:val="008266B3"/>
    <w:rsid w:val="00826868"/>
    <w:rsid w:val="00826892"/>
    <w:rsid w:val="00826F97"/>
    <w:rsid w:val="008273EA"/>
    <w:rsid w:val="0082763A"/>
    <w:rsid w:val="008277F8"/>
    <w:rsid w:val="00827D9C"/>
    <w:rsid w:val="008308C3"/>
    <w:rsid w:val="008323C0"/>
    <w:rsid w:val="0083304B"/>
    <w:rsid w:val="008331F6"/>
    <w:rsid w:val="00833808"/>
    <w:rsid w:val="008341D8"/>
    <w:rsid w:val="008344AC"/>
    <w:rsid w:val="00834565"/>
    <w:rsid w:val="00834781"/>
    <w:rsid w:val="00834923"/>
    <w:rsid w:val="00834C94"/>
    <w:rsid w:val="00834D34"/>
    <w:rsid w:val="0083504B"/>
    <w:rsid w:val="00835772"/>
    <w:rsid w:val="00836DF6"/>
    <w:rsid w:val="00836E6E"/>
    <w:rsid w:val="00837AF8"/>
    <w:rsid w:val="008410B8"/>
    <w:rsid w:val="0084156C"/>
    <w:rsid w:val="00841935"/>
    <w:rsid w:val="00842284"/>
    <w:rsid w:val="00842B5A"/>
    <w:rsid w:val="00842E01"/>
    <w:rsid w:val="00844088"/>
    <w:rsid w:val="00844580"/>
    <w:rsid w:val="008448E2"/>
    <w:rsid w:val="0084496F"/>
    <w:rsid w:val="008449AD"/>
    <w:rsid w:val="008453A8"/>
    <w:rsid w:val="00845BA9"/>
    <w:rsid w:val="00845F3B"/>
    <w:rsid w:val="008460E1"/>
    <w:rsid w:val="00846173"/>
    <w:rsid w:val="008467BC"/>
    <w:rsid w:val="00846D93"/>
    <w:rsid w:val="00846ED6"/>
    <w:rsid w:val="008509AA"/>
    <w:rsid w:val="00851F60"/>
    <w:rsid w:val="008520E4"/>
    <w:rsid w:val="00852B05"/>
    <w:rsid w:val="00852C2C"/>
    <w:rsid w:val="00853538"/>
    <w:rsid w:val="008537E1"/>
    <w:rsid w:val="0085385F"/>
    <w:rsid w:val="00853C01"/>
    <w:rsid w:val="00853C52"/>
    <w:rsid w:val="00854D79"/>
    <w:rsid w:val="0085587E"/>
    <w:rsid w:val="00855E1D"/>
    <w:rsid w:val="0085639C"/>
    <w:rsid w:val="00856437"/>
    <w:rsid w:val="008569B9"/>
    <w:rsid w:val="00856C45"/>
    <w:rsid w:val="0085753B"/>
    <w:rsid w:val="0085756E"/>
    <w:rsid w:val="00857691"/>
    <w:rsid w:val="008610A9"/>
    <w:rsid w:val="00861625"/>
    <w:rsid w:val="00861BDF"/>
    <w:rsid w:val="00861C5F"/>
    <w:rsid w:val="0086318C"/>
    <w:rsid w:val="00863499"/>
    <w:rsid w:val="00863DF9"/>
    <w:rsid w:val="00864185"/>
    <w:rsid w:val="00864BE0"/>
    <w:rsid w:val="0086562F"/>
    <w:rsid w:val="00865EB7"/>
    <w:rsid w:val="00865FB8"/>
    <w:rsid w:val="00866BBA"/>
    <w:rsid w:val="008674BC"/>
    <w:rsid w:val="008709E2"/>
    <w:rsid w:val="008711FA"/>
    <w:rsid w:val="00871331"/>
    <w:rsid w:val="00871A70"/>
    <w:rsid w:val="00871BF2"/>
    <w:rsid w:val="0087248F"/>
    <w:rsid w:val="00872737"/>
    <w:rsid w:val="00872B07"/>
    <w:rsid w:val="00872E3A"/>
    <w:rsid w:val="00872EAB"/>
    <w:rsid w:val="0087317D"/>
    <w:rsid w:val="00873408"/>
    <w:rsid w:val="008736FB"/>
    <w:rsid w:val="00873AEC"/>
    <w:rsid w:val="00873F86"/>
    <w:rsid w:val="0087402E"/>
    <w:rsid w:val="008742EA"/>
    <w:rsid w:val="00874925"/>
    <w:rsid w:val="008758A8"/>
    <w:rsid w:val="00875AC5"/>
    <w:rsid w:val="0087680D"/>
    <w:rsid w:val="00876C3D"/>
    <w:rsid w:val="00877228"/>
    <w:rsid w:val="0087750B"/>
    <w:rsid w:val="008778C2"/>
    <w:rsid w:val="008778F9"/>
    <w:rsid w:val="00877A78"/>
    <w:rsid w:val="00877B3D"/>
    <w:rsid w:val="00880216"/>
    <w:rsid w:val="0088171E"/>
    <w:rsid w:val="00881ED7"/>
    <w:rsid w:val="00882086"/>
    <w:rsid w:val="00882B0E"/>
    <w:rsid w:val="00882DD0"/>
    <w:rsid w:val="00882F78"/>
    <w:rsid w:val="00883C40"/>
    <w:rsid w:val="00883E6C"/>
    <w:rsid w:val="00883E9B"/>
    <w:rsid w:val="0088477C"/>
    <w:rsid w:val="008847B7"/>
    <w:rsid w:val="00884A85"/>
    <w:rsid w:val="00884E04"/>
    <w:rsid w:val="00885022"/>
    <w:rsid w:val="0088703B"/>
    <w:rsid w:val="00887946"/>
    <w:rsid w:val="00890365"/>
    <w:rsid w:val="008906FA"/>
    <w:rsid w:val="008907C6"/>
    <w:rsid w:val="00890CAF"/>
    <w:rsid w:val="00891386"/>
    <w:rsid w:val="00891498"/>
    <w:rsid w:val="00891BF9"/>
    <w:rsid w:val="0089206C"/>
    <w:rsid w:val="0089260A"/>
    <w:rsid w:val="008927ED"/>
    <w:rsid w:val="00892800"/>
    <w:rsid w:val="00893A99"/>
    <w:rsid w:val="00893B5E"/>
    <w:rsid w:val="00893BF2"/>
    <w:rsid w:val="00893DFB"/>
    <w:rsid w:val="00893EDE"/>
    <w:rsid w:val="008943D1"/>
    <w:rsid w:val="008945EA"/>
    <w:rsid w:val="00894E96"/>
    <w:rsid w:val="00895A5B"/>
    <w:rsid w:val="008965AB"/>
    <w:rsid w:val="008966D5"/>
    <w:rsid w:val="00896C50"/>
    <w:rsid w:val="008A0C04"/>
    <w:rsid w:val="008A0EDD"/>
    <w:rsid w:val="008A12F3"/>
    <w:rsid w:val="008A25A9"/>
    <w:rsid w:val="008A293F"/>
    <w:rsid w:val="008A2B50"/>
    <w:rsid w:val="008A2F59"/>
    <w:rsid w:val="008A2FE7"/>
    <w:rsid w:val="008A31F0"/>
    <w:rsid w:val="008A3421"/>
    <w:rsid w:val="008A3843"/>
    <w:rsid w:val="008A387C"/>
    <w:rsid w:val="008A3A27"/>
    <w:rsid w:val="008A4444"/>
    <w:rsid w:val="008A50F0"/>
    <w:rsid w:val="008A5215"/>
    <w:rsid w:val="008A5CAA"/>
    <w:rsid w:val="008A6495"/>
    <w:rsid w:val="008A66FB"/>
    <w:rsid w:val="008A6C85"/>
    <w:rsid w:val="008A718C"/>
    <w:rsid w:val="008A73F8"/>
    <w:rsid w:val="008A74E3"/>
    <w:rsid w:val="008A7597"/>
    <w:rsid w:val="008A7B10"/>
    <w:rsid w:val="008A7CB4"/>
    <w:rsid w:val="008A7F00"/>
    <w:rsid w:val="008B00A0"/>
    <w:rsid w:val="008B0100"/>
    <w:rsid w:val="008B018D"/>
    <w:rsid w:val="008B01F1"/>
    <w:rsid w:val="008B0461"/>
    <w:rsid w:val="008B0D53"/>
    <w:rsid w:val="008B1820"/>
    <w:rsid w:val="008B1871"/>
    <w:rsid w:val="008B1B0B"/>
    <w:rsid w:val="008B1B58"/>
    <w:rsid w:val="008B25CE"/>
    <w:rsid w:val="008B2FF4"/>
    <w:rsid w:val="008B3891"/>
    <w:rsid w:val="008B3E13"/>
    <w:rsid w:val="008B3ED2"/>
    <w:rsid w:val="008B43A7"/>
    <w:rsid w:val="008B4E4A"/>
    <w:rsid w:val="008B522E"/>
    <w:rsid w:val="008B5760"/>
    <w:rsid w:val="008B5B8F"/>
    <w:rsid w:val="008B627F"/>
    <w:rsid w:val="008B65B0"/>
    <w:rsid w:val="008B661B"/>
    <w:rsid w:val="008B6AF5"/>
    <w:rsid w:val="008B6E6E"/>
    <w:rsid w:val="008B6EA3"/>
    <w:rsid w:val="008B70BC"/>
    <w:rsid w:val="008C0462"/>
    <w:rsid w:val="008C0623"/>
    <w:rsid w:val="008C1435"/>
    <w:rsid w:val="008C1C36"/>
    <w:rsid w:val="008C1E5B"/>
    <w:rsid w:val="008C20A1"/>
    <w:rsid w:val="008C251A"/>
    <w:rsid w:val="008C2783"/>
    <w:rsid w:val="008C2979"/>
    <w:rsid w:val="008C3F01"/>
    <w:rsid w:val="008C423E"/>
    <w:rsid w:val="008C472E"/>
    <w:rsid w:val="008C5298"/>
    <w:rsid w:val="008C62A0"/>
    <w:rsid w:val="008C6372"/>
    <w:rsid w:val="008C664B"/>
    <w:rsid w:val="008C6708"/>
    <w:rsid w:val="008C6D74"/>
    <w:rsid w:val="008C752A"/>
    <w:rsid w:val="008C754F"/>
    <w:rsid w:val="008C7901"/>
    <w:rsid w:val="008D0488"/>
    <w:rsid w:val="008D0CA0"/>
    <w:rsid w:val="008D0D93"/>
    <w:rsid w:val="008D148D"/>
    <w:rsid w:val="008D160A"/>
    <w:rsid w:val="008D191A"/>
    <w:rsid w:val="008D1C8F"/>
    <w:rsid w:val="008D1F28"/>
    <w:rsid w:val="008D1FCD"/>
    <w:rsid w:val="008D22E9"/>
    <w:rsid w:val="008D24DB"/>
    <w:rsid w:val="008D2540"/>
    <w:rsid w:val="008D42F6"/>
    <w:rsid w:val="008D4385"/>
    <w:rsid w:val="008D4A8E"/>
    <w:rsid w:val="008D53E8"/>
    <w:rsid w:val="008D57D0"/>
    <w:rsid w:val="008D589C"/>
    <w:rsid w:val="008D61B4"/>
    <w:rsid w:val="008D6A4F"/>
    <w:rsid w:val="008D6B54"/>
    <w:rsid w:val="008D6BE8"/>
    <w:rsid w:val="008D7393"/>
    <w:rsid w:val="008E0ACD"/>
    <w:rsid w:val="008E0C1B"/>
    <w:rsid w:val="008E11EA"/>
    <w:rsid w:val="008E11F8"/>
    <w:rsid w:val="008E1D70"/>
    <w:rsid w:val="008E1E0F"/>
    <w:rsid w:val="008E1E3E"/>
    <w:rsid w:val="008E3202"/>
    <w:rsid w:val="008E3300"/>
    <w:rsid w:val="008E411A"/>
    <w:rsid w:val="008E438B"/>
    <w:rsid w:val="008E448E"/>
    <w:rsid w:val="008E4F93"/>
    <w:rsid w:val="008E5269"/>
    <w:rsid w:val="008E552C"/>
    <w:rsid w:val="008E59EF"/>
    <w:rsid w:val="008E5D8E"/>
    <w:rsid w:val="008E5E2B"/>
    <w:rsid w:val="008E5FEB"/>
    <w:rsid w:val="008E6B91"/>
    <w:rsid w:val="008E70BE"/>
    <w:rsid w:val="008E72C7"/>
    <w:rsid w:val="008E7391"/>
    <w:rsid w:val="008E73C0"/>
    <w:rsid w:val="008E744C"/>
    <w:rsid w:val="008F1583"/>
    <w:rsid w:val="008F17BC"/>
    <w:rsid w:val="008F18CC"/>
    <w:rsid w:val="008F19A4"/>
    <w:rsid w:val="008F2069"/>
    <w:rsid w:val="008F215B"/>
    <w:rsid w:val="008F2C38"/>
    <w:rsid w:val="008F3466"/>
    <w:rsid w:val="008F3703"/>
    <w:rsid w:val="008F38D8"/>
    <w:rsid w:val="008F3EB7"/>
    <w:rsid w:val="008F412E"/>
    <w:rsid w:val="008F4944"/>
    <w:rsid w:val="008F4952"/>
    <w:rsid w:val="008F4ECF"/>
    <w:rsid w:val="008F5726"/>
    <w:rsid w:val="008F57A7"/>
    <w:rsid w:val="008F582E"/>
    <w:rsid w:val="008F5EAF"/>
    <w:rsid w:val="008F64A5"/>
    <w:rsid w:val="008F674F"/>
    <w:rsid w:val="008F6A70"/>
    <w:rsid w:val="008F76AE"/>
    <w:rsid w:val="008F7C81"/>
    <w:rsid w:val="009000B6"/>
    <w:rsid w:val="00900A57"/>
    <w:rsid w:val="00901442"/>
    <w:rsid w:val="00901AFA"/>
    <w:rsid w:val="009020A7"/>
    <w:rsid w:val="00902390"/>
    <w:rsid w:val="00902491"/>
    <w:rsid w:val="009026DB"/>
    <w:rsid w:val="0090330F"/>
    <w:rsid w:val="00903B02"/>
    <w:rsid w:val="00903EBD"/>
    <w:rsid w:val="00903F05"/>
    <w:rsid w:val="009045FF"/>
    <w:rsid w:val="00904AA7"/>
    <w:rsid w:val="009052B5"/>
    <w:rsid w:val="009053C7"/>
    <w:rsid w:val="009055F4"/>
    <w:rsid w:val="00905794"/>
    <w:rsid w:val="00905BB7"/>
    <w:rsid w:val="00905C11"/>
    <w:rsid w:val="00905D17"/>
    <w:rsid w:val="00905EA1"/>
    <w:rsid w:val="00906556"/>
    <w:rsid w:val="009100B4"/>
    <w:rsid w:val="009103FF"/>
    <w:rsid w:val="00910B65"/>
    <w:rsid w:val="00910C47"/>
    <w:rsid w:val="0091112A"/>
    <w:rsid w:val="009112B5"/>
    <w:rsid w:val="009118C5"/>
    <w:rsid w:val="00912179"/>
    <w:rsid w:val="0091325C"/>
    <w:rsid w:val="0091370A"/>
    <w:rsid w:val="0091392A"/>
    <w:rsid w:val="009140D4"/>
    <w:rsid w:val="009145D8"/>
    <w:rsid w:val="00914887"/>
    <w:rsid w:val="00915546"/>
    <w:rsid w:val="00916313"/>
    <w:rsid w:val="009176C7"/>
    <w:rsid w:val="00917E1B"/>
    <w:rsid w:val="00920186"/>
    <w:rsid w:val="00920640"/>
    <w:rsid w:val="00920B18"/>
    <w:rsid w:val="00920CA6"/>
    <w:rsid w:val="0092118B"/>
    <w:rsid w:val="00921AD2"/>
    <w:rsid w:val="00922551"/>
    <w:rsid w:val="00922C40"/>
    <w:rsid w:val="009247FA"/>
    <w:rsid w:val="009248EA"/>
    <w:rsid w:val="00924B26"/>
    <w:rsid w:val="00925299"/>
    <w:rsid w:val="0092571D"/>
    <w:rsid w:val="00925823"/>
    <w:rsid w:val="00925BB1"/>
    <w:rsid w:val="00925FB6"/>
    <w:rsid w:val="009263C3"/>
    <w:rsid w:val="00927A36"/>
    <w:rsid w:val="00927AA7"/>
    <w:rsid w:val="00927DFD"/>
    <w:rsid w:val="0093069E"/>
    <w:rsid w:val="00930996"/>
    <w:rsid w:val="00930BD8"/>
    <w:rsid w:val="00930FA3"/>
    <w:rsid w:val="009317B3"/>
    <w:rsid w:val="00931D2D"/>
    <w:rsid w:val="00933152"/>
    <w:rsid w:val="009331EF"/>
    <w:rsid w:val="0093323E"/>
    <w:rsid w:val="009333F7"/>
    <w:rsid w:val="0093366C"/>
    <w:rsid w:val="009343FB"/>
    <w:rsid w:val="00934431"/>
    <w:rsid w:val="009345A3"/>
    <w:rsid w:val="00934A00"/>
    <w:rsid w:val="00934E38"/>
    <w:rsid w:val="0093624F"/>
    <w:rsid w:val="009365A7"/>
    <w:rsid w:val="00936ABA"/>
    <w:rsid w:val="00936ADC"/>
    <w:rsid w:val="00940ACA"/>
    <w:rsid w:val="00940D91"/>
    <w:rsid w:val="0094151C"/>
    <w:rsid w:val="00942315"/>
    <w:rsid w:val="00942614"/>
    <w:rsid w:val="00943637"/>
    <w:rsid w:val="00943C67"/>
    <w:rsid w:val="00943CD3"/>
    <w:rsid w:val="00943F87"/>
    <w:rsid w:val="00944166"/>
    <w:rsid w:val="009449BD"/>
    <w:rsid w:val="00944CA8"/>
    <w:rsid w:val="00944F91"/>
    <w:rsid w:val="00945259"/>
    <w:rsid w:val="00945A20"/>
    <w:rsid w:val="00945F65"/>
    <w:rsid w:val="00946658"/>
    <w:rsid w:val="00946E2C"/>
    <w:rsid w:val="00946F32"/>
    <w:rsid w:val="0094731A"/>
    <w:rsid w:val="0094748C"/>
    <w:rsid w:val="0094775B"/>
    <w:rsid w:val="009501C0"/>
    <w:rsid w:val="00950507"/>
    <w:rsid w:val="00951424"/>
    <w:rsid w:val="0095191F"/>
    <w:rsid w:val="00951A75"/>
    <w:rsid w:val="00952768"/>
    <w:rsid w:val="00952F94"/>
    <w:rsid w:val="009540C5"/>
    <w:rsid w:val="0095443F"/>
    <w:rsid w:val="0095464B"/>
    <w:rsid w:val="00954A51"/>
    <w:rsid w:val="00954B7E"/>
    <w:rsid w:val="00955334"/>
    <w:rsid w:val="00955D6B"/>
    <w:rsid w:val="00956728"/>
    <w:rsid w:val="00956DA5"/>
    <w:rsid w:val="009574BA"/>
    <w:rsid w:val="0096053F"/>
    <w:rsid w:val="00960C14"/>
    <w:rsid w:val="0096142B"/>
    <w:rsid w:val="00961D52"/>
    <w:rsid w:val="00961F2D"/>
    <w:rsid w:val="00962A54"/>
    <w:rsid w:val="00962A86"/>
    <w:rsid w:val="0096328E"/>
    <w:rsid w:val="00963705"/>
    <w:rsid w:val="00963AEC"/>
    <w:rsid w:val="00963C8E"/>
    <w:rsid w:val="00964139"/>
    <w:rsid w:val="00964FA7"/>
    <w:rsid w:val="009650AB"/>
    <w:rsid w:val="009659EC"/>
    <w:rsid w:val="00965C2B"/>
    <w:rsid w:val="00967432"/>
    <w:rsid w:val="00967715"/>
    <w:rsid w:val="009679C0"/>
    <w:rsid w:val="00967CFE"/>
    <w:rsid w:val="00970C85"/>
    <w:rsid w:val="00970F3F"/>
    <w:rsid w:val="009711C8"/>
    <w:rsid w:val="009712D4"/>
    <w:rsid w:val="00971689"/>
    <w:rsid w:val="00971821"/>
    <w:rsid w:val="0097196A"/>
    <w:rsid w:val="00972BC2"/>
    <w:rsid w:val="00972F56"/>
    <w:rsid w:val="009730D0"/>
    <w:rsid w:val="00973AC2"/>
    <w:rsid w:val="00973FDB"/>
    <w:rsid w:val="0097439F"/>
    <w:rsid w:val="009753B8"/>
    <w:rsid w:val="00975468"/>
    <w:rsid w:val="00975F2A"/>
    <w:rsid w:val="00975F4E"/>
    <w:rsid w:val="0097600F"/>
    <w:rsid w:val="009764EF"/>
    <w:rsid w:val="00976CEB"/>
    <w:rsid w:val="00977151"/>
    <w:rsid w:val="00980195"/>
    <w:rsid w:val="00980A10"/>
    <w:rsid w:val="009819EA"/>
    <w:rsid w:val="009820EC"/>
    <w:rsid w:val="009826EF"/>
    <w:rsid w:val="00983016"/>
    <w:rsid w:val="00983643"/>
    <w:rsid w:val="00983757"/>
    <w:rsid w:val="00983AAE"/>
    <w:rsid w:val="009849DE"/>
    <w:rsid w:val="00986140"/>
    <w:rsid w:val="009862AA"/>
    <w:rsid w:val="00987A7F"/>
    <w:rsid w:val="00987C1A"/>
    <w:rsid w:val="00987E8C"/>
    <w:rsid w:val="00990B6F"/>
    <w:rsid w:val="009913EE"/>
    <w:rsid w:val="00991EFF"/>
    <w:rsid w:val="009921B0"/>
    <w:rsid w:val="0099247B"/>
    <w:rsid w:val="009925B6"/>
    <w:rsid w:val="00993390"/>
    <w:rsid w:val="0099386A"/>
    <w:rsid w:val="00993887"/>
    <w:rsid w:val="00993B9E"/>
    <w:rsid w:val="00993D8C"/>
    <w:rsid w:val="00994369"/>
    <w:rsid w:val="0099437B"/>
    <w:rsid w:val="0099457F"/>
    <w:rsid w:val="00994D08"/>
    <w:rsid w:val="009950EF"/>
    <w:rsid w:val="0099511E"/>
    <w:rsid w:val="00995239"/>
    <w:rsid w:val="0099598B"/>
    <w:rsid w:val="009961B8"/>
    <w:rsid w:val="00996350"/>
    <w:rsid w:val="009968D3"/>
    <w:rsid w:val="009970A9"/>
    <w:rsid w:val="009979E6"/>
    <w:rsid w:val="00997D21"/>
    <w:rsid w:val="00997E79"/>
    <w:rsid w:val="009A0ADD"/>
    <w:rsid w:val="009A0BA8"/>
    <w:rsid w:val="009A0CC3"/>
    <w:rsid w:val="009A0EBD"/>
    <w:rsid w:val="009A0F90"/>
    <w:rsid w:val="009A10BA"/>
    <w:rsid w:val="009A1345"/>
    <w:rsid w:val="009A2047"/>
    <w:rsid w:val="009A2126"/>
    <w:rsid w:val="009A24BA"/>
    <w:rsid w:val="009A298A"/>
    <w:rsid w:val="009A2F75"/>
    <w:rsid w:val="009A3222"/>
    <w:rsid w:val="009A33B5"/>
    <w:rsid w:val="009A3404"/>
    <w:rsid w:val="009A3716"/>
    <w:rsid w:val="009A3DD0"/>
    <w:rsid w:val="009A3F46"/>
    <w:rsid w:val="009A44AD"/>
    <w:rsid w:val="009A5339"/>
    <w:rsid w:val="009A5845"/>
    <w:rsid w:val="009A5F53"/>
    <w:rsid w:val="009A640F"/>
    <w:rsid w:val="009A6D19"/>
    <w:rsid w:val="009A7194"/>
    <w:rsid w:val="009A7F29"/>
    <w:rsid w:val="009B0347"/>
    <w:rsid w:val="009B034D"/>
    <w:rsid w:val="009B04A3"/>
    <w:rsid w:val="009B0CC0"/>
    <w:rsid w:val="009B1397"/>
    <w:rsid w:val="009B344F"/>
    <w:rsid w:val="009B38DD"/>
    <w:rsid w:val="009B552C"/>
    <w:rsid w:val="009B5899"/>
    <w:rsid w:val="009B5E2E"/>
    <w:rsid w:val="009B6112"/>
    <w:rsid w:val="009B74DD"/>
    <w:rsid w:val="009B750B"/>
    <w:rsid w:val="009B7611"/>
    <w:rsid w:val="009C0EED"/>
    <w:rsid w:val="009C10D9"/>
    <w:rsid w:val="009C14A9"/>
    <w:rsid w:val="009C15D0"/>
    <w:rsid w:val="009C1666"/>
    <w:rsid w:val="009C17A8"/>
    <w:rsid w:val="009C1B07"/>
    <w:rsid w:val="009C1D43"/>
    <w:rsid w:val="009C20D2"/>
    <w:rsid w:val="009C23E9"/>
    <w:rsid w:val="009C277F"/>
    <w:rsid w:val="009C2BB9"/>
    <w:rsid w:val="009C3238"/>
    <w:rsid w:val="009C3690"/>
    <w:rsid w:val="009C3D69"/>
    <w:rsid w:val="009C4A39"/>
    <w:rsid w:val="009C51F4"/>
    <w:rsid w:val="009C529A"/>
    <w:rsid w:val="009C5991"/>
    <w:rsid w:val="009C5B6C"/>
    <w:rsid w:val="009C5D24"/>
    <w:rsid w:val="009C6499"/>
    <w:rsid w:val="009C730D"/>
    <w:rsid w:val="009C797A"/>
    <w:rsid w:val="009C7BBF"/>
    <w:rsid w:val="009D0463"/>
    <w:rsid w:val="009D07F6"/>
    <w:rsid w:val="009D0E80"/>
    <w:rsid w:val="009D0FA6"/>
    <w:rsid w:val="009D1424"/>
    <w:rsid w:val="009D1A36"/>
    <w:rsid w:val="009D1B7B"/>
    <w:rsid w:val="009D244A"/>
    <w:rsid w:val="009D2771"/>
    <w:rsid w:val="009D2A8B"/>
    <w:rsid w:val="009D2D0B"/>
    <w:rsid w:val="009D3475"/>
    <w:rsid w:val="009D3821"/>
    <w:rsid w:val="009D4132"/>
    <w:rsid w:val="009D422C"/>
    <w:rsid w:val="009D4C58"/>
    <w:rsid w:val="009D55DB"/>
    <w:rsid w:val="009D604E"/>
    <w:rsid w:val="009D664D"/>
    <w:rsid w:val="009D6C68"/>
    <w:rsid w:val="009D6EFC"/>
    <w:rsid w:val="009D7567"/>
    <w:rsid w:val="009D78DC"/>
    <w:rsid w:val="009D7902"/>
    <w:rsid w:val="009D7DB2"/>
    <w:rsid w:val="009E0231"/>
    <w:rsid w:val="009E0620"/>
    <w:rsid w:val="009E15CD"/>
    <w:rsid w:val="009E1ADD"/>
    <w:rsid w:val="009E283E"/>
    <w:rsid w:val="009E2C55"/>
    <w:rsid w:val="009E2DDB"/>
    <w:rsid w:val="009E3932"/>
    <w:rsid w:val="009E3AD8"/>
    <w:rsid w:val="009E43C8"/>
    <w:rsid w:val="009E4AE7"/>
    <w:rsid w:val="009E5FCD"/>
    <w:rsid w:val="009E5FD4"/>
    <w:rsid w:val="009E5FEE"/>
    <w:rsid w:val="009E6860"/>
    <w:rsid w:val="009E700B"/>
    <w:rsid w:val="009E73DF"/>
    <w:rsid w:val="009E7536"/>
    <w:rsid w:val="009E7806"/>
    <w:rsid w:val="009E78E6"/>
    <w:rsid w:val="009E7AE3"/>
    <w:rsid w:val="009F02E7"/>
    <w:rsid w:val="009F04FD"/>
    <w:rsid w:val="009F06B2"/>
    <w:rsid w:val="009F0887"/>
    <w:rsid w:val="009F08FB"/>
    <w:rsid w:val="009F1021"/>
    <w:rsid w:val="009F1C1E"/>
    <w:rsid w:val="009F2138"/>
    <w:rsid w:val="009F216F"/>
    <w:rsid w:val="009F2D05"/>
    <w:rsid w:val="009F2D8A"/>
    <w:rsid w:val="009F37E8"/>
    <w:rsid w:val="009F3D4A"/>
    <w:rsid w:val="009F4413"/>
    <w:rsid w:val="009F491B"/>
    <w:rsid w:val="009F511C"/>
    <w:rsid w:val="009F5F9E"/>
    <w:rsid w:val="009F602C"/>
    <w:rsid w:val="009F6288"/>
    <w:rsid w:val="009F68CC"/>
    <w:rsid w:val="009F6EE9"/>
    <w:rsid w:val="009F72B1"/>
    <w:rsid w:val="009F7482"/>
    <w:rsid w:val="009F7ADE"/>
    <w:rsid w:val="009F7FD9"/>
    <w:rsid w:val="00A00347"/>
    <w:rsid w:val="00A0147E"/>
    <w:rsid w:val="00A01C57"/>
    <w:rsid w:val="00A02355"/>
    <w:rsid w:val="00A02BA8"/>
    <w:rsid w:val="00A02DE5"/>
    <w:rsid w:val="00A02F5E"/>
    <w:rsid w:val="00A0363A"/>
    <w:rsid w:val="00A0372A"/>
    <w:rsid w:val="00A037CF"/>
    <w:rsid w:val="00A03D8B"/>
    <w:rsid w:val="00A0403E"/>
    <w:rsid w:val="00A040F1"/>
    <w:rsid w:val="00A04455"/>
    <w:rsid w:val="00A04C5D"/>
    <w:rsid w:val="00A04DBE"/>
    <w:rsid w:val="00A055A8"/>
    <w:rsid w:val="00A05941"/>
    <w:rsid w:val="00A069E5"/>
    <w:rsid w:val="00A06E04"/>
    <w:rsid w:val="00A07A5D"/>
    <w:rsid w:val="00A10274"/>
    <w:rsid w:val="00A1077C"/>
    <w:rsid w:val="00A10D9B"/>
    <w:rsid w:val="00A10EAA"/>
    <w:rsid w:val="00A11D74"/>
    <w:rsid w:val="00A12319"/>
    <w:rsid w:val="00A126B9"/>
    <w:rsid w:val="00A1315A"/>
    <w:rsid w:val="00A13360"/>
    <w:rsid w:val="00A133E8"/>
    <w:rsid w:val="00A13F38"/>
    <w:rsid w:val="00A14094"/>
    <w:rsid w:val="00A1413A"/>
    <w:rsid w:val="00A142C0"/>
    <w:rsid w:val="00A153C7"/>
    <w:rsid w:val="00A153E0"/>
    <w:rsid w:val="00A157BF"/>
    <w:rsid w:val="00A15944"/>
    <w:rsid w:val="00A15EC9"/>
    <w:rsid w:val="00A16094"/>
    <w:rsid w:val="00A16391"/>
    <w:rsid w:val="00A176F6"/>
    <w:rsid w:val="00A17798"/>
    <w:rsid w:val="00A17803"/>
    <w:rsid w:val="00A178A8"/>
    <w:rsid w:val="00A17BF3"/>
    <w:rsid w:val="00A202BC"/>
    <w:rsid w:val="00A20434"/>
    <w:rsid w:val="00A2058E"/>
    <w:rsid w:val="00A21337"/>
    <w:rsid w:val="00A21806"/>
    <w:rsid w:val="00A21ED9"/>
    <w:rsid w:val="00A23D5F"/>
    <w:rsid w:val="00A24031"/>
    <w:rsid w:val="00A2442A"/>
    <w:rsid w:val="00A24B72"/>
    <w:rsid w:val="00A24E6E"/>
    <w:rsid w:val="00A254F1"/>
    <w:rsid w:val="00A25ED5"/>
    <w:rsid w:val="00A26053"/>
    <w:rsid w:val="00A26BE4"/>
    <w:rsid w:val="00A26D5F"/>
    <w:rsid w:val="00A27806"/>
    <w:rsid w:val="00A27E5C"/>
    <w:rsid w:val="00A3072A"/>
    <w:rsid w:val="00A30C94"/>
    <w:rsid w:val="00A31519"/>
    <w:rsid w:val="00A31AEB"/>
    <w:rsid w:val="00A31B9B"/>
    <w:rsid w:val="00A31F79"/>
    <w:rsid w:val="00A33A20"/>
    <w:rsid w:val="00A33A7A"/>
    <w:rsid w:val="00A33C30"/>
    <w:rsid w:val="00A3446A"/>
    <w:rsid w:val="00A35674"/>
    <w:rsid w:val="00A36398"/>
    <w:rsid w:val="00A3670B"/>
    <w:rsid w:val="00A3698B"/>
    <w:rsid w:val="00A37CD9"/>
    <w:rsid w:val="00A37F1C"/>
    <w:rsid w:val="00A37FB6"/>
    <w:rsid w:val="00A408FB"/>
    <w:rsid w:val="00A40AA5"/>
    <w:rsid w:val="00A40D0C"/>
    <w:rsid w:val="00A4102C"/>
    <w:rsid w:val="00A411C1"/>
    <w:rsid w:val="00A411CA"/>
    <w:rsid w:val="00A417B0"/>
    <w:rsid w:val="00A42234"/>
    <w:rsid w:val="00A425D7"/>
    <w:rsid w:val="00A42CE8"/>
    <w:rsid w:val="00A430EF"/>
    <w:rsid w:val="00A436A5"/>
    <w:rsid w:val="00A436B0"/>
    <w:rsid w:val="00A43B5C"/>
    <w:rsid w:val="00A446B0"/>
    <w:rsid w:val="00A446CF"/>
    <w:rsid w:val="00A448B5"/>
    <w:rsid w:val="00A44E25"/>
    <w:rsid w:val="00A455D4"/>
    <w:rsid w:val="00A4566A"/>
    <w:rsid w:val="00A456AD"/>
    <w:rsid w:val="00A457F7"/>
    <w:rsid w:val="00A45AEE"/>
    <w:rsid w:val="00A46337"/>
    <w:rsid w:val="00A468B0"/>
    <w:rsid w:val="00A469E1"/>
    <w:rsid w:val="00A46C98"/>
    <w:rsid w:val="00A47C12"/>
    <w:rsid w:val="00A504C7"/>
    <w:rsid w:val="00A50B41"/>
    <w:rsid w:val="00A520B6"/>
    <w:rsid w:val="00A5256A"/>
    <w:rsid w:val="00A52F5E"/>
    <w:rsid w:val="00A53AA2"/>
    <w:rsid w:val="00A53C84"/>
    <w:rsid w:val="00A53E47"/>
    <w:rsid w:val="00A54C83"/>
    <w:rsid w:val="00A55D9C"/>
    <w:rsid w:val="00A55E25"/>
    <w:rsid w:val="00A572B0"/>
    <w:rsid w:val="00A573F9"/>
    <w:rsid w:val="00A57AFF"/>
    <w:rsid w:val="00A57F4E"/>
    <w:rsid w:val="00A608C1"/>
    <w:rsid w:val="00A60C45"/>
    <w:rsid w:val="00A60FEA"/>
    <w:rsid w:val="00A613D6"/>
    <w:rsid w:val="00A6164A"/>
    <w:rsid w:val="00A61F2C"/>
    <w:rsid w:val="00A620A8"/>
    <w:rsid w:val="00A6227D"/>
    <w:rsid w:val="00A6296B"/>
    <w:rsid w:val="00A62B4F"/>
    <w:rsid w:val="00A632C7"/>
    <w:rsid w:val="00A635A4"/>
    <w:rsid w:val="00A63620"/>
    <w:rsid w:val="00A636B1"/>
    <w:rsid w:val="00A63F52"/>
    <w:rsid w:val="00A63FB5"/>
    <w:rsid w:val="00A649DA"/>
    <w:rsid w:val="00A64FE8"/>
    <w:rsid w:val="00A65503"/>
    <w:rsid w:val="00A66939"/>
    <w:rsid w:val="00A66BB0"/>
    <w:rsid w:val="00A67744"/>
    <w:rsid w:val="00A678BC"/>
    <w:rsid w:val="00A67D59"/>
    <w:rsid w:val="00A7018B"/>
    <w:rsid w:val="00A70B73"/>
    <w:rsid w:val="00A71F36"/>
    <w:rsid w:val="00A72633"/>
    <w:rsid w:val="00A728BD"/>
    <w:rsid w:val="00A729DA"/>
    <w:rsid w:val="00A7338A"/>
    <w:rsid w:val="00A737B7"/>
    <w:rsid w:val="00A74C05"/>
    <w:rsid w:val="00A7548D"/>
    <w:rsid w:val="00A759F6"/>
    <w:rsid w:val="00A75A86"/>
    <w:rsid w:val="00A75B21"/>
    <w:rsid w:val="00A75E8B"/>
    <w:rsid w:val="00A7623B"/>
    <w:rsid w:val="00A767D9"/>
    <w:rsid w:val="00A76BEB"/>
    <w:rsid w:val="00A77502"/>
    <w:rsid w:val="00A775D6"/>
    <w:rsid w:val="00A800B1"/>
    <w:rsid w:val="00A80803"/>
    <w:rsid w:val="00A80F9D"/>
    <w:rsid w:val="00A81318"/>
    <w:rsid w:val="00A81452"/>
    <w:rsid w:val="00A81F63"/>
    <w:rsid w:val="00A823D2"/>
    <w:rsid w:val="00A827CE"/>
    <w:rsid w:val="00A82B52"/>
    <w:rsid w:val="00A82CBD"/>
    <w:rsid w:val="00A837FA"/>
    <w:rsid w:val="00A83A6F"/>
    <w:rsid w:val="00A83E29"/>
    <w:rsid w:val="00A83F5D"/>
    <w:rsid w:val="00A850BA"/>
    <w:rsid w:val="00A85146"/>
    <w:rsid w:val="00A8578B"/>
    <w:rsid w:val="00A85AE3"/>
    <w:rsid w:val="00A85E0F"/>
    <w:rsid w:val="00A8605A"/>
    <w:rsid w:val="00A86EE6"/>
    <w:rsid w:val="00A87756"/>
    <w:rsid w:val="00A87814"/>
    <w:rsid w:val="00A87D7B"/>
    <w:rsid w:val="00A90358"/>
    <w:rsid w:val="00A913AD"/>
    <w:rsid w:val="00A91C0C"/>
    <w:rsid w:val="00A91D6F"/>
    <w:rsid w:val="00A93274"/>
    <w:rsid w:val="00A93917"/>
    <w:rsid w:val="00A93F3E"/>
    <w:rsid w:val="00A94E15"/>
    <w:rsid w:val="00A94E7F"/>
    <w:rsid w:val="00A95180"/>
    <w:rsid w:val="00A95341"/>
    <w:rsid w:val="00A955AB"/>
    <w:rsid w:val="00A95626"/>
    <w:rsid w:val="00A960F5"/>
    <w:rsid w:val="00A9647C"/>
    <w:rsid w:val="00A966FB"/>
    <w:rsid w:val="00A96803"/>
    <w:rsid w:val="00A96C81"/>
    <w:rsid w:val="00A96D35"/>
    <w:rsid w:val="00A97320"/>
    <w:rsid w:val="00A9781C"/>
    <w:rsid w:val="00AA02B8"/>
    <w:rsid w:val="00AA05D8"/>
    <w:rsid w:val="00AA07B6"/>
    <w:rsid w:val="00AA1232"/>
    <w:rsid w:val="00AA12C3"/>
    <w:rsid w:val="00AA1B84"/>
    <w:rsid w:val="00AA1E95"/>
    <w:rsid w:val="00AA1FB3"/>
    <w:rsid w:val="00AA21DD"/>
    <w:rsid w:val="00AA239F"/>
    <w:rsid w:val="00AA2ABD"/>
    <w:rsid w:val="00AA2C20"/>
    <w:rsid w:val="00AA2CD0"/>
    <w:rsid w:val="00AA2E1B"/>
    <w:rsid w:val="00AA300C"/>
    <w:rsid w:val="00AA408E"/>
    <w:rsid w:val="00AA4F69"/>
    <w:rsid w:val="00AA5555"/>
    <w:rsid w:val="00AA5783"/>
    <w:rsid w:val="00AA603D"/>
    <w:rsid w:val="00AA6504"/>
    <w:rsid w:val="00AA7D19"/>
    <w:rsid w:val="00AA7DCF"/>
    <w:rsid w:val="00AB0067"/>
    <w:rsid w:val="00AB00EA"/>
    <w:rsid w:val="00AB0306"/>
    <w:rsid w:val="00AB03DC"/>
    <w:rsid w:val="00AB06C8"/>
    <w:rsid w:val="00AB11CA"/>
    <w:rsid w:val="00AB15EA"/>
    <w:rsid w:val="00AB15F4"/>
    <w:rsid w:val="00AB18B1"/>
    <w:rsid w:val="00AB1C74"/>
    <w:rsid w:val="00AB2B88"/>
    <w:rsid w:val="00AB3862"/>
    <w:rsid w:val="00AB3DBC"/>
    <w:rsid w:val="00AB483A"/>
    <w:rsid w:val="00AB4A11"/>
    <w:rsid w:val="00AB575D"/>
    <w:rsid w:val="00AB58DC"/>
    <w:rsid w:val="00AB5C55"/>
    <w:rsid w:val="00AB7651"/>
    <w:rsid w:val="00AC08A8"/>
    <w:rsid w:val="00AC26EF"/>
    <w:rsid w:val="00AC30E3"/>
    <w:rsid w:val="00AC3190"/>
    <w:rsid w:val="00AC49AF"/>
    <w:rsid w:val="00AC4B89"/>
    <w:rsid w:val="00AC4F8C"/>
    <w:rsid w:val="00AC6268"/>
    <w:rsid w:val="00AC66D1"/>
    <w:rsid w:val="00AC6730"/>
    <w:rsid w:val="00AC6CCB"/>
    <w:rsid w:val="00AC72C9"/>
    <w:rsid w:val="00AC72E2"/>
    <w:rsid w:val="00AC7E1B"/>
    <w:rsid w:val="00AD0168"/>
    <w:rsid w:val="00AD03EE"/>
    <w:rsid w:val="00AD085E"/>
    <w:rsid w:val="00AD0B80"/>
    <w:rsid w:val="00AD1269"/>
    <w:rsid w:val="00AD1312"/>
    <w:rsid w:val="00AD14AD"/>
    <w:rsid w:val="00AD1A2C"/>
    <w:rsid w:val="00AD25F0"/>
    <w:rsid w:val="00AD28DC"/>
    <w:rsid w:val="00AD2A45"/>
    <w:rsid w:val="00AD3972"/>
    <w:rsid w:val="00AD39DC"/>
    <w:rsid w:val="00AD39F1"/>
    <w:rsid w:val="00AD3C7A"/>
    <w:rsid w:val="00AD4165"/>
    <w:rsid w:val="00AD45F2"/>
    <w:rsid w:val="00AD4827"/>
    <w:rsid w:val="00AD4890"/>
    <w:rsid w:val="00AD4E89"/>
    <w:rsid w:val="00AD4F16"/>
    <w:rsid w:val="00AD57B9"/>
    <w:rsid w:val="00AD669B"/>
    <w:rsid w:val="00AD696E"/>
    <w:rsid w:val="00AD6DA7"/>
    <w:rsid w:val="00AE03E3"/>
    <w:rsid w:val="00AE097E"/>
    <w:rsid w:val="00AE1303"/>
    <w:rsid w:val="00AE141E"/>
    <w:rsid w:val="00AE160B"/>
    <w:rsid w:val="00AE1A03"/>
    <w:rsid w:val="00AE1DFA"/>
    <w:rsid w:val="00AE2119"/>
    <w:rsid w:val="00AE21BF"/>
    <w:rsid w:val="00AE26CB"/>
    <w:rsid w:val="00AE2A35"/>
    <w:rsid w:val="00AE321E"/>
    <w:rsid w:val="00AE33CB"/>
    <w:rsid w:val="00AE3F9A"/>
    <w:rsid w:val="00AE46CF"/>
    <w:rsid w:val="00AE495A"/>
    <w:rsid w:val="00AE4A4A"/>
    <w:rsid w:val="00AE4B0D"/>
    <w:rsid w:val="00AE50FC"/>
    <w:rsid w:val="00AE51B1"/>
    <w:rsid w:val="00AE54A1"/>
    <w:rsid w:val="00AE5D3A"/>
    <w:rsid w:val="00AE65BF"/>
    <w:rsid w:val="00AE6E2D"/>
    <w:rsid w:val="00AE7AF0"/>
    <w:rsid w:val="00AE7C81"/>
    <w:rsid w:val="00AE7DF1"/>
    <w:rsid w:val="00AF0086"/>
    <w:rsid w:val="00AF031B"/>
    <w:rsid w:val="00AF0C43"/>
    <w:rsid w:val="00AF1AED"/>
    <w:rsid w:val="00AF1C82"/>
    <w:rsid w:val="00AF1F5F"/>
    <w:rsid w:val="00AF2171"/>
    <w:rsid w:val="00AF2CF6"/>
    <w:rsid w:val="00AF32C4"/>
    <w:rsid w:val="00AF3670"/>
    <w:rsid w:val="00AF3740"/>
    <w:rsid w:val="00AF4528"/>
    <w:rsid w:val="00AF4CE7"/>
    <w:rsid w:val="00AF52AB"/>
    <w:rsid w:val="00AF5925"/>
    <w:rsid w:val="00AF644D"/>
    <w:rsid w:val="00AF653B"/>
    <w:rsid w:val="00AF6610"/>
    <w:rsid w:val="00AF6B19"/>
    <w:rsid w:val="00AF77A0"/>
    <w:rsid w:val="00AF7B95"/>
    <w:rsid w:val="00B00682"/>
    <w:rsid w:val="00B008AC"/>
    <w:rsid w:val="00B00A72"/>
    <w:rsid w:val="00B00D01"/>
    <w:rsid w:val="00B014A8"/>
    <w:rsid w:val="00B022F4"/>
    <w:rsid w:val="00B03036"/>
    <w:rsid w:val="00B03DDF"/>
    <w:rsid w:val="00B05019"/>
    <w:rsid w:val="00B0505A"/>
    <w:rsid w:val="00B052D4"/>
    <w:rsid w:val="00B05777"/>
    <w:rsid w:val="00B06108"/>
    <w:rsid w:val="00B071BA"/>
    <w:rsid w:val="00B07869"/>
    <w:rsid w:val="00B07EC0"/>
    <w:rsid w:val="00B100D9"/>
    <w:rsid w:val="00B105CA"/>
    <w:rsid w:val="00B105CF"/>
    <w:rsid w:val="00B117F4"/>
    <w:rsid w:val="00B11D27"/>
    <w:rsid w:val="00B12744"/>
    <w:rsid w:val="00B1297C"/>
    <w:rsid w:val="00B129DD"/>
    <w:rsid w:val="00B13294"/>
    <w:rsid w:val="00B136C6"/>
    <w:rsid w:val="00B13E3F"/>
    <w:rsid w:val="00B14709"/>
    <w:rsid w:val="00B15040"/>
    <w:rsid w:val="00B152D8"/>
    <w:rsid w:val="00B17278"/>
    <w:rsid w:val="00B172A0"/>
    <w:rsid w:val="00B17595"/>
    <w:rsid w:val="00B1783E"/>
    <w:rsid w:val="00B17E90"/>
    <w:rsid w:val="00B20074"/>
    <w:rsid w:val="00B20B3C"/>
    <w:rsid w:val="00B20B49"/>
    <w:rsid w:val="00B20E5D"/>
    <w:rsid w:val="00B20F8A"/>
    <w:rsid w:val="00B21DC1"/>
    <w:rsid w:val="00B22362"/>
    <w:rsid w:val="00B22370"/>
    <w:rsid w:val="00B223E4"/>
    <w:rsid w:val="00B22594"/>
    <w:rsid w:val="00B227B2"/>
    <w:rsid w:val="00B228F7"/>
    <w:rsid w:val="00B23044"/>
    <w:rsid w:val="00B233E7"/>
    <w:rsid w:val="00B23756"/>
    <w:rsid w:val="00B23C18"/>
    <w:rsid w:val="00B248C3"/>
    <w:rsid w:val="00B24F35"/>
    <w:rsid w:val="00B251A5"/>
    <w:rsid w:val="00B25BD3"/>
    <w:rsid w:val="00B2636F"/>
    <w:rsid w:val="00B27392"/>
    <w:rsid w:val="00B2761A"/>
    <w:rsid w:val="00B2788C"/>
    <w:rsid w:val="00B30302"/>
    <w:rsid w:val="00B30704"/>
    <w:rsid w:val="00B3089A"/>
    <w:rsid w:val="00B308B9"/>
    <w:rsid w:val="00B30EDC"/>
    <w:rsid w:val="00B31A4A"/>
    <w:rsid w:val="00B32401"/>
    <w:rsid w:val="00B3254F"/>
    <w:rsid w:val="00B32841"/>
    <w:rsid w:val="00B32F7B"/>
    <w:rsid w:val="00B33589"/>
    <w:rsid w:val="00B3363D"/>
    <w:rsid w:val="00B339AA"/>
    <w:rsid w:val="00B33D24"/>
    <w:rsid w:val="00B3475E"/>
    <w:rsid w:val="00B34AB7"/>
    <w:rsid w:val="00B34DFA"/>
    <w:rsid w:val="00B35C25"/>
    <w:rsid w:val="00B363FB"/>
    <w:rsid w:val="00B3702C"/>
    <w:rsid w:val="00B403C1"/>
    <w:rsid w:val="00B408FC"/>
    <w:rsid w:val="00B4094A"/>
    <w:rsid w:val="00B414D1"/>
    <w:rsid w:val="00B41635"/>
    <w:rsid w:val="00B416AC"/>
    <w:rsid w:val="00B41866"/>
    <w:rsid w:val="00B42A3B"/>
    <w:rsid w:val="00B42D48"/>
    <w:rsid w:val="00B431F2"/>
    <w:rsid w:val="00B435E8"/>
    <w:rsid w:val="00B4372E"/>
    <w:rsid w:val="00B439CD"/>
    <w:rsid w:val="00B44B2C"/>
    <w:rsid w:val="00B44B2F"/>
    <w:rsid w:val="00B461A4"/>
    <w:rsid w:val="00B463C4"/>
    <w:rsid w:val="00B46EEB"/>
    <w:rsid w:val="00B46F2A"/>
    <w:rsid w:val="00B4758C"/>
    <w:rsid w:val="00B479CD"/>
    <w:rsid w:val="00B50D15"/>
    <w:rsid w:val="00B5139D"/>
    <w:rsid w:val="00B5149D"/>
    <w:rsid w:val="00B527A0"/>
    <w:rsid w:val="00B53304"/>
    <w:rsid w:val="00B55A8E"/>
    <w:rsid w:val="00B55C9E"/>
    <w:rsid w:val="00B5631B"/>
    <w:rsid w:val="00B565C1"/>
    <w:rsid w:val="00B5786A"/>
    <w:rsid w:val="00B57DF9"/>
    <w:rsid w:val="00B57E1E"/>
    <w:rsid w:val="00B60025"/>
    <w:rsid w:val="00B60475"/>
    <w:rsid w:val="00B605DD"/>
    <w:rsid w:val="00B60760"/>
    <w:rsid w:val="00B613B2"/>
    <w:rsid w:val="00B61808"/>
    <w:rsid w:val="00B61A42"/>
    <w:rsid w:val="00B61D29"/>
    <w:rsid w:val="00B61D9A"/>
    <w:rsid w:val="00B61E35"/>
    <w:rsid w:val="00B61F1C"/>
    <w:rsid w:val="00B62288"/>
    <w:rsid w:val="00B62636"/>
    <w:rsid w:val="00B62B05"/>
    <w:rsid w:val="00B636B5"/>
    <w:rsid w:val="00B63991"/>
    <w:rsid w:val="00B63A8F"/>
    <w:rsid w:val="00B63DCC"/>
    <w:rsid w:val="00B64A57"/>
    <w:rsid w:val="00B653AC"/>
    <w:rsid w:val="00B65442"/>
    <w:rsid w:val="00B655C5"/>
    <w:rsid w:val="00B65935"/>
    <w:rsid w:val="00B67062"/>
    <w:rsid w:val="00B67125"/>
    <w:rsid w:val="00B70092"/>
    <w:rsid w:val="00B704D7"/>
    <w:rsid w:val="00B710A6"/>
    <w:rsid w:val="00B7185E"/>
    <w:rsid w:val="00B71A29"/>
    <w:rsid w:val="00B71DAC"/>
    <w:rsid w:val="00B7200C"/>
    <w:rsid w:val="00B728BB"/>
    <w:rsid w:val="00B72F2E"/>
    <w:rsid w:val="00B72F5B"/>
    <w:rsid w:val="00B73336"/>
    <w:rsid w:val="00B747DC"/>
    <w:rsid w:val="00B74A29"/>
    <w:rsid w:val="00B74F08"/>
    <w:rsid w:val="00B75736"/>
    <w:rsid w:val="00B75B9D"/>
    <w:rsid w:val="00B76980"/>
    <w:rsid w:val="00B77107"/>
    <w:rsid w:val="00B7726A"/>
    <w:rsid w:val="00B77954"/>
    <w:rsid w:val="00B77C4F"/>
    <w:rsid w:val="00B811A0"/>
    <w:rsid w:val="00B81674"/>
    <w:rsid w:val="00B81CE8"/>
    <w:rsid w:val="00B820C3"/>
    <w:rsid w:val="00B826F9"/>
    <w:rsid w:val="00B828ED"/>
    <w:rsid w:val="00B82D6E"/>
    <w:rsid w:val="00B83C1E"/>
    <w:rsid w:val="00B8439C"/>
    <w:rsid w:val="00B84D12"/>
    <w:rsid w:val="00B84D41"/>
    <w:rsid w:val="00B8538E"/>
    <w:rsid w:val="00B8563D"/>
    <w:rsid w:val="00B85ECC"/>
    <w:rsid w:val="00B87611"/>
    <w:rsid w:val="00B900D3"/>
    <w:rsid w:val="00B90412"/>
    <w:rsid w:val="00B911EB"/>
    <w:rsid w:val="00B91330"/>
    <w:rsid w:val="00B91D77"/>
    <w:rsid w:val="00B91DD7"/>
    <w:rsid w:val="00B91F4E"/>
    <w:rsid w:val="00B92C77"/>
    <w:rsid w:val="00B937AA"/>
    <w:rsid w:val="00B93D09"/>
    <w:rsid w:val="00B94626"/>
    <w:rsid w:val="00B9495A"/>
    <w:rsid w:val="00B94F5F"/>
    <w:rsid w:val="00B9541F"/>
    <w:rsid w:val="00B9574E"/>
    <w:rsid w:val="00B95A31"/>
    <w:rsid w:val="00B95F9D"/>
    <w:rsid w:val="00B96082"/>
    <w:rsid w:val="00B9613C"/>
    <w:rsid w:val="00B96611"/>
    <w:rsid w:val="00B9692A"/>
    <w:rsid w:val="00B96CE5"/>
    <w:rsid w:val="00B96F1A"/>
    <w:rsid w:val="00B96FE4"/>
    <w:rsid w:val="00B97059"/>
    <w:rsid w:val="00B97B82"/>
    <w:rsid w:val="00B97C3D"/>
    <w:rsid w:val="00B97CC9"/>
    <w:rsid w:val="00B97EBB"/>
    <w:rsid w:val="00BA0524"/>
    <w:rsid w:val="00BA0967"/>
    <w:rsid w:val="00BA0B4E"/>
    <w:rsid w:val="00BA0EB9"/>
    <w:rsid w:val="00BA18E4"/>
    <w:rsid w:val="00BA1D9F"/>
    <w:rsid w:val="00BA21F5"/>
    <w:rsid w:val="00BA26A9"/>
    <w:rsid w:val="00BA53DE"/>
    <w:rsid w:val="00BA5743"/>
    <w:rsid w:val="00BA5A62"/>
    <w:rsid w:val="00BA5B7C"/>
    <w:rsid w:val="00BA5E65"/>
    <w:rsid w:val="00BA6121"/>
    <w:rsid w:val="00BA6924"/>
    <w:rsid w:val="00BA6F7D"/>
    <w:rsid w:val="00BA7827"/>
    <w:rsid w:val="00BA7AA9"/>
    <w:rsid w:val="00BA7AC4"/>
    <w:rsid w:val="00BB07A1"/>
    <w:rsid w:val="00BB0BA2"/>
    <w:rsid w:val="00BB0DE9"/>
    <w:rsid w:val="00BB18FE"/>
    <w:rsid w:val="00BB2092"/>
    <w:rsid w:val="00BB22AC"/>
    <w:rsid w:val="00BB23D9"/>
    <w:rsid w:val="00BB2416"/>
    <w:rsid w:val="00BB2A36"/>
    <w:rsid w:val="00BB3034"/>
    <w:rsid w:val="00BB340C"/>
    <w:rsid w:val="00BB3B59"/>
    <w:rsid w:val="00BB3DDA"/>
    <w:rsid w:val="00BB3EF5"/>
    <w:rsid w:val="00BB408D"/>
    <w:rsid w:val="00BB50BA"/>
    <w:rsid w:val="00BB587E"/>
    <w:rsid w:val="00BB6386"/>
    <w:rsid w:val="00BB70C1"/>
    <w:rsid w:val="00BB7210"/>
    <w:rsid w:val="00BB72A6"/>
    <w:rsid w:val="00BB744B"/>
    <w:rsid w:val="00BC0522"/>
    <w:rsid w:val="00BC0F81"/>
    <w:rsid w:val="00BC16EF"/>
    <w:rsid w:val="00BC1C5A"/>
    <w:rsid w:val="00BC1E0C"/>
    <w:rsid w:val="00BC2585"/>
    <w:rsid w:val="00BC294E"/>
    <w:rsid w:val="00BC2C33"/>
    <w:rsid w:val="00BC2CF2"/>
    <w:rsid w:val="00BC352E"/>
    <w:rsid w:val="00BC3A31"/>
    <w:rsid w:val="00BC3AAB"/>
    <w:rsid w:val="00BC3B5A"/>
    <w:rsid w:val="00BC3E95"/>
    <w:rsid w:val="00BC5589"/>
    <w:rsid w:val="00BC5BC6"/>
    <w:rsid w:val="00BC5FD1"/>
    <w:rsid w:val="00BC6402"/>
    <w:rsid w:val="00BC64AB"/>
    <w:rsid w:val="00BC6DFF"/>
    <w:rsid w:val="00BC6FFB"/>
    <w:rsid w:val="00BC7719"/>
    <w:rsid w:val="00BC79C9"/>
    <w:rsid w:val="00BC7AB0"/>
    <w:rsid w:val="00BC7C48"/>
    <w:rsid w:val="00BD02A0"/>
    <w:rsid w:val="00BD0E9F"/>
    <w:rsid w:val="00BD1EE4"/>
    <w:rsid w:val="00BD1F56"/>
    <w:rsid w:val="00BD20A8"/>
    <w:rsid w:val="00BD2D1F"/>
    <w:rsid w:val="00BD3342"/>
    <w:rsid w:val="00BD3C22"/>
    <w:rsid w:val="00BD408D"/>
    <w:rsid w:val="00BD4781"/>
    <w:rsid w:val="00BD53E2"/>
    <w:rsid w:val="00BD570F"/>
    <w:rsid w:val="00BD5882"/>
    <w:rsid w:val="00BD5D2A"/>
    <w:rsid w:val="00BD66B1"/>
    <w:rsid w:val="00BD69D5"/>
    <w:rsid w:val="00BD6B32"/>
    <w:rsid w:val="00BD6D16"/>
    <w:rsid w:val="00BD734E"/>
    <w:rsid w:val="00BD7669"/>
    <w:rsid w:val="00BD767E"/>
    <w:rsid w:val="00BD7752"/>
    <w:rsid w:val="00BD7817"/>
    <w:rsid w:val="00BD7B30"/>
    <w:rsid w:val="00BE052A"/>
    <w:rsid w:val="00BE07F9"/>
    <w:rsid w:val="00BE0B93"/>
    <w:rsid w:val="00BE115A"/>
    <w:rsid w:val="00BE1726"/>
    <w:rsid w:val="00BE1897"/>
    <w:rsid w:val="00BE1961"/>
    <w:rsid w:val="00BE1DB6"/>
    <w:rsid w:val="00BE226C"/>
    <w:rsid w:val="00BE2A7D"/>
    <w:rsid w:val="00BE2E3D"/>
    <w:rsid w:val="00BE2FC9"/>
    <w:rsid w:val="00BE31AC"/>
    <w:rsid w:val="00BE38BD"/>
    <w:rsid w:val="00BE401B"/>
    <w:rsid w:val="00BE404E"/>
    <w:rsid w:val="00BE42BC"/>
    <w:rsid w:val="00BE470F"/>
    <w:rsid w:val="00BE4B10"/>
    <w:rsid w:val="00BE4C5C"/>
    <w:rsid w:val="00BE51FB"/>
    <w:rsid w:val="00BE6016"/>
    <w:rsid w:val="00BE63A6"/>
    <w:rsid w:val="00BE66DF"/>
    <w:rsid w:val="00BE6F37"/>
    <w:rsid w:val="00BE715B"/>
    <w:rsid w:val="00BE72DB"/>
    <w:rsid w:val="00BE7991"/>
    <w:rsid w:val="00BE7D10"/>
    <w:rsid w:val="00BE7DFB"/>
    <w:rsid w:val="00BF0382"/>
    <w:rsid w:val="00BF069A"/>
    <w:rsid w:val="00BF0D12"/>
    <w:rsid w:val="00BF0F00"/>
    <w:rsid w:val="00BF14C8"/>
    <w:rsid w:val="00BF2237"/>
    <w:rsid w:val="00BF24E5"/>
    <w:rsid w:val="00BF289F"/>
    <w:rsid w:val="00BF2C99"/>
    <w:rsid w:val="00BF2D1F"/>
    <w:rsid w:val="00BF3815"/>
    <w:rsid w:val="00BF3E78"/>
    <w:rsid w:val="00BF46AE"/>
    <w:rsid w:val="00BF4CE6"/>
    <w:rsid w:val="00BF55CE"/>
    <w:rsid w:val="00BF5A3B"/>
    <w:rsid w:val="00BF6133"/>
    <w:rsid w:val="00BF723A"/>
    <w:rsid w:val="00BF7A08"/>
    <w:rsid w:val="00C007D1"/>
    <w:rsid w:val="00C00DC3"/>
    <w:rsid w:val="00C00DD6"/>
    <w:rsid w:val="00C01314"/>
    <w:rsid w:val="00C018B0"/>
    <w:rsid w:val="00C01C47"/>
    <w:rsid w:val="00C01EF8"/>
    <w:rsid w:val="00C02194"/>
    <w:rsid w:val="00C02253"/>
    <w:rsid w:val="00C02734"/>
    <w:rsid w:val="00C02853"/>
    <w:rsid w:val="00C02D87"/>
    <w:rsid w:val="00C02E62"/>
    <w:rsid w:val="00C032F1"/>
    <w:rsid w:val="00C03B39"/>
    <w:rsid w:val="00C0545F"/>
    <w:rsid w:val="00C059F0"/>
    <w:rsid w:val="00C060FD"/>
    <w:rsid w:val="00C06FD5"/>
    <w:rsid w:val="00C07045"/>
    <w:rsid w:val="00C0727D"/>
    <w:rsid w:val="00C076CF"/>
    <w:rsid w:val="00C077CD"/>
    <w:rsid w:val="00C07BA8"/>
    <w:rsid w:val="00C100DB"/>
    <w:rsid w:val="00C10228"/>
    <w:rsid w:val="00C103B2"/>
    <w:rsid w:val="00C103F4"/>
    <w:rsid w:val="00C10430"/>
    <w:rsid w:val="00C11353"/>
    <w:rsid w:val="00C11736"/>
    <w:rsid w:val="00C122C6"/>
    <w:rsid w:val="00C12BFF"/>
    <w:rsid w:val="00C131C3"/>
    <w:rsid w:val="00C131C7"/>
    <w:rsid w:val="00C143EC"/>
    <w:rsid w:val="00C14585"/>
    <w:rsid w:val="00C14CB9"/>
    <w:rsid w:val="00C14CD8"/>
    <w:rsid w:val="00C1624F"/>
    <w:rsid w:val="00C16B3F"/>
    <w:rsid w:val="00C178F3"/>
    <w:rsid w:val="00C179AC"/>
    <w:rsid w:val="00C17B05"/>
    <w:rsid w:val="00C2015F"/>
    <w:rsid w:val="00C20218"/>
    <w:rsid w:val="00C202BB"/>
    <w:rsid w:val="00C20385"/>
    <w:rsid w:val="00C206BF"/>
    <w:rsid w:val="00C20746"/>
    <w:rsid w:val="00C208B5"/>
    <w:rsid w:val="00C209D3"/>
    <w:rsid w:val="00C20AA1"/>
    <w:rsid w:val="00C21017"/>
    <w:rsid w:val="00C21515"/>
    <w:rsid w:val="00C2177A"/>
    <w:rsid w:val="00C21E57"/>
    <w:rsid w:val="00C22D85"/>
    <w:rsid w:val="00C23352"/>
    <w:rsid w:val="00C23433"/>
    <w:rsid w:val="00C23588"/>
    <w:rsid w:val="00C235A5"/>
    <w:rsid w:val="00C24111"/>
    <w:rsid w:val="00C242FB"/>
    <w:rsid w:val="00C24CD8"/>
    <w:rsid w:val="00C2574A"/>
    <w:rsid w:val="00C25758"/>
    <w:rsid w:val="00C25C96"/>
    <w:rsid w:val="00C25D94"/>
    <w:rsid w:val="00C26741"/>
    <w:rsid w:val="00C26F55"/>
    <w:rsid w:val="00C276FA"/>
    <w:rsid w:val="00C27D9D"/>
    <w:rsid w:val="00C27E91"/>
    <w:rsid w:val="00C300B4"/>
    <w:rsid w:val="00C3011A"/>
    <w:rsid w:val="00C308E7"/>
    <w:rsid w:val="00C3092E"/>
    <w:rsid w:val="00C30ECC"/>
    <w:rsid w:val="00C312F0"/>
    <w:rsid w:val="00C32D8A"/>
    <w:rsid w:val="00C33097"/>
    <w:rsid w:val="00C333E2"/>
    <w:rsid w:val="00C3369E"/>
    <w:rsid w:val="00C3398E"/>
    <w:rsid w:val="00C347F0"/>
    <w:rsid w:val="00C34D31"/>
    <w:rsid w:val="00C36508"/>
    <w:rsid w:val="00C37814"/>
    <w:rsid w:val="00C37CBE"/>
    <w:rsid w:val="00C37D97"/>
    <w:rsid w:val="00C37DA6"/>
    <w:rsid w:val="00C37FDD"/>
    <w:rsid w:val="00C40735"/>
    <w:rsid w:val="00C412A6"/>
    <w:rsid w:val="00C41FE5"/>
    <w:rsid w:val="00C4211D"/>
    <w:rsid w:val="00C42132"/>
    <w:rsid w:val="00C4258D"/>
    <w:rsid w:val="00C42628"/>
    <w:rsid w:val="00C42686"/>
    <w:rsid w:val="00C429AF"/>
    <w:rsid w:val="00C430AB"/>
    <w:rsid w:val="00C431E8"/>
    <w:rsid w:val="00C43794"/>
    <w:rsid w:val="00C43894"/>
    <w:rsid w:val="00C439B5"/>
    <w:rsid w:val="00C444E0"/>
    <w:rsid w:val="00C44D0F"/>
    <w:rsid w:val="00C4566B"/>
    <w:rsid w:val="00C45875"/>
    <w:rsid w:val="00C459A5"/>
    <w:rsid w:val="00C45DA7"/>
    <w:rsid w:val="00C45F86"/>
    <w:rsid w:val="00C46026"/>
    <w:rsid w:val="00C46440"/>
    <w:rsid w:val="00C464BE"/>
    <w:rsid w:val="00C46B4D"/>
    <w:rsid w:val="00C46BCB"/>
    <w:rsid w:val="00C4752B"/>
    <w:rsid w:val="00C4781E"/>
    <w:rsid w:val="00C479AC"/>
    <w:rsid w:val="00C479CB"/>
    <w:rsid w:val="00C47DF1"/>
    <w:rsid w:val="00C50830"/>
    <w:rsid w:val="00C5085B"/>
    <w:rsid w:val="00C50A76"/>
    <w:rsid w:val="00C51297"/>
    <w:rsid w:val="00C518E3"/>
    <w:rsid w:val="00C53071"/>
    <w:rsid w:val="00C539D3"/>
    <w:rsid w:val="00C54477"/>
    <w:rsid w:val="00C5475B"/>
    <w:rsid w:val="00C54EDB"/>
    <w:rsid w:val="00C552AD"/>
    <w:rsid w:val="00C55839"/>
    <w:rsid w:val="00C55862"/>
    <w:rsid w:val="00C55F49"/>
    <w:rsid w:val="00C55F64"/>
    <w:rsid w:val="00C56C91"/>
    <w:rsid w:val="00C56D31"/>
    <w:rsid w:val="00C56FFD"/>
    <w:rsid w:val="00C605F8"/>
    <w:rsid w:val="00C615A2"/>
    <w:rsid w:val="00C619AF"/>
    <w:rsid w:val="00C61ADC"/>
    <w:rsid w:val="00C61EF4"/>
    <w:rsid w:val="00C61F48"/>
    <w:rsid w:val="00C623A2"/>
    <w:rsid w:val="00C62454"/>
    <w:rsid w:val="00C6333D"/>
    <w:rsid w:val="00C63D4D"/>
    <w:rsid w:val="00C64060"/>
    <w:rsid w:val="00C64216"/>
    <w:rsid w:val="00C64886"/>
    <w:rsid w:val="00C658F3"/>
    <w:rsid w:val="00C65D95"/>
    <w:rsid w:val="00C66F95"/>
    <w:rsid w:val="00C67412"/>
    <w:rsid w:val="00C677E6"/>
    <w:rsid w:val="00C67E0F"/>
    <w:rsid w:val="00C705D3"/>
    <w:rsid w:val="00C70DF0"/>
    <w:rsid w:val="00C71168"/>
    <w:rsid w:val="00C71E91"/>
    <w:rsid w:val="00C71F69"/>
    <w:rsid w:val="00C72105"/>
    <w:rsid w:val="00C72754"/>
    <w:rsid w:val="00C72C11"/>
    <w:rsid w:val="00C72F09"/>
    <w:rsid w:val="00C73234"/>
    <w:rsid w:val="00C73342"/>
    <w:rsid w:val="00C73959"/>
    <w:rsid w:val="00C7488B"/>
    <w:rsid w:val="00C750CB"/>
    <w:rsid w:val="00C75587"/>
    <w:rsid w:val="00C75612"/>
    <w:rsid w:val="00C75887"/>
    <w:rsid w:val="00C758A2"/>
    <w:rsid w:val="00C75A99"/>
    <w:rsid w:val="00C75B3C"/>
    <w:rsid w:val="00C77984"/>
    <w:rsid w:val="00C77FFC"/>
    <w:rsid w:val="00C805B8"/>
    <w:rsid w:val="00C80A0D"/>
    <w:rsid w:val="00C80D93"/>
    <w:rsid w:val="00C80FC2"/>
    <w:rsid w:val="00C819AD"/>
    <w:rsid w:val="00C819F7"/>
    <w:rsid w:val="00C81C7D"/>
    <w:rsid w:val="00C81EB5"/>
    <w:rsid w:val="00C8253B"/>
    <w:rsid w:val="00C82811"/>
    <w:rsid w:val="00C82924"/>
    <w:rsid w:val="00C82FE4"/>
    <w:rsid w:val="00C8301A"/>
    <w:rsid w:val="00C832BF"/>
    <w:rsid w:val="00C836FF"/>
    <w:rsid w:val="00C83CB3"/>
    <w:rsid w:val="00C8494E"/>
    <w:rsid w:val="00C84C47"/>
    <w:rsid w:val="00C84DDD"/>
    <w:rsid w:val="00C84E77"/>
    <w:rsid w:val="00C84EA8"/>
    <w:rsid w:val="00C84EC4"/>
    <w:rsid w:val="00C84F40"/>
    <w:rsid w:val="00C8525D"/>
    <w:rsid w:val="00C85718"/>
    <w:rsid w:val="00C85D4E"/>
    <w:rsid w:val="00C85E17"/>
    <w:rsid w:val="00C85F66"/>
    <w:rsid w:val="00C860D4"/>
    <w:rsid w:val="00C86187"/>
    <w:rsid w:val="00C872B6"/>
    <w:rsid w:val="00C87B31"/>
    <w:rsid w:val="00C90175"/>
    <w:rsid w:val="00C90375"/>
    <w:rsid w:val="00C91104"/>
    <w:rsid w:val="00C91B29"/>
    <w:rsid w:val="00C91C61"/>
    <w:rsid w:val="00C91C7B"/>
    <w:rsid w:val="00C922FB"/>
    <w:rsid w:val="00C935B1"/>
    <w:rsid w:val="00C9391F"/>
    <w:rsid w:val="00C94391"/>
    <w:rsid w:val="00C94667"/>
    <w:rsid w:val="00C94D01"/>
    <w:rsid w:val="00C94EED"/>
    <w:rsid w:val="00C9547F"/>
    <w:rsid w:val="00C958E0"/>
    <w:rsid w:val="00C95FC3"/>
    <w:rsid w:val="00C967F9"/>
    <w:rsid w:val="00C96961"/>
    <w:rsid w:val="00C96E7F"/>
    <w:rsid w:val="00C9702E"/>
    <w:rsid w:val="00C97427"/>
    <w:rsid w:val="00C974DB"/>
    <w:rsid w:val="00C976F3"/>
    <w:rsid w:val="00C9798D"/>
    <w:rsid w:val="00CA011B"/>
    <w:rsid w:val="00CA0ABF"/>
    <w:rsid w:val="00CA0AF3"/>
    <w:rsid w:val="00CA278F"/>
    <w:rsid w:val="00CA4ACC"/>
    <w:rsid w:val="00CA4B6B"/>
    <w:rsid w:val="00CA4BF3"/>
    <w:rsid w:val="00CA500C"/>
    <w:rsid w:val="00CA5121"/>
    <w:rsid w:val="00CA56B0"/>
    <w:rsid w:val="00CA5B59"/>
    <w:rsid w:val="00CA5DD2"/>
    <w:rsid w:val="00CA74FE"/>
    <w:rsid w:val="00CA7738"/>
    <w:rsid w:val="00CA7F41"/>
    <w:rsid w:val="00CB0C07"/>
    <w:rsid w:val="00CB1025"/>
    <w:rsid w:val="00CB1072"/>
    <w:rsid w:val="00CB161A"/>
    <w:rsid w:val="00CB19EC"/>
    <w:rsid w:val="00CB1B6E"/>
    <w:rsid w:val="00CB251E"/>
    <w:rsid w:val="00CB297E"/>
    <w:rsid w:val="00CB4179"/>
    <w:rsid w:val="00CB441C"/>
    <w:rsid w:val="00CB4DFF"/>
    <w:rsid w:val="00CB531D"/>
    <w:rsid w:val="00CB54AD"/>
    <w:rsid w:val="00CB5951"/>
    <w:rsid w:val="00CB5F87"/>
    <w:rsid w:val="00CB6A62"/>
    <w:rsid w:val="00CB71FE"/>
    <w:rsid w:val="00CB7683"/>
    <w:rsid w:val="00CB7DEC"/>
    <w:rsid w:val="00CC019C"/>
    <w:rsid w:val="00CC0929"/>
    <w:rsid w:val="00CC0AF0"/>
    <w:rsid w:val="00CC0E9E"/>
    <w:rsid w:val="00CC1338"/>
    <w:rsid w:val="00CC16B9"/>
    <w:rsid w:val="00CC246F"/>
    <w:rsid w:val="00CC2913"/>
    <w:rsid w:val="00CC4F5B"/>
    <w:rsid w:val="00CC513F"/>
    <w:rsid w:val="00CC576D"/>
    <w:rsid w:val="00CC5ECE"/>
    <w:rsid w:val="00CC5FF5"/>
    <w:rsid w:val="00CC606D"/>
    <w:rsid w:val="00CC6DDC"/>
    <w:rsid w:val="00CC6FCE"/>
    <w:rsid w:val="00CC7584"/>
    <w:rsid w:val="00CC762D"/>
    <w:rsid w:val="00CC7649"/>
    <w:rsid w:val="00CC764B"/>
    <w:rsid w:val="00CC7DED"/>
    <w:rsid w:val="00CC7E72"/>
    <w:rsid w:val="00CC7FC2"/>
    <w:rsid w:val="00CD08DF"/>
    <w:rsid w:val="00CD11E9"/>
    <w:rsid w:val="00CD1546"/>
    <w:rsid w:val="00CD173C"/>
    <w:rsid w:val="00CD1DD2"/>
    <w:rsid w:val="00CD1F29"/>
    <w:rsid w:val="00CD1F9E"/>
    <w:rsid w:val="00CD2E24"/>
    <w:rsid w:val="00CD36EF"/>
    <w:rsid w:val="00CD456B"/>
    <w:rsid w:val="00CD4FD9"/>
    <w:rsid w:val="00CD55A7"/>
    <w:rsid w:val="00CD5D5C"/>
    <w:rsid w:val="00CD6172"/>
    <w:rsid w:val="00CD67DC"/>
    <w:rsid w:val="00CD6D8E"/>
    <w:rsid w:val="00CD7043"/>
    <w:rsid w:val="00CD7070"/>
    <w:rsid w:val="00CD77F2"/>
    <w:rsid w:val="00CD7BE2"/>
    <w:rsid w:val="00CE0128"/>
    <w:rsid w:val="00CE0A80"/>
    <w:rsid w:val="00CE1C27"/>
    <w:rsid w:val="00CE1D8B"/>
    <w:rsid w:val="00CE24DC"/>
    <w:rsid w:val="00CE24FF"/>
    <w:rsid w:val="00CE313F"/>
    <w:rsid w:val="00CE322E"/>
    <w:rsid w:val="00CE345B"/>
    <w:rsid w:val="00CE3617"/>
    <w:rsid w:val="00CE3B3B"/>
    <w:rsid w:val="00CE4701"/>
    <w:rsid w:val="00CE4B1C"/>
    <w:rsid w:val="00CE51E0"/>
    <w:rsid w:val="00CE5763"/>
    <w:rsid w:val="00CE5DBF"/>
    <w:rsid w:val="00CE608C"/>
    <w:rsid w:val="00CE6223"/>
    <w:rsid w:val="00CE6923"/>
    <w:rsid w:val="00CE69B2"/>
    <w:rsid w:val="00CE6C00"/>
    <w:rsid w:val="00CE758B"/>
    <w:rsid w:val="00CE7BAF"/>
    <w:rsid w:val="00CF03F7"/>
    <w:rsid w:val="00CF0A6E"/>
    <w:rsid w:val="00CF0FFD"/>
    <w:rsid w:val="00CF11DB"/>
    <w:rsid w:val="00CF1312"/>
    <w:rsid w:val="00CF161B"/>
    <w:rsid w:val="00CF169C"/>
    <w:rsid w:val="00CF1E3D"/>
    <w:rsid w:val="00CF1F7C"/>
    <w:rsid w:val="00CF22D8"/>
    <w:rsid w:val="00CF25FB"/>
    <w:rsid w:val="00CF29E5"/>
    <w:rsid w:val="00CF2A6B"/>
    <w:rsid w:val="00CF2EB9"/>
    <w:rsid w:val="00CF37B3"/>
    <w:rsid w:val="00CF448B"/>
    <w:rsid w:val="00CF44CB"/>
    <w:rsid w:val="00CF57B0"/>
    <w:rsid w:val="00CF590B"/>
    <w:rsid w:val="00CF5B20"/>
    <w:rsid w:val="00CF6474"/>
    <w:rsid w:val="00CF659A"/>
    <w:rsid w:val="00CF79A8"/>
    <w:rsid w:val="00D001FB"/>
    <w:rsid w:val="00D009A4"/>
    <w:rsid w:val="00D01C4F"/>
    <w:rsid w:val="00D01F98"/>
    <w:rsid w:val="00D024C8"/>
    <w:rsid w:val="00D02881"/>
    <w:rsid w:val="00D03A30"/>
    <w:rsid w:val="00D043C5"/>
    <w:rsid w:val="00D0458A"/>
    <w:rsid w:val="00D04C47"/>
    <w:rsid w:val="00D04DE3"/>
    <w:rsid w:val="00D056B4"/>
    <w:rsid w:val="00D05CE3"/>
    <w:rsid w:val="00D05D3A"/>
    <w:rsid w:val="00D05D82"/>
    <w:rsid w:val="00D05F98"/>
    <w:rsid w:val="00D0612B"/>
    <w:rsid w:val="00D06320"/>
    <w:rsid w:val="00D063EA"/>
    <w:rsid w:val="00D06FEF"/>
    <w:rsid w:val="00D07105"/>
    <w:rsid w:val="00D0734E"/>
    <w:rsid w:val="00D0760E"/>
    <w:rsid w:val="00D07B0B"/>
    <w:rsid w:val="00D10023"/>
    <w:rsid w:val="00D10A58"/>
    <w:rsid w:val="00D10E8F"/>
    <w:rsid w:val="00D11142"/>
    <w:rsid w:val="00D11301"/>
    <w:rsid w:val="00D11346"/>
    <w:rsid w:val="00D11559"/>
    <w:rsid w:val="00D1289E"/>
    <w:rsid w:val="00D128A4"/>
    <w:rsid w:val="00D12E99"/>
    <w:rsid w:val="00D13134"/>
    <w:rsid w:val="00D1501D"/>
    <w:rsid w:val="00D156C7"/>
    <w:rsid w:val="00D158CB"/>
    <w:rsid w:val="00D1639B"/>
    <w:rsid w:val="00D16751"/>
    <w:rsid w:val="00D16CC5"/>
    <w:rsid w:val="00D17019"/>
    <w:rsid w:val="00D171B7"/>
    <w:rsid w:val="00D174F3"/>
    <w:rsid w:val="00D17ED4"/>
    <w:rsid w:val="00D20CCC"/>
    <w:rsid w:val="00D215E6"/>
    <w:rsid w:val="00D216A0"/>
    <w:rsid w:val="00D21B46"/>
    <w:rsid w:val="00D21D5F"/>
    <w:rsid w:val="00D23024"/>
    <w:rsid w:val="00D23242"/>
    <w:rsid w:val="00D2358E"/>
    <w:rsid w:val="00D23E15"/>
    <w:rsid w:val="00D24310"/>
    <w:rsid w:val="00D24AC9"/>
    <w:rsid w:val="00D253C0"/>
    <w:rsid w:val="00D26E72"/>
    <w:rsid w:val="00D273C8"/>
    <w:rsid w:val="00D30EB0"/>
    <w:rsid w:val="00D312D1"/>
    <w:rsid w:val="00D321C2"/>
    <w:rsid w:val="00D3245F"/>
    <w:rsid w:val="00D32810"/>
    <w:rsid w:val="00D33393"/>
    <w:rsid w:val="00D33778"/>
    <w:rsid w:val="00D33A17"/>
    <w:rsid w:val="00D34722"/>
    <w:rsid w:val="00D34A22"/>
    <w:rsid w:val="00D34AD8"/>
    <w:rsid w:val="00D34F34"/>
    <w:rsid w:val="00D35046"/>
    <w:rsid w:val="00D35A21"/>
    <w:rsid w:val="00D35B80"/>
    <w:rsid w:val="00D35FC5"/>
    <w:rsid w:val="00D36488"/>
    <w:rsid w:val="00D371B8"/>
    <w:rsid w:val="00D374B5"/>
    <w:rsid w:val="00D3788B"/>
    <w:rsid w:val="00D4001A"/>
    <w:rsid w:val="00D40510"/>
    <w:rsid w:val="00D40735"/>
    <w:rsid w:val="00D407E8"/>
    <w:rsid w:val="00D40A1B"/>
    <w:rsid w:val="00D412DB"/>
    <w:rsid w:val="00D41610"/>
    <w:rsid w:val="00D41EF5"/>
    <w:rsid w:val="00D428D5"/>
    <w:rsid w:val="00D4404C"/>
    <w:rsid w:val="00D4424E"/>
    <w:rsid w:val="00D444C4"/>
    <w:rsid w:val="00D44A51"/>
    <w:rsid w:val="00D44A96"/>
    <w:rsid w:val="00D44BE5"/>
    <w:rsid w:val="00D4507F"/>
    <w:rsid w:val="00D451A0"/>
    <w:rsid w:val="00D4555E"/>
    <w:rsid w:val="00D4573F"/>
    <w:rsid w:val="00D45C1F"/>
    <w:rsid w:val="00D45E77"/>
    <w:rsid w:val="00D4641B"/>
    <w:rsid w:val="00D471E4"/>
    <w:rsid w:val="00D47200"/>
    <w:rsid w:val="00D47265"/>
    <w:rsid w:val="00D479B2"/>
    <w:rsid w:val="00D47A2B"/>
    <w:rsid w:val="00D50158"/>
    <w:rsid w:val="00D502A1"/>
    <w:rsid w:val="00D504C7"/>
    <w:rsid w:val="00D50880"/>
    <w:rsid w:val="00D50BA9"/>
    <w:rsid w:val="00D51A33"/>
    <w:rsid w:val="00D51C03"/>
    <w:rsid w:val="00D531D0"/>
    <w:rsid w:val="00D535A6"/>
    <w:rsid w:val="00D53D35"/>
    <w:rsid w:val="00D54893"/>
    <w:rsid w:val="00D551B5"/>
    <w:rsid w:val="00D555E3"/>
    <w:rsid w:val="00D55D06"/>
    <w:rsid w:val="00D565EC"/>
    <w:rsid w:val="00D567F1"/>
    <w:rsid w:val="00D56A67"/>
    <w:rsid w:val="00D57317"/>
    <w:rsid w:val="00D57331"/>
    <w:rsid w:val="00D57D4F"/>
    <w:rsid w:val="00D60A42"/>
    <w:rsid w:val="00D60D25"/>
    <w:rsid w:val="00D61629"/>
    <w:rsid w:val="00D6172B"/>
    <w:rsid w:val="00D61792"/>
    <w:rsid w:val="00D62949"/>
    <w:rsid w:val="00D64060"/>
    <w:rsid w:val="00D64934"/>
    <w:rsid w:val="00D64D0A"/>
    <w:rsid w:val="00D657B2"/>
    <w:rsid w:val="00D65DD7"/>
    <w:rsid w:val="00D6650D"/>
    <w:rsid w:val="00D667E5"/>
    <w:rsid w:val="00D66FB9"/>
    <w:rsid w:val="00D67138"/>
    <w:rsid w:val="00D67545"/>
    <w:rsid w:val="00D679C3"/>
    <w:rsid w:val="00D67D57"/>
    <w:rsid w:val="00D67E6D"/>
    <w:rsid w:val="00D70BB9"/>
    <w:rsid w:val="00D723EF"/>
    <w:rsid w:val="00D72D4B"/>
    <w:rsid w:val="00D73A49"/>
    <w:rsid w:val="00D73BA2"/>
    <w:rsid w:val="00D7414C"/>
    <w:rsid w:val="00D74239"/>
    <w:rsid w:val="00D746FB"/>
    <w:rsid w:val="00D7531A"/>
    <w:rsid w:val="00D75642"/>
    <w:rsid w:val="00D75721"/>
    <w:rsid w:val="00D75B93"/>
    <w:rsid w:val="00D75C54"/>
    <w:rsid w:val="00D75C5A"/>
    <w:rsid w:val="00D75CE9"/>
    <w:rsid w:val="00D767EA"/>
    <w:rsid w:val="00D76A11"/>
    <w:rsid w:val="00D76B8D"/>
    <w:rsid w:val="00D76D36"/>
    <w:rsid w:val="00D778E4"/>
    <w:rsid w:val="00D802A9"/>
    <w:rsid w:val="00D8030D"/>
    <w:rsid w:val="00D80BE7"/>
    <w:rsid w:val="00D81796"/>
    <w:rsid w:val="00D8184E"/>
    <w:rsid w:val="00D81DE2"/>
    <w:rsid w:val="00D8207E"/>
    <w:rsid w:val="00D822B6"/>
    <w:rsid w:val="00D8250A"/>
    <w:rsid w:val="00D826EB"/>
    <w:rsid w:val="00D829D7"/>
    <w:rsid w:val="00D82DD0"/>
    <w:rsid w:val="00D83175"/>
    <w:rsid w:val="00D8323B"/>
    <w:rsid w:val="00D83595"/>
    <w:rsid w:val="00D8429C"/>
    <w:rsid w:val="00D8455A"/>
    <w:rsid w:val="00D8493D"/>
    <w:rsid w:val="00D84F1B"/>
    <w:rsid w:val="00D85245"/>
    <w:rsid w:val="00D85D3C"/>
    <w:rsid w:val="00D85E4F"/>
    <w:rsid w:val="00D8678E"/>
    <w:rsid w:val="00D86A09"/>
    <w:rsid w:val="00D86AA0"/>
    <w:rsid w:val="00D86C08"/>
    <w:rsid w:val="00D86EF2"/>
    <w:rsid w:val="00D87729"/>
    <w:rsid w:val="00D87E84"/>
    <w:rsid w:val="00D9043C"/>
    <w:rsid w:val="00D90850"/>
    <w:rsid w:val="00D915C0"/>
    <w:rsid w:val="00D91777"/>
    <w:rsid w:val="00D9247A"/>
    <w:rsid w:val="00D92747"/>
    <w:rsid w:val="00D927F8"/>
    <w:rsid w:val="00D9283F"/>
    <w:rsid w:val="00D93860"/>
    <w:rsid w:val="00D93A7C"/>
    <w:rsid w:val="00D93BE5"/>
    <w:rsid w:val="00D93FE6"/>
    <w:rsid w:val="00D94037"/>
    <w:rsid w:val="00D947C7"/>
    <w:rsid w:val="00D94934"/>
    <w:rsid w:val="00D94AAE"/>
    <w:rsid w:val="00D95527"/>
    <w:rsid w:val="00D966B1"/>
    <w:rsid w:val="00D96F83"/>
    <w:rsid w:val="00D97647"/>
    <w:rsid w:val="00D97DE5"/>
    <w:rsid w:val="00DA0408"/>
    <w:rsid w:val="00DA06C6"/>
    <w:rsid w:val="00DA078C"/>
    <w:rsid w:val="00DA0A27"/>
    <w:rsid w:val="00DA0B5C"/>
    <w:rsid w:val="00DA0DC9"/>
    <w:rsid w:val="00DA11B1"/>
    <w:rsid w:val="00DA12E7"/>
    <w:rsid w:val="00DA15EE"/>
    <w:rsid w:val="00DA1801"/>
    <w:rsid w:val="00DA1FDB"/>
    <w:rsid w:val="00DA25FE"/>
    <w:rsid w:val="00DA2770"/>
    <w:rsid w:val="00DA30C4"/>
    <w:rsid w:val="00DA3288"/>
    <w:rsid w:val="00DA3A32"/>
    <w:rsid w:val="00DA3C3F"/>
    <w:rsid w:val="00DA3C4F"/>
    <w:rsid w:val="00DA41B6"/>
    <w:rsid w:val="00DA42BA"/>
    <w:rsid w:val="00DA4363"/>
    <w:rsid w:val="00DA4711"/>
    <w:rsid w:val="00DA6141"/>
    <w:rsid w:val="00DA615C"/>
    <w:rsid w:val="00DA634D"/>
    <w:rsid w:val="00DA6429"/>
    <w:rsid w:val="00DA6568"/>
    <w:rsid w:val="00DA6FF5"/>
    <w:rsid w:val="00DA741C"/>
    <w:rsid w:val="00DA7B86"/>
    <w:rsid w:val="00DB0052"/>
    <w:rsid w:val="00DB019D"/>
    <w:rsid w:val="00DB04AE"/>
    <w:rsid w:val="00DB0573"/>
    <w:rsid w:val="00DB0860"/>
    <w:rsid w:val="00DB0BE8"/>
    <w:rsid w:val="00DB1603"/>
    <w:rsid w:val="00DB17CC"/>
    <w:rsid w:val="00DB1AE1"/>
    <w:rsid w:val="00DB1B10"/>
    <w:rsid w:val="00DB1C3A"/>
    <w:rsid w:val="00DB1D2A"/>
    <w:rsid w:val="00DB208F"/>
    <w:rsid w:val="00DB2598"/>
    <w:rsid w:val="00DB267B"/>
    <w:rsid w:val="00DB30CF"/>
    <w:rsid w:val="00DB31B0"/>
    <w:rsid w:val="00DB3E8A"/>
    <w:rsid w:val="00DB456D"/>
    <w:rsid w:val="00DB4948"/>
    <w:rsid w:val="00DB4E38"/>
    <w:rsid w:val="00DB55D3"/>
    <w:rsid w:val="00DB56B9"/>
    <w:rsid w:val="00DB626E"/>
    <w:rsid w:val="00DB640B"/>
    <w:rsid w:val="00DB6930"/>
    <w:rsid w:val="00DB71B3"/>
    <w:rsid w:val="00DB7D60"/>
    <w:rsid w:val="00DC0112"/>
    <w:rsid w:val="00DC0208"/>
    <w:rsid w:val="00DC0365"/>
    <w:rsid w:val="00DC0D0B"/>
    <w:rsid w:val="00DC12A6"/>
    <w:rsid w:val="00DC19CB"/>
    <w:rsid w:val="00DC2A93"/>
    <w:rsid w:val="00DC3AB4"/>
    <w:rsid w:val="00DC3CAE"/>
    <w:rsid w:val="00DC3F97"/>
    <w:rsid w:val="00DC444D"/>
    <w:rsid w:val="00DC44FF"/>
    <w:rsid w:val="00DC4F37"/>
    <w:rsid w:val="00DC5163"/>
    <w:rsid w:val="00DC5686"/>
    <w:rsid w:val="00DC572B"/>
    <w:rsid w:val="00DC62F8"/>
    <w:rsid w:val="00DC680A"/>
    <w:rsid w:val="00DC692E"/>
    <w:rsid w:val="00DC699C"/>
    <w:rsid w:val="00DC6E53"/>
    <w:rsid w:val="00DC7021"/>
    <w:rsid w:val="00DC72B5"/>
    <w:rsid w:val="00DC72FA"/>
    <w:rsid w:val="00DC749B"/>
    <w:rsid w:val="00DD04E4"/>
    <w:rsid w:val="00DD04FE"/>
    <w:rsid w:val="00DD1319"/>
    <w:rsid w:val="00DD21E3"/>
    <w:rsid w:val="00DD2410"/>
    <w:rsid w:val="00DD3219"/>
    <w:rsid w:val="00DD3410"/>
    <w:rsid w:val="00DD4892"/>
    <w:rsid w:val="00DD5002"/>
    <w:rsid w:val="00DD5064"/>
    <w:rsid w:val="00DD540D"/>
    <w:rsid w:val="00DD5410"/>
    <w:rsid w:val="00DD557D"/>
    <w:rsid w:val="00DD56B7"/>
    <w:rsid w:val="00DD590C"/>
    <w:rsid w:val="00DD5D22"/>
    <w:rsid w:val="00DD67D3"/>
    <w:rsid w:val="00DD6CF3"/>
    <w:rsid w:val="00DD76BA"/>
    <w:rsid w:val="00DE036D"/>
    <w:rsid w:val="00DE0588"/>
    <w:rsid w:val="00DE05E3"/>
    <w:rsid w:val="00DE0A87"/>
    <w:rsid w:val="00DE0BD9"/>
    <w:rsid w:val="00DE1557"/>
    <w:rsid w:val="00DE1CDA"/>
    <w:rsid w:val="00DE260E"/>
    <w:rsid w:val="00DE3145"/>
    <w:rsid w:val="00DE331D"/>
    <w:rsid w:val="00DE3677"/>
    <w:rsid w:val="00DE3E3A"/>
    <w:rsid w:val="00DE3EE3"/>
    <w:rsid w:val="00DE42C1"/>
    <w:rsid w:val="00DE4807"/>
    <w:rsid w:val="00DE5040"/>
    <w:rsid w:val="00DE599D"/>
    <w:rsid w:val="00DE5FB1"/>
    <w:rsid w:val="00DE620D"/>
    <w:rsid w:val="00DE6766"/>
    <w:rsid w:val="00DE6B6E"/>
    <w:rsid w:val="00DE7566"/>
    <w:rsid w:val="00DE7A9C"/>
    <w:rsid w:val="00DE7C9A"/>
    <w:rsid w:val="00DE7E3D"/>
    <w:rsid w:val="00DF00E4"/>
    <w:rsid w:val="00DF02A1"/>
    <w:rsid w:val="00DF03C0"/>
    <w:rsid w:val="00DF0757"/>
    <w:rsid w:val="00DF0E4C"/>
    <w:rsid w:val="00DF13D8"/>
    <w:rsid w:val="00DF201F"/>
    <w:rsid w:val="00DF207D"/>
    <w:rsid w:val="00DF243F"/>
    <w:rsid w:val="00DF2C82"/>
    <w:rsid w:val="00DF2DA1"/>
    <w:rsid w:val="00DF2F07"/>
    <w:rsid w:val="00DF306D"/>
    <w:rsid w:val="00DF33C3"/>
    <w:rsid w:val="00DF3438"/>
    <w:rsid w:val="00DF38CE"/>
    <w:rsid w:val="00DF38DC"/>
    <w:rsid w:val="00DF3977"/>
    <w:rsid w:val="00DF4119"/>
    <w:rsid w:val="00DF444E"/>
    <w:rsid w:val="00DF4983"/>
    <w:rsid w:val="00DF4D85"/>
    <w:rsid w:val="00DF51FC"/>
    <w:rsid w:val="00DF56EB"/>
    <w:rsid w:val="00DF5A23"/>
    <w:rsid w:val="00DF60F3"/>
    <w:rsid w:val="00DF6A62"/>
    <w:rsid w:val="00DF6DCE"/>
    <w:rsid w:val="00E00298"/>
    <w:rsid w:val="00E007BE"/>
    <w:rsid w:val="00E0190C"/>
    <w:rsid w:val="00E01DC3"/>
    <w:rsid w:val="00E02A92"/>
    <w:rsid w:val="00E02AFE"/>
    <w:rsid w:val="00E03BCE"/>
    <w:rsid w:val="00E03FF9"/>
    <w:rsid w:val="00E04373"/>
    <w:rsid w:val="00E046F5"/>
    <w:rsid w:val="00E04F19"/>
    <w:rsid w:val="00E050A7"/>
    <w:rsid w:val="00E05D07"/>
    <w:rsid w:val="00E05D33"/>
    <w:rsid w:val="00E0608D"/>
    <w:rsid w:val="00E065DB"/>
    <w:rsid w:val="00E06648"/>
    <w:rsid w:val="00E06955"/>
    <w:rsid w:val="00E06BE2"/>
    <w:rsid w:val="00E06F4D"/>
    <w:rsid w:val="00E07022"/>
    <w:rsid w:val="00E07BF9"/>
    <w:rsid w:val="00E07DAE"/>
    <w:rsid w:val="00E1164F"/>
    <w:rsid w:val="00E12A70"/>
    <w:rsid w:val="00E12D88"/>
    <w:rsid w:val="00E13D4F"/>
    <w:rsid w:val="00E13FD7"/>
    <w:rsid w:val="00E1401D"/>
    <w:rsid w:val="00E1404A"/>
    <w:rsid w:val="00E1426E"/>
    <w:rsid w:val="00E149CE"/>
    <w:rsid w:val="00E14C04"/>
    <w:rsid w:val="00E15ED2"/>
    <w:rsid w:val="00E160A2"/>
    <w:rsid w:val="00E16851"/>
    <w:rsid w:val="00E16BB7"/>
    <w:rsid w:val="00E172E2"/>
    <w:rsid w:val="00E173C4"/>
    <w:rsid w:val="00E17830"/>
    <w:rsid w:val="00E17AA0"/>
    <w:rsid w:val="00E17C04"/>
    <w:rsid w:val="00E17CB7"/>
    <w:rsid w:val="00E20079"/>
    <w:rsid w:val="00E205CD"/>
    <w:rsid w:val="00E20B6C"/>
    <w:rsid w:val="00E210AA"/>
    <w:rsid w:val="00E21AC8"/>
    <w:rsid w:val="00E22056"/>
    <w:rsid w:val="00E221BC"/>
    <w:rsid w:val="00E22CCA"/>
    <w:rsid w:val="00E23004"/>
    <w:rsid w:val="00E233F0"/>
    <w:rsid w:val="00E238AE"/>
    <w:rsid w:val="00E23EF4"/>
    <w:rsid w:val="00E2483A"/>
    <w:rsid w:val="00E24965"/>
    <w:rsid w:val="00E25F59"/>
    <w:rsid w:val="00E262B3"/>
    <w:rsid w:val="00E26A78"/>
    <w:rsid w:val="00E26EEE"/>
    <w:rsid w:val="00E27091"/>
    <w:rsid w:val="00E273E5"/>
    <w:rsid w:val="00E27809"/>
    <w:rsid w:val="00E3031E"/>
    <w:rsid w:val="00E30430"/>
    <w:rsid w:val="00E304D0"/>
    <w:rsid w:val="00E30604"/>
    <w:rsid w:val="00E30B7A"/>
    <w:rsid w:val="00E30CD3"/>
    <w:rsid w:val="00E31B7A"/>
    <w:rsid w:val="00E32F5E"/>
    <w:rsid w:val="00E332E8"/>
    <w:rsid w:val="00E3387D"/>
    <w:rsid w:val="00E33B9A"/>
    <w:rsid w:val="00E35431"/>
    <w:rsid w:val="00E35709"/>
    <w:rsid w:val="00E35804"/>
    <w:rsid w:val="00E359E3"/>
    <w:rsid w:val="00E35E92"/>
    <w:rsid w:val="00E35FD7"/>
    <w:rsid w:val="00E36036"/>
    <w:rsid w:val="00E36493"/>
    <w:rsid w:val="00E36C42"/>
    <w:rsid w:val="00E37122"/>
    <w:rsid w:val="00E373F0"/>
    <w:rsid w:val="00E37D2A"/>
    <w:rsid w:val="00E37D8C"/>
    <w:rsid w:val="00E40097"/>
    <w:rsid w:val="00E40BB5"/>
    <w:rsid w:val="00E40C06"/>
    <w:rsid w:val="00E41010"/>
    <w:rsid w:val="00E41BCF"/>
    <w:rsid w:val="00E41F2C"/>
    <w:rsid w:val="00E41F50"/>
    <w:rsid w:val="00E423DF"/>
    <w:rsid w:val="00E4248A"/>
    <w:rsid w:val="00E425AF"/>
    <w:rsid w:val="00E432A6"/>
    <w:rsid w:val="00E432FD"/>
    <w:rsid w:val="00E43793"/>
    <w:rsid w:val="00E43C9E"/>
    <w:rsid w:val="00E43E8A"/>
    <w:rsid w:val="00E440F8"/>
    <w:rsid w:val="00E44D55"/>
    <w:rsid w:val="00E4639C"/>
    <w:rsid w:val="00E464CE"/>
    <w:rsid w:val="00E4798D"/>
    <w:rsid w:val="00E503E1"/>
    <w:rsid w:val="00E50AE2"/>
    <w:rsid w:val="00E50E82"/>
    <w:rsid w:val="00E52B97"/>
    <w:rsid w:val="00E52C97"/>
    <w:rsid w:val="00E53A9F"/>
    <w:rsid w:val="00E54543"/>
    <w:rsid w:val="00E54CA3"/>
    <w:rsid w:val="00E54E02"/>
    <w:rsid w:val="00E54F85"/>
    <w:rsid w:val="00E55034"/>
    <w:rsid w:val="00E5505B"/>
    <w:rsid w:val="00E55472"/>
    <w:rsid w:val="00E55485"/>
    <w:rsid w:val="00E561B4"/>
    <w:rsid w:val="00E56357"/>
    <w:rsid w:val="00E567CB"/>
    <w:rsid w:val="00E56F36"/>
    <w:rsid w:val="00E57A65"/>
    <w:rsid w:val="00E57D6C"/>
    <w:rsid w:val="00E57F0A"/>
    <w:rsid w:val="00E60E99"/>
    <w:rsid w:val="00E60F83"/>
    <w:rsid w:val="00E60FBD"/>
    <w:rsid w:val="00E61A60"/>
    <w:rsid w:val="00E6206C"/>
    <w:rsid w:val="00E621B3"/>
    <w:rsid w:val="00E6283A"/>
    <w:rsid w:val="00E62B06"/>
    <w:rsid w:val="00E62CC4"/>
    <w:rsid w:val="00E62ECF"/>
    <w:rsid w:val="00E62F09"/>
    <w:rsid w:val="00E63DF5"/>
    <w:rsid w:val="00E63FC2"/>
    <w:rsid w:val="00E65376"/>
    <w:rsid w:val="00E665BE"/>
    <w:rsid w:val="00E67267"/>
    <w:rsid w:val="00E67314"/>
    <w:rsid w:val="00E70519"/>
    <w:rsid w:val="00E706B1"/>
    <w:rsid w:val="00E71011"/>
    <w:rsid w:val="00E7189C"/>
    <w:rsid w:val="00E71A00"/>
    <w:rsid w:val="00E71CC2"/>
    <w:rsid w:val="00E72824"/>
    <w:rsid w:val="00E728E8"/>
    <w:rsid w:val="00E72E71"/>
    <w:rsid w:val="00E732BE"/>
    <w:rsid w:val="00E73CD9"/>
    <w:rsid w:val="00E73E48"/>
    <w:rsid w:val="00E742B7"/>
    <w:rsid w:val="00E74D56"/>
    <w:rsid w:val="00E75820"/>
    <w:rsid w:val="00E75B72"/>
    <w:rsid w:val="00E75C67"/>
    <w:rsid w:val="00E76A5B"/>
    <w:rsid w:val="00E76CB6"/>
    <w:rsid w:val="00E76F31"/>
    <w:rsid w:val="00E770C1"/>
    <w:rsid w:val="00E7733F"/>
    <w:rsid w:val="00E7746C"/>
    <w:rsid w:val="00E77900"/>
    <w:rsid w:val="00E77CAF"/>
    <w:rsid w:val="00E801F8"/>
    <w:rsid w:val="00E8025F"/>
    <w:rsid w:val="00E8035E"/>
    <w:rsid w:val="00E80A8F"/>
    <w:rsid w:val="00E80E5D"/>
    <w:rsid w:val="00E817F0"/>
    <w:rsid w:val="00E818D0"/>
    <w:rsid w:val="00E81C12"/>
    <w:rsid w:val="00E81CE8"/>
    <w:rsid w:val="00E82154"/>
    <w:rsid w:val="00E827E6"/>
    <w:rsid w:val="00E83255"/>
    <w:rsid w:val="00E83871"/>
    <w:rsid w:val="00E83E1C"/>
    <w:rsid w:val="00E840EF"/>
    <w:rsid w:val="00E8518B"/>
    <w:rsid w:val="00E85462"/>
    <w:rsid w:val="00E85721"/>
    <w:rsid w:val="00E8584D"/>
    <w:rsid w:val="00E86D10"/>
    <w:rsid w:val="00E86F7C"/>
    <w:rsid w:val="00E87469"/>
    <w:rsid w:val="00E87C04"/>
    <w:rsid w:val="00E90314"/>
    <w:rsid w:val="00E91516"/>
    <w:rsid w:val="00E91DB7"/>
    <w:rsid w:val="00E927F9"/>
    <w:rsid w:val="00E93B8C"/>
    <w:rsid w:val="00E94454"/>
    <w:rsid w:val="00E94EE1"/>
    <w:rsid w:val="00E95788"/>
    <w:rsid w:val="00E95BC6"/>
    <w:rsid w:val="00E95F38"/>
    <w:rsid w:val="00E960E9"/>
    <w:rsid w:val="00E963A9"/>
    <w:rsid w:val="00E96A0A"/>
    <w:rsid w:val="00E96CAE"/>
    <w:rsid w:val="00E96DAB"/>
    <w:rsid w:val="00E96EF9"/>
    <w:rsid w:val="00E96F13"/>
    <w:rsid w:val="00E97524"/>
    <w:rsid w:val="00E9762C"/>
    <w:rsid w:val="00E97AEB"/>
    <w:rsid w:val="00EA02E8"/>
    <w:rsid w:val="00EA0652"/>
    <w:rsid w:val="00EA0F69"/>
    <w:rsid w:val="00EA12FF"/>
    <w:rsid w:val="00EA1727"/>
    <w:rsid w:val="00EA1996"/>
    <w:rsid w:val="00EA2E58"/>
    <w:rsid w:val="00EA2E65"/>
    <w:rsid w:val="00EA343E"/>
    <w:rsid w:val="00EA3629"/>
    <w:rsid w:val="00EA394D"/>
    <w:rsid w:val="00EA397A"/>
    <w:rsid w:val="00EA3CC2"/>
    <w:rsid w:val="00EA3D81"/>
    <w:rsid w:val="00EA4819"/>
    <w:rsid w:val="00EA4D4A"/>
    <w:rsid w:val="00EA4DE6"/>
    <w:rsid w:val="00EA541F"/>
    <w:rsid w:val="00EA5683"/>
    <w:rsid w:val="00EA5B5A"/>
    <w:rsid w:val="00EA624D"/>
    <w:rsid w:val="00EA63B9"/>
    <w:rsid w:val="00EA66BC"/>
    <w:rsid w:val="00EA6852"/>
    <w:rsid w:val="00EA6EAE"/>
    <w:rsid w:val="00EA6F50"/>
    <w:rsid w:val="00EB0EA0"/>
    <w:rsid w:val="00EB136B"/>
    <w:rsid w:val="00EB15C0"/>
    <w:rsid w:val="00EB216C"/>
    <w:rsid w:val="00EB24DA"/>
    <w:rsid w:val="00EB2595"/>
    <w:rsid w:val="00EB2624"/>
    <w:rsid w:val="00EB267E"/>
    <w:rsid w:val="00EB2E9F"/>
    <w:rsid w:val="00EB2EAA"/>
    <w:rsid w:val="00EB3040"/>
    <w:rsid w:val="00EB311E"/>
    <w:rsid w:val="00EB32B1"/>
    <w:rsid w:val="00EB3404"/>
    <w:rsid w:val="00EB385D"/>
    <w:rsid w:val="00EB4198"/>
    <w:rsid w:val="00EB4A84"/>
    <w:rsid w:val="00EB4D44"/>
    <w:rsid w:val="00EB5354"/>
    <w:rsid w:val="00EB64F2"/>
    <w:rsid w:val="00EB6916"/>
    <w:rsid w:val="00EB7733"/>
    <w:rsid w:val="00EB7958"/>
    <w:rsid w:val="00EC0A6C"/>
    <w:rsid w:val="00EC12A7"/>
    <w:rsid w:val="00EC1B76"/>
    <w:rsid w:val="00EC1C93"/>
    <w:rsid w:val="00EC203F"/>
    <w:rsid w:val="00EC23F3"/>
    <w:rsid w:val="00EC2AA4"/>
    <w:rsid w:val="00EC2DD4"/>
    <w:rsid w:val="00EC2FFC"/>
    <w:rsid w:val="00EC3619"/>
    <w:rsid w:val="00EC3684"/>
    <w:rsid w:val="00EC36C9"/>
    <w:rsid w:val="00EC3EC8"/>
    <w:rsid w:val="00EC4BC6"/>
    <w:rsid w:val="00EC4C99"/>
    <w:rsid w:val="00EC5575"/>
    <w:rsid w:val="00EC712F"/>
    <w:rsid w:val="00EC740B"/>
    <w:rsid w:val="00EC7F7C"/>
    <w:rsid w:val="00ED0555"/>
    <w:rsid w:val="00ED0727"/>
    <w:rsid w:val="00ED0B6D"/>
    <w:rsid w:val="00ED1588"/>
    <w:rsid w:val="00ED201F"/>
    <w:rsid w:val="00ED28F3"/>
    <w:rsid w:val="00ED29FA"/>
    <w:rsid w:val="00ED2B21"/>
    <w:rsid w:val="00ED3698"/>
    <w:rsid w:val="00ED38EC"/>
    <w:rsid w:val="00ED4542"/>
    <w:rsid w:val="00ED498A"/>
    <w:rsid w:val="00ED4A17"/>
    <w:rsid w:val="00ED51E9"/>
    <w:rsid w:val="00ED53C4"/>
    <w:rsid w:val="00ED5490"/>
    <w:rsid w:val="00ED55FD"/>
    <w:rsid w:val="00ED573C"/>
    <w:rsid w:val="00ED6534"/>
    <w:rsid w:val="00ED6C83"/>
    <w:rsid w:val="00ED7138"/>
    <w:rsid w:val="00ED71D0"/>
    <w:rsid w:val="00ED7506"/>
    <w:rsid w:val="00EE0128"/>
    <w:rsid w:val="00EE1740"/>
    <w:rsid w:val="00EE1916"/>
    <w:rsid w:val="00EE19A5"/>
    <w:rsid w:val="00EE226F"/>
    <w:rsid w:val="00EE2F44"/>
    <w:rsid w:val="00EE3320"/>
    <w:rsid w:val="00EE4004"/>
    <w:rsid w:val="00EE4677"/>
    <w:rsid w:val="00EE4BE5"/>
    <w:rsid w:val="00EE4E11"/>
    <w:rsid w:val="00EE619B"/>
    <w:rsid w:val="00EE6C5C"/>
    <w:rsid w:val="00EE7DAA"/>
    <w:rsid w:val="00EF0BBD"/>
    <w:rsid w:val="00EF1041"/>
    <w:rsid w:val="00EF23C5"/>
    <w:rsid w:val="00EF23F5"/>
    <w:rsid w:val="00EF2462"/>
    <w:rsid w:val="00EF35D3"/>
    <w:rsid w:val="00EF35E3"/>
    <w:rsid w:val="00EF3E02"/>
    <w:rsid w:val="00EF41C6"/>
    <w:rsid w:val="00EF41DB"/>
    <w:rsid w:val="00EF4E88"/>
    <w:rsid w:val="00EF514B"/>
    <w:rsid w:val="00EF52DF"/>
    <w:rsid w:val="00EF55A8"/>
    <w:rsid w:val="00EF5F90"/>
    <w:rsid w:val="00EF6AA2"/>
    <w:rsid w:val="00EF6E0A"/>
    <w:rsid w:val="00EF6E34"/>
    <w:rsid w:val="00EF6E98"/>
    <w:rsid w:val="00EF6FEE"/>
    <w:rsid w:val="00EF75E7"/>
    <w:rsid w:val="00EF7BBD"/>
    <w:rsid w:val="00F00492"/>
    <w:rsid w:val="00F00BF4"/>
    <w:rsid w:val="00F00C26"/>
    <w:rsid w:val="00F011E7"/>
    <w:rsid w:val="00F016A4"/>
    <w:rsid w:val="00F016A5"/>
    <w:rsid w:val="00F02F2D"/>
    <w:rsid w:val="00F0380A"/>
    <w:rsid w:val="00F03CAE"/>
    <w:rsid w:val="00F057F2"/>
    <w:rsid w:val="00F05893"/>
    <w:rsid w:val="00F05B42"/>
    <w:rsid w:val="00F06FC9"/>
    <w:rsid w:val="00F075D4"/>
    <w:rsid w:val="00F07637"/>
    <w:rsid w:val="00F0772E"/>
    <w:rsid w:val="00F07804"/>
    <w:rsid w:val="00F10F6E"/>
    <w:rsid w:val="00F11498"/>
    <w:rsid w:val="00F11522"/>
    <w:rsid w:val="00F11D57"/>
    <w:rsid w:val="00F127DC"/>
    <w:rsid w:val="00F12962"/>
    <w:rsid w:val="00F12E8B"/>
    <w:rsid w:val="00F13B25"/>
    <w:rsid w:val="00F13F4A"/>
    <w:rsid w:val="00F14247"/>
    <w:rsid w:val="00F14661"/>
    <w:rsid w:val="00F159B8"/>
    <w:rsid w:val="00F15C1D"/>
    <w:rsid w:val="00F16370"/>
    <w:rsid w:val="00F164C6"/>
    <w:rsid w:val="00F164DA"/>
    <w:rsid w:val="00F16788"/>
    <w:rsid w:val="00F16990"/>
    <w:rsid w:val="00F17917"/>
    <w:rsid w:val="00F17C86"/>
    <w:rsid w:val="00F17D87"/>
    <w:rsid w:val="00F20C43"/>
    <w:rsid w:val="00F20ED6"/>
    <w:rsid w:val="00F20F47"/>
    <w:rsid w:val="00F2153E"/>
    <w:rsid w:val="00F21D9D"/>
    <w:rsid w:val="00F21F9D"/>
    <w:rsid w:val="00F21FFF"/>
    <w:rsid w:val="00F22850"/>
    <w:rsid w:val="00F22AD7"/>
    <w:rsid w:val="00F22ED9"/>
    <w:rsid w:val="00F238BE"/>
    <w:rsid w:val="00F23C20"/>
    <w:rsid w:val="00F241C1"/>
    <w:rsid w:val="00F246D4"/>
    <w:rsid w:val="00F24E79"/>
    <w:rsid w:val="00F25773"/>
    <w:rsid w:val="00F25F25"/>
    <w:rsid w:val="00F2608C"/>
    <w:rsid w:val="00F261E3"/>
    <w:rsid w:val="00F26D1F"/>
    <w:rsid w:val="00F27C8B"/>
    <w:rsid w:val="00F31541"/>
    <w:rsid w:val="00F317F4"/>
    <w:rsid w:val="00F32488"/>
    <w:rsid w:val="00F33516"/>
    <w:rsid w:val="00F33DED"/>
    <w:rsid w:val="00F35A00"/>
    <w:rsid w:val="00F36027"/>
    <w:rsid w:val="00F36069"/>
    <w:rsid w:val="00F36E5E"/>
    <w:rsid w:val="00F37042"/>
    <w:rsid w:val="00F37110"/>
    <w:rsid w:val="00F378FE"/>
    <w:rsid w:val="00F41245"/>
    <w:rsid w:val="00F412CC"/>
    <w:rsid w:val="00F412D8"/>
    <w:rsid w:val="00F419E8"/>
    <w:rsid w:val="00F42A5C"/>
    <w:rsid w:val="00F433DE"/>
    <w:rsid w:val="00F435A3"/>
    <w:rsid w:val="00F43C68"/>
    <w:rsid w:val="00F43D47"/>
    <w:rsid w:val="00F44019"/>
    <w:rsid w:val="00F444CD"/>
    <w:rsid w:val="00F44986"/>
    <w:rsid w:val="00F45077"/>
    <w:rsid w:val="00F456BE"/>
    <w:rsid w:val="00F45D97"/>
    <w:rsid w:val="00F45E09"/>
    <w:rsid w:val="00F46C7A"/>
    <w:rsid w:val="00F473B4"/>
    <w:rsid w:val="00F50C35"/>
    <w:rsid w:val="00F5157B"/>
    <w:rsid w:val="00F51C4D"/>
    <w:rsid w:val="00F5255D"/>
    <w:rsid w:val="00F53062"/>
    <w:rsid w:val="00F53166"/>
    <w:rsid w:val="00F54561"/>
    <w:rsid w:val="00F546C1"/>
    <w:rsid w:val="00F54967"/>
    <w:rsid w:val="00F54AD9"/>
    <w:rsid w:val="00F54B5C"/>
    <w:rsid w:val="00F54BDE"/>
    <w:rsid w:val="00F550B0"/>
    <w:rsid w:val="00F5514A"/>
    <w:rsid w:val="00F55FD8"/>
    <w:rsid w:val="00F56103"/>
    <w:rsid w:val="00F57455"/>
    <w:rsid w:val="00F57C73"/>
    <w:rsid w:val="00F57D49"/>
    <w:rsid w:val="00F57F7D"/>
    <w:rsid w:val="00F6014D"/>
    <w:rsid w:val="00F608D8"/>
    <w:rsid w:val="00F61283"/>
    <w:rsid w:val="00F61909"/>
    <w:rsid w:val="00F619DF"/>
    <w:rsid w:val="00F620CB"/>
    <w:rsid w:val="00F62718"/>
    <w:rsid w:val="00F62D64"/>
    <w:rsid w:val="00F633AD"/>
    <w:rsid w:val="00F63BB5"/>
    <w:rsid w:val="00F63BDA"/>
    <w:rsid w:val="00F64849"/>
    <w:rsid w:val="00F64E18"/>
    <w:rsid w:val="00F65015"/>
    <w:rsid w:val="00F65BB9"/>
    <w:rsid w:val="00F65E05"/>
    <w:rsid w:val="00F65FEA"/>
    <w:rsid w:val="00F66191"/>
    <w:rsid w:val="00F661A1"/>
    <w:rsid w:val="00F662E3"/>
    <w:rsid w:val="00F669B5"/>
    <w:rsid w:val="00F67335"/>
    <w:rsid w:val="00F67A65"/>
    <w:rsid w:val="00F67D2D"/>
    <w:rsid w:val="00F67EA7"/>
    <w:rsid w:val="00F70388"/>
    <w:rsid w:val="00F70A87"/>
    <w:rsid w:val="00F70E32"/>
    <w:rsid w:val="00F71400"/>
    <w:rsid w:val="00F714FF"/>
    <w:rsid w:val="00F71ADE"/>
    <w:rsid w:val="00F71D4C"/>
    <w:rsid w:val="00F720B3"/>
    <w:rsid w:val="00F735AD"/>
    <w:rsid w:val="00F742EF"/>
    <w:rsid w:val="00F74521"/>
    <w:rsid w:val="00F74747"/>
    <w:rsid w:val="00F747F8"/>
    <w:rsid w:val="00F74A2F"/>
    <w:rsid w:val="00F74FDD"/>
    <w:rsid w:val="00F750CE"/>
    <w:rsid w:val="00F7516B"/>
    <w:rsid w:val="00F751DE"/>
    <w:rsid w:val="00F75694"/>
    <w:rsid w:val="00F757CD"/>
    <w:rsid w:val="00F76AE1"/>
    <w:rsid w:val="00F76B24"/>
    <w:rsid w:val="00F76E5B"/>
    <w:rsid w:val="00F77F1A"/>
    <w:rsid w:val="00F81313"/>
    <w:rsid w:val="00F81B87"/>
    <w:rsid w:val="00F824E5"/>
    <w:rsid w:val="00F824F2"/>
    <w:rsid w:val="00F83685"/>
    <w:rsid w:val="00F83D15"/>
    <w:rsid w:val="00F83D88"/>
    <w:rsid w:val="00F847A2"/>
    <w:rsid w:val="00F84824"/>
    <w:rsid w:val="00F84A3C"/>
    <w:rsid w:val="00F84D4E"/>
    <w:rsid w:val="00F84E91"/>
    <w:rsid w:val="00F85684"/>
    <w:rsid w:val="00F85B12"/>
    <w:rsid w:val="00F864F6"/>
    <w:rsid w:val="00F8776D"/>
    <w:rsid w:val="00F87AB5"/>
    <w:rsid w:val="00F87F7F"/>
    <w:rsid w:val="00F902CC"/>
    <w:rsid w:val="00F905D1"/>
    <w:rsid w:val="00F90A95"/>
    <w:rsid w:val="00F922A5"/>
    <w:rsid w:val="00F92B51"/>
    <w:rsid w:val="00F93279"/>
    <w:rsid w:val="00F93399"/>
    <w:rsid w:val="00F934AC"/>
    <w:rsid w:val="00F93628"/>
    <w:rsid w:val="00F94870"/>
    <w:rsid w:val="00F94A58"/>
    <w:rsid w:val="00F94F16"/>
    <w:rsid w:val="00F95006"/>
    <w:rsid w:val="00F95A6D"/>
    <w:rsid w:val="00F95FB7"/>
    <w:rsid w:val="00F96457"/>
    <w:rsid w:val="00F9717E"/>
    <w:rsid w:val="00F979E4"/>
    <w:rsid w:val="00F97A08"/>
    <w:rsid w:val="00FA0167"/>
    <w:rsid w:val="00FA0460"/>
    <w:rsid w:val="00FA052D"/>
    <w:rsid w:val="00FA0EFA"/>
    <w:rsid w:val="00FA15DE"/>
    <w:rsid w:val="00FA19DD"/>
    <w:rsid w:val="00FA2098"/>
    <w:rsid w:val="00FA283F"/>
    <w:rsid w:val="00FA2A04"/>
    <w:rsid w:val="00FA2A64"/>
    <w:rsid w:val="00FA319E"/>
    <w:rsid w:val="00FA31E3"/>
    <w:rsid w:val="00FA33F1"/>
    <w:rsid w:val="00FA33F9"/>
    <w:rsid w:val="00FA3820"/>
    <w:rsid w:val="00FA40E6"/>
    <w:rsid w:val="00FA428A"/>
    <w:rsid w:val="00FA4C44"/>
    <w:rsid w:val="00FA4DF3"/>
    <w:rsid w:val="00FA5347"/>
    <w:rsid w:val="00FA5936"/>
    <w:rsid w:val="00FA601D"/>
    <w:rsid w:val="00FA65C2"/>
    <w:rsid w:val="00FA66DB"/>
    <w:rsid w:val="00FA6F2D"/>
    <w:rsid w:val="00FA7635"/>
    <w:rsid w:val="00FA7B23"/>
    <w:rsid w:val="00FA7C1B"/>
    <w:rsid w:val="00FA7E1B"/>
    <w:rsid w:val="00FB05D3"/>
    <w:rsid w:val="00FB0911"/>
    <w:rsid w:val="00FB1778"/>
    <w:rsid w:val="00FB1855"/>
    <w:rsid w:val="00FB19AD"/>
    <w:rsid w:val="00FB243D"/>
    <w:rsid w:val="00FB248C"/>
    <w:rsid w:val="00FB265D"/>
    <w:rsid w:val="00FB2723"/>
    <w:rsid w:val="00FB293E"/>
    <w:rsid w:val="00FB34DA"/>
    <w:rsid w:val="00FB3969"/>
    <w:rsid w:val="00FB3CEC"/>
    <w:rsid w:val="00FB3D2F"/>
    <w:rsid w:val="00FB3EAE"/>
    <w:rsid w:val="00FB4E25"/>
    <w:rsid w:val="00FB50A2"/>
    <w:rsid w:val="00FB5A8D"/>
    <w:rsid w:val="00FB5EDC"/>
    <w:rsid w:val="00FB6518"/>
    <w:rsid w:val="00FB6D5C"/>
    <w:rsid w:val="00FB6E49"/>
    <w:rsid w:val="00FB7961"/>
    <w:rsid w:val="00FB7A5E"/>
    <w:rsid w:val="00FB7CD6"/>
    <w:rsid w:val="00FC0EE5"/>
    <w:rsid w:val="00FC1AC9"/>
    <w:rsid w:val="00FC2501"/>
    <w:rsid w:val="00FC2BB4"/>
    <w:rsid w:val="00FC3231"/>
    <w:rsid w:val="00FC35B4"/>
    <w:rsid w:val="00FC3A7B"/>
    <w:rsid w:val="00FC3C2E"/>
    <w:rsid w:val="00FC4C03"/>
    <w:rsid w:val="00FC50A9"/>
    <w:rsid w:val="00FC54AB"/>
    <w:rsid w:val="00FC5C20"/>
    <w:rsid w:val="00FC5F8B"/>
    <w:rsid w:val="00FC6680"/>
    <w:rsid w:val="00FC6823"/>
    <w:rsid w:val="00FC6976"/>
    <w:rsid w:val="00FC72C0"/>
    <w:rsid w:val="00FD02F6"/>
    <w:rsid w:val="00FD067D"/>
    <w:rsid w:val="00FD09B7"/>
    <w:rsid w:val="00FD1177"/>
    <w:rsid w:val="00FD1A40"/>
    <w:rsid w:val="00FD1AA1"/>
    <w:rsid w:val="00FD1B61"/>
    <w:rsid w:val="00FD1DE7"/>
    <w:rsid w:val="00FD1FBA"/>
    <w:rsid w:val="00FD22CE"/>
    <w:rsid w:val="00FD238E"/>
    <w:rsid w:val="00FD3144"/>
    <w:rsid w:val="00FD340F"/>
    <w:rsid w:val="00FD373A"/>
    <w:rsid w:val="00FD3971"/>
    <w:rsid w:val="00FD3A9D"/>
    <w:rsid w:val="00FD3B09"/>
    <w:rsid w:val="00FD4353"/>
    <w:rsid w:val="00FD45E9"/>
    <w:rsid w:val="00FD4D7F"/>
    <w:rsid w:val="00FD4E02"/>
    <w:rsid w:val="00FD56C9"/>
    <w:rsid w:val="00FD5CCE"/>
    <w:rsid w:val="00FD5DC4"/>
    <w:rsid w:val="00FD694E"/>
    <w:rsid w:val="00FD6AFF"/>
    <w:rsid w:val="00FD7AFF"/>
    <w:rsid w:val="00FD7ED5"/>
    <w:rsid w:val="00FE00A8"/>
    <w:rsid w:val="00FE0275"/>
    <w:rsid w:val="00FE0601"/>
    <w:rsid w:val="00FE0714"/>
    <w:rsid w:val="00FE078E"/>
    <w:rsid w:val="00FE0E29"/>
    <w:rsid w:val="00FE1CFA"/>
    <w:rsid w:val="00FE2A54"/>
    <w:rsid w:val="00FE2F1E"/>
    <w:rsid w:val="00FE31A4"/>
    <w:rsid w:val="00FE3AD2"/>
    <w:rsid w:val="00FE46EE"/>
    <w:rsid w:val="00FE59FD"/>
    <w:rsid w:val="00FE5B63"/>
    <w:rsid w:val="00FE5C8D"/>
    <w:rsid w:val="00FE5C98"/>
    <w:rsid w:val="00FE5D35"/>
    <w:rsid w:val="00FE6488"/>
    <w:rsid w:val="00FE67C2"/>
    <w:rsid w:val="00FE6953"/>
    <w:rsid w:val="00FE6C14"/>
    <w:rsid w:val="00FE6D92"/>
    <w:rsid w:val="00FE7083"/>
    <w:rsid w:val="00FE7217"/>
    <w:rsid w:val="00FF006A"/>
    <w:rsid w:val="00FF0079"/>
    <w:rsid w:val="00FF08AE"/>
    <w:rsid w:val="00FF09C9"/>
    <w:rsid w:val="00FF0A03"/>
    <w:rsid w:val="00FF0DEB"/>
    <w:rsid w:val="00FF0E8E"/>
    <w:rsid w:val="00FF1A66"/>
    <w:rsid w:val="00FF1BF1"/>
    <w:rsid w:val="00FF2EFB"/>
    <w:rsid w:val="00FF3128"/>
    <w:rsid w:val="00FF4428"/>
    <w:rsid w:val="00FF51B8"/>
    <w:rsid w:val="00FF5504"/>
    <w:rsid w:val="00FF5F8C"/>
    <w:rsid w:val="00FF62F0"/>
    <w:rsid w:val="00FF63E0"/>
    <w:rsid w:val="00FF64AC"/>
    <w:rsid w:val="00FF64B2"/>
    <w:rsid w:val="00FF6628"/>
    <w:rsid w:val="00FF665B"/>
    <w:rsid w:val="00FF6C88"/>
    <w:rsid w:val="00FF6E37"/>
    <w:rsid w:val="00F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92671B"/>
  <w15:chartTrackingRefBased/>
  <w15:docId w15:val="{7DCC6FF2-886D-41E3-9BD6-A140D8F05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E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450A77"/>
    <w:pPr>
      <w:ind w:left="720"/>
    </w:pPr>
    <w:rPr>
      <w:szCs w:val="22"/>
    </w:rPr>
  </w:style>
  <w:style w:type="paragraph" w:customStyle="1" w:styleId="Char0">
    <w:name w:val="Char"/>
    <w:basedOn w:val="Normal"/>
    <w:rsid w:val="00A54C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872E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block">
    <w:name w:val="block"/>
    <w:aliases w:val="b"/>
    <w:basedOn w:val="BodyText"/>
    <w:rsid w:val="00A75E8B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D23E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  <w:lang w:val="x-none" w:eastAsia="x-none"/>
    </w:rPr>
  </w:style>
  <w:style w:type="character" w:customStyle="1" w:styleId="AccPolicyHeadingChar">
    <w:name w:val="Acc Policy Heading Char"/>
    <w:link w:val="AccPolicyHeading"/>
    <w:rsid w:val="00D23E15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rsid w:val="00893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customStyle="1" w:styleId="acctfourfigures">
    <w:name w:val="acct four figures"/>
    <w:aliases w:val="a4"/>
    <w:basedOn w:val="Normal"/>
    <w:rsid w:val="002B3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077A9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3077A9"/>
    <w:rPr>
      <w:rFonts w:ascii="Tahoma" w:hAnsi="Tahoma"/>
      <w:sz w:val="16"/>
    </w:rPr>
  </w:style>
  <w:style w:type="paragraph" w:customStyle="1" w:styleId="accttwolines">
    <w:name w:val="acct two lines"/>
    <w:aliases w:val="a2l"/>
    <w:basedOn w:val="Normal"/>
    <w:rsid w:val="004574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8277F8"/>
    <w:rPr>
      <w:rFonts w:ascii="Arial" w:hAnsi="Arial"/>
      <w:sz w:val="32"/>
      <w:szCs w:val="32"/>
    </w:rPr>
  </w:style>
  <w:style w:type="paragraph" w:customStyle="1" w:styleId="Default">
    <w:name w:val="Default"/>
    <w:rsid w:val="00BE7DFB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54799-083E-4CA7-8541-990386AD9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599</TotalTime>
  <Pages>28</Pages>
  <Words>4234</Words>
  <Characters>24140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Nutchani Chinnawut</cp:lastModifiedBy>
  <cp:revision>195</cp:revision>
  <cp:lastPrinted>2026-02-13T04:43:00Z</cp:lastPrinted>
  <dcterms:created xsi:type="dcterms:W3CDTF">2025-12-04T03:58:00Z</dcterms:created>
  <dcterms:modified xsi:type="dcterms:W3CDTF">2026-02-13T04:43:00Z</dcterms:modified>
</cp:coreProperties>
</file>