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D1C9B" w14:textId="77777777" w:rsidR="00016CD9" w:rsidRPr="00A21138" w:rsidRDefault="00016CD9" w:rsidP="000C76A3">
      <w:pPr>
        <w:pStyle w:val="ReportHeading1"/>
        <w:framePr w:w="9323" w:h="1141" w:wrap="around" w:x="1197" w:y="1506"/>
        <w:spacing w:line="260" w:lineRule="atLeast"/>
        <w:rPr>
          <w:rFonts w:ascii="Times New Roman" w:hAnsi="Times New Roman"/>
          <w:b w:val="0"/>
          <w:bCs w:val="0"/>
          <w:sz w:val="28"/>
          <w:szCs w:val="28"/>
        </w:rPr>
      </w:pPr>
    </w:p>
    <w:p w14:paraId="648F4AA3" w14:textId="77777777" w:rsidR="00016CD9" w:rsidRPr="00A21138" w:rsidRDefault="00016CD9" w:rsidP="000C76A3">
      <w:pPr>
        <w:pStyle w:val="ReportHeading1"/>
        <w:framePr w:w="9323" w:h="1141" w:wrap="around" w:x="1197" w:y="1506"/>
        <w:spacing w:line="260" w:lineRule="atLeast"/>
        <w:rPr>
          <w:rFonts w:ascii="Times New Roman" w:hAnsi="Times New Roman"/>
          <w:b w:val="0"/>
          <w:bCs w:val="0"/>
          <w:sz w:val="28"/>
          <w:szCs w:val="28"/>
        </w:rPr>
      </w:pPr>
      <w:bookmarkStart w:id="0" w:name="ExtraText"/>
    </w:p>
    <w:bookmarkEnd w:id="0"/>
    <w:p w14:paraId="682F3172" w14:textId="77777777" w:rsidR="00016CD9" w:rsidRPr="00A21138" w:rsidRDefault="00016CD9" w:rsidP="000C76A3">
      <w:pPr>
        <w:pStyle w:val="ReportHeading1"/>
        <w:framePr w:w="9323" w:h="1141" w:wrap="around" w:x="1197" w:y="1506"/>
        <w:spacing w:line="260" w:lineRule="atLeast"/>
        <w:rPr>
          <w:rFonts w:ascii="Times New Roman" w:hAnsi="Times New Roman"/>
          <w:sz w:val="28"/>
          <w:szCs w:val="28"/>
        </w:rPr>
      </w:pPr>
    </w:p>
    <w:p w14:paraId="7588C145" w14:textId="77777777" w:rsidR="00296E48" w:rsidRPr="00F27B5A" w:rsidRDefault="00463D91" w:rsidP="00A75904">
      <w:pPr>
        <w:spacing w:line="340" w:lineRule="exact"/>
        <w:ind w:right="14"/>
        <w:rPr>
          <w:rFonts w:ascii="Times New Roman" w:hAnsi="Times New Roman"/>
          <w:b/>
          <w:bCs/>
          <w:sz w:val="28"/>
          <w:szCs w:val="28"/>
        </w:rPr>
      </w:pPr>
      <w:bookmarkStart w:id="1" w:name="SubTitle"/>
      <w:r w:rsidRPr="00F27B5A">
        <w:rPr>
          <w:rFonts w:ascii="Times New Roman" w:hAnsi="Times New Roman"/>
          <w:b/>
          <w:bCs/>
          <w:sz w:val="28"/>
          <w:szCs w:val="28"/>
        </w:rPr>
        <w:t>THAI PLASTIC</w:t>
      </w:r>
      <w:r w:rsidRPr="00F27B5A">
        <w:rPr>
          <w:rFonts w:ascii="Times New Roman" w:hAnsi="Times New Roman" w:hint="cs"/>
          <w:b/>
          <w:bCs/>
          <w:sz w:val="28"/>
          <w:szCs w:val="28"/>
          <w:cs/>
        </w:rPr>
        <w:t xml:space="preserve"> </w:t>
      </w:r>
      <w:r w:rsidRPr="00F27B5A">
        <w:rPr>
          <w:rFonts w:ascii="Times New Roman" w:hAnsi="Times New Roman"/>
          <w:b/>
          <w:bCs/>
          <w:sz w:val="28"/>
          <w:szCs w:val="28"/>
        </w:rPr>
        <w:t>INDUSTRIAL</w:t>
      </w:r>
      <w:r w:rsidRPr="00F27B5A">
        <w:rPr>
          <w:rFonts w:ascii="Times New Roman" w:hAnsi="Times New Roman" w:hint="cs"/>
          <w:b/>
          <w:bCs/>
          <w:sz w:val="28"/>
          <w:szCs w:val="28"/>
          <w:cs/>
        </w:rPr>
        <w:t xml:space="preserve"> </w:t>
      </w:r>
      <w:r w:rsidR="00BF75FA" w:rsidRPr="00F27B5A">
        <w:rPr>
          <w:rFonts w:ascii="Times New Roman" w:hAnsi="Times New Roman"/>
          <w:b/>
          <w:bCs/>
          <w:sz w:val="28"/>
          <w:szCs w:val="28"/>
        </w:rPr>
        <w:t>(1994)</w:t>
      </w:r>
      <w:r w:rsidR="005D265A" w:rsidRPr="00F27B5A">
        <w:rPr>
          <w:rFonts w:ascii="Times New Roman" w:hAnsi="Times New Roman"/>
          <w:b/>
          <w:bCs/>
          <w:sz w:val="28"/>
          <w:szCs w:val="28"/>
        </w:rPr>
        <w:t xml:space="preserve"> </w:t>
      </w:r>
      <w:r w:rsidR="00296E48" w:rsidRPr="00F27B5A">
        <w:rPr>
          <w:rFonts w:ascii="Times New Roman" w:hAnsi="Times New Roman"/>
          <w:b/>
          <w:bCs/>
          <w:sz w:val="28"/>
          <w:szCs w:val="28"/>
        </w:rPr>
        <w:t>PUBLIC COMPANY LIMITED</w:t>
      </w:r>
    </w:p>
    <w:p w14:paraId="1A6B729F" w14:textId="77777777" w:rsidR="00997357" w:rsidRDefault="00997357" w:rsidP="00997357">
      <w:pPr>
        <w:rPr>
          <w:rFonts w:ascii="Times New Roman" w:hAnsi="Times New Roman" w:cs="Times New Roman"/>
          <w:b/>
          <w:bCs/>
          <w:sz w:val="28"/>
          <w:szCs w:val="28"/>
        </w:rPr>
      </w:pPr>
    </w:p>
    <w:p w14:paraId="27190FA9" w14:textId="77777777" w:rsidR="00997357" w:rsidRPr="00A21138" w:rsidRDefault="00997357" w:rsidP="00997357">
      <w:pPr>
        <w:rPr>
          <w:rFonts w:ascii="Times New Roman" w:hAnsi="Times New Roman" w:cs="Times New Roman"/>
          <w:b/>
          <w:bCs/>
          <w:sz w:val="36"/>
          <w:szCs w:val="36"/>
        </w:rPr>
      </w:pPr>
    </w:p>
    <w:p w14:paraId="077A8E54" w14:textId="77777777" w:rsidR="00997357" w:rsidRPr="00F27B5A" w:rsidRDefault="00997357" w:rsidP="00997357">
      <w:pPr>
        <w:spacing w:after="200"/>
        <w:rPr>
          <w:rFonts w:ascii="Times New Roman" w:hAnsi="Times New Roman"/>
          <w:b/>
          <w:bCs/>
          <w:sz w:val="24"/>
          <w:szCs w:val="24"/>
        </w:rPr>
      </w:pPr>
      <w:bookmarkStart w:id="2" w:name="_Hlk215739087"/>
      <w:bookmarkEnd w:id="1"/>
      <w:r w:rsidRPr="00F27B5A">
        <w:rPr>
          <w:rFonts w:ascii="Times New Roman" w:hAnsi="Times New Roman"/>
          <w:b/>
          <w:bCs/>
          <w:sz w:val="24"/>
          <w:szCs w:val="24"/>
        </w:rPr>
        <w:t>Financial Statements</w:t>
      </w:r>
    </w:p>
    <w:p w14:paraId="03B2EE62" w14:textId="77777777" w:rsidR="00997357" w:rsidRPr="00F27B5A" w:rsidRDefault="00997357" w:rsidP="00997357">
      <w:pPr>
        <w:pStyle w:val="ReportHeading1"/>
        <w:framePr w:w="0" w:hRule="auto" w:hSpace="0" w:wrap="auto" w:vAnchor="margin" w:hAnchor="text" w:xAlign="left" w:yAlign="inline"/>
        <w:spacing w:after="200" w:line="260" w:lineRule="atLeast"/>
        <w:ind w:right="-763"/>
        <w:rPr>
          <w:rFonts w:ascii="Times New Roman" w:hAnsi="Times New Roman"/>
        </w:rPr>
      </w:pPr>
      <w:r w:rsidRPr="00F27B5A">
        <w:rPr>
          <w:rFonts w:ascii="Times New Roman" w:hAnsi="Times New Roman"/>
        </w:rPr>
        <w:t>For</w:t>
      </w:r>
      <w:r w:rsidRPr="00F27B5A">
        <w:rPr>
          <w:rFonts w:ascii="Times New Roman" w:hAnsi="Times New Roman"/>
          <w:b w:val="0"/>
          <w:bCs w:val="0"/>
        </w:rPr>
        <w:t xml:space="preserve"> </w:t>
      </w:r>
      <w:r w:rsidRPr="00F27B5A">
        <w:rPr>
          <w:rFonts w:ascii="Times New Roman" w:hAnsi="Times New Roman"/>
        </w:rPr>
        <w:t xml:space="preserve">the </w:t>
      </w:r>
      <w:r w:rsidR="00E47FA5" w:rsidRPr="00F27B5A">
        <w:rPr>
          <w:rFonts w:ascii="Times New Roman" w:hAnsi="Times New Roman"/>
        </w:rPr>
        <w:t xml:space="preserve">Year </w:t>
      </w:r>
      <w:r w:rsidR="00E668EC" w:rsidRPr="00F27B5A">
        <w:rPr>
          <w:rFonts w:ascii="Times New Roman" w:hAnsi="Times New Roman"/>
        </w:rPr>
        <w:t xml:space="preserve">Ended </w:t>
      </w:r>
      <w:r w:rsidR="00476144">
        <w:rPr>
          <w:rFonts w:ascii="Times New Roman" w:hAnsi="Times New Roman"/>
        </w:rPr>
        <w:t xml:space="preserve">December 31, </w:t>
      </w:r>
      <w:r w:rsidR="00DC2A67">
        <w:rPr>
          <w:rFonts w:ascii="Times New Roman" w:hAnsi="Times New Roman"/>
        </w:rPr>
        <w:t>2025</w:t>
      </w:r>
    </w:p>
    <w:p w14:paraId="026FCC1E" w14:textId="77777777" w:rsidR="00997357" w:rsidRPr="00F27B5A" w:rsidRDefault="00997357" w:rsidP="00997357">
      <w:pPr>
        <w:pStyle w:val="ReportHeading1"/>
        <w:framePr w:w="0" w:hRule="auto" w:hSpace="0" w:wrap="auto" w:vAnchor="margin" w:hAnchor="text" w:xAlign="left" w:yAlign="inline"/>
        <w:spacing w:after="200" w:line="260" w:lineRule="atLeast"/>
        <w:ind w:right="-763"/>
        <w:rPr>
          <w:rFonts w:ascii="Times New Roman" w:hAnsi="Times New Roman"/>
        </w:rPr>
      </w:pPr>
      <w:r w:rsidRPr="00F27B5A">
        <w:rPr>
          <w:rFonts w:ascii="Times New Roman" w:hAnsi="Times New Roman"/>
        </w:rPr>
        <w:t>and Report of Certified Public Accountant</w:t>
      </w:r>
      <w:bookmarkEnd w:id="2"/>
    </w:p>
    <w:p w14:paraId="15F65C50" w14:textId="77777777" w:rsidR="00997357" w:rsidRPr="00F27B5A" w:rsidRDefault="00997357" w:rsidP="00997357">
      <w:pPr>
        <w:spacing w:after="200"/>
        <w:jc w:val="center"/>
        <w:rPr>
          <w:rFonts w:ascii="Times New Roman" w:hAnsi="Times New Roman"/>
          <w:b/>
          <w:bCs/>
          <w:sz w:val="28"/>
          <w:szCs w:val="28"/>
        </w:rPr>
      </w:pPr>
    </w:p>
    <w:p w14:paraId="2740327F" w14:textId="77777777" w:rsidR="00F83761" w:rsidRPr="00F27B5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64DDFCEA"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33C817D"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3406224"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801CEBA"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86492A3"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55A1B42"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CD4749D"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8A895F"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6C4CF4B"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7511230"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C33A025"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39363B7"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86526C4"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B8D0B64"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CFABB2C"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9EB312C"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ECA2294"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B9D4714"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BBCB6C2" w14:textId="77777777" w:rsidR="0048412C" w:rsidRPr="00F27B5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1BC3147" w14:textId="77777777" w:rsidR="00DD2783" w:rsidRPr="00F27B5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BBB53EC" w14:textId="77777777" w:rsidR="0072414F" w:rsidRPr="00F27B5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C8F6A7E" w14:textId="77777777" w:rsidR="0072414F" w:rsidRPr="00F27B5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4F50AA9" w14:textId="77777777" w:rsidR="00016CD9" w:rsidRPr="000C76A3" w:rsidRDefault="00016CD9"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2"/>
          <w:szCs w:val="32"/>
        </w:rPr>
      </w:pPr>
    </w:p>
    <w:p w14:paraId="77A6D9A5" w14:textId="77777777" w:rsidR="00183B9A" w:rsidRPr="001339D2" w:rsidRDefault="00183B9A"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6"/>
          <w:szCs w:val="36"/>
        </w:rPr>
      </w:pPr>
    </w:p>
    <w:p w14:paraId="56F890A4" w14:textId="77777777" w:rsidR="00997357" w:rsidRPr="00F27B5A" w:rsidRDefault="00997357" w:rsidP="00997357">
      <w:pPr>
        <w:spacing w:line="240" w:lineRule="auto"/>
        <w:rPr>
          <w:rFonts w:ascii="Times New Roman" w:hAnsi="Times New Roman"/>
          <w:b/>
          <w:bCs/>
          <w:i/>
          <w:iCs/>
          <w:sz w:val="28"/>
          <w:szCs w:val="28"/>
        </w:rPr>
      </w:pPr>
      <w:r w:rsidRPr="00F27B5A">
        <w:rPr>
          <w:rFonts w:ascii="Times New Roman" w:hAnsi="Times New Roman"/>
          <w:b/>
          <w:bCs/>
          <w:i/>
          <w:iCs/>
          <w:sz w:val="28"/>
          <w:szCs w:val="28"/>
        </w:rPr>
        <w:t>M.R. &amp; ASSOCIATES CO., LTD.</w:t>
      </w:r>
    </w:p>
    <w:p w14:paraId="18D1CD9B" w14:textId="77777777" w:rsidR="00997357" w:rsidRPr="00F27B5A" w:rsidRDefault="00997357" w:rsidP="00997357">
      <w:pPr>
        <w:spacing w:line="240" w:lineRule="auto"/>
        <w:rPr>
          <w:rFonts w:ascii="Times New Roman" w:hAnsi="Times New Roman"/>
          <w:b/>
          <w:bCs/>
          <w:i/>
          <w:iCs/>
          <w:sz w:val="10"/>
          <w:szCs w:val="10"/>
        </w:rPr>
      </w:pPr>
    </w:p>
    <w:p w14:paraId="43C9679C" w14:textId="77777777" w:rsidR="00997357" w:rsidRPr="00F27B5A" w:rsidRDefault="00997357" w:rsidP="00997357">
      <w:pPr>
        <w:spacing w:line="240" w:lineRule="auto"/>
        <w:rPr>
          <w:rFonts w:ascii="Times New Roman" w:hAnsi="Times New Roman"/>
          <w:b/>
          <w:bCs/>
          <w:i/>
          <w:iCs/>
          <w:sz w:val="22"/>
          <w:szCs w:val="22"/>
        </w:rPr>
      </w:pPr>
      <w:r w:rsidRPr="00F27B5A">
        <w:rPr>
          <w:rFonts w:ascii="Times New Roman" w:hAnsi="Times New Roman"/>
          <w:b/>
          <w:bCs/>
          <w:i/>
          <w:iCs/>
          <w:sz w:val="22"/>
          <w:szCs w:val="22"/>
        </w:rPr>
        <w:t>Certified Public Accountants</w:t>
      </w:r>
    </w:p>
    <w:p w14:paraId="20989D45" w14:textId="77777777" w:rsidR="002753BE" w:rsidRPr="00F27B5A" w:rsidRDefault="00E654F0"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sidRPr="00F27B5A">
        <w:rPr>
          <w:rFonts w:ascii="Times New Roman" w:hAnsi="Times New Roman"/>
          <w:b/>
          <w:bCs/>
          <w:sz w:val="28"/>
          <w:szCs w:val="28"/>
          <w:cs/>
        </w:rPr>
        <w:br w:type="page"/>
      </w:r>
    </w:p>
    <w:p w14:paraId="19D6327D" w14:textId="77777777" w:rsidR="00150037" w:rsidRPr="00F27B5A" w:rsidRDefault="00150037"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
    <w:p w14:paraId="495BB7C2" w14:textId="77777777" w:rsidR="0031305A" w:rsidRPr="00F27B5A" w:rsidRDefault="0031305A"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
    <w:p w14:paraId="5EA558DA" w14:textId="77777777" w:rsidR="00224D31" w:rsidRDefault="00224D31"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
    <w:p w14:paraId="084E9910" w14:textId="77777777" w:rsidR="00566899" w:rsidRPr="00F27B5A" w:rsidRDefault="00566899"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
    <w:p w14:paraId="4A52A393" w14:textId="77777777" w:rsidR="0031305A" w:rsidRPr="00F27B5A" w:rsidRDefault="0031305A"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5F5A110C" w14:textId="77777777" w:rsidR="004B16B4" w:rsidRPr="00183B9A" w:rsidRDefault="004B16B4"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16"/>
          <w:szCs w:val="16"/>
        </w:rPr>
      </w:pPr>
    </w:p>
    <w:p w14:paraId="1D4CE09D" w14:textId="77777777" w:rsidR="004319C0" w:rsidRPr="00183B9A" w:rsidRDefault="004319C0"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16"/>
          <w:szCs w:val="16"/>
        </w:rPr>
      </w:pPr>
    </w:p>
    <w:p w14:paraId="2951A60D" w14:textId="77777777" w:rsidR="00997357" w:rsidRPr="00F27B5A" w:rsidRDefault="00997357"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8"/>
          <w:szCs w:val="28"/>
        </w:rPr>
      </w:pPr>
      <w:r w:rsidRPr="00F27B5A">
        <w:rPr>
          <w:rFonts w:ascii="Times New Roman" w:hAnsi="Times New Roman"/>
          <w:b/>
          <w:bCs/>
          <w:sz w:val="28"/>
          <w:szCs w:val="28"/>
        </w:rPr>
        <w:t>REPORT OF CERTIFIED PUBLIC ACCOUNTANT</w:t>
      </w:r>
    </w:p>
    <w:p w14:paraId="3C5C1159" w14:textId="77777777" w:rsidR="00AF44CE" w:rsidRPr="00F27B5A" w:rsidRDefault="00AF44CE"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331247E4" w14:textId="77777777" w:rsidR="00997357" w:rsidRPr="00F27B5A" w:rsidRDefault="00997357"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5F5CD762" w14:textId="77777777" w:rsidR="00997357" w:rsidRPr="00F27B5A" w:rsidRDefault="00997357"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F27B5A">
        <w:rPr>
          <w:rFonts w:ascii="Times New Roman" w:hAnsi="Times New Roman"/>
          <w:sz w:val="22"/>
          <w:szCs w:val="22"/>
        </w:rPr>
        <w:t xml:space="preserve">To </w:t>
      </w:r>
      <w:r w:rsidR="008A762A" w:rsidRPr="00F27B5A">
        <w:rPr>
          <w:rFonts w:ascii="Times New Roman" w:hAnsi="Times New Roman"/>
          <w:sz w:val="22"/>
          <w:szCs w:val="22"/>
        </w:rPr>
        <w:t xml:space="preserve">the </w:t>
      </w:r>
      <w:r w:rsidR="00E47FA5" w:rsidRPr="00F27B5A">
        <w:rPr>
          <w:rFonts w:ascii="Times New Roman" w:hAnsi="Times New Roman"/>
          <w:sz w:val="22"/>
          <w:szCs w:val="22"/>
        </w:rPr>
        <w:t xml:space="preserve">Shareholders and </w:t>
      </w:r>
      <w:r w:rsidR="002F0453" w:rsidRPr="00F27B5A">
        <w:rPr>
          <w:rFonts w:ascii="Times New Roman" w:hAnsi="Times New Roman"/>
          <w:sz w:val="22"/>
          <w:szCs w:val="22"/>
        </w:rPr>
        <w:t>B</w:t>
      </w:r>
      <w:r w:rsidRPr="00F27B5A">
        <w:rPr>
          <w:rFonts w:ascii="Times New Roman" w:hAnsi="Times New Roman"/>
          <w:sz w:val="22"/>
          <w:szCs w:val="22"/>
        </w:rPr>
        <w:t xml:space="preserve">oard of Directors of </w:t>
      </w:r>
      <w:r w:rsidR="00BF75FA" w:rsidRPr="00F27B5A">
        <w:rPr>
          <w:rFonts w:ascii="Times New Roman" w:hAnsi="Times New Roman"/>
          <w:sz w:val="22"/>
          <w:szCs w:val="22"/>
        </w:rPr>
        <w:t>Thai Plastic</w:t>
      </w:r>
      <w:r w:rsidR="005D265A" w:rsidRPr="00F27B5A">
        <w:rPr>
          <w:rFonts w:ascii="Times New Roman" w:hAnsi="Times New Roman"/>
          <w:sz w:val="22"/>
          <w:szCs w:val="22"/>
        </w:rPr>
        <w:t xml:space="preserve"> </w:t>
      </w:r>
      <w:r w:rsidR="00BF75FA" w:rsidRPr="00F27B5A">
        <w:rPr>
          <w:rFonts w:ascii="Times New Roman" w:hAnsi="Times New Roman"/>
          <w:sz w:val="22"/>
          <w:szCs w:val="22"/>
        </w:rPr>
        <w:t>Industrial</w:t>
      </w:r>
      <w:r w:rsidR="005D265A" w:rsidRPr="00F27B5A">
        <w:rPr>
          <w:rFonts w:ascii="Times New Roman" w:hAnsi="Times New Roman"/>
          <w:sz w:val="22"/>
          <w:szCs w:val="22"/>
        </w:rPr>
        <w:t xml:space="preserve"> </w:t>
      </w:r>
      <w:r w:rsidR="00463D91" w:rsidRPr="00F27B5A">
        <w:rPr>
          <w:rFonts w:ascii="Times New Roman" w:hAnsi="Times New Roman"/>
          <w:sz w:val="22"/>
          <w:szCs w:val="22"/>
        </w:rPr>
        <w:t xml:space="preserve">(1994) </w:t>
      </w:r>
      <w:r w:rsidR="002F0453" w:rsidRPr="00F27B5A">
        <w:rPr>
          <w:rFonts w:ascii="Times New Roman" w:hAnsi="Times New Roman"/>
          <w:sz w:val="22"/>
          <w:szCs w:val="22"/>
        </w:rPr>
        <w:t>Public Company Limited</w:t>
      </w:r>
    </w:p>
    <w:p w14:paraId="07BFB77A" w14:textId="77777777" w:rsidR="0031305A" w:rsidRPr="00F27B5A" w:rsidRDefault="0031305A" w:rsidP="00D11611">
      <w:pPr>
        <w:jc w:val="thaiDistribute"/>
        <w:rPr>
          <w:rFonts w:ascii="Times New Roman" w:hAnsi="Times New Roman"/>
          <w:sz w:val="22"/>
          <w:szCs w:val="22"/>
        </w:rPr>
      </w:pPr>
    </w:p>
    <w:p w14:paraId="60EE73DF"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F27B5A">
        <w:rPr>
          <w:rFonts w:ascii="Times New Roman" w:hAnsi="Times New Roman" w:cs="Times New Roman"/>
          <w:b/>
          <w:bCs/>
          <w:sz w:val="22"/>
          <w:szCs w:val="22"/>
        </w:rPr>
        <w:t>Opinion</w:t>
      </w:r>
    </w:p>
    <w:p w14:paraId="36E026D3"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503E4D4F"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 xml:space="preserve">I have audited the financial statements of </w:t>
      </w:r>
      <w:r w:rsidR="00C6241B" w:rsidRPr="00F27B5A">
        <w:rPr>
          <w:rFonts w:ascii="Times New Roman" w:hAnsi="Times New Roman"/>
          <w:sz w:val="22"/>
          <w:szCs w:val="22"/>
        </w:rPr>
        <w:t xml:space="preserve">Thai Plastic Industrial (1994) </w:t>
      </w:r>
      <w:r w:rsidRPr="00F27B5A">
        <w:rPr>
          <w:rFonts w:ascii="Times New Roman" w:hAnsi="Times New Roman" w:cs="Times New Roman"/>
          <w:sz w:val="22"/>
          <w:szCs w:val="22"/>
        </w:rPr>
        <w:t xml:space="preserve">Public Company Limited (the Company), which comprise the statement of financial position as at December 31, </w:t>
      </w:r>
      <w:r w:rsidR="00DC2A67">
        <w:rPr>
          <w:rFonts w:ascii="Times New Roman" w:hAnsi="Times New Roman" w:cs="Times New Roman"/>
          <w:sz w:val="22"/>
          <w:szCs w:val="22"/>
        </w:rPr>
        <w:t>2025</w:t>
      </w:r>
      <w:r w:rsidRPr="00F27B5A">
        <w:rPr>
          <w:rFonts w:ascii="Times New Roman" w:hAnsi="Times New Roman" w:cs="Times New Roman"/>
          <w:sz w:val="22"/>
          <w:szCs w:val="22"/>
        </w:rPr>
        <w:t xml:space="preserve">, and the statement of comprehensive income, statement of changes in </w:t>
      </w:r>
      <w:r w:rsidR="00BE2D3C">
        <w:rPr>
          <w:rFonts w:ascii="Times New Roman" w:hAnsi="Times New Roman" w:cs="Times New Roman"/>
          <w:sz w:val="22"/>
          <w:szCs w:val="22"/>
        </w:rPr>
        <w:t xml:space="preserve">shareholders’ </w:t>
      </w:r>
      <w:r w:rsidRPr="00F27B5A">
        <w:rPr>
          <w:rFonts w:ascii="Times New Roman" w:hAnsi="Times New Roman" w:cs="Times New Roman"/>
          <w:sz w:val="22"/>
          <w:szCs w:val="22"/>
        </w:rPr>
        <w:t xml:space="preserve">equity and statement of cash flows for the year then ended, and notes to the financial statements, including a summary of </w:t>
      </w:r>
      <w:r w:rsidR="000C056F">
        <w:rPr>
          <w:rFonts w:ascii="Times New Roman" w:hAnsi="Times New Roman" w:cs="Times New Roman"/>
          <w:sz w:val="22"/>
          <w:szCs w:val="22"/>
        </w:rPr>
        <w:t>material</w:t>
      </w:r>
      <w:r w:rsidRPr="00F27B5A">
        <w:rPr>
          <w:rFonts w:ascii="Times New Roman" w:hAnsi="Times New Roman" w:cs="Times New Roman"/>
          <w:sz w:val="22"/>
          <w:szCs w:val="22"/>
        </w:rPr>
        <w:t xml:space="preserve"> accounting policies.</w:t>
      </w:r>
    </w:p>
    <w:p w14:paraId="0128B5AE"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11CE8FDB"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 xml:space="preserve">In my opinion, the accompanying financial statements present fairly, in all material respects, the financial position of </w:t>
      </w:r>
      <w:r w:rsidR="00C6241B" w:rsidRPr="00F27B5A">
        <w:rPr>
          <w:rFonts w:ascii="Times New Roman" w:hAnsi="Times New Roman"/>
          <w:sz w:val="22"/>
          <w:szCs w:val="22"/>
        </w:rPr>
        <w:t xml:space="preserve">Thai Plastic Industrial (1994) </w:t>
      </w:r>
      <w:r w:rsidRPr="00F27B5A">
        <w:rPr>
          <w:rFonts w:ascii="Times New Roman" w:hAnsi="Times New Roman" w:cs="Times New Roman"/>
          <w:sz w:val="22"/>
          <w:szCs w:val="22"/>
        </w:rPr>
        <w:t xml:space="preserve">Public Company Limited as </w:t>
      </w:r>
      <w:proofErr w:type="gramStart"/>
      <w:r w:rsidRPr="00F27B5A">
        <w:rPr>
          <w:rFonts w:ascii="Times New Roman" w:hAnsi="Times New Roman" w:cs="Times New Roman"/>
          <w:sz w:val="22"/>
          <w:szCs w:val="22"/>
        </w:rPr>
        <w:t>at</w:t>
      </w:r>
      <w:proofErr w:type="gramEnd"/>
      <w:r w:rsidRPr="00F27B5A">
        <w:rPr>
          <w:rFonts w:ascii="Times New Roman" w:hAnsi="Times New Roman" w:cs="Times New Roman"/>
          <w:sz w:val="22"/>
          <w:szCs w:val="22"/>
        </w:rPr>
        <w:t xml:space="preserve"> December 31, </w:t>
      </w:r>
      <w:r w:rsidR="00DC2A67">
        <w:rPr>
          <w:rFonts w:ascii="Times New Roman" w:hAnsi="Times New Roman" w:cs="Times New Roman"/>
          <w:sz w:val="22"/>
          <w:szCs w:val="22"/>
        </w:rPr>
        <w:t>2025</w:t>
      </w:r>
      <w:r w:rsidRPr="00F27B5A">
        <w:rPr>
          <w:rFonts w:ascii="Times New Roman" w:hAnsi="Times New Roman" w:cs="Times New Roman"/>
          <w:sz w:val="22"/>
          <w:szCs w:val="22"/>
        </w:rPr>
        <w:t>, and its financial performance and its cash flows for the year then ended in accordance with</w:t>
      </w:r>
      <w:r w:rsidRPr="00F27B5A">
        <w:t xml:space="preserve"> </w:t>
      </w:r>
      <w:r w:rsidRPr="00F27B5A">
        <w:rPr>
          <w:rFonts w:ascii="Times New Roman" w:hAnsi="Times New Roman" w:cs="Times New Roman"/>
          <w:sz w:val="22"/>
          <w:szCs w:val="22"/>
        </w:rPr>
        <w:t>Thai Financial Reporting Standards.</w:t>
      </w:r>
    </w:p>
    <w:p w14:paraId="3C718E84"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6B7527A5"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b/>
          <w:bCs/>
          <w:sz w:val="22"/>
          <w:szCs w:val="22"/>
        </w:rPr>
      </w:pPr>
      <w:r w:rsidRPr="00F27B5A">
        <w:rPr>
          <w:rFonts w:ascii="Times New Roman" w:hAnsi="Times New Roman"/>
          <w:b/>
          <w:bCs/>
          <w:sz w:val="22"/>
          <w:szCs w:val="22"/>
        </w:rPr>
        <w:t>Basis for Opinion</w:t>
      </w:r>
    </w:p>
    <w:p w14:paraId="087EC441"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sz w:val="22"/>
          <w:szCs w:val="22"/>
        </w:rPr>
      </w:pPr>
    </w:p>
    <w:p w14:paraId="023BA6E4" w14:textId="77777777" w:rsidR="005D265A"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27B5A">
        <w:rPr>
          <w:rFonts w:ascii="Times New Roman" w:hAnsi="Times New Roman" w:cs="Times New Roman"/>
          <w:kern w:val="20"/>
          <w:sz w:val="22"/>
          <w:szCs w:val="22"/>
          <w:lang w:bidi="he-IL"/>
        </w:rPr>
        <w:t>I conducted my audit in accordance with Thai Standards on Auditing</w:t>
      </w:r>
      <w:r w:rsidRPr="00F27B5A">
        <w:rPr>
          <w:rFonts w:ascii="Times New Roman" w:hAnsi="Times New Roman" w:cs="Times New Roman"/>
          <w:color w:val="0000FF"/>
          <w:kern w:val="20"/>
          <w:sz w:val="22"/>
          <w:szCs w:val="22"/>
          <w:cs/>
        </w:rPr>
        <w:t>.</w:t>
      </w:r>
      <w:r w:rsidRPr="00F27B5A">
        <w:rPr>
          <w:rFonts w:ascii="Times New Roman" w:hAnsi="Times New Roman" w:cs="Times New Roman"/>
          <w:kern w:val="20"/>
          <w:sz w:val="22"/>
          <w:szCs w:val="22"/>
          <w:lang w:bidi="he-IL"/>
        </w:rPr>
        <w:t xml:space="preserve"> My responsibilities under those standards are further described in the </w:t>
      </w:r>
      <w:r w:rsidRPr="00F27B5A">
        <w:rPr>
          <w:rFonts w:ascii="Times New Roman" w:hAnsi="Times New Roman" w:cs="Times New Roman"/>
          <w:iCs/>
          <w:kern w:val="20"/>
          <w:sz w:val="22"/>
          <w:szCs w:val="22"/>
          <w:lang w:bidi="he-IL"/>
        </w:rPr>
        <w:t xml:space="preserve">Auditor’s Responsibilities for the Audit of the Financial Statements section of my report. I am independent of the Company in accordance with the </w:t>
      </w:r>
      <w:r w:rsidR="001F0BAB" w:rsidRPr="00D17CE0">
        <w:rPr>
          <w:rFonts w:ascii="Times New Roman" w:hAnsi="Times New Roman" w:cs="Times New Roman"/>
          <w:kern w:val="20"/>
          <w:sz w:val="22"/>
          <w:szCs w:val="22"/>
          <w:lang w:bidi="he-IL"/>
        </w:rPr>
        <w:t>Code of Ethics for Professional Accountants i</w:t>
      </w:r>
      <w:r w:rsidR="001F0BAB">
        <w:rPr>
          <w:rFonts w:ascii="Times New Roman" w:hAnsi="Times New Roman" w:cs="Times New Roman"/>
          <w:kern w:val="20"/>
          <w:sz w:val="22"/>
          <w:szCs w:val="22"/>
          <w:lang w:bidi="he-IL"/>
        </w:rPr>
        <w:t xml:space="preserve">ncluding Independence Standards issued by the Federation of Accounting Professions (Code of </w:t>
      </w:r>
      <w:r w:rsidR="001F0BAB" w:rsidRPr="00D17CE0">
        <w:rPr>
          <w:rFonts w:ascii="Times New Roman" w:hAnsi="Times New Roman" w:cs="Times New Roman"/>
          <w:kern w:val="20"/>
          <w:sz w:val="22"/>
          <w:szCs w:val="22"/>
          <w:lang w:bidi="he-IL"/>
        </w:rPr>
        <w:t>Ethics</w:t>
      </w:r>
      <w:r w:rsidR="001F0BAB">
        <w:rPr>
          <w:rFonts w:ascii="Times New Roman" w:hAnsi="Times New Roman" w:cs="Times New Roman"/>
          <w:kern w:val="20"/>
          <w:sz w:val="22"/>
          <w:szCs w:val="22"/>
          <w:lang w:bidi="he-IL"/>
        </w:rPr>
        <w:t xml:space="preserve"> </w:t>
      </w:r>
      <w:r w:rsidR="001F0BAB" w:rsidRPr="00D17CE0">
        <w:rPr>
          <w:rFonts w:ascii="Times New Roman" w:hAnsi="Times New Roman" w:cs="Times New Roman"/>
          <w:kern w:val="20"/>
          <w:sz w:val="22"/>
          <w:szCs w:val="22"/>
          <w:lang w:bidi="he-IL"/>
        </w:rPr>
        <w:t>for</w:t>
      </w:r>
      <w:r w:rsidR="001F0BAB">
        <w:rPr>
          <w:rFonts w:ascii="Times New Roman" w:hAnsi="Times New Roman" w:cs="Times New Roman"/>
          <w:kern w:val="20"/>
          <w:sz w:val="22"/>
          <w:szCs w:val="22"/>
          <w:lang w:bidi="he-IL"/>
        </w:rPr>
        <w:t xml:space="preserve"> </w:t>
      </w:r>
      <w:r w:rsidR="001F0BAB" w:rsidRPr="00D17CE0">
        <w:rPr>
          <w:rFonts w:ascii="Times New Roman" w:hAnsi="Times New Roman" w:cs="Times New Roman"/>
          <w:kern w:val="20"/>
          <w:sz w:val="22"/>
          <w:szCs w:val="22"/>
          <w:lang w:bidi="he-IL"/>
        </w:rPr>
        <w:t>Professional</w:t>
      </w:r>
      <w:r w:rsidR="001F0BAB">
        <w:rPr>
          <w:rFonts w:ascii="Times New Roman" w:hAnsi="Times New Roman" w:cs="Times New Roman"/>
          <w:kern w:val="20"/>
          <w:sz w:val="22"/>
          <w:szCs w:val="22"/>
          <w:lang w:bidi="he-IL"/>
        </w:rPr>
        <w:t xml:space="preserve"> </w:t>
      </w:r>
      <w:r w:rsidR="001F0BAB" w:rsidRPr="00D17CE0">
        <w:rPr>
          <w:rFonts w:ascii="Times New Roman" w:hAnsi="Times New Roman" w:cs="Times New Roman"/>
          <w:kern w:val="20"/>
          <w:sz w:val="22"/>
          <w:szCs w:val="22"/>
          <w:lang w:bidi="he-IL"/>
        </w:rPr>
        <w:t>Accountants</w:t>
      </w:r>
      <w:r w:rsidR="001F0BAB">
        <w:rPr>
          <w:rFonts w:ascii="Times New Roman" w:hAnsi="Times New Roman" w:cs="Times New Roman"/>
          <w:kern w:val="20"/>
          <w:sz w:val="22"/>
          <w:szCs w:val="22"/>
          <w:lang w:bidi="he-IL"/>
        </w:rPr>
        <w:t>)</w:t>
      </w:r>
      <w:r w:rsidR="001F0BAB">
        <w:rPr>
          <w:rFonts w:ascii="Times New Roman" w:hAnsi="Times New Roman" w:cs="Cordia New" w:hint="cs"/>
          <w:kern w:val="20"/>
          <w:sz w:val="22"/>
          <w:szCs w:val="28"/>
          <w:cs/>
        </w:rPr>
        <w:t xml:space="preserve"> </w:t>
      </w:r>
      <w:r w:rsidRPr="00F27B5A">
        <w:rPr>
          <w:rFonts w:ascii="Times New Roman" w:hAnsi="Times New Roman" w:cs="Times New Roman"/>
          <w:iCs/>
          <w:kern w:val="20"/>
          <w:sz w:val="22"/>
          <w:szCs w:val="22"/>
          <w:lang w:bidi="he-IL"/>
        </w:rPr>
        <w:t>that are relevant to my audit of the financial statements, and I have fulfilled my other ethical responsibilities in accordance with</w:t>
      </w:r>
      <w:r w:rsidR="001F0BAB">
        <w:rPr>
          <w:rFonts w:ascii="Times New Roman" w:hAnsi="Times New Roman" w:cs="Cordia New" w:hint="cs"/>
          <w:iCs/>
          <w:kern w:val="20"/>
          <w:sz w:val="22"/>
          <w:szCs w:val="28"/>
          <w:cs/>
        </w:rPr>
        <w:t xml:space="preserve"> </w:t>
      </w:r>
      <w:r w:rsidR="001F0BAB">
        <w:rPr>
          <w:rFonts w:ascii="Times New Roman" w:hAnsi="Times New Roman" w:cs="Times New Roman"/>
          <w:kern w:val="20"/>
          <w:sz w:val="22"/>
          <w:szCs w:val="22"/>
          <w:lang w:bidi="he-IL"/>
        </w:rPr>
        <w:t>the Code of Ethics for Professional Accountants</w:t>
      </w:r>
      <w:r w:rsidRPr="00F27B5A">
        <w:rPr>
          <w:rFonts w:ascii="Times New Roman" w:hAnsi="Times New Roman" w:cs="Times New Roman"/>
          <w:iCs/>
          <w:kern w:val="20"/>
          <w:sz w:val="22"/>
          <w:szCs w:val="22"/>
          <w:cs/>
        </w:rPr>
        <w:t xml:space="preserve">. </w:t>
      </w:r>
      <w:r w:rsidRPr="00F27B5A">
        <w:rPr>
          <w:rFonts w:ascii="Times New Roman" w:hAnsi="Times New Roman" w:cs="Times New Roman"/>
          <w:iCs/>
          <w:kern w:val="20"/>
          <w:sz w:val="22"/>
          <w:szCs w:val="22"/>
          <w:lang w:bidi="he-IL"/>
        </w:rPr>
        <w:t>I believe that the audit evidence I have obtained is sufficient and appropriate to provide a basis for my opinion</w:t>
      </w:r>
      <w:r w:rsidR="00C6241B" w:rsidRPr="00F27B5A">
        <w:rPr>
          <w:rFonts w:ascii="Times New Roman" w:hAnsi="Times New Roman" w:cs="Times New Roman"/>
          <w:sz w:val="22"/>
          <w:szCs w:val="22"/>
        </w:rPr>
        <w:t>.</w:t>
      </w:r>
    </w:p>
    <w:p w14:paraId="457E31EC" w14:textId="77777777" w:rsidR="00713272" w:rsidRDefault="00713272" w:rsidP="0071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p>
    <w:p w14:paraId="154E1450"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5462A1">
        <w:rPr>
          <w:rFonts w:ascii="Times New Roman" w:hAnsi="Times New Roman" w:cs="Times New Roman"/>
          <w:b/>
          <w:bCs/>
          <w:sz w:val="22"/>
          <w:szCs w:val="22"/>
        </w:rPr>
        <w:t>Key Audit Matters</w:t>
      </w:r>
    </w:p>
    <w:p w14:paraId="6F6E08EB" w14:textId="77777777" w:rsidR="007F5BFB" w:rsidRPr="005462A1"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p>
    <w:p w14:paraId="6B5900A0"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5462A1">
        <w:rPr>
          <w:rFonts w:ascii="Times New Roman" w:hAnsi="Times New Roman" w:cs="Times New Roman"/>
          <w:sz w:val="22"/>
          <w:szCs w:val="22"/>
        </w:rPr>
        <w:t xml:space="preserve">Key audit matters are those matters that, in </w:t>
      </w:r>
      <w:r>
        <w:rPr>
          <w:rFonts w:ascii="Times New Roman" w:hAnsi="Times New Roman" w:cs="Times New Roman"/>
          <w:sz w:val="22"/>
          <w:szCs w:val="22"/>
        </w:rPr>
        <w:t>my</w:t>
      </w:r>
      <w:r w:rsidRPr="005462A1">
        <w:rPr>
          <w:rFonts w:ascii="Times New Roman" w:hAnsi="Times New Roman" w:cs="Times New Roman"/>
          <w:sz w:val="22"/>
          <w:szCs w:val="22"/>
        </w:rPr>
        <w:t xml:space="preserve"> professional judgment, were of most significance</w:t>
      </w:r>
      <w:r>
        <w:rPr>
          <w:rFonts w:ascii="Times New Roman" w:hAnsi="Times New Roman" w:cs="Times New Roman"/>
          <w:sz w:val="22"/>
          <w:szCs w:val="22"/>
        </w:rPr>
        <w:t xml:space="preserve"> </w:t>
      </w:r>
      <w:r w:rsidRPr="005462A1">
        <w:rPr>
          <w:rFonts w:ascii="Times New Roman" w:hAnsi="Times New Roman" w:cs="Times New Roman"/>
          <w:sz w:val="22"/>
          <w:szCs w:val="22"/>
        </w:rPr>
        <w:t xml:space="preserve">in </w:t>
      </w:r>
      <w:r>
        <w:rPr>
          <w:rFonts w:ascii="Times New Roman" w:hAnsi="Times New Roman" w:cs="Times New Roman"/>
          <w:sz w:val="22"/>
          <w:szCs w:val="22"/>
        </w:rPr>
        <w:t>my</w:t>
      </w:r>
      <w:r w:rsidRPr="005462A1">
        <w:rPr>
          <w:rFonts w:ascii="Times New Roman" w:hAnsi="Times New Roman" w:cs="Times New Roman"/>
          <w:sz w:val="22"/>
          <w:szCs w:val="22"/>
        </w:rPr>
        <w:t xml:space="preserve"> audit of the financial statements of the current period. These matters were addressed in</w:t>
      </w:r>
      <w:r>
        <w:rPr>
          <w:rFonts w:ascii="Times New Roman" w:hAnsi="Times New Roman" w:cs="Times New Roman"/>
          <w:sz w:val="22"/>
          <w:szCs w:val="22"/>
        </w:rPr>
        <w:t xml:space="preserve"> the context of my </w:t>
      </w:r>
      <w:r w:rsidRPr="005462A1">
        <w:rPr>
          <w:rFonts w:ascii="Times New Roman" w:hAnsi="Times New Roman" w:cs="Times New Roman"/>
          <w:sz w:val="22"/>
          <w:szCs w:val="22"/>
        </w:rPr>
        <w:t xml:space="preserve">audit of the financial </w:t>
      </w:r>
      <w:proofErr w:type="gramStart"/>
      <w:r w:rsidRPr="005462A1">
        <w:rPr>
          <w:rFonts w:ascii="Times New Roman" w:hAnsi="Times New Roman" w:cs="Times New Roman"/>
          <w:sz w:val="22"/>
          <w:szCs w:val="22"/>
        </w:rPr>
        <w:t>statements as a whole, and</w:t>
      </w:r>
      <w:proofErr w:type="gramEnd"/>
      <w:r w:rsidRPr="005462A1">
        <w:rPr>
          <w:rFonts w:ascii="Times New Roman" w:hAnsi="Times New Roman" w:cs="Times New Roman"/>
          <w:sz w:val="22"/>
          <w:szCs w:val="22"/>
        </w:rPr>
        <w:t xml:space="preserve"> in forming </w:t>
      </w:r>
      <w:r>
        <w:rPr>
          <w:rFonts w:ascii="Times New Roman" w:hAnsi="Times New Roman" w:cs="Times New Roman"/>
          <w:sz w:val="22"/>
          <w:szCs w:val="22"/>
        </w:rPr>
        <w:t>my</w:t>
      </w:r>
      <w:r w:rsidRPr="005462A1">
        <w:rPr>
          <w:rFonts w:ascii="Times New Roman" w:hAnsi="Times New Roman" w:cs="Times New Roman"/>
          <w:sz w:val="22"/>
          <w:szCs w:val="22"/>
        </w:rPr>
        <w:t xml:space="preserve"> opinion</w:t>
      </w:r>
      <w:r>
        <w:rPr>
          <w:rFonts w:ascii="Times New Roman" w:hAnsi="Times New Roman" w:cs="Times New Roman"/>
          <w:sz w:val="22"/>
          <w:szCs w:val="22"/>
        </w:rPr>
        <w:t xml:space="preserve"> </w:t>
      </w:r>
      <w:r w:rsidRPr="005462A1">
        <w:rPr>
          <w:rFonts w:ascii="Times New Roman" w:hAnsi="Times New Roman" w:cs="Times New Roman"/>
          <w:sz w:val="22"/>
          <w:szCs w:val="22"/>
        </w:rPr>
        <w:t xml:space="preserve">thereon, and </w:t>
      </w:r>
      <w:r>
        <w:rPr>
          <w:rFonts w:ascii="Times New Roman" w:hAnsi="Times New Roman" w:cs="Times New Roman"/>
          <w:sz w:val="22"/>
          <w:szCs w:val="22"/>
        </w:rPr>
        <w:t>I</w:t>
      </w:r>
      <w:r w:rsidRPr="005462A1">
        <w:rPr>
          <w:rFonts w:ascii="Times New Roman" w:hAnsi="Times New Roman" w:cs="Times New Roman"/>
          <w:sz w:val="22"/>
          <w:szCs w:val="22"/>
        </w:rPr>
        <w:t xml:space="preserve"> do not provide a separate opinion on these matters. </w:t>
      </w:r>
    </w:p>
    <w:p w14:paraId="5079F1A3"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7137C943" w14:textId="77777777" w:rsidR="007F5BFB" w:rsidRPr="007D00BC"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sz w:val="22"/>
          <w:szCs w:val="28"/>
          <w:u w:val="single"/>
        </w:rPr>
      </w:pPr>
      <w:r>
        <w:rPr>
          <w:rFonts w:ascii="Times New Roman" w:hAnsi="Times New Roman" w:cs="Times New Roman"/>
          <w:sz w:val="22"/>
          <w:szCs w:val="22"/>
          <w:u w:val="single"/>
        </w:rPr>
        <w:t xml:space="preserve">Allowance for </w:t>
      </w:r>
      <w:r w:rsidR="009A7851">
        <w:rPr>
          <w:rFonts w:ascii="Times New Roman" w:hAnsi="Times New Roman"/>
          <w:sz w:val="22"/>
          <w:szCs w:val="28"/>
          <w:u w:val="single"/>
        </w:rPr>
        <w:t>i</w:t>
      </w:r>
      <w:r w:rsidR="007D00BC">
        <w:rPr>
          <w:rFonts w:ascii="Times New Roman" w:hAnsi="Times New Roman"/>
          <w:sz w:val="22"/>
          <w:szCs w:val="28"/>
          <w:u w:val="single"/>
        </w:rPr>
        <w:t>mpairment loss</w:t>
      </w:r>
      <w:r w:rsidR="000E1094">
        <w:rPr>
          <w:rFonts w:ascii="Times New Roman" w:hAnsi="Times New Roman"/>
          <w:sz w:val="22"/>
          <w:szCs w:val="28"/>
          <w:u w:val="single"/>
        </w:rPr>
        <w:t>es</w:t>
      </w:r>
      <w:r w:rsidR="007D00BC">
        <w:rPr>
          <w:rFonts w:ascii="Times New Roman" w:hAnsi="Times New Roman"/>
          <w:sz w:val="22"/>
          <w:szCs w:val="28"/>
          <w:u w:val="single"/>
        </w:rPr>
        <w:t xml:space="preserve"> - trade receivables</w:t>
      </w:r>
    </w:p>
    <w:p w14:paraId="04310162"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p>
    <w:p w14:paraId="670ED1C2" w14:textId="77777777" w:rsidR="008D518F" w:rsidRPr="001339D2" w:rsidRDefault="001339D2"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roofErr w:type="gramStart"/>
      <w:r>
        <w:rPr>
          <w:rFonts w:ascii="Times New Roman" w:hAnsi="Times New Roman" w:cs="Times New Roman"/>
          <w:sz w:val="22"/>
          <w:szCs w:val="22"/>
        </w:rPr>
        <w:t>The major</w:t>
      </w:r>
      <w:r w:rsidR="003A000F">
        <w:rPr>
          <w:rFonts w:ascii="Times New Roman" w:hAnsi="Times New Roman" w:cs="Times New Roman"/>
          <w:sz w:val="22"/>
          <w:szCs w:val="22"/>
        </w:rPr>
        <w:t>ity</w:t>
      </w:r>
      <w:r>
        <w:rPr>
          <w:rFonts w:ascii="Times New Roman" w:hAnsi="Times New Roman" w:cs="Times New Roman"/>
          <w:sz w:val="22"/>
          <w:szCs w:val="22"/>
        </w:rPr>
        <w:t xml:space="preserve"> of</w:t>
      </w:r>
      <w:proofErr w:type="gramEnd"/>
      <w:r>
        <w:rPr>
          <w:rFonts w:ascii="Times New Roman" w:hAnsi="Times New Roman" w:cs="Times New Roman"/>
          <w:sz w:val="22"/>
          <w:szCs w:val="22"/>
        </w:rPr>
        <w:t xml:space="preserve"> the Company’s revenue from sales of goods arise</w:t>
      </w:r>
      <w:r w:rsidR="003A000F">
        <w:rPr>
          <w:rFonts w:ascii="Times New Roman" w:hAnsi="Times New Roman" w:cs="Times New Roman"/>
          <w:sz w:val="22"/>
          <w:szCs w:val="22"/>
        </w:rPr>
        <w:t>s</w:t>
      </w:r>
      <w:r>
        <w:rPr>
          <w:rFonts w:ascii="Times New Roman" w:hAnsi="Times New Roman" w:cs="Times New Roman"/>
          <w:sz w:val="22"/>
          <w:szCs w:val="22"/>
        </w:rPr>
        <w:t xml:space="preserve"> from credit sales. </w:t>
      </w:r>
      <w:r w:rsidR="00B30176">
        <w:rPr>
          <w:rFonts w:ascii="Times New Roman" w:hAnsi="Times New Roman"/>
          <w:sz w:val="22"/>
          <w:szCs w:val="28"/>
        </w:rPr>
        <w:t>Receivables arose from these sales</w:t>
      </w:r>
      <w:r>
        <w:rPr>
          <w:rFonts w:ascii="Times New Roman" w:hAnsi="Times New Roman" w:cs="Times New Roman"/>
          <w:sz w:val="22"/>
          <w:szCs w:val="22"/>
        </w:rPr>
        <w:t xml:space="preserve"> may not be collectible. Judgment and estimates are required to determine the </w:t>
      </w:r>
      <w:r w:rsidR="007D53AC">
        <w:rPr>
          <w:rFonts w:ascii="Times New Roman" w:hAnsi="Times New Roman" w:cs="Times New Roman"/>
          <w:sz w:val="22"/>
          <w:szCs w:val="22"/>
        </w:rPr>
        <w:t>a</w:t>
      </w:r>
      <w:r w:rsidR="007D53AC" w:rsidRPr="007D53AC">
        <w:rPr>
          <w:rFonts w:ascii="Times New Roman" w:hAnsi="Times New Roman" w:cs="Times New Roman"/>
          <w:sz w:val="22"/>
          <w:szCs w:val="22"/>
        </w:rPr>
        <w:t>dequacy</w:t>
      </w:r>
      <w:r w:rsidR="007D53AC">
        <w:rPr>
          <w:rFonts w:ascii="Times New Roman" w:hAnsi="Times New Roman" w:cs="Times New Roman"/>
          <w:sz w:val="22"/>
          <w:szCs w:val="22"/>
        </w:rPr>
        <w:t xml:space="preserve"> of the allowance for </w:t>
      </w:r>
      <w:r w:rsidR="00B16FB5">
        <w:rPr>
          <w:rFonts w:ascii="Times New Roman" w:hAnsi="Times New Roman" w:cs="Times New Roman"/>
          <w:sz w:val="22"/>
          <w:szCs w:val="22"/>
        </w:rPr>
        <w:t>impairment loss</w:t>
      </w:r>
      <w:r w:rsidR="008D0B1B">
        <w:rPr>
          <w:rFonts w:ascii="Times New Roman" w:hAnsi="Times New Roman" w:cs="Times New Roman"/>
          <w:sz w:val="22"/>
          <w:szCs w:val="22"/>
        </w:rPr>
        <w:t>es</w:t>
      </w:r>
      <w:r w:rsidR="007D53AC">
        <w:rPr>
          <w:rFonts w:ascii="Times New Roman" w:hAnsi="Times New Roman" w:cs="Times New Roman"/>
          <w:sz w:val="22"/>
          <w:szCs w:val="22"/>
        </w:rPr>
        <w:t xml:space="preserve"> </w:t>
      </w:r>
      <w:r w:rsidR="003A000F">
        <w:rPr>
          <w:rFonts w:ascii="Times New Roman" w:hAnsi="Times New Roman" w:cs="Times New Roman"/>
          <w:sz w:val="22"/>
          <w:szCs w:val="22"/>
        </w:rPr>
        <w:t xml:space="preserve">to </w:t>
      </w:r>
      <w:r w:rsidR="007D53AC">
        <w:rPr>
          <w:rFonts w:ascii="Times New Roman" w:hAnsi="Times New Roman" w:cs="Times New Roman"/>
          <w:sz w:val="22"/>
          <w:szCs w:val="22"/>
        </w:rPr>
        <w:t xml:space="preserve">cover </w:t>
      </w:r>
      <w:r w:rsidR="00E21098">
        <w:rPr>
          <w:rFonts w:ascii="Times New Roman" w:hAnsi="Times New Roman" w:cs="Times New Roman"/>
          <w:sz w:val="22"/>
          <w:szCs w:val="22"/>
        </w:rPr>
        <w:t>loss from collection of these receivables</w:t>
      </w:r>
      <w:r w:rsidR="007D53AC">
        <w:rPr>
          <w:rFonts w:ascii="Times New Roman" w:hAnsi="Times New Roman" w:cs="Times New Roman"/>
          <w:sz w:val="22"/>
          <w:szCs w:val="22"/>
        </w:rPr>
        <w:t>.</w:t>
      </w:r>
    </w:p>
    <w:p w14:paraId="3E91F26B" w14:textId="77777777" w:rsidR="008D518F" w:rsidRDefault="008D518F"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p>
    <w:p w14:paraId="000DBEC7" w14:textId="77777777" w:rsidR="007D53AC" w:rsidRDefault="007D53AC"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Pr>
          <w:rFonts w:ascii="Times New Roman" w:hAnsi="Times New Roman" w:cs="Times New Roman"/>
          <w:sz w:val="22"/>
          <w:szCs w:val="22"/>
        </w:rPr>
        <w:t>My auditing procedures include:</w:t>
      </w:r>
    </w:p>
    <w:p w14:paraId="2A5C8BD8" w14:textId="77777777" w:rsidR="007D53AC" w:rsidRDefault="007D53AC" w:rsidP="007D53AC">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proofErr w:type="gramStart"/>
      <w:r>
        <w:rPr>
          <w:rFonts w:ascii="Times New Roman" w:hAnsi="Times New Roman" w:cs="Times New Roman"/>
          <w:sz w:val="22"/>
          <w:szCs w:val="22"/>
        </w:rPr>
        <w:t>Inquiring</w:t>
      </w:r>
      <w:proofErr w:type="gramEnd"/>
      <w:r>
        <w:rPr>
          <w:rFonts w:ascii="Times New Roman" w:hAnsi="Times New Roman" w:cs="Times New Roman"/>
          <w:sz w:val="22"/>
          <w:szCs w:val="22"/>
        </w:rPr>
        <w:t xml:space="preserve"> the </w:t>
      </w:r>
      <w:proofErr w:type="gramStart"/>
      <w:r>
        <w:rPr>
          <w:rFonts w:ascii="Times New Roman" w:hAnsi="Times New Roman" w:cs="Times New Roman"/>
          <w:sz w:val="22"/>
          <w:szCs w:val="22"/>
        </w:rPr>
        <w:t>management on</w:t>
      </w:r>
      <w:proofErr w:type="gramEnd"/>
      <w:r>
        <w:rPr>
          <w:rFonts w:ascii="Times New Roman" w:hAnsi="Times New Roman" w:cs="Times New Roman"/>
          <w:sz w:val="22"/>
          <w:szCs w:val="22"/>
        </w:rPr>
        <w:t xml:space="preserve"> policy of setting </w:t>
      </w:r>
      <w:r w:rsidR="00B16FB5">
        <w:rPr>
          <w:rFonts w:ascii="Times New Roman" w:hAnsi="Times New Roman" w:cs="Times New Roman"/>
          <w:sz w:val="22"/>
          <w:szCs w:val="22"/>
        </w:rPr>
        <w:t xml:space="preserve">the </w:t>
      </w:r>
      <w:r>
        <w:rPr>
          <w:rFonts w:ascii="Times New Roman" w:hAnsi="Times New Roman" w:cs="Times New Roman"/>
          <w:sz w:val="22"/>
          <w:szCs w:val="22"/>
        </w:rPr>
        <w:t xml:space="preserve">allowance for </w:t>
      </w:r>
      <w:r w:rsidR="00702E6E">
        <w:rPr>
          <w:rFonts w:ascii="Times New Roman" w:hAnsi="Times New Roman" w:cs="Times New Roman"/>
          <w:sz w:val="22"/>
          <w:szCs w:val="22"/>
        </w:rPr>
        <w:t>impairment loss</w:t>
      </w:r>
      <w:r w:rsidR="000E1094">
        <w:rPr>
          <w:rFonts w:ascii="Times New Roman" w:hAnsi="Times New Roman" w:cs="Times New Roman"/>
          <w:sz w:val="22"/>
          <w:szCs w:val="22"/>
        </w:rPr>
        <w:t>es</w:t>
      </w:r>
      <w:r>
        <w:rPr>
          <w:rFonts w:ascii="Times New Roman" w:hAnsi="Times New Roman" w:cs="Times New Roman"/>
          <w:sz w:val="22"/>
          <w:szCs w:val="22"/>
        </w:rPr>
        <w:t>.</w:t>
      </w:r>
    </w:p>
    <w:p w14:paraId="3B6DB61C" w14:textId="77777777" w:rsidR="007D53AC" w:rsidRDefault="007D53AC" w:rsidP="007D53AC">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Pr>
          <w:rFonts w:ascii="Times New Roman" w:hAnsi="Times New Roman" w:cs="Times New Roman"/>
          <w:sz w:val="22"/>
          <w:szCs w:val="22"/>
        </w:rPr>
        <w:t>Inspecting receivable aging report.</w:t>
      </w:r>
    </w:p>
    <w:p w14:paraId="7AF03313" w14:textId="77777777" w:rsidR="007D53AC" w:rsidRPr="006C7618" w:rsidRDefault="007D53AC" w:rsidP="007F5BFB">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Cordia New"/>
          <w:sz w:val="22"/>
          <w:szCs w:val="22"/>
        </w:rPr>
      </w:pPr>
      <w:r w:rsidRPr="006C7618">
        <w:rPr>
          <w:rFonts w:ascii="Times New Roman" w:hAnsi="Times New Roman" w:cs="Times New Roman"/>
          <w:sz w:val="22"/>
          <w:szCs w:val="22"/>
        </w:rPr>
        <w:t xml:space="preserve">Testing the accuracy of the report by </w:t>
      </w:r>
      <w:proofErr w:type="gramStart"/>
      <w:r w:rsidRPr="006C7618">
        <w:rPr>
          <w:rFonts w:ascii="Times New Roman" w:hAnsi="Times New Roman" w:cs="Times New Roman"/>
          <w:sz w:val="22"/>
          <w:szCs w:val="22"/>
        </w:rPr>
        <w:t>referencing to</w:t>
      </w:r>
      <w:proofErr w:type="gramEnd"/>
      <w:r w:rsidRPr="006C7618">
        <w:rPr>
          <w:rFonts w:ascii="Times New Roman" w:hAnsi="Times New Roman" w:cs="Times New Roman"/>
          <w:sz w:val="22"/>
          <w:szCs w:val="22"/>
        </w:rPr>
        <w:t xml:space="preserve"> relevant documents.</w:t>
      </w:r>
    </w:p>
    <w:p w14:paraId="6BE4571C" w14:textId="77777777" w:rsidR="00832D86" w:rsidRDefault="00832D86"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Cordia New"/>
          <w:sz w:val="22"/>
          <w:szCs w:val="22"/>
        </w:rPr>
        <w:sectPr w:rsidR="00832D86" w:rsidSect="00105AF8">
          <w:footerReference w:type="first" r:id="rId8"/>
          <w:pgSz w:w="11909" w:h="16834" w:code="9"/>
          <w:pgMar w:top="1440" w:right="1152" w:bottom="1138" w:left="1440" w:header="475" w:footer="510" w:gutter="0"/>
          <w:pgNumType w:start="2"/>
          <w:cols w:space="720"/>
          <w:docGrid w:linePitch="245"/>
        </w:sectPr>
      </w:pPr>
    </w:p>
    <w:p w14:paraId="313E2E24" w14:textId="77777777" w:rsidR="007F5BFB" w:rsidRPr="00505736"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5462A1">
        <w:rPr>
          <w:rFonts w:ascii="Times New Roman" w:hAnsi="Times New Roman" w:cs="Times New Roman"/>
          <w:b/>
          <w:bCs/>
          <w:sz w:val="22"/>
          <w:szCs w:val="22"/>
        </w:rPr>
        <w:lastRenderedPageBreak/>
        <w:t>Other Information</w:t>
      </w:r>
    </w:p>
    <w:p w14:paraId="397CE58F"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077F678F"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7C6999">
        <w:rPr>
          <w:rFonts w:ascii="Times New Roman" w:hAnsi="Times New Roman" w:cs="Times New Roman"/>
          <w:sz w:val="22"/>
          <w:szCs w:val="22"/>
        </w:rPr>
        <w:t>Management is responsible for the other information. The other information comprises the</w:t>
      </w:r>
      <w:r>
        <w:rPr>
          <w:rFonts w:ascii="Times New Roman" w:hAnsi="Times New Roman" w:cs="Times New Roman"/>
          <w:sz w:val="22"/>
          <w:szCs w:val="22"/>
        </w:rPr>
        <w:t xml:space="preserve"> </w:t>
      </w:r>
      <w:r w:rsidRPr="007C6999">
        <w:rPr>
          <w:rFonts w:ascii="Times New Roman" w:hAnsi="Times New Roman" w:cs="Times New Roman"/>
          <w:sz w:val="22"/>
          <w:szCs w:val="22"/>
        </w:rPr>
        <w:t>information included in the</w:t>
      </w:r>
      <w:r>
        <w:rPr>
          <w:rFonts w:ascii="Times New Roman" w:hAnsi="Times New Roman" w:cs="Times New Roman"/>
          <w:sz w:val="22"/>
          <w:szCs w:val="22"/>
        </w:rPr>
        <w:t xml:space="preserve"> annual</w:t>
      </w:r>
      <w:r w:rsidRPr="007C6999">
        <w:rPr>
          <w:rFonts w:ascii="Times New Roman" w:hAnsi="Times New Roman" w:cs="Times New Roman"/>
          <w:sz w:val="22"/>
          <w:szCs w:val="22"/>
        </w:rPr>
        <w:t xml:space="preserve"> </w:t>
      </w:r>
      <w:proofErr w:type="gramStart"/>
      <w:r w:rsidRPr="007C6999">
        <w:rPr>
          <w:rFonts w:ascii="Times New Roman" w:hAnsi="Times New Roman" w:cs="Times New Roman"/>
          <w:sz w:val="22"/>
          <w:szCs w:val="22"/>
        </w:rPr>
        <w:t>report,</w:t>
      </w:r>
      <w:r w:rsidR="009708EA">
        <w:rPr>
          <w:rFonts w:ascii="Times New Roman" w:hAnsi="Times New Roman" w:cs="Cordia New" w:hint="cs"/>
          <w:sz w:val="22"/>
          <w:szCs w:val="22"/>
          <w:cs/>
        </w:rPr>
        <w:t xml:space="preserve"> </w:t>
      </w:r>
      <w:r w:rsidRPr="007C6999">
        <w:rPr>
          <w:rFonts w:ascii="Times New Roman" w:hAnsi="Times New Roman" w:cs="Times New Roman"/>
          <w:sz w:val="22"/>
          <w:szCs w:val="22"/>
        </w:rPr>
        <w:t>but</w:t>
      </w:r>
      <w:proofErr w:type="gramEnd"/>
      <w:r w:rsidRPr="007C6999">
        <w:rPr>
          <w:rFonts w:ascii="Times New Roman" w:hAnsi="Times New Roman" w:cs="Times New Roman"/>
          <w:sz w:val="22"/>
          <w:szCs w:val="22"/>
        </w:rPr>
        <w:t xml:space="preserve"> does not include the financial statements and </w:t>
      </w:r>
      <w:r>
        <w:rPr>
          <w:rFonts w:ascii="Times New Roman" w:hAnsi="Times New Roman" w:cs="Times New Roman"/>
          <w:sz w:val="22"/>
          <w:szCs w:val="22"/>
        </w:rPr>
        <w:t>my auditor’s report thereon</w:t>
      </w:r>
      <w:r w:rsidRPr="007C6999">
        <w:rPr>
          <w:rFonts w:ascii="Times New Roman" w:hAnsi="Times New Roman" w:cs="Times New Roman"/>
          <w:sz w:val="22"/>
          <w:szCs w:val="22"/>
        </w:rPr>
        <w:t>. The</w:t>
      </w:r>
      <w:r>
        <w:rPr>
          <w:rFonts w:ascii="Times New Roman" w:hAnsi="Times New Roman" w:cs="Times New Roman"/>
          <w:sz w:val="22"/>
          <w:szCs w:val="22"/>
        </w:rPr>
        <w:t xml:space="preserve"> annual report is</w:t>
      </w:r>
      <w:r w:rsidRPr="007C6999">
        <w:rPr>
          <w:rFonts w:ascii="Times New Roman" w:hAnsi="Times New Roman" w:cs="Times New Roman"/>
          <w:sz w:val="22"/>
          <w:szCs w:val="22"/>
        </w:rPr>
        <w:t xml:space="preserve"> expected to be made available to </w:t>
      </w:r>
      <w:r>
        <w:rPr>
          <w:rFonts w:ascii="Times New Roman" w:hAnsi="Times New Roman" w:cs="Times New Roman"/>
          <w:sz w:val="22"/>
          <w:szCs w:val="22"/>
        </w:rPr>
        <w:t>me</w:t>
      </w:r>
      <w:r w:rsidRPr="007C6999">
        <w:rPr>
          <w:rFonts w:ascii="Times New Roman" w:hAnsi="Times New Roman" w:cs="Times New Roman"/>
          <w:sz w:val="22"/>
          <w:szCs w:val="22"/>
        </w:rPr>
        <w:t xml:space="preserve"> after the date of</w:t>
      </w:r>
      <w:r>
        <w:rPr>
          <w:rFonts w:ascii="Times New Roman" w:hAnsi="Times New Roman" w:cs="Times New Roman"/>
          <w:sz w:val="22"/>
          <w:szCs w:val="22"/>
        </w:rPr>
        <w:t xml:space="preserve"> </w:t>
      </w:r>
      <w:r w:rsidRPr="007C6999">
        <w:rPr>
          <w:rFonts w:ascii="Times New Roman" w:hAnsi="Times New Roman" w:cs="Times New Roman"/>
          <w:sz w:val="22"/>
          <w:szCs w:val="22"/>
        </w:rPr>
        <w:t>this auditor's report.</w:t>
      </w:r>
    </w:p>
    <w:p w14:paraId="3DB48CCD"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p>
    <w:p w14:paraId="528A629F" w14:textId="77777777" w:rsidR="007F5BFB" w:rsidRPr="007C6999"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Pr>
          <w:rFonts w:ascii="Times New Roman" w:hAnsi="Times New Roman" w:cs="Times New Roman"/>
          <w:sz w:val="22"/>
          <w:szCs w:val="22"/>
        </w:rPr>
        <w:t>My</w:t>
      </w:r>
      <w:r w:rsidRPr="007C6999">
        <w:rPr>
          <w:rFonts w:ascii="Times New Roman" w:hAnsi="Times New Roman" w:cs="Times New Roman"/>
          <w:sz w:val="22"/>
          <w:szCs w:val="22"/>
        </w:rPr>
        <w:t xml:space="preserve"> opinion on the financial statements does not cover the other information and </w:t>
      </w:r>
      <w:r>
        <w:rPr>
          <w:rFonts w:ascii="Times New Roman" w:hAnsi="Times New Roman" w:cs="Times New Roman"/>
          <w:sz w:val="22"/>
          <w:szCs w:val="22"/>
        </w:rPr>
        <w:t>I</w:t>
      </w:r>
      <w:r w:rsidRPr="007C6999">
        <w:rPr>
          <w:rFonts w:ascii="Times New Roman" w:hAnsi="Times New Roman" w:cs="Times New Roman"/>
          <w:sz w:val="22"/>
          <w:szCs w:val="22"/>
        </w:rPr>
        <w:t xml:space="preserve"> will not</w:t>
      </w:r>
      <w:r>
        <w:rPr>
          <w:rFonts w:ascii="Times New Roman" w:hAnsi="Times New Roman" w:cs="Times New Roman"/>
          <w:sz w:val="22"/>
          <w:szCs w:val="22"/>
        </w:rPr>
        <w:t xml:space="preserve"> </w:t>
      </w:r>
      <w:r w:rsidRPr="007C6999">
        <w:rPr>
          <w:rFonts w:ascii="Times New Roman" w:hAnsi="Times New Roman" w:cs="Times New Roman"/>
          <w:sz w:val="22"/>
          <w:szCs w:val="22"/>
        </w:rPr>
        <w:t>express any form of assurance conclusion thereon.</w:t>
      </w:r>
    </w:p>
    <w:p w14:paraId="21F658E9"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p>
    <w:p w14:paraId="02BDB2BF" w14:textId="77777777" w:rsidR="007F5BFB" w:rsidRPr="007C6999"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7C6999">
        <w:rPr>
          <w:rFonts w:ascii="Times New Roman" w:hAnsi="Times New Roman" w:cs="Times New Roman"/>
          <w:sz w:val="22"/>
          <w:szCs w:val="22"/>
        </w:rPr>
        <w:t xml:space="preserve">In connection with </w:t>
      </w:r>
      <w:r>
        <w:rPr>
          <w:rFonts w:ascii="Times New Roman" w:hAnsi="Times New Roman" w:cs="Times New Roman"/>
          <w:sz w:val="22"/>
          <w:szCs w:val="22"/>
        </w:rPr>
        <w:t>my</w:t>
      </w:r>
      <w:r w:rsidRPr="007C6999">
        <w:rPr>
          <w:rFonts w:ascii="Times New Roman" w:hAnsi="Times New Roman" w:cs="Times New Roman"/>
          <w:sz w:val="22"/>
          <w:szCs w:val="22"/>
        </w:rPr>
        <w:t xml:space="preserve"> audit of the financial statements, </w:t>
      </w:r>
      <w:r>
        <w:rPr>
          <w:rFonts w:ascii="Times New Roman" w:hAnsi="Times New Roman" w:cs="Times New Roman"/>
          <w:sz w:val="22"/>
          <w:szCs w:val="22"/>
        </w:rPr>
        <w:t>my</w:t>
      </w:r>
      <w:r w:rsidRPr="007C6999">
        <w:rPr>
          <w:rFonts w:ascii="Times New Roman" w:hAnsi="Times New Roman" w:cs="Times New Roman"/>
          <w:sz w:val="22"/>
          <w:szCs w:val="22"/>
        </w:rPr>
        <w:t xml:space="preserve"> responsibility is to read the other</w:t>
      </w:r>
      <w:r>
        <w:rPr>
          <w:rFonts w:ascii="Times New Roman" w:hAnsi="Times New Roman" w:cs="Times New Roman"/>
          <w:sz w:val="22"/>
          <w:szCs w:val="22"/>
        </w:rPr>
        <w:t xml:space="preserve"> </w:t>
      </w:r>
      <w:r w:rsidRPr="007C6999">
        <w:rPr>
          <w:rFonts w:ascii="Times New Roman" w:hAnsi="Times New Roman" w:cs="Times New Roman"/>
          <w:sz w:val="22"/>
          <w:szCs w:val="22"/>
        </w:rPr>
        <w:t xml:space="preserve">information </w:t>
      </w:r>
      <w:r w:rsidRPr="00067846">
        <w:rPr>
          <w:rFonts w:ascii="Times New Roman" w:hAnsi="Times New Roman" w:cs="Times New Roman"/>
          <w:sz w:val="22"/>
          <w:szCs w:val="22"/>
        </w:rPr>
        <w:t>identified above when it becomes available and, in doing so, consider whether the other information is</w:t>
      </w:r>
      <w:r w:rsidRPr="007C6999">
        <w:rPr>
          <w:rFonts w:ascii="Times New Roman" w:hAnsi="Times New Roman" w:cs="Times New Roman"/>
          <w:sz w:val="22"/>
          <w:szCs w:val="22"/>
        </w:rPr>
        <w:t xml:space="preserve"> materially inconsistent with the financial statements or </w:t>
      </w:r>
      <w:r>
        <w:rPr>
          <w:rFonts w:ascii="Times New Roman" w:hAnsi="Times New Roman" w:cs="Times New Roman"/>
          <w:sz w:val="22"/>
          <w:szCs w:val="22"/>
        </w:rPr>
        <w:t>my</w:t>
      </w:r>
      <w:r w:rsidRPr="007C6999">
        <w:rPr>
          <w:rFonts w:ascii="Times New Roman" w:hAnsi="Times New Roman" w:cs="Times New Roman"/>
          <w:sz w:val="22"/>
          <w:szCs w:val="22"/>
        </w:rPr>
        <w:t xml:space="preserve"> knowledge</w:t>
      </w:r>
      <w:r>
        <w:rPr>
          <w:rFonts w:ascii="Times New Roman" w:hAnsi="Times New Roman" w:cs="Times New Roman"/>
          <w:sz w:val="22"/>
          <w:szCs w:val="22"/>
        </w:rPr>
        <w:t xml:space="preserve"> </w:t>
      </w:r>
      <w:r w:rsidRPr="007C6999">
        <w:rPr>
          <w:rFonts w:ascii="Times New Roman" w:hAnsi="Times New Roman" w:cs="Times New Roman"/>
          <w:sz w:val="22"/>
          <w:szCs w:val="22"/>
        </w:rPr>
        <w:t>obtained in the audit, or otherwise appears to be materially misstated.</w:t>
      </w:r>
    </w:p>
    <w:p w14:paraId="427F0388"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p>
    <w:p w14:paraId="1DB75074" w14:textId="77777777" w:rsidR="007F5BFB" w:rsidRDefault="007F5BFB" w:rsidP="007F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B92CA9">
        <w:rPr>
          <w:rFonts w:ascii="Times New Roman" w:hAnsi="Times New Roman" w:cs="Times New Roman"/>
          <w:sz w:val="22"/>
          <w:szCs w:val="22"/>
        </w:rPr>
        <w:t xml:space="preserve">When </w:t>
      </w:r>
      <w:r>
        <w:rPr>
          <w:rFonts w:ascii="Times New Roman" w:hAnsi="Times New Roman" w:cs="Times New Roman"/>
          <w:sz w:val="22"/>
          <w:szCs w:val="22"/>
        </w:rPr>
        <w:t>I</w:t>
      </w:r>
      <w:r w:rsidRPr="00B92CA9">
        <w:rPr>
          <w:rFonts w:ascii="Times New Roman" w:hAnsi="Times New Roman" w:cs="Times New Roman"/>
          <w:sz w:val="22"/>
          <w:szCs w:val="22"/>
        </w:rPr>
        <w:t xml:space="preserve"> read</w:t>
      </w:r>
      <w:r>
        <w:rPr>
          <w:rFonts w:ascii="Times New Roman" w:hAnsi="Times New Roman" w:cs="Times New Roman"/>
          <w:sz w:val="22"/>
          <w:szCs w:val="22"/>
        </w:rPr>
        <w:t xml:space="preserve"> the </w:t>
      </w:r>
      <w:r w:rsidRPr="007C6999">
        <w:rPr>
          <w:rFonts w:ascii="Times New Roman" w:hAnsi="Times New Roman" w:cs="Times New Roman"/>
          <w:sz w:val="22"/>
          <w:szCs w:val="22"/>
        </w:rPr>
        <w:t>information included in the</w:t>
      </w:r>
      <w:r>
        <w:rPr>
          <w:rFonts w:ascii="Times New Roman" w:hAnsi="Times New Roman" w:cs="Times New Roman"/>
          <w:sz w:val="22"/>
          <w:szCs w:val="22"/>
        </w:rPr>
        <w:t xml:space="preserve"> annual</w:t>
      </w:r>
      <w:r w:rsidRPr="007C6999">
        <w:rPr>
          <w:rFonts w:ascii="Times New Roman" w:hAnsi="Times New Roman" w:cs="Times New Roman"/>
          <w:sz w:val="22"/>
          <w:szCs w:val="22"/>
        </w:rPr>
        <w:t xml:space="preserve"> report</w:t>
      </w:r>
      <w:r w:rsidRPr="00B92CA9">
        <w:rPr>
          <w:rFonts w:ascii="Times New Roman" w:hAnsi="Times New Roman" w:cs="Times New Roman"/>
          <w:sz w:val="22"/>
          <w:szCs w:val="22"/>
        </w:rPr>
        <w:t xml:space="preserve">, if </w:t>
      </w:r>
      <w:r>
        <w:rPr>
          <w:rFonts w:ascii="Times New Roman" w:hAnsi="Times New Roman" w:cs="Times New Roman"/>
          <w:sz w:val="22"/>
          <w:szCs w:val="22"/>
        </w:rPr>
        <w:t>I</w:t>
      </w:r>
      <w:r w:rsidRPr="00B92CA9">
        <w:rPr>
          <w:rFonts w:ascii="Times New Roman" w:hAnsi="Times New Roman" w:cs="Times New Roman"/>
          <w:sz w:val="22"/>
          <w:szCs w:val="22"/>
        </w:rPr>
        <w:t xml:space="preserve"> conclude that there is a material </w:t>
      </w:r>
      <w:proofErr w:type="gramStart"/>
      <w:r w:rsidRPr="00B92CA9">
        <w:rPr>
          <w:rFonts w:ascii="Times New Roman" w:hAnsi="Times New Roman" w:cs="Times New Roman"/>
          <w:sz w:val="22"/>
          <w:szCs w:val="22"/>
        </w:rPr>
        <w:t>misstatement</w:t>
      </w:r>
      <w:proofErr w:type="gramEnd"/>
      <w:r w:rsidRPr="00B92CA9">
        <w:rPr>
          <w:rFonts w:ascii="Times New Roman" w:hAnsi="Times New Roman" w:cs="Times New Roman"/>
          <w:sz w:val="22"/>
          <w:szCs w:val="22"/>
        </w:rPr>
        <w:t xml:space="preserve"> therein, </w:t>
      </w:r>
      <w:r>
        <w:rPr>
          <w:rFonts w:ascii="Times New Roman" w:hAnsi="Times New Roman" w:cs="Times New Roman"/>
          <w:sz w:val="22"/>
          <w:szCs w:val="22"/>
        </w:rPr>
        <w:t>I am</w:t>
      </w:r>
      <w:r w:rsidRPr="00B92CA9">
        <w:rPr>
          <w:rFonts w:ascii="Times New Roman" w:hAnsi="Times New Roman" w:cs="Times New Roman"/>
          <w:sz w:val="22"/>
          <w:szCs w:val="22"/>
        </w:rPr>
        <w:t xml:space="preserve"> required to communicate the matter to </w:t>
      </w:r>
      <w:r w:rsidR="00476144">
        <w:rPr>
          <w:rFonts w:ascii="Times New Roman" w:hAnsi="Times New Roman" w:cs="Times New Roman"/>
          <w:sz w:val="22"/>
          <w:szCs w:val="22"/>
        </w:rPr>
        <w:t>those charged with govern</w:t>
      </w:r>
      <w:r w:rsidR="00623DD8">
        <w:rPr>
          <w:rFonts w:ascii="Times New Roman" w:hAnsi="Times New Roman" w:cs="Times New Roman"/>
          <w:sz w:val="22"/>
          <w:szCs w:val="22"/>
        </w:rPr>
        <w:t>ance</w:t>
      </w:r>
      <w:r w:rsidR="00D53303">
        <w:rPr>
          <w:rFonts w:ascii="Times New Roman" w:hAnsi="Times New Roman" w:cs="Times New Roman"/>
          <w:sz w:val="22"/>
          <w:szCs w:val="22"/>
        </w:rPr>
        <w:t xml:space="preserve"> for further correction</w:t>
      </w:r>
      <w:r w:rsidRPr="00B92CA9">
        <w:rPr>
          <w:rFonts w:ascii="Times New Roman" w:hAnsi="Times New Roman" w:cs="Times New Roman"/>
          <w:sz w:val="22"/>
          <w:szCs w:val="22"/>
        </w:rPr>
        <w:t>.</w:t>
      </w:r>
    </w:p>
    <w:p w14:paraId="1C9626AB" w14:textId="77777777" w:rsidR="007F5BFB" w:rsidRPr="007F5BFB" w:rsidRDefault="007F5BFB" w:rsidP="0071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Cordia New"/>
          <w:b/>
          <w:bCs/>
          <w:sz w:val="22"/>
          <w:szCs w:val="22"/>
        </w:rPr>
      </w:pPr>
    </w:p>
    <w:p w14:paraId="47562E42" w14:textId="77777777" w:rsidR="00713272" w:rsidRPr="00F27B5A" w:rsidRDefault="00713272" w:rsidP="0071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F27B5A">
        <w:rPr>
          <w:rFonts w:ascii="Times New Roman" w:hAnsi="Times New Roman" w:cs="Times New Roman"/>
          <w:b/>
          <w:bCs/>
          <w:sz w:val="22"/>
          <w:szCs w:val="22"/>
        </w:rPr>
        <w:t xml:space="preserve">Responsibilities of Management and </w:t>
      </w:r>
      <w:r w:rsidR="00623DD8">
        <w:rPr>
          <w:rFonts w:ascii="Times New Roman" w:hAnsi="Times New Roman" w:cs="Times New Roman"/>
          <w:b/>
          <w:bCs/>
          <w:sz w:val="22"/>
          <w:szCs w:val="22"/>
        </w:rPr>
        <w:t>Those Charged with G</w:t>
      </w:r>
      <w:r w:rsidR="00623DD8" w:rsidRPr="00623DD8">
        <w:rPr>
          <w:rFonts w:ascii="Times New Roman" w:hAnsi="Times New Roman" w:cs="Times New Roman"/>
          <w:b/>
          <w:bCs/>
          <w:sz w:val="22"/>
          <w:szCs w:val="22"/>
        </w:rPr>
        <w:t>overn</w:t>
      </w:r>
      <w:r w:rsidR="00623DD8">
        <w:rPr>
          <w:rFonts w:ascii="Times New Roman" w:hAnsi="Times New Roman" w:cs="Times New Roman"/>
          <w:b/>
          <w:bCs/>
          <w:sz w:val="22"/>
          <w:szCs w:val="22"/>
        </w:rPr>
        <w:t>ance</w:t>
      </w:r>
      <w:r w:rsidRPr="00F27B5A">
        <w:rPr>
          <w:rFonts w:ascii="Times New Roman" w:hAnsi="Times New Roman" w:cs="Times New Roman"/>
          <w:b/>
          <w:bCs/>
          <w:sz w:val="22"/>
          <w:szCs w:val="22"/>
        </w:rPr>
        <w:t xml:space="preserve"> for the Financial Statements </w:t>
      </w:r>
    </w:p>
    <w:p w14:paraId="50398666" w14:textId="77777777" w:rsidR="00713272" w:rsidRPr="00F27B5A" w:rsidRDefault="00713272" w:rsidP="0071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49E5CA86" w14:textId="77777777" w:rsidR="00713272" w:rsidRPr="00F27B5A" w:rsidRDefault="00713272" w:rsidP="0071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0F975DDC" w14:textId="77777777" w:rsidR="00713272" w:rsidRPr="00F27B5A" w:rsidRDefault="00713272" w:rsidP="0071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3CF878F8" w14:textId="77777777" w:rsidR="005D265A" w:rsidRPr="00F27B5A" w:rsidRDefault="00713272" w:rsidP="00713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27B5A">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234596D7" w14:textId="77777777" w:rsidR="00713272" w:rsidRPr="00F27B5A" w:rsidRDefault="00713272"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FB87A4A" w14:textId="77777777" w:rsidR="007A5EB3" w:rsidRPr="006D1183" w:rsidRDefault="006D1183" w:rsidP="00F3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pacing w:val="-2"/>
          <w:sz w:val="22"/>
          <w:szCs w:val="22"/>
        </w:rPr>
      </w:pPr>
      <w:r w:rsidRPr="006D1183">
        <w:rPr>
          <w:rFonts w:ascii="Times New Roman" w:hAnsi="Times New Roman" w:cs="Times New Roman"/>
          <w:spacing w:val="-2"/>
          <w:sz w:val="22"/>
          <w:szCs w:val="22"/>
        </w:rPr>
        <w:t>Those charged with governance</w:t>
      </w:r>
      <w:r w:rsidR="00713272" w:rsidRPr="006D1183">
        <w:rPr>
          <w:rFonts w:ascii="Times New Roman" w:hAnsi="Times New Roman" w:cs="Times New Roman"/>
          <w:spacing w:val="-2"/>
          <w:sz w:val="22"/>
          <w:szCs w:val="22"/>
        </w:rPr>
        <w:t xml:space="preserve"> </w:t>
      </w:r>
      <w:r w:rsidRPr="006D1183">
        <w:rPr>
          <w:rFonts w:ascii="Times New Roman" w:hAnsi="Times New Roman" w:cs="Times New Roman"/>
          <w:spacing w:val="-2"/>
          <w:sz w:val="22"/>
          <w:szCs w:val="22"/>
        </w:rPr>
        <w:t>are</w:t>
      </w:r>
      <w:r w:rsidR="00713272" w:rsidRPr="006D1183">
        <w:rPr>
          <w:rFonts w:ascii="Times New Roman" w:hAnsi="Times New Roman" w:cs="Times New Roman"/>
          <w:spacing w:val="-2"/>
          <w:sz w:val="22"/>
          <w:szCs w:val="22"/>
        </w:rPr>
        <w:t xml:space="preserve"> responsible for overseeing the Company’s financial reporting process.</w:t>
      </w:r>
      <w:r w:rsidR="00713272" w:rsidRPr="006D1183">
        <w:rPr>
          <w:rFonts w:ascii="Times New Roman" w:hAnsi="Times New Roman" w:cs="Times New Roman"/>
          <w:spacing w:val="-2"/>
          <w:sz w:val="22"/>
          <w:szCs w:val="22"/>
        </w:rPr>
        <w:cr/>
      </w:r>
    </w:p>
    <w:p w14:paraId="23384DF7" w14:textId="77777777" w:rsidR="002F0453" w:rsidRPr="00F27B5A" w:rsidRDefault="002F0453" w:rsidP="002F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F27B5A">
        <w:rPr>
          <w:rFonts w:ascii="Times New Roman" w:hAnsi="Times New Roman" w:cs="Times New Roman"/>
          <w:b/>
          <w:bCs/>
          <w:sz w:val="22"/>
          <w:szCs w:val="22"/>
        </w:rPr>
        <w:t>Auditor’s Responsibilities for the Audit of the Financial Statements</w:t>
      </w:r>
    </w:p>
    <w:p w14:paraId="4213B17B" w14:textId="77777777" w:rsidR="002F0453" w:rsidRPr="00F27B5A" w:rsidRDefault="002F0453" w:rsidP="002F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088C90BB" w14:textId="77777777" w:rsidR="005D265A" w:rsidRPr="00F27B5A" w:rsidRDefault="002F0453" w:rsidP="002F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27B5A">
        <w:rPr>
          <w:rFonts w:ascii="Times New Roman" w:hAnsi="Times New Roman" w:cs="Times New Roman"/>
          <w:sz w:val="22"/>
          <w:szCs w:val="22"/>
        </w:rPr>
        <w:t xml:space="preserve">My objectives are to obtain reasonable assurance about whether the financial statements </w:t>
      </w:r>
      <w:proofErr w:type="gramStart"/>
      <w:r w:rsidRPr="00F27B5A">
        <w:rPr>
          <w:rFonts w:ascii="Times New Roman" w:hAnsi="Times New Roman" w:cs="Times New Roman"/>
          <w:sz w:val="22"/>
          <w:szCs w:val="22"/>
        </w:rPr>
        <w:t>as a whole are</w:t>
      </w:r>
      <w:proofErr w:type="gramEnd"/>
      <w:r w:rsidRPr="00F27B5A">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27B5A">
        <w:rPr>
          <w:rFonts w:ascii="Times New Roman" w:hAnsi="Times New Roman" w:cs="Times New Roman"/>
          <w:sz w:val="22"/>
          <w:szCs w:val="22"/>
        </w:rPr>
        <w:t>assurance, but</w:t>
      </w:r>
      <w:proofErr w:type="gramEnd"/>
      <w:r w:rsidRPr="00F27B5A">
        <w:rPr>
          <w:rFonts w:ascii="Times New Roman" w:hAnsi="Times New Roman" w:cs="Times New Roman"/>
          <w:sz w:val="22"/>
          <w:szCs w:val="22"/>
        </w:rPr>
        <w:t xml:space="preserve"> is not a guarantee that an audit conducted in accordance with</w:t>
      </w:r>
      <w:r w:rsidRPr="00F27B5A">
        <w:rPr>
          <w:rFonts w:ascii="Times New Roman" w:hAnsi="Times New Roman" w:cs="Times New Roman"/>
          <w:kern w:val="20"/>
          <w:sz w:val="22"/>
          <w:szCs w:val="22"/>
          <w:lang w:bidi="he-IL"/>
        </w:rPr>
        <w:t xml:space="preserve"> Thai Standards on Auditing</w:t>
      </w:r>
      <w:r w:rsidRPr="00F27B5A">
        <w:rPr>
          <w:rFonts w:ascii="Times New Roman" w:hAnsi="Times New Roman" w:cs="Times New Roman"/>
          <w:sz w:val="22"/>
          <w:szCs w:val="22"/>
        </w:rPr>
        <w:t xml:space="preserve"> will always detect </w:t>
      </w:r>
      <w:r w:rsidR="00653E7C" w:rsidRPr="00F27B5A">
        <w:rPr>
          <w:rFonts w:ascii="Times New Roman" w:hAnsi="Times New Roman" w:cs="Times New Roman"/>
          <w:sz w:val="22"/>
          <w:szCs w:val="22"/>
        </w:rPr>
        <w:t xml:space="preserve">a </w:t>
      </w:r>
      <w:r w:rsidRPr="00F27B5A">
        <w:rPr>
          <w:rFonts w:ascii="Times New Roman" w:hAnsi="Times New Roman" w:cs="Times New Roman"/>
          <w:sz w:val="22"/>
          <w:szCs w:val="22"/>
        </w:rPr>
        <w:t>material misstatement when it exists. Misstatements can arise from fr</w:t>
      </w:r>
      <w:r w:rsidR="00BA21F8">
        <w:rPr>
          <w:rFonts w:ascii="Times New Roman" w:hAnsi="Times New Roman" w:cs="Times New Roman"/>
          <w:sz w:val="22"/>
          <w:szCs w:val="22"/>
        </w:rPr>
        <w:t>aud or error and are considered</w:t>
      </w:r>
      <w:r w:rsidR="00713272" w:rsidRPr="00F27B5A">
        <w:rPr>
          <w:rFonts w:ascii="Times New Roman" w:hAnsi="Times New Roman" w:cs="Times New Roman"/>
          <w:sz w:val="22"/>
          <w:szCs w:val="22"/>
        </w:rPr>
        <w:t xml:space="preserve"> </w:t>
      </w:r>
      <w:r w:rsidRPr="00F27B5A">
        <w:rPr>
          <w:rFonts w:ascii="Times New Roman" w:hAnsi="Times New Roman" w:cs="Times New Roman"/>
          <w:sz w:val="22"/>
          <w:szCs w:val="22"/>
        </w:rPr>
        <w:t xml:space="preserve">material if, individually or in the aggregate, they could reasonably be expected to influence the economic decisions of users taken </w:t>
      </w:r>
      <w:proofErr w:type="gramStart"/>
      <w:r w:rsidRPr="00F27B5A">
        <w:rPr>
          <w:rFonts w:ascii="Times New Roman" w:hAnsi="Times New Roman" w:cs="Times New Roman"/>
          <w:sz w:val="22"/>
          <w:szCs w:val="22"/>
        </w:rPr>
        <w:t>on the basis of</w:t>
      </w:r>
      <w:proofErr w:type="gramEnd"/>
      <w:r w:rsidRPr="00F27B5A">
        <w:rPr>
          <w:rFonts w:ascii="Times New Roman" w:hAnsi="Times New Roman" w:cs="Times New Roman"/>
          <w:sz w:val="22"/>
          <w:szCs w:val="22"/>
        </w:rPr>
        <w:t xml:space="preserve"> these financial statements.</w:t>
      </w:r>
    </w:p>
    <w:p w14:paraId="13990FA2"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71F96814"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 xml:space="preserve">As part of an audit in accordance with </w:t>
      </w:r>
      <w:r w:rsidRPr="00F27B5A">
        <w:rPr>
          <w:rFonts w:ascii="Times New Roman" w:hAnsi="Times New Roman" w:cs="Times New Roman"/>
          <w:kern w:val="20"/>
          <w:sz w:val="22"/>
          <w:szCs w:val="22"/>
          <w:lang w:bidi="he-IL"/>
        </w:rPr>
        <w:t>Thai Standards on Auditing</w:t>
      </w:r>
      <w:r w:rsidRPr="00F27B5A">
        <w:rPr>
          <w:rFonts w:ascii="Times New Roman" w:hAnsi="Times New Roman" w:cs="Times New Roman"/>
          <w:sz w:val="22"/>
          <w:szCs w:val="22"/>
        </w:rPr>
        <w:t>, I exercise professional judgment and maintain professional skepticism throughout the audit. I also:</w:t>
      </w:r>
    </w:p>
    <w:p w14:paraId="081ACA3E" w14:textId="77777777" w:rsidR="007A5EB3" w:rsidRPr="001E7EAC" w:rsidRDefault="007A5EB3" w:rsidP="007A5EB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6CD737C" w14:textId="77777777" w:rsidR="001E7EAC" w:rsidRDefault="001E7EAC" w:rsidP="001E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12D4100D" w14:textId="77777777" w:rsidR="00AB396C" w:rsidRDefault="00AB396C" w:rsidP="00AB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6C787872" w14:textId="77777777" w:rsidR="00AB396C" w:rsidRDefault="00AB396C" w:rsidP="00AB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64B19051" w14:textId="77777777" w:rsidR="00AB396C" w:rsidRDefault="00AB396C" w:rsidP="00AB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0AFA6AA4" w14:textId="77777777" w:rsidR="00AB396C" w:rsidRDefault="00AB396C" w:rsidP="00AB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43D9C8AE" w14:textId="77777777" w:rsidR="00AB396C" w:rsidRPr="00F27B5A" w:rsidRDefault="00AB396C" w:rsidP="00AB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14F49068" w14:textId="77777777" w:rsidR="007D53AC" w:rsidRPr="00AB396C" w:rsidRDefault="007A5EB3" w:rsidP="007D53A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lastRenderedPageBreak/>
        <w:t xml:space="preserve">Obtain an understanding of internal control relevant to the audit </w:t>
      </w:r>
      <w:proofErr w:type="gramStart"/>
      <w:r w:rsidRPr="00F27B5A">
        <w:rPr>
          <w:rFonts w:ascii="Times New Roman" w:hAnsi="Times New Roman" w:cs="Times New Roman"/>
          <w:sz w:val="22"/>
          <w:szCs w:val="22"/>
        </w:rPr>
        <w:t>in order to</w:t>
      </w:r>
      <w:proofErr w:type="gramEnd"/>
      <w:r w:rsidRPr="00F27B5A">
        <w:rPr>
          <w:rFonts w:ascii="Times New Roman" w:hAnsi="Times New Roman" w:cs="Times New Roman"/>
          <w:sz w:val="22"/>
          <w:szCs w:val="22"/>
        </w:rPr>
        <w:t xml:space="preserve"> design audit procedures that are appropriate in the circumstances, but not for the purpose of expressing an opinion on the effectiveness of the Company’s internal control.</w:t>
      </w:r>
    </w:p>
    <w:p w14:paraId="0554AD6B" w14:textId="77777777" w:rsidR="007A5EB3" w:rsidRPr="00F27B5A" w:rsidRDefault="007A5EB3" w:rsidP="007A5EB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Evaluate the appropriateness of accounting policies used and the reasonableness of accounting estimates and related disclosures made by management.</w:t>
      </w:r>
    </w:p>
    <w:p w14:paraId="1C8D87DD" w14:textId="77777777" w:rsidR="007A5EB3" w:rsidRPr="00F27B5A" w:rsidRDefault="007A5EB3" w:rsidP="007A5EB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CA1E047" w14:textId="77777777" w:rsidR="007A5EB3" w:rsidRPr="00F27B5A" w:rsidRDefault="007A5EB3" w:rsidP="007A5EB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926106E" w14:textId="77777777" w:rsidR="00713272" w:rsidRPr="004C10D5" w:rsidRDefault="00713272" w:rsidP="00D11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45149EA"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F27B5A">
        <w:rPr>
          <w:rFonts w:ascii="Times New Roman" w:hAnsi="Times New Roman" w:cs="Times New Roman"/>
          <w:sz w:val="22"/>
          <w:szCs w:val="22"/>
        </w:rPr>
        <w:t xml:space="preserve">I communicate with </w:t>
      </w:r>
      <w:r w:rsidR="00F87BBF">
        <w:rPr>
          <w:rFonts w:ascii="Times New Roman" w:hAnsi="Times New Roman" w:cs="Times New Roman"/>
          <w:spacing w:val="-2"/>
          <w:sz w:val="22"/>
          <w:szCs w:val="22"/>
        </w:rPr>
        <w:t>t</w:t>
      </w:r>
      <w:r w:rsidR="00F87BBF" w:rsidRPr="006D1183">
        <w:rPr>
          <w:rFonts w:ascii="Times New Roman" w:hAnsi="Times New Roman" w:cs="Times New Roman"/>
          <w:spacing w:val="-2"/>
          <w:sz w:val="22"/>
          <w:szCs w:val="22"/>
        </w:rPr>
        <w:t>hose charged with governance</w:t>
      </w:r>
      <w:r w:rsidRPr="00F27B5A">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p>
    <w:p w14:paraId="6D8D7CCF"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67F9F321"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bookmarkStart w:id="3" w:name="_Hlk157690129"/>
      <w:r w:rsidRPr="00F27B5A">
        <w:rPr>
          <w:rFonts w:ascii="Times New Roman" w:hAnsi="Times New Roman" w:cs="Times New Roman"/>
          <w:sz w:val="22"/>
          <w:szCs w:val="22"/>
        </w:rPr>
        <w:t xml:space="preserve">I also provide </w:t>
      </w:r>
      <w:r w:rsidR="00F87BBF">
        <w:rPr>
          <w:rFonts w:ascii="Times New Roman" w:hAnsi="Times New Roman" w:cs="Times New Roman"/>
          <w:spacing w:val="-2"/>
          <w:sz w:val="22"/>
          <w:szCs w:val="22"/>
        </w:rPr>
        <w:t>t</w:t>
      </w:r>
      <w:r w:rsidR="00F87BBF" w:rsidRPr="006D1183">
        <w:rPr>
          <w:rFonts w:ascii="Times New Roman" w:hAnsi="Times New Roman" w:cs="Times New Roman"/>
          <w:spacing w:val="-2"/>
          <w:sz w:val="22"/>
          <w:szCs w:val="22"/>
        </w:rPr>
        <w:t>hose charged with governance</w:t>
      </w:r>
      <w:r w:rsidRPr="00F27B5A">
        <w:rPr>
          <w:rFonts w:ascii="Times New Roman" w:hAnsi="Times New Roman" w:cs="Times New Roman"/>
          <w:sz w:val="22"/>
          <w:szCs w:val="22"/>
        </w:rPr>
        <w:t xml:space="preserve"> with a statement that I have complied with relevant</w:t>
      </w:r>
      <w:r w:rsidR="00652D50">
        <w:rPr>
          <w:rFonts w:ascii="Times New Roman" w:hAnsi="Times New Roman" w:cs="Times New Roman"/>
          <w:sz w:val="22"/>
          <w:szCs w:val="22"/>
        </w:rPr>
        <w:t xml:space="preserve"> </w:t>
      </w:r>
      <w:r w:rsidR="00BD4FF7">
        <w:rPr>
          <w:rFonts w:ascii="Times New Roman" w:hAnsi="Times New Roman" w:cs="Times New Roman"/>
          <w:sz w:val="22"/>
          <w:szCs w:val="22"/>
        </w:rPr>
        <w:t>ethical requirements</w:t>
      </w:r>
      <w:r w:rsidRPr="00F27B5A">
        <w:rPr>
          <w:rFonts w:ascii="Times New Roman" w:hAnsi="Times New Roman" w:cs="Times New Roman"/>
          <w:sz w:val="22"/>
          <w:szCs w:val="22"/>
        </w:rPr>
        <w:t xml:space="preserve"> regarding independence, and to communicate with them all relationships and other matters that may reasonably be thought to bear on my independence, and where applicable, related safeguards.</w:t>
      </w:r>
      <w:bookmarkEnd w:id="3"/>
    </w:p>
    <w:p w14:paraId="7AF12269"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0FC205CA" w14:textId="77777777" w:rsidR="00B073F8" w:rsidRDefault="00B073F8" w:rsidP="00B0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73676B">
        <w:rPr>
          <w:rFonts w:ascii="Times New Roman" w:hAnsi="Times New Roman" w:cs="Times New Roman"/>
          <w:sz w:val="22"/>
          <w:szCs w:val="22"/>
        </w:rPr>
        <w:t xml:space="preserve">From the matters communicated with </w:t>
      </w:r>
      <w:r w:rsidR="00F87BBF">
        <w:rPr>
          <w:rFonts w:ascii="Times New Roman" w:hAnsi="Times New Roman" w:cs="Times New Roman"/>
          <w:spacing w:val="-2"/>
          <w:sz w:val="22"/>
          <w:szCs w:val="22"/>
        </w:rPr>
        <w:t>t</w:t>
      </w:r>
      <w:r w:rsidR="00F87BBF" w:rsidRPr="006D1183">
        <w:rPr>
          <w:rFonts w:ascii="Times New Roman" w:hAnsi="Times New Roman" w:cs="Times New Roman"/>
          <w:spacing w:val="-2"/>
          <w:sz w:val="22"/>
          <w:szCs w:val="22"/>
        </w:rPr>
        <w:t>hose charged with governance</w:t>
      </w:r>
      <w:r w:rsidRPr="0073676B">
        <w:rPr>
          <w:rFonts w:ascii="Times New Roman" w:hAnsi="Times New Roman" w:cs="Times New Roman"/>
          <w:sz w:val="22"/>
          <w:szCs w:val="22"/>
        </w:rPr>
        <w:t xml:space="preserve">, </w:t>
      </w:r>
      <w:r>
        <w:rPr>
          <w:rFonts w:ascii="Times New Roman" w:hAnsi="Times New Roman" w:cs="Times New Roman"/>
          <w:sz w:val="22"/>
          <w:szCs w:val="22"/>
        </w:rPr>
        <w:t>I</w:t>
      </w:r>
      <w:r w:rsidRPr="0073676B">
        <w:rPr>
          <w:rFonts w:ascii="Times New Roman" w:hAnsi="Times New Roman" w:cs="Times New Roman"/>
          <w:sz w:val="22"/>
          <w:szCs w:val="22"/>
        </w:rPr>
        <w:t xml:space="preserve"> determine those</w:t>
      </w:r>
      <w:r>
        <w:rPr>
          <w:rFonts w:ascii="Times New Roman" w:hAnsi="Times New Roman" w:cs="Times New Roman"/>
          <w:sz w:val="22"/>
          <w:szCs w:val="22"/>
        </w:rPr>
        <w:t xml:space="preserve"> </w:t>
      </w:r>
      <w:r w:rsidRPr="0073676B">
        <w:rPr>
          <w:rFonts w:ascii="Times New Roman" w:hAnsi="Times New Roman" w:cs="Times New Roman"/>
          <w:sz w:val="22"/>
          <w:szCs w:val="22"/>
        </w:rPr>
        <w:t>matters that were of most significance in the audit of the financial statements of the current</w:t>
      </w:r>
      <w:r>
        <w:rPr>
          <w:rFonts w:ascii="Times New Roman" w:hAnsi="Times New Roman" w:cs="Times New Roman"/>
          <w:sz w:val="22"/>
          <w:szCs w:val="22"/>
        </w:rPr>
        <w:t xml:space="preserve"> </w:t>
      </w:r>
      <w:r w:rsidRPr="0073676B">
        <w:rPr>
          <w:rFonts w:ascii="Times New Roman" w:hAnsi="Times New Roman" w:cs="Times New Roman"/>
          <w:sz w:val="22"/>
          <w:szCs w:val="22"/>
        </w:rPr>
        <w:t xml:space="preserve">period and are therefore the key audit matters. </w:t>
      </w:r>
      <w:r>
        <w:rPr>
          <w:rFonts w:ascii="Times New Roman" w:hAnsi="Times New Roman" w:cs="Times New Roman"/>
          <w:sz w:val="22"/>
          <w:szCs w:val="22"/>
        </w:rPr>
        <w:t>I</w:t>
      </w:r>
      <w:r w:rsidRPr="0073676B">
        <w:rPr>
          <w:rFonts w:ascii="Times New Roman" w:hAnsi="Times New Roman" w:cs="Times New Roman"/>
          <w:sz w:val="22"/>
          <w:szCs w:val="22"/>
        </w:rPr>
        <w:t xml:space="preserve"> describe these matters in </w:t>
      </w:r>
      <w:r>
        <w:rPr>
          <w:rFonts w:ascii="Times New Roman" w:hAnsi="Times New Roman" w:cs="Times New Roman"/>
          <w:sz w:val="22"/>
          <w:szCs w:val="22"/>
        </w:rPr>
        <w:t>my</w:t>
      </w:r>
      <w:r w:rsidRPr="0073676B">
        <w:rPr>
          <w:rFonts w:ascii="Times New Roman" w:hAnsi="Times New Roman" w:cs="Times New Roman"/>
          <w:sz w:val="22"/>
          <w:szCs w:val="22"/>
        </w:rPr>
        <w:t xml:space="preserve"> auditor’s</w:t>
      </w:r>
      <w:r>
        <w:rPr>
          <w:rFonts w:ascii="Times New Roman" w:hAnsi="Times New Roman" w:cs="Times New Roman"/>
          <w:sz w:val="22"/>
          <w:szCs w:val="22"/>
        </w:rPr>
        <w:t xml:space="preserve"> </w:t>
      </w:r>
      <w:r w:rsidRPr="0073676B">
        <w:rPr>
          <w:rFonts w:ascii="Times New Roman" w:hAnsi="Times New Roman" w:cs="Times New Roman"/>
          <w:sz w:val="22"/>
          <w:szCs w:val="22"/>
        </w:rPr>
        <w:t>report unless law or regulation precludes public disclosure about the matter or when, in</w:t>
      </w:r>
      <w:r>
        <w:rPr>
          <w:rFonts w:ascii="Times New Roman" w:hAnsi="Times New Roman" w:cs="Times New Roman"/>
          <w:sz w:val="22"/>
          <w:szCs w:val="22"/>
        </w:rPr>
        <w:t xml:space="preserve"> </w:t>
      </w:r>
      <w:r w:rsidRPr="0073676B">
        <w:rPr>
          <w:rFonts w:ascii="Times New Roman" w:hAnsi="Times New Roman" w:cs="Times New Roman"/>
          <w:sz w:val="22"/>
          <w:szCs w:val="22"/>
        </w:rPr>
        <w:t xml:space="preserve">extremely rare circumstances, </w:t>
      </w:r>
      <w:r>
        <w:rPr>
          <w:rFonts w:ascii="Times New Roman" w:hAnsi="Times New Roman" w:cs="Times New Roman"/>
          <w:sz w:val="22"/>
          <w:szCs w:val="22"/>
        </w:rPr>
        <w:t>I</w:t>
      </w:r>
      <w:r w:rsidRPr="0073676B">
        <w:rPr>
          <w:rFonts w:ascii="Times New Roman" w:hAnsi="Times New Roman" w:cs="Times New Roman"/>
          <w:sz w:val="22"/>
          <w:szCs w:val="22"/>
        </w:rPr>
        <w:t xml:space="preserve"> determine that a matter should not be communicated in </w:t>
      </w:r>
      <w:r>
        <w:rPr>
          <w:rFonts w:ascii="Times New Roman" w:hAnsi="Times New Roman" w:cs="Times New Roman"/>
          <w:sz w:val="22"/>
          <w:szCs w:val="22"/>
        </w:rPr>
        <w:t xml:space="preserve">my </w:t>
      </w:r>
      <w:r w:rsidRPr="0073676B">
        <w:rPr>
          <w:rFonts w:ascii="Times New Roman" w:hAnsi="Times New Roman" w:cs="Times New Roman"/>
          <w:sz w:val="22"/>
          <w:szCs w:val="22"/>
        </w:rPr>
        <w:t>report because the adverse consequences of doing so would reasonably be expected to outweigh</w:t>
      </w:r>
      <w:r>
        <w:rPr>
          <w:rFonts w:ascii="Times New Roman" w:hAnsi="Times New Roman" w:cs="Times New Roman"/>
          <w:sz w:val="22"/>
          <w:szCs w:val="22"/>
        </w:rPr>
        <w:t xml:space="preserve"> </w:t>
      </w:r>
      <w:r w:rsidRPr="0073676B">
        <w:rPr>
          <w:rFonts w:ascii="Times New Roman" w:hAnsi="Times New Roman" w:cs="Times New Roman"/>
          <w:sz w:val="22"/>
          <w:szCs w:val="22"/>
        </w:rPr>
        <w:t>the public interest benefits of such communication.</w:t>
      </w:r>
    </w:p>
    <w:p w14:paraId="2164E2BD" w14:textId="77777777" w:rsidR="007A5EB3" w:rsidRPr="009C6CB8"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Times New Roman" w:hAnsi="Times New Roman"/>
          <w:sz w:val="22"/>
          <w:szCs w:val="22"/>
        </w:rPr>
      </w:pPr>
    </w:p>
    <w:p w14:paraId="365B23A9" w14:textId="77777777" w:rsidR="007A5EB3" w:rsidRPr="009C6CB8"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Times New Roman" w:hAnsi="Times New Roman"/>
          <w:sz w:val="22"/>
          <w:szCs w:val="22"/>
        </w:rPr>
      </w:pPr>
    </w:p>
    <w:p w14:paraId="6173CA4F" w14:textId="77777777" w:rsidR="009C6CB8" w:rsidRDefault="009C6CB8"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Times New Roman" w:hAnsi="Times New Roman"/>
          <w:sz w:val="22"/>
          <w:szCs w:val="22"/>
        </w:rPr>
      </w:pPr>
    </w:p>
    <w:p w14:paraId="52EEDDA4" w14:textId="77777777" w:rsidR="00643206" w:rsidRPr="009C6CB8" w:rsidRDefault="00643206"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Times New Roman" w:hAnsi="Times New Roman"/>
          <w:sz w:val="22"/>
          <w:szCs w:val="22"/>
        </w:rPr>
      </w:pPr>
    </w:p>
    <w:p w14:paraId="32251037" w14:textId="77777777" w:rsidR="006C7618" w:rsidRPr="006C7618" w:rsidRDefault="006C7618" w:rsidP="006C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r w:rsidRPr="006C7618">
        <w:rPr>
          <w:rFonts w:ascii="Times New Roman" w:hAnsi="Times New Roman"/>
          <w:sz w:val="22"/>
          <w:szCs w:val="22"/>
        </w:rPr>
        <w:t>(Ms. Kornthip Wanichwisedkul)</w:t>
      </w:r>
    </w:p>
    <w:p w14:paraId="52EBEDD0" w14:textId="77777777" w:rsidR="006C7618" w:rsidRPr="006C7618" w:rsidRDefault="006C7618" w:rsidP="006C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r w:rsidRPr="006C7618">
        <w:rPr>
          <w:rFonts w:ascii="Times New Roman" w:hAnsi="Times New Roman"/>
          <w:sz w:val="22"/>
          <w:szCs w:val="22"/>
        </w:rPr>
        <w:t>Certified Public Accountant</w:t>
      </w:r>
    </w:p>
    <w:p w14:paraId="400F2A9D" w14:textId="77777777" w:rsidR="007A5EB3" w:rsidRPr="00F27B5A" w:rsidRDefault="006C7618" w:rsidP="006C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r w:rsidRPr="006C7618">
        <w:rPr>
          <w:rFonts w:ascii="Times New Roman" w:hAnsi="Times New Roman"/>
          <w:sz w:val="22"/>
          <w:szCs w:val="22"/>
        </w:rPr>
        <w:t>Registration No. 6947</w:t>
      </w:r>
    </w:p>
    <w:p w14:paraId="20E2B203" w14:textId="77777777" w:rsidR="007A5EB3" w:rsidRPr="00F27B5A"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p>
    <w:p w14:paraId="33D3E2ED" w14:textId="77777777" w:rsidR="007A5EB3" w:rsidRPr="00835E46"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r w:rsidRPr="00835E46">
        <w:rPr>
          <w:rFonts w:ascii="Times New Roman" w:hAnsi="Times New Roman"/>
          <w:sz w:val="22"/>
          <w:szCs w:val="22"/>
        </w:rPr>
        <w:t>M.R. &amp; ASSOCIATES CO., LTD.</w:t>
      </w:r>
    </w:p>
    <w:p w14:paraId="62B55CA9" w14:textId="77777777" w:rsidR="007A5EB3" w:rsidRPr="00835E46"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smartTag w:uri="urn:schemas-microsoft-com:office:smarttags" w:element="place">
        <w:smartTag w:uri="urn:schemas-microsoft-com:office:smarttags" w:element="City">
          <w:r w:rsidRPr="00835E46">
            <w:rPr>
              <w:rFonts w:ascii="Times New Roman" w:hAnsi="Times New Roman"/>
              <w:sz w:val="22"/>
              <w:szCs w:val="22"/>
            </w:rPr>
            <w:t>Bangkok</w:t>
          </w:r>
        </w:smartTag>
      </w:smartTag>
    </w:p>
    <w:p w14:paraId="62B0B2EF" w14:textId="23530B99" w:rsidR="007A5EB3" w:rsidRPr="002D7D66" w:rsidRDefault="007A5EB3" w:rsidP="007A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rPr>
      </w:pPr>
      <w:r w:rsidRPr="00835E46">
        <w:rPr>
          <w:rFonts w:ascii="Times New Roman" w:hAnsi="Times New Roman"/>
          <w:sz w:val="22"/>
          <w:szCs w:val="22"/>
        </w:rPr>
        <w:t>February</w:t>
      </w:r>
      <w:r w:rsidR="00535191">
        <w:rPr>
          <w:rFonts w:ascii="Times New Roman" w:hAnsi="Times New Roman"/>
          <w:sz w:val="22"/>
          <w:szCs w:val="22"/>
        </w:rPr>
        <w:t xml:space="preserve"> 2</w:t>
      </w:r>
      <w:r w:rsidR="00400C95">
        <w:rPr>
          <w:rFonts w:ascii="Times New Roman" w:hAnsi="Times New Roman"/>
          <w:sz w:val="22"/>
          <w:szCs w:val="22"/>
        </w:rPr>
        <w:t>5</w:t>
      </w:r>
      <w:r w:rsidRPr="00835E46">
        <w:rPr>
          <w:rFonts w:ascii="Times New Roman" w:hAnsi="Times New Roman"/>
          <w:sz w:val="22"/>
          <w:szCs w:val="22"/>
        </w:rPr>
        <w:t>, 20</w:t>
      </w:r>
      <w:r w:rsidR="00BF0228" w:rsidRPr="00835E46">
        <w:rPr>
          <w:rFonts w:ascii="Times New Roman" w:hAnsi="Times New Roman"/>
          <w:sz w:val="22"/>
          <w:szCs w:val="22"/>
        </w:rPr>
        <w:t>2</w:t>
      </w:r>
      <w:r w:rsidR="00DC2A67">
        <w:rPr>
          <w:rFonts w:ascii="Times New Roman" w:hAnsi="Times New Roman"/>
          <w:sz w:val="22"/>
          <w:szCs w:val="22"/>
        </w:rPr>
        <w:t>6</w:t>
      </w:r>
    </w:p>
    <w:sectPr w:rsidR="007A5EB3" w:rsidRPr="002D7D66" w:rsidSect="00105AF8">
      <w:footerReference w:type="default" r:id="rId9"/>
      <w:pgSz w:w="11909" w:h="16834" w:code="9"/>
      <w:pgMar w:top="1440" w:right="1152" w:bottom="1138" w:left="1440" w:header="475" w:footer="51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45269" w14:textId="77777777" w:rsidR="00B3067D" w:rsidRDefault="00B3067D">
      <w:r>
        <w:separator/>
      </w:r>
    </w:p>
  </w:endnote>
  <w:endnote w:type="continuationSeparator" w:id="0">
    <w:p w14:paraId="2EB4174C" w14:textId="77777777" w:rsidR="00B3067D" w:rsidRDefault="00B3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19B5" w14:textId="77777777" w:rsidR="00B16FB5" w:rsidRDefault="00B16FB5">
    <w:pPr>
      <w:pStyle w:val="Footer"/>
      <w:jc w:val="right"/>
    </w:pPr>
    <w:r>
      <w:fldChar w:fldCharType="begin"/>
    </w:r>
    <w:r>
      <w:instrText xml:space="preserve"> PAGE   \* MERGEFORMAT </w:instrText>
    </w:r>
    <w:r>
      <w:fldChar w:fldCharType="separate"/>
    </w:r>
    <w:r>
      <w:rPr>
        <w:noProof/>
      </w:rPr>
      <w:t>2</w:t>
    </w:r>
    <w:r>
      <w:fldChar w:fldCharType="end"/>
    </w:r>
  </w:p>
  <w:p w14:paraId="00720DD9" w14:textId="77777777" w:rsidR="00B16FB5" w:rsidRPr="008D518F" w:rsidRDefault="00B16FB5" w:rsidP="008D5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174F" w14:textId="77777777" w:rsidR="00B16FB5" w:rsidRPr="00747799" w:rsidRDefault="00B16FB5">
    <w:pPr>
      <w:pStyle w:val="Footer"/>
      <w:jc w:val="right"/>
      <w:rPr>
        <w:rFonts w:ascii="Times New Roman" w:hAnsi="Times New Roman" w:cs="Times New Roman"/>
        <w:sz w:val="22"/>
        <w:szCs w:val="22"/>
      </w:rPr>
    </w:pPr>
    <w:r w:rsidRPr="00747799">
      <w:rPr>
        <w:rFonts w:ascii="Times New Roman" w:hAnsi="Times New Roman" w:cs="Times New Roman"/>
        <w:sz w:val="22"/>
        <w:szCs w:val="22"/>
      </w:rPr>
      <w:fldChar w:fldCharType="begin"/>
    </w:r>
    <w:r w:rsidRPr="00747799">
      <w:rPr>
        <w:rFonts w:ascii="Times New Roman" w:hAnsi="Times New Roman" w:cs="Times New Roman"/>
        <w:sz w:val="22"/>
        <w:szCs w:val="22"/>
      </w:rPr>
      <w:instrText xml:space="preserve"> PAGE   \* MERGEFORMAT </w:instrText>
    </w:r>
    <w:r w:rsidRPr="00747799">
      <w:rPr>
        <w:rFonts w:ascii="Times New Roman" w:hAnsi="Times New Roman" w:cs="Times New Roman"/>
        <w:sz w:val="22"/>
        <w:szCs w:val="22"/>
      </w:rPr>
      <w:fldChar w:fldCharType="separate"/>
    </w:r>
    <w:r w:rsidR="001E7EAC">
      <w:rPr>
        <w:rFonts w:ascii="Times New Roman" w:hAnsi="Times New Roman" w:cs="Times New Roman"/>
        <w:noProof/>
        <w:sz w:val="22"/>
        <w:szCs w:val="22"/>
      </w:rPr>
      <w:t>3</w:t>
    </w:r>
    <w:r w:rsidRPr="00747799">
      <w:rPr>
        <w:rFonts w:ascii="Times New Roman" w:hAnsi="Times New Roman" w:cs="Times New Roman"/>
        <w:sz w:val="22"/>
        <w:szCs w:val="22"/>
      </w:rPr>
      <w:fldChar w:fldCharType="end"/>
    </w:r>
  </w:p>
  <w:p w14:paraId="7A1B2E0A" w14:textId="77777777" w:rsidR="00B16FB5" w:rsidRDefault="00B16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ABD9F" w14:textId="77777777" w:rsidR="00B3067D" w:rsidRDefault="00B3067D">
      <w:r>
        <w:separator/>
      </w:r>
    </w:p>
  </w:footnote>
  <w:footnote w:type="continuationSeparator" w:id="0">
    <w:p w14:paraId="622328BB" w14:textId="77777777" w:rsidR="00B3067D" w:rsidRDefault="00B30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6E4D2D"/>
    <w:multiLevelType w:val="hybridMultilevel"/>
    <w:tmpl w:val="DF7E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6"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7"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8" w15:restartNumberingAfterBreak="0">
    <w:nsid w:val="1FAB1750"/>
    <w:multiLevelType w:val="hybridMultilevel"/>
    <w:tmpl w:val="15FCC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2"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040471365">
    <w:abstractNumId w:val="6"/>
  </w:num>
  <w:num w:numId="2" w16cid:durableId="31999348">
    <w:abstractNumId w:val="5"/>
  </w:num>
  <w:num w:numId="3" w16cid:durableId="949580809">
    <w:abstractNumId w:val="9"/>
  </w:num>
  <w:num w:numId="4" w16cid:durableId="1083454778">
    <w:abstractNumId w:val="7"/>
  </w:num>
  <w:num w:numId="5" w16cid:durableId="868375597">
    <w:abstractNumId w:val="8"/>
  </w:num>
  <w:num w:numId="6" w16cid:durableId="68580738">
    <w:abstractNumId w:val="3"/>
  </w:num>
  <w:num w:numId="7" w16cid:durableId="1049720731">
    <w:abstractNumId w:val="2"/>
  </w:num>
  <w:num w:numId="8" w16cid:durableId="1190334275">
    <w:abstractNumId w:val="0"/>
  </w:num>
  <w:num w:numId="9" w16cid:durableId="536049048">
    <w:abstractNumId w:val="1"/>
  </w:num>
  <w:num w:numId="10" w16cid:durableId="740907187">
    <w:abstractNumId w:val="4"/>
  </w:num>
  <w:num w:numId="11" w16cid:durableId="286859043">
    <w:abstractNumId w:val="23"/>
  </w:num>
  <w:num w:numId="12" w16cid:durableId="979070572">
    <w:abstractNumId w:val="19"/>
  </w:num>
  <w:num w:numId="13" w16cid:durableId="1856843735">
    <w:abstractNumId w:val="30"/>
  </w:num>
  <w:num w:numId="14" w16cid:durableId="2081368751">
    <w:abstractNumId w:val="21"/>
  </w:num>
  <w:num w:numId="15" w16cid:durableId="630210494">
    <w:abstractNumId w:val="25"/>
  </w:num>
  <w:num w:numId="16" w16cid:durableId="490561341">
    <w:abstractNumId w:val="17"/>
  </w:num>
  <w:num w:numId="17" w16cid:durableId="1981156957">
    <w:abstractNumId w:val="34"/>
  </w:num>
  <w:num w:numId="18" w16cid:durableId="934630302">
    <w:abstractNumId w:val="26"/>
  </w:num>
  <w:num w:numId="19" w16cid:durableId="732001969">
    <w:abstractNumId w:val="11"/>
  </w:num>
  <w:num w:numId="20" w16cid:durableId="897983151">
    <w:abstractNumId w:val="24"/>
  </w:num>
  <w:num w:numId="21" w16cid:durableId="1272978455">
    <w:abstractNumId w:val="32"/>
  </w:num>
  <w:num w:numId="22" w16cid:durableId="1474953767">
    <w:abstractNumId w:val="10"/>
  </w:num>
  <w:num w:numId="23" w16cid:durableId="955405028">
    <w:abstractNumId w:val="20"/>
  </w:num>
  <w:num w:numId="24" w16cid:durableId="937908932">
    <w:abstractNumId w:val="12"/>
  </w:num>
  <w:num w:numId="25" w16cid:durableId="1269696918">
    <w:abstractNumId w:val="33"/>
  </w:num>
  <w:num w:numId="26" w16cid:durableId="2134326057">
    <w:abstractNumId w:val="31"/>
  </w:num>
  <w:num w:numId="27" w16cid:durableId="1513839943">
    <w:abstractNumId w:val="28"/>
  </w:num>
  <w:num w:numId="28" w16cid:durableId="648678708">
    <w:abstractNumId w:val="29"/>
  </w:num>
  <w:num w:numId="29" w16cid:durableId="1067649422">
    <w:abstractNumId w:val="15"/>
  </w:num>
  <w:num w:numId="30" w16cid:durableId="1095707182">
    <w:abstractNumId w:val="22"/>
  </w:num>
  <w:num w:numId="31" w16cid:durableId="1674380473">
    <w:abstractNumId w:val="16"/>
  </w:num>
  <w:num w:numId="32" w16cid:durableId="1322463194">
    <w:abstractNumId w:val="13"/>
  </w:num>
  <w:num w:numId="33" w16cid:durableId="5138855">
    <w:abstractNumId w:val="27"/>
  </w:num>
  <w:num w:numId="34" w16cid:durableId="1845394506">
    <w:abstractNumId w:val="14"/>
  </w:num>
  <w:num w:numId="35" w16cid:durableId="1404248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1DF4"/>
    <w:rsid w:val="0001223B"/>
    <w:rsid w:val="000125C1"/>
    <w:rsid w:val="00014471"/>
    <w:rsid w:val="00016CD9"/>
    <w:rsid w:val="0002004E"/>
    <w:rsid w:val="000219EA"/>
    <w:rsid w:val="00022604"/>
    <w:rsid w:val="0002330A"/>
    <w:rsid w:val="000264A4"/>
    <w:rsid w:val="000268B9"/>
    <w:rsid w:val="00027B7A"/>
    <w:rsid w:val="00030146"/>
    <w:rsid w:val="0003046A"/>
    <w:rsid w:val="00030E42"/>
    <w:rsid w:val="00030EB6"/>
    <w:rsid w:val="000317EF"/>
    <w:rsid w:val="00031949"/>
    <w:rsid w:val="00032C38"/>
    <w:rsid w:val="00032FFC"/>
    <w:rsid w:val="00033603"/>
    <w:rsid w:val="0003484F"/>
    <w:rsid w:val="00034A59"/>
    <w:rsid w:val="000351B2"/>
    <w:rsid w:val="00036B39"/>
    <w:rsid w:val="00040C07"/>
    <w:rsid w:val="0004265E"/>
    <w:rsid w:val="00044504"/>
    <w:rsid w:val="00044787"/>
    <w:rsid w:val="00044D3D"/>
    <w:rsid w:val="000468C0"/>
    <w:rsid w:val="00046FBF"/>
    <w:rsid w:val="0005082B"/>
    <w:rsid w:val="00051300"/>
    <w:rsid w:val="00052224"/>
    <w:rsid w:val="0005263E"/>
    <w:rsid w:val="00052D77"/>
    <w:rsid w:val="000539F2"/>
    <w:rsid w:val="000541DE"/>
    <w:rsid w:val="00055C32"/>
    <w:rsid w:val="00055E42"/>
    <w:rsid w:val="0005671E"/>
    <w:rsid w:val="00057813"/>
    <w:rsid w:val="00060AA0"/>
    <w:rsid w:val="00060DF9"/>
    <w:rsid w:val="00061853"/>
    <w:rsid w:val="000624A8"/>
    <w:rsid w:val="00062681"/>
    <w:rsid w:val="000668F2"/>
    <w:rsid w:val="00067110"/>
    <w:rsid w:val="00067E38"/>
    <w:rsid w:val="00070738"/>
    <w:rsid w:val="000719B2"/>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B46"/>
    <w:rsid w:val="00091F64"/>
    <w:rsid w:val="0009208F"/>
    <w:rsid w:val="00092777"/>
    <w:rsid w:val="000930AE"/>
    <w:rsid w:val="000940EF"/>
    <w:rsid w:val="00095EB5"/>
    <w:rsid w:val="00097821"/>
    <w:rsid w:val="00097949"/>
    <w:rsid w:val="000A1077"/>
    <w:rsid w:val="000A1842"/>
    <w:rsid w:val="000A2106"/>
    <w:rsid w:val="000A3CC9"/>
    <w:rsid w:val="000A48AE"/>
    <w:rsid w:val="000A4E85"/>
    <w:rsid w:val="000A5EEE"/>
    <w:rsid w:val="000A7B65"/>
    <w:rsid w:val="000B0518"/>
    <w:rsid w:val="000B1187"/>
    <w:rsid w:val="000B2960"/>
    <w:rsid w:val="000B2AAA"/>
    <w:rsid w:val="000B492A"/>
    <w:rsid w:val="000B494A"/>
    <w:rsid w:val="000B61BB"/>
    <w:rsid w:val="000B6C88"/>
    <w:rsid w:val="000C024D"/>
    <w:rsid w:val="000C02EB"/>
    <w:rsid w:val="000C056F"/>
    <w:rsid w:val="000C0DEA"/>
    <w:rsid w:val="000C12B8"/>
    <w:rsid w:val="000C1603"/>
    <w:rsid w:val="000C1864"/>
    <w:rsid w:val="000C18FD"/>
    <w:rsid w:val="000C1BA0"/>
    <w:rsid w:val="000C1F89"/>
    <w:rsid w:val="000C2CD2"/>
    <w:rsid w:val="000C346B"/>
    <w:rsid w:val="000C35B8"/>
    <w:rsid w:val="000C3E4D"/>
    <w:rsid w:val="000C406D"/>
    <w:rsid w:val="000C4350"/>
    <w:rsid w:val="000C4DC3"/>
    <w:rsid w:val="000C625D"/>
    <w:rsid w:val="000C76A3"/>
    <w:rsid w:val="000D0472"/>
    <w:rsid w:val="000D120A"/>
    <w:rsid w:val="000D300A"/>
    <w:rsid w:val="000D58CF"/>
    <w:rsid w:val="000D59AF"/>
    <w:rsid w:val="000D7B32"/>
    <w:rsid w:val="000E0CD6"/>
    <w:rsid w:val="000E1094"/>
    <w:rsid w:val="000E290D"/>
    <w:rsid w:val="000E2A33"/>
    <w:rsid w:val="000E2BFD"/>
    <w:rsid w:val="000E2CF8"/>
    <w:rsid w:val="000E3FFA"/>
    <w:rsid w:val="000E41B2"/>
    <w:rsid w:val="000E4913"/>
    <w:rsid w:val="000E5047"/>
    <w:rsid w:val="000E733D"/>
    <w:rsid w:val="000E77C8"/>
    <w:rsid w:val="000F099C"/>
    <w:rsid w:val="000F146E"/>
    <w:rsid w:val="000F1F11"/>
    <w:rsid w:val="000F2355"/>
    <w:rsid w:val="000F4124"/>
    <w:rsid w:val="000F69A7"/>
    <w:rsid w:val="000F74B8"/>
    <w:rsid w:val="000F7D9B"/>
    <w:rsid w:val="00100B00"/>
    <w:rsid w:val="00101B39"/>
    <w:rsid w:val="00101D73"/>
    <w:rsid w:val="00101E71"/>
    <w:rsid w:val="001028E3"/>
    <w:rsid w:val="00102DD6"/>
    <w:rsid w:val="001040CB"/>
    <w:rsid w:val="00105088"/>
    <w:rsid w:val="001059B8"/>
    <w:rsid w:val="00105AF8"/>
    <w:rsid w:val="00106130"/>
    <w:rsid w:val="001100F0"/>
    <w:rsid w:val="00110C25"/>
    <w:rsid w:val="00111074"/>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2667C"/>
    <w:rsid w:val="00131FE1"/>
    <w:rsid w:val="00132BBB"/>
    <w:rsid w:val="00132DFE"/>
    <w:rsid w:val="001332F2"/>
    <w:rsid w:val="001339D2"/>
    <w:rsid w:val="00135740"/>
    <w:rsid w:val="0013618E"/>
    <w:rsid w:val="001367A5"/>
    <w:rsid w:val="00137312"/>
    <w:rsid w:val="00137D7C"/>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0037"/>
    <w:rsid w:val="00151210"/>
    <w:rsid w:val="0015214B"/>
    <w:rsid w:val="00152682"/>
    <w:rsid w:val="0015456F"/>
    <w:rsid w:val="00155F44"/>
    <w:rsid w:val="00157748"/>
    <w:rsid w:val="001605B1"/>
    <w:rsid w:val="00162816"/>
    <w:rsid w:val="001628E2"/>
    <w:rsid w:val="00163974"/>
    <w:rsid w:val="00165DE8"/>
    <w:rsid w:val="0016714B"/>
    <w:rsid w:val="0017063C"/>
    <w:rsid w:val="00170A70"/>
    <w:rsid w:val="001721E9"/>
    <w:rsid w:val="001725BB"/>
    <w:rsid w:val="001741DF"/>
    <w:rsid w:val="00174B80"/>
    <w:rsid w:val="00174E9E"/>
    <w:rsid w:val="00175386"/>
    <w:rsid w:val="00176876"/>
    <w:rsid w:val="00176CE2"/>
    <w:rsid w:val="0018077F"/>
    <w:rsid w:val="001809E1"/>
    <w:rsid w:val="00181D6B"/>
    <w:rsid w:val="00181D7B"/>
    <w:rsid w:val="00183635"/>
    <w:rsid w:val="00183B9A"/>
    <w:rsid w:val="0018484E"/>
    <w:rsid w:val="001865F1"/>
    <w:rsid w:val="00187000"/>
    <w:rsid w:val="001906C3"/>
    <w:rsid w:val="00190804"/>
    <w:rsid w:val="00190D84"/>
    <w:rsid w:val="00191234"/>
    <w:rsid w:val="00192A88"/>
    <w:rsid w:val="00192AA6"/>
    <w:rsid w:val="0019346C"/>
    <w:rsid w:val="001939E2"/>
    <w:rsid w:val="00194498"/>
    <w:rsid w:val="00194C3A"/>
    <w:rsid w:val="00196E59"/>
    <w:rsid w:val="00197804"/>
    <w:rsid w:val="001A0740"/>
    <w:rsid w:val="001A0ADF"/>
    <w:rsid w:val="001A0FE8"/>
    <w:rsid w:val="001A2538"/>
    <w:rsid w:val="001A36A1"/>
    <w:rsid w:val="001A437D"/>
    <w:rsid w:val="001A48E2"/>
    <w:rsid w:val="001A5955"/>
    <w:rsid w:val="001A7738"/>
    <w:rsid w:val="001A79E2"/>
    <w:rsid w:val="001B09D7"/>
    <w:rsid w:val="001B2C21"/>
    <w:rsid w:val="001B2DB1"/>
    <w:rsid w:val="001B3DE2"/>
    <w:rsid w:val="001B3FD7"/>
    <w:rsid w:val="001B4178"/>
    <w:rsid w:val="001B44B7"/>
    <w:rsid w:val="001B619A"/>
    <w:rsid w:val="001B79CD"/>
    <w:rsid w:val="001B7D9A"/>
    <w:rsid w:val="001C0C3D"/>
    <w:rsid w:val="001C1033"/>
    <w:rsid w:val="001C238B"/>
    <w:rsid w:val="001C263B"/>
    <w:rsid w:val="001C3024"/>
    <w:rsid w:val="001C3886"/>
    <w:rsid w:val="001C62DE"/>
    <w:rsid w:val="001C675E"/>
    <w:rsid w:val="001C758F"/>
    <w:rsid w:val="001D0654"/>
    <w:rsid w:val="001D088C"/>
    <w:rsid w:val="001D0BAB"/>
    <w:rsid w:val="001D0D41"/>
    <w:rsid w:val="001D3046"/>
    <w:rsid w:val="001D3EEA"/>
    <w:rsid w:val="001D58AD"/>
    <w:rsid w:val="001D59D3"/>
    <w:rsid w:val="001D6EEA"/>
    <w:rsid w:val="001D7396"/>
    <w:rsid w:val="001E0898"/>
    <w:rsid w:val="001E10B3"/>
    <w:rsid w:val="001E1A61"/>
    <w:rsid w:val="001E1F4F"/>
    <w:rsid w:val="001E2358"/>
    <w:rsid w:val="001E2696"/>
    <w:rsid w:val="001E2998"/>
    <w:rsid w:val="001E2F55"/>
    <w:rsid w:val="001E45A6"/>
    <w:rsid w:val="001E4A3E"/>
    <w:rsid w:val="001E77F5"/>
    <w:rsid w:val="001E790F"/>
    <w:rsid w:val="001E7B35"/>
    <w:rsid w:val="001E7EAC"/>
    <w:rsid w:val="001F0452"/>
    <w:rsid w:val="001F0BAB"/>
    <w:rsid w:val="001F4395"/>
    <w:rsid w:val="001F5F6E"/>
    <w:rsid w:val="001F69E6"/>
    <w:rsid w:val="001F7047"/>
    <w:rsid w:val="002000D7"/>
    <w:rsid w:val="00200173"/>
    <w:rsid w:val="00200595"/>
    <w:rsid w:val="00201463"/>
    <w:rsid w:val="002015EF"/>
    <w:rsid w:val="00201AC9"/>
    <w:rsid w:val="002029F7"/>
    <w:rsid w:val="00203093"/>
    <w:rsid w:val="002032EA"/>
    <w:rsid w:val="00203708"/>
    <w:rsid w:val="0020424C"/>
    <w:rsid w:val="00207597"/>
    <w:rsid w:val="0020785A"/>
    <w:rsid w:val="002078B3"/>
    <w:rsid w:val="002104F5"/>
    <w:rsid w:val="002111E4"/>
    <w:rsid w:val="0021126C"/>
    <w:rsid w:val="00211B08"/>
    <w:rsid w:val="00213143"/>
    <w:rsid w:val="00216B05"/>
    <w:rsid w:val="00216CF4"/>
    <w:rsid w:val="00216F11"/>
    <w:rsid w:val="0021731B"/>
    <w:rsid w:val="00217448"/>
    <w:rsid w:val="00217627"/>
    <w:rsid w:val="0021763E"/>
    <w:rsid w:val="00217807"/>
    <w:rsid w:val="00217811"/>
    <w:rsid w:val="00220680"/>
    <w:rsid w:val="00222C97"/>
    <w:rsid w:val="00222D7B"/>
    <w:rsid w:val="00223518"/>
    <w:rsid w:val="00224837"/>
    <w:rsid w:val="0022489C"/>
    <w:rsid w:val="00224D31"/>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6BB7"/>
    <w:rsid w:val="002373E8"/>
    <w:rsid w:val="002376CA"/>
    <w:rsid w:val="002378DD"/>
    <w:rsid w:val="00237D7D"/>
    <w:rsid w:val="00240FAC"/>
    <w:rsid w:val="0024132C"/>
    <w:rsid w:val="00241F21"/>
    <w:rsid w:val="002443DC"/>
    <w:rsid w:val="002463CF"/>
    <w:rsid w:val="00251901"/>
    <w:rsid w:val="00253A2D"/>
    <w:rsid w:val="0025421B"/>
    <w:rsid w:val="002544B2"/>
    <w:rsid w:val="00254DD0"/>
    <w:rsid w:val="00255467"/>
    <w:rsid w:val="00260EF0"/>
    <w:rsid w:val="0026311D"/>
    <w:rsid w:val="00264FC5"/>
    <w:rsid w:val="00265B3A"/>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6EFF"/>
    <w:rsid w:val="00290F5A"/>
    <w:rsid w:val="002913E0"/>
    <w:rsid w:val="00291EB6"/>
    <w:rsid w:val="00291F2B"/>
    <w:rsid w:val="00292E40"/>
    <w:rsid w:val="0029311A"/>
    <w:rsid w:val="00293227"/>
    <w:rsid w:val="00293264"/>
    <w:rsid w:val="0029418A"/>
    <w:rsid w:val="002944D4"/>
    <w:rsid w:val="002947CF"/>
    <w:rsid w:val="00294827"/>
    <w:rsid w:val="00294A65"/>
    <w:rsid w:val="00296E48"/>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2447"/>
    <w:rsid w:val="002E288B"/>
    <w:rsid w:val="002E2973"/>
    <w:rsid w:val="002E3291"/>
    <w:rsid w:val="002E44E9"/>
    <w:rsid w:val="002E488D"/>
    <w:rsid w:val="002E56A1"/>
    <w:rsid w:val="002E5F41"/>
    <w:rsid w:val="002E665C"/>
    <w:rsid w:val="002E6B00"/>
    <w:rsid w:val="002E6DF0"/>
    <w:rsid w:val="002E73A4"/>
    <w:rsid w:val="002F0453"/>
    <w:rsid w:val="002F04DB"/>
    <w:rsid w:val="002F15DA"/>
    <w:rsid w:val="002F1729"/>
    <w:rsid w:val="002F24F5"/>
    <w:rsid w:val="002F2E12"/>
    <w:rsid w:val="002F31BC"/>
    <w:rsid w:val="002F42CD"/>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2C0B"/>
    <w:rsid w:val="003242F2"/>
    <w:rsid w:val="00324AA5"/>
    <w:rsid w:val="00325D54"/>
    <w:rsid w:val="0032618C"/>
    <w:rsid w:val="0032636A"/>
    <w:rsid w:val="00326719"/>
    <w:rsid w:val="00330070"/>
    <w:rsid w:val="00331280"/>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46EBB"/>
    <w:rsid w:val="003507BD"/>
    <w:rsid w:val="00350C8E"/>
    <w:rsid w:val="003511F2"/>
    <w:rsid w:val="003519A3"/>
    <w:rsid w:val="003519CF"/>
    <w:rsid w:val="00352543"/>
    <w:rsid w:val="00353D32"/>
    <w:rsid w:val="00353FD5"/>
    <w:rsid w:val="003543AD"/>
    <w:rsid w:val="00355824"/>
    <w:rsid w:val="0035734D"/>
    <w:rsid w:val="0035756F"/>
    <w:rsid w:val="0035757E"/>
    <w:rsid w:val="00357ADE"/>
    <w:rsid w:val="00360C77"/>
    <w:rsid w:val="003631D0"/>
    <w:rsid w:val="00363F75"/>
    <w:rsid w:val="00363FAC"/>
    <w:rsid w:val="0036504B"/>
    <w:rsid w:val="003657A1"/>
    <w:rsid w:val="00366923"/>
    <w:rsid w:val="0036721B"/>
    <w:rsid w:val="00367495"/>
    <w:rsid w:val="00375FEE"/>
    <w:rsid w:val="0037631C"/>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6D"/>
    <w:rsid w:val="003959E5"/>
    <w:rsid w:val="003A000F"/>
    <w:rsid w:val="003A1A4E"/>
    <w:rsid w:val="003A1E81"/>
    <w:rsid w:val="003A2ADF"/>
    <w:rsid w:val="003A31FD"/>
    <w:rsid w:val="003A3A25"/>
    <w:rsid w:val="003A3F3A"/>
    <w:rsid w:val="003A3FBC"/>
    <w:rsid w:val="003A7C7D"/>
    <w:rsid w:val="003B1238"/>
    <w:rsid w:val="003B13F1"/>
    <w:rsid w:val="003B3B9E"/>
    <w:rsid w:val="003B4C62"/>
    <w:rsid w:val="003B5E61"/>
    <w:rsid w:val="003B63CD"/>
    <w:rsid w:val="003B7ABB"/>
    <w:rsid w:val="003C28A8"/>
    <w:rsid w:val="003C3CE8"/>
    <w:rsid w:val="003C41C6"/>
    <w:rsid w:val="003C4239"/>
    <w:rsid w:val="003C57E3"/>
    <w:rsid w:val="003C64BB"/>
    <w:rsid w:val="003C76DE"/>
    <w:rsid w:val="003D07F8"/>
    <w:rsid w:val="003D0C3A"/>
    <w:rsid w:val="003D0ED5"/>
    <w:rsid w:val="003D1054"/>
    <w:rsid w:val="003D1972"/>
    <w:rsid w:val="003D1C43"/>
    <w:rsid w:val="003D3571"/>
    <w:rsid w:val="003D4610"/>
    <w:rsid w:val="003D4695"/>
    <w:rsid w:val="003D5521"/>
    <w:rsid w:val="003D5A83"/>
    <w:rsid w:val="003D5AF8"/>
    <w:rsid w:val="003D6888"/>
    <w:rsid w:val="003D6F1E"/>
    <w:rsid w:val="003E0942"/>
    <w:rsid w:val="003E0C2E"/>
    <w:rsid w:val="003E0ED3"/>
    <w:rsid w:val="003E0F00"/>
    <w:rsid w:val="003E2464"/>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0A2"/>
    <w:rsid w:val="003F4E22"/>
    <w:rsid w:val="003F501D"/>
    <w:rsid w:val="003F6AE5"/>
    <w:rsid w:val="003F6C3E"/>
    <w:rsid w:val="003F798C"/>
    <w:rsid w:val="00400C1D"/>
    <w:rsid w:val="00400C95"/>
    <w:rsid w:val="00402876"/>
    <w:rsid w:val="00402990"/>
    <w:rsid w:val="00403C0D"/>
    <w:rsid w:val="00405CC3"/>
    <w:rsid w:val="00405D20"/>
    <w:rsid w:val="0041370F"/>
    <w:rsid w:val="00415746"/>
    <w:rsid w:val="004221EF"/>
    <w:rsid w:val="004232B5"/>
    <w:rsid w:val="004241E1"/>
    <w:rsid w:val="00424D0C"/>
    <w:rsid w:val="00425A00"/>
    <w:rsid w:val="0042612B"/>
    <w:rsid w:val="00427809"/>
    <w:rsid w:val="00427E8D"/>
    <w:rsid w:val="004301C5"/>
    <w:rsid w:val="00430225"/>
    <w:rsid w:val="00430A17"/>
    <w:rsid w:val="004319C0"/>
    <w:rsid w:val="0043432E"/>
    <w:rsid w:val="004349D6"/>
    <w:rsid w:val="004366A9"/>
    <w:rsid w:val="00440F1C"/>
    <w:rsid w:val="004423E9"/>
    <w:rsid w:val="00442739"/>
    <w:rsid w:val="004447DA"/>
    <w:rsid w:val="00446325"/>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2F2E"/>
    <w:rsid w:val="00463D91"/>
    <w:rsid w:val="00463DB5"/>
    <w:rsid w:val="004654F4"/>
    <w:rsid w:val="00466512"/>
    <w:rsid w:val="004706FF"/>
    <w:rsid w:val="00471684"/>
    <w:rsid w:val="00471790"/>
    <w:rsid w:val="00471D27"/>
    <w:rsid w:val="00471D8C"/>
    <w:rsid w:val="00471FBB"/>
    <w:rsid w:val="00472263"/>
    <w:rsid w:val="00474356"/>
    <w:rsid w:val="00474FED"/>
    <w:rsid w:val="00475266"/>
    <w:rsid w:val="004756C2"/>
    <w:rsid w:val="00475F36"/>
    <w:rsid w:val="00476144"/>
    <w:rsid w:val="00477808"/>
    <w:rsid w:val="00480858"/>
    <w:rsid w:val="00480EC7"/>
    <w:rsid w:val="0048124F"/>
    <w:rsid w:val="00481433"/>
    <w:rsid w:val="004825CE"/>
    <w:rsid w:val="00482BEE"/>
    <w:rsid w:val="00483E2A"/>
    <w:rsid w:val="0048412C"/>
    <w:rsid w:val="0048429E"/>
    <w:rsid w:val="00486D28"/>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0F7F"/>
    <w:rsid w:val="004A15D0"/>
    <w:rsid w:val="004A244A"/>
    <w:rsid w:val="004A5D16"/>
    <w:rsid w:val="004A63FE"/>
    <w:rsid w:val="004A7855"/>
    <w:rsid w:val="004B0B9A"/>
    <w:rsid w:val="004B16B4"/>
    <w:rsid w:val="004B5923"/>
    <w:rsid w:val="004B758D"/>
    <w:rsid w:val="004B78B2"/>
    <w:rsid w:val="004B7D4B"/>
    <w:rsid w:val="004C00FF"/>
    <w:rsid w:val="004C0405"/>
    <w:rsid w:val="004C10D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C6D"/>
    <w:rsid w:val="004D6D01"/>
    <w:rsid w:val="004D7831"/>
    <w:rsid w:val="004D7BF3"/>
    <w:rsid w:val="004D7E8B"/>
    <w:rsid w:val="004E04DF"/>
    <w:rsid w:val="004E239A"/>
    <w:rsid w:val="004E3EF4"/>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5736"/>
    <w:rsid w:val="00506AC4"/>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122"/>
    <w:rsid w:val="00522BB1"/>
    <w:rsid w:val="005230CE"/>
    <w:rsid w:val="00523837"/>
    <w:rsid w:val="0052537A"/>
    <w:rsid w:val="0052737B"/>
    <w:rsid w:val="0052775C"/>
    <w:rsid w:val="005307FB"/>
    <w:rsid w:val="00530C32"/>
    <w:rsid w:val="00530DF5"/>
    <w:rsid w:val="00531679"/>
    <w:rsid w:val="00531881"/>
    <w:rsid w:val="00533963"/>
    <w:rsid w:val="00534041"/>
    <w:rsid w:val="00534E4A"/>
    <w:rsid w:val="00535191"/>
    <w:rsid w:val="0053542F"/>
    <w:rsid w:val="00537ED7"/>
    <w:rsid w:val="0054011E"/>
    <w:rsid w:val="0054051D"/>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D26"/>
    <w:rsid w:val="00565E42"/>
    <w:rsid w:val="00565FDA"/>
    <w:rsid w:val="005663ED"/>
    <w:rsid w:val="00566899"/>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4293"/>
    <w:rsid w:val="00585DC8"/>
    <w:rsid w:val="005860AD"/>
    <w:rsid w:val="0058621F"/>
    <w:rsid w:val="00586881"/>
    <w:rsid w:val="00593233"/>
    <w:rsid w:val="00593AC5"/>
    <w:rsid w:val="00597910"/>
    <w:rsid w:val="005A1B18"/>
    <w:rsid w:val="005A1B85"/>
    <w:rsid w:val="005A313D"/>
    <w:rsid w:val="005A3356"/>
    <w:rsid w:val="005A36CA"/>
    <w:rsid w:val="005A3712"/>
    <w:rsid w:val="005A41A8"/>
    <w:rsid w:val="005A45CA"/>
    <w:rsid w:val="005A74CB"/>
    <w:rsid w:val="005B0526"/>
    <w:rsid w:val="005B0868"/>
    <w:rsid w:val="005B1B0C"/>
    <w:rsid w:val="005B1E4C"/>
    <w:rsid w:val="005B6E80"/>
    <w:rsid w:val="005B78A1"/>
    <w:rsid w:val="005B7B06"/>
    <w:rsid w:val="005C03BA"/>
    <w:rsid w:val="005C140C"/>
    <w:rsid w:val="005C25CF"/>
    <w:rsid w:val="005C260C"/>
    <w:rsid w:val="005C281F"/>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65A"/>
    <w:rsid w:val="005D2D37"/>
    <w:rsid w:val="005D36A1"/>
    <w:rsid w:val="005D3E58"/>
    <w:rsid w:val="005D67C3"/>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0CE8"/>
    <w:rsid w:val="0060170D"/>
    <w:rsid w:val="006018BE"/>
    <w:rsid w:val="00601EA1"/>
    <w:rsid w:val="00602122"/>
    <w:rsid w:val="00602911"/>
    <w:rsid w:val="00602F70"/>
    <w:rsid w:val="00603A14"/>
    <w:rsid w:val="00604812"/>
    <w:rsid w:val="006066E6"/>
    <w:rsid w:val="00607606"/>
    <w:rsid w:val="00607DEA"/>
    <w:rsid w:val="00607F09"/>
    <w:rsid w:val="00610729"/>
    <w:rsid w:val="00611C57"/>
    <w:rsid w:val="0061334B"/>
    <w:rsid w:val="0061352D"/>
    <w:rsid w:val="006150FC"/>
    <w:rsid w:val="00617479"/>
    <w:rsid w:val="006219C7"/>
    <w:rsid w:val="0062326E"/>
    <w:rsid w:val="00623D17"/>
    <w:rsid w:val="00623DD8"/>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1BF6"/>
    <w:rsid w:val="00642BA3"/>
    <w:rsid w:val="00642C15"/>
    <w:rsid w:val="00643206"/>
    <w:rsid w:val="0064355E"/>
    <w:rsid w:val="00643AE5"/>
    <w:rsid w:val="0064667D"/>
    <w:rsid w:val="00647689"/>
    <w:rsid w:val="00651A0B"/>
    <w:rsid w:val="00652BF4"/>
    <w:rsid w:val="00652D50"/>
    <w:rsid w:val="00653E7C"/>
    <w:rsid w:val="006549E8"/>
    <w:rsid w:val="00655695"/>
    <w:rsid w:val="00662DC7"/>
    <w:rsid w:val="00662F3E"/>
    <w:rsid w:val="00663DB1"/>
    <w:rsid w:val="0066592F"/>
    <w:rsid w:val="00666EC1"/>
    <w:rsid w:val="00671988"/>
    <w:rsid w:val="0067318C"/>
    <w:rsid w:val="00674100"/>
    <w:rsid w:val="00675D05"/>
    <w:rsid w:val="00676469"/>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3ABA"/>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4E6"/>
    <w:rsid w:val="006B19C5"/>
    <w:rsid w:val="006B2322"/>
    <w:rsid w:val="006B2F4F"/>
    <w:rsid w:val="006B3288"/>
    <w:rsid w:val="006B3EAB"/>
    <w:rsid w:val="006B3EC0"/>
    <w:rsid w:val="006B46B8"/>
    <w:rsid w:val="006B4AF4"/>
    <w:rsid w:val="006B5124"/>
    <w:rsid w:val="006B54B1"/>
    <w:rsid w:val="006B6437"/>
    <w:rsid w:val="006B6D39"/>
    <w:rsid w:val="006C034F"/>
    <w:rsid w:val="006C1C9A"/>
    <w:rsid w:val="006C33E7"/>
    <w:rsid w:val="006C3949"/>
    <w:rsid w:val="006C413F"/>
    <w:rsid w:val="006C468D"/>
    <w:rsid w:val="006C4706"/>
    <w:rsid w:val="006C4C52"/>
    <w:rsid w:val="006C5D92"/>
    <w:rsid w:val="006C5DBB"/>
    <w:rsid w:val="006C7259"/>
    <w:rsid w:val="006C7618"/>
    <w:rsid w:val="006C7726"/>
    <w:rsid w:val="006C7AA5"/>
    <w:rsid w:val="006C7ADB"/>
    <w:rsid w:val="006D1183"/>
    <w:rsid w:val="006D1628"/>
    <w:rsid w:val="006D16F3"/>
    <w:rsid w:val="006D2F02"/>
    <w:rsid w:val="006D3066"/>
    <w:rsid w:val="006D3214"/>
    <w:rsid w:val="006D33A3"/>
    <w:rsid w:val="006D4BED"/>
    <w:rsid w:val="006D4C72"/>
    <w:rsid w:val="006E01B6"/>
    <w:rsid w:val="006E05E7"/>
    <w:rsid w:val="006E08FA"/>
    <w:rsid w:val="006E099D"/>
    <w:rsid w:val="006E1560"/>
    <w:rsid w:val="006E1F0C"/>
    <w:rsid w:val="006E2823"/>
    <w:rsid w:val="006E29BA"/>
    <w:rsid w:val="006E34C1"/>
    <w:rsid w:val="006E3B83"/>
    <w:rsid w:val="006E7DB8"/>
    <w:rsid w:val="006F1544"/>
    <w:rsid w:val="006F426E"/>
    <w:rsid w:val="006F772A"/>
    <w:rsid w:val="00702D90"/>
    <w:rsid w:val="00702E6E"/>
    <w:rsid w:val="00705698"/>
    <w:rsid w:val="00705BDD"/>
    <w:rsid w:val="007063CD"/>
    <w:rsid w:val="00706CD9"/>
    <w:rsid w:val="00707E8B"/>
    <w:rsid w:val="007107BC"/>
    <w:rsid w:val="007126C9"/>
    <w:rsid w:val="00713272"/>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4C7"/>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799"/>
    <w:rsid w:val="00747AE3"/>
    <w:rsid w:val="00750551"/>
    <w:rsid w:val="007509D2"/>
    <w:rsid w:val="0075371B"/>
    <w:rsid w:val="00755C9A"/>
    <w:rsid w:val="00756F32"/>
    <w:rsid w:val="00757554"/>
    <w:rsid w:val="007577CE"/>
    <w:rsid w:val="00761ED2"/>
    <w:rsid w:val="0076345A"/>
    <w:rsid w:val="0076392E"/>
    <w:rsid w:val="00763CB5"/>
    <w:rsid w:val="00764630"/>
    <w:rsid w:val="00765245"/>
    <w:rsid w:val="0077058D"/>
    <w:rsid w:val="00772C72"/>
    <w:rsid w:val="007738B5"/>
    <w:rsid w:val="007739E3"/>
    <w:rsid w:val="0077544D"/>
    <w:rsid w:val="00776279"/>
    <w:rsid w:val="0077722C"/>
    <w:rsid w:val="007774F8"/>
    <w:rsid w:val="00783555"/>
    <w:rsid w:val="00783B0E"/>
    <w:rsid w:val="00784970"/>
    <w:rsid w:val="007855DD"/>
    <w:rsid w:val="00785799"/>
    <w:rsid w:val="00785E89"/>
    <w:rsid w:val="00785EC8"/>
    <w:rsid w:val="007870F3"/>
    <w:rsid w:val="007875C1"/>
    <w:rsid w:val="00792BEC"/>
    <w:rsid w:val="00792D06"/>
    <w:rsid w:val="00792D77"/>
    <w:rsid w:val="00795828"/>
    <w:rsid w:val="00796670"/>
    <w:rsid w:val="0079757B"/>
    <w:rsid w:val="00797EAF"/>
    <w:rsid w:val="007A0CC8"/>
    <w:rsid w:val="007A0F8B"/>
    <w:rsid w:val="007A1E6E"/>
    <w:rsid w:val="007A211B"/>
    <w:rsid w:val="007A35FF"/>
    <w:rsid w:val="007A5AFF"/>
    <w:rsid w:val="007A5EB3"/>
    <w:rsid w:val="007B0301"/>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00BC"/>
    <w:rsid w:val="007D193F"/>
    <w:rsid w:val="007D2255"/>
    <w:rsid w:val="007D51AC"/>
    <w:rsid w:val="007D53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373B"/>
    <w:rsid w:val="007F4333"/>
    <w:rsid w:val="007F471C"/>
    <w:rsid w:val="007F5418"/>
    <w:rsid w:val="007F5A9D"/>
    <w:rsid w:val="007F5BFB"/>
    <w:rsid w:val="007F5C2D"/>
    <w:rsid w:val="007F7439"/>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2072B"/>
    <w:rsid w:val="00822683"/>
    <w:rsid w:val="00825E74"/>
    <w:rsid w:val="008263BB"/>
    <w:rsid w:val="00827D6E"/>
    <w:rsid w:val="00827F46"/>
    <w:rsid w:val="00830542"/>
    <w:rsid w:val="00831ECA"/>
    <w:rsid w:val="00832134"/>
    <w:rsid w:val="008324E4"/>
    <w:rsid w:val="00832510"/>
    <w:rsid w:val="00832593"/>
    <w:rsid w:val="00832D86"/>
    <w:rsid w:val="0083327D"/>
    <w:rsid w:val="008346D5"/>
    <w:rsid w:val="00835E46"/>
    <w:rsid w:val="0083617C"/>
    <w:rsid w:val="008364B8"/>
    <w:rsid w:val="00837C6F"/>
    <w:rsid w:val="008407C7"/>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287"/>
    <w:rsid w:val="00865E27"/>
    <w:rsid w:val="00866745"/>
    <w:rsid w:val="00867CDF"/>
    <w:rsid w:val="00871085"/>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23D"/>
    <w:rsid w:val="008A199B"/>
    <w:rsid w:val="008A48A9"/>
    <w:rsid w:val="008A54E7"/>
    <w:rsid w:val="008A5988"/>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B1B"/>
    <w:rsid w:val="008D2E65"/>
    <w:rsid w:val="008D3BF9"/>
    <w:rsid w:val="008D3CC4"/>
    <w:rsid w:val="008D512C"/>
    <w:rsid w:val="008D518F"/>
    <w:rsid w:val="008D7122"/>
    <w:rsid w:val="008D726E"/>
    <w:rsid w:val="008D77A5"/>
    <w:rsid w:val="008D77D4"/>
    <w:rsid w:val="008D7D7D"/>
    <w:rsid w:val="008E03C4"/>
    <w:rsid w:val="008E05CF"/>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5507"/>
    <w:rsid w:val="00906B1E"/>
    <w:rsid w:val="009070F5"/>
    <w:rsid w:val="0090741A"/>
    <w:rsid w:val="00907724"/>
    <w:rsid w:val="00910883"/>
    <w:rsid w:val="00911AE2"/>
    <w:rsid w:val="00912851"/>
    <w:rsid w:val="00912D50"/>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866"/>
    <w:rsid w:val="00936332"/>
    <w:rsid w:val="0093736A"/>
    <w:rsid w:val="0093796E"/>
    <w:rsid w:val="00942F86"/>
    <w:rsid w:val="00944693"/>
    <w:rsid w:val="00944FF2"/>
    <w:rsid w:val="0094553C"/>
    <w:rsid w:val="00946FDD"/>
    <w:rsid w:val="00947312"/>
    <w:rsid w:val="0095499E"/>
    <w:rsid w:val="00955120"/>
    <w:rsid w:val="009559DD"/>
    <w:rsid w:val="0095613F"/>
    <w:rsid w:val="00960347"/>
    <w:rsid w:val="00961194"/>
    <w:rsid w:val="009613F9"/>
    <w:rsid w:val="00962786"/>
    <w:rsid w:val="0096331F"/>
    <w:rsid w:val="009635BE"/>
    <w:rsid w:val="00964EA5"/>
    <w:rsid w:val="009656AF"/>
    <w:rsid w:val="00966E26"/>
    <w:rsid w:val="0096723F"/>
    <w:rsid w:val="00967C9E"/>
    <w:rsid w:val="009708EA"/>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1ABD"/>
    <w:rsid w:val="0099291B"/>
    <w:rsid w:val="00992BB5"/>
    <w:rsid w:val="00993882"/>
    <w:rsid w:val="00994107"/>
    <w:rsid w:val="00997357"/>
    <w:rsid w:val="009A0739"/>
    <w:rsid w:val="009A1200"/>
    <w:rsid w:val="009A1BE2"/>
    <w:rsid w:val="009A313E"/>
    <w:rsid w:val="009A36A6"/>
    <w:rsid w:val="009A3A8A"/>
    <w:rsid w:val="009A4F86"/>
    <w:rsid w:val="009A60C8"/>
    <w:rsid w:val="009A67C0"/>
    <w:rsid w:val="009A7836"/>
    <w:rsid w:val="009A7851"/>
    <w:rsid w:val="009A7FAB"/>
    <w:rsid w:val="009B0532"/>
    <w:rsid w:val="009B0800"/>
    <w:rsid w:val="009B1DCC"/>
    <w:rsid w:val="009B223A"/>
    <w:rsid w:val="009B31F9"/>
    <w:rsid w:val="009B3EEE"/>
    <w:rsid w:val="009B44C6"/>
    <w:rsid w:val="009B58CE"/>
    <w:rsid w:val="009B6555"/>
    <w:rsid w:val="009B70DB"/>
    <w:rsid w:val="009B70FE"/>
    <w:rsid w:val="009B75BF"/>
    <w:rsid w:val="009C023F"/>
    <w:rsid w:val="009C061C"/>
    <w:rsid w:val="009C1C61"/>
    <w:rsid w:val="009C1E4F"/>
    <w:rsid w:val="009C2CB7"/>
    <w:rsid w:val="009C328E"/>
    <w:rsid w:val="009C4DE4"/>
    <w:rsid w:val="009C52D5"/>
    <w:rsid w:val="009C53CA"/>
    <w:rsid w:val="009C5A64"/>
    <w:rsid w:val="009C6CB8"/>
    <w:rsid w:val="009C76D9"/>
    <w:rsid w:val="009C79A4"/>
    <w:rsid w:val="009C7C53"/>
    <w:rsid w:val="009C7D3A"/>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596"/>
    <w:rsid w:val="009F383F"/>
    <w:rsid w:val="009F4DAB"/>
    <w:rsid w:val="009F55A4"/>
    <w:rsid w:val="009F6A86"/>
    <w:rsid w:val="009F7E0D"/>
    <w:rsid w:val="00A00434"/>
    <w:rsid w:val="00A0069C"/>
    <w:rsid w:val="00A0089A"/>
    <w:rsid w:val="00A02367"/>
    <w:rsid w:val="00A02EDB"/>
    <w:rsid w:val="00A02F70"/>
    <w:rsid w:val="00A0388C"/>
    <w:rsid w:val="00A0566E"/>
    <w:rsid w:val="00A06114"/>
    <w:rsid w:val="00A07FC8"/>
    <w:rsid w:val="00A105D7"/>
    <w:rsid w:val="00A11B78"/>
    <w:rsid w:val="00A120A7"/>
    <w:rsid w:val="00A122B1"/>
    <w:rsid w:val="00A12FE1"/>
    <w:rsid w:val="00A14778"/>
    <w:rsid w:val="00A15D2B"/>
    <w:rsid w:val="00A15E19"/>
    <w:rsid w:val="00A20947"/>
    <w:rsid w:val="00A21138"/>
    <w:rsid w:val="00A2119A"/>
    <w:rsid w:val="00A223EA"/>
    <w:rsid w:val="00A23CAA"/>
    <w:rsid w:val="00A2503F"/>
    <w:rsid w:val="00A25103"/>
    <w:rsid w:val="00A2582C"/>
    <w:rsid w:val="00A25ED1"/>
    <w:rsid w:val="00A271C3"/>
    <w:rsid w:val="00A274D7"/>
    <w:rsid w:val="00A3029B"/>
    <w:rsid w:val="00A30436"/>
    <w:rsid w:val="00A317A5"/>
    <w:rsid w:val="00A31912"/>
    <w:rsid w:val="00A32390"/>
    <w:rsid w:val="00A3281E"/>
    <w:rsid w:val="00A3297F"/>
    <w:rsid w:val="00A32BD7"/>
    <w:rsid w:val="00A33767"/>
    <w:rsid w:val="00A3518F"/>
    <w:rsid w:val="00A374CB"/>
    <w:rsid w:val="00A4023D"/>
    <w:rsid w:val="00A41072"/>
    <w:rsid w:val="00A41116"/>
    <w:rsid w:val="00A419F9"/>
    <w:rsid w:val="00A41AE7"/>
    <w:rsid w:val="00A435B2"/>
    <w:rsid w:val="00A4435E"/>
    <w:rsid w:val="00A44A6E"/>
    <w:rsid w:val="00A45111"/>
    <w:rsid w:val="00A451E3"/>
    <w:rsid w:val="00A4537A"/>
    <w:rsid w:val="00A4557A"/>
    <w:rsid w:val="00A45CCD"/>
    <w:rsid w:val="00A4611D"/>
    <w:rsid w:val="00A46657"/>
    <w:rsid w:val="00A46CEE"/>
    <w:rsid w:val="00A47E58"/>
    <w:rsid w:val="00A50B67"/>
    <w:rsid w:val="00A50DA8"/>
    <w:rsid w:val="00A51699"/>
    <w:rsid w:val="00A51C96"/>
    <w:rsid w:val="00A51DBF"/>
    <w:rsid w:val="00A52A76"/>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9A"/>
    <w:rsid w:val="00A731C8"/>
    <w:rsid w:val="00A736B0"/>
    <w:rsid w:val="00A74A29"/>
    <w:rsid w:val="00A75446"/>
    <w:rsid w:val="00A75464"/>
    <w:rsid w:val="00A75904"/>
    <w:rsid w:val="00A75B4B"/>
    <w:rsid w:val="00A75FDB"/>
    <w:rsid w:val="00A766F2"/>
    <w:rsid w:val="00A7731D"/>
    <w:rsid w:val="00A7737B"/>
    <w:rsid w:val="00A774FF"/>
    <w:rsid w:val="00A775BA"/>
    <w:rsid w:val="00A824B4"/>
    <w:rsid w:val="00A82BA8"/>
    <w:rsid w:val="00A838F5"/>
    <w:rsid w:val="00A83A94"/>
    <w:rsid w:val="00A83D22"/>
    <w:rsid w:val="00A841A1"/>
    <w:rsid w:val="00A842CA"/>
    <w:rsid w:val="00A85059"/>
    <w:rsid w:val="00A861F6"/>
    <w:rsid w:val="00A869BF"/>
    <w:rsid w:val="00A87796"/>
    <w:rsid w:val="00A87EB5"/>
    <w:rsid w:val="00A91345"/>
    <w:rsid w:val="00A9194D"/>
    <w:rsid w:val="00A92347"/>
    <w:rsid w:val="00A92B08"/>
    <w:rsid w:val="00A933F2"/>
    <w:rsid w:val="00A93CB4"/>
    <w:rsid w:val="00A94875"/>
    <w:rsid w:val="00A961A1"/>
    <w:rsid w:val="00A96FB8"/>
    <w:rsid w:val="00A97049"/>
    <w:rsid w:val="00AA1046"/>
    <w:rsid w:val="00AA14CB"/>
    <w:rsid w:val="00AA447F"/>
    <w:rsid w:val="00AA5D9C"/>
    <w:rsid w:val="00AA6BA9"/>
    <w:rsid w:val="00AA74E0"/>
    <w:rsid w:val="00AA783C"/>
    <w:rsid w:val="00AB0A6E"/>
    <w:rsid w:val="00AB18F5"/>
    <w:rsid w:val="00AB2A0B"/>
    <w:rsid w:val="00AB329B"/>
    <w:rsid w:val="00AB396C"/>
    <w:rsid w:val="00AB4245"/>
    <w:rsid w:val="00AB74AE"/>
    <w:rsid w:val="00AC11B1"/>
    <w:rsid w:val="00AC1D2D"/>
    <w:rsid w:val="00AC1E30"/>
    <w:rsid w:val="00AC2C11"/>
    <w:rsid w:val="00AC2DEF"/>
    <w:rsid w:val="00AC442B"/>
    <w:rsid w:val="00AC4D2D"/>
    <w:rsid w:val="00AC55EF"/>
    <w:rsid w:val="00AC5A1C"/>
    <w:rsid w:val="00AC6879"/>
    <w:rsid w:val="00AC68F7"/>
    <w:rsid w:val="00AC6FF2"/>
    <w:rsid w:val="00AC747B"/>
    <w:rsid w:val="00AC7D41"/>
    <w:rsid w:val="00AD16DB"/>
    <w:rsid w:val="00AD20C7"/>
    <w:rsid w:val="00AD26B6"/>
    <w:rsid w:val="00AD3C71"/>
    <w:rsid w:val="00AD4E1C"/>
    <w:rsid w:val="00AD4F06"/>
    <w:rsid w:val="00AD5D0D"/>
    <w:rsid w:val="00AD612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731"/>
    <w:rsid w:val="00AF5DED"/>
    <w:rsid w:val="00AF653C"/>
    <w:rsid w:val="00AF6A1E"/>
    <w:rsid w:val="00AF7604"/>
    <w:rsid w:val="00AF7EE1"/>
    <w:rsid w:val="00B028B2"/>
    <w:rsid w:val="00B03080"/>
    <w:rsid w:val="00B03A81"/>
    <w:rsid w:val="00B04F25"/>
    <w:rsid w:val="00B05844"/>
    <w:rsid w:val="00B06E1C"/>
    <w:rsid w:val="00B06F58"/>
    <w:rsid w:val="00B07042"/>
    <w:rsid w:val="00B073F8"/>
    <w:rsid w:val="00B077C0"/>
    <w:rsid w:val="00B07CEB"/>
    <w:rsid w:val="00B10077"/>
    <w:rsid w:val="00B10287"/>
    <w:rsid w:val="00B113A5"/>
    <w:rsid w:val="00B125CF"/>
    <w:rsid w:val="00B13248"/>
    <w:rsid w:val="00B1413D"/>
    <w:rsid w:val="00B153C3"/>
    <w:rsid w:val="00B16FB5"/>
    <w:rsid w:val="00B17E60"/>
    <w:rsid w:val="00B20079"/>
    <w:rsid w:val="00B20200"/>
    <w:rsid w:val="00B209F4"/>
    <w:rsid w:val="00B235C1"/>
    <w:rsid w:val="00B251CC"/>
    <w:rsid w:val="00B25B6B"/>
    <w:rsid w:val="00B27075"/>
    <w:rsid w:val="00B30176"/>
    <w:rsid w:val="00B3067D"/>
    <w:rsid w:val="00B3573C"/>
    <w:rsid w:val="00B37E38"/>
    <w:rsid w:val="00B40B6A"/>
    <w:rsid w:val="00B417D4"/>
    <w:rsid w:val="00B41B41"/>
    <w:rsid w:val="00B43BD0"/>
    <w:rsid w:val="00B455EC"/>
    <w:rsid w:val="00B45C83"/>
    <w:rsid w:val="00B4745B"/>
    <w:rsid w:val="00B475C6"/>
    <w:rsid w:val="00B47C9A"/>
    <w:rsid w:val="00B506AE"/>
    <w:rsid w:val="00B50D4F"/>
    <w:rsid w:val="00B513F6"/>
    <w:rsid w:val="00B5140B"/>
    <w:rsid w:val="00B535C5"/>
    <w:rsid w:val="00B543FB"/>
    <w:rsid w:val="00B5463A"/>
    <w:rsid w:val="00B567ED"/>
    <w:rsid w:val="00B6026A"/>
    <w:rsid w:val="00B60624"/>
    <w:rsid w:val="00B60A86"/>
    <w:rsid w:val="00B61596"/>
    <w:rsid w:val="00B6516E"/>
    <w:rsid w:val="00B660F3"/>
    <w:rsid w:val="00B664E2"/>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0454"/>
    <w:rsid w:val="00B82EF7"/>
    <w:rsid w:val="00B8304F"/>
    <w:rsid w:val="00B831C1"/>
    <w:rsid w:val="00B840D7"/>
    <w:rsid w:val="00B856A3"/>
    <w:rsid w:val="00B85D75"/>
    <w:rsid w:val="00B87A1F"/>
    <w:rsid w:val="00B9086B"/>
    <w:rsid w:val="00B92D64"/>
    <w:rsid w:val="00B9304F"/>
    <w:rsid w:val="00B9354E"/>
    <w:rsid w:val="00B93852"/>
    <w:rsid w:val="00B942D9"/>
    <w:rsid w:val="00B95B6D"/>
    <w:rsid w:val="00B968D9"/>
    <w:rsid w:val="00B97FE3"/>
    <w:rsid w:val="00BA0956"/>
    <w:rsid w:val="00BA0C71"/>
    <w:rsid w:val="00BA1648"/>
    <w:rsid w:val="00BA21F8"/>
    <w:rsid w:val="00BA2377"/>
    <w:rsid w:val="00BA2997"/>
    <w:rsid w:val="00BA382D"/>
    <w:rsid w:val="00BA4516"/>
    <w:rsid w:val="00BA4B8A"/>
    <w:rsid w:val="00BA5588"/>
    <w:rsid w:val="00BA77C4"/>
    <w:rsid w:val="00BA7AE3"/>
    <w:rsid w:val="00BA7F5F"/>
    <w:rsid w:val="00BB0301"/>
    <w:rsid w:val="00BB1F49"/>
    <w:rsid w:val="00BB1FE1"/>
    <w:rsid w:val="00BB232F"/>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4FF7"/>
    <w:rsid w:val="00BD5878"/>
    <w:rsid w:val="00BD6DC5"/>
    <w:rsid w:val="00BE0DCD"/>
    <w:rsid w:val="00BE2AB9"/>
    <w:rsid w:val="00BE2D3C"/>
    <w:rsid w:val="00BE2EA3"/>
    <w:rsid w:val="00BE4378"/>
    <w:rsid w:val="00BE488F"/>
    <w:rsid w:val="00BE54CF"/>
    <w:rsid w:val="00BE6518"/>
    <w:rsid w:val="00BE6569"/>
    <w:rsid w:val="00BF0228"/>
    <w:rsid w:val="00BF09DA"/>
    <w:rsid w:val="00BF196B"/>
    <w:rsid w:val="00BF23EE"/>
    <w:rsid w:val="00BF2E0D"/>
    <w:rsid w:val="00BF33EA"/>
    <w:rsid w:val="00BF3A65"/>
    <w:rsid w:val="00BF75FA"/>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36C97"/>
    <w:rsid w:val="00C422AF"/>
    <w:rsid w:val="00C429A7"/>
    <w:rsid w:val="00C458CF"/>
    <w:rsid w:val="00C463A0"/>
    <w:rsid w:val="00C468A9"/>
    <w:rsid w:val="00C474E6"/>
    <w:rsid w:val="00C47D18"/>
    <w:rsid w:val="00C518B3"/>
    <w:rsid w:val="00C51DE0"/>
    <w:rsid w:val="00C524BD"/>
    <w:rsid w:val="00C52804"/>
    <w:rsid w:val="00C603C1"/>
    <w:rsid w:val="00C60E37"/>
    <w:rsid w:val="00C61661"/>
    <w:rsid w:val="00C6185D"/>
    <w:rsid w:val="00C6241B"/>
    <w:rsid w:val="00C62F81"/>
    <w:rsid w:val="00C6364C"/>
    <w:rsid w:val="00C647A7"/>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108D"/>
    <w:rsid w:val="00C81F0A"/>
    <w:rsid w:val="00C823DB"/>
    <w:rsid w:val="00C82715"/>
    <w:rsid w:val="00C82EE2"/>
    <w:rsid w:val="00C83207"/>
    <w:rsid w:val="00C845EA"/>
    <w:rsid w:val="00C854EF"/>
    <w:rsid w:val="00C858FA"/>
    <w:rsid w:val="00C8688B"/>
    <w:rsid w:val="00C86E81"/>
    <w:rsid w:val="00C9089E"/>
    <w:rsid w:val="00C94CF3"/>
    <w:rsid w:val="00C96816"/>
    <w:rsid w:val="00CA0D10"/>
    <w:rsid w:val="00CA25CC"/>
    <w:rsid w:val="00CA45BD"/>
    <w:rsid w:val="00CA5092"/>
    <w:rsid w:val="00CA56BA"/>
    <w:rsid w:val="00CA62E9"/>
    <w:rsid w:val="00CA6781"/>
    <w:rsid w:val="00CA7D2F"/>
    <w:rsid w:val="00CB0D75"/>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238"/>
    <w:rsid w:val="00CC7AF1"/>
    <w:rsid w:val="00CC7B06"/>
    <w:rsid w:val="00CD0359"/>
    <w:rsid w:val="00CD1A8B"/>
    <w:rsid w:val="00CD1E8E"/>
    <w:rsid w:val="00CD1F96"/>
    <w:rsid w:val="00CD3BEC"/>
    <w:rsid w:val="00CD4E2E"/>
    <w:rsid w:val="00CD54A2"/>
    <w:rsid w:val="00CD54CF"/>
    <w:rsid w:val="00CD63B1"/>
    <w:rsid w:val="00CD7B21"/>
    <w:rsid w:val="00CE074C"/>
    <w:rsid w:val="00CE25CB"/>
    <w:rsid w:val="00CE269E"/>
    <w:rsid w:val="00CE4C8A"/>
    <w:rsid w:val="00CE61E9"/>
    <w:rsid w:val="00CE7870"/>
    <w:rsid w:val="00CF08FD"/>
    <w:rsid w:val="00CF0A95"/>
    <w:rsid w:val="00CF1080"/>
    <w:rsid w:val="00CF21F8"/>
    <w:rsid w:val="00CF6350"/>
    <w:rsid w:val="00CF7E97"/>
    <w:rsid w:val="00D00BD8"/>
    <w:rsid w:val="00D0125C"/>
    <w:rsid w:val="00D01D10"/>
    <w:rsid w:val="00D03F23"/>
    <w:rsid w:val="00D06399"/>
    <w:rsid w:val="00D07704"/>
    <w:rsid w:val="00D10071"/>
    <w:rsid w:val="00D10F98"/>
    <w:rsid w:val="00D11101"/>
    <w:rsid w:val="00D112E7"/>
    <w:rsid w:val="00D11611"/>
    <w:rsid w:val="00D11A6E"/>
    <w:rsid w:val="00D11AAD"/>
    <w:rsid w:val="00D14116"/>
    <w:rsid w:val="00D14956"/>
    <w:rsid w:val="00D149D0"/>
    <w:rsid w:val="00D16F65"/>
    <w:rsid w:val="00D17EC1"/>
    <w:rsid w:val="00D21319"/>
    <w:rsid w:val="00D2159B"/>
    <w:rsid w:val="00D21A95"/>
    <w:rsid w:val="00D21E78"/>
    <w:rsid w:val="00D231F9"/>
    <w:rsid w:val="00D24E6E"/>
    <w:rsid w:val="00D2529F"/>
    <w:rsid w:val="00D26D7D"/>
    <w:rsid w:val="00D301D1"/>
    <w:rsid w:val="00D30593"/>
    <w:rsid w:val="00D31E6B"/>
    <w:rsid w:val="00D3336A"/>
    <w:rsid w:val="00D337DF"/>
    <w:rsid w:val="00D36D01"/>
    <w:rsid w:val="00D36F02"/>
    <w:rsid w:val="00D376A6"/>
    <w:rsid w:val="00D37957"/>
    <w:rsid w:val="00D40ED8"/>
    <w:rsid w:val="00D44665"/>
    <w:rsid w:val="00D447D6"/>
    <w:rsid w:val="00D458F6"/>
    <w:rsid w:val="00D45CA0"/>
    <w:rsid w:val="00D462C5"/>
    <w:rsid w:val="00D468FB"/>
    <w:rsid w:val="00D46A6D"/>
    <w:rsid w:val="00D46C28"/>
    <w:rsid w:val="00D4734A"/>
    <w:rsid w:val="00D47794"/>
    <w:rsid w:val="00D50E29"/>
    <w:rsid w:val="00D515A6"/>
    <w:rsid w:val="00D52AAF"/>
    <w:rsid w:val="00D530B7"/>
    <w:rsid w:val="00D53303"/>
    <w:rsid w:val="00D54E72"/>
    <w:rsid w:val="00D56C65"/>
    <w:rsid w:val="00D57448"/>
    <w:rsid w:val="00D6030A"/>
    <w:rsid w:val="00D6038C"/>
    <w:rsid w:val="00D6057E"/>
    <w:rsid w:val="00D6111F"/>
    <w:rsid w:val="00D61376"/>
    <w:rsid w:val="00D62A7B"/>
    <w:rsid w:val="00D63792"/>
    <w:rsid w:val="00D63941"/>
    <w:rsid w:val="00D64A28"/>
    <w:rsid w:val="00D66313"/>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103"/>
    <w:rsid w:val="00D822FA"/>
    <w:rsid w:val="00D833E1"/>
    <w:rsid w:val="00D83503"/>
    <w:rsid w:val="00D84135"/>
    <w:rsid w:val="00D84363"/>
    <w:rsid w:val="00D846BF"/>
    <w:rsid w:val="00D847F2"/>
    <w:rsid w:val="00D85136"/>
    <w:rsid w:val="00D851A9"/>
    <w:rsid w:val="00D8661E"/>
    <w:rsid w:val="00D8661F"/>
    <w:rsid w:val="00D8694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3DD"/>
    <w:rsid w:val="00DA7EE1"/>
    <w:rsid w:val="00DB01C9"/>
    <w:rsid w:val="00DB048A"/>
    <w:rsid w:val="00DB0944"/>
    <w:rsid w:val="00DB0F90"/>
    <w:rsid w:val="00DB181B"/>
    <w:rsid w:val="00DB261C"/>
    <w:rsid w:val="00DB2DCC"/>
    <w:rsid w:val="00DB75D5"/>
    <w:rsid w:val="00DC18C9"/>
    <w:rsid w:val="00DC1A31"/>
    <w:rsid w:val="00DC2289"/>
    <w:rsid w:val="00DC274D"/>
    <w:rsid w:val="00DC2A67"/>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10FF"/>
    <w:rsid w:val="00DE2867"/>
    <w:rsid w:val="00DE36F6"/>
    <w:rsid w:val="00DE3CB3"/>
    <w:rsid w:val="00DE4052"/>
    <w:rsid w:val="00DE4A3A"/>
    <w:rsid w:val="00DE57E6"/>
    <w:rsid w:val="00DE5870"/>
    <w:rsid w:val="00DE66DF"/>
    <w:rsid w:val="00DE7EC4"/>
    <w:rsid w:val="00DF0585"/>
    <w:rsid w:val="00DF0618"/>
    <w:rsid w:val="00DF1133"/>
    <w:rsid w:val="00DF4794"/>
    <w:rsid w:val="00E00C9E"/>
    <w:rsid w:val="00E02109"/>
    <w:rsid w:val="00E025F9"/>
    <w:rsid w:val="00E040BF"/>
    <w:rsid w:val="00E04317"/>
    <w:rsid w:val="00E04EA6"/>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098"/>
    <w:rsid w:val="00E216FD"/>
    <w:rsid w:val="00E22665"/>
    <w:rsid w:val="00E23690"/>
    <w:rsid w:val="00E23E8A"/>
    <w:rsid w:val="00E26A52"/>
    <w:rsid w:val="00E274A7"/>
    <w:rsid w:val="00E27C58"/>
    <w:rsid w:val="00E27DE5"/>
    <w:rsid w:val="00E30CE8"/>
    <w:rsid w:val="00E30E20"/>
    <w:rsid w:val="00E31BA2"/>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0964"/>
    <w:rsid w:val="00E624CD"/>
    <w:rsid w:val="00E64921"/>
    <w:rsid w:val="00E654F0"/>
    <w:rsid w:val="00E65A10"/>
    <w:rsid w:val="00E6603E"/>
    <w:rsid w:val="00E661DD"/>
    <w:rsid w:val="00E668EC"/>
    <w:rsid w:val="00E6728D"/>
    <w:rsid w:val="00E70A76"/>
    <w:rsid w:val="00E7140B"/>
    <w:rsid w:val="00E725C6"/>
    <w:rsid w:val="00E731B8"/>
    <w:rsid w:val="00E731E8"/>
    <w:rsid w:val="00E744AB"/>
    <w:rsid w:val="00E80576"/>
    <w:rsid w:val="00E80BDF"/>
    <w:rsid w:val="00E82830"/>
    <w:rsid w:val="00E82DDB"/>
    <w:rsid w:val="00E82FA9"/>
    <w:rsid w:val="00E83F1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03F"/>
    <w:rsid w:val="00EB2BF6"/>
    <w:rsid w:val="00EB300D"/>
    <w:rsid w:val="00EB35D9"/>
    <w:rsid w:val="00EB467E"/>
    <w:rsid w:val="00EB49F0"/>
    <w:rsid w:val="00EB4BB2"/>
    <w:rsid w:val="00EB4E46"/>
    <w:rsid w:val="00EB574F"/>
    <w:rsid w:val="00EB59E1"/>
    <w:rsid w:val="00EB63F5"/>
    <w:rsid w:val="00EC0671"/>
    <w:rsid w:val="00EC0A06"/>
    <w:rsid w:val="00EC0D8A"/>
    <w:rsid w:val="00EC1F8B"/>
    <w:rsid w:val="00EC28D3"/>
    <w:rsid w:val="00EC38AE"/>
    <w:rsid w:val="00EC3AFD"/>
    <w:rsid w:val="00EC4536"/>
    <w:rsid w:val="00EC47A4"/>
    <w:rsid w:val="00EC5DA3"/>
    <w:rsid w:val="00EC7040"/>
    <w:rsid w:val="00EC7A23"/>
    <w:rsid w:val="00EC7D54"/>
    <w:rsid w:val="00ED0F3C"/>
    <w:rsid w:val="00ED2564"/>
    <w:rsid w:val="00ED4414"/>
    <w:rsid w:val="00ED710F"/>
    <w:rsid w:val="00ED7EC8"/>
    <w:rsid w:val="00EE0367"/>
    <w:rsid w:val="00EE240D"/>
    <w:rsid w:val="00EE3A13"/>
    <w:rsid w:val="00EE4607"/>
    <w:rsid w:val="00EE5A35"/>
    <w:rsid w:val="00EE6ABE"/>
    <w:rsid w:val="00EE7E13"/>
    <w:rsid w:val="00EF2344"/>
    <w:rsid w:val="00EF2FDF"/>
    <w:rsid w:val="00EF3270"/>
    <w:rsid w:val="00EF32AA"/>
    <w:rsid w:val="00EF4671"/>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4060"/>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27B5A"/>
    <w:rsid w:val="00F30514"/>
    <w:rsid w:val="00F3059A"/>
    <w:rsid w:val="00F307BB"/>
    <w:rsid w:val="00F3088D"/>
    <w:rsid w:val="00F326DA"/>
    <w:rsid w:val="00F32C45"/>
    <w:rsid w:val="00F3343E"/>
    <w:rsid w:val="00F353D5"/>
    <w:rsid w:val="00F35B43"/>
    <w:rsid w:val="00F35E37"/>
    <w:rsid w:val="00F370FA"/>
    <w:rsid w:val="00F4057F"/>
    <w:rsid w:val="00F41211"/>
    <w:rsid w:val="00F41884"/>
    <w:rsid w:val="00F41FD6"/>
    <w:rsid w:val="00F429EC"/>
    <w:rsid w:val="00F42FF3"/>
    <w:rsid w:val="00F434E9"/>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3DE"/>
    <w:rsid w:val="00F64972"/>
    <w:rsid w:val="00F65CA1"/>
    <w:rsid w:val="00F65F63"/>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9A5"/>
    <w:rsid w:val="00F83761"/>
    <w:rsid w:val="00F84F29"/>
    <w:rsid w:val="00F86C37"/>
    <w:rsid w:val="00F878CA"/>
    <w:rsid w:val="00F87BBF"/>
    <w:rsid w:val="00F91CBB"/>
    <w:rsid w:val="00F91F9F"/>
    <w:rsid w:val="00F92A6F"/>
    <w:rsid w:val="00F932B4"/>
    <w:rsid w:val="00F93ACA"/>
    <w:rsid w:val="00F93CFC"/>
    <w:rsid w:val="00F946EA"/>
    <w:rsid w:val="00F95FDD"/>
    <w:rsid w:val="00F964E1"/>
    <w:rsid w:val="00F97642"/>
    <w:rsid w:val="00F97BB5"/>
    <w:rsid w:val="00FA1E73"/>
    <w:rsid w:val="00FA33AC"/>
    <w:rsid w:val="00FA3AB1"/>
    <w:rsid w:val="00FA3B6C"/>
    <w:rsid w:val="00FA3B76"/>
    <w:rsid w:val="00FA40BB"/>
    <w:rsid w:val="00FA4820"/>
    <w:rsid w:val="00FA501C"/>
    <w:rsid w:val="00FA6C2B"/>
    <w:rsid w:val="00FA756B"/>
    <w:rsid w:val="00FB06C1"/>
    <w:rsid w:val="00FB1AD9"/>
    <w:rsid w:val="00FB475A"/>
    <w:rsid w:val="00FB481A"/>
    <w:rsid w:val="00FB4B31"/>
    <w:rsid w:val="00FB5F5C"/>
    <w:rsid w:val="00FB68EB"/>
    <w:rsid w:val="00FB6DDD"/>
    <w:rsid w:val="00FC13C9"/>
    <w:rsid w:val="00FC1846"/>
    <w:rsid w:val="00FC19E5"/>
    <w:rsid w:val="00FC25FC"/>
    <w:rsid w:val="00FC4E46"/>
    <w:rsid w:val="00FC638F"/>
    <w:rsid w:val="00FC64BD"/>
    <w:rsid w:val="00FC69D6"/>
    <w:rsid w:val="00FC72E7"/>
    <w:rsid w:val="00FC7D15"/>
    <w:rsid w:val="00FD274C"/>
    <w:rsid w:val="00FD2D4F"/>
    <w:rsid w:val="00FD359B"/>
    <w:rsid w:val="00FD48EB"/>
    <w:rsid w:val="00FD5EDF"/>
    <w:rsid w:val="00FD631C"/>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D2"/>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4901BA5"/>
  <w15:chartTrackingRefBased/>
  <w15:docId w15:val="{C1327E99-D38C-4DD1-901A-33F942242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jc w:val="both"/>
    </w:pPr>
    <w:rPr>
      <w:rFonts w:ascii="Angsana New" w:hAnsi="Angsana New"/>
      <w:sz w:val="30"/>
      <w:szCs w:val="30"/>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FooterChar">
    <w:name w:val="Footer Char"/>
    <w:link w:val="Footer"/>
    <w:uiPriority w:val="99"/>
    <w:rsid w:val="0050573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3B00F-E5C6-4C15-A5AC-A54149D0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TotalTime>
  <Pages>4</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subject/>
  <dc:creator>AA</dc:creator>
  <cp:keywords/>
  <dc:description/>
  <cp:lastModifiedBy>Kornthip W.</cp:lastModifiedBy>
  <cp:revision>8</cp:revision>
  <cp:lastPrinted>2024-01-25T12:50:00Z</cp:lastPrinted>
  <dcterms:created xsi:type="dcterms:W3CDTF">2025-12-04T03:58:00Z</dcterms:created>
  <dcterms:modified xsi:type="dcterms:W3CDTF">2026-02-02T09:11:00Z</dcterms:modified>
</cp:coreProperties>
</file>