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FFE9A" w14:textId="0C9DE777" w:rsidR="00322538" w:rsidRPr="00AE4D5B" w:rsidRDefault="008D1E36" w:rsidP="008D6F50">
      <w:pPr>
        <w:tabs>
          <w:tab w:val="left" w:pos="4500"/>
        </w:tabs>
        <w:spacing w:line="240" w:lineRule="atLeast"/>
        <w:ind w:right="-43"/>
        <w:jc w:val="center"/>
        <w:rPr>
          <w:b/>
          <w:bCs/>
          <w:sz w:val="52"/>
          <w:szCs w:val="52"/>
          <w:cs/>
        </w:rPr>
      </w:pPr>
      <w:r>
        <w:rPr>
          <w:rFonts w:hint="cs"/>
          <w:b/>
          <w:bCs/>
          <w:sz w:val="52"/>
          <w:szCs w:val="52"/>
          <w:cs/>
        </w:rPr>
        <w:t xml:space="preserve"> </w:t>
      </w:r>
      <w:r w:rsidR="007804D3" w:rsidRPr="00AE4D5B">
        <w:rPr>
          <w:b/>
          <w:bCs/>
          <w:sz w:val="52"/>
          <w:szCs w:val="52"/>
          <w:cs/>
        </w:rPr>
        <w:t>บริษัท โอสถสภา จำกัด</w:t>
      </w:r>
      <w:r w:rsidR="007804D3" w:rsidRPr="00AE4D5B">
        <w:rPr>
          <w:b/>
          <w:bCs/>
          <w:sz w:val="52"/>
          <w:szCs w:val="52"/>
        </w:rPr>
        <w:t xml:space="preserve"> </w:t>
      </w:r>
      <w:r w:rsidR="00EC2EC4" w:rsidRPr="00AE4D5B">
        <w:rPr>
          <w:b/>
          <w:bCs/>
          <w:sz w:val="52"/>
          <w:szCs w:val="52"/>
        </w:rPr>
        <w:t>(</w:t>
      </w:r>
      <w:r w:rsidR="00EC2EC4" w:rsidRPr="00AE4D5B">
        <w:rPr>
          <w:rFonts w:hint="cs"/>
          <w:b/>
          <w:bCs/>
          <w:sz w:val="52"/>
          <w:szCs w:val="52"/>
          <w:cs/>
        </w:rPr>
        <w:t xml:space="preserve">มหาชน) </w:t>
      </w:r>
      <w:r w:rsidR="007804D3" w:rsidRPr="00AE4D5B">
        <w:rPr>
          <w:rFonts w:hint="cs"/>
          <w:b/>
          <w:bCs/>
          <w:sz w:val="52"/>
          <w:szCs w:val="52"/>
          <w:cs/>
        </w:rPr>
        <w:t>และบริษัทย่อย</w:t>
      </w:r>
    </w:p>
    <w:p w14:paraId="776F8011" w14:textId="77777777" w:rsidR="007804D3" w:rsidRPr="00AE4D5B" w:rsidRDefault="007804D3" w:rsidP="007804D3">
      <w:pPr>
        <w:spacing w:line="240" w:lineRule="atLeast"/>
        <w:ind w:right="-43"/>
        <w:jc w:val="center"/>
        <w:rPr>
          <w:sz w:val="52"/>
          <w:szCs w:val="52"/>
        </w:rPr>
      </w:pPr>
    </w:p>
    <w:p w14:paraId="0B90F7C7" w14:textId="3C632B5A" w:rsidR="007804D3" w:rsidRPr="00AE4D5B" w:rsidRDefault="007804D3" w:rsidP="007804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E4D5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B176C5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AE4D5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AE4D5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B176C5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C376E3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537E4603" w14:textId="77777777" w:rsidR="007804D3" w:rsidRPr="00AE4D5B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  <w:r w:rsidRPr="00AE4D5B">
        <w:rPr>
          <w:sz w:val="32"/>
          <w:szCs w:val="32"/>
          <w:cs/>
        </w:rPr>
        <w:t>และ</w:t>
      </w:r>
    </w:p>
    <w:p w14:paraId="2E50CE30" w14:textId="77777777" w:rsidR="007804D3" w:rsidRPr="00AE4D5B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  <w:r w:rsidRPr="00AE4D5B">
        <w:rPr>
          <w:sz w:val="32"/>
          <w:szCs w:val="32"/>
          <w:cs/>
        </w:rPr>
        <w:t>รายงานของผู้สอบบัญชีรับอนุญาต</w:t>
      </w:r>
    </w:p>
    <w:p w14:paraId="59915682" w14:textId="77777777" w:rsidR="007804D3" w:rsidRPr="00AE4D5B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0E59CA15" w14:textId="77777777" w:rsidR="007804D3" w:rsidRPr="00AE4D5B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51B78DD2" w14:textId="77777777" w:rsidR="007804D3" w:rsidRDefault="007804D3" w:rsidP="007804D3">
      <w:pPr>
        <w:spacing w:line="240" w:lineRule="atLeast"/>
        <w:ind w:right="720"/>
        <w:rPr>
          <w:sz w:val="30"/>
          <w:szCs w:val="30"/>
          <w:u w:val="single"/>
        </w:rPr>
      </w:pPr>
    </w:p>
    <w:p w14:paraId="25AA3197" w14:textId="77777777" w:rsidR="00EE7522" w:rsidRPr="00AE4D5B" w:rsidRDefault="00EE7522" w:rsidP="007804D3">
      <w:pPr>
        <w:spacing w:line="240" w:lineRule="atLeast"/>
        <w:ind w:right="720"/>
        <w:rPr>
          <w:sz w:val="30"/>
          <w:szCs w:val="30"/>
          <w:u w:val="single"/>
          <w:cs/>
        </w:rPr>
        <w:sectPr w:rsidR="00EE7522" w:rsidRPr="00AE4D5B" w:rsidSect="00BE562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0"/>
          <w:titlePg/>
        </w:sectPr>
      </w:pPr>
    </w:p>
    <w:p w14:paraId="32D47FF1" w14:textId="2BC32B30" w:rsidR="000F4D6C" w:rsidRPr="00AE4D5B" w:rsidRDefault="000F4D6C" w:rsidP="000F4D6C">
      <w:pPr>
        <w:autoSpaceDE w:val="0"/>
        <w:autoSpaceDN w:val="0"/>
        <w:adjustRightInd w:val="0"/>
        <w:rPr>
          <w:b/>
          <w:bCs/>
          <w:sz w:val="32"/>
          <w:szCs w:val="32"/>
        </w:rPr>
      </w:pPr>
      <w:r w:rsidRPr="00AE4D5B">
        <w:rPr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1D3CFED2" w14:textId="77777777" w:rsidR="000F4D6C" w:rsidRPr="00AE4D5B" w:rsidRDefault="000F4D6C" w:rsidP="000F4D6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8086F97" w14:textId="11F36AF2" w:rsidR="000F4D6C" w:rsidRPr="00AE4D5B" w:rsidRDefault="000F4D6C" w:rsidP="000F4D6C">
      <w:pPr>
        <w:rPr>
          <w:b/>
          <w:bCs/>
          <w:sz w:val="28"/>
          <w:szCs w:val="28"/>
          <w:cs/>
        </w:rPr>
      </w:pPr>
      <w:r w:rsidRPr="00AE4D5B">
        <w:rPr>
          <w:b/>
          <w:bCs/>
          <w:sz w:val="30"/>
          <w:szCs w:val="30"/>
          <w:cs/>
        </w:rPr>
        <w:t xml:space="preserve">เสนอ ผู้ถือหุ้นบริษัท </w:t>
      </w:r>
      <w:r w:rsidRPr="00AE4D5B">
        <w:rPr>
          <w:rFonts w:hint="cs"/>
          <w:b/>
          <w:bCs/>
          <w:sz w:val="30"/>
          <w:szCs w:val="30"/>
          <w:cs/>
        </w:rPr>
        <w:t>โอสถสภา จำกัด</w:t>
      </w:r>
      <w:r w:rsidR="00E34E88" w:rsidRPr="00AE4D5B">
        <w:rPr>
          <w:b/>
          <w:bCs/>
          <w:sz w:val="30"/>
          <w:szCs w:val="30"/>
        </w:rPr>
        <w:t xml:space="preserve"> (</w:t>
      </w:r>
      <w:r w:rsidR="00E34E88" w:rsidRPr="00AE4D5B">
        <w:rPr>
          <w:rFonts w:hint="cs"/>
          <w:b/>
          <w:bCs/>
          <w:sz w:val="30"/>
          <w:szCs w:val="30"/>
          <w:cs/>
        </w:rPr>
        <w:t>มหาชน)</w:t>
      </w:r>
    </w:p>
    <w:p w14:paraId="06ADE1A1" w14:textId="77777777" w:rsidR="000F4D6C" w:rsidRPr="00AE4D5B" w:rsidRDefault="000F4D6C" w:rsidP="000F4D6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57B594EF" w14:textId="77777777" w:rsidR="000F4D6C" w:rsidRPr="00AE4D5B" w:rsidRDefault="000F4D6C" w:rsidP="000F4D6C">
      <w:pPr>
        <w:jc w:val="thaiDistribute"/>
        <w:rPr>
          <w:rFonts w:eastAsia="Calibri"/>
          <w:i/>
          <w:iCs/>
          <w:sz w:val="30"/>
          <w:szCs w:val="30"/>
        </w:rPr>
      </w:pPr>
      <w:r w:rsidRPr="00AE4D5B">
        <w:rPr>
          <w:rFonts w:eastAsia="Calibri"/>
          <w:i/>
          <w:iCs/>
          <w:sz w:val="30"/>
          <w:szCs w:val="30"/>
          <w:cs/>
        </w:rPr>
        <w:t>ความเห็น</w:t>
      </w:r>
    </w:p>
    <w:p w14:paraId="6C1F7E8C" w14:textId="13A7A836" w:rsidR="000F4D6C" w:rsidRPr="00AE4D5B" w:rsidRDefault="000F4D6C" w:rsidP="000F4D6C">
      <w:pPr>
        <w:autoSpaceDE w:val="0"/>
        <w:autoSpaceDN w:val="0"/>
        <w:adjustRightInd w:val="0"/>
        <w:spacing w:before="240"/>
        <w:jc w:val="thaiDistribute"/>
        <w:rPr>
          <w:sz w:val="30"/>
          <w:szCs w:val="30"/>
          <w:cs/>
        </w:rPr>
      </w:pPr>
      <w:r w:rsidRPr="00AE4D5B">
        <w:rPr>
          <w:rFonts w:eastAsia="Calibri"/>
          <w:sz w:val="30"/>
          <w:szCs w:val="30"/>
          <w:cs/>
        </w:rPr>
        <w:t>ข้าพเจ้าได้ตรวจสอบงบการเงิน</w:t>
      </w:r>
      <w:r w:rsidRPr="00AE4D5B">
        <w:rPr>
          <w:sz w:val="30"/>
          <w:szCs w:val="30"/>
          <w:cs/>
        </w:rPr>
        <w:t>รวมและงบการเงินเฉพาะกิจการ</w:t>
      </w:r>
      <w:r w:rsidRPr="00AE4D5B">
        <w:rPr>
          <w:rFonts w:eastAsia="Calibri"/>
          <w:sz w:val="30"/>
          <w:szCs w:val="30"/>
          <w:cs/>
        </w:rPr>
        <w:t xml:space="preserve">ของบริษัท </w:t>
      </w:r>
      <w:r w:rsidRPr="00AE4D5B">
        <w:rPr>
          <w:rFonts w:eastAsia="Calibri" w:hint="cs"/>
          <w:sz w:val="30"/>
          <w:szCs w:val="30"/>
          <w:cs/>
        </w:rPr>
        <w:t>โอสถสภา จำกัด</w:t>
      </w:r>
      <w:r w:rsidR="00E34E88" w:rsidRPr="00AE4D5B">
        <w:rPr>
          <w:rFonts w:eastAsia="Calibri" w:hint="cs"/>
          <w:sz w:val="30"/>
          <w:szCs w:val="30"/>
          <w:cs/>
        </w:rPr>
        <w:t xml:space="preserve"> (มหาชน)</w:t>
      </w:r>
      <w:r w:rsidRPr="00AE4D5B">
        <w:rPr>
          <w:sz w:val="30"/>
          <w:szCs w:val="30"/>
          <w:cs/>
        </w:rPr>
        <w:t xml:space="preserve"> และบริษัทย่อย </w:t>
      </w:r>
      <w:r w:rsidR="00E34E88" w:rsidRPr="00AE4D5B">
        <w:rPr>
          <w:sz w:val="30"/>
          <w:szCs w:val="30"/>
          <w:cs/>
        </w:rPr>
        <w:br/>
      </w:r>
      <w:r w:rsidRPr="00AE4D5B">
        <w:rPr>
          <w:sz w:val="30"/>
          <w:szCs w:val="30"/>
          <w:cs/>
        </w:rPr>
        <w:t>(กลุ่มบริษัท)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และของเฉพาะบริษัท</w:t>
      </w:r>
      <w:r w:rsidRPr="00AE4D5B">
        <w:rPr>
          <w:rFonts w:hint="cs"/>
          <w:sz w:val="30"/>
          <w:szCs w:val="30"/>
          <w:cs/>
        </w:rPr>
        <w:t xml:space="preserve"> </w:t>
      </w:r>
      <w:r w:rsidRPr="00AE4D5B">
        <w:rPr>
          <w:rFonts w:eastAsia="Calibri" w:hint="cs"/>
          <w:sz w:val="30"/>
          <w:szCs w:val="30"/>
          <w:cs/>
        </w:rPr>
        <w:t>โอสถสภา จำกัด</w:t>
      </w:r>
      <w:r w:rsidR="00E34E88" w:rsidRPr="00AE4D5B">
        <w:rPr>
          <w:rFonts w:eastAsia="Calibri" w:hint="cs"/>
          <w:sz w:val="30"/>
          <w:szCs w:val="30"/>
          <w:cs/>
        </w:rPr>
        <w:t xml:space="preserve"> (มหาชน)</w:t>
      </w:r>
      <w:r w:rsidRPr="00AE4D5B">
        <w:rPr>
          <w:sz w:val="30"/>
          <w:szCs w:val="30"/>
          <w:cs/>
        </w:rPr>
        <w:t xml:space="preserve"> (บริษัท) ตามลำดับ </w:t>
      </w:r>
      <w:r w:rsidRPr="00AE4D5B">
        <w:rPr>
          <w:rFonts w:eastAsia="Calibri"/>
          <w:sz w:val="30"/>
          <w:szCs w:val="30"/>
          <w:cs/>
        </w:rPr>
        <w:t>ซึ่งประกอบด้วยงบฐานะ</w:t>
      </w:r>
      <w:r w:rsidR="00E34E88" w:rsidRPr="00AE4D5B">
        <w:rPr>
          <w:rFonts w:eastAsia="Calibri"/>
          <w:sz w:val="30"/>
          <w:szCs w:val="30"/>
          <w:cs/>
        </w:rPr>
        <w:br/>
      </w:r>
      <w:r w:rsidRPr="00AE4D5B">
        <w:rPr>
          <w:rFonts w:eastAsia="Calibri"/>
          <w:sz w:val="30"/>
          <w:szCs w:val="30"/>
          <w:cs/>
        </w:rPr>
        <w:t>การเงิน</w:t>
      </w:r>
      <w:r w:rsidRPr="00AE4D5B">
        <w:rPr>
          <w:sz w:val="30"/>
          <w:szCs w:val="30"/>
          <w:cs/>
        </w:rPr>
        <w:t>รวมและ</w:t>
      </w:r>
      <w:r w:rsidR="0043556D">
        <w:rPr>
          <w:sz w:val="30"/>
          <w:szCs w:val="30"/>
          <w:cs/>
        </w:rPr>
        <w:t>งบฐานะการเงิน</w:t>
      </w:r>
      <w:r w:rsidRPr="00AE4D5B">
        <w:rPr>
          <w:sz w:val="30"/>
          <w:szCs w:val="30"/>
          <w:cs/>
        </w:rPr>
        <w:t>เฉพาะกิจการ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ณ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 xml:space="preserve">วันที่ </w:t>
      </w:r>
      <w:r w:rsidR="00B176C5">
        <w:rPr>
          <w:sz w:val="30"/>
          <w:szCs w:val="30"/>
        </w:rPr>
        <w:t>31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ธันวาคม</w:t>
      </w:r>
      <w:r w:rsidR="00C17B88" w:rsidRPr="00AE4D5B">
        <w:rPr>
          <w:sz w:val="30"/>
          <w:szCs w:val="30"/>
        </w:rPr>
        <w:t xml:space="preserve"> </w:t>
      </w:r>
      <w:r w:rsidR="00B176C5">
        <w:rPr>
          <w:sz w:val="30"/>
          <w:szCs w:val="30"/>
        </w:rPr>
        <w:t>256</w:t>
      </w:r>
      <w:r w:rsidR="00C376E3">
        <w:rPr>
          <w:sz w:val="30"/>
          <w:szCs w:val="30"/>
        </w:rPr>
        <w:t>8</w:t>
      </w:r>
      <w:r w:rsidRPr="00AE4D5B">
        <w:rPr>
          <w:sz w:val="30"/>
          <w:szCs w:val="30"/>
        </w:rPr>
        <w:t xml:space="preserve"> </w:t>
      </w:r>
      <w:r w:rsidR="004F730B" w:rsidRPr="00AE4D5B">
        <w:rPr>
          <w:rFonts w:hint="cs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Pr="00AE4D5B">
        <w:rPr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9B37D8"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งบการเปลี่ยนแปลงส่วนของ</w:t>
      </w:r>
      <w:r w:rsidR="00E34E88" w:rsidRPr="00AE4D5B">
        <w:rPr>
          <w:sz w:val="30"/>
          <w:szCs w:val="30"/>
          <w:cs/>
        </w:rPr>
        <w:br/>
      </w:r>
      <w:r w:rsidRPr="00AE4D5B">
        <w:rPr>
          <w:sz w:val="30"/>
          <w:szCs w:val="30"/>
          <w:cs/>
        </w:rPr>
        <w:t>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</w:t>
      </w:r>
      <w:r w:rsidR="00E552A0">
        <w:rPr>
          <w:sz w:val="30"/>
          <w:szCs w:val="30"/>
        </w:rPr>
        <w:br/>
      </w:r>
      <w:r w:rsidRPr="00AE4D5B">
        <w:rPr>
          <w:sz w:val="30"/>
          <w:szCs w:val="30"/>
          <w:cs/>
        </w:rPr>
        <w:t>เฉพาะกิจการสำหรับปีสิ้นสุดวันเดียว</w:t>
      </w:r>
      <w:r w:rsidRPr="009B43FF">
        <w:rPr>
          <w:sz w:val="30"/>
          <w:szCs w:val="30"/>
          <w:cs/>
        </w:rPr>
        <w:t xml:space="preserve">กัน </w:t>
      </w:r>
      <w:r w:rsidR="00C201D9" w:rsidRPr="009B43FF">
        <w:rPr>
          <w:rFonts w:hint="cs"/>
          <w:sz w:val="30"/>
          <w:szCs w:val="30"/>
          <w:cs/>
        </w:rPr>
        <w:t>และ</w:t>
      </w:r>
      <w:r w:rsidRPr="009B43FF">
        <w:rPr>
          <w:rFonts w:eastAsia="Calibri"/>
          <w:sz w:val="30"/>
          <w:szCs w:val="30"/>
          <w:cs/>
        </w:rPr>
        <w:t>หมายเหตุ</w:t>
      </w:r>
      <w:r w:rsidRPr="009B43FF">
        <w:rPr>
          <w:rFonts w:eastAsia="Calibri" w:hint="cs"/>
          <w:sz w:val="30"/>
          <w:szCs w:val="30"/>
          <w:cs/>
        </w:rPr>
        <w:t>ประกอบ</w:t>
      </w:r>
      <w:r w:rsidR="00C201D9" w:rsidRPr="009B43FF">
        <w:rPr>
          <w:rFonts w:eastAsia="Calibri" w:hint="cs"/>
          <w:sz w:val="30"/>
          <w:szCs w:val="30"/>
          <w:cs/>
        </w:rPr>
        <w:t>งบการเงินซึ่งประกอบด้วย</w:t>
      </w:r>
      <w:r w:rsidRPr="009B43FF">
        <w:rPr>
          <w:rFonts w:eastAsia="Calibri"/>
          <w:sz w:val="30"/>
          <w:szCs w:val="30"/>
          <w:cs/>
        </w:rPr>
        <w:t>สรุป</w:t>
      </w:r>
      <w:r w:rsidR="0094727D" w:rsidRPr="009B43FF">
        <w:rPr>
          <w:rFonts w:eastAsia="Calibri"/>
          <w:sz w:val="30"/>
          <w:szCs w:val="30"/>
          <w:cs/>
        </w:rPr>
        <w:t>นโยบายการบัญชี</w:t>
      </w:r>
      <w:r w:rsidR="00FB0E08" w:rsidRPr="009B43FF">
        <w:rPr>
          <w:rFonts w:eastAsia="Calibri" w:hint="cs"/>
          <w:sz w:val="30"/>
          <w:szCs w:val="30"/>
          <w:cs/>
        </w:rPr>
        <w:t>และข้อมูลอธิบายอื่นที่มีสาระสำคัญ</w:t>
      </w:r>
      <w:r w:rsidRPr="00AE4D5B">
        <w:rPr>
          <w:rFonts w:hint="cs"/>
          <w:sz w:val="30"/>
          <w:szCs w:val="30"/>
          <w:cs/>
        </w:rPr>
        <w:t xml:space="preserve"> </w:t>
      </w:r>
    </w:p>
    <w:p w14:paraId="0F46A604" w14:textId="77777777" w:rsidR="000F4D6C" w:rsidRPr="00AE4D5B" w:rsidRDefault="000F4D6C" w:rsidP="000F4D6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245BA353" w14:textId="14823BDE" w:rsidR="000F4D6C" w:rsidRPr="00AE4D5B" w:rsidRDefault="000F4D6C" w:rsidP="000F4D6C">
      <w:pPr>
        <w:jc w:val="thaiDistribute"/>
        <w:rPr>
          <w:sz w:val="30"/>
          <w:szCs w:val="30"/>
        </w:rPr>
      </w:pPr>
      <w:r w:rsidRPr="00AE4D5B">
        <w:rPr>
          <w:rFonts w:eastAsia="Calibri"/>
          <w:sz w:val="30"/>
          <w:szCs w:val="30"/>
          <w:cs/>
        </w:rPr>
        <w:t>ข้าพเจ้าเห็นว่า งบการเงิน</w:t>
      </w:r>
      <w:r w:rsidRPr="00AE4D5B">
        <w:rPr>
          <w:sz w:val="30"/>
          <w:szCs w:val="30"/>
          <w:cs/>
        </w:rPr>
        <w:t>รวมและงบการเงินเฉพาะกิจการข้างต้น</w:t>
      </w:r>
      <w:r w:rsidRPr="00AE4D5B">
        <w:rPr>
          <w:rFonts w:eastAsia="Calibri"/>
          <w:sz w:val="30"/>
          <w:szCs w:val="30"/>
          <w:cs/>
        </w:rPr>
        <w:t>นี้แสดงฐานะการเงิน</w:t>
      </w:r>
      <w:r w:rsidRPr="00AE4D5B">
        <w:rPr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วันที่</w:t>
      </w:r>
      <w:r w:rsidRPr="00AE4D5B">
        <w:rPr>
          <w:sz w:val="30"/>
          <w:szCs w:val="30"/>
        </w:rPr>
        <w:t xml:space="preserve"> </w:t>
      </w:r>
      <w:r w:rsidR="00B176C5">
        <w:rPr>
          <w:sz w:val="30"/>
          <w:szCs w:val="30"/>
        </w:rPr>
        <w:t>31</w:t>
      </w:r>
      <w:r w:rsidR="009410B6" w:rsidRPr="00AE4D5B">
        <w:rPr>
          <w:sz w:val="30"/>
          <w:szCs w:val="30"/>
        </w:rPr>
        <w:t xml:space="preserve"> </w:t>
      </w:r>
      <w:r w:rsidR="009410B6" w:rsidRPr="00AE4D5B">
        <w:rPr>
          <w:sz w:val="30"/>
          <w:szCs w:val="30"/>
          <w:cs/>
        </w:rPr>
        <w:t>ธันวาคม</w:t>
      </w:r>
      <w:r w:rsidR="009410B6" w:rsidRPr="00AE4D5B">
        <w:rPr>
          <w:sz w:val="30"/>
          <w:szCs w:val="30"/>
        </w:rPr>
        <w:t xml:space="preserve"> </w:t>
      </w:r>
      <w:r w:rsidR="00B176C5">
        <w:rPr>
          <w:sz w:val="30"/>
          <w:szCs w:val="30"/>
        </w:rPr>
        <w:t>256</w:t>
      </w:r>
      <w:r w:rsidR="00C376E3">
        <w:rPr>
          <w:sz w:val="30"/>
          <w:szCs w:val="30"/>
        </w:rPr>
        <w:t>8</w:t>
      </w:r>
      <w:r w:rsidR="009410B6"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</w:t>
      </w:r>
      <w:r w:rsidRPr="00AE4D5B">
        <w:rPr>
          <w:rFonts w:eastAsia="Calibr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AE4D5B">
        <w:rPr>
          <w:sz w:val="30"/>
          <w:szCs w:val="30"/>
          <w:cs/>
        </w:rPr>
        <w:t>น</w:t>
      </w:r>
    </w:p>
    <w:p w14:paraId="6A955FA5" w14:textId="77777777" w:rsidR="000F4D6C" w:rsidRPr="00AE4D5B" w:rsidRDefault="000F4D6C" w:rsidP="000F4D6C">
      <w:pPr>
        <w:jc w:val="thaiDistribute"/>
        <w:rPr>
          <w:sz w:val="30"/>
          <w:szCs w:val="30"/>
        </w:rPr>
      </w:pPr>
    </w:p>
    <w:p w14:paraId="7F833B7E" w14:textId="77777777" w:rsidR="000F4D6C" w:rsidRPr="00AE4D5B" w:rsidRDefault="000F4D6C" w:rsidP="000F4D6C">
      <w:pPr>
        <w:jc w:val="thaiDistribute"/>
        <w:rPr>
          <w:rFonts w:eastAsia="Calibri"/>
          <w:i/>
          <w:iCs/>
          <w:sz w:val="30"/>
          <w:szCs w:val="30"/>
        </w:rPr>
      </w:pPr>
      <w:r w:rsidRPr="00AE4D5B">
        <w:rPr>
          <w:rFonts w:eastAsia="Calibri"/>
          <w:i/>
          <w:iCs/>
          <w:sz w:val="30"/>
          <w:szCs w:val="30"/>
          <w:cs/>
        </w:rPr>
        <w:t>เกณฑ์ในการแสดงความเห็น</w:t>
      </w:r>
    </w:p>
    <w:p w14:paraId="688E48F5" w14:textId="77777777" w:rsidR="000F4D6C" w:rsidRPr="00AE4D5B" w:rsidRDefault="000F4D6C" w:rsidP="000F4D6C">
      <w:pPr>
        <w:jc w:val="thaiDistribute"/>
        <w:rPr>
          <w:rFonts w:eastAsia="Calibri"/>
          <w:b/>
          <w:bCs/>
          <w:sz w:val="30"/>
          <w:szCs w:val="30"/>
        </w:rPr>
      </w:pPr>
    </w:p>
    <w:p w14:paraId="79262ABC" w14:textId="77777777" w:rsidR="00572D9A" w:rsidRDefault="000F4D6C" w:rsidP="000F4D6C">
      <w:pPr>
        <w:jc w:val="thaiDistribute"/>
        <w:rPr>
          <w:rFonts w:eastAsia="Calibri"/>
          <w:sz w:val="30"/>
          <w:szCs w:val="30"/>
        </w:rPr>
      </w:pPr>
      <w:r w:rsidRPr="00AE4D5B">
        <w:rPr>
          <w:rFonts w:eastAsia="Calibr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DA2488" w:rsidRPr="00AE4D5B">
        <w:rPr>
          <w:rFonts w:eastAsia="Calibri" w:hint="cs"/>
          <w:sz w:val="30"/>
          <w:szCs w:val="30"/>
          <w:cs/>
        </w:rPr>
        <w:t>วรรค</w:t>
      </w:r>
      <w:r w:rsidRPr="00AE4D5B">
        <w:rPr>
          <w:rFonts w:eastAsia="Calibr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AE4D5B">
        <w:rPr>
          <w:rFonts w:eastAsia="Calibri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AE4D5B">
        <w:rPr>
          <w:rFonts w:eastAsia="Calibri"/>
          <w:sz w:val="30"/>
          <w:szCs w:val="30"/>
          <w:cs/>
        </w:rPr>
        <w:t>ในรายงานของข้าพเจ้า ข้าพเจ้า</w:t>
      </w:r>
      <w:r w:rsidR="00E34E88" w:rsidRPr="00AE4D5B">
        <w:rPr>
          <w:rFonts w:eastAsia="Calibri"/>
          <w:sz w:val="30"/>
          <w:szCs w:val="30"/>
          <w:cs/>
        </w:rPr>
        <w:br/>
      </w:r>
      <w:r w:rsidRPr="00AE4D5B">
        <w:rPr>
          <w:rFonts w:eastAsia="Calibri"/>
          <w:sz w:val="30"/>
          <w:szCs w:val="30"/>
          <w:cs/>
        </w:rPr>
        <w:t>มีความเป็นอิสระจาก</w:t>
      </w:r>
      <w:r w:rsidRPr="00AE4D5B">
        <w:rPr>
          <w:rFonts w:eastAsia="Calibri" w:hint="cs"/>
          <w:sz w:val="30"/>
          <w:szCs w:val="30"/>
          <w:cs/>
        </w:rPr>
        <w:t>กลุ่มบริษัทและ</w:t>
      </w:r>
      <w:r w:rsidRPr="00AE4D5B">
        <w:rPr>
          <w:rFonts w:eastAsia="Calibri"/>
          <w:sz w:val="30"/>
          <w:szCs w:val="30"/>
          <w:cs/>
        </w:rPr>
        <w:t>บริษัทตาม</w:t>
      </w:r>
      <w:r w:rsidR="004015EB" w:rsidRPr="004015EB">
        <w:rPr>
          <w:rFonts w:eastAsia="Calibri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4015EB" w:rsidRPr="004015EB">
        <w:rPr>
          <w:rFonts w:eastAsia="Calibri"/>
          <w:sz w:val="30"/>
          <w:szCs w:val="30"/>
          <w:cs/>
        </w:rPr>
        <w:t>ที่กำหนดโดยสภาวิชาชีพบัญชี (ประมวลจรรยาบรรณของผู้ประกอบวิชาชีพบัญชี)</w:t>
      </w:r>
      <w:r w:rsidR="004015EB">
        <w:rPr>
          <w:rFonts w:eastAsia="Calibri" w:hint="cs"/>
          <w:sz w:val="30"/>
          <w:szCs w:val="30"/>
          <w:cs/>
        </w:rPr>
        <w:t xml:space="preserve"> </w:t>
      </w:r>
      <w:r w:rsidRPr="00AE4D5B">
        <w:rPr>
          <w:rFonts w:eastAsia="Calibri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AE4D5B">
        <w:rPr>
          <w:rFonts w:eastAsia="Calibri"/>
          <w:sz w:val="30"/>
          <w:szCs w:val="30"/>
        </w:rPr>
        <w:t xml:space="preserve"> </w:t>
      </w:r>
      <w:r w:rsidRPr="00AE4D5B">
        <w:rPr>
          <w:rFonts w:eastAsia="Calibri"/>
          <w:sz w:val="30"/>
          <w:szCs w:val="30"/>
          <w:cs/>
        </w:rPr>
        <w:t xml:space="preserve">ๆ </w:t>
      </w:r>
      <w:r w:rsidR="004015EB" w:rsidRPr="004015EB">
        <w:rPr>
          <w:rFonts w:eastAsia="Calibri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AE4D5B">
        <w:rPr>
          <w:rFonts w:eastAsia="Calibr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591C655" w14:textId="08BAF038" w:rsidR="00B11D70" w:rsidRPr="00B11D70" w:rsidRDefault="00B11D70" w:rsidP="00B11D70">
      <w:pPr>
        <w:tabs>
          <w:tab w:val="left" w:pos="1055"/>
        </w:tabs>
        <w:rPr>
          <w:rFonts w:eastAsia="Calibri"/>
          <w:sz w:val="30"/>
          <w:szCs w:val="30"/>
          <w:cs/>
        </w:rPr>
        <w:sectPr w:rsidR="00B11D70" w:rsidRPr="00B11D70" w:rsidSect="00E35146">
          <w:headerReference w:type="default" r:id="rId16"/>
          <w:footerReference w:type="default" r:id="rId17"/>
          <w:pgSz w:w="11909" w:h="16834" w:code="9"/>
          <w:pgMar w:top="691" w:right="1109" w:bottom="576" w:left="1152" w:header="720" w:footer="720" w:gutter="0"/>
          <w:paperSrc w:first="15" w:other="15"/>
          <w:cols w:space="737"/>
          <w:docGrid w:linePitch="326"/>
        </w:sectPr>
      </w:pPr>
    </w:p>
    <w:p w14:paraId="061EFC52" w14:textId="77777777" w:rsidR="000F4D6C" w:rsidRPr="00AE4D5B" w:rsidRDefault="000F4D6C" w:rsidP="000F4D6C">
      <w:pPr>
        <w:jc w:val="thaiDistribute"/>
        <w:rPr>
          <w:i/>
          <w:iCs/>
          <w:sz w:val="30"/>
          <w:szCs w:val="30"/>
        </w:rPr>
      </w:pPr>
      <w:r w:rsidRPr="00AE4D5B">
        <w:rPr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6DC28D75" w14:textId="77777777" w:rsidR="000F4D6C" w:rsidRPr="00CC5F7F" w:rsidRDefault="000F4D6C" w:rsidP="000F4D6C">
      <w:pPr>
        <w:jc w:val="thaiDistribute"/>
        <w:rPr>
          <w:rFonts w:eastAsia="Calibri" w:hint="cs"/>
          <w:sz w:val="20"/>
          <w:szCs w:val="20"/>
          <w:cs/>
        </w:rPr>
      </w:pPr>
    </w:p>
    <w:p w14:paraId="5BB9C022" w14:textId="77777777" w:rsidR="000F4D6C" w:rsidRPr="00AE4D5B" w:rsidRDefault="000F4D6C" w:rsidP="000F4D6C">
      <w:pPr>
        <w:jc w:val="thaiDistribute"/>
        <w:rPr>
          <w:rFonts w:eastAsia="Calibri"/>
          <w:i/>
          <w:iCs/>
          <w:sz w:val="30"/>
          <w:szCs w:val="30"/>
        </w:rPr>
      </w:pPr>
      <w:r w:rsidRPr="00AE4D5B">
        <w:rPr>
          <w:rFonts w:eastAsia="Calibr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Pr="00AE4D5B">
        <w:rPr>
          <w:rFonts w:eastAsia="Calibri"/>
          <w:sz w:val="30"/>
          <w:szCs w:val="30"/>
        </w:rPr>
        <w:br/>
      </w:r>
      <w:r w:rsidRPr="00AE4D5B">
        <w:rPr>
          <w:rFonts w:eastAsia="Calibri"/>
          <w:sz w:val="30"/>
          <w:szCs w:val="30"/>
          <w:cs/>
        </w:rPr>
        <w:t>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000CB14C" w14:textId="77777777" w:rsidR="000F4D6C" w:rsidRPr="00CC5F7F" w:rsidRDefault="000F4D6C" w:rsidP="000F4D6C">
      <w:pPr>
        <w:jc w:val="thaiDistribute"/>
        <w:rPr>
          <w:rFonts w:eastAsia="Calibri"/>
          <w:i/>
          <w:iCs/>
        </w:rPr>
      </w:pPr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5121"/>
      </w:tblGrid>
      <w:tr w:rsidR="000F4D6C" w:rsidRPr="00AE4D5B" w14:paraId="7B9CABA8" w14:textId="77777777" w:rsidTr="00632ADD">
        <w:tc>
          <w:tcPr>
            <w:tcW w:w="9819" w:type="dxa"/>
            <w:gridSpan w:val="2"/>
          </w:tcPr>
          <w:p w14:paraId="01FA5507" w14:textId="77777777" w:rsidR="000F4D6C" w:rsidRPr="005E659F" w:rsidRDefault="000F4D6C" w:rsidP="00632ADD">
            <w:pPr>
              <w:rPr>
                <w:b/>
                <w:bCs/>
                <w:sz w:val="30"/>
                <w:szCs w:val="30"/>
              </w:rPr>
            </w:pPr>
            <w:r w:rsidRPr="005E659F">
              <w:rPr>
                <w:b/>
                <w:bCs/>
                <w:sz w:val="30"/>
                <w:szCs w:val="30"/>
                <w:cs/>
              </w:rPr>
              <w:t>มูลค่าของสินค้าคงเหลือ</w:t>
            </w:r>
            <w:r w:rsidRPr="005E659F">
              <w:rPr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0F4D6C" w:rsidRPr="00AE4D5B" w14:paraId="6F8547C2" w14:textId="77777777" w:rsidTr="00632ADD">
        <w:trPr>
          <w:trHeight w:val="469"/>
        </w:trPr>
        <w:tc>
          <w:tcPr>
            <w:tcW w:w="9819" w:type="dxa"/>
            <w:gridSpan w:val="2"/>
          </w:tcPr>
          <w:p w14:paraId="447249C8" w14:textId="66D7C071" w:rsidR="000F4D6C" w:rsidRPr="00AE4D5B" w:rsidRDefault="000F4D6C" w:rsidP="00E86BCA">
            <w:pPr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  <w:cs/>
              </w:rPr>
              <w:t>อ้างถึงหมายเหตุ</w:t>
            </w:r>
            <w:r w:rsidRPr="00AE4D5B">
              <w:rPr>
                <w:rFonts w:hint="cs"/>
                <w:sz w:val="30"/>
                <w:szCs w:val="30"/>
                <w:cs/>
              </w:rPr>
              <w:t>ประกอบ</w:t>
            </w:r>
            <w:r w:rsidRPr="00DC791B">
              <w:rPr>
                <w:rFonts w:hint="cs"/>
                <w:sz w:val="30"/>
                <w:szCs w:val="30"/>
                <w:cs/>
              </w:rPr>
              <w:t>งบการเงินข้อ</w:t>
            </w:r>
            <w:r w:rsidRPr="00DC791B">
              <w:rPr>
                <w:sz w:val="30"/>
                <w:szCs w:val="30"/>
                <w:cs/>
              </w:rPr>
              <w:t xml:space="preserve"> </w:t>
            </w:r>
            <w:r w:rsidR="00913AFD" w:rsidRPr="00DC791B">
              <w:rPr>
                <w:sz w:val="30"/>
                <w:szCs w:val="30"/>
              </w:rPr>
              <w:t>3</w:t>
            </w:r>
            <w:r w:rsidR="00D11748" w:rsidRPr="00DC791B">
              <w:rPr>
                <w:sz w:val="30"/>
                <w:szCs w:val="30"/>
              </w:rPr>
              <w:t>(</w:t>
            </w:r>
            <w:r w:rsidR="00A11705" w:rsidRPr="00DC791B">
              <w:rPr>
                <w:rFonts w:hint="cs"/>
                <w:sz w:val="30"/>
                <w:szCs w:val="30"/>
                <w:cs/>
              </w:rPr>
              <w:t>ช</w:t>
            </w:r>
            <w:r w:rsidR="00D11748" w:rsidRPr="00DC791B">
              <w:rPr>
                <w:rFonts w:hint="cs"/>
                <w:sz w:val="30"/>
                <w:szCs w:val="30"/>
                <w:cs/>
              </w:rPr>
              <w:t>)</w:t>
            </w:r>
            <w:r w:rsidR="00D11748" w:rsidRPr="00DC791B">
              <w:rPr>
                <w:sz w:val="30"/>
                <w:szCs w:val="30"/>
              </w:rPr>
              <w:t xml:space="preserve"> </w:t>
            </w:r>
            <w:r w:rsidR="00D11748" w:rsidRPr="00DC791B">
              <w:rPr>
                <w:rFonts w:hint="cs"/>
                <w:sz w:val="30"/>
                <w:szCs w:val="30"/>
                <w:cs/>
              </w:rPr>
              <w:t xml:space="preserve">และ </w:t>
            </w:r>
            <w:r w:rsidR="005D31D5" w:rsidRPr="00DC791B">
              <w:rPr>
                <w:sz w:val="30"/>
                <w:szCs w:val="30"/>
              </w:rPr>
              <w:t>7</w:t>
            </w:r>
          </w:p>
        </w:tc>
      </w:tr>
      <w:tr w:rsidR="000F4D6C" w:rsidRPr="00AE4D5B" w14:paraId="0D365E81" w14:textId="77777777" w:rsidTr="00632ADD">
        <w:tc>
          <w:tcPr>
            <w:tcW w:w="4698" w:type="dxa"/>
          </w:tcPr>
          <w:p w14:paraId="671ECFF7" w14:textId="77777777" w:rsidR="000F4D6C" w:rsidRPr="00AE4D5B" w:rsidRDefault="000F4D6C" w:rsidP="00632ADD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21" w:type="dxa"/>
          </w:tcPr>
          <w:p w14:paraId="241D258D" w14:textId="77777777" w:rsidR="000F4D6C" w:rsidRPr="00AE4D5B" w:rsidRDefault="000F4D6C" w:rsidP="00632ADD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ได้ตรวจสอบ</w:t>
            </w:r>
            <w:r w:rsidRPr="00AE4D5B">
              <w:rPr>
                <w:b/>
                <w:bCs/>
                <w:sz w:val="30"/>
                <w:szCs w:val="30"/>
                <w:cs/>
              </w:rPr>
              <w:t>เรื่อง</w:t>
            </w: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ดังกล่าวอย่างไร</w:t>
            </w:r>
          </w:p>
        </w:tc>
      </w:tr>
      <w:tr w:rsidR="000F4D6C" w:rsidRPr="00AE4D5B" w14:paraId="52BADF5D" w14:textId="77777777" w:rsidTr="00632ADD">
        <w:tc>
          <w:tcPr>
            <w:tcW w:w="4698" w:type="dxa"/>
          </w:tcPr>
          <w:p w14:paraId="5B7E573A" w14:textId="5FFF57A1" w:rsidR="000F4D6C" w:rsidRPr="00AE4D5B" w:rsidRDefault="007E7D3D" w:rsidP="00632AD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  <w:r w:rsidRPr="00AE4D5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เนื่องจากสินค้าของกลุ่มบริษัทและบริษัทเป็นสินค้าอุปโภคบริโภคที่มีอายุจำกัด และการจำหน่ายสินค้าและราคาขายขึ้นอยู่กับภาวการณ์แข่งขันของตลาด จึงอาจจะมีสินค้าคงเหลือบางรายการที่ไม่เคลื่อนไหวนาน ซึ่งส่งผลต่อ</w:t>
            </w:r>
            <w:r w:rsidR="00410CB5" w:rsidRPr="00E130CA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มูลค่า</w:t>
            </w:r>
            <w:r w:rsidRPr="00AE4D5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สินค้าคงเหลือของกลุ่มบริษัทและบริษัท</w:t>
            </w:r>
            <w:r w:rsidRPr="00A34B42">
              <w:rPr>
                <w:rFonts w:ascii="Angsana New" w:hAnsi="Angsana New" w:cs="Angsana New"/>
                <w:color w:val="FF0000"/>
                <w:spacing w:val="-8"/>
                <w:sz w:val="30"/>
                <w:szCs w:val="30"/>
                <w:cs/>
              </w:rPr>
              <w:t xml:space="preserve"> </w:t>
            </w:r>
            <w:r w:rsidR="00656335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เรื่อง</w:t>
            </w:r>
            <w:r w:rsidRPr="00AE4D5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ดังกล่าวเกี่ยวข้องกับการใช้ดุลยพินิจของผู้บริหาร ข้าพเจ้าจึงถือเป็นเรื่องสำคัญในการตรวจสอบของข้าพเจ้า</w:t>
            </w:r>
          </w:p>
        </w:tc>
        <w:tc>
          <w:tcPr>
            <w:tcW w:w="5121" w:type="dxa"/>
          </w:tcPr>
          <w:p w14:paraId="18E52337" w14:textId="77777777" w:rsidR="000F4D6C" w:rsidRPr="00AE4D5B" w:rsidRDefault="000F4D6C" w:rsidP="00632AD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</w:pPr>
            <w:r w:rsidRPr="00AE4D5B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2984B1F9" w14:textId="77CE9885" w:rsidR="000F4D6C" w:rsidRPr="00AE4D5B" w:rsidRDefault="000F4D6C" w:rsidP="003A23D8">
            <w:pPr>
              <w:pStyle w:val="ListParagraph"/>
              <w:numPr>
                <w:ilvl w:val="0"/>
                <w:numId w:val="2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b w:val="0"/>
                <w:bCs w:val="0"/>
                <w:i w:val="0"/>
                <w:iCs w:val="0"/>
                <w:spacing w:val="-6"/>
                <w:cs/>
              </w:rPr>
            </w:pPr>
            <w:r w:rsidRPr="00AE4D5B">
              <w:rPr>
                <w:b w:val="0"/>
                <w:bCs w:val="0"/>
                <w:i w:val="0"/>
                <w:iCs w:val="0"/>
                <w:spacing w:val="-6"/>
                <w:cs/>
              </w:rPr>
              <w:t xml:space="preserve">การสอบถามผู้บริหารเพื่อให้ได้มาซึ่งความเข้าใจเกี่ยวกับนโยบายในการพิจารณาประมาณการมูลค่าสุทธิที่จะได้รับของสินค้าคงเหลือและพิจารณาการปฏิบัติตามนโยบายดังกล่าว </w:t>
            </w:r>
          </w:p>
          <w:p w14:paraId="3A870A86" w14:textId="01E9C327" w:rsidR="00A34B42" w:rsidRPr="00E130CA" w:rsidRDefault="00A34B42" w:rsidP="00A34B42">
            <w:pPr>
              <w:pStyle w:val="ListParagraph"/>
              <w:numPr>
                <w:ilvl w:val="0"/>
                <w:numId w:val="2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b w:val="0"/>
                <w:bCs w:val="0"/>
                <w:i w:val="0"/>
                <w:iCs w:val="0"/>
                <w:spacing w:val="-6"/>
                <w:cs/>
              </w:rPr>
            </w:pPr>
            <w:r w:rsidRPr="00AE4D5B">
              <w:rPr>
                <w:b w:val="0"/>
                <w:bCs w:val="0"/>
                <w:i w:val="0"/>
                <w:iCs w:val="0"/>
                <w:spacing w:val="-6"/>
                <w:cs/>
              </w:rPr>
              <w:t>ประเมินการ</w:t>
            </w:r>
            <w:r w:rsidRPr="00E130CA">
              <w:rPr>
                <w:b w:val="0"/>
                <w:bCs w:val="0"/>
                <w:i w:val="0"/>
                <w:iCs w:val="0"/>
                <w:spacing w:val="-6"/>
                <w:cs/>
              </w:rPr>
              <w:t>ออกแบบ</w:t>
            </w:r>
            <w:r w:rsidRPr="00E130CA">
              <w:rPr>
                <w:rFonts w:hint="cs"/>
                <w:b w:val="0"/>
                <w:bCs w:val="0"/>
                <w:i w:val="0"/>
                <w:iCs w:val="0"/>
                <w:spacing w:val="-6"/>
                <w:cs/>
              </w:rPr>
              <w:t xml:space="preserve"> การนำไปปฏิบัติ</w:t>
            </w:r>
            <w:r w:rsidRPr="00E130CA">
              <w:rPr>
                <w:b w:val="0"/>
                <w:bCs w:val="0"/>
                <w:i w:val="0"/>
                <w:iCs w:val="0"/>
                <w:spacing w:val="-6"/>
                <w:cs/>
              </w:rPr>
              <w:t>และทดสอบความมีประสิทธิผลของระบบการควบคุมภายในที่เกี่ยวข้องกับ</w:t>
            </w:r>
            <w:r w:rsidRPr="00E130CA">
              <w:rPr>
                <w:b w:val="0"/>
                <w:bCs w:val="0"/>
                <w:i w:val="0"/>
                <w:iCs w:val="0"/>
                <w:spacing w:val="-6"/>
                <w:cs/>
              </w:rPr>
              <w:br/>
            </w:r>
            <w:r w:rsidRPr="00E130CA">
              <w:rPr>
                <w:rFonts w:hint="cs"/>
                <w:b w:val="0"/>
                <w:bCs w:val="0"/>
                <w:i w:val="0"/>
                <w:iCs w:val="0"/>
                <w:spacing w:val="-6"/>
                <w:cs/>
              </w:rPr>
              <w:t>การประมาณการ</w:t>
            </w:r>
            <w:r w:rsidRPr="00E130CA">
              <w:rPr>
                <w:b w:val="0"/>
                <w:bCs w:val="0"/>
                <w:i w:val="0"/>
                <w:iCs w:val="0"/>
                <w:spacing w:val="-6"/>
                <w:cs/>
              </w:rPr>
              <w:t>มูลค่าสุทธิที่จะได้รับของสินค้าคงเหลือและเข้าร่วมสังเกตการณ์การตรวจนับของสินค้าคงเหลือ</w:t>
            </w:r>
            <w:r w:rsidRPr="00E130CA">
              <w:rPr>
                <w:rFonts w:hint="cs"/>
                <w:b w:val="0"/>
                <w:bCs w:val="0"/>
                <w:i w:val="0"/>
                <w:iCs w:val="0"/>
                <w:spacing w:val="-6"/>
                <w:cs/>
              </w:rPr>
              <w:t>รวมถึงสภาพของสินค้าคงเหลือ</w:t>
            </w:r>
            <w:r w:rsidRPr="00E130CA" w:rsidDel="00234A46">
              <w:rPr>
                <w:b w:val="0"/>
                <w:bCs w:val="0"/>
                <w:i w:val="0"/>
                <w:iCs w:val="0"/>
                <w:spacing w:val="-6"/>
                <w:cs/>
              </w:rPr>
              <w:t xml:space="preserve"> </w:t>
            </w:r>
          </w:p>
          <w:p w14:paraId="6F608482" w14:textId="40E54BCA" w:rsidR="007E7D3D" w:rsidRPr="00E130CA" w:rsidRDefault="000F4D6C" w:rsidP="003A23D8">
            <w:pPr>
              <w:pStyle w:val="ListParagraph"/>
              <w:numPr>
                <w:ilvl w:val="0"/>
                <w:numId w:val="2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b w:val="0"/>
                <w:bCs w:val="0"/>
                <w:i w:val="0"/>
                <w:iCs w:val="0"/>
                <w:spacing w:val="-6"/>
                <w:cs/>
              </w:rPr>
            </w:pPr>
            <w:r w:rsidRPr="00E130CA">
              <w:rPr>
                <w:rFonts w:eastAsia="Calibri"/>
                <w:b w:val="0"/>
                <w:bCs w:val="0"/>
                <w:i w:val="0"/>
                <w:iCs w:val="0"/>
                <w:spacing w:val="-6"/>
                <w:cs/>
              </w:rPr>
              <w:t>สุ่มทดสอบ</w:t>
            </w:r>
            <w:r w:rsidR="00465BC6" w:rsidRPr="00E130CA">
              <w:rPr>
                <w:rFonts w:eastAsia="Calibri" w:hint="cs"/>
                <w:b w:val="0"/>
                <w:bCs w:val="0"/>
                <w:i w:val="0"/>
                <w:iCs w:val="0"/>
                <w:spacing w:val="-6"/>
                <w:cs/>
              </w:rPr>
              <w:t>รายงาน</w:t>
            </w:r>
            <w:r w:rsidRPr="00E130CA">
              <w:rPr>
                <w:rFonts w:eastAsia="Calibri"/>
                <w:b w:val="0"/>
                <w:bCs w:val="0"/>
                <w:i w:val="0"/>
                <w:iCs w:val="0"/>
                <w:spacing w:val="-6"/>
                <w:cs/>
              </w:rPr>
              <w:t>อายุสินค้าคงเหลือและสุ่มทดสอบกับเอกสารที่เกี่ยวข้องว่าสินค้าคงเหลือถูกจัดประเภทไว้ในช่วงอายุที่เหมาะสมหรือไม่</w:t>
            </w:r>
          </w:p>
          <w:p w14:paraId="44A956D7" w14:textId="77777777" w:rsidR="00CC5F7F" w:rsidRPr="00CC5F7F" w:rsidRDefault="007E7D3D" w:rsidP="003A23D8">
            <w:pPr>
              <w:pStyle w:val="ListParagraph"/>
              <w:numPr>
                <w:ilvl w:val="0"/>
                <w:numId w:val="2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b w:val="0"/>
                <w:bCs w:val="0"/>
                <w:i w:val="0"/>
                <w:iCs w:val="0"/>
                <w:spacing w:val="-6"/>
              </w:rPr>
            </w:pPr>
            <w:r w:rsidRPr="00E130CA">
              <w:rPr>
                <w:b w:val="0"/>
                <w:bCs w:val="0"/>
                <w:i w:val="0"/>
                <w:iCs w:val="0"/>
                <w:spacing w:val="-6"/>
                <w:cs/>
              </w:rPr>
              <w:t>ประเมิน</w:t>
            </w:r>
            <w:r w:rsidRPr="00E130CA">
              <w:rPr>
                <w:rFonts w:eastAsia="Calibri"/>
                <w:b w:val="0"/>
                <w:bCs w:val="0"/>
                <w:i w:val="0"/>
                <w:iCs w:val="0"/>
                <w:spacing w:val="-6"/>
                <w:cs/>
              </w:rPr>
              <w:t>ความสมเหตุสมผลของประมาณการมูลค่า</w:t>
            </w:r>
            <w:r w:rsidR="00465BC6" w:rsidRPr="00E130CA">
              <w:rPr>
                <w:rFonts w:eastAsia="Calibri" w:hint="cs"/>
                <w:b w:val="0"/>
                <w:bCs w:val="0"/>
                <w:i w:val="0"/>
                <w:iCs w:val="0"/>
                <w:spacing w:val="-6"/>
                <w:cs/>
              </w:rPr>
              <w:t>สุทธิ</w:t>
            </w:r>
            <w:r w:rsidR="00465BC6" w:rsidRPr="00E130CA">
              <w:rPr>
                <w:rFonts w:eastAsia="Calibri"/>
                <w:b w:val="0"/>
                <w:bCs w:val="0"/>
                <w:i w:val="0"/>
                <w:iCs w:val="0"/>
                <w:spacing w:val="-6"/>
                <w:cs/>
              </w:rPr>
              <w:br/>
            </w:r>
            <w:r w:rsidRPr="00E130CA">
              <w:rPr>
                <w:rFonts w:eastAsia="Calibri"/>
                <w:b w:val="0"/>
                <w:bCs w:val="0"/>
                <w:i w:val="0"/>
                <w:iCs w:val="0"/>
                <w:spacing w:val="-6"/>
                <w:cs/>
              </w:rPr>
              <w:t>ที่คาดว่าจะได้รับจากสินค้าล้าสมัยโดยตั้งข้อสงสัยเกี่ยวกับข้อสมมติที่ใช้ ประเภทของสินค้า โดย</w:t>
            </w:r>
            <w:r w:rsidR="00465BC6" w:rsidRPr="00E130CA">
              <w:rPr>
                <w:rFonts w:eastAsia="Calibri" w:hint="cs"/>
                <w:b w:val="0"/>
                <w:bCs w:val="0"/>
                <w:i w:val="0"/>
                <w:iCs w:val="0"/>
                <w:spacing w:val="-6"/>
                <w:cs/>
              </w:rPr>
              <w:t>พิจารณา</w:t>
            </w:r>
            <w:r w:rsidRPr="00E130CA">
              <w:rPr>
                <w:rFonts w:eastAsia="Calibri"/>
                <w:b w:val="0"/>
                <w:bCs w:val="0"/>
                <w:i w:val="0"/>
                <w:iCs w:val="0"/>
                <w:spacing w:val="-6"/>
                <w:cs/>
              </w:rPr>
              <w:t>ข้อมูล</w:t>
            </w:r>
            <w:r w:rsidRPr="00AE4D5B">
              <w:rPr>
                <w:rFonts w:eastAsia="Calibri"/>
                <w:b w:val="0"/>
                <w:bCs w:val="0"/>
                <w:i w:val="0"/>
                <w:iCs w:val="0"/>
                <w:spacing w:val="-6"/>
                <w:cs/>
              </w:rPr>
              <w:t>จากประสบการณ์ในอดีต ตลอดจนทดสอบการ</w:t>
            </w:r>
            <w:r w:rsidRPr="00AE4D5B">
              <w:rPr>
                <w:b w:val="0"/>
                <w:bCs w:val="0"/>
                <w:i w:val="0"/>
                <w:iCs w:val="0"/>
                <w:spacing w:val="-6"/>
                <w:cs/>
              </w:rPr>
              <w:t>คำนวณ</w:t>
            </w:r>
          </w:p>
          <w:p w14:paraId="7EE50A22" w14:textId="021189B6" w:rsidR="007E7D3D" w:rsidRPr="00CC5F7F" w:rsidRDefault="00CC5F7F" w:rsidP="00CC5F7F">
            <w:pPr>
              <w:pStyle w:val="ListParagraph"/>
              <w:numPr>
                <w:ilvl w:val="0"/>
                <w:numId w:val="2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b w:val="0"/>
                <w:bCs w:val="0"/>
                <w:i w:val="0"/>
                <w:iCs w:val="0"/>
                <w:spacing w:val="-6"/>
                <w:cs/>
              </w:rPr>
            </w:pPr>
            <w:r w:rsidRPr="00AE4D5B">
              <w:rPr>
                <w:b w:val="0"/>
                <w:bCs w:val="0"/>
                <w:i w:val="0"/>
                <w:iCs w:val="0"/>
                <w:spacing w:val="-6"/>
                <w:cs/>
              </w:rPr>
              <w:t>ทดสอบการคำนวณมูลค่าของสินค้าคงเหลือ โดยการเปรียบเทียบต้นทุนของสินค้าคงเหลือกับราคาที่คาดว่าจะขายได้</w:t>
            </w:r>
            <w:r w:rsidRPr="00AE4D5B">
              <w:rPr>
                <w:rFonts w:hint="cs"/>
                <w:b w:val="0"/>
                <w:bCs w:val="0"/>
                <w:i w:val="0"/>
                <w:iCs w:val="0"/>
                <w:spacing w:val="-6"/>
                <w:cs/>
              </w:rPr>
              <w:t>หักค่าใช้จ่ายที่เกี่ยวข้องกับการขาย</w:t>
            </w:r>
            <w:r w:rsidRPr="00AE4D5B">
              <w:rPr>
                <w:b w:val="0"/>
                <w:bCs w:val="0"/>
                <w:i w:val="0"/>
                <w:iCs w:val="0"/>
                <w:spacing w:val="-6"/>
                <w:cs/>
              </w:rPr>
              <w:t xml:space="preserve"> ตลอดจนสุ่มทดสอบกับเอกสารที่เกี่ยวข้อง</w:t>
            </w:r>
            <w:r w:rsidRPr="00AE4D5B">
              <w:rPr>
                <w:rFonts w:hint="cs"/>
                <w:b w:val="0"/>
                <w:bCs w:val="0"/>
                <w:i w:val="0"/>
                <w:iCs w:val="0"/>
                <w:spacing w:val="-6"/>
                <w:cs/>
              </w:rPr>
              <w:t>และ</w:t>
            </w:r>
          </w:p>
          <w:p w14:paraId="58230670" w14:textId="11652E7F" w:rsidR="007D573E" w:rsidRPr="00CC5F7F" w:rsidRDefault="000F4D6C" w:rsidP="007D573E">
            <w:pPr>
              <w:pStyle w:val="ListParagraph"/>
              <w:numPr>
                <w:ilvl w:val="0"/>
                <w:numId w:val="2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spacing w:val="-6"/>
                <w:cs/>
              </w:rPr>
            </w:pPr>
            <w:r w:rsidRPr="00AE4D5B">
              <w:rPr>
                <w:rFonts w:hint="cs"/>
                <w:b w:val="0"/>
                <w:bCs w:val="0"/>
                <w:i w:val="0"/>
                <w:iCs w:val="0"/>
                <w:spacing w:val="-6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B56CCB4" w14:textId="77777777" w:rsidR="00E35146" w:rsidRDefault="00E35146">
      <w:r>
        <w:br w:type="page"/>
      </w:r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5121"/>
      </w:tblGrid>
      <w:tr w:rsidR="000F4D6C" w:rsidRPr="00AE4D5B" w14:paraId="718570F9" w14:textId="77777777" w:rsidTr="00632ADD">
        <w:tc>
          <w:tcPr>
            <w:tcW w:w="9819" w:type="dxa"/>
            <w:gridSpan w:val="2"/>
          </w:tcPr>
          <w:p w14:paraId="2707CE63" w14:textId="14DE9DC2" w:rsidR="000F4D6C" w:rsidRPr="005E659F" w:rsidRDefault="007E7D3D" w:rsidP="00632ADD">
            <w:pPr>
              <w:rPr>
                <w:b/>
                <w:bCs/>
                <w:sz w:val="30"/>
                <w:szCs w:val="30"/>
              </w:rPr>
            </w:pPr>
            <w:r w:rsidRPr="005E659F">
              <w:rPr>
                <w:rFonts w:hint="cs"/>
                <w:b/>
                <w:bCs/>
                <w:sz w:val="30"/>
                <w:szCs w:val="30"/>
                <w:cs/>
              </w:rPr>
              <w:lastRenderedPageBreak/>
              <w:t>ส่วนลดการค้า</w:t>
            </w:r>
            <w:r w:rsidR="000F4D6C" w:rsidRPr="005E659F">
              <w:rPr>
                <w:b/>
                <w:bCs/>
                <w:sz w:val="30"/>
                <w:szCs w:val="30"/>
                <w:cs/>
              </w:rPr>
              <w:t>ค้างจ่าย</w:t>
            </w:r>
          </w:p>
        </w:tc>
      </w:tr>
      <w:tr w:rsidR="000F4D6C" w:rsidRPr="00AE4D5B" w14:paraId="25AEB403" w14:textId="77777777" w:rsidTr="00632ADD">
        <w:trPr>
          <w:trHeight w:val="469"/>
        </w:trPr>
        <w:tc>
          <w:tcPr>
            <w:tcW w:w="9819" w:type="dxa"/>
            <w:gridSpan w:val="2"/>
          </w:tcPr>
          <w:p w14:paraId="274BE576" w14:textId="7D93A0B6" w:rsidR="000F4D6C" w:rsidRPr="00AE4D5B" w:rsidRDefault="000F4D6C" w:rsidP="00E86BCA">
            <w:pPr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อ้างถึงหมายเหตุ</w:t>
            </w:r>
            <w:r w:rsidRPr="00AE4D5B">
              <w:rPr>
                <w:rFonts w:hint="cs"/>
                <w:sz w:val="30"/>
                <w:szCs w:val="30"/>
                <w:cs/>
              </w:rPr>
              <w:t>ประกอบงบ</w:t>
            </w:r>
            <w:r w:rsidRPr="00DC791B">
              <w:rPr>
                <w:rFonts w:hint="cs"/>
                <w:sz w:val="30"/>
                <w:szCs w:val="30"/>
                <w:cs/>
              </w:rPr>
              <w:t xml:space="preserve">การเงินข้อ </w:t>
            </w:r>
            <w:r w:rsidR="00D140F4" w:rsidRPr="00DC791B">
              <w:rPr>
                <w:sz w:val="30"/>
                <w:szCs w:val="30"/>
              </w:rPr>
              <w:t>3</w:t>
            </w:r>
            <w:r w:rsidR="00F85DFE" w:rsidRPr="00DC791B">
              <w:rPr>
                <w:rFonts w:hint="cs"/>
                <w:sz w:val="30"/>
                <w:szCs w:val="30"/>
                <w:cs/>
              </w:rPr>
              <w:t>(</w:t>
            </w:r>
            <w:r w:rsidR="005E659F" w:rsidRPr="00DC791B">
              <w:rPr>
                <w:rFonts w:hint="cs"/>
                <w:sz w:val="30"/>
                <w:szCs w:val="30"/>
                <w:cs/>
              </w:rPr>
              <w:t>ด</w:t>
            </w:r>
            <w:r w:rsidR="00F85DFE" w:rsidRPr="00DC791B">
              <w:rPr>
                <w:rFonts w:hint="cs"/>
                <w:sz w:val="30"/>
                <w:szCs w:val="30"/>
                <w:cs/>
              </w:rPr>
              <w:t>)</w:t>
            </w:r>
            <w:r w:rsidR="005D08C3" w:rsidRPr="00DC791B">
              <w:rPr>
                <w:sz w:val="30"/>
                <w:szCs w:val="30"/>
              </w:rPr>
              <w:t xml:space="preserve"> </w:t>
            </w:r>
            <w:r w:rsidR="005D08C3" w:rsidRPr="00DC791B">
              <w:rPr>
                <w:rFonts w:hint="cs"/>
                <w:sz w:val="30"/>
                <w:szCs w:val="30"/>
                <w:cs/>
              </w:rPr>
              <w:t xml:space="preserve">และ </w:t>
            </w:r>
            <w:r w:rsidR="00B176C5" w:rsidRPr="00DC791B">
              <w:rPr>
                <w:sz w:val="30"/>
                <w:szCs w:val="30"/>
              </w:rPr>
              <w:t>1</w:t>
            </w:r>
            <w:r w:rsidR="00D140F4" w:rsidRPr="00DC791B">
              <w:rPr>
                <w:sz w:val="30"/>
                <w:szCs w:val="30"/>
              </w:rPr>
              <w:t>6</w:t>
            </w:r>
          </w:p>
        </w:tc>
      </w:tr>
      <w:tr w:rsidR="000F4D6C" w:rsidRPr="00AE4D5B" w14:paraId="253374BA" w14:textId="77777777" w:rsidTr="00632ADD">
        <w:tc>
          <w:tcPr>
            <w:tcW w:w="4698" w:type="dxa"/>
          </w:tcPr>
          <w:p w14:paraId="3A3CB041" w14:textId="77777777" w:rsidR="000F4D6C" w:rsidRPr="00AE4D5B" w:rsidRDefault="000F4D6C" w:rsidP="00632ADD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21" w:type="dxa"/>
          </w:tcPr>
          <w:p w14:paraId="45428D4C" w14:textId="77777777" w:rsidR="000F4D6C" w:rsidRPr="00AE4D5B" w:rsidRDefault="000F4D6C" w:rsidP="00632ADD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ได้ตรวจสอบ</w:t>
            </w:r>
            <w:r w:rsidRPr="00AE4D5B">
              <w:rPr>
                <w:b/>
                <w:bCs/>
                <w:sz w:val="30"/>
                <w:szCs w:val="30"/>
                <w:cs/>
              </w:rPr>
              <w:t>เรื่อง</w:t>
            </w: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ดังกล่าวอย่างไร</w:t>
            </w:r>
          </w:p>
        </w:tc>
      </w:tr>
      <w:tr w:rsidR="000F4D6C" w:rsidRPr="00AE4D5B" w14:paraId="39516419" w14:textId="77777777" w:rsidTr="00632ADD">
        <w:tc>
          <w:tcPr>
            <w:tcW w:w="4698" w:type="dxa"/>
          </w:tcPr>
          <w:p w14:paraId="2DA70208" w14:textId="63F0F9DE" w:rsidR="00EF46E6" w:rsidRPr="00AE4D5B" w:rsidRDefault="00EF46E6" w:rsidP="00EF46E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  <w:r w:rsidRPr="00AE4D5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เนื่องจาก</w:t>
            </w:r>
            <w:r w:rsidRPr="00AE4D5B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ตลาด</w:t>
            </w:r>
            <w:r w:rsidRPr="00AE4D5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เครื่องดื่ม</w:t>
            </w:r>
            <w:r w:rsidRPr="00AE4D5B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ให้พลังงาน</w:t>
            </w:r>
            <w:r w:rsidRPr="00AE4D5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และ</w:t>
            </w:r>
            <w:r w:rsidRPr="00AE4D5B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ผลิตภัณฑ์</w:t>
            </w:r>
            <w:r w:rsidR="00AA256F" w:rsidRPr="00AE4D5B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ของใช้</w:t>
            </w:r>
            <w:r w:rsidRPr="00AE4D5B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ส่วนบุคคล</w:t>
            </w:r>
            <w:r w:rsidRPr="00AE4D5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มีการแข่งขันสูง</w:t>
            </w:r>
            <w:r w:rsidRPr="00AE4D5B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 xml:space="preserve"> ทำให้กลุ่มบริษัท</w:t>
            </w:r>
            <w:r w:rsidRPr="00AE4D5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และบริษัท</w:t>
            </w:r>
            <w:r w:rsidRPr="00AE4D5B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 xml:space="preserve">ต้องใช้นโยบายการส่งเสริมการขายในหลากหลายรูปแบบกับลูกค้ากลุ่มต่าง ๆ เช่น </w:t>
            </w:r>
            <w:r w:rsidRPr="00AE4D5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กลุ่มลูกค้าแบบดั้งเดิม</w:t>
            </w:r>
            <w:r w:rsidRPr="00AE4D5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  <w:t xml:space="preserve"> </w:t>
            </w:r>
            <w:r w:rsidRPr="00AE4D5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กลุ่มลูกค้าสมัยใหม่</w:t>
            </w:r>
            <w:r w:rsidRPr="00AE4D5B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 xml:space="preserve"> และกลุ่มลูกค้าที่เป็นผู้บริโภคขั้นสุดท้าย ดังนั้นความครบถ้วนของการตั้ง</w:t>
            </w:r>
            <w:r w:rsidR="007E7D3D" w:rsidRPr="00AE4D5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ส่วนลดการค้า</w:t>
            </w:r>
            <w:r w:rsidRPr="00AE4D5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ค้างจ่าย</w:t>
            </w:r>
            <w:r w:rsidR="00D14D57" w:rsidRPr="00AE4D5B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ซึ่ง</w:t>
            </w:r>
            <w:r w:rsidR="007E7D3D" w:rsidRPr="00AE4D5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มีความหลากหลายของรูปแบบของนโยบายการส่งเสริมการขาย</w:t>
            </w:r>
            <w:r w:rsidRPr="00AE4D5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จึงถือเป็นเรื่องสำคัญในการตรวจสอบของข้าพเจ้า</w:t>
            </w:r>
          </w:p>
          <w:p w14:paraId="4028F0AF" w14:textId="77777777" w:rsidR="000F4D6C" w:rsidRPr="00AE4D5B" w:rsidRDefault="000F4D6C" w:rsidP="00632AD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  <w:r w:rsidRPr="00AE4D5B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121" w:type="dxa"/>
          </w:tcPr>
          <w:p w14:paraId="7DA62F2E" w14:textId="77777777" w:rsidR="000F4D6C" w:rsidRPr="00AE4D5B" w:rsidRDefault="000F4D6C" w:rsidP="00632ADD">
            <w:pPr>
              <w:ind w:left="342" w:hanging="270"/>
              <w:jc w:val="thaiDistribute"/>
              <w:rPr>
                <w:spacing w:val="-8"/>
                <w:sz w:val="30"/>
                <w:szCs w:val="30"/>
              </w:rPr>
            </w:pPr>
            <w:r w:rsidRPr="00AE4D5B">
              <w:rPr>
                <w:spacing w:val="-8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1FCAD78D" w14:textId="5B9FE098" w:rsidR="00893B5C" w:rsidRPr="00AE4D5B" w:rsidRDefault="00893B5C" w:rsidP="003A23D8">
            <w:pPr>
              <w:pStyle w:val="Default"/>
              <w:numPr>
                <w:ilvl w:val="0"/>
                <w:numId w:val="21"/>
              </w:numPr>
              <w:spacing w:line="240" w:lineRule="atLeast"/>
              <w:ind w:left="342" w:hanging="270"/>
              <w:jc w:val="thaiDistribute"/>
              <w:rPr>
                <w:rFonts w:ascii="Angsana New" w:eastAsia="Arial" w:hAnsi="Angsana New"/>
                <w:color w:val="auto"/>
                <w:sz w:val="30"/>
                <w:szCs w:val="30"/>
              </w:rPr>
            </w:pPr>
            <w:r w:rsidRPr="00AE4D5B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สอบถามผู้บริหา</w:t>
            </w:r>
            <w:r w:rsidRPr="00AE4D5B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ร</w:t>
            </w:r>
            <w:r w:rsidRPr="00AE4D5B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เพื่อให้ได้มาซึ่งความเข้าใจเกี่ยวกับ</w:t>
            </w:r>
            <w:r w:rsidRPr="00AE4D5B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รูปแบบและเงื่อนไขของ</w:t>
            </w:r>
            <w:r w:rsidR="007E7D3D" w:rsidRPr="00AE4D5B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 xml:space="preserve">ส่วนลดการค้า </w:t>
            </w:r>
            <w:r w:rsidR="007E521E" w:rsidRPr="00AE4D5B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รวมถึง</w:t>
            </w:r>
            <w:r w:rsidR="007E521E" w:rsidRPr="00AE4D5B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นโยบายในการตั้ง</w:t>
            </w:r>
            <w:r w:rsidR="007E7D3D" w:rsidRPr="00AE4D5B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ส่วนลดการค้า</w:t>
            </w:r>
            <w:r w:rsidR="007E521E" w:rsidRPr="00AE4D5B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ค้างจ่าย</w:t>
            </w:r>
            <w:r w:rsidR="007E521E" w:rsidRPr="00AE4D5B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 xml:space="preserve"> และพิจารณาการปฏิบัติตามนโยบายดังกล่าว</w:t>
            </w:r>
          </w:p>
          <w:p w14:paraId="4CF70E9F" w14:textId="0B5B18A8" w:rsidR="000F4D6C" w:rsidRPr="00AE4D5B" w:rsidRDefault="007E521E" w:rsidP="003A23D8">
            <w:pPr>
              <w:pStyle w:val="Default"/>
              <w:numPr>
                <w:ilvl w:val="0"/>
                <w:numId w:val="21"/>
              </w:numPr>
              <w:spacing w:line="240" w:lineRule="atLeast"/>
              <w:ind w:left="342" w:hanging="270"/>
              <w:jc w:val="thaiDistribute"/>
              <w:rPr>
                <w:rFonts w:ascii="Angsana New" w:eastAsia="Arial" w:hAnsi="Angsana New"/>
                <w:color w:val="auto"/>
                <w:sz w:val="30"/>
                <w:szCs w:val="30"/>
              </w:rPr>
            </w:pPr>
            <w:r w:rsidRPr="00AE4D5B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ป</w:t>
            </w:r>
            <w:r w:rsidR="000F4D6C" w:rsidRPr="00AE4D5B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ระเมินการ</w:t>
            </w:r>
            <w:r w:rsidR="000F4D6C" w:rsidRPr="00E130CA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ออกแบบ</w:t>
            </w:r>
            <w:r w:rsidR="00A34B42" w:rsidRPr="00E130CA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 xml:space="preserve"> </w:t>
            </w:r>
            <w:r w:rsidR="00A34B42" w:rsidRPr="00E130CA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  <w:lang w:val="th-TH"/>
              </w:rPr>
              <w:t>การนำไปปฏิบัติ</w:t>
            </w:r>
            <w:r w:rsidR="000F4D6C" w:rsidRPr="00E130CA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และ</w:t>
            </w:r>
            <w:r w:rsidR="000F4D6C" w:rsidRPr="00AE4D5B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ทดสอบความมีประสิทธิผลของระบบการควบคุมภายในที่เกี่ยวข้องกับ</w:t>
            </w:r>
            <w:r w:rsidR="000F4D6C" w:rsidRPr="00AE4D5B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กระบวนการขายและ</w:t>
            </w:r>
            <w:r w:rsidR="007E7D3D" w:rsidRPr="00AE4D5B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ส่วนลดการค้า</w:t>
            </w:r>
            <w:r w:rsidR="000F4D6C" w:rsidRPr="00AE4D5B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ค้างจ่าย</w:t>
            </w:r>
          </w:p>
          <w:p w14:paraId="1121E443" w14:textId="1A0D7C95" w:rsidR="00186887" w:rsidRPr="00AE4D5B" w:rsidRDefault="00D57F4A" w:rsidP="003A23D8">
            <w:pPr>
              <w:pStyle w:val="Default"/>
              <w:numPr>
                <w:ilvl w:val="0"/>
                <w:numId w:val="21"/>
              </w:numPr>
              <w:spacing w:line="240" w:lineRule="atLeast"/>
              <w:ind w:left="342" w:hanging="270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สุ่ม</w:t>
            </w:r>
            <w:r w:rsidRPr="00AE4D5B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ทด</w:t>
            </w:r>
            <w:r w:rsidRPr="00AE4D5B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สอบ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ส่วนลดการค้า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ค้างจ่าย</w:t>
            </w:r>
            <w:r w:rsidRPr="00AE4D5B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 xml:space="preserve"> ณ วันสิ้นงวดกับเอกสา</w:t>
            </w:r>
            <w:r w:rsidR="00186887" w:rsidRPr="00AE4D5B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ร</w:t>
            </w:r>
            <w:r w:rsidRPr="00AE4D5B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ที่เกี่ยวข้อง และการจ่ายเงินในช่วงภายหลังวันสิ้นงว</w:t>
            </w:r>
            <w:r w:rsidR="00896BAD" w:rsidRPr="00AE4D5B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ด</w:t>
            </w:r>
            <w:r w:rsidR="00186887" w:rsidRPr="00AE4D5B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ตลอด</w:t>
            </w:r>
          </w:p>
          <w:p w14:paraId="06D2A282" w14:textId="21572B6F" w:rsidR="00D57F4A" w:rsidRPr="00AE4D5B" w:rsidRDefault="00D57F4A" w:rsidP="005605CE">
            <w:pPr>
              <w:pStyle w:val="Default"/>
              <w:spacing w:line="240" w:lineRule="atLeast"/>
              <w:ind w:left="342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จน</w:t>
            </w:r>
            <w:r w:rsidRPr="00AE4D5B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ทดสอบการคำนวณส่วนลดการค้า</w:t>
            </w:r>
          </w:p>
          <w:p w14:paraId="59B11A9C" w14:textId="77777777" w:rsidR="00D57F4A" w:rsidRPr="00AE4D5B" w:rsidRDefault="00D57F4A" w:rsidP="003A23D8">
            <w:pPr>
              <w:pStyle w:val="Default"/>
              <w:numPr>
                <w:ilvl w:val="0"/>
                <w:numId w:val="21"/>
              </w:numPr>
              <w:spacing w:line="240" w:lineRule="atLeast"/>
              <w:ind w:left="342" w:hanging="270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สุ่มทดสอบความครบถ้วนของส่วนลดการค้าค้างจ่ายกับส่วนลดการค้าที่ได้รับอนุมัติที่คงค้างอยู่ ณ วันสิ้นงวด</w:t>
            </w:r>
          </w:p>
          <w:p w14:paraId="7A56B426" w14:textId="77777777" w:rsidR="00D57F4A" w:rsidRPr="00AE4D5B" w:rsidRDefault="00D57F4A" w:rsidP="003A23D8">
            <w:pPr>
              <w:pStyle w:val="Default"/>
              <w:numPr>
                <w:ilvl w:val="0"/>
                <w:numId w:val="21"/>
              </w:numPr>
              <w:spacing w:line="240" w:lineRule="atLeast"/>
              <w:ind w:left="342" w:hanging="270"/>
              <w:rPr>
                <w:rFonts w:asciiTheme="majorBidi" w:eastAsia="Arial" w:hAnsiTheme="majorBidi" w:cstheme="majorBidi"/>
                <w:color w:val="auto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สุ่ม</w:t>
            </w:r>
            <w:r w:rsidRPr="00AE4D5B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ทด</w:t>
            </w:r>
            <w:r w:rsidRPr="00AE4D5B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สอบ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ส่วนลดการค้า</w:t>
            </w:r>
            <w:r w:rsidRPr="00AE4D5B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 xml:space="preserve">ที่เกิดขึ้นในระหว่างปีกับเอกสารที่เกี่ยวข้อง </w:t>
            </w:r>
          </w:p>
          <w:p w14:paraId="6B4A2211" w14:textId="276E64AF" w:rsidR="00D57F4A" w:rsidRPr="00AE4D5B" w:rsidRDefault="00D57F4A" w:rsidP="003A23D8">
            <w:pPr>
              <w:pStyle w:val="Default"/>
              <w:numPr>
                <w:ilvl w:val="0"/>
                <w:numId w:val="21"/>
              </w:numPr>
              <w:spacing w:line="240" w:lineRule="atLeast"/>
              <w:ind w:left="342" w:hanging="270"/>
              <w:jc w:val="thaiDistribute"/>
              <w:rPr>
                <w:rFonts w:asciiTheme="majorBidi" w:eastAsia="Arial" w:hAnsiTheme="majorBidi" w:cstheme="majorBidi"/>
                <w:color w:val="auto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สุ่ม</w:t>
            </w:r>
            <w:r w:rsidRPr="00AE4D5B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ทด</w:t>
            </w:r>
            <w:r w:rsidRPr="00AE4D5B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สอบ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ส่วนลดการค้า</w:t>
            </w:r>
            <w:r w:rsidRPr="00AE4D5B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ที่เกิดขึ้นในช่วงภายหลังวันสิ้นงวดกับเอกสารที่เกี่ยวข้อง</w:t>
            </w:r>
            <w:r w:rsidR="00FC4410" w:rsidRPr="00AE4D5B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และ</w:t>
            </w:r>
          </w:p>
          <w:p w14:paraId="18420F4B" w14:textId="1609E794" w:rsidR="000F4D6C" w:rsidRPr="00AE4D5B" w:rsidRDefault="00D57F4A" w:rsidP="003A23D8">
            <w:pPr>
              <w:pStyle w:val="Default"/>
              <w:numPr>
                <w:ilvl w:val="0"/>
                <w:numId w:val="21"/>
              </w:numPr>
              <w:spacing w:line="240" w:lineRule="atLeast"/>
              <w:ind w:left="342" w:hanging="270"/>
              <w:jc w:val="thaiDistribute"/>
              <w:rPr>
                <w:rFonts w:ascii="Angsana New" w:eastAsia="Arial" w:hAnsi="Angsana New"/>
                <w:color w:val="auto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0C540F61" w14:textId="77777777" w:rsidR="000F4D6C" w:rsidRPr="00AE4D5B" w:rsidRDefault="000F4D6C" w:rsidP="000F4D6C">
      <w:pPr>
        <w:autoSpaceDE w:val="0"/>
        <w:autoSpaceDN w:val="0"/>
        <w:adjustRightInd w:val="0"/>
        <w:jc w:val="thaiDistribute"/>
        <w:rPr>
          <w:rFonts w:eastAsia="Calibri"/>
          <w:sz w:val="30"/>
          <w:szCs w:val="30"/>
        </w:rPr>
      </w:pPr>
    </w:p>
    <w:p w14:paraId="247AAF99" w14:textId="77777777" w:rsidR="00206CC9" w:rsidRPr="00AE4D5B" w:rsidRDefault="00206CC9" w:rsidP="00206CC9">
      <w:pPr>
        <w:jc w:val="thaiDistribute"/>
        <w:rPr>
          <w:i/>
          <w:iCs/>
          <w:sz w:val="30"/>
          <w:szCs w:val="30"/>
        </w:rPr>
      </w:pPr>
      <w:r w:rsidRPr="00AE4D5B">
        <w:rPr>
          <w:rFonts w:eastAsia="Calibri"/>
          <w:i/>
          <w:iCs/>
          <w:sz w:val="30"/>
          <w:szCs w:val="30"/>
          <w:cs/>
        </w:rPr>
        <w:t>ข้อมูล</w:t>
      </w:r>
      <w:r w:rsidRPr="00AE4D5B">
        <w:rPr>
          <w:i/>
          <w:iCs/>
          <w:sz w:val="30"/>
          <w:szCs w:val="30"/>
          <w:cs/>
        </w:rPr>
        <w:t xml:space="preserve">อื่น </w:t>
      </w:r>
    </w:p>
    <w:p w14:paraId="11AF4572" w14:textId="77777777" w:rsidR="00206CC9" w:rsidRPr="00AE4D5B" w:rsidRDefault="00206CC9" w:rsidP="00206CC9">
      <w:pPr>
        <w:jc w:val="thaiDistribute"/>
        <w:rPr>
          <w:i/>
          <w:iCs/>
          <w:sz w:val="30"/>
          <w:szCs w:val="30"/>
        </w:rPr>
      </w:pPr>
    </w:p>
    <w:p w14:paraId="0C07D71F" w14:textId="77777777" w:rsidR="00206CC9" w:rsidRPr="00AE4D5B" w:rsidRDefault="00206CC9" w:rsidP="00206CC9">
      <w:pPr>
        <w:jc w:val="thaiDistribute"/>
        <w:rPr>
          <w:rFonts w:eastAsiaTheme="minorHAnsi"/>
          <w:sz w:val="30"/>
          <w:szCs w:val="30"/>
        </w:rPr>
      </w:pPr>
      <w:r w:rsidRPr="00AE4D5B">
        <w:rPr>
          <w:sz w:val="30"/>
          <w:szCs w:val="30"/>
          <w:cs/>
        </w:rPr>
        <w:t>ผู้บริหาร</w:t>
      </w:r>
      <w:r w:rsidRPr="00AE4D5B">
        <w:rPr>
          <w:rFonts w:eastAsiaTheme="minorHAnsi"/>
          <w:sz w:val="30"/>
          <w:szCs w:val="30"/>
          <w:cs/>
        </w:rPr>
        <w:t>เป็นผู้รับผิดชอบต่อข้อมูลอื่น</w:t>
      </w:r>
      <w:r w:rsidRPr="00AE4D5B">
        <w:rPr>
          <w:rFonts w:eastAsiaTheme="minorHAnsi"/>
          <w:sz w:val="30"/>
          <w:szCs w:val="30"/>
        </w:rPr>
        <w:t xml:space="preserve"> </w:t>
      </w:r>
      <w:r w:rsidRPr="00AE4D5B">
        <w:rPr>
          <w:rFonts w:eastAsiaTheme="minorHAnsi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AE4D5B">
        <w:rPr>
          <w:rFonts w:eastAsiaTheme="minorHAnsi"/>
          <w:sz w:val="30"/>
          <w:szCs w:val="30"/>
        </w:rPr>
        <w:t xml:space="preserve"> </w:t>
      </w:r>
      <w:r w:rsidRPr="00AE4D5B">
        <w:rPr>
          <w:rFonts w:eastAsiaTheme="minorHAnsi"/>
          <w:sz w:val="30"/>
          <w:szCs w:val="30"/>
          <w:cs/>
        </w:rPr>
        <w:t>แต่ไม่รวมถึงงบการเงิน</w:t>
      </w:r>
      <w:r w:rsidRPr="00AE4D5B">
        <w:rPr>
          <w:sz w:val="30"/>
          <w:szCs w:val="30"/>
          <w:cs/>
        </w:rPr>
        <w:t>รวมและงบการเงินเฉพาะกิจการ</w:t>
      </w:r>
      <w:r w:rsidRPr="00AE4D5B">
        <w:rPr>
          <w:rFonts w:eastAsiaTheme="minorHAns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AE4D5B">
        <w:rPr>
          <w:rFonts w:eastAsiaTheme="minorHAnsi"/>
          <w:sz w:val="30"/>
          <w:szCs w:val="30"/>
        </w:rPr>
        <w:t xml:space="preserve"> </w:t>
      </w:r>
      <w:r w:rsidRPr="00AE4D5B">
        <w:rPr>
          <w:rFonts w:eastAsiaTheme="minorHAns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3D47649" w14:textId="77777777" w:rsidR="00206CC9" w:rsidRPr="00AE4D5B" w:rsidRDefault="00206CC9" w:rsidP="00206CC9">
      <w:pPr>
        <w:autoSpaceDE w:val="0"/>
        <w:autoSpaceDN w:val="0"/>
        <w:adjustRightInd w:val="0"/>
        <w:jc w:val="thaiDistribute"/>
        <w:rPr>
          <w:rFonts w:eastAsiaTheme="minorHAnsi"/>
          <w:sz w:val="20"/>
          <w:szCs w:val="20"/>
        </w:rPr>
      </w:pPr>
    </w:p>
    <w:p w14:paraId="7DF72C22" w14:textId="2B02AB1D" w:rsidR="00854044" w:rsidRPr="00AE4D5B" w:rsidRDefault="00206CC9" w:rsidP="00201445">
      <w:pPr>
        <w:autoSpaceDE w:val="0"/>
        <w:autoSpaceDN w:val="0"/>
        <w:adjustRightInd w:val="0"/>
        <w:jc w:val="thaiDistribute"/>
        <w:rPr>
          <w:rFonts w:eastAsiaTheme="minorHAnsi"/>
          <w:sz w:val="20"/>
          <w:szCs w:val="20"/>
        </w:rPr>
      </w:pPr>
      <w:r w:rsidRPr="00AE4D5B">
        <w:rPr>
          <w:rFonts w:eastAsiaTheme="minorHAnsi"/>
          <w:sz w:val="30"/>
          <w:szCs w:val="30"/>
          <w:cs/>
        </w:rPr>
        <w:t>ความเห็นของข้าพเจ้าต่องบการเงิน</w:t>
      </w:r>
      <w:r w:rsidRPr="00AE4D5B">
        <w:rPr>
          <w:sz w:val="30"/>
          <w:szCs w:val="30"/>
          <w:cs/>
        </w:rPr>
        <w:t>รวมและงบการเงินเฉพาะกิจการ</w:t>
      </w:r>
      <w:r w:rsidRPr="00AE4D5B">
        <w:rPr>
          <w:rFonts w:eastAsiaTheme="minorHAns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AE4D5B">
        <w:rPr>
          <w:rFonts w:eastAsiaTheme="minorHAnsi"/>
          <w:sz w:val="30"/>
          <w:szCs w:val="30"/>
        </w:rPr>
        <w:t xml:space="preserve"> </w:t>
      </w:r>
      <w:r w:rsidR="00854044" w:rsidRPr="00AE4D5B">
        <w:rPr>
          <w:rFonts w:eastAsiaTheme="minorHAnsi"/>
          <w:sz w:val="20"/>
          <w:szCs w:val="20"/>
        </w:rPr>
        <w:br w:type="page"/>
      </w:r>
    </w:p>
    <w:p w14:paraId="34A8CD30" w14:textId="77777777" w:rsidR="00206CC9" w:rsidRPr="00AE4D5B" w:rsidRDefault="00206CC9" w:rsidP="00206CC9">
      <w:pPr>
        <w:autoSpaceDE w:val="0"/>
        <w:autoSpaceDN w:val="0"/>
        <w:adjustRightInd w:val="0"/>
        <w:jc w:val="thaiDistribute"/>
        <w:rPr>
          <w:rFonts w:eastAsiaTheme="minorHAnsi"/>
          <w:sz w:val="30"/>
          <w:szCs w:val="30"/>
        </w:rPr>
      </w:pPr>
      <w:r w:rsidRPr="00AE4D5B">
        <w:rPr>
          <w:rFonts w:eastAsiaTheme="minorHAnsi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</w:t>
      </w:r>
      <w:r w:rsidRPr="00AE4D5B">
        <w:rPr>
          <w:sz w:val="30"/>
          <w:szCs w:val="30"/>
          <w:cs/>
        </w:rPr>
        <w:t xml:space="preserve">รวมและงบการเงินเฉพาะกิจการ </w:t>
      </w:r>
      <w:r w:rsidRPr="00AE4D5B">
        <w:rPr>
          <w:rFonts w:eastAsiaTheme="minorHAnsi"/>
          <w:sz w:val="30"/>
          <w:szCs w:val="30"/>
          <w:cs/>
        </w:rPr>
        <w:t>คือ</w:t>
      </w:r>
      <w:r w:rsidRPr="00AE4D5B">
        <w:rPr>
          <w:rFonts w:eastAsiaTheme="minorHAnsi"/>
          <w:sz w:val="30"/>
          <w:szCs w:val="30"/>
        </w:rPr>
        <w:t xml:space="preserve"> </w:t>
      </w:r>
      <w:r w:rsidRPr="00AE4D5B">
        <w:rPr>
          <w:rFonts w:eastAsiaTheme="minorHAnsi"/>
          <w:sz w:val="30"/>
          <w:szCs w:val="30"/>
          <w:cs/>
        </w:rPr>
        <w:t>การอ่าน</w:t>
      </w:r>
      <w:r w:rsidRPr="00AE4D5B">
        <w:rPr>
          <w:rFonts w:eastAsiaTheme="minorHAnsi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AE4D5B">
        <w:rPr>
          <w:rFonts w:eastAsiaTheme="minorHAnsi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AE4D5B">
        <w:rPr>
          <w:sz w:val="30"/>
          <w:szCs w:val="30"/>
          <w:cs/>
        </w:rPr>
        <w:t>รวมและงบการเงินเฉพาะกิจการ</w:t>
      </w:r>
      <w:r w:rsidRPr="00AE4D5B">
        <w:rPr>
          <w:rFonts w:eastAsiaTheme="minorHAnsi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AE4D5B">
        <w:rPr>
          <w:rFonts w:eastAsiaTheme="minorHAnsi"/>
          <w:sz w:val="30"/>
          <w:szCs w:val="30"/>
        </w:rPr>
        <w:t xml:space="preserve"> </w:t>
      </w:r>
      <w:r w:rsidRPr="00AE4D5B">
        <w:rPr>
          <w:rFonts w:eastAsiaTheme="minorHAnsi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E4D5B">
        <w:rPr>
          <w:rFonts w:eastAsiaTheme="minorHAnsi"/>
          <w:sz w:val="30"/>
          <w:szCs w:val="30"/>
        </w:rPr>
        <w:t xml:space="preserve"> </w:t>
      </w:r>
    </w:p>
    <w:p w14:paraId="4AD4718C" w14:textId="77777777" w:rsidR="00206CC9" w:rsidRPr="00AE4D5B" w:rsidRDefault="00206CC9" w:rsidP="00206CC9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5314D54C" w14:textId="77777777" w:rsidR="00206CC9" w:rsidRPr="00AE4D5B" w:rsidRDefault="00206CC9" w:rsidP="00206CC9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AE4D5B">
        <w:rPr>
          <w:rFonts w:ascii="Angsana New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</w:t>
      </w:r>
      <w:r w:rsidRPr="00AE4D5B">
        <w:rPr>
          <w:rFonts w:ascii="Angsana New" w:hAnsi="Angsana New" w:cs="Angsana New"/>
          <w:sz w:val="30"/>
          <w:szCs w:val="30"/>
          <w:cs/>
        </w:rPr>
        <w:t>ต้องสื่อสารเรื่องดังกล่าวกับผู้มีหน้าที่ในการกำกับดูแลและขอให้ทำการแก้ไข</w:t>
      </w:r>
    </w:p>
    <w:p w14:paraId="74F5EF61" w14:textId="77777777" w:rsidR="00206CC9" w:rsidRPr="00AE4D5B" w:rsidRDefault="00206CC9" w:rsidP="000F4D6C">
      <w:pPr>
        <w:jc w:val="thaiDistribute"/>
        <w:rPr>
          <w:rFonts w:eastAsia="Calibri"/>
          <w:i/>
          <w:iCs/>
          <w:sz w:val="30"/>
          <w:szCs w:val="30"/>
        </w:rPr>
      </w:pPr>
    </w:p>
    <w:p w14:paraId="18C27F95" w14:textId="77777777" w:rsidR="000F4D6C" w:rsidRPr="00AE4D5B" w:rsidRDefault="000F4D6C" w:rsidP="000F4D6C">
      <w:pPr>
        <w:jc w:val="thaiDistribute"/>
        <w:rPr>
          <w:rFonts w:eastAsia="Calibri"/>
          <w:i/>
          <w:iCs/>
          <w:sz w:val="30"/>
          <w:szCs w:val="30"/>
        </w:rPr>
      </w:pPr>
      <w:r w:rsidRPr="00AE4D5B">
        <w:rPr>
          <w:rFonts w:eastAsia="Calibr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AE4D5B">
        <w:rPr>
          <w:i/>
          <w:iCs/>
          <w:sz w:val="30"/>
          <w:szCs w:val="30"/>
          <w:cs/>
        </w:rPr>
        <w:t>รวมและงบการเงินเฉพาะกิจการ</w:t>
      </w:r>
    </w:p>
    <w:p w14:paraId="78A5473A" w14:textId="77777777" w:rsidR="000F4D6C" w:rsidRPr="00AE4D5B" w:rsidRDefault="000F4D6C" w:rsidP="000F4D6C">
      <w:pPr>
        <w:jc w:val="thaiDistribute"/>
        <w:rPr>
          <w:rFonts w:eastAsia="Calibri"/>
          <w:cs/>
        </w:rPr>
      </w:pPr>
    </w:p>
    <w:p w14:paraId="77AA7394" w14:textId="77777777" w:rsidR="000F4D6C" w:rsidRPr="00AE4D5B" w:rsidRDefault="000F4D6C" w:rsidP="000F4D6C">
      <w:pPr>
        <w:jc w:val="thaiDistribute"/>
        <w:rPr>
          <w:rFonts w:eastAsia="Calibri"/>
          <w:sz w:val="30"/>
          <w:szCs w:val="30"/>
        </w:rPr>
      </w:pPr>
      <w:r w:rsidRPr="00AE4D5B">
        <w:rPr>
          <w:rFonts w:eastAsia="Calibr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AE4D5B">
        <w:rPr>
          <w:sz w:val="30"/>
          <w:szCs w:val="30"/>
          <w:cs/>
        </w:rPr>
        <w:t>รวมและงบการเงินเฉพาะกิจการ</w:t>
      </w:r>
      <w:r w:rsidRPr="00AE4D5B">
        <w:rPr>
          <w:rFonts w:eastAsia="Calibr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E4D5B">
        <w:rPr>
          <w:sz w:val="30"/>
          <w:szCs w:val="30"/>
          <w:cs/>
        </w:rPr>
        <w:t>รวมและงบการเงินเฉพาะกิจการ</w:t>
      </w:r>
      <w:r w:rsidRPr="00AE4D5B">
        <w:rPr>
          <w:rFonts w:eastAsia="Calibr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120EA2D" w14:textId="77777777" w:rsidR="00DC6C4F" w:rsidRPr="00AE4D5B" w:rsidRDefault="00DC6C4F" w:rsidP="000F4D6C">
      <w:pPr>
        <w:jc w:val="thaiDistribute"/>
        <w:rPr>
          <w:rFonts w:eastAsia="Calibri"/>
          <w:sz w:val="20"/>
          <w:szCs w:val="20"/>
        </w:rPr>
      </w:pPr>
    </w:p>
    <w:p w14:paraId="46C4B277" w14:textId="63D6B6D2" w:rsidR="000F4D6C" w:rsidRPr="00AE4D5B" w:rsidRDefault="000F4D6C" w:rsidP="000F4D6C">
      <w:pPr>
        <w:jc w:val="thaiDistribute"/>
        <w:rPr>
          <w:rFonts w:eastAsia="Calibri"/>
          <w:sz w:val="30"/>
          <w:szCs w:val="30"/>
        </w:rPr>
      </w:pPr>
      <w:r w:rsidRPr="00AE4D5B">
        <w:rPr>
          <w:rFonts w:eastAsia="Calibri" w:hint="cs"/>
          <w:sz w:val="30"/>
          <w:szCs w:val="30"/>
          <w:cs/>
        </w:rPr>
        <w:t>ในการจัดทำงบการเงิน</w:t>
      </w:r>
      <w:r w:rsidRPr="00AE4D5B">
        <w:rPr>
          <w:rFonts w:hint="cs"/>
          <w:sz w:val="30"/>
          <w:szCs w:val="30"/>
          <w:cs/>
        </w:rPr>
        <w:t>รวมและงบการเงินเฉพาะกิจการ</w:t>
      </w:r>
      <w:r w:rsidRPr="00AE4D5B">
        <w:rPr>
          <w:rFonts w:eastAsia="Calibri"/>
          <w:sz w:val="30"/>
          <w:szCs w:val="30"/>
          <w:cs/>
        </w:rPr>
        <w:t xml:space="preserve"> </w:t>
      </w:r>
      <w:r w:rsidRPr="00AE4D5B">
        <w:rPr>
          <w:rFonts w:eastAsia="Calibri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AE4D5B">
        <w:rPr>
          <w:rFonts w:eastAsia="Calibri"/>
          <w:sz w:val="30"/>
          <w:szCs w:val="30"/>
          <w:cs/>
        </w:rPr>
        <w:t xml:space="preserve"> </w:t>
      </w:r>
      <w:r w:rsidRPr="00AE4D5B">
        <w:rPr>
          <w:rFonts w:eastAsia="Calibri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AE4D5B">
        <w:rPr>
          <w:rFonts w:eastAsia="Calibri"/>
          <w:sz w:val="30"/>
          <w:szCs w:val="30"/>
          <w:cs/>
        </w:rPr>
        <w:t xml:space="preserve"> (</w:t>
      </w:r>
      <w:r w:rsidRPr="00AE4D5B">
        <w:rPr>
          <w:rFonts w:eastAsia="Calibri" w:hint="cs"/>
          <w:sz w:val="30"/>
          <w:szCs w:val="30"/>
          <w:cs/>
        </w:rPr>
        <w:t>ตามความเหมาะสม</w:t>
      </w:r>
      <w:r w:rsidRPr="00AE4D5B">
        <w:rPr>
          <w:rFonts w:eastAsia="Calibri"/>
          <w:sz w:val="30"/>
          <w:szCs w:val="30"/>
          <w:cs/>
        </w:rPr>
        <w:t xml:space="preserve">) </w:t>
      </w:r>
      <w:r w:rsidRPr="00AE4D5B">
        <w:rPr>
          <w:rFonts w:eastAsia="Calibri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AE4D5B">
        <w:rPr>
          <w:rFonts w:eastAsia="Calibri"/>
          <w:sz w:val="30"/>
          <w:szCs w:val="30"/>
          <w:cs/>
        </w:rPr>
        <w:t xml:space="preserve"> </w:t>
      </w:r>
      <w:r w:rsidRPr="00AE4D5B">
        <w:rPr>
          <w:rFonts w:eastAsia="Calibri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2FF4B36" w14:textId="77777777" w:rsidR="000F4D6C" w:rsidRPr="00AE4D5B" w:rsidRDefault="000F4D6C" w:rsidP="000F4D6C">
      <w:pPr>
        <w:jc w:val="thaiDistribute"/>
        <w:rPr>
          <w:rFonts w:eastAsia="Calibri"/>
          <w:sz w:val="20"/>
          <w:szCs w:val="20"/>
        </w:rPr>
      </w:pPr>
    </w:p>
    <w:p w14:paraId="16F51124" w14:textId="01950F5A" w:rsidR="000F4D6C" w:rsidRPr="00AE4D5B" w:rsidRDefault="000F4D6C" w:rsidP="000F4D6C">
      <w:pPr>
        <w:jc w:val="thaiDistribute"/>
        <w:rPr>
          <w:spacing w:val="-4"/>
          <w:sz w:val="30"/>
          <w:szCs w:val="30"/>
          <w:cs/>
        </w:rPr>
      </w:pPr>
      <w:r w:rsidRPr="00AE4D5B">
        <w:rPr>
          <w:rFonts w:eastAsia="Calibri"/>
          <w:spacing w:val="-4"/>
          <w:sz w:val="30"/>
          <w:szCs w:val="30"/>
          <w:cs/>
        </w:rPr>
        <w:t>ผู้มีหน้าที่ในการกำกับดูแลมีหน้าที่ในการ</w:t>
      </w:r>
      <w:r w:rsidR="002938C7" w:rsidRPr="00AE4D5B">
        <w:rPr>
          <w:rFonts w:eastAsia="Calibri" w:hint="cs"/>
          <w:spacing w:val="-4"/>
          <w:sz w:val="30"/>
          <w:szCs w:val="30"/>
          <w:cs/>
        </w:rPr>
        <w:t>กำกับ</w:t>
      </w:r>
      <w:r w:rsidRPr="00AE4D5B">
        <w:rPr>
          <w:rFonts w:eastAsia="Calibri"/>
          <w:spacing w:val="-4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AE4D5B">
        <w:rPr>
          <w:spacing w:val="-4"/>
          <w:sz w:val="30"/>
          <w:szCs w:val="30"/>
          <w:cs/>
        </w:rPr>
        <w:t>กลุ่มบริษัทและบริษัท</w:t>
      </w:r>
    </w:p>
    <w:p w14:paraId="6419196D" w14:textId="77777777" w:rsidR="00DA2488" w:rsidRPr="00AE4D5B" w:rsidRDefault="00DA2488" w:rsidP="000F4D6C">
      <w:pPr>
        <w:jc w:val="thaiDistribute"/>
        <w:rPr>
          <w:i/>
          <w:iCs/>
          <w:sz w:val="30"/>
          <w:szCs w:val="30"/>
        </w:rPr>
      </w:pPr>
    </w:p>
    <w:p w14:paraId="31F14569" w14:textId="77777777" w:rsidR="000F4D6C" w:rsidRPr="00AE4D5B" w:rsidRDefault="000F4D6C" w:rsidP="000F4D6C">
      <w:pPr>
        <w:jc w:val="thaiDistribute"/>
        <w:rPr>
          <w:i/>
          <w:iCs/>
          <w:sz w:val="30"/>
          <w:szCs w:val="30"/>
        </w:rPr>
      </w:pPr>
      <w:r w:rsidRPr="00AE4D5B">
        <w:rPr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000ACAE" w14:textId="77777777" w:rsidR="000F4D6C" w:rsidRPr="00AE4D5B" w:rsidRDefault="000F4D6C" w:rsidP="000F4D6C">
      <w:pPr>
        <w:jc w:val="thaiDistribute"/>
        <w:rPr>
          <w:rFonts w:eastAsia="Calibri"/>
        </w:rPr>
      </w:pPr>
    </w:p>
    <w:p w14:paraId="04ED5965" w14:textId="77777777" w:rsidR="000F4D6C" w:rsidRPr="00AE4D5B" w:rsidRDefault="000F4D6C" w:rsidP="000F4D6C">
      <w:pPr>
        <w:jc w:val="thaiDistribute"/>
        <w:rPr>
          <w:sz w:val="30"/>
          <w:szCs w:val="30"/>
          <w:rtl/>
          <w:cs/>
        </w:rPr>
      </w:pPr>
      <w:r w:rsidRPr="00AE4D5B">
        <w:rPr>
          <w:rFonts w:eastAsia="Calibr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E4D5B">
        <w:rPr>
          <w:sz w:val="30"/>
          <w:szCs w:val="30"/>
          <w:cs/>
        </w:rPr>
        <w:t>รวมและงบการเงินเฉพาะกิจการ</w:t>
      </w:r>
      <w:r w:rsidRPr="00AE4D5B">
        <w:rPr>
          <w:rFonts w:eastAsia="Calibr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E4D5B">
        <w:rPr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E6505F2" w14:textId="05D59F64" w:rsidR="00854044" w:rsidRPr="00AE4D5B" w:rsidRDefault="00854044">
      <w:pPr>
        <w:spacing w:line="240" w:lineRule="auto"/>
        <w:rPr>
          <w:sz w:val="30"/>
          <w:szCs w:val="30"/>
        </w:rPr>
      </w:pPr>
      <w:r w:rsidRPr="00AE4D5B">
        <w:rPr>
          <w:sz w:val="30"/>
          <w:szCs w:val="30"/>
        </w:rPr>
        <w:br w:type="page"/>
      </w:r>
    </w:p>
    <w:p w14:paraId="15012DEF" w14:textId="77777777" w:rsidR="004F730B" w:rsidRPr="00AE4D5B" w:rsidRDefault="000F4D6C" w:rsidP="00DC6C4F">
      <w:pPr>
        <w:jc w:val="thaiDistribute"/>
        <w:rPr>
          <w:rFonts w:eastAsia="Calibri"/>
          <w:sz w:val="30"/>
          <w:szCs w:val="30"/>
          <w:cs/>
        </w:rPr>
      </w:pPr>
      <w:r w:rsidRPr="00AE4D5B">
        <w:rPr>
          <w:rFonts w:eastAsia="Calibri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94BF679" w14:textId="2B9440C2" w:rsidR="00E03D63" w:rsidRPr="00AE4D5B" w:rsidRDefault="000F4D6C" w:rsidP="003A23D8">
      <w:pPr>
        <w:numPr>
          <w:ilvl w:val="0"/>
          <w:numId w:val="20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  <w:cs/>
        </w:rPr>
      </w:pPr>
      <w:r w:rsidRPr="00AE4D5B">
        <w:rPr>
          <w:rFonts w:eastAsia="Calibr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E4D5B">
        <w:rPr>
          <w:sz w:val="30"/>
          <w:szCs w:val="30"/>
          <w:cs/>
        </w:rPr>
        <w:t>รวมและ</w:t>
      </w:r>
      <w:r w:rsidR="003212D5" w:rsidRPr="00AE4D5B">
        <w:rPr>
          <w:sz w:val="30"/>
          <w:szCs w:val="30"/>
        </w:rPr>
        <w:br/>
      </w:r>
      <w:r w:rsidRPr="00AE4D5B">
        <w:rPr>
          <w:sz w:val="30"/>
          <w:szCs w:val="30"/>
          <w:cs/>
        </w:rPr>
        <w:t>งบการเงินเฉพาะกิจการ</w:t>
      </w:r>
      <w:r w:rsidRPr="00AE4D5B">
        <w:rPr>
          <w:rFonts w:eastAsia="Calibr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E4D5B">
        <w:rPr>
          <w:sz w:val="30"/>
          <w:szCs w:val="30"/>
          <w:cs/>
        </w:rPr>
        <w:t>ายใน</w:t>
      </w:r>
    </w:p>
    <w:p w14:paraId="223B7931" w14:textId="77777777" w:rsidR="000F4D6C" w:rsidRPr="00AE4D5B" w:rsidRDefault="000F4D6C" w:rsidP="003A23D8">
      <w:pPr>
        <w:numPr>
          <w:ilvl w:val="0"/>
          <w:numId w:val="20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AE4D5B">
        <w:rPr>
          <w:rFonts w:eastAsia="Calibr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AE4D5B">
        <w:rPr>
          <w:rFonts w:eastAsia="Calibri" w:hint="cs"/>
          <w:sz w:val="30"/>
          <w:szCs w:val="30"/>
          <w:cs/>
        </w:rPr>
        <w:t>กลุ่มบริษัทและ</w:t>
      </w:r>
      <w:r w:rsidRPr="00AE4D5B">
        <w:rPr>
          <w:sz w:val="30"/>
          <w:szCs w:val="30"/>
          <w:cs/>
        </w:rPr>
        <w:t>บริษัท</w:t>
      </w:r>
    </w:p>
    <w:p w14:paraId="5EA52298" w14:textId="77777777" w:rsidR="000F4D6C" w:rsidRPr="00AE4D5B" w:rsidRDefault="000F4D6C" w:rsidP="003A23D8">
      <w:pPr>
        <w:numPr>
          <w:ilvl w:val="0"/>
          <w:numId w:val="20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AE4D5B">
        <w:rPr>
          <w:rFonts w:eastAsia="Calibr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E4D5B">
        <w:rPr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0CAA31DC" w14:textId="1B313A55" w:rsidR="00DA2488" w:rsidRPr="00AE4D5B" w:rsidRDefault="000F4D6C" w:rsidP="003A23D8">
      <w:pPr>
        <w:numPr>
          <w:ilvl w:val="0"/>
          <w:numId w:val="20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AE4D5B">
        <w:rPr>
          <w:rFonts w:hint="cs"/>
          <w:sz w:val="30"/>
          <w:szCs w:val="30"/>
          <w:cs/>
        </w:rPr>
        <w:t>กลุ่มบริษัทและ</w:t>
      </w:r>
      <w:r w:rsidRPr="00AE4D5B">
        <w:rPr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AE4D5B">
        <w:rPr>
          <w:rFonts w:hint="cs"/>
          <w:sz w:val="30"/>
          <w:szCs w:val="30"/>
          <w:cs/>
        </w:rPr>
        <w:t xml:space="preserve"> </w:t>
      </w:r>
      <w:r w:rsidRPr="00AE4D5B">
        <w:rPr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DA2488" w:rsidRPr="00AE4D5B">
        <w:rPr>
          <w:rFonts w:hint="cs"/>
          <w:sz w:val="30"/>
          <w:szCs w:val="30"/>
          <w:cs/>
        </w:rPr>
        <w:t>โดยให้ข้อสังเกต</w:t>
      </w:r>
      <w:r w:rsidR="00DA2488" w:rsidRPr="00AE4D5B">
        <w:rPr>
          <w:sz w:val="30"/>
          <w:szCs w:val="30"/>
          <w:cs/>
        </w:rPr>
        <w:t>ถึงการเปิดเผย</w:t>
      </w:r>
      <w:r w:rsidR="00DA2488" w:rsidRPr="00AE4D5B">
        <w:rPr>
          <w:rFonts w:hint="cs"/>
          <w:sz w:val="30"/>
          <w:szCs w:val="30"/>
          <w:cs/>
        </w:rPr>
        <w:t>ข้อมูล</w:t>
      </w:r>
      <w:r w:rsidR="00DA2488" w:rsidRPr="00AE4D5B">
        <w:rPr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="00DA2488" w:rsidRPr="00AE4D5B">
        <w:rPr>
          <w:rFonts w:hint="cs"/>
          <w:sz w:val="30"/>
          <w:szCs w:val="30"/>
          <w:cs/>
        </w:rPr>
        <w:t xml:space="preserve"> </w:t>
      </w:r>
      <w:r w:rsidR="00DA2488" w:rsidRPr="00AE4D5B">
        <w:rPr>
          <w:sz w:val="30"/>
          <w:szCs w:val="30"/>
          <w:cs/>
        </w:rPr>
        <w:t>หรือถ้าการเปิดเผย</w:t>
      </w:r>
      <w:r w:rsidR="00DA2488" w:rsidRPr="00AE4D5B">
        <w:rPr>
          <w:rFonts w:hint="cs"/>
          <w:sz w:val="30"/>
          <w:szCs w:val="30"/>
          <w:cs/>
        </w:rPr>
        <w:t>ข้อมูล</w:t>
      </w:r>
      <w:r w:rsidR="00DA2488" w:rsidRPr="00AE4D5B">
        <w:rPr>
          <w:sz w:val="30"/>
          <w:szCs w:val="30"/>
          <w:cs/>
        </w:rPr>
        <w:t>ดังกล่าวไม่เพียงพอ</w:t>
      </w:r>
      <w:r w:rsidRPr="00AE4D5B">
        <w:rPr>
          <w:sz w:val="30"/>
          <w:szCs w:val="30"/>
          <w:cs/>
        </w:rPr>
        <w:t>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AE4D5B">
        <w:rPr>
          <w:rFonts w:hint="cs"/>
          <w:sz w:val="30"/>
          <w:szCs w:val="30"/>
          <w:cs/>
        </w:rPr>
        <w:t>กลุ่มบริษัทและ</w:t>
      </w:r>
      <w:r w:rsidRPr="00AE4D5B">
        <w:rPr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7847770C" w14:textId="779C984B" w:rsidR="000F4D6C" w:rsidRPr="00AE4D5B" w:rsidRDefault="000F4D6C" w:rsidP="003A23D8">
      <w:pPr>
        <w:numPr>
          <w:ilvl w:val="0"/>
          <w:numId w:val="20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ประเมินการนำเสนอ</w:t>
      </w:r>
      <w:r w:rsidR="0030069A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DA2488" w:rsidRPr="00AE4D5B">
        <w:rPr>
          <w:rFonts w:hint="cs"/>
          <w:sz w:val="30"/>
          <w:szCs w:val="30"/>
          <w:cs/>
        </w:rPr>
        <w:t>ข้อมูล</w:t>
      </w:r>
      <w:r w:rsidRPr="00AE4D5B">
        <w:rPr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</w:t>
      </w:r>
      <w:r w:rsidR="00DA2488" w:rsidRPr="00AE4D5B">
        <w:rPr>
          <w:sz w:val="30"/>
          <w:szCs w:val="30"/>
          <w:cs/>
        </w:rPr>
        <w:t>นำเสนอข้อมูลโดยถูกต้องตามที่ควรหรือไม่</w:t>
      </w:r>
      <w:r w:rsidRPr="00AE4D5B">
        <w:rPr>
          <w:sz w:val="30"/>
          <w:szCs w:val="30"/>
          <w:cs/>
        </w:rPr>
        <w:t xml:space="preserve">  </w:t>
      </w:r>
    </w:p>
    <w:p w14:paraId="7A38ACC8" w14:textId="26D2CC78" w:rsidR="00096FB6" w:rsidRPr="00AE4D5B" w:rsidRDefault="00096FB6" w:rsidP="003A23D8">
      <w:pPr>
        <w:numPr>
          <w:ilvl w:val="0"/>
          <w:numId w:val="20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096FB6">
        <w:rPr>
          <w:sz w:val="30"/>
          <w:szCs w:val="30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บริษัทเพื่อใช้เป็นเกณฑ์ในการแสดงความเห็นต่องบการเงินของกลุ่มบริษัท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AFBF0EE" w14:textId="0BF7FC32" w:rsidR="00E35146" w:rsidRDefault="00E35146">
      <w:pPr>
        <w:spacing w:line="240" w:lineRule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54A1D67A" w14:textId="206B3295" w:rsidR="00854044" w:rsidRDefault="000F4D6C" w:rsidP="00050CEF">
      <w:pPr>
        <w:jc w:val="thaiDistribute"/>
        <w:rPr>
          <w:rFonts w:eastAsia="Calibri"/>
          <w:sz w:val="30"/>
          <w:szCs w:val="30"/>
        </w:rPr>
      </w:pPr>
      <w:r w:rsidRPr="00AE4D5B">
        <w:rPr>
          <w:rFonts w:eastAsia="Calibri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="00DA2488" w:rsidRPr="00AE4D5B">
        <w:rPr>
          <w:rFonts w:eastAsia="Calibri" w:hint="cs"/>
          <w:sz w:val="30"/>
          <w:szCs w:val="30"/>
          <w:cs/>
        </w:rPr>
        <w:t>ในเรื่องต่าง ๆ ที่สำคัญซึ่งรวมถึง</w:t>
      </w:r>
      <w:r w:rsidRPr="00AE4D5B">
        <w:rPr>
          <w:rFonts w:eastAsia="Calibr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DA2488" w:rsidRPr="00AE4D5B">
        <w:rPr>
          <w:rFonts w:eastAsia="Calibri" w:hint="cs"/>
          <w:sz w:val="30"/>
          <w:szCs w:val="30"/>
          <w:cs/>
        </w:rPr>
        <w:t>หาก</w:t>
      </w:r>
      <w:r w:rsidRPr="00AE4D5B">
        <w:rPr>
          <w:rFonts w:eastAsia="Calibri"/>
          <w:sz w:val="30"/>
          <w:szCs w:val="30"/>
          <w:cs/>
        </w:rPr>
        <w:t>ข้าพเจ้าได้พบในระหว่างการตรวจสอบขอ</w:t>
      </w:r>
      <w:r w:rsidRPr="00AE4D5B">
        <w:rPr>
          <w:sz w:val="30"/>
          <w:szCs w:val="30"/>
          <w:cs/>
        </w:rPr>
        <w:t>งข้าพเจ้า</w:t>
      </w:r>
    </w:p>
    <w:p w14:paraId="58149F1E" w14:textId="379B494F" w:rsidR="000F4D6C" w:rsidRPr="00AE4D5B" w:rsidRDefault="000F4D6C" w:rsidP="000F4D6C">
      <w:pPr>
        <w:jc w:val="thaiDistribute"/>
        <w:rPr>
          <w:sz w:val="30"/>
          <w:szCs w:val="30"/>
        </w:rPr>
      </w:pPr>
      <w:r w:rsidRPr="00AE4D5B">
        <w:rPr>
          <w:rFonts w:eastAsia="Calibr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4015EB" w:rsidRPr="004015EB">
        <w:rPr>
          <w:rFonts w:eastAsia="Calibri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36365462" w14:textId="77777777" w:rsidR="000F4D6C" w:rsidRPr="00AE4D5B" w:rsidRDefault="000F4D6C" w:rsidP="000F4D6C">
      <w:pPr>
        <w:jc w:val="thaiDistribute"/>
        <w:rPr>
          <w:sz w:val="30"/>
          <w:szCs w:val="30"/>
        </w:rPr>
      </w:pPr>
    </w:p>
    <w:p w14:paraId="07DA5F29" w14:textId="77777777" w:rsidR="000F4D6C" w:rsidRPr="00AE4D5B" w:rsidRDefault="000F4D6C" w:rsidP="000F4D6C">
      <w:pPr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AE4D5B">
        <w:rPr>
          <w:sz w:val="30"/>
          <w:szCs w:val="30"/>
          <w:cs/>
        </w:rPr>
        <w:br/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F816436" w14:textId="77777777" w:rsidR="00DC6C4F" w:rsidRPr="00AE4D5B" w:rsidRDefault="00DC6C4F" w:rsidP="000F4D6C">
      <w:pPr>
        <w:jc w:val="thaiDistribute"/>
        <w:rPr>
          <w:sz w:val="30"/>
          <w:szCs w:val="30"/>
        </w:rPr>
      </w:pPr>
    </w:p>
    <w:p w14:paraId="01EE4DED" w14:textId="77777777" w:rsidR="00DC6C4F" w:rsidRDefault="00DC6C4F" w:rsidP="000F4D6C">
      <w:pPr>
        <w:jc w:val="thaiDistribute"/>
        <w:rPr>
          <w:sz w:val="30"/>
          <w:szCs w:val="30"/>
        </w:rPr>
      </w:pPr>
    </w:p>
    <w:p w14:paraId="2E303C90" w14:textId="77777777" w:rsidR="00DC6C4F" w:rsidRPr="00AE4D5B" w:rsidRDefault="00DC6C4F" w:rsidP="000F4D6C">
      <w:pPr>
        <w:jc w:val="thaiDistribute"/>
        <w:rPr>
          <w:sz w:val="30"/>
          <w:szCs w:val="30"/>
        </w:rPr>
      </w:pPr>
    </w:p>
    <w:p w14:paraId="0B903463" w14:textId="0A5FB4EC" w:rsidR="000F4D6C" w:rsidRPr="00AE4D5B" w:rsidRDefault="000F4D6C" w:rsidP="000F4D6C">
      <w:pPr>
        <w:jc w:val="thaiDistribute"/>
        <w:rPr>
          <w:sz w:val="30"/>
          <w:szCs w:val="30"/>
        </w:rPr>
      </w:pPr>
      <w:r w:rsidRPr="00AE4D5B">
        <w:rPr>
          <w:rFonts w:hint="cs"/>
          <w:sz w:val="30"/>
          <w:szCs w:val="30"/>
          <w:cs/>
        </w:rPr>
        <w:t>(</w:t>
      </w:r>
      <w:r w:rsidR="00EF0CCF" w:rsidRPr="00EF0CCF">
        <w:rPr>
          <w:sz w:val="30"/>
          <w:szCs w:val="30"/>
          <w:cs/>
          <w:lang w:val="th-TH"/>
        </w:rPr>
        <w:t>สิรินุช สุรไพฑูรย์กร</w:t>
      </w:r>
      <w:r w:rsidRPr="00AE4D5B">
        <w:rPr>
          <w:rFonts w:hint="cs"/>
          <w:sz w:val="30"/>
          <w:szCs w:val="30"/>
          <w:cs/>
        </w:rPr>
        <w:t>)</w:t>
      </w:r>
    </w:p>
    <w:p w14:paraId="36367CCD" w14:textId="77777777" w:rsidR="000F4D6C" w:rsidRPr="00AE4D5B" w:rsidRDefault="000F4D6C" w:rsidP="000F4D6C">
      <w:pPr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ผู้สอบบัญชีรับอนุญาต</w:t>
      </w:r>
    </w:p>
    <w:p w14:paraId="635E9F36" w14:textId="3AE8BE34" w:rsidR="000F4D6C" w:rsidRPr="00AE4D5B" w:rsidRDefault="000F4D6C" w:rsidP="000F4D6C">
      <w:pPr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เลขทะเบียน</w:t>
      </w:r>
      <w:r w:rsidRPr="00AE4D5B">
        <w:rPr>
          <w:sz w:val="30"/>
          <w:szCs w:val="30"/>
        </w:rPr>
        <w:t xml:space="preserve"> </w:t>
      </w:r>
      <w:r w:rsidR="00B176C5">
        <w:rPr>
          <w:sz w:val="30"/>
          <w:szCs w:val="30"/>
        </w:rPr>
        <w:t>8413</w:t>
      </w:r>
    </w:p>
    <w:p w14:paraId="400EB32F" w14:textId="77777777" w:rsidR="000F4D6C" w:rsidRPr="00AE4D5B" w:rsidRDefault="000F4D6C" w:rsidP="000F4D6C">
      <w:pPr>
        <w:jc w:val="thaiDistribute"/>
        <w:rPr>
          <w:sz w:val="30"/>
          <w:szCs w:val="30"/>
        </w:rPr>
      </w:pPr>
    </w:p>
    <w:p w14:paraId="0EFCE061" w14:textId="77777777" w:rsidR="000F4D6C" w:rsidRPr="00AE4D5B" w:rsidRDefault="000F4D6C" w:rsidP="000F4D6C">
      <w:pPr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บริษัท เคพีเอ็มจี ภูมิไชย สอบบัญชี จำกัด</w:t>
      </w:r>
    </w:p>
    <w:p w14:paraId="017F7C5D" w14:textId="77777777" w:rsidR="00687663" w:rsidRPr="00AE4D5B" w:rsidRDefault="000F4D6C" w:rsidP="00DA2488">
      <w:pPr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กรุงเทพมหานคร</w:t>
      </w:r>
    </w:p>
    <w:p w14:paraId="40C071DE" w14:textId="1D76D55A" w:rsidR="00D77E29" w:rsidRPr="00711319" w:rsidRDefault="00EB040B" w:rsidP="00EE7522">
      <w:pPr>
        <w:jc w:val="thaiDistribute"/>
        <w:rPr>
          <w:rFonts w:asciiTheme="majorBidi" w:hAnsiTheme="majorBidi" w:cstheme="majorBidi"/>
        </w:rPr>
      </w:pPr>
      <w:r>
        <w:rPr>
          <w:sz w:val="30"/>
          <w:szCs w:val="30"/>
        </w:rPr>
        <w:t>25</w:t>
      </w:r>
      <w:r w:rsidR="00EF0CCF">
        <w:rPr>
          <w:sz w:val="30"/>
          <w:szCs w:val="30"/>
        </w:rPr>
        <w:t xml:space="preserve"> </w:t>
      </w:r>
      <w:r w:rsidR="000F4D6C" w:rsidRPr="00AE4D5B">
        <w:rPr>
          <w:rFonts w:hint="cs"/>
          <w:sz w:val="30"/>
          <w:szCs w:val="30"/>
          <w:cs/>
        </w:rPr>
        <w:t xml:space="preserve">กุมภาพันธ์ </w:t>
      </w:r>
      <w:r w:rsidR="00B176C5">
        <w:rPr>
          <w:sz w:val="30"/>
          <w:szCs w:val="30"/>
        </w:rPr>
        <w:t>256</w:t>
      </w:r>
      <w:r w:rsidR="00C376E3">
        <w:rPr>
          <w:sz w:val="30"/>
          <w:szCs w:val="30"/>
        </w:rPr>
        <w:t>9</w:t>
      </w:r>
    </w:p>
    <w:sectPr w:rsidR="00D77E29" w:rsidRPr="00711319" w:rsidSect="00EE7522">
      <w:headerReference w:type="default" r:id="rId18"/>
      <w:footerReference w:type="default" r:id="rId19"/>
      <w:pgSz w:w="11909" w:h="16834" w:code="9"/>
      <w:pgMar w:top="691" w:right="1109" w:bottom="576" w:left="1152" w:header="720" w:footer="720" w:gutter="0"/>
      <w:paperSrc w:first="15" w:other="15"/>
      <w:pgNumType w:start="2"/>
      <w:cols w:space="737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320C5" w14:textId="77777777" w:rsidR="004C0DB2" w:rsidRDefault="004C0DB2">
      <w:r>
        <w:separator/>
      </w:r>
    </w:p>
  </w:endnote>
  <w:endnote w:type="continuationSeparator" w:id="0">
    <w:p w14:paraId="07A57C7D" w14:textId="77777777" w:rsidR="004C0DB2" w:rsidRDefault="004C0DB2">
      <w:r>
        <w:continuationSeparator/>
      </w:r>
    </w:p>
  </w:endnote>
  <w:endnote w:type="continuationNotice" w:id="1">
    <w:p w14:paraId="53A14E87" w14:textId="77777777" w:rsidR="004C0DB2" w:rsidRDefault="004C0DB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Yu Gothic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A4D3F" w14:textId="4BDAC53E" w:rsidR="00242F0D" w:rsidRDefault="00926D76" w:rsidP="00E6705C">
    <w:pPr>
      <w:pStyle w:val="Footer"/>
      <w:framePr w:wrap="around" w:vAnchor="text" w:hAnchor="margin" w:xAlign="center" w:y="1"/>
      <w:rPr>
        <w:rStyle w:val="PageNumber"/>
      </w:rPr>
    </w:pPr>
    <w:r>
      <w:rPr>
        <w:noProof/>
        <w:sz w:val="22"/>
        <w:szCs w:val="22"/>
      </w:rPr>
      <mc:AlternateContent>
        <mc:Choice Requires="wps">
          <w:drawing>
            <wp:anchor distT="0" distB="0" distL="0" distR="0" simplePos="0" relativeHeight="251658253" behindDoc="0" locked="0" layoutInCell="1" allowOverlap="1" wp14:anchorId="22CDB06B" wp14:editId="7525029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099175" cy="520700"/>
              <wp:effectExtent l="0" t="0" r="15875" b="0"/>
              <wp:wrapNone/>
              <wp:docPr id="437361886" name="Text Box 89" descr="This document is confidential and for internal employees and OSP partners only. Unauthorized sharing, copying, or distribution is prohibited. If received in error, notify the sender and delete i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99175" cy="52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DCC109" w14:textId="2AE64446" w:rsidR="00926D76" w:rsidRPr="00926D76" w:rsidRDefault="00926D76" w:rsidP="00926D7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926D7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This document is confidential and for internal employees and OSP partners only. Unauthorized sharing, copying, or distribution is prohibited. If received in error, notify the sender and delete it.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CDB06B" id="_x0000_t202" coordsize="21600,21600" o:spt="202" path="m,l,21600r21600,l21600,xe">
              <v:stroke joinstyle="miter"/>
              <v:path gradientshapeok="t" o:connecttype="rect"/>
            </v:shapetype>
            <v:shape id="Text Box 89" o:spid="_x0000_s1028" type="#_x0000_t202" alt="This document is confidential and for internal employees and OSP partners only. Unauthorized sharing, copying, or distribution is prohibited. If received in error, notify the sender and delete it." style="position:absolute;margin-left:0;margin-top:0;width:480.25pt;height:41pt;z-index:25165825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" filled="f" stroked="f">
              <v:textbox style="mso-fit-shape-to-text:t" inset="0,0,0,15pt">
                <w:txbxContent>
                  <w:p w14:paraId="37DCC109" w14:textId="2AE64446" w:rsidR="00926D76" w:rsidRPr="00926D76" w:rsidRDefault="00926D76" w:rsidP="00926D76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926D76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This document is confidential and for internal employees and OSP partners only. Unauthorized sharing, copying, or distribution is prohibited. If received in error, notify the sender and delete it.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42F0D">
      <w:rPr>
        <w:rStyle w:val="PageNumber"/>
      </w:rPr>
      <w:fldChar w:fldCharType="begin"/>
    </w:r>
    <w:r w:rsidR="00242F0D">
      <w:rPr>
        <w:rStyle w:val="PageNumber"/>
      </w:rPr>
      <w:instrText xml:space="preserve">PAGE  </w:instrText>
    </w:r>
    <w:r w:rsidR="00242F0D">
      <w:rPr>
        <w:rStyle w:val="PageNumber"/>
      </w:rPr>
      <w:fldChar w:fldCharType="separate"/>
    </w:r>
    <w:r w:rsidR="00242F0D">
      <w:rPr>
        <w:rStyle w:val="PageNumber"/>
        <w:noProof/>
      </w:rPr>
      <w:t>3</w:t>
    </w:r>
    <w:r w:rsidR="00B176C5">
      <w:rPr>
        <w:rStyle w:val="PageNumber"/>
        <w:noProof/>
      </w:rPr>
      <w:t>0</w:t>
    </w:r>
    <w:r w:rsidR="00242F0D">
      <w:rPr>
        <w:rStyle w:val="PageNumber"/>
      </w:rPr>
      <w:fldChar w:fldCharType="end"/>
    </w:r>
  </w:p>
  <w:p w14:paraId="1F22315F" w14:textId="77777777" w:rsidR="00242F0D" w:rsidRDefault="00242F0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EB4B4" w14:textId="70E0F220" w:rsidR="00242F0D" w:rsidRPr="00173BD7" w:rsidRDefault="00926D76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cs="Angsana New"/>
        <w:sz w:val="30"/>
        <w:szCs w:val="30"/>
      </w:rPr>
    </w:pPr>
    <w:r>
      <w:rPr>
        <w:rFonts w:cs="Angsana New"/>
        <w:noProof/>
        <w:sz w:val="30"/>
        <w:szCs w:val="30"/>
      </w:rPr>
      <mc:AlternateContent>
        <mc:Choice Requires="wps">
          <w:drawing>
            <wp:anchor distT="0" distB="0" distL="0" distR="0" simplePos="0" relativeHeight="251658254" behindDoc="0" locked="0" layoutInCell="1" allowOverlap="1" wp14:anchorId="00B59EFA" wp14:editId="17F7312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099175" cy="520700"/>
              <wp:effectExtent l="0" t="0" r="15875" b="0"/>
              <wp:wrapNone/>
              <wp:docPr id="1464432506" name="Text Box 90" descr="This document is confidential and for internal employees and OSP partners only. Unauthorized sharing, copying, or distribution is prohibited. If received in error, notify the sender and delete i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99175" cy="52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24BA25" w14:textId="7805E1FF" w:rsidR="00926D76" w:rsidRPr="00926D76" w:rsidRDefault="00926D76" w:rsidP="00926D7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926D7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This document is confidential and for internal employees and OSP partners only. Unauthorized sharing, copying, or distribution is prohibited. If received in error, notify the sender and delete it.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B59EFA" id="_x0000_t202" coordsize="21600,21600" o:spt="202" path="m,l,21600r21600,l21600,xe">
              <v:stroke joinstyle="miter"/>
              <v:path gradientshapeok="t" o:connecttype="rect"/>
            </v:shapetype>
            <v:shape id="Text Box 90" o:spid="_x0000_s1029" type="#_x0000_t202" alt="This document is confidential and for internal employees and OSP partners only. Unauthorized sharing, copying, or distribution is prohibited. If received in error, notify the sender and delete it." style="position:absolute;margin-left:0;margin-top:0;width:480.25pt;height:41pt;z-index:25165825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" filled="f" stroked="f">
              <v:textbox style="mso-fit-shape-to-text:t" inset="0,0,0,15pt">
                <w:txbxContent>
                  <w:p w14:paraId="0C24BA25" w14:textId="7805E1FF" w:rsidR="00926D76" w:rsidRPr="00926D76" w:rsidRDefault="00926D76" w:rsidP="00926D76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926D76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This document is confidential and for internal employees and OSP partners only. Unauthorized sharing, copying, or distribution is prohibited. If received in error, notify the sender and delete it.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42F0D" w:rsidRPr="00173BD7">
      <w:rPr>
        <w:rStyle w:val="PageNumber"/>
        <w:rFonts w:cs="Angsana New"/>
        <w:sz w:val="30"/>
        <w:szCs w:val="30"/>
      </w:rPr>
      <w:fldChar w:fldCharType="begin"/>
    </w:r>
    <w:r w:rsidR="00242F0D" w:rsidRPr="00173BD7">
      <w:rPr>
        <w:rStyle w:val="PageNumber"/>
        <w:rFonts w:cs="Angsana New"/>
        <w:sz w:val="30"/>
        <w:szCs w:val="30"/>
      </w:rPr>
      <w:instrText xml:space="preserve">PAGE  </w:instrText>
    </w:r>
    <w:r w:rsidR="00242F0D" w:rsidRPr="00173BD7">
      <w:rPr>
        <w:rStyle w:val="PageNumber"/>
        <w:rFonts w:cs="Angsana New"/>
        <w:sz w:val="30"/>
        <w:szCs w:val="30"/>
      </w:rPr>
      <w:fldChar w:fldCharType="separate"/>
    </w:r>
    <w:r w:rsidR="00B176C5">
      <w:rPr>
        <w:rStyle w:val="PageNumber"/>
        <w:rFonts w:cs="Angsana New"/>
        <w:noProof/>
        <w:sz w:val="30"/>
        <w:szCs w:val="30"/>
      </w:rPr>
      <w:t>2</w:t>
    </w:r>
    <w:r w:rsidR="00242F0D" w:rsidRPr="00173BD7">
      <w:rPr>
        <w:rStyle w:val="PageNumber"/>
        <w:rFonts w:cs="Angsana New"/>
        <w:sz w:val="30"/>
        <w:szCs w:val="30"/>
      </w:rPr>
      <w:fldChar w:fldCharType="end"/>
    </w:r>
  </w:p>
  <w:p w14:paraId="19071C8F" w14:textId="10519570" w:rsidR="00242F0D" w:rsidRPr="00175C2C" w:rsidRDefault="00242F0D" w:rsidP="00E46C3B">
    <w:pPr>
      <w:pStyle w:val="Footer"/>
      <w:tabs>
        <w:tab w:val="clear" w:pos="8505"/>
      </w:tabs>
      <w:ind w:right="360"/>
      <w:rPr>
        <w:rFonts w:cs="Angsana New"/>
        <w:i/>
        <w:iCs/>
        <w:sz w:val="30"/>
        <w:szCs w:val="30"/>
      </w:rPr>
    </w:pPr>
    <w:r w:rsidRPr="002457B2">
      <w:rPr>
        <w:i/>
        <w:iCs/>
        <w:sz w:val="30"/>
        <w:szCs w:val="30"/>
      </w:rPr>
      <w:fldChar w:fldCharType="begin"/>
    </w:r>
    <w:r w:rsidRPr="002457B2">
      <w:rPr>
        <w:i/>
        <w:iCs/>
        <w:sz w:val="30"/>
        <w:szCs w:val="30"/>
      </w:rPr>
      <w:instrText xml:space="preserve"> FILENAME </w:instrText>
    </w:r>
    <w:r w:rsidRPr="002457B2">
      <w:rPr>
        <w:i/>
        <w:iCs/>
        <w:sz w:val="30"/>
        <w:szCs w:val="30"/>
      </w:rPr>
      <w:fldChar w:fldCharType="separate"/>
    </w:r>
    <w:r w:rsidR="00E35146">
      <w:rPr>
        <w:i/>
        <w:iCs/>
        <w:noProof/>
        <w:sz w:val="30"/>
        <w:szCs w:val="30"/>
      </w:rPr>
      <w:t>OSPt1-YE'25-set</w:t>
    </w:r>
    <w:r w:rsidRPr="002457B2">
      <w:rPr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B7C45" w14:textId="46661211" w:rsidR="00242F0D" w:rsidRPr="00EE7522" w:rsidRDefault="00242F0D" w:rsidP="00EE752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2907527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452ACAB2" w14:textId="63350A5B" w:rsidR="00E35146" w:rsidRPr="00E35146" w:rsidRDefault="00E35146" w:rsidP="00E35146">
        <w:pPr>
          <w:pStyle w:val="Footer"/>
          <w:jc w:val="center"/>
          <w:rPr>
            <w:sz w:val="30"/>
            <w:szCs w:val="30"/>
          </w:rPr>
        </w:pPr>
        <w:r w:rsidRPr="00E35146">
          <w:rPr>
            <w:sz w:val="30"/>
            <w:szCs w:val="30"/>
          </w:rPr>
          <w:fldChar w:fldCharType="begin"/>
        </w:r>
        <w:r w:rsidRPr="00E35146">
          <w:rPr>
            <w:sz w:val="30"/>
            <w:szCs w:val="30"/>
          </w:rPr>
          <w:instrText xml:space="preserve"> PAGE   \* MERGEFORMAT </w:instrText>
        </w:r>
        <w:r w:rsidRPr="00E35146">
          <w:rPr>
            <w:sz w:val="30"/>
            <w:szCs w:val="30"/>
          </w:rPr>
          <w:fldChar w:fldCharType="separate"/>
        </w:r>
        <w:r w:rsidRPr="00E35146">
          <w:rPr>
            <w:noProof/>
            <w:sz w:val="30"/>
            <w:szCs w:val="30"/>
          </w:rPr>
          <w:t>2</w:t>
        </w:r>
        <w:r w:rsidRPr="00E35146">
          <w:rPr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EDC77" w14:textId="77777777" w:rsidR="004C0DB2" w:rsidRDefault="004C0DB2">
      <w:r>
        <w:separator/>
      </w:r>
    </w:p>
  </w:footnote>
  <w:footnote w:type="continuationSeparator" w:id="0">
    <w:p w14:paraId="2FF84D69" w14:textId="77777777" w:rsidR="004C0DB2" w:rsidRDefault="004C0DB2">
      <w:r>
        <w:continuationSeparator/>
      </w:r>
    </w:p>
  </w:footnote>
  <w:footnote w:type="continuationNotice" w:id="1">
    <w:p w14:paraId="1CA357B6" w14:textId="77777777" w:rsidR="004C0DB2" w:rsidRDefault="004C0DB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1324C" w14:textId="17FC3D47" w:rsidR="00926D76" w:rsidRDefault="00926D7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66" behindDoc="0" locked="0" layoutInCell="1" allowOverlap="1" wp14:anchorId="42C77D59" wp14:editId="4949B68E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623820" cy="355600"/>
              <wp:effectExtent l="0" t="0" r="0" b="6350"/>
              <wp:wrapNone/>
              <wp:docPr id="2092884025" name="Text Box 77" descr="Confidential (Internal and OSP Partner Use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23820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876D30" w14:textId="0A74BA62" w:rsidR="00926D76" w:rsidRPr="00926D76" w:rsidRDefault="00926D76" w:rsidP="00926D7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26D7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 (Internal and OSP Partner Use)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C77D59" id="_x0000_t202" coordsize="21600,21600" o:spt="202" path="m,l,21600r21600,l21600,xe">
              <v:stroke joinstyle="miter"/>
              <v:path gradientshapeok="t" o:connecttype="rect"/>
            </v:shapetype>
            <v:shape id="Text Box 77" o:spid="_x0000_s1026" type="#_x0000_t202" alt="Confidential (Internal and OSP Partner Use)" style="position:absolute;left:0;text-align:left;margin-left:155.4pt;margin-top:0;width:206.6pt;height:28pt;z-index:25165826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" filled="f" stroked="f">
              <v:textbox style="mso-fit-shape-to-text:t" inset="0,15pt,20pt,0">
                <w:txbxContent>
                  <w:p w14:paraId="74876D30" w14:textId="0A74BA62" w:rsidR="00926D76" w:rsidRPr="00926D76" w:rsidRDefault="00926D76" w:rsidP="00926D76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926D7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 (Internal and OSP Partner Use)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78066" w14:textId="4ADD2548" w:rsidR="00242F0D" w:rsidRDefault="00926D76" w:rsidP="00297920">
    <w:pPr>
      <w:spacing w:line="240" w:lineRule="atLeast"/>
      <w:ind w:right="360"/>
      <w:rPr>
        <w:b/>
        <w:bCs/>
        <w:sz w:val="32"/>
        <w:szCs w:val="32"/>
      </w:rPr>
    </w:pPr>
    <w:r>
      <w:rPr>
        <w:b/>
        <w:bCs/>
        <w:noProof/>
        <w:sz w:val="32"/>
        <w:szCs w:val="32"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20EC1F30" wp14:editId="517B803E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623820" cy="355600"/>
              <wp:effectExtent l="0" t="0" r="0" b="6350"/>
              <wp:wrapNone/>
              <wp:docPr id="1322058427" name="Text Box 78" descr="Confidential (Internal and OSP Partner Use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23820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E87828" w14:textId="0A567612" w:rsidR="00926D76" w:rsidRPr="00926D76" w:rsidRDefault="00926D76" w:rsidP="00926D7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26D7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 (Internal and OSP Partner Use)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EC1F30" id="_x0000_t202" coordsize="21600,21600" o:spt="202" path="m,l,21600r21600,l21600,xe">
              <v:stroke joinstyle="miter"/>
              <v:path gradientshapeok="t" o:connecttype="rect"/>
            </v:shapetype>
            <v:shape id="Text Box 78" o:spid="_x0000_s1027" type="#_x0000_t202" alt="Confidential (Internal and OSP Partner Use)" style="position:absolute;margin-left:155.4pt;margin-top:0;width:206.6pt;height:28pt;z-index:251658243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" filled="f" stroked="f">
              <v:textbox style="mso-fit-shape-to-text:t" inset="0,15pt,20pt,0">
                <w:txbxContent>
                  <w:p w14:paraId="6DE87828" w14:textId="0A567612" w:rsidR="00926D76" w:rsidRPr="00926D76" w:rsidRDefault="00926D76" w:rsidP="00926D76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926D7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 (Internal and OSP Partner Use)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EE59541" w14:textId="77777777" w:rsidR="00242F0D" w:rsidRDefault="00242F0D" w:rsidP="00297920">
    <w:pPr>
      <w:spacing w:line="240" w:lineRule="atLeast"/>
      <w:ind w:right="360"/>
      <w:rPr>
        <w:b/>
        <w:bCs/>
        <w:sz w:val="32"/>
        <w:szCs w:val="32"/>
      </w:rPr>
    </w:pPr>
  </w:p>
  <w:p w14:paraId="789BD466" w14:textId="77777777" w:rsidR="00242F0D" w:rsidRPr="000E5F74" w:rsidRDefault="00242F0D" w:rsidP="00297920">
    <w:pPr>
      <w:spacing w:line="240" w:lineRule="atLeast"/>
      <w:ind w:right="360"/>
      <w:rPr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F381F" w14:textId="3FD0E6D2" w:rsidR="00242F0D" w:rsidRPr="00D826CB" w:rsidRDefault="00242F0D" w:rsidP="00297920">
    <w:pPr>
      <w:pStyle w:val="Header"/>
      <w:spacing w:line="240" w:lineRule="atLeast"/>
      <w:jc w:val="left"/>
      <w:rPr>
        <w:rFonts w:cs="Angsana New"/>
        <w:i w:val="0"/>
        <w:iCs w:val="0"/>
        <w:sz w:val="52"/>
        <w:szCs w:val="52"/>
      </w:rPr>
    </w:pPr>
  </w:p>
  <w:p w14:paraId="29F8DF92" w14:textId="77777777" w:rsidR="00242F0D" w:rsidRPr="00D826CB" w:rsidRDefault="00242F0D" w:rsidP="00297920">
    <w:pPr>
      <w:pStyle w:val="Header"/>
      <w:spacing w:line="240" w:lineRule="atLeast"/>
      <w:jc w:val="left"/>
      <w:rPr>
        <w:rFonts w:cs="Angsana New"/>
        <w:i w:val="0"/>
        <w:iCs w:val="0"/>
        <w:sz w:val="52"/>
        <w:szCs w:val="52"/>
      </w:rPr>
    </w:pPr>
  </w:p>
  <w:p w14:paraId="4BA5A381" w14:textId="77777777" w:rsidR="00242F0D" w:rsidRPr="00D826CB" w:rsidRDefault="00242F0D" w:rsidP="00297920">
    <w:pPr>
      <w:pStyle w:val="Header"/>
      <w:spacing w:line="240" w:lineRule="atLeast"/>
      <w:jc w:val="left"/>
      <w:rPr>
        <w:rFonts w:cs="Angsana New"/>
        <w:i w:val="0"/>
        <w:iCs w:val="0"/>
        <w:sz w:val="52"/>
        <w:szCs w:val="52"/>
      </w:rPr>
    </w:pPr>
  </w:p>
  <w:p w14:paraId="2C7E5FEF" w14:textId="77777777" w:rsidR="00242F0D" w:rsidRPr="00D826CB" w:rsidRDefault="00242F0D" w:rsidP="00297920">
    <w:pPr>
      <w:pStyle w:val="Header"/>
      <w:spacing w:line="240" w:lineRule="atLeast"/>
      <w:jc w:val="left"/>
      <w:rPr>
        <w:rFonts w:cs="Angsana New"/>
        <w:i w:val="0"/>
        <w:iCs w:val="0"/>
        <w:sz w:val="52"/>
        <w:szCs w:val="52"/>
      </w:rPr>
    </w:pPr>
  </w:p>
  <w:p w14:paraId="07332606" w14:textId="77777777" w:rsidR="00242F0D" w:rsidRPr="00D826CB" w:rsidRDefault="00242F0D" w:rsidP="00297920">
    <w:pPr>
      <w:pStyle w:val="Header"/>
      <w:spacing w:line="240" w:lineRule="atLeast"/>
      <w:jc w:val="left"/>
      <w:rPr>
        <w:rFonts w:cs="Angsana New"/>
        <w:i w:val="0"/>
        <w:iCs w:val="0"/>
        <w:sz w:val="52"/>
        <w:szCs w:val="52"/>
      </w:rPr>
    </w:pPr>
  </w:p>
  <w:p w14:paraId="5046719F" w14:textId="77777777" w:rsidR="00242F0D" w:rsidRPr="00D826CB" w:rsidRDefault="00242F0D" w:rsidP="00297920">
    <w:pPr>
      <w:pStyle w:val="Header"/>
      <w:spacing w:line="240" w:lineRule="atLeast"/>
      <w:jc w:val="left"/>
      <w:rPr>
        <w:rFonts w:cs="Angsana New"/>
        <w:i w:val="0"/>
        <w:iCs w:val="0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9EDF6" w14:textId="0989C63D" w:rsidR="007E098C" w:rsidRPr="00E35146" w:rsidRDefault="007E098C" w:rsidP="007E098C">
    <w:pPr>
      <w:spacing w:line="240" w:lineRule="atLeast"/>
      <w:ind w:right="360"/>
      <w:rPr>
        <w:sz w:val="32"/>
        <w:szCs w:val="32"/>
      </w:rPr>
    </w:pPr>
  </w:p>
  <w:p w14:paraId="4D9AE0FD" w14:textId="77777777" w:rsidR="007E098C" w:rsidRPr="00E35146" w:rsidRDefault="007E098C" w:rsidP="007E098C">
    <w:pPr>
      <w:spacing w:line="240" w:lineRule="atLeast"/>
      <w:ind w:right="360"/>
      <w:rPr>
        <w:sz w:val="32"/>
        <w:szCs w:val="32"/>
      </w:rPr>
    </w:pPr>
  </w:p>
  <w:p w14:paraId="49B63608" w14:textId="77777777" w:rsidR="007E098C" w:rsidRPr="00E35146" w:rsidRDefault="007E098C" w:rsidP="007E098C">
    <w:pPr>
      <w:spacing w:line="240" w:lineRule="atLeast"/>
      <w:ind w:right="360"/>
      <w:rPr>
        <w:sz w:val="32"/>
        <w:szCs w:val="32"/>
      </w:rPr>
    </w:pPr>
  </w:p>
  <w:p w14:paraId="78136AED" w14:textId="49D2E637" w:rsidR="00242F0D" w:rsidRDefault="00242F0D" w:rsidP="00E34260">
    <w:pPr>
      <w:spacing w:line="240" w:lineRule="atLeast"/>
      <w:ind w:right="360"/>
      <w:rPr>
        <w:sz w:val="32"/>
        <w:szCs w:val="32"/>
      </w:rPr>
    </w:pPr>
  </w:p>
  <w:p w14:paraId="3C95211D" w14:textId="77777777" w:rsidR="00E35146" w:rsidRDefault="00E35146" w:rsidP="00E34260">
    <w:pPr>
      <w:spacing w:line="240" w:lineRule="atLeast"/>
      <w:ind w:right="360"/>
      <w:rPr>
        <w:sz w:val="32"/>
        <w:szCs w:val="32"/>
      </w:rPr>
    </w:pPr>
  </w:p>
  <w:p w14:paraId="45713C1C" w14:textId="77777777" w:rsidR="00E35146" w:rsidRDefault="00E35146" w:rsidP="00E34260">
    <w:pPr>
      <w:spacing w:line="240" w:lineRule="atLeast"/>
      <w:ind w:right="360"/>
      <w:rPr>
        <w:sz w:val="32"/>
        <w:szCs w:val="32"/>
      </w:rPr>
    </w:pPr>
  </w:p>
  <w:p w14:paraId="5B9F583C" w14:textId="77777777" w:rsidR="00E35146" w:rsidRDefault="00E35146" w:rsidP="00E34260">
    <w:pPr>
      <w:spacing w:line="240" w:lineRule="atLeast"/>
      <w:ind w:right="360"/>
      <w:rPr>
        <w:sz w:val="32"/>
        <w:szCs w:val="32"/>
      </w:rPr>
    </w:pPr>
  </w:p>
  <w:p w14:paraId="6D62C2C1" w14:textId="77777777" w:rsidR="00E35146" w:rsidRPr="00E35146" w:rsidRDefault="00E35146" w:rsidP="00E34260">
    <w:pPr>
      <w:spacing w:line="240" w:lineRule="atLeast"/>
      <w:ind w:right="360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E2FF4" w14:textId="77777777" w:rsidR="00242F0D" w:rsidRPr="00E35146" w:rsidRDefault="00242F0D" w:rsidP="00495BE1">
    <w:pPr>
      <w:rPr>
        <w:b/>
        <w:bCs/>
        <w:sz w:val="32"/>
        <w:szCs w:val="32"/>
      </w:rPr>
    </w:pPr>
  </w:p>
  <w:p w14:paraId="4D503546" w14:textId="77777777" w:rsidR="00EE7522" w:rsidRDefault="00EE7522" w:rsidP="00495BE1">
    <w:pPr>
      <w:rPr>
        <w:b/>
        <w:bCs/>
        <w:sz w:val="32"/>
        <w:szCs w:val="32"/>
      </w:rPr>
    </w:pPr>
  </w:p>
  <w:p w14:paraId="5F5CE353" w14:textId="77777777" w:rsidR="00EE7522" w:rsidRPr="00E35146" w:rsidRDefault="00EE7522" w:rsidP="00495BE1">
    <w:pPr>
      <w:rPr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2783"/>
        </w:tabs>
        <w:ind w:left="278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E7B81362"/>
    <w:lvl w:ilvl="0" w:tplc="E7E8767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26191"/>
    <w:multiLevelType w:val="hybridMultilevel"/>
    <w:tmpl w:val="5E22D44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7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187B5CF8"/>
    <w:multiLevelType w:val="hybridMultilevel"/>
    <w:tmpl w:val="A9A6E1AA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8E4229D"/>
    <w:multiLevelType w:val="hybridMultilevel"/>
    <w:tmpl w:val="1CDECB2A"/>
    <w:lvl w:ilvl="0" w:tplc="C1881B8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E18296A"/>
    <w:multiLevelType w:val="hybridMultilevel"/>
    <w:tmpl w:val="B25A9748"/>
    <w:lvl w:ilvl="0" w:tplc="E5FEC9DE">
      <w:start w:val="9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E7C7438"/>
    <w:multiLevelType w:val="hybridMultilevel"/>
    <w:tmpl w:val="B85E6AE2"/>
    <w:lvl w:ilvl="0" w:tplc="A15CD3D8">
      <w:start w:val="10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13E489C"/>
    <w:multiLevelType w:val="hybridMultilevel"/>
    <w:tmpl w:val="95127532"/>
    <w:lvl w:ilvl="0" w:tplc="DC207A7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9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0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2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4A09770E"/>
    <w:multiLevelType w:val="multilevel"/>
    <w:tmpl w:val="866076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6973A22"/>
    <w:multiLevelType w:val="hybridMultilevel"/>
    <w:tmpl w:val="B02ADECC"/>
    <w:lvl w:ilvl="0" w:tplc="DCCE44A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5B733E"/>
    <w:multiLevelType w:val="hybridMultilevel"/>
    <w:tmpl w:val="8D462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3" w15:restartNumberingAfterBreak="0">
    <w:nsid w:val="67BA289D"/>
    <w:multiLevelType w:val="hybridMultilevel"/>
    <w:tmpl w:val="F412E42A"/>
    <w:lvl w:ilvl="0" w:tplc="CA140D40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  <w:i w:val="0"/>
        <w:iCs w:val="0"/>
      </w:rPr>
    </w:lvl>
    <w:lvl w:ilvl="1" w:tplc="46463D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6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39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700"/>
        </w:tabs>
        <w:ind w:left="70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454249836">
    <w:abstractNumId w:val="1"/>
  </w:num>
  <w:num w:numId="2" w16cid:durableId="1810631355">
    <w:abstractNumId w:val="0"/>
  </w:num>
  <w:num w:numId="3" w16cid:durableId="2036154876">
    <w:abstractNumId w:val="6"/>
  </w:num>
  <w:num w:numId="4" w16cid:durableId="1729768685">
    <w:abstractNumId w:val="26"/>
  </w:num>
  <w:num w:numId="5" w16cid:durableId="418214858">
    <w:abstractNumId w:val="39"/>
  </w:num>
  <w:num w:numId="6" w16cid:durableId="974212727">
    <w:abstractNumId w:val="19"/>
  </w:num>
  <w:num w:numId="7" w16cid:durableId="1610508759">
    <w:abstractNumId w:val="8"/>
  </w:num>
  <w:num w:numId="8" w16cid:durableId="789201955">
    <w:abstractNumId w:val="13"/>
  </w:num>
  <w:num w:numId="9" w16cid:durableId="287590800">
    <w:abstractNumId w:val="33"/>
  </w:num>
  <w:num w:numId="10" w16cid:durableId="1561087682">
    <w:abstractNumId w:val="24"/>
  </w:num>
  <w:num w:numId="11" w16cid:durableId="1531261333">
    <w:abstractNumId w:val="32"/>
  </w:num>
  <w:num w:numId="12" w16cid:durableId="1675451390">
    <w:abstractNumId w:val="18"/>
  </w:num>
  <w:num w:numId="13" w16cid:durableId="262029787">
    <w:abstractNumId w:val="21"/>
  </w:num>
  <w:num w:numId="14" w16cid:durableId="1223711151">
    <w:abstractNumId w:val="35"/>
  </w:num>
  <w:num w:numId="15" w16cid:durableId="207036768">
    <w:abstractNumId w:val="37"/>
  </w:num>
  <w:num w:numId="16" w16cid:durableId="2113280820">
    <w:abstractNumId w:val="3"/>
  </w:num>
  <w:num w:numId="17" w16cid:durableId="798914485">
    <w:abstractNumId w:val="25"/>
  </w:num>
  <w:num w:numId="18" w16cid:durableId="1429737263">
    <w:abstractNumId w:val="27"/>
  </w:num>
  <w:num w:numId="19" w16cid:durableId="1472671809">
    <w:abstractNumId w:val="40"/>
  </w:num>
  <w:num w:numId="20" w16cid:durableId="999118365">
    <w:abstractNumId w:val="5"/>
  </w:num>
  <w:num w:numId="21" w16cid:durableId="466358914">
    <w:abstractNumId w:val="36"/>
  </w:num>
  <w:num w:numId="22" w16cid:durableId="20920007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549028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62645487">
    <w:abstractNumId w:val="23"/>
  </w:num>
  <w:num w:numId="25" w16cid:durableId="2008440110">
    <w:abstractNumId w:val="34"/>
  </w:num>
  <w:num w:numId="26" w16cid:durableId="1039739570">
    <w:abstractNumId w:val="14"/>
  </w:num>
  <w:num w:numId="27" w16cid:durableId="695469416">
    <w:abstractNumId w:val="41"/>
  </w:num>
  <w:num w:numId="28" w16cid:durableId="1289974157">
    <w:abstractNumId w:val="7"/>
  </w:num>
  <w:num w:numId="29" w16cid:durableId="105103083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30726585">
    <w:abstractNumId w:val="2"/>
  </w:num>
  <w:num w:numId="31" w16cid:durableId="149372389">
    <w:abstractNumId w:val="40"/>
  </w:num>
  <w:num w:numId="32" w16cid:durableId="166192766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60990041">
    <w:abstractNumId w:val="15"/>
  </w:num>
  <w:num w:numId="34" w16cid:durableId="1327632069">
    <w:abstractNumId w:val="28"/>
  </w:num>
  <w:num w:numId="35" w16cid:durableId="446852416">
    <w:abstractNumId w:val="11"/>
  </w:num>
  <w:num w:numId="36" w16cid:durableId="315183619">
    <w:abstractNumId w:val="22"/>
  </w:num>
  <w:num w:numId="37" w16cid:durableId="563371542">
    <w:abstractNumId w:val="38"/>
  </w:num>
  <w:num w:numId="38" w16cid:durableId="1905068561">
    <w:abstractNumId w:val="20"/>
  </w:num>
  <w:num w:numId="39" w16cid:durableId="68112346">
    <w:abstractNumId w:val="4"/>
  </w:num>
  <w:num w:numId="40" w16cid:durableId="1242981459">
    <w:abstractNumId w:val="17"/>
  </w:num>
  <w:num w:numId="41" w16cid:durableId="183725916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67434732">
    <w:abstractNumId w:val="9"/>
  </w:num>
  <w:num w:numId="43" w16cid:durableId="1675497425">
    <w:abstractNumId w:val="16"/>
  </w:num>
  <w:num w:numId="44" w16cid:durableId="52777480">
    <w:abstractNumId w:val="12"/>
  </w:num>
  <w:num w:numId="45" w16cid:durableId="1664964809">
    <w:abstractNumId w:val="10"/>
  </w:num>
  <w:num w:numId="46" w16cid:durableId="1401101702">
    <w:abstractNumId w:val="2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42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0AB"/>
    <w:rsid w:val="00000313"/>
    <w:rsid w:val="00000346"/>
    <w:rsid w:val="00000423"/>
    <w:rsid w:val="00000485"/>
    <w:rsid w:val="000004BF"/>
    <w:rsid w:val="000006FC"/>
    <w:rsid w:val="00000861"/>
    <w:rsid w:val="00000E9F"/>
    <w:rsid w:val="0000112E"/>
    <w:rsid w:val="00001282"/>
    <w:rsid w:val="00001535"/>
    <w:rsid w:val="00001972"/>
    <w:rsid w:val="00001C00"/>
    <w:rsid w:val="00001DD2"/>
    <w:rsid w:val="000020DA"/>
    <w:rsid w:val="0000241A"/>
    <w:rsid w:val="000028B3"/>
    <w:rsid w:val="000028E8"/>
    <w:rsid w:val="00002989"/>
    <w:rsid w:val="00002B6A"/>
    <w:rsid w:val="00002C48"/>
    <w:rsid w:val="00002E73"/>
    <w:rsid w:val="0000306A"/>
    <w:rsid w:val="0000320B"/>
    <w:rsid w:val="00003219"/>
    <w:rsid w:val="00003248"/>
    <w:rsid w:val="0000366A"/>
    <w:rsid w:val="0000377A"/>
    <w:rsid w:val="000037FF"/>
    <w:rsid w:val="00003B8A"/>
    <w:rsid w:val="00003BC8"/>
    <w:rsid w:val="00003D10"/>
    <w:rsid w:val="00004288"/>
    <w:rsid w:val="00004421"/>
    <w:rsid w:val="00004B38"/>
    <w:rsid w:val="00005266"/>
    <w:rsid w:val="00005496"/>
    <w:rsid w:val="000054AD"/>
    <w:rsid w:val="0000550B"/>
    <w:rsid w:val="0000572F"/>
    <w:rsid w:val="00005884"/>
    <w:rsid w:val="00005A37"/>
    <w:rsid w:val="00005E17"/>
    <w:rsid w:val="00005FFC"/>
    <w:rsid w:val="00006146"/>
    <w:rsid w:val="0000652B"/>
    <w:rsid w:val="0000660C"/>
    <w:rsid w:val="00006663"/>
    <w:rsid w:val="00006A83"/>
    <w:rsid w:val="00006AB6"/>
    <w:rsid w:val="00006B50"/>
    <w:rsid w:val="00007171"/>
    <w:rsid w:val="00007353"/>
    <w:rsid w:val="000073DF"/>
    <w:rsid w:val="00007471"/>
    <w:rsid w:val="000079CB"/>
    <w:rsid w:val="000079CF"/>
    <w:rsid w:val="00007A88"/>
    <w:rsid w:val="00007AA1"/>
    <w:rsid w:val="00007B72"/>
    <w:rsid w:val="00007CEE"/>
    <w:rsid w:val="00007EA1"/>
    <w:rsid w:val="00007EC2"/>
    <w:rsid w:val="00007F67"/>
    <w:rsid w:val="00010028"/>
    <w:rsid w:val="00010328"/>
    <w:rsid w:val="0001044B"/>
    <w:rsid w:val="0001084E"/>
    <w:rsid w:val="0001096C"/>
    <w:rsid w:val="00010CB6"/>
    <w:rsid w:val="00010FF6"/>
    <w:rsid w:val="00011087"/>
    <w:rsid w:val="0001118E"/>
    <w:rsid w:val="000115FC"/>
    <w:rsid w:val="00011769"/>
    <w:rsid w:val="00011788"/>
    <w:rsid w:val="00011859"/>
    <w:rsid w:val="00011CA8"/>
    <w:rsid w:val="00012299"/>
    <w:rsid w:val="0001285A"/>
    <w:rsid w:val="000128E6"/>
    <w:rsid w:val="00012928"/>
    <w:rsid w:val="000129FF"/>
    <w:rsid w:val="00012A20"/>
    <w:rsid w:val="00012EC6"/>
    <w:rsid w:val="00012ED5"/>
    <w:rsid w:val="000132DE"/>
    <w:rsid w:val="000134F7"/>
    <w:rsid w:val="000135DF"/>
    <w:rsid w:val="00013706"/>
    <w:rsid w:val="00013885"/>
    <w:rsid w:val="000138C0"/>
    <w:rsid w:val="00013B08"/>
    <w:rsid w:val="00013C92"/>
    <w:rsid w:val="0001424A"/>
    <w:rsid w:val="000142B2"/>
    <w:rsid w:val="00014313"/>
    <w:rsid w:val="00014399"/>
    <w:rsid w:val="0001507E"/>
    <w:rsid w:val="000150A1"/>
    <w:rsid w:val="0001540E"/>
    <w:rsid w:val="0001549D"/>
    <w:rsid w:val="00015637"/>
    <w:rsid w:val="00015835"/>
    <w:rsid w:val="00015918"/>
    <w:rsid w:val="00015A9C"/>
    <w:rsid w:val="00015C09"/>
    <w:rsid w:val="00015D06"/>
    <w:rsid w:val="00015D0D"/>
    <w:rsid w:val="00015E38"/>
    <w:rsid w:val="00015F55"/>
    <w:rsid w:val="0001620F"/>
    <w:rsid w:val="000163C5"/>
    <w:rsid w:val="00016A5F"/>
    <w:rsid w:val="00016AF4"/>
    <w:rsid w:val="00016BF4"/>
    <w:rsid w:val="00016C51"/>
    <w:rsid w:val="00016FEB"/>
    <w:rsid w:val="000171EC"/>
    <w:rsid w:val="0001736A"/>
    <w:rsid w:val="00017470"/>
    <w:rsid w:val="00017888"/>
    <w:rsid w:val="000178B8"/>
    <w:rsid w:val="00017979"/>
    <w:rsid w:val="00017B8E"/>
    <w:rsid w:val="00017CF4"/>
    <w:rsid w:val="00017F2E"/>
    <w:rsid w:val="00017F9C"/>
    <w:rsid w:val="00020051"/>
    <w:rsid w:val="00020342"/>
    <w:rsid w:val="000204F8"/>
    <w:rsid w:val="0002056C"/>
    <w:rsid w:val="0002065D"/>
    <w:rsid w:val="000206B6"/>
    <w:rsid w:val="000206E6"/>
    <w:rsid w:val="00020759"/>
    <w:rsid w:val="00020B89"/>
    <w:rsid w:val="00020C5E"/>
    <w:rsid w:val="00020DF4"/>
    <w:rsid w:val="00020ECB"/>
    <w:rsid w:val="00020EE0"/>
    <w:rsid w:val="00020FEE"/>
    <w:rsid w:val="00021072"/>
    <w:rsid w:val="000213D6"/>
    <w:rsid w:val="000213F8"/>
    <w:rsid w:val="0002156C"/>
    <w:rsid w:val="000216B4"/>
    <w:rsid w:val="000216E7"/>
    <w:rsid w:val="00021798"/>
    <w:rsid w:val="000218A5"/>
    <w:rsid w:val="00021A78"/>
    <w:rsid w:val="00021C38"/>
    <w:rsid w:val="00021D32"/>
    <w:rsid w:val="00022119"/>
    <w:rsid w:val="000223FF"/>
    <w:rsid w:val="000224E7"/>
    <w:rsid w:val="000225AF"/>
    <w:rsid w:val="00022679"/>
    <w:rsid w:val="0002304E"/>
    <w:rsid w:val="000232DC"/>
    <w:rsid w:val="0002343B"/>
    <w:rsid w:val="00023528"/>
    <w:rsid w:val="0002363A"/>
    <w:rsid w:val="00023A36"/>
    <w:rsid w:val="00023E16"/>
    <w:rsid w:val="00023ED2"/>
    <w:rsid w:val="00024148"/>
    <w:rsid w:val="000245E1"/>
    <w:rsid w:val="000246F2"/>
    <w:rsid w:val="00024834"/>
    <w:rsid w:val="000249E5"/>
    <w:rsid w:val="00024CEF"/>
    <w:rsid w:val="00024DB0"/>
    <w:rsid w:val="00024F20"/>
    <w:rsid w:val="000250F6"/>
    <w:rsid w:val="00025322"/>
    <w:rsid w:val="000258DC"/>
    <w:rsid w:val="000259E2"/>
    <w:rsid w:val="00025B90"/>
    <w:rsid w:val="00026202"/>
    <w:rsid w:val="00026272"/>
    <w:rsid w:val="000263E7"/>
    <w:rsid w:val="000265A2"/>
    <w:rsid w:val="000269A4"/>
    <w:rsid w:val="00026A33"/>
    <w:rsid w:val="00026CAE"/>
    <w:rsid w:val="00026DC7"/>
    <w:rsid w:val="00026F0B"/>
    <w:rsid w:val="00027120"/>
    <w:rsid w:val="00027187"/>
    <w:rsid w:val="0002743B"/>
    <w:rsid w:val="0002747C"/>
    <w:rsid w:val="0002751B"/>
    <w:rsid w:val="00027629"/>
    <w:rsid w:val="00027666"/>
    <w:rsid w:val="000277D8"/>
    <w:rsid w:val="00027B3F"/>
    <w:rsid w:val="0003011C"/>
    <w:rsid w:val="000301C0"/>
    <w:rsid w:val="00030520"/>
    <w:rsid w:val="00030DFC"/>
    <w:rsid w:val="00030E7C"/>
    <w:rsid w:val="00030FC6"/>
    <w:rsid w:val="0003112B"/>
    <w:rsid w:val="00031385"/>
    <w:rsid w:val="000315F3"/>
    <w:rsid w:val="0003164F"/>
    <w:rsid w:val="00031702"/>
    <w:rsid w:val="00031769"/>
    <w:rsid w:val="000318EF"/>
    <w:rsid w:val="00031C03"/>
    <w:rsid w:val="00031EC6"/>
    <w:rsid w:val="0003207B"/>
    <w:rsid w:val="000322E7"/>
    <w:rsid w:val="00032850"/>
    <w:rsid w:val="00032D4C"/>
    <w:rsid w:val="00033089"/>
    <w:rsid w:val="000330A9"/>
    <w:rsid w:val="000331F7"/>
    <w:rsid w:val="000334CC"/>
    <w:rsid w:val="000334EE"/>
    <w:rsid w:val="00033546"/>
    <w:rsid w:val="00033624"/>
    <w:rsid w:val="000338F5"/>
    <w:rsid w:val="00033B9A"/>
    <w:rsid w:val="00033BAA"/>
    <w:rsid w:val="00033D94"/>
    <w:rsid w:val="00033DEA"/>
    <w:rsid w:val="00033E92"/>
    <w:rsid w:val="00034425"/>
    <w:rsid w:val="000344AC"/>
    <w:rsid w:val="0003452D"/>
    <w:rsid w:val="00034593"/>
    <w:rsid w:val="000346F7"/>
    <w:rsid w:val="000347C6"/>
    <w:rsid w:val="000347EA"/>
    <w:rsid w:val="000348D3"/>
    <w:rsid w:val="00034912"/>
    <w:rsid w:val="00034C88"/>
    <w:rsid w:val="00034D45"/>
    <w:rsid w:val="00034E4F"/>
    <w:rsid w:val="00034F18"/>
    <w:rsid w:val="000352F7"/>
    <w:rsid w:val="0003537A"/>
    <w:rsid w:val="0003543A"/>
    <w:rsid w:val="00035492"/>
    <w:rsid w:val="0003563C"/>
    <w:rsid w:val="0003567D"/>
    <w:rsid w:val="000357F2"/>
    <w:rsid w:val="00035936"/>
    <w:rsid w:val="00035C04"/>
    <w:rsid w:val="00035DED"/>
    <w:rsid w:val="00035E09"/>
    <w:rsid w:val="00035EC2"/>
    <w:rsid w:val="00036059"/>
    <w:rsid w:val="00036B0B"/>
    <w:rsid w:val="00036C37"/>
    <w:rsid w:val="00036F90"/>
    <w:rsid w:val="000371AE"/>
    <w:rsid w:val="0003742E"/>
    <w:rsid w:val="00037649"/>
    <w:rsid w:val="000376B2"/>
    <w:rsid w:val="0003780C"/>
    <w:rsid w:val="00037DCA"/>
    <w:rsid w:val="00037FD0"/>
    <w:rsid w:val="0004008B"/>
    <w:rsid w:val="00040169"/>
    <w:rsid w:val="000402C4"/>
    <w:rsid w:val="000404DA"/>
    <w:rsid w:val="000407AA"/>
    <w:rsid w:val="00040A61"/>
    <w:rsid w:val="00040AA6"/>
    <w:rsid w:val="00040DBB"/>
    <w:rsid w:val="00040EB5"/>
    <w:rsid w:val="00041476"/>
    <w:rsid w:val="000414B1"/>
    <w:rsid w:val="000414C1"/>
    <w:rsid w:val="000414F5"/>
    <w:rsid w:val="0004152A"/>
    <w:rsid w:val="0004157D"/>
    <w:rsid w:val="000416AA"/>
    <w:rsid w:val="000416F8"/>
    <w:rsid w:val="0004173C"/>
    <w:rsid w:val="00041824"/>
    <w:rsid w:val="00041976"/>
    <w:rsid w:val="00041A0D"/>
    <w:rsid w:val="00041A6C"/>
    <w:rsid w:val="00042152"/>
    <w:rsid w:val="0004220D"/>
    <w:rsid w:val="00042261"/>
    <w:rsid w:val="000423F0"/>
    <w:rsid w:val="0004244F"/>
    <w:rsid w:val="00042507"/>
    <w:rsid w:val="00042A7B"/>
    <w:rsid w:val="00042B47"/>
    <w:rsid w:val="00042C1F"/>
    <w:rsid w:val="00042C24"/>
    <w:rsid w:val="00042C9C"/>
    <w:rsid w:val="00042F24"/>
    <w:rsid w:val="00042F65"/>
    <w:rsid w:val="00043011"/>
    <w:rsid w:val="00043119"/>
    <w:rsid w:val="00043179"/>
    <w:rsid w:val="00043295"/>
    <w:rsid w:val="00043547"/>
    <w:rsid w:val="00043AE6"/>
    <w:rsid w:val="00043B58"/>
    <w:rsid w:val="00043C9F"/>
    <w:rsid w:val="00043CB6"/>
    <w:rsid w:val="00043D45"/>
    <w:rsid w:val="00043EA8"/>
    <w:rsid w:val="000440F0"/>
    <w:rsid w:val="000441AC"/>
    <w:rsid w:val="000445D3"/>
    <w:rsid w:val="00044809"/>
    <w:rsid w:val="0004497E"/>
    <w:rsid w:val="000449E0"/>
    <w:rsid w:val="00044A6D"/>
    <w:rsid w:val="00044E16"/>
    <w:rsid w:val="0004506B"/>
    <w:rsid w:val="00045667"/>
    <w:rsid w:val="00045791"/>
    <w:rsid w:val="000457F4"/>
    <w:rsid w:val="0004582F"/>
    <w:rsid w:val="00045930"/>
    <w:rsid w:val="00045C4C"/>
    <w:rsid w:val="00046210"/>
    <w:rsid w:val="00046345"/>
    <w:rsid w:val="0004634C"/>
    <w:rsid w:val="000463FC"/>
    <w:rsid w:val="000464E3"/>
    <w:rsid w:val="00046701"/>
    <w:rsid w:val="0004699B"/>
    <w:rsid w:val="00046B1B"/>
    <w:rsid w:val="00046E9D"/>
    <w:rsid w:val="00046F75"/>
    <w:rsid w:val="00046F7C"/>
    <w:rsid w:val="000470C8"/>
    <w:rsid w:val="000471A3"/>
    <w:rsid w:val="000471F9"/>
    <w:rsid w:val="0004723D"/>
    <w:rsid w:val="0004731C"/>
    <w:rsid w:val="00047404"/>
    <w:rsid w:val="000474F7"/>
    <w:rsid w:val="000477B1"/>
    <w:rsid w:val="00047913"/>
    <w:rsid w:val="000479EE"/>
    <w:rsid w:val="00047C30"/>
    <w:rsid w:val="00047DAF"/>
    <w:rsid w:val="000500AB"/>
    <w:rsid w:val="00050351"/>
    <w:rsid w:val="0005036D"/>
    <w:rsid w:val="000504F2"/>
    <w:rsid w:val="0005055D"/>
    <w:rsid w:val="000507FE"/>
    <w:rsid w:val="00050971"/>
    <w:rsid w:val="00050995"/>
    <w:rsid w:val="00050C32"/>
    <w:rsid w:val="00050CEF"/>
    <w:rsid w:val="00050EB1"/>
    <w:rsid w:val="00050F61"/>
    <w:rsid w:val="0005107F"/>
    <w:rsid w:val="000510F1"/>
    <w:rsid w:val="0005135B"/>
    <w:rsid w:val="000513F6"/>
    <w:rsid w:val="0005141C"/>
    <w:rsid w:val="0005143F"/>
    <w:rsid w:val="00051631"/>
    <w:rsid w:val="00051668"/>
    <w:rsid w:val="0005172F"/>
    <w:rsid w:val="00051840"/>
    <w:rsid w:val="00051881"/>
    <w:rsid w:val="00051894"/>
    <w:rsid w:val="00051895"/>
    <w:rsid w:val="00051903"/>
    <w:rsid w:val="00051B33"/>
    <w:rsid w:val="00051DA9"/>
    <w:rsid w:val="00051E7F"/>
    <w:rsid w:val="00051FC1"/>
    <w:rsid w:val="00051FC8"/>
    <w:rsid w:val="000523C2"/>
    <w:rsid w:val="000524FC"/>
    <w:rsid w:val="000525DE"/>
    <w:rsid w:val="000527FE"/>
    <w:rsid w:val="00052B75"/>
    <w:rsid w:val="00052C0D"/>
    <w:rsid w:val="00052C5E"/>
    <w:rsid w:val="00052E1F"/>
    <w:rsid w:val="00052F21"/>
    <w:rsid w:val="000530DC"/>
    <w:rsid w:val="00053285"/>
    <w:rsid w:val="0005332F"/>
    <w:rsid w:val="000533EB"/>
    <w:rsid w:val="0005352E"/>
    <w:rsid w:val="0005362F"/>
    <w:rsid w:val="00053780"/>
    <w:rsid w:val="000539E6"/>
    <w:rsid w:val="00053F56"/>
    <w:rsid w:val="0005454F"/>
    <w:rsid w:val="0005458D"/>
    <w:rsid w:val="000549AA"/>
    <w:rsid w:val="000549AB"/>
    <w:rsid w:val="00054E2F"/>
    <w:rsid w:val="00054E4F"/>
    <w:rsid w:val="00055163"/>
    <w:rsid w:val="000552A3"/>
    <w:rsid w:val="00055431"/>
    <w:rsid w:val="00055606"/>
    <w:rsid w:val="0005565B"/>
    <w:rsid w:val="00055675"/>
    <w:rsid w:val="00055AC2"/>
    <w:rsid w:val="00056079"/>
    <w:rsid w:val="00056108"/>
    <w:rsid w:val="000562AD"/>
    <w:rsid w:val="000562E3"/>
    <w:rsid w:val="00056477"/>
    <w:rsid w:val="000564DB"/>
    <w:rsid w:val="0005690A"/>
    <w:rsid w:val="00056A52"/>
    <w:rsid w:val="00056C1A"/>
    <w:rsid w:val="00056DB5"/>
    <w:rsid w:val="00056E97"/>
    <w:rsid w:val="00057084"/>
    <w:rsid w:val="000570EC"/>
    <w:rsid w:val="00057102"/>
    <w:rsid w:val="000572FD"/>
    <w:rsid w:val="00057DAA"/>
    <w:rsid w:val="00060038"/>
    <w:rsid w:val="000603FD"/>
    <w:rsid w:val="00060431"/>
    <w:rsid w:val="000604F6"/>
    <w:rsid w:val="00060B09"/>
    <w:rsid w:val="00060CB6"/>
    <w:rsid w:val="00060EAF"/>
    <w:rsid w:val="00061067"/>
    <w:rsid w:val="0006144D"/>
    <w:rsid w:val="0006162C"/>
    <w:rsid w:val="000618AB"/>
    <w:rsid w:val="000618DF"/>
    <w:rsid w:val="0006193A"/>
    <w:rsid w:val="00061A08"/>
    <w:rsid w:val="00061BDA"/>
    <w:rsid w:val="00061D18"/>
    <w:rsid w:val="00062010"/>
    <w:rsid w:val="00062214"/>
    <w:rsid w:val="0006236F"/>
    <w:rsid w:val="00062517"/>
    <w:rsid w:val="00062AD2"/>
    <w:rsid w:val="00062E20"/>
    <w:rsid w:val="0006322A"/>
    <w:rsid w:val="00063625"/>
    <w:rsid w:val="00063857"/>
    <w:rsid w:val="0006385D"/>
    <w:rsid w:val="00063951"/>
    <w:rsid w:val="00063F31"/>
    <w:rsid w:val="00064138"/>
    <w:rsid w:val="00064564"/>
    <w:rsid w:val="00064A10"/>
    <w:rsid w:val="00064DEA"/>
    <w:rsid w:val="00065020"/>
    <w:rsid w:val="00065290"/>
    <w:rsid w:val="0006562E"/>
    <w:rsid w:val="000656B1"/>
    <w:rsid w:val="00065E44"/>
    <w:rsid w:val="0006601B"/>
    <w:rsid w:val="000662E7"/>
    <w:rsid w:val="000664BF"/>
    <w:rsid w:val="00066560"/>
    <w:rsid w:val="0006659C"/>
    <w:rsid w:val="00066B2A"/>
    <w:rsid w:val="00066C1F"/>
    <w:rsid w:val="0006705C"/>
    <w:rsid w:val="00067076"/>
    <w:rsid w:val="00067234"/>
    <w:rsid w:val="000675AF"/>
    <w:rsid w:val="0006784C"/>
    <w:rsid w:val="00067BD3"/>
    <w:rsid w:val="00067EBE"/>
    <w:rsid w:val="0007016F"/>
    <w:rsid w:val="000706F9"/>
    <w:rsid w:val="0007099B"/>
    <w:rsid w:val="00070CB7"/>
    <w:rsid w:val="00070CE8"/>
    <w:rsid w:val="00070F62"/>
    <w:rsid w:val="00070F64"/>
    <w:rsid w:val="00070F7A"/>
    <w:rsid w:val="00070F96"/>
    <w:rsid w:val="00070FF6"/>
    <w:rsid w:val="000710FF"/>
    <w:rsid w:val="000711FB"/>
    <w:rsid w:val="00071228"/>
    <w:rsid w:val="00071569"/>
    <w:rsid w:val="000719A6"/>
    <w:rsid w:val="00071B87"/>
    <w:rsid w:val="00071C7A"/>
    <w:rsid w:val="00071DCA"/>
    <w:rsid w:val="00071FD4"/>
    <w:rsid w:val="00072022"/>
    <w:rsid w:val="000723D6"/>
    <w:rsid w:val="000723DC"/>
    <w:rsid w:val="00072734"/>
    <w:rsid w:val="00072859"/>
    <w:rsid w:val="00072A66"/>
    <w:rsid w:val="00072AA3"/>
    <w:rsid w:val="00072FFC"/>
    <w:rsid w:val="000731C7"/>
    <w:rsid w:val="000735C6"/>
    <w:rsid w:val="00073761"/>
    <w:rsid w:val="00073786"/>
    <w:rsid w:val="00073A83"/>
    <w:rsid w:val="00073B8E"/>
    <w:rsid w:val="00073D8C"/>
    <w:rsid w:val="00073F88"/>
    <w:rsid w:val="0007406C"/>
    <w:rsid w:val="000741F8"/>
    <w:rsid w:val="00074323"/>
    <w:rsid w:val="000743F4"/>
    <w:rsid w:val="0007440B"/>
    <w:rsid w:val="0007443B"/>
    <w:rsid w:val="00074981"/>
    <w:rsid w:val="00074A4B"/>
    <w:rsid w:val="0007511E"/>
    <w:rsid w:val="000751AB"/>
    <w:rsid w:val="000751F3"/>
    <w:rsid w:val="000753D4"/>
    <w:rsid w:val="00075500"/>
    <w:rsid w:val="00075869"/>
    <w:rsid w:val="00075A3E"/>
    <w:rsid w:val="00075D62"/>
    <w:rsid w:val="00075ECB"/>
    <w:rsid w:val="00076141"/>
    <w:rsid w:val="000761E6"/>
    <w:rsid w:val="000761EC"/>
    <w:rsid w:val="0007626F"/>
    <w:rsid w:val="0007627E"/>
    <w:rsid w:val="000762A0"/>
    <w:rsid w:val="00076449"/>
    <w:rsid w:val="000764AC"/>
    <w:rsid w:val="000764B8"/>
    <w:rsid w:val="00076573"/>
    <w:rsid w:val="00076628"/>
    <w:rsid w:val="0007666F"/>
    <w:rsid w:val="000768DE"/>
    <w:rsid w:val="00076B7E"/>
    <w:rsid w:val="00076BA1"/>
    <w:rsid w:val="00076CDB"/>
    <w:rsid w:val="00076E7E"/>
    <w:rsid w:val="000772B0"/>
    <w:rsid w:val="00077472"/>
    <w:rsid w:val="000775F0"/>
    <w:rsid w:val="00077609"/>
    <w:rsid w:val="00077748"/>
    <w:rsid w:val="00077A6A"/>
    <w:rsid w:val="00077ABF"/>
    <w:rsid w:val="00077C8F"/>
    <w:rsid w:val="00077CE8"/>
    <w:rsid w:val="000800A6"/>
    <w:rsid w:val="00080259"/>
    <w:rsid w:val="00080469"/>
    <w:rsid w:val="00080896"/>
    <w:rsid w:val="00080C1C"/>
    <w:rsid w:val="00080CFC"/>
    <w:rsid w:val="00080E53"/>
    <w:rsid w:val="00080FAA"/>
    <w:rsid w:val="00081069"/>
    <w:rsid w:val="000812E8"/>
    <w:rsid w:val="0008133B"/>
    <w:rsid w:val="000814F7"/>
    <w:rsid w:val="000815DA"/>
    <w:rsid w:val="00081813"/>
    <w:rsid w:val="000819AF"/>
    <w:rsid w:val="00081A26"/>
    <w:rsid w:val="00081A56"/>
    <w:rsid w:val="00081CA8"/>
    <w:rsid w:val="00081DBE"/>
    <w:rsid w:val="00081E91"/>
    <w:rsid w:val="00081EF3"/>
    <w:rsid w:val="0008200A"/>
    <w:rsid w:val="000820A0"/>
    <w:rsid w:val="0008210E"/>
    <w:rsid w:val="000822EA"/>
    <w:rsid w:val="00082EB4"/>
    <w:rsid w:val="00082F05"/>
    <w:rsid w:val="00082F92"/>
    <w:rsid w:val="00083266"/>
    <w:rsid w:val="000833D7"/>
    <w:rsid w:val="000834D2"/>
    <w:rsid w:val="000834DD"/>
    <w:rsid w:val="0008386D"/>
    <w:rsid w:val="00083875"/>
    <w:rsid w:val="00083DFB"/>
    <w:rsid w:val="00083DFC"/>
    <w:rsid w:val="00083FAD"/>
    <w:rsid w:val="00083FDC"/>
    <w:rsid w:val="0008425E"/>
    <w:rsid w:val="00084300"/>
    <w:rsid w:val="00084631"/>
    <w:rsid w:val="0008489A"/>
    <w:rsid w:val="00084F42"/>
    <w:rsid w:val="00084FB4"/>
    <w:rsid w:val="000851CA"/>
    <w:rsid w:val="0008521D"/>
    <w:rsid w:val="000852AB"/>
    <w:rsid w:val="0008533F"/>
    <w:rsid w:val="000853FC"/>
    <w:rsid w:val="0008560A"/>
    <w:rsid w:val="00085A49"/>
    <w:rsid w:val="00085A86"/>
    <w:rsid w:val="00085B9E"/>
    <w:rsid w:val="00085BE3"/>
    <w:rsid w:val="00085E1F"/>
    <w:rsid w:val="00086373"/>
    <w:rsid w:val="0008663A"/>
    <w:rsid w:val="0008664E"/>
    <w:rsid w:val="000867A1"/>
    <w:rsid w:val="00086899"/>
    <w:rsid w:val="000868FF"/>
    <w:rsid w:val="00086921"/>
    <w:rsid w:val="00086C40"/>
    <w:rsid w:val="00086CE9"/>
    <w:rsid w:val="00086D1F"/>
    <w:rsid w:val="00086E30"/>
    <w:rsid w:val="00086EB7"/>
    <w:rsid w:val="0008717A"/>
    <w:rsid w:val="000878EA"/>
    <w:rsid w:val="00087AAD"/>
    <w:rsid w:val="00087EBE"/>
    <w:rsid w:val="000903FD"/>
    <w:rsid w:val="00090489"/>
    <w:rsid w:val="000905C3"/>
    <w:rsid w:val="000907ED"/>
    <w:rsid w:val="00090A6D"/>
    <w:rsid w:val="00090C14"/>
    <w:rsid w:val="00090DA9"/>
    <w:rsid w:val="00090E47"/>
    <w:rsid w:val="00090FA0"/>
    <w:rsid w:val="00090FEF"/>
    <w:rsid w:val="0009124D"/>
    <w:rsid w:val="00091545"/>
    <w:rsid w:val="00091561"/>
    <w:rsid w:val="000917A2"/>
    <w:rsid w:val="000917D3"/>
    <w:rsid w:val="000917F6"/>
    <w:rsid w:val="0009191A"/>
    <w:rsid w:val="00091AAF"/>
    <w:rsid w:val="00091B7B"/>
    <w:rsid w:val="00091DA3"/>
    <w:rsid w:val="00091F6A"/>
    <w:rsid w:val="00091FE2"/>
    <w:rsid w:val="000924D6"/>
    <w:rsid w:val="00092727"/>
    <w:rsid w:val="000928A4"/>
    <w:rsid w:val="000928AC"/>
    <w:rsid w:val="000929BF"/>
    <w:rsid w:val="00092B9C"/>
    <w:rsid w:val="00092BDC"/>
    <w:rsid w:val="00092C30"/>
    <w:rsid w:val="00092EDD"/>
    <w:rsid w:val="00092FF3"/>
    <w:rsid w:val="0009306A"/>
    <w:rsid w:val="00093130"/>
    <w:rsid w:val="00093269"/>
    <w:rsid w:val="00093883"/>
    <w:rsid w:val="00093948"/>
    <w:rsid w:val="00093ABB"/>
    <w:rsid w:val="00093B9E"/>
    <w:rsid w:val="00093E2D"/>
    <w:rsid w:val="00093F4A"/>
    <w:rsid w:val="0009417A"/>
    <w:rsid w:val="0009420B"/>
    <w:rsid w:val="00094216"/>
    <w:rsid w:val="00094302"/>
    <w:rsid w:val="000943E7"/>
    <w:rsid w:val="0009446C"/>
    <w:rsid w:val="000946E7"/>
    <w:rsid w:val="0009489B"/>
    <w:rsid w:val="00094A22"/>
    <w:rsid w:val="00094F56"/>
    <w:rsid w:val="000951B5"/>
    <w:rsid w:val="000954B8"/>
    <w:rsid w:val="00095753"/>
    <w:rsid w:val="000959B0"/>
    <w:rsid w:val="00095AFE"/>
    <w:rsid w:val="00095BF4"/>
    <w:rsid w:val="00095CBB"/>
    <w:rsid w:val="00095DC5"/>
    <w:rsid w:val="000963BA"/>
    <w:rsid w:val="0009641D"/>
    <w:rsid w:val="00096796"/>
    <w:rsid w:val="00096B0F"/>
    <w:rsid w:val="00096E5E"/>
    <w:rsid w:val="00096FB6"/>
    <w:rsid w:val="00097044"/>
    <w:rsid w:val="0009707A"/>
    <w:rsid w:val="00097183"/>
    <w:rsid w:val="000974D9"/>
    <w:rsid w:val="000976A3"/>
    <w:rsid w:val="00097920"/>
    <w:rsid w:val="00097977"/>
    <w:rsid w:val="00097A04"/>
    <w:rsid w:val="00097A97"/>
    <w:rsid w:val="00097B71"/>
    <w:rsid w:val="00097BE7"/>
    <w:rsid w:val="00097C4B"/>
    <w:rsid w:val="000A006A"/>
    <w:rsid w:val="000A04D4"/>
    <w:rsid w:val="000A0878"/>
    <w:rsid w:val="000A0896"/>
    <w:rsid w:val="000A0CD0"/>
    <w:rsid w:val="000A0D0F"/>
    <w:rsid w:val="000A0E37"/>
    <w:rsid w:val="000A10BE"/>
    <w:rsid w:val="000A1175"/>
    <w:rsid w:val="000A11B4"/>
    <w:rsid w:val="000A1275"/>
    <w:rsid w:val="000A12A6"/>
    <w:rsid w:val="000A15C6"/>
    <w:rsid w:val="000A1655"/>
    <w:rsid w:val="000A19A7"/>
    <w:rsid w:val="000A1D3C"/>
    <w:rsid w:val="000A1E14"/>
    <w:rsid w:val="000A1E2D"/>
    <w:rsid w:val="000A1E5C"/>
    <w:rsid w:val="000A1F01"/>
    <w:rsid w:val="000A20D1"/>
    <w:rsid w:val="000A23AD"/>
    <w:rsid w:val="000A25D2"/>
    <w:rsid w:val="000A2871"/>
    <w:rsid w:val="000A28E0"/>
    <w:rsid w:val="000A2A02"/>
    <w:rsid w:val="000A2A6F"/>
    <w:rsid w:val="000A2B30"/>
    <w:rsid w:val="000A2C3A"/>
    <w:rsid w:val="000A2CC0"/>
    <w:rsid w:val="000A2DD3"/>
    <w:rsid w:val="000A2DEC"/>
    <w:rsid w:val="000A2E2F"/>
    <w:rsid w:val="000A2EDA"/>
    <w:rsid w:val="000A3090"/>
    <w:rsid w:val="000A3136"/>
    <w:rsid w:val="000A3163"/>
    <w:rsid w:val="000A3191"/>
    <w:rsid w:val="000A31B1"/>
    <w:rsid w:val="000A34C0"/>
    <w:rsid w:val="000A3897"/>
    <w:rsid w:val="000A390C"/>
    <w:rsid w:val="000A3B69"/>
    <w:rsid w:val="000A3C25"/>
    <w:rsid w:val="000A4083"/>
    <w:rsid w:val="000A4222"/>
    <w:rsid w:val="000A4494"/>
    <w:rsid w:val="000A44EF"/>
    <w:rsid w:val="000A4B75"/>
    <w:rsid w:val="000A4C01"/>
    <w:rsid w:val="000A4F74"/>
    <w:rsid w:val="000A5066"/>
    <w:rsid w:val="000A50BC"/>
    <w:rsid w:val="000A517B"/>
    <w:rsid w:val="000A5587"/>
    <w:rsid w:val="000A5812"/>
    <w:rsid w:val="000A58EE"/>
    <w:rsid w:val="000A5A30"/>
    <w:rsid w:val="000A5D3B"/>
    <w:rsid w:val="000A5E3A"/>
    <w:rsid w:val="000A5EC6"/>
    <w:rsid w:val="000A6036"/>
    <w:rsid w:val="000A61AC"/>
    <w:rsid w:val="000A6333"/>
    <w:rsid w:val="000A676A"/>
    <w:rsid w:val="000A6BCB"/>
    <w:rsid w:val="000A6EF1"/>
    <w:rsid w:val="000A72A6"/>
    <w:rsid w:val="000A730B"/>
    <w:rsid w:val="000A760A"/>
    <w:rsid w:val="000A761C"/>
    <w:rsid w:val="000A7669"/>
    <w:rsid w:val="000A770A"/>
    <w:rsid w:val="000A7A4E"/>
    <w:rsid w:val="000A7BE8"/>
    <w:rsid w:val="000A7C96"/>
    <w:rsid w:val="000A7D08"/>
    <w:rsid w:val="000B0262"/>
    <w:rsid w:val="000B0502"/>
    <w:rsid w:val="000B09F5"/>
    <w:rsid w:val="000B0A69"/>
    <w:rsid w:val="000B0C5F"/>
    <w:rsid w:val="000B0DA9"/>
    <w:rsid w:val="000B0DAD"/>
    <w:rsid w:val="000B1126"/>
    <w:rsid w:val="000B1148"/>
    <w:rsid w:val="000B133D"/>
    <w:rsid w:val="000B18EB"/>
    <w:rsid w:val="000B190C"/>
    <w:rsid w:val="000B1C3D"/>
    <w:rsid w:val="000B1CAB"/>
    <w:rsid w:val="000B2071"/>
    <w:rsid w:val="000B20E5"/>
    <w:rsid w:val="000B2254"/>
    <w:rsid w:val="000B238C"/>
    <w:rsid w:val="000B27D3"/>
    <w:rsid w:val="000B2878"/>
    <w:rsid w:val="000B295E"/>
    <w:rsid w:val="000B2A8E"/>
    <w:rsid w:val="000B2E84"/>
    <w:rsid w:val="000B3121"/>
    <w:rsid w:val="000B325F"/>
    <w:rsid w:val="000B33EA"/>
    <w:rsid w:val="000B37E4"/>
    <w:rsid w:val="000B3887"/>
    <w:rsid w:val="000B3BE3"/>
    <w:rsid w:val="000B3D8B"/>
    <w:rsid w:val="000B3EA9"/>
    <w:rsid w:val="000B3FD3"/>
    <w:rsid w:val="000B4100"/>
    <w:rsid w:val="000B4153"/>
    <w:rsid w:val="000B448E"/>
    <w:rsid w:val="000B44D5"/>
    <w:rsid w:val="000B459C"/>
    <w:rsid w:val="000B4D46"/>
    <w:rsid w:val="000B4D7F"/>
    <w:rsid w:val="000B5024"/>
    <w:rsid w:val="000B5084"/>
    <w:rsid w:val="000B50DD"/>
    <w:rsid w:val="000B5715"/>
    <w:rsid w:val="000B581E"/>
    <w:rsid w:val="000B5A63"/>
    <w:rsid w:val="000B5A9B"/>
    <w:rsid w:val="000B5B40"/>
    <w:rsid w:val="000B5B9E"/>
    <w:rsid w:val="000B5CF7"/>
    <w:rsid w:val="000B5E52"/>
    <w:rsid w:val="000B5F92"/>
    <w:rsid w:val="000B60E2"/>
    <w:rsid w:val="000B610B"/>
    <w:rsid w:val="000B6129"/>
    <w:rsid w:val="000B6145"/>
    <w:rsid w:val="000B61DE"/>
    <w:rsid w:val="000B62CD"/>
    <w:rsid w:val="000B639A"/>
    <w:rsid w:val="000B665A"/>
    <w:rsid w:val="000B6747"/>
    <w:rsid w:val="000B6A8D"/>
    <w:rsid w:val="000B6AF6"/>
    <w:rsid w:val="000B6E3F"/>
    <w:rsid w:val="000B6E87"/>
    <w:rsid w:val="000B6FA8"/>
    <w:rsid w:val="000B7105"/>
    <w:rsid w:val="000B7291"/>
    <w:rsid w:val="000B7506"/>
    <w:rsid w:val="000B78C3"/>
    <w:rsid w:val="000B79E8"/>
    <w:rsid w:val="000B7B12"/>
    <w:rsid w:val="000B7F05"/>
    <w:rsid w:val="000B7F40"/>
    <w:rsid w:val="000C011C"/>
    <w:rsid w:val="000C029A"/>
    <w:rsid w:val="000C0372"/>
    <w:rsid w:val="000C0575"/>
    <w:rsid w:val="000C057E"/>
    <w:rsid w:val="000C05A3"/>
    <w:rsid w:val="000C07AF"/>
    <w:rsid w:val="000C07F2"/>
    <w:rsid w:val="000C0A98"/>
    <w:rsid w:val="000C0AE8"/>
    <w:rsid w:val="000C0CAE"/>
    <w:rsid w:val="000C0DB6"/>
    <w:rsid w:val="000C0E24"/>
    <w:rsid w:val="000C0EF1"/>
    <w:rsid w:val="000C12D1"/>
    <w:rsid w:val="000C170D"/>
    <w:rsid w:val="000C1987"/>
    <w:rsid w:val="000C198A"/>
    <w:rsid w:val="000C1B57"/>
    <w:rsid w:val="000C28A5"/>
    <w:rsid w:val="000C2A0E"/>
    <w:rsid w:val="000C2D20"/>
    <w:rsid w:val="000C2DDC"/>
    <w:rsid w:val="000C2DF2"/>
    <w:rsid w:val="000C2F5C"/>
    <w:rsid w:val="000C30F4"/>
    <w:rsid w:val="000C3111"/>
    <w:rsid w:val="000C319A"/>
    <w:rsid w:val="000C32E0"/>
    <w:rsid w:val="000C337F"/>
    <w:rsid w:val="000C33FE"/>
    <w:rsid w:val="000C37C1"/>
    <w:rsid w:val="000C39F9"/>
    <w:rsid w:val="000C3C78"/>
    <w:rsid w:val="000C3D7F"/>
    <w:rsid w:val="000C3F95"/>
    <w:rsid w:val="000C3FCC"/>
    <w:rsid w:val="000C42C6"/>
    <w:rsid w:val="000C4541"/>
    <w:rsid w:val="000C463E"/>
    <w:rsid w:val="000C4934"/>
    <w:rsid w:val="000C4C99"/>
    <w:rsid w:val="000C4FD7"/>
    <w:rsid w:val="000C51DD"/>
    <w:rsid w:val="000C5201"/>
    <w:rsid w:val="000C5AA4"/>
    <w:rsid w:val="000C5BB0"/>
    <w:rsid w:val="000C62BA"/>
    <w:rsid w:val="000C6474"/>
    <w:rsid w:val="000C6769"/>
    <w:rsid w:val="000C67ED"/>
    <w:rsid w:val="000C6927"/>
    <w:rsid w:val="000C69ED"/>
    <w:rsid w:val="000C6A7C"/>
    <w:rsid w:val="000C6F5E"/>
    <w:rsid w:val="000C72C5"/>
    <w:rsid w:val="000C7453"/>
    <w:rsid w:val="000C75A7"/>
    <w:rsid w:val="000C765B"/>
    <w:rsid w:val="000C7943"/>
    <w:rsid w:val="000C7AE8"/>
    <w:rsid w:val="000C7C77"/>
    <w:rsid w:val="000C7CA0"/>
    <w:rsid w:val="000C7DB1"/>
    <w:rsid w:val="000C7DE3"/>
    <w:rsid w:val="000C7F22"/>
    <w:rsid w:val="000D000A"/>
    <w:rsid w:val="000D022F"/>
    <w:rsid w:val="000D03D5"/>
    <w:rsid w:val="000D045F"/>
    <w:rsid w:val="000D0550"/>
    <w:rsid w:val="000D061B"/>
    <w:rsid w:val="000D06FF"/>
    <w:rsid w:val="000D0A86"/>
    <w:rsid w:val="000D0B59"/>
    <w:rsid w:val="000D0B68"/>
    <w:rsid w:val="000D0C15"/>
    <w:rsid w:val="000D0C69"/>
    <w:rsid w:val="000D0D2C"/>
    <w:rsid w:val="000D10B7"/>
    <w:rsid w:val="000D1347"/>
    <w:rsid w:val="000D1492"/>
    <w:rsid w:val="000D17AF"/>
    <w:rsid w:val="000D19B7"/>
    <w:rsid w:val="000D19BB"/>
    <w:rsid w:val="000D1A3F"/>
    <w:rsid w:val="000D1A97"/>
    <w:rsid w:val="000D1B75"/>
    <w:rsid w:val="000D1BF7"/>
    <w:rsid w:val="000D1DD0"/>
    <w:rsid w:val="000D1E32"/>
    <w:rsid w:val="000D1EAA"/>
    <w:rsid w:val="000D21AA"/>
    <w:rsid w:val="000D2349"/>
    <w:rsid w:val="000D25F2"/>
    <w:rsid w:val="000D2649"/>
    <w:rsid w:val="000D264E"/>
    <w:rsid w:val="000D27B1"/>
    <w:rsid w:val="000D2AB0"/>
    <w:rsid w:val="000D2DDC"/>
    <w:rsid w:val="000D31C1"/>
    <w:rsid w:val="000D365E"/>
    <w:rsid w:val="000D37BB"/>
    <w:rsid w:val="000D383F"/>
    <w:rsid w:val="000D3AC2"/>
    <w:rsid w:val="000D3C09"/>
    <w:rsid w:val="000D3C84"/>
    <w:rsid w:val="000D3F72"/>
    <w:rsid w:val="000D3FC8"/>
    <w:rsid w:val="000D403E"/>
    <w:rsid w:val="000D42E0"/>
    <w:rsid w:val="000D456F"/>
    <w:rsid w:val="000D45E9"/>
    <w:rsid w:val="000D4847"/>
    <w:rsid w:val="000D48B1"/>
    <w:rsid w:val="000D4941"/>
    <w:rsid w:val="000D4A10"/>
    <w:rsid w:val="000D4E83"/>
    <w:rsid w:val="000D5277"/>
    <w:rsid w:val="000D52CE"/>
    <w:rsid w:val="000D5366"/>
    <w:rsid w:val="000D5699"/>
    <w:rsid w:val="000D5842"/>
    <w:rsid w:val="000D585E"/>
    <w:rsid w:val="000D5AD6"/>
    <w:rsid w:val="000D5D15"/>
    <w:rsid w:val="000D5D7E"/>
    <w:rsid w:val="000D5E95"/>
    <w:rsid w:val="000D6790"/>
    <w:rsid w:val="000D67D6"/>
    <w:rsid w:val="000D67EC"/>
    <w:rsid w:val="000D67EF"/>
    <w:rsid w:val="000D69D5"/>
    <w:rsid w:val="000D69E8"/>
    <w:rsid w:val="000D6C30"/>
    <w:rsid w:val="000D6C9C"/>
    <w:rsid w:val="000D6EA9"/>
    <w:rsid w:val="000D6F20"/>
    <w:rsid w:val="000D6F9F"/>
    <w:rsid w:val="000D7151"/>
    <w:rsid w:val="000D71F5"/>
    <w:rsid w:val="000D723C"/>
    <w:rsid w:val="000D749E"/>
    <w:rsid w:val="000D763B"/>
    <w:rsid w:val="000D77E2"/>
    <w:rsid w:val="000D78A7"/>
    <w:rsid w:val="000D7981"/>
    <w:rsid w:val="000D7A47"/>
    <w:rsid w:val="000D7A67"/>
    <w:rsid w:val="000D7AC8"/>
    <w:rsid w:val="000D7B9C"/>
    <w:rsid w:val="000D7E18"/>
    <w:rsid w:val="000E0225"/>
    <w:rsid w:val="000E0826"/>
    <w:rsid w:val="000E08F7"/>
    <w:rsid w:val="000E09DD"/>
    <w:rsid w:val="000E0A77"/>
    <w:rsid w:val="000E0A89"/>
    <w:rsid w:val="000E0B36"/>
    <w:rsid w:val="000E0BD6"/>
    <w:rsid w:val="000E0D37"/>
    <w:rsid w:val="000E0D6F"/>
    <w:rsid w:val="000E0E63"/>
    <w:rsid w:val="000E12BA"/>
    <w:rsid w:val="000E1440"/>
    <w:rsid w:val="000E17C1"/>
    <w:rsid w:val="000E1BA4"/>
    <w:rsid w:val="000E1CF8"/>
    <w:rsid w:val="000E1E42"/>
    <w:rsid w:val="000E1E53"/>
    <w:rsid w:val="000E206D"/>
    <w:rsid w:val="000E20DA"/>
    <w:rsid w:val="000E22FC"/>
    <w:rsid w:val="000E2329"/>
    <w:rsid w:val="000E23B0"/>
    <w:rsid w:val="000E2861"/>
    <w:rsid w:val="000E2863"/>
    <w:rsid w:val="000E2965"/>
    <w:rsid w:val="000E2AF9"/>
    <w:rsid w:val="000E2BDB"/>
    <w:rsid w:val="000E300D"/>
    <w:rsid w:val="000E303B"/>
    <w:rsid w:val="000E3B46"/>
    <w:rsid w:val="000E3B9F"/>
    <w:rsid w:val="000E40ED"/>
    <w:rsid w:val="000E40FD"/>
    <w:rsid w:val="000E43F8"/>
    <w:rsid w:val="000E498F"/>
    <w:rsid w:val="000E4B92"/>
    <w:rsid w:val="000E4CBF"/>
    <w:rsid w:val="000E4E42"/>
    <w:rsid w:val="000E4EBE"/>
    <w:rsid w:val="000E502B"/>
    <w:rsid w:val="000E5231"/>
    <w:rsid w:val="000E5314"/>
    <w:rsid w:val="000E5325"/>
    <w:rsid w:val="000E5468"/>
    <w:rsid w:val="000E55D8"/>
    <w:rsid w:val="000E57BE"/>
    <w:rsid w:val="000E5F74"/>
    <w:rsid w:val="000E6046"/>
    <w:rsid w:val="000E607E"/>
    <w:rsid w:val="000E62E7"/>
    <w:rsid w:val="000E684B"/>
    <w:rsid w:val="000E6A1F"/>
    <w:rsid w:val="000E6BD6"/>
    <w:rsid w:val="000E6BF7"/>
    <w:rsid w:val="000E7004"/>
    <w:rsid w:val="000E7184"/>
    <w:rsid w:val="000E71FB"/>
    <w:rsid w:val="000E72A7"/>
    <w:rsid w:val="000E7A43"/>
    <w:rsid w:val="000E7B53"/>
    <w:rsid w:val="000E7C3D"/>
    <w:rsid w:val="000E7F34"/>
    <w:rsid w:val="000F0010"/>
    <w:rsid w:val="000F019F"/>
    <w:rsid w:val="000F0883"/>
    <w:rsid w:val="000F0B6D"/>
    <w:rsid w:val="000F11FB"/>
    <w:rsid w:val="000F1654"/>
    <w:rsid w:val="000F16BF"/>
    <w:rsid w:val="000F17E2"/>
    <w:rsid w:val="000F1832"/>
    <w:rsid w:val="000F183E"/>
    <w:rsid w:val="000F186D"/>
    <w:rsid w:val="000F1932"/>
    <w:rsid w:val="000F19D8"/>
    <w:rsid w:val="000F1A36"/>
    <w:rsid w:val="000F1D86"/>
    <w:rsid w:val="000F1FAD"/>
    <w:rsid w:val="000F22F6"/>
    <w:rsid w:val="000F23BF"/>
    <w:rsid w:val="000F245F"/>
    <w:rsid w:val="000F27A8"/>
    <w:rsid w:val="000F287F"/>
    <w:rsid w:val="000F2A32"/>
    <w:rsid w:val="000F2BDB"/>
    <w:rsid w:val="000F2D07"/>
    <w:rsid w:val="000F2E58"/>
    <w:rsid w:val="000F3232"/>
    <w:rsid w:val="000F3318"/>
    <w:rsid w:val="000F3466"/>
    <w:rsid w:val="000F368F"/>
    <w:rsid w:val="000F380E"/>
    <w:rsid w:val="000F3890"/>
    <w:rsid w:val="000F39B4"/>
    <w:rsid w:val="000F3ADB"/>
    <w:rsid w:val="000F3F2B"/>
    <w:rsid w:val="000F3F34"/>
    <w:rsid w:val="000F4012"/>
    <w:rsid w:val="000F42A5"/>
    <w:rsid w:val="000F4366"/>
    <w:rsid w:val="000F453F"/>
    <w:rsid w:val="000F45A6"/>
    <w:rsid w:val="000F464B"/>
    <w:rsid w:val="000F47E4"/>
    <w:rsid w:val="000F488C"/>
    <w:rsid w:val="000F49BE"/>
    <w:rsid w:val="000F49C0"/>
    <w:rsid w:val="000F4D4A"/>
    <w:rsid w:val="000F4D6C"/>
    <w:rsid w:val="000F53CA"/>
    <w:rsid w:val="000F5EC0"/>
    <w:rsid w:val="000F613D"/>
    <w:rsid w:val="000F658F"/>
    <w:rsid w:val="000F676E"/>
    <w:rsid w:val="000F677C"/>
    <w:rsid w:val="000F6788"/>
    <w:rsid w:val="000F6881"/>
    <w:rsid w:val="000F69B5"/>
    <w:rsid w:val="000F69BB"/>
    <w:rsid w:val="000F69BC"/>
    <w:rsid w:val="000F6B2A"/>
    <w:rsid w:val="000F6BF2"/>
    <w:rsid w:val="000F7050"/>
    <w:rsid w:val="000F712F"/>
    <w:rsid w:val="000F71E8"/>
    <w:rsid w:val="000F7612"/>
    <w:rsid w:val="000F77BF"/>
    <w:rsid w:val="000F7B70"/>
    <w:rsid w:val="000F7DDA"/>
    <w:rsid w:val="00100030"/>
    <w:rsid w:val="0010024B"/>
    <w:rsid w:val="001003B1"/>
    <w:rsid w:val="00100423"/>
    <w:rsid w:val="001006E7"/>
    <w:rsid w:val="00100A0E"/>
    <w:rsid w:val="00100ADB"/>
    <w:rsid w:val="00100BB5"/>
    <w:rsid w:val="00100C3C"/>
    <w:rsid w:val="00100D04"/>
    <w:rsid w:val="00100D99"/>
    <w:rsid w:val="00100F35"/>
    <w:rsid w:val="0010133B"/>
    <w:rsid w:val="00101474"/>
    <w:rsid w:val="0010199E"/>
    <w:rsid w:val="00101A01"/>
    <w:rsid w:val="00101A3E"/>
    <w:rsid w:val="00101C18"/>
    <w:rsid w:val="00101C56"/>
    <w:rsid w:val="00101D19"/>
    <w:rsid w:val="00101DA5"/>
    <w:rsid w:val="00101F01"/>
    <w:rsid w:val="001020E4"/>
    <w:rsid w:val="001020E5"/>
    <w:rsid w:val="0010280D"/>
    <w:rsid w:val="0010298D"/>
    <w:rsid w:val="00103043"/>
    <w:rsid w:val="001030D2"/>
    <w:rsid w:val="00103169"/>
    <w:rsid w:val="00103625"/>
    <w:rsid w:val="00103626"/>
    <w:rsid w:val="00103719"/>
    <w:rsid w:val="00103ADB"/>
    <w:rsid w:val="00103C9B"/>
    <w:rsid w:val="00103E82"/>
    <w:rsid w:val="00103F88"/>
    <w:rsid w:val="0010434C"/>
    <w:rsid w:val="0010442F"/>
    <w:rsid w:val="0010461E"/>
    <w:rsid w:val="001046DD"/>
    <w:rsid w:val="00104ACF"/>
    <w:rsid w:val="00104C7E"/>
    <w:rsid w:val="00105023"/>
    <w:rsid w:val="001050AE"/>
    <w:rsid w:val="00105641"/>
    <w:rsid w:val="001056DC"/>
    <w:rsid w:val="001057D1"/>
    <w:rsid w:val="001058EC"/>
    <w:rsid w:val="00105949"/>
    <w:rsid w:val="00105CCC"/>
    <w:rsid w:val="0010619D"/>
    <w:rsid w:val="00106233"/>
    <w:rsid w:val="001063B9"/>
    <w:rsid w:val="001067F9"/>
    <w:rsid w:val="001069CB"/>
    <w:rsid w:val="00106D1A"/>
    <w:rsid w:val="00107152"/>
    <w:rsid w:val="00107610"/>
    <w:rsid w:val="0010770C"/>
    <w:rsid w:val="0010799A"/>
    <w:rsid w:val="001079B3"/>
    <w:rsid w:val="00107B24"/>
    <w:rsid w:val="00107B58"/>
    <w:rsid w:val="00107CF1"/>
    <w:rsid w:val="00107EDA"/>
    <w:rsid w:val="00110337"/>
    <w:rsid w:val="001103DF"/>
    <w:rsid w:val="00110470"/>
    <w:rsid w:val="00110A19"/>
    <w:rsid w:val="00110DD5"/>
    <w:rsid w:val="00110E96"/>
    <w:rsid w:val="00111181"/>
    <w:rsid w:val="0011132E"/>
    <w:rsid w:val="0011138D"/>
    <w:rsid w:val="001116DC"/>
    <w:rsid w:val="001117F2"/>
    <w:rsid w:val="00111AB5"/>
    <w:rsid w:val="00111BAD"/>
    <w:rsid w:val="00111CBE"/>
    <w:rsid w:val="00111F08"/>
    <w:rsid w:val="00111F4D"/>
    <w:rsid w:val="001123F7"/>
    <w:rsid w:val="0011246A"/>
    <w:rsid w:val="001124A5"/>
    <w:rsid w:val="0011267B"/>
    <w:rsid w:val="00112930"/>
    <w:rsid w:val="00112966"/>
    <w:rsid w:val="00112AF2"/>
    <w:rsid w:val="00112BCD"/>
    <w:rsid w:val="00112F77"/>
    <w:rsid w:val="0011305B"/>
    <w:rsid w:val="001130FC"/>
    <w:rsid w:val="00113291"/>
    <w:rsid w:val="00113419"/>
    <w:rsid w:val="001134CD"/>
    <w:rsid w:val="001135CD"/>
    <w:rsid w:val="001139AF"/>
    <w:rsid w:val="00113A8E"/>
    <w:rsid w:val="00113F9D"/>
    <w:rsid w:val="0011420D"/>
    <w:rsid w:val="0011425F"/>
    <w:rsid w:val="001147DB"/>
    <w:rsid w:val="00114AF6"/>
    <w:rsid w:val="00114CC5"/>
    <w:rsid w:val="00114D3F"/>
    <w:rsid w:val="00114D6B"/>
    <w:rsid w:val="00114D8E"/>
    <w:rsid w:val="00114DD8"/>
    <w:rsid w:val="00115228"/>
    <w:rsid w:val="0011541B"/>
    <w:rsid w:val="0011597A"/>
    <w:rsid w:val="00115C20"/>
    <w:rsid w:val="00116472"/>
    <w:rsid w:val="00116498"/>
    <w:rsid w:val="001167C1"/>
    <w:rsid w:val="00116B27"/>
    <w:rsid w:val="00116C05"/>
    <w:rsid w:val="00116C11"/>
    <w:rsid w:val="00116C16"/>
    <w:rsid w:val="00116DD8"/>
    <w:rsid w:val="00116E40"/>
    <w:rsid w:val="0011703F"/>
    <w:rsid w:val="001170F3"/>
    <w:rsid w:val="00117285"/>
    <w:rsid w:val="001172B6"/>
    <w:rsid w:val="0011755B"/>
    <w:rsid w:val="00117627"/>
    <w:rsid w:val="001176FE"/>
    <w:rsid w:val="00117B17"/>
    <w:rsid w:val="00117BAE"/>
    <w:rsid w:val="00117EC8"/>
    <w:rsid w:val="0012002F"/>
    <w:rsid w:val="00120194"/>
    <w:rsid w:val="00120245"/>
    <w:rsid w:val="001204BC"/>
    <w:rsid w:val="001207AD"/>
    <w:rsid w:val="001208AA"/>
    <w:rsid w:val="00120957"/>
    <w:rsid w:val="00120CC8"/>
    <w:rsid w:val="00120CED"/>
    <w:rsid w:val="00120D85"/>
    <w:rsid w:val="00121037"/>
    <w:rsid w:val="00121042"/>
    <w:rsid w:val="00121312"/>
    <w:rsid w:val="0012135E"/>
    <w:rsid w:val="00121460"/>
    <w:rsid w:val="00121514"/>
    <w:rsid w:val="0012199D"/>
    <w:rsid w:val="00121C2B"/>
    <w:rsid w:val="00121EAA"/>
    <w:rsid w:val="00122033"/>
    <w:rsid w:val="0012232C"/>
    <w:rsid w:val="00122478"/>
    <w:rsid w:val="00122A66"/>
    <w:rsid w:val="00122A8B"/>
    <w:rsid w:val="00122DDF"/>
    <w:rsid w:val="00122F78"/>
    <w:rsid w:val="00122F8B"/>
    <w:rsid w:val="0012306F"/>
    <w:rsid w:val="001230FF"/>
    <w:rsid w:val="00123291"/>
    <w:rsid w:val="00123505"/>
    <w:rsid w:val="001235FC"/>
    <w:rsid w:val="00123921"/>
    <w:rsid w:val="00123956"/>
    <w:rsid w:val="00123BC8"/>
    <w:rsid w:val="00123E5E"/>
    <w:rsid w:val="00123ED8"/>
    <w:rsid w:val="00124048"/>
    <w:rsid w:val="001240A2"/>
    <w:rsid w:val="001240B9"/>
    <w:rsid w:val="00124712"/>
    <w:rsid w:val="00124B6A"/>
    <w:rsid w:val="00124BC4"/>
    <w:rsid w:val="0012502D"/>
    <w:rsid w:val="001251E6"/>
    <w:rsid w:val="0012544C"/>
    <w:rsid w:val="001258E8"/>
    <w:rsid w:val="00125A2D"/>
    <w:rsid w:val="00125AC2"/>
    <w:rsid w:val="00125D44"/>
    <w:rsid w:val="00125E57"/>
    <w:rsid w:val="00126130"/>
    <w:rsid w:val="0012624C"/>
    <w:rsid w:val="001262DF"/>
    <w:rsid w:val="00126735"/>
    <w:rsid w:val="001268D0"/>
    <w:rsid w:val="00126B11"/>
    <w:rsid w:val="00126C4C"/>
    <w:rsid w:val="00126CAC"/>
    <w:rsid w:val="00126D9C"/>
    <w:rsid w:val="00126F04"/>
    <w:rsid w:val="00126F08"/>
    <w:rsid w:val="00126F0A"/>
    <w:rsid w:val="00127119"/>
    <w:rsid w:val="001271BA"/>
    <w:rsid w:val="00127680"/>
    <w:rsid w:val="00127807"/>
    <w:rsid w:val="00127817"/>
    <w:rsid w:val="00127D5F"/>
    <w:rsid w:val="00127DBD"/>
    <w:rsid w:val="001300D8"/>
    <w:rsid w:val="00130213"/>
    <w:rsid w:val="0013025C"/>
    <w:rsid w:val="0013037B"/>
    <w:rsid w:val="00130653"/>
    <w:rsid w:val="00130698"/>
    <w:rsid w:val="00130844"/>
    <w:rsid w:val="001308ED"/>
    <w:rsid w:val="00130A56"/>
    <w:rsid w:val="00130BFF"/>
    <w:rsid w:val="00130C2A"/>
    <w:rsid w:val="00131807"/>
    <w:rsid w:val="0013195C"/>
    <w:rsid w:val="00131A01"/>
    <w:rsid w:val="00131B01"/>
    <w:rsid w:val="00131E71"/>
    <w:rsid w:val="00132D92"/>
    <w:rsid w:val="00132DAB"/>
    <w:rsid w:val="00132EFB"/>
    <w:rsid w:val="00132FF4"/>
    <w:rsid w:val="001332D2"/>
    <w:rsid w:val="0013330E"/>
    <w:rsid w:val="00133332"/>
    <w:rsid w:val="001333D2"/>
    <w:rsid w:val="001334B7"/>
    <w:rsid w:val="00133658"/>
    <w:rsid w:val="001337C7"/>
    <w:rsid w:val="001338CC"/>
    <w:rsid w:val="001338CF"/>
    <w:rsid w:val="00133A26"/>
    <w:rsid w:val="00133DD6"/>
    <w:rsid w:val="00133EE7"/>
    <w:rsid w:val="00133FA4"/>
    <w:rsid w:val="0013428D"/>
    <w:rsid w:val="00134518"/>
    <w:rsid w:val="001345D9"/>
    <w:rsid w:val="001347C8"/>
    <w:rsid w:val="00134ABA"/>
    <w:rsid w:val="00134CE8"/>
    <w:rsid w:val="00134D1C"/>
    <w:rsid w:val="00135097"/>
    <w:rsid w:val="00135114"/>
    <w:rsid w:val="00135217"/>
    <w:rsid w:val="00135295"/>
    <w:rsid w:val="001355F5"/>
    <w:rsid w:val="00135836"/>
    <w:rsid w:val="00135A68"/>
    <w:rsid w:val="00135B4C"/>
    <w:rsid w:val="00135FDC"/>
    <w:rsid w:val="0013604D"/>
    <w:rsid w:val="0013608A"/>
    <w:rsid w:val="001360DD"/>
    <w:rsid w:val="00136284"/>
    <w:rsid w:val="001364F0"/>
    <w:rsid w:val="00136628"/>
    <w:rsid w:val="00136CF3"/>
    <w:rsid w:val="00136D09"/>
    <w:rsid w:val="00136F4F"/>
    <w:rsid w:val="00137032"/>
    <w:rsid w:val="0013719F"/>
    <w:rsid w:val="001372EF"/>
    <w:rsid w:val="0013732D"/>
    <w:rsid w:val="00137456"/>
    <w:rsid w:val="001374A5"/>
    <w:rsid w:val="001376CE"/>
    <w:rsid w:val="001377B4"/>
    <w:rsid w:val="00137B29"/>
    <w:rsid w:val="00137BD2"/>
    <w:rsid w:val="00137E8F"/>
    <w:rsid w:val="00137F9D"/>
    <w:rsid w:val="0014011B"/>
    <w:rsid w:val="001404C3"/>
    <w:rsid w:val="0014089F"/>
    <w:rsid w:val="001409D8"/>
    <w:rsid w:val="00140BFC"/>
    <w:rsid w:val="00140BFD"/>
    <w:rsid w:val="00140E32"/>
    <w:rsid w:val="00140E35"/>
    <w:rsid w:val="00140EAF"/>
    <w:rsid w:val="00140F0D"/>
    <w:rsid w:val="001411D7"/>
    <w:rsid w:val="001412BC"/>
    <w:rsid w:val="0014139B"/>
    <w:rsid w:val="001416D1"/>
    <w:rsid w:val="00141850"/>
    <w:rsid w:val="00141A64"/>
    <w:rsid w:val="00141C77"/>
    <w:rsid w:val="00141DDA"/>
    <w:rsid w:val="00141F2E"/>
    <w:rsid w:val="00141FC0"/>
    <w:rsid w:val="0014202B"/>
    <w:rsid w:val="001421F3"/>
    <w:rsid w:val="0014221F"/>
    <w:rsid w:val="0014224F"/>
    <w:rsid w:val="00142541"/>
    <w:rsid w:val="00142705"/>
    <w:rsid w:val="00142923"/>
    <w:rsid w:val="001429EC"/>
    <w:rsid w:val="00142A82"/>
    <w:rsid w:val="00142AD3"/>
    <w:rsid w:val="00142B86"/>
    <w:rsid w:val="00142C8F"/>
    <w:rsid w:val="001433D4"/>
    <w:rsid w:val="00143682"/>
    <w:rsid w:val="00143805"/>
    <w:rsid w:val="0014410A"/>
    <w:rsid w:val="001441B4"/>
    <w:rsid w:val="0014423A"/>
    <w:rsid w:val="0014434D"/>
    <w:rsid w:val="00144834"/>
    <w:rsid w:val="001449DD"/>
    <w:rsid w:val="00144AAB"/>
    <w:rsid w:val="00144D7A"/>
    <w:rsid w:val="00144F20"/>
    <w:rsid w:val="00144F8F"/>
    <w:rsid w:val="00145096"/>
    <w:rsid w:val="00145099"/>
    <w:rsid w:val="00145367"/>
    <w:rsid w:val="0014536E"/>
    <w:rsid w:val="001456E5"/>
    <w:rsid w:val="0014574B"/>
    <w:rsid w:val="001457F2"/>
    <w:rsid w:val="00145855"/>
    <w:rsid w:val="00145CE2"/>
    <w:rsid w:val="00145D83"/>
    <w:rsid w:val="00145F02"/>
    <w:rsid w:val="0014607C"/>
    <w:rsid w:val="00146172"/>
    <w:rsid w:val="001461DC"/>
    <w:rsid w:val="0014646C"/>
    <w:rsid w:val="001464BF"/>
    <w:rsid w:val="00146554"/>
    <w:rsid w:val="00146754"/>
    <w:rsid w:val="001468B4"/>
    <w:rsid w:val="00146CB2"/>
    <w:rsid w:val="00146FFB"/>
    <w:rsid w:val="001471EE"/>
    <w:rsid w:val="001473FB"/>
    <w:rsid w:val="00147551"/>
    <w:rsid w:val="001477B3"/>
    <w:rsid w:val="0014790A"/>
    <w:rsid w:val="00147A24"/>
    <w:rsid w:val="00147A7A"/>
    <w:rsid w:val="00147F34"/>
    <w:rsid w:val="00150494"/>
    <w:rsid w:val="001505C5"/>
    <w:rsid w:val="0015079E"/>
    <w:rsid w:val="0015089C"/>
    <w:rsid w:val="00150A9C"/>
    <w:rsid w:val="00150B1F"/>
    <w:rsid w:val="00150D44"/>
    <w:rsid w:val="00150FF5"/>
    <w:rsid w:val="0015108D"/>
    <w:rsid w:val="001511D5"/>
    <w:rsid w:val="001512E6"/>
    <w:rsid w:val="00151427"/>
    <w:rsid w:val="001514A4"/>
    <w:rsid w:val="001515FF"/>
    <w:rsid w:val="0015160B"/>
    <w:rsid w:val="001517F7"/>
    <w:rsid w:val="001519FA"/>
    <w:rsid w:val="00151D4A"/>
    <w:rsid w:val="00151EB2"/>
    <w:rsid w:val="00151F07"/>
    <w:rsid w:val="001522DF"/>
    <w:rsid w:val="001524B5"/>
    <w:rsid w:val="001524BB"/>
    <w:rsid w:val="00152699"/>
    <w:rsid w:val="00152A7F"/>
    <w:rsid w:val="00152A83"/>
    <w:rsid w:val="00152A88"/>
    <w:rsid w:val="00152CD0"/>
    <w:rsid w:val="00152D60"/>
    <w:rsid w:val="00152F2F"/>
    <w:rsid w:val="00152FF0"/>
    <w:rsid w:val="00153060"/>
    <w:rsid w:val="00153093"/>
    <w:rsid w:val="001530D3"/>
    <w:rsid w:val="001532A5"/>
    <w:rsid w:val="0015330E"/>
    <w:rsid w:val="001534F9"/>
    <w:rsid w:val="0015367D"/>
    <w:rsid w:val="0015394B"/>
    <w:rsid w:val="001539BE"/>
    <w:rsid w:val="00154136"/>
    <w:rsid w:val="0015441C"/>
    <w:rsid w:val="00154781"/>
    <w:rsid w:val="00154818"/>
    <w:rsid w:val="00154B06"/>
    <w:rsid w:val="00154B84"/>
    <w:rsid w:val="00154DEC"/>
    <w:rsid w:val="00154F52"/>
    <w:rsid w:val="0015524C"/>
    <w:rsid w:val="0015528A"/>
    <w:rsid w:val="0015561D"/>
    <w:rsid w:val="00155A7C"/>
    <w:rsid w:val="00155AB5"/>
    <w:rsid w:val="00155BF0"/>
    <w:rsid w:val="001562A0"/>
    <w:rsid w:val="0015637E"/>
    <w:rsid w:val="001563BF"/>
    <w:rsid w:val="001563C0"/>
    <w:rsid w:val="0015640F"/>
    <w:rsid w:val="001564D2"/>
    <w:rsid w:val="001566D2"/>
    <w:rsid w:val="00156D47"/>
    <w:rsid w:val="001570A7"/>
    <w:rsid w:val="001571B9"/>
    <w:rsid w:val="001573B6"/>
    <w:rsid w:val="001573C2"/>
    <w:rsid w:val="00157892"/>
    <w:rsid w:val="0015790E"/>
    <w:rsid w:val="00157D53"/>
    <w:rsid w:val="00157E4A"/>
    <w:rsid w:val="00157EF6"/>
    <w:rsid w:val="00157F00"/>
    <w:rsid w:val="0016023A"/>
    <w:rsid w:val="001602DA"/>
    <w:rsid w:val="0016059F"/>
    <w:rsid w:val="00160613"/>
    <w:rsid w:val="001606CB"/>
    <w:rsid w:val="00160731"/>
    <w:rsid w:val="00160D50"/>
    <w:rsid w:val="00161166"/>
    <w:rsid w:val="00161449"/>
    <w:rsid w:val="00161572"/>
    <w:rsid w:val="00161578"/>
    <w:rsid w:val="0016165F"/>
    <w:rsid w:val="00161DAF"/>
    <w:rsid w:val="00161FB1"/>
    <w:rsid w:val="00161FC6"/>
    <w:rsid w:val="001620DE"/>
    <w:rsid w:val="001622FF"/>
    <w:rsid w:val="00162555"/>
    <w:rsid w:val="00162621"/>
    <w:rsid w:val="001626A2"/>
    <w:rsid w:val="00162764"/>
    <w:rsid w:val="00162933"/>
    <w:rsid w:val="0016296E"/>
    <w:rsid w:val="00162C18"/>
    <w:rsid w:val="00162E61"/>
    <w:rsid w:val="00162F1F"/>
    <w:rsid w:val="0016318A"/>
    <w:rsid w:val="00163297"/>
    <w:rsid w:val="00163335"/>
    <w:rsid w:val="0016346E"/>
    <w:rsid w:val="00163758"/>
    <w:rsid w:val="00163BDB"/>
    <w:rsid w:val="00163DF1"/>
    <w:rsid w:val="00164208"/>
    <w:rsid w:val="00164306"/>
    <w:rsid w:val="0016434E"/>
    <w:rsid w:val="0016441C"/>
    <w:rsid w:val="001644BE"/>
    <w:rsid w:val="00164707"/>
    <w:rsid w:val="00164767"/>
    <w:rsid w:val="00164A4F"/>
    <w:rsid w:val="00164CE7"/>
    <w:rsid w:val="00165127"/>
    <w:rsid w:val="00165198"/>
    <w:rsid w:val="00165222"/>
    <w:rsid w:val="00165249"/>
    <w:rsid w:val="001653A6"/>
    <w:rsid w:val="001659B1"/>
    <w:rsid w:val="00165B65"/>
    <w:rsid w:val="00165BE4"/>
    <w:rsid w:val="00165ED8"/>
    <w:rsid w:val="00166067"/>
    <w:rsid w:val="00166147"/>
    <w:rsid w:val="0016629B"/>
    <w:rsid w:val="00166774"/>
    <w:rsid w:val="00166C66"/>
    <w:rsid w:val="00166F5F"/>
    <w:rsid w:val="00167541"/>
    <w:rsid w:val="001675F5"/>
    <w:rsid w:val="0016762F"/>
    <w:rsid w:val="001676F4"/>
    <w:rsid w:val="00167A56"/>
    <w:rsid w:val="00167BCC"/>
    <w:rsid w:val="00167C12"/>
    <w:rsid w:val="00167D92"/>
    <w:rsid w:val="00167E70"/>
    <w:rsid w:val="00167ECA"/>
    <w:rsid w:val="00167FBF"/>
    <w:rsid w:val="00170019"/>
    <w:rsid w:val="001700B8"/>
    <w:rsid w:val="001701C2"/>
    <w:rsid w:val="0017025E"/>
    <w:rsid w:val="001705EB"/>
    <w:rsid w:val="00170817"/>
    <w:rsid w:val="0017096C"/>
    <w:rsid w:val="00170D33"/>
    <w:rsid w:val="00170EF8"/>
    <w:rsid w:val="001711D0"/>
    <w:rsid w:val="001711E2"/>
    <w:rsid w:val="0017168A"/>
    <w:rsid w:val="001719D3"/>
    <w:rsid w:val="00171AEE"/>
    <w:rsid w:val="00171C5E"/>
    <w:rsid w:val="00171FD3"/>
    <w:rsid w:val="00172515"/>
    <w:rsid w:val="00172742"/>
    <w:rsid w:val="001727EB"/>
    <w:rsid w:val="001728C5"/>
    <w:rsid w:val="00172918"/>
    <w:rsid w:val="00172A2F"/>
    <w:rsid w:val="00172A96"/>
    <w:rsid w:val="00172C72"/>
    <w:rsid w:val="00172CB3"/>
    <w:rsid w:val="00172DF3"/>
    <w:rsid w:val="00172E8F"/>
    <w:rsid w:val="00172EAC"/>
    <w:rsid w:val="00172EBB"/>
    <w:rsid w:val="00172F90"/>
    <w:rsid w:val="00173142"/>
    <w:rsid w:val="00173350"/>
    <w:rsid w:val="0017343F"/>
    <w:rsid w:val="001736B5"/>
    <w:rsid w:val="00173B14"/>
    <w:rsid w:val="00173BD7"/>
    <w:rsid w:val="00173C75"/>
    <w:rsid w:val="00173D6B"/>
    <w:rsid w:val="00174028"/>
    <w:rsid w:val="0017417A"/>
    <w:rsid w:val="00174469"/>
    <w:rsid w:val="00174545"/>
    <w:rsid w:val="00174B5F"/>
    <w:rsid w:val="00174B96"/>
    <w:rsid w:val="00174BA4"/>
    <w:rsid w:val="00175139"/>
    <w:rsid w:val="00175229"/>
    <w:rsid w:val="0017531E"/>
    <w:rsid w:val="00175372"/>
    <w:rsid w:val="001753BB"/>
    <w:rsid w:val="0017560E"/>
    <w:rsid w:val="00175A00"/>
    <w:rsid w:val="00175BDC"/>
    <w:rsid w:val="00175C2C"/>
    <w:rsid w:val="00175D07"/>
    <w:rsid w:val="00175D59"/>
    <w:rsid w:val="00175DFD"/>
    <w:rsid w:val="00176917"/>
    <w:rsid w:val="00176DB0"/>
    <w:rsid w:val="00176DFC"/>
    <w:rsid w:val="00177B4F"/>
    <w:rsid w:val="00177DDD"/>
    <w:rsid w:val="00177EA9"/>
    <w:rsid w:val="00177EF6"/>
    <w:rsid w:val="00180060"/>
    <w:rsid w:val="001800AF"/>
    <w:rsid w:val="00180230"/>
    <w:rsid w:val="001807D2"/>
    <w:rsid w:val="0018101E"/>
    <w:rsid w:val="001810AA"/>
    <w:rsid w:val="00181205"/>
    <w:rsid w:val="001813E2"/>
    <w:rsid w:val="001815AA"/>
    <w:rsid w:val="0018168A"/>
    <w:rsid w:val="00181B83"/>
    <w:rsid w:val="00181D65"/>
    <w:rsid w:val="00181F53"/>
    <w:rsid w:val="00181FE1"/>
    <w:rsid w:val="001820B8"/>
    <w:rsid w:val="00182124"/>
    <w:rsid w:val="001824F7"/>
    <w:rsid w:val="00182FA6"/>
    <w:rsid w:val="001830C7"/>
    <w:rsid w:val="00183169"/>
    <w:rsid w:val="001832BE"/>
    <w:rsid w:val="001834CF"/>
    <w:rsid w:val="0018354A"/>
    <w:rsid w:val="0018356C"/>
    <w:rsid w:val="00183848"/>
    <w:rsid w:val="001838C1"/>
    <w:rsid w:val="00183C0F"/>
    <w:rsid w:val="00183EE9"/>
    <w:rsid w:val="00184349"/>
    <w:rsid w:val="0018449C"/>
    <w:rsid w:val="00184544"/>
    <w:rsid w:val="00184630"/>
    <w:rsid w:val="00184662"/>
    <w:rsid w:val="001848D1"/>
    <w:rsid w:val="00184905"/>
    <w:rsid w:val="00184A59"/>
    <w:rsid w:val="00184A9B"/>
    <w:rsid w:val="00184BF1"/>
    <w:rsid w:val="00184D91"/>
    <w:rsid w:val="00184D97"/>
    <w:rsid w:val="00184DBD"/>
    <w:rsid w:val="00184E36"/>
    <w:rsid w:val="001850C0"/>
    <w:rsid w:val="00185283"/>
    <w:rsid w:val="001858E1"/>
    <w:rsid w:val="001860E7"/>
    <w:rsid w:val="00186153"/>
    <w:rsid w:val="0018649F"/>
    <w:rsid w:val="00186845"/>
    <w:rsid w:val="00186887"/>
    <w:rsid w:val="0018689B"/>
    <w:rsid w:val="00186BAD"/>
    <w:rsid w:val="00186D93"/>
    <w:rsid w:val="00186E17"/>
    <w:rsid w:val="00186E92"/>
    <w:rsid w:val="00186F94"/>
    <w:rsid w:val="0018707F"/>
    <w:rsid w:val="00187113"/>
    <w:rsid w:val="001876E4"/>
    <w:rsid w:val="001876F6"/>
    <w:rsid w:val="00187809"/>
    <w:rsid w:val="00187884"/>
    <w:rsid w:val="001878D3"/>
    <w:rsid w:val="00187E62"/>
    <w:rsid w:val="00187ED7"/>
    <w:rsid w:val="001900B7"/>
    <w:rsid w:val="001900B8"/>
    <w:rsid w:val="001900FA"/>
    <w:rsid w:val="00190145"/>
    <w:rsid w:val="00190388"/>
    <w:rsid w:val="00190A07"/>
    <w:rsid w:val="00190A3F"/>
    <w:rsid w:val="00190CBE"/>
    <w:rsid w:val="001910D2"/>
    <w:rsid w:val="0019134A"/>
    <w:rsid w:val="001916FB"/>
    <w:rsid w:val="001916FC"/>
    <w:rsid w:val="00191929"/>
    <w:rsid w:val="00191AA6"/>
    <w:rsid w:val="00191CD9"/>
    <w:rsid w:val="00191FBE"/>
    <w:rsid w:val="00192A2C"/>
    <w:rsid w:val="00192CA6"/>
    <w:rsid w:val="00192D36"/>
    <w:rsid w:val="00192F0D"/>
    <w:rsid w:val="00192F55"/>
    <w:rsid w:val="0019320B"/>
    <w:rsid w:val="0019328D"/>
    <w:rsid w:val="001932D5"/>
    <w:rsid w:val="001934F2"/>
    <w:rsid w:val="00193823"/>
    <w:rsid w:val="001938D8"/>
    <w:rsid w:val="00193B0E"/>
    <w:rsid w:val="00193B3F"/>
    <w:rsid w:val="00193C9A"/>
    <w:rsid w:val="00193F89"/>
    <w:rsid w:val="001941E1"/>
    <w:rsid w:val="0019423A"/>
    <w:rsid w:val="00194358"/>
    <w:rsid w:val="00194420"/>
    <w:rsid w:val="0019442B"/>
    <w:rsid w:val="00194686"/>
    <w:rsid w:val="00194DEE"/>
    <w:rsid w:val="00194EAF"/>
    <w:rsid w:val="00194ED2"/>
    <w:rsid w:val="00194FFC"/>
    <w:rsid w:val="00195195"/>
    <w:rsid w:val="00195443"/>
    <w:rsid w:val="00195737"/>
    <w:rsid w:val="001958DD"/>
    <w:rsid w:val="00195C61"/>
    <w:rsid w:val="00195CC0"/>
    <w:rsid w:val="00195DE3"/>
    <w:rsid w:val="00195E4D"/>
    <w:rsid w:val="00196433"/>
    <w:rsid w:val="00196958"/>
    <w:rsid w:val="001969B1"/>
    <w:rsid w:val="00196AB8"/>
    <w:rsid w:val="00196BEB"/>
    <w:rsid w:val="00197098"/>
    <w:rsid w:val="0019737A"/>
    <w:rsid w:val="001974E1"/>
    <w:rsid w:val="00197504"/>
    <w:rsid w:val="001977BC"/>
    <w:rsid w:val="0019796D"/>
    <w:rsid w:val="00197C50"/>
    <w:rsid w:val="00197E9F"/>
    <w:rsid w:val="00197F2B"/>
    <w:rsid w:val="001A02EB"/>
    <w:rsid w:val="001A0541"/>
    <w:rsid w:val="001A05F3"/>
    <w:rsid w:val="001A083E"/>
    <w:rsid w:val="001A08AA"/>
    <w:rsid w:val="001A0A55"/>
    <w:rsid w:val="001A0C4D"/>
    <w:rsid w:val="001A0C70"/>
    <w:rsid w:val="001A0C99"/>
    <w:rsid w:val="001A0D78"/>
    <w:rsid w:val="001A0D9F"/>
    <w:rsid w:val="001A0EA8"/>
    <w:rsid w:val="001A0FDC"/>
    <w:rsid w:val="001A106C"/>
    <w:rsid w:val="001A11B1"/>
    <w:rsid w:val="001A1BA8"/>
    <w:rsid w:val="001A1CA9"/>
    <w:rsid w:val="001A1F1B"/>
    <w:rsid w:val="001A1FB6"/>
    <w:rsid w:val="001A26AB"/>
    <w:rsid w:val="001A2817"/>
    <w:rsid w:val="001A29A6"/>
    <w:rsid w:val="001A29DB"/>
    <w:rsid w:val="001A2D26"/>
    <w:rsid w:val="001A2F34"/>
    <w:rsid w:val="001A2F70"/>
    <w:rsid w:val="001A302A"/>
    <w:rsid w:val="001A3174"/>
    <w:rsid w:val="001A31F5"/>
    <w:rsid w:val="001A389F"/>
    <w:rsid w:val="001A38D2"/>
    <w:rsid w:val="001A3D20"/>
    <w:rsid w:val="001A3DA5"/>
    <w:rsid w:val="001A3DCA"/>
    <w:rsid w:val="001A3E02"/>
    <w:rsid w:val="001A3E69"/>
    <w:rsid w:val="001A4012"/>
    <w:rsid w:val="001A43D2"/>
    <w:rsid w:val="001A43DF"/>
    <w:rsid w:val="001A45ED"/>
    <w:rsid w:val="001A499B"/>
    <w:rsid w:val="001A4D41"/>
    <w:rsid w:val="001A4E1D"/>
    <w:rsid w:val="001A4E1E"/>
    <w:rsid w:val="001A50A0"/>
    <w:rsid w:val="001A5118"/>
    <w:rsid w:val="001A511D"/>
    <w:rsid w:val="001A52CA"/>
    <w:rsid w:val="001A54F1"/>
    <w:rsid w:val="001A572A"/>
    <w:rsid w:val="001A6151"/>
    <w:rsid w:val="001A615D"/>
    <w:rsid w:val="001A66B5"/>
    <w:rsid w:val="001A6734"/>
    <w:rsid w:val="001A67DA"/>
    <w:rsid w:val="001A6843"/>
    <w:rsid w:val="001A693C"/>
    <w:rsid w:val="001A69C3"/>
    <w:rsid w:val="001A6E0A"/>
    <w:rsid w:val="001A7023"/>
    <w:rsid w:val="001A7027"/>
    <w:rsid w:val="001A7181"/>
    <w:rsid w:val="001A727A"/>
    <w:rsid w:val="001A7283"/>
    <w:rsid w:val="001A7381"/>
    <w:rsid w:val="001A7601"/>
    <w:rsid w:val="001A769A"/>
    <w:rsid w:val="001A76E1"/>
    <w:rsid w:val="001A77FC"/>
    <w:rsid w:val="001A794B"/>
    <w:rsid w:val="001B0005"/>
    <w:rsid w:val="001B00CC"/>
    <w:rsid w:val="001B05B2"/>
    <w:rsid w:val="001B065A"/>
    <w:rsid w:val="001B072E"/>
    <w:rsid w:val="001B0783"/>
    <w:rsid w:val="001B07C1"/>
    <w:rsid w:val="001B0BF2"/>
    <w:rsid w:val="001B0F66"/>
    <w:rsid w:val="001B0FA7"/>
    <w:rsid w:val="001B101F"/>
    <w:rsid w:val="001B125C"/>
    <w:rsid w:val="001B12C0"/>
    <w:rsid w:val="001B137A"/>
    <w:rsid w:val="001B17D9"/>
    <w:rsid w:val="001B1A7A"/>
    <w:rsid w:val="001B1D3B"/>
    <w:rsid w:val="001B1DA4"/>
    <w:rsid w:val="001B1DD2"/>
    <w:rsid w:val="001B205B"/>
    <w:rsid w:val="001B2100"/>
    <w:rsid w:val="001B246F"/>
    <w:rsid w:val="001B25BB"/>
    <w:rsid w:val="001B2611"/>
    <w:rsid w:val="001B27EC"/>
    <w:rsid w:val="001B2974"/>
    <w:rsid w:val="001B2BA6"/>
    <w:rsid w:val="001B2E9D"/>
    <w:rsid w:val="001B3269"/>
    <w:rsid w:val="001B32B4"/>
    <w:rsid w:val="001B330C"/>
    <w:rsid w:val="001B330F"/>
    <w:rsid w:val="001B34FF"/>
    <w:rsid w:val="001B3A47"/>
    <w:rsid w:val="001B3A78"/>
    <w:rsid w:val="001B3D60"/>
    <w:rsid w:val="001B3FF7"/>
    <w:rsid w:val="001B4122"/>
    <w:rsid w:val="001B41A6"/>
    <w:rsid w:val="001B43D1"/>
    <w:rsid w:val="001B4502"/>
    <w:rsid w:val="001B4B01"/>
    <w:rsid w:val="001B4EB9"/>
    <w:rsid w:val="001B538A"/>
    <w:rsid w:val="001B53E2"/>
    <w:rsid w:val="001B5676"/>
    <w:rsid w:val="001B56EF"/>
    <w:rsid w:val="001B56FB"/>
    <w:rsid w:val="001B59B3"/>
    <w:rsid w:val="001B5DEF"/>
    <w:rsid w:val="001B619B"/>
    <w:rsid w:val="001B674B"/>
    <w:rsid w:val="001B6894"/>
    <w:rsid w:val="001B696B"/>
    <w:rsid w:val="001B69CE"/>
    <w:rsid w:val="001B6BFC"/>
    <w:rsid w:val="001B6CD5"/>
    <w:rsid w:val="001B6D7B"/>
    <w:rsid w:val="001B7A36"/>
    <w:rsid w:val="001B7ACD"/>
    <w:rsid w:val="001B7D78"/>
    <w:rsid w:val="001B7F6A"/>
    <w:rsid w:val="001C0058"/>
    <w:rsid w:val="001C020C"/>
    <w:rsid w:val="001C0215"/>
    <w:rsid w:val="001C028D"/>
    <w:rsid w:val="001C046A"/>
    <w:rsid w:val="001C0798"/>
    <w:rsid w:val="001C0B9E"/>
    <w:rsid w:val="001C0C29"/>
    <w:rsid w:val="001C0CD9"/>
    <w:rsid w:val="001C0D1A"/>
    <w:rsid w:val="001C0D20"/>
    <w:rsid w:val="001C0D64"/>
    <w:rsid w:val="001C0EBD"/>
    <w:rsid w:val="001C0F9D"/>
    <w:rsid w:val="001C117A"/>
    <w:rsid w:val="001C1201"/>
    <w:rsid w:val="001C15C4"/>
    <w:rsid w:val="001C16E1"/>
    <w:rsid w:val="001C172D"/>
    <w:rsid w:val="001C1CE2"/>
    <w:rsid w:val="001C1F38"/>
    <w:rsid w:val="001C22EB"/>
    <w:rsid w:val="001C2344"/>
    <w:rsid w:val="001C2529"/>
    <w:rsid w:val="001C26F2"/>
    <w:rsid w:val="001C2919"/>
    <w:rsid w:val="001C29B3"/>
    <w:rsid w:val="001C2A52"/>
    <w:rsid w:val="001C2A86"/>
    <w:rsid w:val="001C2AFC"/>
    <w:rsid w:val="001C2E34"/>
    <w:rsid w:val="001C2FC9"/>
    <w:rsid w:val="001C302D"/>
    <w:rsid w:val="001C30D0"/>
    <w:rsid w:val="001C3127"/>
    <w:rsid w:val="001C32AC"/>
    <w:rsid w:val="001C333F"/>
    <w:rsid w:val="001C3637"/>
    <w:rsid w:val="001C3902"/>
    <w:rsid w:val="001C3E25"/>
    <w:rsid w:val="001C3E92"/>
    <w:rsid w:val="001C43D5"/>
    <w:rsid w:val="001C46A3"/>
    <w:rsid w:val="001C4A28"/>
    <w:rsid w:val="001C5199"/>
    <w:rsid w:val="001C51B5"/>
    <w:rsid w:val="001C56E4"/>
    <w:rsid w:val="001C5766"/>
    <w:rsid w:val="001C59BB"/>
    <w:rsid w:val="001C5A07"/>
    <w:rsid w:val="001C5CEB"/>
    <w:rsid w:val="001C5D85"/>
    <w:rsid w:val="001C5F6C"/>
    <w:rsid w:val="001C5FD4"/>
    <w:rsid w:val="001C66E6"/>
    <w:rsid w:val="001C683D"/>
    <w:rsid w:val="001C6840"/>
    <w:rsid w:val="001C6932"/>
    <w:rsid w:val="001C697F"/>
    <w:rsid w:val="001C6A4C"/>
    <w:rsid w:val="001C6A87"/>
    <w:rsid w:val="001C6C81"/>
    <w:rsid w:val="001C6CCA"/>
    <w:rsid w:val="001C6DAB"/>
    <w:rsid w:val="001C6EE6"/>
    <w:rsid w:val="001C7628"/>
    <w:rsid w:val="001C76C9"/>
    <w:rsid w:val="001C786D"/>
    <w:rsid w:val="001C78DE"/>
    <w:rsid w:val="001C7B26"/>
    <w:rsid w:val="001C7D2B"/>
    <w:rsid w:val="001C7E6C"/>
    <w:rsid w:val="001C7F68"/>
    <w:rsid w:val="001C7F73"/>
    <w:rsid w:val="001D00A3"/>
    <w:rsid w:val="001D028C"/>
    <w:rsid w:val="001D03E0"/>
    <w:rsid w:val="001D04A8"/>
    <w:rsid w:val="001D058E"/>
    <w:rsid w:val="001D0753"/>
    <w:rsid w:val="001D0780"/>
    <w:rsid w:val="001D0826"/>
    <w:rsid w:val="001D0AEA"/>
    <w:rsid w:val="001D0B55"/>
    <w:rsid w:val="001D0BE8"/>
    <w:rsid w:val="001D0C19"/>
    <w:rsid w:val="001D0CC1"/>
    <w:rsid w:val="001D0CCE"/>
    <w:rsid w:val="001D120D"/>
    <w:rsid w:val="001D1350"/>
    <w:rsid w:val="001D1807"/>
    <w:rsid w:val="001D1C90"/>
    <w:rsid w:val="001D1E57"/>
    <w:rsid w:val="001D201A"/>
    <w:rsid w:val="001D23C8"/>
    <w:rsid w:val="001D249D"/>
    <w:rsid w:val="001D2713"/>
    <w:rsid w:val="001D2D6B"/>
    <w:rsid w:val="001D2EBF"/>
    <w:rsid w:val="001D3035"/>
    <w:rsid w:val="001D3272"/>
    <w:rsid w:val="001D33C8"/>
    <w:rsid w:val="001D3488"/>
    <w:rsid w:val="001D3773"/>
    <w:rsid w:val="001D3B68"/>
    <w:rsid w:val="001D3D68"/>
    <w:rsid w:val="001D3EED"/>
    <w:rsid w:val="001D3F37"/>
    <w:rsid w:val="001D3F6C"/>
    <w:rsid w:val="001D4303"/>
    <w:rsid w:val="001D448C"/>
    <w:rsid w:val="001D455A"/>
    <w:rsid w:val="001D4815"/>
    <w:rsid w:val="001D4998"/>
    <w:rsid w:val="001D49B5"/>
    <w:rsid w:val="001D4BC5"/>
    <w:rsid w:val="001D53FC"/>
    <w:rsid w:val="001D5769"/>
    <w:rsid w:val="001D5920"/>
    <w:rsid w:val="001D5AEE"/>
    <w:rsid w:val="001D5BE5"/>
    <w:rsid w:val="001D5DE2"/>
    <w:rsid w:val="001D613E"/>
    <w:rsid w:val="001D6256"/>
    <w:rsid w:val="001D6305"/>
    <w:rsid w:val="001D6599"/>
    <w:rsid w:val="001D68C1"/>
    <w:rsid w:val="001D6E5A"/>
    <w:rsid w:val="001D6F45"/>
    <w:rsid w:val="001D6FE9"/>
    <w:rsid w:val="001D7447"/>
    <w:rsid w:val="001D7886"/>
    <w:rsid w:val="001D7992"/>
    <w:rsid w:val="001D7FC3"/>
    <w:rsid w:val="001E0244"/>
    <w:rsid w:val="001E02AB"/>
    <w:rsid w:val="001E0734"/>
    <w:rsid w:val="001E08F5"/>
    <w:rsid w:val="001E0A4D"/>
    <w:rsid w:val="001E0AE1"/>
    <w:rsid w:val="001E0BB1"/>
    <w:rsid w:val="001E0C5C"/>
    <w:rsid w:val="001E0D56"/>
    <w:rsid w:val="001E0E2C"/>
    <w:rsid w:val="001E1112"/>
    <w:rsid w:val="001E1267"/>
    <w:rsid w:val="001E1271"/>
    <w:rsid w:val="001E13A5"/>
    <w:rsid w:val="001E152B"/>
    <w:rsid w:val="001E15A7"/>
    <w:rsid w:val="001E184D"/>
    <w:rsid w:val="001E1A96"/>
    <w:rsid w:val="001E1BED"/>
    <w:rsid w:val="001E20CF"/>
    <w:rsid w:val="001E237A"/>
    <w:rsid w:val="001E2AEF"/>
    <w:rsid w:val="001E2B77"/>
    <w:rsid w:val="001E2C2F"/>
    <w:rsid w:val="001E2FDE"/>
    <w:rsid w:val="001E30D3"/>
    <w:rsid w:val="001E30E5"/>
    <w:rsid w:val="001E3498"/>
    <w:rsid w:val="001E3719"/>
    <w:rsid w:val="001E3B9D"/>
    <w:rsid w:val="001E3D9D"/>
    <w:rsid w:val="001E4008"/>
    <w:rsid w:val="001E40F2"/>
    <w:rsid w:val="001E411D"/>
    <w:rsid w:val="001E453B"/>
    <w:rsid w:val="001E4833"/>
    <w:rsid w:val="001E4968"/>
    <w:rsid w:val="001E4C1F"/>
    <w:rsid w:val="001E4CE3"/>
    <w:rsid w:val="001E5674"/>
    <w:rsid w:val="001E5A36"/>
    <w:rsid w:val="001E5BCF"/>
    <w:rsid w:val="001E5E6D"/>
    <w:rsid w:val="001E5EBA"/>
    <w:rsid w:val="001E61E5"/>
    <w:rsid w:val="001E65BB"/>
    <w:rsid w:val="001E661B"/>
    <w:rsid w:val="001E6636"/>
    <w:rsid w:val="001E66F1"/>
    <w:rsid w:val="001E679E"/>
    <w:rsid w:val="001E6974"/>
    <w:rsid w:val="001E6A30"/>
    <w:rsid w:val="001E71E1"/>
    <w:rsid w:val="001E776E"/>
    <w:rsid w:val="001E78A0"/>
    <w:rsid w:val="001E7910"/>
    <w:rsid w:val="001E791B"/>
    <w:rsid w:val="001E7ACD"/>
    <w:rsid w:val="001E7B33"/>
    <w:rsid w:val="001E7C20"/>
    <w:rsid w:val="001E7C4D"/>
    <w:rsid w:val="001E7C6B"/>
    <w:rsid w:val="001E7E9A"/>
    <w:rsid w:val="001F02B1"/>
    <w:rsid w:val="001F02FD"/>
    <w:rsid w:val="001F036F"/>
    <w:rsid w:val="001F0741"/>
    <w:rsid w:val="001F0B24"/>
    <w:rsid w:val="001F0BF5"/>
    <w:rsid w:val="001F0CFC"/>
    <w:rsid w:val="001F0D0F"/>
    <w:rsid w:val="001F0EF7"/>
    <w:rsid w:val="001F11B4"/>
    <w:rsid w:val="001F1452"/>
    <w:rsid w:val="001F1489"/>
    <w:rsid w:val="001F15D6"/>
    <w:rsid w:val="001F1783"/>
    <w:rsid w:val="001F1901"/>
    <w:rsid w:val="001F19A5"/>
    <w:rsid w:val="001F1D28"/>
    <w:rsid w:val="001F1D2A"/>
    <w:rsid w:val="001F1F55"/>
    <w:rsid w:val="001F2279"/>
    <w:rsid w:val="001F2A2A"/>
    <w:rsid w:val="001F2B59"/>
    <w:rsid w:val="001F2E4B"/>
    <w:rsid w:val="001F3887"/>
    <w:rsid w:val="001F406B"/>
    <w:rsid w:val="001F4128"/>
    <w:rsid w:val="001F4305"/>
    <w:rsid w:val="001F4307"/>
    <w:rsid w:val="001F437D"/>
    <w:rsid w:val="001F43B5"/>
    <w:rsid w:val="001F4645"/>
    <w:rsid w:val="001F4680"/>
    <w:rsid w:val="001F4761"/>
    <w:rsid w:val="001F4804"/>
    <w:rsid w:val="001F481F"/>
    <w:rsid w:val="001F49E0"/>
    <w:rsid w:val="001F4D8E"/>
    <w:rsid w:val="001F4F43"/>
    <w:rsid w:val="001F5069"/>
    <w:rsid w:val="001F5097"/>
    <w:rsid w:val="001F50AF"/>
    <w:rsid w:val="001F528F"/>
    <w:rsid w:val="001F58A6"/>
    <w:rsid w:val="001F5B9D"/>
    <w:rsid w:val="001F5C13"/>
    <w:rsid w:val="001F5D97"/>
    <w:rsid w:val="001F5DA0"/>
    <w:rsid w:val="001F5F56"/>
    <w:rsid w:val="001F6093"/>
    <w:rsid w:val="001F631E"/>
    <w:rsid w:val="001F63B9"/>
    <w:rsid w:val="001F651D"/>
    <w:rsid w:val="001F6608"/>
    <w:rsid w:val="001F692B"/>
    <w:rsid w:val="001F6A67"/>
    <w:rsid w:val="001F6CA4"/>
    <w:rsid w:val="001F6D31"/>
    <w:rsid w:val="001F6F26"/>
    <w:rsid w:val="001F6F8B"/>
    <w:rsid w:val="001F703E"/>
    <w:rsid w:val="001F7112"/>
    <w:rsid w:val="001F76C5"/>
    <w:rsid w:val="001F786C"/>
    <w:rsid w:val="001F79AE"/>
    <w:rsid w:val="001F7ECF"/>
    <w:rsid w:val="002000F0"/>
    <w:rsid w:val="0020016F"/>
    <w:rsid w:val="00200608"/>
    <w:rsid w:val="002006E7"/>
    <w:rsid w:val="002007F0"/>
    <w:rsid w:val="00200965"/>
    <w:rsid w:val="00200C54"/>
    <w:rsid w:val="0020114C"/>
    <w:rsid w:val="0020142C"/>
    <w:rsid w:val="00201445"/>
    <w:rsid w:val="0020149B"/>
    <w:rsid w:val="0020167A"/>
    <w:rsid w:val="0020189B"/>
    <w:rsid w:val="00201C69"/>
    <w:rsid w:val="00201E7A"/>
    <w:rsid w:val="00201EBD"/>
    <w:rsid w:val="002021C3"/>
    <w:rsid w:val="002024FD"/>
    <w:rsid w:val="002027C2"/>
    <w:rsid w:val="00202AE9"/>
    <w:rsid w:val="00202BB3"/>
    <w:rsid w:val="00202D3F"/>
    <w:rsid w:val="00202DA4"/>
    <w:rsid w:val="00202DEF"/>
    <w:rsid w:val="00202FDF"/>
    <w:rsid w:val="002032E6"/>
    <w:rsid w:val="00203B9B"/>
    <w:rsid w:val="00203C65"/>
    <w:rsid w:val="00204188"/>
    <w:rsid w:val="00204207"/>
    <w:rsid w:val="0020432F"/>
    <w:rsid w:val="00204376"/>
    <w:rsid w:val="0020451B"/>
    <w:rsid w:val="0020492C"/>
    <w:rsid w:val="00204957"/>
    <w:rsid w:val="002049F0"/>
    <w:rsid w:val="00204A2D"/>
    <w:rsid w:val="00204B4C"/>
    <w:rsid w:val="00205270"/>
    <w:rsid w:val="0020547E"/>
    <w:rsid w:val="00205582"/>
    <w:rsid w:val="002056D6"/>
    <w:rsid w:val="00205B47"/>
    <w:rsid w:val="00205C3E"/>
    <w:rsid w:val="00205DD0"/>
    <w:rsid w:val="00205F33"/>
    <w:rsid w:val="00205F68"/>
    <w:rsid w:val="00205F94"/>
    <w:rsid w:val="0020608E"/>
    <w:rsid w:val="0020624D"/>
    <w:rsid w:val="00206281"/>
    <w:rsid w:val="002063EE"/>
    <w:rsid w:val="002066BA"/>
    <w:rsid w:val="0020678D"/>
    <w:rsid w:val="00206B2A"/>
    <w:rsid w:val="00206CC9"/>
    <w:rsid w:val="00206DA3"/>
    <w:rsid w:val="00206E4B"/>
    <w:rsid w:val="00207334"/>
    <w:rsid w:val="00207586"/>
    <w:rsid w:val="002076E2"/>
    <w:rsid w:val="00207753"/>
    <w:rsid w:val="00207784"/>
    <w:rsid w:val="00207A3C"/>
    <w:rsid w:val="00207C4D"/>
    <w:rsid w:val="00210020"/>
    <w:rsid w:val="00210032"/>
    <w:rsid w:val="0021005B"/>
    <w:rsid w:val="0021074D"/>
    <w:rsid w:val="002109BF"/>
    <w:rsid w:val="00210D5F"/>
    <w:rsid w:val="00210E72"/>
    <w:rsid w:val="00210F29"/>
    <w:rsid w:val="0021120B"/>
    <w:rsid w:val="002114FC"/>
    <w:rsid w:val="00211610"/>
    <w:rsid w:val="0021176D"/>
    <w:rsid w:val="00211C23"/>
    <w:rsid w:val="00211D76"/>
    <w:rsid w:val="00211E1E"/>
    <w:rsid w:val="00211E59"/>
    <w:rsid w:val="00211EB1"/>
    <w:rsid w:val="00211FF5"/>
    <w:rsid w:val="002127D8"/>
    <w:rsid w:val="002127E7"/>
    <w:rsid w:val="00212863"/>
    <w:rsid w:val="002129B0"/>
    <w:rsid w:val="002129E7"/>
    <w:rsid w:val="002129E9"/>
    <w:rsid w:val="00212CA3"/>
    <w:rsid w:val="00212CAE"/>
    <w:rsid w:val="00212E0C"/>
    <w:rsid w:val="00212E89"/>
    <w:rsid w:val="0021310F"/>
    <w:rsid w:val="00213315"/>
    <w:rsid w:val="002133CD"/>
    <w:rsid w:val="00213563"/>
    <w:rsid w:val="002135F7"/>
    <w:rsid w:val="00213824"/>
    <w:rsid w:val="002138B5"/>
    <w:rsid w:val="00213D7D"/>
    <w:rsid w:val="00213DFE"/>
    <w:rsid w:val="00214076"/>
    <w:rsid w:val="002146E2"/>
    <w:rsid w:val="002149A5"/>
    <w:rsid w:val="002149BE"/>
    <w:rsid w:val="00214A85"/>
    <w:rsid w:val="00214ABA"/>
    <w:rsid w:val="00214B0D"/>
    <w:rsid w:val="00214D95"/>
    <w:rsid w:val="00214F45"/>
    <w:rsid w:val="00215124"/>
    <w:rsid w:val="0021539F"/>
    <w:rsid w:val="002154AE"/>
    <w:rsid w:val="002156F9"/>
    <w:rsid w:val="0021583C"/>
    <w:rsid w:val="002158A2"/>
    <w:rsid w:val="00215BED"/>
    <w:rsid w:val="002161DF"/>
    <w:rsid w:val="0021622C"/>
    <w:rsid w:val="002162B1"/>
    <w:rsid w:val="0021634C"/>
    <w:rsid w:val="002166E4"/>
    <w:rsid w:val="0021677C"/>
    <w:rsid w:val="00216BCA"/>
    <w:rsid w:val="00216C24"/>
    <w:rsid w:val="00216CE3"/>
    <w:rsid w:val="00216DC5"/>
    <w:rsid w:val="00217209"/>
    <w:rsid w:val="002173E4"/>
    <w:rsid w:val="00217501"/>
    <w:rsid w:val="002177DE"/>
    <w:rsid w:val="00217936"/>
    <w:rsid w:val="00217B54"/>
    <w:rsid w:val="00217C70"/>
    <w:rsid w:val="00217CC2"/>
    <w:rsid w:val="00217F3B"/>
    <w:rsid w:val="002200CB"/>
    <w:rsid w:val="0022022F"/>
    <w:rsid w:val="00220532"/>
    <w:rsid w:val="002205AD"/>
    <w:rsid w:val="00220787"/>
    <w:rsid w:val="00220AC8"/>
    <w:rsid w:val="00220C49"/>
    <w:rsid w:val="00220F57"/>
    <w:rsid w:val="00220FA2"/>
    <w:rsid w:val="0022106B"/>
    <w:rsid w:val="002212D3"/>
    <w:rsid w:val="002213FE"/>
    <w:rsid w:val="00221454"/>
    <w:rsid w:val="00221922"/>
    <w:rsid w:val="00221A49"/>
    <w:rsid w:val="00221D1B"/>
    <w:rsid w:val="00221E26"/>
    <w:rsid w:val="00222041"/>
    <w:rsid w:val="002220F3"/>
    <w:rsid w:val="002222EC"/>
    <w:rsid w:val="00222472"/>
    <w:rsid w:val="00222620"/>
    <w:rsid w:val="00222670"/>
    <w:rsid w:val="00222755"/>
    <w:rsid w:val="002227DF"/>
    <w:rsid w:val="00222AE2"/>
    <w:rsid w:val="00222DE5"/>
    <w:rsid w:val="002231ED"/>
    <w:rsid w:val="002233A4"/>
    <w:rsid w:val="002233D7"/>
    <w:rsid w:val="002236FB"/>
    <w:rsid w:val="00223782"/>
    <w:rsid w:val="002237FF"/>
    <w:rsid w:val="00223804"/>
    <w:rsid w:val="0022381E"/>
    <w:rsid w:val="00223B17"/>
    <w:rsid w:val="00223B88"/>
    <w:rsid w:val="00223BC8"/>
    <w:rsid w:val="00224334"/>
    <w:rsid w:val="002246FE"/>
    <w:rsid w:val="002247C6"/>
    <w:rsid w:val="002248A3"/>
    <w:rsid w:val="002249BB"/>
    <w:rsid w:val="00224A40"/>
    <w:rsid w:val="00224A46"/>
    <w:rsid w:val="00224E55"/>
    <w:rsid w:val="00224ED8"/>
    <w:rsid w:val="00224F9B"/>
    <w:rsid w:val="00225125"/>
    <w:rsid w:val="00225330"/>
    <w:rsid w:val="0022533E"/>
    <w:rsid w:val="002254D6"/>
    <w:rsid w:val="002256E1"/>
    <w:rsid w:val="002257A1"/>
    <w:rsid w:val="00225874"/>
    <w:rsid w:val="00225ABB"/>
    <w:rsid w:val="00225C66"/>
    <w:rsid w:val="00225CA8"/>
    <w:rsid w:val="00225ED4"/>
    <w:rsid w:val="0022605C"/>
    <w:rsid w:val="00226074"/>
    <w:rsid w:val="00226129"/>
    <w:rsid w:val="00226571"/>
    <w:rsid w:val="00226754"/>
    <w:rsid w:val="002267BD"/>
    <w:rsid w:val="00226846"/>
    <w:rsid w:val="002268F6"/>
    <w:rsid w:val="00226B73"/>
    <w:rsid w:val="00226EF4"/>
    <w:rsid w:val="00226F22"/>
    <w:rsid w:val="00226F90"/>
    <w:rsid w:val="0022713E"/>
    <w:rsid w:val="00227190"/>
    <w:rsid w:val="002273E1"/>
    <w:rsid w:val="00227573"/>
    <w:rsid w:val="00227633"/>
    <w:rsid w:val="00227BE7"/>
    <w:rsid w:val="00227E9D"/>
    <w:rsid w:val="00227FD7"/>
    <w:rsid w:val="002304A0"/>
    <w:rsid w:val="002304C8"/>
    <w:rsid w:val="002305B9"/>
    <w:rsid w:val="00230953"/>
    <w:rsid w:val="002309B0"/>
    <w:rsid w:val="00230A50"/>
    <w:rsid w:val="00230E8F"/>
    <w:rsid w:val="00230EA2"/>
    <w:rsid w:val="0023147A"/>
    <w:rsid w:val="002314BB"/>
    <w:rsid w:val="00231778"/>
    <w:rsid w:val="002319A6"/>
    <w:rsid w:val="002319F2"/>
    <w:rsid w:val="00231D91"/>
    <w:rsid w:val="00231F4B"/>
    <w:rsid w:val="002322A3"/>
    <w:rsid w:val="00232D4F"/>
    <w:rsid w:val="00232ED4"/>
    <w:rsid w:val="00232F99"/>
    <w:rsid w:val="00233256"/>
    <w:rsid w:val="002336F9"/>
    <w:rsid w:val="002339B4"/>
    <w:rsid w:val="00233A93"/>
    <w:rsid w:val="00233ACD"/>
    <w:rsid w:val="00233C88"/>
    <w:rsid w:val="00233F0E"/>
    <w:rsid w:val="0023413C"/>
    <w:rsid w:val="0023435E"/>
    <w:rsid w:val="002343CC"/>
    <w:rsid w:val="00234AF2"/>
    <w:rsid w:val="00234B3E"/>
    <w:rsid w:val="00234C56"/>
    <w:rsid w:val="00234EC5"/>
    <w:rsid w:val="002353C5"/>
    <w:rsid w:val="0023549F"/>
    <w:rsid w:val="002357B2"/>
    <w:rsid w:val="00235B90"/>
    <w:rsid w:val="00235FFF"/>
    <w:rsid w:val="002360C9"/>
    <w:rsid w:val="002360D2"/>
    <w:rsid w:val="0023656D"/>
    <w:rsid w:val="00236676"/>
    <w:rsid w:val="00236848"/>
    <w:rsid w:val="002368C2"/>
    <w:rsid w:val="00236A90"/>
    <w:rsid w:val="00236B70"/>
    <w:rsid w:val="00236B72"/>
    <w:rsid w:val="00236D82"/>
    <w:rsid w:val="00236DBE"/>
    <w:rsid w:val="00236FC7"/>
    <w:rsid w:val="00237209"/>
    <w:rsid w:val="0023735A"/>
    <w:rsid w:val="00237421"/>
    <w:rsid w:val="0023764F"/>
    <w:rsid w:val="00237937"/>
    <w:rsid w:val="00237BFC"/>
    <w:rsid w:val="00237C51"/>
    <w:rsid w:val="00237F16"/>
    <w:rsid w:val="00237F26"/>
    <w:rsid w:val="00237F33"/>
    <w:rsid w:val="00240002"/>
    <w:rsid w:val="00240135"/>
    <w:rsid w:val="00240335"/>
    <w:rsid w:val="0024035C"/>
    <w:rsid w:val="0024081F"/>
    <w:rsid w:val="0024093E"/>
    <w:rsid w:val="00240AE7"/>
    <w:rsid w:val="0024112A"/>
    <w:rsid w:val="00241134"/>
    <w:rsid w:val="00241256"/>
    <w:rsid w:val="00241459"/>
    <w:rsid w:val="00241A7D"/>
    <w:rsid w:val="00241CFA"/>
    <w:rsid w:val="0024209F"/>
    <w:rsid w:val="002420E1"/>
    <w:rsid w:val="0024228E"/>
    <w:rsid w:val="0024238B"/>
    <w:rsid w:val="002423CC"/>
    <w:rsid w:val="0024279F"/>
    <w:rsid w:val="002428DF"/>
    <w:rsid w:val="002429B1"/>
    <w:rsid w:val="002429D6"/>
    <w:rsid w:val="00242BAD"/>
    <w:rsid w:val="00242BB1"/>
    <w:rsid w:val="00242BEF"/>
    <w:rsid w:val="00242CFD"/>
    <w:rsid w:val="00242F0D"/>
    <w:rsid w:val="00242F7E"/>
    <w:rsid w:val="00242FA6"/>
    <w:rsid w:val="00243075"/>
    <w:rsid w:val="00243246"/>
    <w:rsid w:val="002434AB"/>
    <w:rsid w:val="0024352F"/>
    <w:rsid w:val="00243678"/>
    <w:rsid w:val="0024380A"/>
    <w:rsid w:val="00243BF7"/>
    <w:rsid w:val="00243E12"/>
    <w:rsid w:val="002442E5"/>
    <w:rsid w:val="00244795"/>
    <w:rsid w:val="00244AAC"/>
    <w:rsid w:val="00244B3A"/>
    <w:rsid w:val="00244B52"/>
    <w:rsid w:val="00244CC5"/>
    <w:rsid w:val="002453E4"/>
    <w:rsid w:val="002457B2"/>
    <w:rsid w:val="00245CF8"/>
    <w:rsid w:val="00245FC8"/>
    <w:rsid w:val="00246554"/>
    <w:rsid w:val="002465FB"/>
    <w:rsid w:val="002466B0"/>
    <w:rsid w:val="00246853"/>
    <w:rsid w:val="002468F1"/>
    <w:rsid w:val="002469D5"/>
    <w:rsid w:val="00246DAD"/>
    <w:rsid w:val="00246DF4"/>
    <w:rsid w:val="00246E61"/>
    <w:rsid w:val="00246FCB"/>
    <w:rsid w:val="00247028"/>
    <w:rsid w:val="002470E4"/>
    <w:rsid w:val="002472A4"/>
    <w:rsid w:val="00247436"/>
    <w:rsid w:val="002479B5"/>
    <w:rsid w:val="00247AAA"/>
    <w:rsid w:val="00247AF4"/>
    <w:rsid w:val="00247AFA"/>
    <w:rsid w:val="00247BB1"/>
    <w:rsid w:val="00247C80"/>
    <w:rsid w:val="00247D05"/>
    <w:rsid w:val="00247EE8"/>
    <w:rsid w:val="0025005F"/>
    <w:rsid w:val="0025008B"/>
    <w:rsid w:val="00250097"/>
    <w:rsid w:val="00250287"/>
    <w:rsid w:val="00250340"/>
    <w:rsid w:val="002503CA"/>
    <w:rsid w:val="00250635"/>
    <w:rsid w:val="00250A45"/>
    <w:rsid w:val="00250C1C"/>
    <w:rsid w:val="00250C3E"/>
    <w:rsid w:val="00250E42"/>
    <w:rsid w:val="00250FAC"/>
    <w:rsid w:val="00251055"/>
    <w:rsid w:val="0025105F"/>
    <w:rsid w:val="0025159B"/>
    <w:rsid w:val="00251765"/>
    <w:rsid w:val="00251830"/>
    <w:rsid w:val="002518D7"/>
    <w:rsid w:val="00251EC4"/>
    <w:rsid w:val="00251F6C"/>
    <w:rsid w:val="00251FF1"/>
    <w:rsid w:val="0025208D"/>
    <w:rsid w:val="00252239"/>
    <w:rsid w:val="002522E0"/>
    <w:rsid w:val="00252575"/>
    <w:rsid w:val="002526F9"/>
    <w:rsid w:val="00252B1A"/>
    <w:rsid w:val="00252BFB"/>
    <w:rsid w:val="00252EB3"/>
    <w:rsid w:val="0025309C"/>
    <w:rsid w:val="002530E8"/>
    <w:rsid w:val="002531F5"/>
    <w:rsid w:val="0025346A"/>
    <w:rsid w:val="0025354B"/>
    <w:rsid w:val="002537E1"/>
    <w:rsid w:val="0025393E"/>
    <w:rsid w:val="00253B64"/>
    <w:rsid w:val="00253E8F"/>
    <w:rsid w:val="00253F89"/>
    <w:rsid w:val="00253FA7"/>
    <w:rsid w:val="00253FEE"/>
    <w:rsid w:val="0025403D"/>
    <w:rsid w:val="00254183"/>
    <w:rsid w:val="0025439A"/>
    <w:rsid w:val="002543BF"/>
    <w:rsid w:val="002548D8"/>
    <w:rsid w:val="00254CE1"/>
    <w:rsid w:val="00254D87"/>
    <w:rsid w:val="00254F88"/>
    <w:rsid w:val="002553BE"/>
    <w:rsid w:val="00255501"/>
    <w:rsid w:val="00255853"/>
    <w:rsid w:val="00255AB5"/>
    <w:rsid w:val="00255CDC"/>
    <w:rsid w:val="00255DD8"/>
    <w:rsid w:val="00255EEA"/>
    <w:rsid w:val="002560D5"/>
    <w:rsid w:val="0025648F"/>
    <w:rsid w:val="002565B5"/>
    <w:rsid w:val="0025675C"/>
    <w:rsid w:val="0025676E"/>
    <w:rsid w:val="002569FC"/>
    <w:rsid w:val="00256FE4"/>
    <w:rsid w:val="00257267"/>
    <w:rsid w:val="0025739F"/>
    <w:rsid w:val="002579E4"/>
    <w:rsid w:val="00257A5B"/>
    <w:rsid w:val="00257BFF"/>
    <w:rsid w:val="00257DFF"/>
    <w:rsid w:val="00257F06"/>
    <w:rsid w:val="00257FE7"/>
    <w:rsid w:val="00260058"/>
    <w:rsid w:val="002600EF"/>
    <w:rsid w:val="00260325"/>
    <w:rsid w:val="002607B4"/>
    <w:rsid w:val="00260884"/>
    <w:rsid w:val="00260ACC"/>
    <w:rsid w:val="00260D96"/>
    <w:rsid w:val="00260DBA"/>
    <w:rsid w:val="00260E20"/>
    <w:rsid w:val="00260F74"/>
    <w:rsid w:val="002612A1"/>
    <w:rsid w:val="002612E6"/>
    <w:rsid w:val="0026137C"/>
    <w:rsid w:val="00261478"/>
    <w:rsid w:val="002614DF"/>
    <w:rsid w:val="00261679"/>
    <w:rsid w:val="00261969"/>
    <w:rsid w:val="00261983"/>
    <w:rsid w:val="00261AA4"/>
    <w:rsid w:val="00261D20"/>
    <w:rsid w:val="002620BF"/>
    <w:rsid w:val="00262249"/>
    <w:rsid w:val="002624DA"/>
    <w:rsid w:val="002627DC"/>
    <w:rsid w:val="0026288E"/>
    <w:rsid w:val="00262AE4"/>
    <w:rsid w:val="00262D36"/>
    <w:rsid w:val="00262F80"/>
    <w:rsid w:val="002633B0"/>
    <w:rsid w:val="00263751"/>
    <w:rsid w:val="00263A14"/>
    <w:rsid w:val="00263F56"/>
    <w:rsid w:val="00263FFD"/>
    <w:rsid w:val="002640B8"/>
    <w:rsid w:val="0026423F"/>
    <w:rsid w:val="0026439C"/>
    <w:rsid w:val="00264553"/>
    <w:rsid w:val="002647BC"/>
    <w:rsid w:val="00264956"/>
    <w:rsid w:val="00264B0B"/>
    <w:rsid w:val="00264E0F"/>
    <w:rsid w:val="002655BA"/>
    <w:rsid w:val="0026570A"/>
    <w:rsid w:val="00265964"/>
    <w:rsid w:val="00265E1C"/>
    <w:rsid w:val="00265F30"/>
    <w:rsid w:val="00265FAF"/>
    <w:rsid w:val="0026628C"/>
    <w:rsid w:val="002668D7"/>
    <w:rsid w:val="002668DA"/>
    <w:rsid w:val="00266985"/>
    <w:rsid w:val="00266EA3"/>
    <w:rsid w:val="00266EF7"/>
    <w:rsid w:val="00266F19"/>
    <w:rsid w:val="0026715E"/>
    <w:rsid w:val="0026725F"/>
    <w:rsid w:val="00267401"/>
    <w:rsid w:val="00267B03"/>
    <w:rsid w:val="00267C91"/>
    <w:rsid w:val="00267D8C"/>
    <w:rsid w:val="00270052"/>
    <w:rsid w:val="002701C9"/>
    <w:rsid w:val="00270258"/>
    <w:rsid w:val="00270763"/>
    <w:rsid w:val="00271063"/>
    <w:rsid w:val="00271157"/>
    <w:rsid w:val="002711F0"/>
    <w:rsid w:val="002712DD"/>
    <w:rsid w:val="00271319"/>
    <w:rsid w:val="0027138A"/>
    <w:rsid w:val="00271626"/>
    <w:rsid w:val="00271634"/>
    <w:rsid w:val="00271B92"/>
    <w:rsid w:val="00272123"/>
    <w:rsid w:val="002721A4"/>
    <w:rsid w:val="00272585"/>
    <w:rsid w:val="00272656"/>
    <w:rsid w:val="002726EC"/>
    <w:rsid w:val="00272740"/>
    <w:rsid w:val="00272DDE"/>
    <w:rsid w:val="00272F1A"/>
    <w:rsid w:val="002734BD"/>
    <w:rsid w:val="00273540"/>
    <w:rsid w:val="0027367F"/>
    <w:rsid w:val="002736B2"/>
    <w:rsid w:val="0027382F"/>
    <w:rsid w:val="00273B52"/>
    <w:rsid w:val="00273BDF"/>
    <w:rsid w:val="00273C36"/>
    <w:rsid w:val="00273E7C"/>
    <w:rsid w:val="00273F64"/>
    <w:rsid w:val="002741D7"/>
    <w:rsid w:val="00274311"/>
    <w:rsid w:val="0027431E"/>
    <w:rsid w:val="00274464"/>
    <w:rsid w:val="0027466A"/>
    <w:rsid w:val="002747C1"/>
    <w:rsid w:val="00274926"/>
    <w:rsid w:val="002751DD"/>
    <w:rsid w:val="0027529A"/>
    <w:rsid w:val="002753ED"/>
    <w:rsid w:val="00275649"/>
    <w:rsid w:val="00275693"/>
    <w:rsid w:val="0027571A"/>
    <w:rsid w:val="00275BE0"/>
    <w:rsid w:val="00275C9B"/>
    <w:rsid w:val="00275CBC"/>
    <w:rsid w:val="00275E7C"/>
    <w:rsid w:val="00275EFE"/>
    <w:rsid w:val="00275FA4"/>
    <w:rsid w:val="00276095"/>
    <w:rsid w:val="00276388"/>
    <w:rsid w:val="00276453"/>
    <w:rsid w:val="002764D7"/>
    <w:rsid w:val="0027663D"/>
    <w:rsid w:val="00276681"/>
    <w:rsid w:val="00276777"/>
    <w:rsid w:val="002767C4"/>
    <w:rsid w:val="00276A70"/>
    <w:rsid w:val="00276A79"/>
    <w:rsid w:val="00276B0D"/>
    <w:rsid w:val="00276F83"/>
    <w:rsid w:val="0027760F"/>
    <w:rsid w:val="002779A8"/>
    <w:rsid w:val="00277F84"/>
    <w:rsid w:val="0028033A"/>
    <w:rsid w:val="00280423"/>
    <w:rsid w:val="0028066B"/>
    <w:rsid w:val="00280677"/>
    <w:rsid w:val="002807BA"/>
    <w:rsid w:val="00281090"/>
    <w:rsid w:val="002812ED"/>
    <w:rsid w:val="0028130B"/>
    <w:rsid w:val="002814FF"/>
    <w:rsid w:val="0028199B"/>
    <w:rsid w:val="00281A69"/>
    <w:rsid w:val="002820AC"/>
    <w:rsid w:val="002822E5"/>
    <w:rsid w:val="00282310"/>
    <w:rsid w:val="00282A73"/>
    <w:rsid w:val="00282AD9"/>
    <w:rsid w:val="00282BD9"/>
    <w:rsid w:val="00282FAF"/>
    <w:rsid w:val="00283467"/>
    <w:rsid w:val="002834C9"/>
    <w:rsid w:val="002835B6"/>
    <w:rsid w:val="0028364A"/>
    <w:rsid w:val="0028389E"/>
    <w:rsid w:val="00283CF0"/>
    <w:rsid w:val="00284374"/>
    <w:rsid w:val="0028451C"/>
    <w:rsid w:val="0028457B"/>
    <w:rsid w:val="00284A21"/>
    <w:rsid w:val="00284A9E"/>
    <w:rsid w:val="00284AFC"/>
    <w:rsid w:val="00284B37"/>
    <w:rsid w:val="00284CB9"/>
    <w:rsid w:val="00284DD2"/>
    <w:rsid w:val="0028528C"/>
    <w:rsid w:val="002853B5"/>
    <w:rsid w:val="0028597E"/>
    <w:rsid w:val="00285B4A"/>
    <w:rsid w:val="00285D63"/>
    <w:rsid w:val="00285EFC"/>
    <w:rsid w:val="00286611"/>
    <w:rsid w:val="00286CA3"/>
    <w:rsid w:val="00286F2E"/>
    <w:rsid w:val="00286FA8"/>
    <w:rsid w:val="0028718D"/>
    <w:rsid w:val="0028739F"/>
    <w:rsid w:val="0028758E"/>
    <w:rsid w:val="0028783F"/>
    <w:rsid w:val="00287924"/>
    <w:rsid w:val="00287C93"/>
    <w:rsid w:val="00287DFD"/>
    <w:rsid w:val="00287E79"/>
    <w:rsid w:val="00287E8F"/>
    <w:rsid w:val="00287F4C"/>
    <w:rsid w:val="00290128"/>
    <w:rsid w:val="002902FA"/>
    <w:rsid w:val="00290710"/>
    <w:rsid w:val="0029095A"/>
    <w:rsid w:val="00290E43"/>
    <w:rsid w:val="0029116B"/>
    <w:rsid w:val="002911D3"/>
    <w:rsid w:val="002913A9"/>
    <w:rsid w:val="0029163B"/>
    <w:rsid w:val="002917BB"/>
    <w:rsid w:val="00291919"/>
    <w:rsid w:val="00291B86"/>
    <w:rsid w:val="00291C04"/>
    <w:rsid w:val="00291C8C"/>
    <w:rsid w:val="00291F2A"/>
    <w:rsid w:val="00291F9B"/>
    <w:rsid w:val="002920A0"/>
    <w:rsid w:val="00292289"/>
    <w:rsid w:val="002922E7"/>
    <w:rsid w:val="00292966"/>
    <w:rsid w:val="002930DE"/>
    <w:rsid w:val="0029315D"/>
    <w:rsid w:val="002932B3"/>
    <w:rsid w:val="00293573"/>
    <w:rsid w:val="00293603"/>
    <w:rsid w:val="002938C7"/>
    <w:rsid w:val="00293AFE"/>
    <w:rsid w:val="00293B14"/>
    <w:rsid w:val="00293CE6"/>
    <w:rsid w:val="00293E5F"/>
    <w:rsid w:val="00293E91"/>
    <w:rsid w:val="00294080"/>
    <w:rsid w:val="002940EF"/>
    <w:rsid w:val="002940FA"/>
    <w:rsid w:val="0029433D"/>
    <w:rsid w:val="0029438C"/>
    <w:rsid w:val="002943A0"/>
    <w:rsid w:val="002943C1"/>
    <w:rsid w:val="0029444E"/>
    <w:rsid w:val="00294645"/>
    <w:rsid w:val="002948E8"/>
    <w:rsid w:val="00294C33"/>
    <w:rsid w:val="00294EA3"/>
    <w:rsid w:val="002953B7"/>
    <w:rsid w:val="0029540E"/>
    <w:rsid w:val="002954C5"/>
    <w:rsid w:val="00295C1C"/>
    <w:rsid w:val="00295CFA"/>
    <w:rsid w:val="00295D71"/>
    <w:rsid w:val="00295D7D"/>
    <w:rsid w:val="00296405"/>
    <w:rsid w:val="0029646F"/>
    <w:rsid w:val="002966EA"/>
    <w:rsid w:val="002967F8"/>
    <w:rsid w:val="002968C7"/>
    <w:rsid w:val="00296C37"/>
    <w:rsid w:val="00296CF1"/>
    <w:rsid w:val="00296D73"/>
    <w:rsid w:val="0029718E"/>
    <w:rsid w:val="00297810"/>
    <w:rsid w:val="00297920"/>
    <w:rsid w:val="0029792E"/>
    <w:rsid w:val="00297CA3"/>
    <w:rsid w:val="002A00DF"/>
    <w:rsid w:val="002A00FD"/>
    <w:rsid w:val="002A025D"/>
    <w:rsid w:val="002A027E"/>
    <w:rsid w:val="002A0579"/>
    <w:rsid w:val="002A0604"/>
    <w:rsid w:val="002A0FD7"/>
    <w:rsid w:val="002A13C7"/>
    <w:rsid w:val="002A1C1E"/>
    <w:rsid w:val="002A2144"/>
    <w:rsid w:val="002A2172"/>
    <w:rsid w:val="002A24A1"/>
    <w:rsid w:val="002A2708"/>
    <w:rsid w:val="002A29E5"/>
    <w:rsid w:val="002A2A96"/>
    <w:rsid w:val="002A2B4C"/>
    <w:rsid w:val="002A2E35"/>
    <w:rsid w:val="002A2E78"/>
    <w:rsid w:val="002A2EA7"/>
    <w:rsid w:val="002A2EDD"/>
    <w:rsid w:val="002A2F1E"/>
    <w:rsid w:val="002A2F92"/>
    <w:rsid w:val="002A2FEC"/>
    <w:rsid w:val="002A30B3"/>
    <w:rsid w:val="002A343D"/>
    <w:rsid w:val="002A3529"/>
    <w:rsid w:val="002A3ED2"/>
    <w:rsid w:val="002A3F13"/>
    <w:rsid w:val="002A4095"/>
    <w:rsid w:val="002A40F5"/>
    <w:rsid w:val="002A410E"/>
    <w:rsid w:val="002A43A1"/>
    <w:rsid w:val="002A43AC"/>
    <w:rsid w:val="002A43BA"/>
    <w:rsid w:val="002A451D"/>
    <w:rsid w:val="002A455A"/>
    <w:rsid w:val="002A46A8"/>
    <w:rsid w:val="002A4710"/>
    <w:rsid w:val="002A47ED"/>
    <w:rsid w:val="002A48AA"/>
    <w:rsid w:val="002A491D"/>
    <w:rsid w:val="002A4DF8"/>
    <w:rsid w:val="002A4F8B"/>
    <w:rsid w:val="002A4FAB"/>
    <w:rsid w:val="002A511D"/>
    <w:rsid w:val="002A553C"/>
    <w:rsid w:val="002A567D"/>
    <w:rsid w:val="002A5689"/>
    <w:rsid w:val="002A59C2"/>
    <w:rsid w:val="002A5D2F"/>
    <w:rsid w:val="002A5D3B"/>
    <w:rsid w:val="002A5D59"/>
    <w:rsid w:val="002A5E8E"/>
    <w:rsid w:val="002A5FA6"/>
    <w:rsid w:val="002A601E"/>
    <w:rsid w:val="002A60CA"/>
    <w:rsid w:val="002A616F"/>
    <w:rsid w:val="002A6273"/>
    <w:rsid w:val="002A63B5"/>
    <w:rsid w:val="002A65B3"/>
    <w:rsid w:val="002A6755"/>
    <w:rsid w:val="002A694A"/>
    <w:rsid w:val="002A6B1C"/>
    <w:rsid w:val="002A6C61"/>
    <w:rsid w:val="002A6CF8"/>
    <w:rsid w:val="002A716D"/>
    <w:rsid w:val="002A7228"/>
    <w:rsid w:val="002A72FF"/>
    <w:rsid w:val="002A740C"/>
    <w:rsid w:val="002A74A4"/>
    <w:rsid w:val="002A7D91"/>
    <w:rsid w:val="002B002C"/>
    <w:rsid w:val="002B004C"/>
    <w:rsid w:val="002B0384"/>
    <w:rsid w:val="002B04D1"/>
    <w:rsid w:val="002B054A"/>
    <w:rsid w:val="002B0BD8"/>
    <w:rsid w:val="002B0FBD"/>
    <w:rsid w:val="002B1336"/>
    <w:rsid w:val="002B146D"/>
    <w:rsid w:val="002B1777"/>
    <w:rsid w:val="002B17D6"/>
    <w:rsid w:val="002B1D8A"/>
    <w:rsid w:val="002B2422"/>
    <w:rsid w:val="002B2475"/>
    <w:rsid w:val="002B25D3"/>
    <w:rsid w:val="002B2675"/>
    <w:rsid w:val="002B2788"/>
    <w:rsid w:val="002B2AAE"/>
    <w:rsid w:val="002B2E0B"/>
    <w:rsid w:val="002B2F3D"/>
    <w:rsid w:val="002B337D"/>
    <w:rsid w:val="002B3534"/>
    <w:rsid w:val="002B36C4"/>
    <w:rsid w:val="002B36F1"/>
    <w:rsid w:val="002B3B15"/>
    <w:rsid w:val="002B3CB8"/>
    <w:rsid w:val="002B3ECE"/>
    <w:rsid w:val="002B3F8F"/>
    <w:rsid w:val="002B400D"/>
    <w:rsid w:val="002B421F"/>
    <w:rsid w:val="002B47B9"/>
    <w:rsid w:val="002B4816"/>
    <w:rsid w:val="002B4A22"/>
    <w:rsid w:val="002B4CB5"/>
    <w:rsid w:val="002B4D36"/>
    <w:rsid w:val="002B525C"/>
    <w:rsid w:val="002B52B8"/>
    <w:rsid w:val="002B541E"/>
    <w:rsid w:val="002B560D"/>
    <w:rsid w:val="002B5C76"/>
    <w:rsid w:val="002B5FB0"/>
    <w:rsid w:val="002B60D3"/>
    <w:rsid w:val="002B620D"/>
    <w:rsid w:val="002B6324"/>
    <w:rsid w:val="002B6741"/>
    <w:rsid w:val="002B69B0"/>
    <w:rsid w:val="002B6A00"/>
    <w:rsid w:val="002B6B63"/>
    <w:rsid w:val="002B6C0B"/>
    <w:rsid w:val="002B6D54"/>
    <w:rsid w:val="002B6D9A"/>
    <w:rsid w:val="002B6E9A"/>
    <w:rsid w:val="002B714F"/>
    <w:rsid w:val="002B734D"/>
    <w:rsid w:val="002B734E"/>
    <w:rsid w:val="002B7475"/>
    <w:rsid w:val="002B753A"/>
    <w:rsid w:val="002B77D7"/>
    <w:rsid w:val="002B78EE"/>
    <w:rsid w:val="002B7B94"/>
    <w:rsid w:val="002B7BD1"/>
    <w:rsid w:val="002B7E48"/>
    <w:rsid w:val="002B7EFB"/>
    <w:rsid w:val="002B7F5F"/>
    <w:rsid w:val="002C0030"/>
    <w:rsid w:val="002C0174"/>
    <w:rsid w:val="002C044E"/>
    <w:rsid w:val="002C04F0"/>
    <w:rsid w:val="002C0C24"/>
    <w:rsid w:val="002C0D06"/>
    <w:rsid w:val="002C0DC6"/>
    <w:rsid w:val="002C0E87"/>
    <w:rsid w:val="002C0E8D"/>
    <w:rsid w:val="002C0EC1"/>
    <w:rsid w:val="002C0F04"/>
    <w:rsid w:val="002C10D3"/>
    <w:rsid w:val="002C124E"/>
    <w:rsid w:val="002C156F"/>
    <w:rsid w:val="002C192D"/>
    <w:rsid w:val="002C1BB3"/>
    <w:rsid w:val="002C1CA2"/>
    <w:rsid w:val="002C22F4"/>
    <w:rsid w:val="002C2722"/>
    <w:rsid w:val="002C29EF"/>
    <w:rsid w:val="002C2C80"/>
    <w:rsid w:val="002C2D97"/>
    <w:rsid w:val="002C3061"/>
    <w:rsid w:val="002C371B"/>
    <w:rsid w:val="002C37D6"/>
    <w:rsid w:val="002C394D"/>
    <w:rsid w:val="002C3AF2"/>
    <w:rsid w:val="002C3D6A"/>
    <w:rsid w:val="002C435C"/>
    <w:rsid w:val="002C439C"/>
    <w:rsid w:val="002C44FC"/>
    <w:rsid w:val="002C48BB"/>
    <w:rsid w:val="002C4909"/>
    <w:rsid w:val="002C491F"/>
    <w:rsid w:val="002C498F"/>
    <w:rsid w:val="002C4B0A"/>
    <w:rsid w:val="002C4E38"/>
    <w:rsid w:val="002C4E6A"/>
    <w:rsid w:val="002C50FF"/>
    <w:rsid w:val="002C53B2"/>
    <w:rsid w:val="002C5425"/>
    <w:rsid w:val="002C54E5"/>
    <w:rsid w:val="002C55DA"/>
    <w:rsid w:val="002C56FF"/>
    <w:rsid w:val="002C5830"/>
    <w:rsid w:val="002C5992"/>
    <w:rsid w:val="002C5A90"/>
    <w:rsid w:val="002C5B44"/>
    <w:rsid w:val="002C5CC2"/>
    <w:rsid w:val="002C5D0D"/>
    <w:rsid w:val="002C637B"/>
    <w:rsid w:val="002C63B2"/>
    <w:rsid w:val="002C69F2"/>
    <w:rsid w:val="002C6A5C"/>
    <w:rsid w:val="002C6B81"/>
    <w:rsid w:val="002C6BB4"/>
    <w:rsid w:val="002C7047"/>
    <w:rsid w:val="002C711C"/>
    <w:rsid w:val="002C7164"/>
    <w:rsid w:val="002C73C7"/>
    <w:rsid w:val="002C73CC"/>
    <w:rsid w:val="002C75D4"/>
    <w:rsid w:val="002C768E"/>
    <w:rsid w:val="002C77EE"/>
    <w:rsid w:val="002D0281"/>
    <w:rsid w:val="002D0344"/>
    <w:rsid w:val="002D04FE"/>
    <w:rsid w:val="002D097B"/>
    <w:rsid w:val="002D0D99"/>
    <w:rsid w:val="002D0E23"/>
    <w:rsid w:val="002D0E26"/>
    <w:rsid w:val="002D0FCB"/>
    <w:rsid w:val="002D1086"/>
    <w:rsid w:val="002D11BF"/>
    <w:rsid w:val="002D149A"/>
    <w:rsid w:val="002D16CC"/>
    <w:rsid w:val="002D1916"/>
    <w:rsid w:val="002D1A52"/>
    <w:rsid w:val="002D1AE6"/>
    <w:rsid w:val="002D1E2F"/>
    <w:rsid w:val="002D203C"/>
    <w:rsid w:val="002D20AA"/>
    <w:rsid w:val="002D20C4"/>
    <w:rsid w:val="002D23C7"/>
    <w:rsid w:val="002D289A"/>
    <w:rsid w:val="002D2BEE"/>
    <w:rsid w:val="002D2EBF"/>
    <w:rsid w:val="002D353D"/>
    <w:rsid w:val="002D368C"/>
    <w:rsid w:val="002D3803"/>
    <w:rsid w:val="002D3987"/>
    <w:rsid w:val="002D3CCE"/>
    <w:rsid w:val="002D3DA1"/>
    <w:rsid w:val="002D3DD0"/>
    <w:rsid w:val="002D436B"/>
    <w:rsid w:val="002D4A00"/>
    <w:rsid w:val="002D4A94"/>
    <w:rsid w:val="002D4AAD"/>
    <w:rsid w:val="002D4AE3"/>
    <w:rsid w:val="002D4E0A"/>
    <w:rsid w:val="002D5138"/>
    <w:rsid w:val="002D5303"/>
    <w:rsid w:val="002D56DB"/>
    <w:rsid w:val="002D59B6"/>
    <w:rsid w:val="002D5A44"/>
    <w:rsid w:val="002D5E6A"/>
    <w:rsid w:val="002D5F94"/>
    <w:rsid w:val="002D6096"/>
    <w:rsid w:val="002D6332"/>
    <w:rsid w:val="002D64BC"/>
    <w:rsid w:val="002D674D"/>
    <w:rsid w:val="002D6800"/>
    <w:rsid w:val="002D6A3F"/>
    <w:rsid w:val="002D6A76"/>
    <w:rsid w:val="002D6AD3"/>
    <w:rsid w:val="002D6F7B"/>
    <w:rsid w:val="002D7026"/>
    <w:rsid w:val="002D748E"/>
    <w:rsid w:val="002D7853"/>
    <w:rsid w:val="002D7894"/>
    <w:rsid w:val="002D7A33"/>
    <w:rsid w:val="002D7AE6"/>
    <w:rsid w:val="002D7F37"/>
    <w:rsid w:val="002D7F57"/>
    <w:rsid w:val="002D7FD8"/>
    <w:rsid w:val="002E02FE"/>
    <w:rsid w:val="002E0421"/>
    <w:rsid w:val="002E04C9"/>
    <w:rsid w:val="002E069A"/>
    <w:rsid w:val="002E0924"/>
    <w:rsid w:val="002E0A44"/>
    <w:rsid w:val="002E0A8C"/>
    <w:rsid w:val="002E0AE3"/>
    <w:rsid w:val="002E0B19"/>
    <w:rsid w:val="002E0C6F"/>
    <w:rsid w:val="002E0E6B"/>
    <w:rsid w:val="002E10AF"/>
    <w:rsid w:val="002E1598"/>
    <w:rsid w:val="002E1730"/>
    <w:rsid w:val="002E178E"/>
    <w:rsid w:val="002E1964"/>
    <w:rsid w:val="002E1AD7"/>
    <w:rsid w:val="002E1B18"/>
    <w:rsid w:val="002E20DA"/>
    <w:rsid w:val="002E2106"/>
    <w:rsid w:val="002E2401"/>
    <w:rsid w:val="002E26AF"/>
    <w:rsid w:val="002E2783"/>
    <w:rsid w:val="002E289D"/>
    <w:rsid w:val="002E2AA9"/>
    <w:rsid w:val="002E2B51"/>
    <w:rsid w:val="002E2E99"/>
    <w:rsid w:val="002E3210"/>
    <w:rsid w:val="002E32FC"/>
    <w:rsid w:val="002E33E1"/>
    <w:rsid w:val="002E36CB"/>
    <w:rsid w:val="002E3A78"/>
    <w:rsid w:val="002E4441"/>
    <w:rsid w:val="002E470F"/>
    <w:rsid w:val="002E47F2"/>
    <w:rsid w:val="002E4CFE"/>
    <w:rsid w:val="002E4D45"/>
    <w:rsid w:val="002E4DF1"/>
    <w:rsid w:val="002E4ED7"/>
    <w:rsid w:val="002E52D9"/>
    <w:rsid w:val="002E53A8"/>
    <w:rsid w:val="002E5708"/>
    <w:rsid w:val="002E571C"/>
    <w:rsid w:val="002E581F"/>
    <w:rsid w:val="002E5910"/>
    <w:rsid w:val="002E5BCE"/>
    <w:rsid w:val="002E5DE7"/>
    <w:rsid w:val="002E5DFF"/>
    <w:rsid w:val="002E63A1"/>
    <w:rsid w:val="002E63CD"/>
    <w:rsid w:val="002E64CE"/>
    <w:rsid w:val="002E64F5"/>
    <w:rsid w:val="002E652E"/>
    <w:rsid w:val="002E65CB"/>
    <w:rsid w:val="002E687A"/>
    <w:rsid w:val="002E68A5"/>
    <w:rsid w:val="002E6A4F"/>
    <w:rsid w:val="002E6ACD"/>
    <w:rsid w:val="002E6E75"/>
    <w:rsid w:val="002E6FB8"/>
    <w:rsid w:val="002E6FC9"/>
    <w:rsid w:val="002E70CA"/>
    <w:rsid w:val="002E710E"/>
    <w:rsid w:val="002E7177"/>
    <w:rsid w:val="002E71B7"/>
    <w:rsid w:val="002E725A"/>
    <w:rsid w:val="002E73E8"/>
    <w:rsid w:val="002E7569"/>
    <w:rsid w:val="002E762A"/>
    <w:rsid w:val="002E7888"/>
    <w:rsid w:val="002E7987"/>
    <w:rsid w:val="002E7A26"/>
    <w:rsid w:val="002E7AE7"/>
    <w:rsid w:val="002E7B5D"/>
    <w:rsid w:val="002E7BC0"/>
    <w:rsid w:val="002E7BEB"/>
    <w:rsid w:val="002E7C42"/>
    <w:rsid w:val="002E7F23"/>
    <w:rsid w:val="002F00E8"/>
    <w:rsid w:val="002F02AF"/>
    <w:rsid w:val="002F02F2"/>
    <w:rsid w:val="002F039B"/>
    <w:rsid w:val="002F08B9"/>
    <w:rsid w:val="002F0972"/>
    <w:rsid w:val="002F0A0F"/>
    <w:rsid w:val="002F0B91"/>
    <w:rsid w:val="002F0CB9"/>
    <w:rsid w:val="002F0E95"/>
    <w:rsid w:val="002F0F6D"/>
    <w:rsid w:val="002F1138"/>
    <w:rsid w:val="002F11F8"/>
    <w:rsid w:val="002F12EA"/>
    <w:rsid w:val="002F15A8"/>
    <w:rsid w:val="002F16A2"/>
    <w:rsid w:val="002F195C"/>
    <w:rsid w:val="002F1966"/>
    <w:rsid w:val="002F1A29"/>
    <w:rsid w:val="002F1BAC"/>
    <w:rsid w:val="002F2271"/>
    <w:rsid w:val="002F24D3"/>
    <w:rsid w:val="002F24EA"/>
    <w:rsid w:val="002F2592"/>
    <w:rsid w:val="002F2779"/>
    <w:rsid w:val="002F278E"/>
    <w:rsid w:val="002F2843"/>
    <w:rsid w:val="002F2A23"/>
    <w:rsid w:val="002F2B73"/>
    <w:rsid w:val="002F2BDF"/>
    <w:rsid w:val="002F33F7"/>
    <w:rsid w:val="002F33FF"/>
    <w:rsid w:val="002F3664"/>
    <w:rsid w:val="002F367B"/>
    <w:rsid w:val="002F372D"/>
    <w:rsid w:val="002F3796"/>
    <w:rsid w:val="002F3817"/>
    <w:rsid w:val="002F38C3"/>
    <w:rsid w:val="002F3996"/>
    <w:rsid w:val="002F4044"/>
    <w:rsid w:val="002F4257"/>
    <w:rsid w:val="002F42BC"/>
    <w:rsid w:val="002F4676"/>
    <w:rsid w:val="002F49C5"/>
    <w:rsid w:val="002F49D5"/>
    <w:rsid w:val="002F4D4D"/>
    <w:rsid w:val="002F4F61"/>
    <w:rsid w:val="002F4FCF"/>
    <w:rsid w:val="002F513B"/>
    <w:rsid w:val="002F5320"/>
    <w:rsid w:val="002F540D"/>
    <w:rsid w:val="002F54AA"/>
    <w:rsid w:val="002F5615"/>
    <w:rsid w:val="002F5758"/>
    <w:rsid w:val="002F5803"/>
    <w:rsid w:val="002F5A9F"/>
    <w:rsid w:val="002F5BD4"/>
    <w:rsid w:val="002F5C31"/>
    <w:rsid w:val="002F5C92"/>
    <w:rsid w:val="002F5D0A"/>
    <w:rsid w:val="002F621D"/>
    <w:rsid w:val="002F62D9"/>
    <w:rsid w:val="002F68CD"/>
    <w:rsid w:val="002F6B2F"/>
    <w:rsid w:val="002F6B6B"/>
    <w:rsid w:val="002F6ECA"/>
    <w:rsid w:val="002F6EE6"/>
    <w:rsid w:val="002F6FFC"/>
    <w:rsid w:val="002F745A"/>
    <w:rsid w:val="002F7630"/>
    <w:rsid w:val="002F7C17"/>
    <w:rsid w:val="002F7DDC"/>
    <w:rsid w:val="002F7DEA"/>
    <w:rsid w:val="002F7E5A"/>
    <w:rsid w:val="00300138"/>
    <w:rsid w:val="00300166"/>
    <w:rsid w:val="00300340"/>
    <w:rsid w:val="003003FA"/>
    <w:rsid w:val="0030042B"/>
    <w:rsid w:val="003004BE"/>
    <w:rsid w:val="0030069A"/>
    <w:rsid w:val="00300815"/>
    <w:rsid w:val="00300A34"/>
    <w:rsid w:val="00300B98"/>
    <w:rsid w:val="00300BF6"/>
    <w:rsid w:val="00300CD8"/>
    <w:rsid w:val="00300F5D"/>
    <w:rsid w:val="00300FC9"/>
    <w:rsid w:val="00301003"/>
    <w:rsid w:val="003011BC"/>
    <w:rsid w:val="003012CB"/>
    <w:rsid w:val="00301300"/>
    <w:rsid w:val="00301579"/>
    <w:rsid w:val="00301634"/>
    <w:rsid w:val="00301B4C"/>
    <w:rsid w:val="00301BB0"/>
    <w:rsid w:val="00301DA2"/>
    <w:rsid w:val="003021D6"/>
    <w:rsid w:val="003026AA"/>
    <w:rsid w:val="00302739"/>
    <w:rsid w:val="003029B2"/>
    <w:rsid w:val="0030300C"/>
    <w:rsid w:val="003037E0"/>
    <w:rsid w:val="00303978"/>
    <w:rsid w:val="00303A99"/>
    <w:rsid w:val="00303B6C"/>
    <w:rsid w:val="00303BE7"/>
    <w:rsid w:val="00303C8B"/>
    <w:rsid w:val="00303DC2"/>
    <w:rsid w:val="00303F62"/>
    <w:rsid w:val="00304049"/>
    <w:rsid w:val="003041E2"/>
    <w:rsid w:val="003043CB"/>
    <w:rsid w:val="0030442C"/>
    <w:rsid w:val="00304452"/>
    <w:rsid w:val="0030445F"/>
    <w:rsid w:val="003044EE"/>
    <w:rsid w:val="003046B9"/>
    <w:rsid w:val="003047B6"/>
    <w:rsid w:val="0030497C"/>
    <w:rsid w:val="00304C08"/>
    <w:rsid w:val="00304C11"/>
    <w:rsid w:val="00304D39"/>
    <w:rsid w:val="00304EFD"/>
    <w:rsid w:val="00304F99"/>
    <w:rsid w:val="00304FD8"/>
    <w:rsid w:val="003051ED"/>
    <w:rsid w:val="00305728"/>
    <w:rsid w:val="0030589F"/>
    <w:rsid w:val="00305977"/>
    <w:rsid w:val="00305A0E"/>
    <w:rsid w:val="00306173"/>
    <w:rsid w:val="003062B2"/>
    <w:rsid w:val="003063C2"/>
    <w:rsid w:val="0030647D"/>
    <w:rsid w:val="00306746"/>
    <w:rsid w:val="00306B5A"/>
    <w:rsid w:val="00306EEE"/>
    <w:rsid w:val="00307115"/>
    <w:rsid w:val="0030738D"/>
    <w:rsid w:val="003074CC"/>
    <w:rsid w:val="003074D0"/>
    <w:rsid w:val="00307849"/>
    <w:rsid w:val="00307932"/>
    <w:rsid w:val="00307A52"/>
    <w:rsid w:val="00307D69"/>
    <w:rsid w:val="00307DBB"/>
    <w:rsid w:val="00307E3D"/>
    <w:rsid w:val="0031023B"/>
    <w:rsid w:val="0031036A"/>
    <w:rsid w:val="003103C5"/>
    <w:rsid w:val="0031073D"/>
    <w:rsid w:val="00310B4D"/>
    <w:rsid w:val="003113F3"/>
    <w:rsid w:val="00311A76"/>
    <w:rsid w:val="00311B6E"/>
    <w:rsid w:val="00311F14"/>
    <w:rsid w:val="00312076"/>
    <w:rsid w:val="003121F3"/>
    <w:rsid w:val="00312513"/>
    <w:rsid w:val="00312958"/>
    <w:rsid w:val="00312A70"/>
    <w:rsid w:val="00312B1E"/>
    <w:rsid w:val="00312C0B"/>
    <w:rsid w:val="00312EBF"/>
    <w:rsid w:val="00312F15"/>
    <w:rsid w:val="00312F4F"/>
    <w:rsid w:val="00313255"/>
    <w:rsid w:val="003133A3"/>
    <w:rsid w:val="00313560"/>
    <w:rsid w:val="00313566"/>
    <w:rsid w:val="00313596"/>
    <w:rsid w:val="003139B8"/>
    <w:rsid w:val="00314348"/>
    <w:rsid w:val="003144B5"/>
    <w:rsid w:val="0031454D"/>
    <w:rsid w:val="00314583"/>
    <w:rsid w:val="0031469B"/>
    <w:rsid w:val="003149C2"/>
    <w:rsid w:val="00314A92"/>
    <w:rsid w:val="00314BED"/>
    <w:rsid w:val="00314F1A"/>
    <w:rsid w:val="00315044"/>
    <w:rsid w:val="00315179"/>
    <w:rsid w:val="00315195"/>
    <w:rsid w:val="0031521E"/>
    <w:rsid w:val="003152EC"/>
    <w:rsid w:val="003154CE"/>
    <w:rsid w:val="00315710"/>
    <w:rsid w:val="003158BF"/>
    <w:rsid w:val="003158D3"/>
    <w:rsid w:val="00315C4D"/>
    <w:rsid w:val="00315EA1"/>
    <w:rsid w:val="00315F4A"/>
    <w:rsid w:val="00315FD7"/>
    <w:rsid w:val="003160B7"/>
    <w:rsid w:val="003164ED"/>
    <w:rsid w:val="00316600"/>
    <w:rsid w:val="0031684A"/>
    <w:rsid w:val="0031688C"/>
    <w:rsid w:val="003168D5"/>
    <w:rsid w:val="00316998"/>
    <w:rsid w:val="00316A28"/>
    <w:rsid w:val="00316BAC"/>
    <w:rsid w:val="00316C49"/>
    <w:rsid w:val="00316C56"/>
    <w:rsid w:val="00316C7D"/>
    <w:rsid w:val="00316F0D"/>
    <w:rsid w:val="0031705B"/>
    <w:rsid w:val="00317069"/>
    <w:rsid w:val="003170E1"/>
    <w:rsid w:val="00317195"/>
    <w:rsid w:val="00317229"/>
    <w:rsid w:val="003172C3"/>
    <w:rsid w:val="0031752B"/>
    <w:rsid w:val="00317530"/>
    <w:rsid w:val="00317678"/>
    <w:rsid w:val="003176C4"/>
    <w:rsid w:val="003177D3"/>
    <w:rsid w:val="00317A54"/>
    <w:rsid w:val="00317CE9"/>
    <w:rsid w:val="00317E8D"/>
    <w:rsid w:val="00317FAD"/>
    <w:rsid w:val="00320144"/>
    <w:rsid w:val="003202F3"/>
    <w:rsid w:val="0032069A"/>
    <w:rsid w:val="00320970"/>
    <w:rsid w:val="003209DF"/>
    <w:rsid w:val="00320A81"/>
    <w:rsid w:val="00320D81"/>
    <w:rsid w:val="00320E94"/>
    <w:rsid w:val="0032110B"/>
    <w:rsid w:val="003212D5"/>
    <w:rsid w:val="00321467"/>
    <w:rsid w:val="00321643"/>
    <w:rsid w:val="00321824"/>
    <w:rsid w:val="00321981"/>
    <w:rsid w:val="003219C5"/>
    <w:rsid w:val="00321A4F"/>
    <w:rsid w:val="00321D96"/>
    <w:rsid w:val="0032223E"/>
    <w:rsid w:val="003223D7"/>
    <w:rsid w:val="00322538"/>
    <w:rsid w:val="00322711"/>
    <w:rsid w:val="00322845"/>
    <w:rsid w:val="00322967"/>
    <w:rsid w:val="00322B79"/>
    <w:rsid w:val="00322CB2"/>
    <w:rsid w:val="00322F8A"/>
    <w:rsid w:val="00323023"/>
    <w:rsid w:val="00323085"/>
    <w:rsid w:val="00323223"/>
    <w:rsid w:val="0032352C"/>
    <w:rsid w:val="003235D2"/>
    <w:rsid w:val="0032373A"/>
    <w:rsid w:val="00323756"/>
    <w:rsid w:val="0032386F"/>
    <w:rsid w:val="00323873"/>
    <w:rsid w:val="00323BE0"/>
    <w:rsid w:val="00323E3B"/>
    <w:rsid w:val="00323F05"/>
    <w:rsid w:val="0032401A"/>
    <w:rsid w:val="00324081"/>
    <w:rsid w:val="00324491"/>
    <w:rsid w:val="0032466E"/>
    <w:rsid w:val="00324904"/>
    <w:rsid w:val="00324962"/>
    <w:rsid w:val="00324A49"/>
    <w:rsid w:val="00324EFD"/>
    <w:rsid w:val="00324FB7"/>
    <w:rsid w:val="00325203"/>
    <w:rsid w:val="0032527A"/>
    <w:rsid w:val="00325719"/>
    <w:rsid w:val="00325BF4"/>
    <w:rsid w:val="003260FB"/>
    <w:rsid w:val="00326254"/>
    <w:rsid w:val="0032630E"/>
    <w:rsid w:val="0032634A"/>
    <w:rsid w:val="00326610"/>
    <w:rsid w:val="0032689B"/>
    <w:rsid w:val="003269F6"/>
    <w:rsid w:val="00326BD2"/>
    <w:rsid w:val="00326BFA"/>
    <w:rsid w:val="00326C81"/>
    <w:rsid w:val="00326CAF"/>
    <w:rsid w:val="00326EAD"/>
    <w:rsid w:val="0032706A"/>
    <w:rsid w:val="003272B4"/>
    <w:rsid w:val="00327324"/>
    <w:rsid w:val="00327B7B"/>
    <w:rsid w:val="00327C50"/>
    <w:rsid w:val="0033025E"/>
    <w:rsid w:val="003303AD"/>
    <w:rsid w:val="003305AE"/>
    <w:rsid w:val="00330864"/>
    <w:rsid w:val="003308FD"/>
    <w:rsid w:val="00330B90"/>
    <w:rsid w:val="00330EA8"/>
    <w:rsid w:val="00330FB9"/>
    <w:rsid w:val="00331048"/>
    <w:rsid w:val="00331170"/>
    <w:rsid w:val="00331241"/>
    <w:rsid w:val="00331504"/>
    <w:rsid w:val="003315A0"/>
    <w:rsid w:val="00331A84"/>
    <w:rsid w:val="0033231E"/>
    <w:rsid w:val="00332412"/>
    <w:rsid w:val="00332483"/>
    <w:rsid w:val="0033273D"/>
    <w:rsid w:val="003328A6"/>
    <w:rsid w:val="003334E3"/>
    <w:rsid w:val="003337C0"/>
    <w:rsid w:val="00333BD6"/>
    <w:rsid w:val="00333D9A"/>
    <w:rsid w:val="00333E4A"/>
    <w:rsid w:val="00333F0A"/>
    <w:rsid w:val="0033435B"/>
    <w:rsid w:val="003343D7"/>
    <w:rsid w:val="0033460E"/>
    <w:rsid w:val="00334888"/>
    <w:rsid w:val="003348A9"/>
    <w:rsid w:val="003348F1"/>
    <w:rsid w:val="00334F0C"/>
    <w:rsid w:val="00334F41"/>
    <w:rsid w:val="003352B3"/>
    <w:rsid w:val="003352BD"/>
    <w:rsid w:val="00335791"/>
    <w:rsid w:val="003357A0"/>
    <w:rsid w:val="00335A79"/>
    <w:rsid w:val="00335AA3"/>
    <w:rsid w:val="00335C4C"/>
    <w:rsid w:val="00335DAB"/>
    <w:rsid w:val="00335DB8"/>
    <w:rsid w:val="003361E4"/>
    <w:rsid w:val="00336386"/>
    <w:rsid w:val="0033640A"/>
    <w:rsid w:val="00336685"/>
    <w:rsid w:val="00336775"/>
    <w:rsid w:val="003367BC"/>
    <w:rsid w:val="00336876"/>
    <w:rsid w:val="00336BD9"/>
    <w:rsid w:val="00336E4E"/>
    <w:rsid w:val="00336ECF"/>
    <w:rsid w:val="0033715C"/>
    <w:rsid w:val="0033718C"/>
    <w:rsid w:val="00337493"/>
    <w:rsid w:val="0033785B"/>
    <w:rsid w:val="00337EC6"/>
    <w:rsid w:val="00337F85"/>
    <w:rsid w:val="00340123"/>
    <w:rsid w:val="00340350"/>
    <w:rsid w:val="003404E8"/>
    <w:rsid w:val="0034068D"/>
    <w:rsid w:val="003408D6"/>
    <w:rsid w:val="0034094A"/>
    <w:rsid w:val="00340BA9"/>
    <w:rsid w:val="00340F0F"/>
    <w:rsid w:val="0034114E"/>
    <w:rsid w:val="00341456"/>
    <w:rsid w:val="00341470"/>
    <w:rsid w:val="00341649"/>
    <w:rsid w:val="003417E2"/>
    <w:rsid w:val="00341B20"/>
    <w:rsid w:val="00341EAF"/>
    <w:rsid w:val="003423BE"/>
    <w:rsid w:val="00342500"/>
    <w:rsid w:val="0034254A"/>
    <w:rsid w:val="003425C0"/>
    <w:rsid w:val="003425D2"/>
    <w:rsid w:val="0034262B"/>
    <w:rsid w:val="0034266A"/>
    <w:rsid w:val="00342924"/>
    <w:rsid w:val="00342C4C"/>
    <w:rsid w:val="00342DA0"/>
    <w:rsid w:val="00342FD9"/>
    <w:rsid w:val="00343273"/>
    <w:rsid w:val="00343304"/>
    <w:rsid w:val="00343433"/>
    <w:rsid w:val="00343441"/>
    <w:rsid w:val="003434C3"/>
    <w:rsid w:val="00343750"/>
    <w:rsid w:val="0034382D"/>
    <w:rsid w:val="00343A53"/>
    <w:rsid w:val="00343FDA"/>
    <w:rsid w:val="00344035"/>
    <w:rsid w:val="0034454B"/>
    <w:rsid w:val="003445DF"/>
    <w:rsid w:val="0034466C"/>
    <w:rsid w:val="00344726"/>
    <w:rsid w:val="00344D3E"/>
    <w:rsid w:val="00344E3D"/>
    <w:rsid w:val="00344F93"/>
    <w:rsid w:val="00344FEA"/>
    <w:rsid w:val="003451F4"/>
    <w:rsid w:val="00345961"/>
    <w:rsid w:val="00345AB8"/>
    <w:rsid w:val="00345D7A"/>
    <w:rsid w:val="00345DDC"/>
    <w:rsid w:val="0034630F"/>
    <w:rsid w:val="0034640A"/>
    <w:rsid w:val="0034645A"/>
    <w:rsid w:val="003464D5"/>
    <w:rsid w:val="00346C66"/>
    <w:rsid w:val="00346DB4"/>
    <w:rsid w:val="00346E0D"/>
    <w:rsid w:val="0034702D"/>
    <w:rsid w:val="00347131"/>
    <w:rsid w:val="00347448"/>
    <w:rsid w:val="0034798F"/>
    <w:rsid w:val="00347B57"/>
    <w:rsid w:val="00347BBC"/>
    <w:rsid w:val="00347BEA"/>
    <w:rsid w:val="00350001"/>
    <w:rsid w:val="003502D9"/>
    <w:rsid w:val="0035036C"/>
    <w:rsid w:val="00350722"/>
    <w:rsid w:val="003507ED"/>
    <w:rsid w:val="00350856"/>
    <w:rsid w:val="00350CB1"/>
    <w:rsid w:val="00350D5B"/>
    <w:rsid w:val="0035100B"/>
    <w:rsid w:val="003510EC"/>
    <w:rsid w:val="00351188"/>
    <w:rsid w:val="0035141B"/>
    <w:rsid w:val="003514F6"/>
    <w:rsid w:val="00351838"/>
    <w:rsid w:val="00351977"/>
    <w:rsid w:val="00351A51"/>
    <w:rsid w:val="00351AAE"/>
    <w:rsid w:val="00351E8F"/>
    <w:rsid w:val="00351EC5"/>
    <w:rsid w:val="00351F6B"/>
    <w:rsid w:val="00352134"/>
    <w:rsid w:val="003521E2"/>
    <w:rsid w:val="003524A0"/>
    <w:rsid w:val="003524E9"/>
    <w:rsid w:val="00352671"/>
    <w:rsid w:val="00352E7F"/>
    <w:rsid w:val="0035300A"/>
    <w:rsid w:val="0035317E"/>
    <w:rsid w:val="00353220"/>
    <w:rsid w:val="0035325F"/>
    <w:rsid w:val="00353451"/>
    <w:rsid w:val="00353700"/>
    <w:rsid w:val="003539D8"/>
    <w:rsid w:val="00353B23"/>
    <w:rsid w:val="00353D7E"/>
    <w:rsid w:val="0035429B"/>
    <w:rsid w:val="00354362"/>
    <w:rsid w:val="00354422"/>
    <w:rsid w:val="00354AE1"/>
    <w:rsid w:val="003551D6"/>
    <w:rsid w:val="003553FA"/>
    <w:rsid w:val="003555DA"/>
    <w:rsid w:val="003556E2"/>
    <w:rsid w:val="00355BC0"/>
    <w:rsid w:val="00355ED5"/>
    <w:rsid w:val="003560F1"/>
    <w:rsid w:val="003561FD"/>
    <w:rsid w:val="00356910"/>
    <w:rsid w:val="00356966"/>
    <w:rsid w:val="00356B19"/>
    <w:rsid w:val="00356E9C"/>
    <w:rsid w:val="003571FD"/>
    <w:rsid w:val="00357241"/>
    <w:rsid w:val="00357453"/>
    <w:rsid w:val="00357655"/>
    <w:rsid w:val="0035788D"/>
    <w:rsid w:val="00357940"/>
    <w:rsid w:val="00357BBA"/>
    <w:rsid w:val="00357C59"/>
    <w:rsid w:val="003602F2"/>
    <w:rsid w:val="003604C2"/>
    <w:rsid w:val="003605BB"/>
    <w:rsid w:val="0036063A"/>
    <w:rsid w:val="00360924"/>
    <w:rsid w:val="00360AA9"/>
    <w:rsid w:val="00360B56"/>
    <w:rsid w:val="00360BEB"/>
    <w:rsid w:val="00360C6F"/>
    <w:rsid w:val="00360C8B"/>
    <w:rsid w:val="00360CAD"/>
    <w:rsid w:val="00360E4D"/>
    <w:rsid w:val="003614D3"/>
    <w:rsid w:val="00361A91"/>
    <w:rsid w:val="00361B16"/>
    <w:rsid w:val="00361D0D"/>
    <w:rsid w:val="003620AA"/>
    <w:rsid w:val="00362124"/>
    <w:rsid w:val="003623FD"/>
    <w:rsid w:val="003624AE"/>
    <w:rsid w:val="003626DA"/>
    <w:rsid w:val="003627CF"/>
    <w:rsid w:val="00362944"/>
    <w:rsid w:val="00362A8A"/>
    <w:rsid w:val="00362E60"/>
    <w:rsid w:val="0036332A"/>
    <w:rsid w:val="00363335"/>
    <w:rsid w:val="00363483"/>
    <w:rsid w:val="00363A14"/>
    <w:rsid w:val="00363C75"/>
    <w:rsid w:val="00363D68"/>
    <w:rsid w:val="0036412E"/>
    <w:rsid w:val="0036421B"/>
    <w:rsid w:val="003642BC"/>
    <w:rsid w:val="003645DB"/>
    <w:rsid w:val="00364FC7"/>
    <w:rsid w:val="00365073"/>
    <w:rsid w:val="00365083"/>
    <w:rsid w:val="0036528C"/>
    <w:rsid w:val="00365466"/>
    <w:rsid w:val="00365645"/>
    <w:rsid w:val="0036566A"/>
    <w:rsid w:val="00365D4B"/>
    <w:rsid w:val="00365EA1"/>
    <w:rsid w:val="00366162"/>
    <w:rsid w:val="00366577"/>
    <w:rsid w:val="0036658D"/>
    <w:rsid w:val="00366836"/>
    <w:rsid w:val="00366CE2"/>
    <w:rsid w:val="00366D8E"/>
    <w:rsid w:val="00367005"/>
    <w:rsid w:val="0036717B"/>
    <w:rsid w:val="003671E9"/>
    <w:rsid w:val="00367319"/>
    <w:rsid w:val="003673E0"/>
    <w:rsid w:val="00367452"/>
    <w:rsid w:val="003674EC"/>
    <w:rsid w:val="00367959"/>
    <w:rsid w:val="00367A16"/>
    <w:rsid w:val="00367C05"/>
    <w:rsid w:val="00367EA1"/>
    <w:rsid w:val="00367F3A"/>
    <w:rsid w:val="003701AE"/>
    <w:rsid w:val="003702D8"/>
    <w:rsid w:val="00370368"/>
    <w:rsid w:val="003705C9"/>
    <w:rsid w:val="0037065F"/>
    <w:rsid w:val="00370742"/>
    <w:rsid w:val="00370BDF"/>
    <w:rsid w:val="00370C99"/>
    <w:rsid w:val="00370D58"/>
    <w:rsid w:val="0037114F"/>
    <w:rsid w:val="00371489"/>
    <w:rsid w:val="00371518"/>
    <w:rsid w:val="00371550"/>
    <w:rsid w:val="0037169F"/>
    <w:rsid w:val="0037188C"/>
    <w:rsid w:val="00371909"/>
    <w:rsid w:val="00371A81"/>
    <w:rsid w:val="00371BC3"/>
    <w:rsid w:val="00371E9D"/>
    <w:rsid w:val="00371F0D"/>
    <w:rsid w:val="00371F89"/>
    <w:rsid w:val="00372095"/>
    <w:rsid w:val="00372114"/>
    <w:rsid w:val="003721A8"/>
    <w:rsid w:val="00372470"/>
    <w:rsid w:val="003724EC"/>
    <w:rsid w:val="00372877"/>
    <w:rsid w:val="00372A72"/>
    <w:rsid w:val="00372BF5"/>
    <w:rsid w:val="00372DBD"/>
    <w:rsid w:val="003732F3"/>
    <w:rsid w:val="003739A3"/>
    <w:rsid w:val="00373A4C"/>
    <w:rsid w:val="00373C50"/>
    <w:rsid w:val="00373D24"/>
    <w:rsid w:val="00373D8F"/>
    <w:rsid w:val="00374538"/>
    <w:rsid w:val="003745FE"/>
    <w:rsid w:val="0037465B"/>
    <w:rsid w:val="003747AB"/>
    <w:rsid w:val="003749E6"/>
    <w:rsid w:val="00374A62"/>
    <w:rsid w:val="00374C3A"/>
    <w:rsid w:val="00374FF0"/>
    <w:rsid w:val="0037514C"/>
    <w:rsid w:val="0037530D"/>
    <w:rsid w:val="00375437"/>
    <w:rsid w:val="00375C3D"/>
    <w:rsid w:val="00375E2A"/>
    <w:rsid w:val="00375E59"/>
    <w:rsid w:val="00375ECA"/>
    <w:rsid w:val="00376274"/>
    <w:rsid w:val="00376318"/>
    <w:rsid w:val="00376525"/>
    <w:rsid w:val="003765A7"/>
    <w:rsid w:val="00376769"/>
    <w:rsid w:val="00376829"/>
    <w:rsid w:val="003769BF"/>
    <w:rsid w:val="00376BAD"/>
    <w:rsid w:val="00376C1B"/>
    <w:rsid w:val="00377289"/>
    <w:rsid w:val="003773B6"/>
    <w:rsid w:val="003774AC"/>
    <w:rsid w:val="0037790D"/>
    <w:rsid w:val="003779E9"/>
    <w:rsid w:val="00377E5A"/>
    <w:rsid w:val="00380627"/>
    <w:rsid w:val="00380714"/>
    <w:rsid w:val="003807AC"/>
    <w:rsid w:val="0038086B"/>
    <w:rsid w:val="003808FD"/>
    <w:rsid w:val="00380C21"/>
    <w:rsid w:val="00380F85"/>
    <w:rsid w:val="00381054"/>
    <w:rsid w:val="00381189"/>
    <w:rsid w:val="00381267"/>
    <w:rsid w:val="003815E8"/>
    <w:rsid w:val="00381697"/>
    <w:rsid w:val="0038169E"/>
    <w:rsid w:val="003818CD"/>
    <w:rsid w:val="00381955"/>
    <w:rsid w:val="00381A36"/>
    <w:rsid w:val="00381AB9"/>
    <w:rsid w:val="00381D72"/>
    <w:rsid w:val="00382160"/>
    <w:rsid w:val="003826B9"/>
    <w:rsid w:val="00382899"/>
    <w:rsid w:val="0038290F"/>
    <w:rsid w:val="00382B7D"/>
    <w:rsid w:val="00382F8F"/>
    <w:rsid w:val="00382FD2"/>
    <w:rsid w:val="0038319F"/>
    <w:rsid w:val="0038337D"/>
    <w:rsid w:val="00383417"/>
    <w:rsid w:val="00383543"/>
    <w:rsid w:val="003837AC"/>
    <w:rsid w:val="00383911"/>
    <w:rsid w:val="003839AD"/>
    <w:rsid w:val="003839B8"/>
    <w:rsid w:val="00383F9C"/>
    <w:rsid w:val="0038430F"/>
    <w:rsid w:val="0038453B"/>
    <w:rsid w:val="00384622"/>
    <w:rsid w:val="00384659"/>
    <w:rsid w:val="003846F4"/>
    <w:rsid w:val="00384854"/>
    <w:rsid w:val="003849D5"/>
    <w:rsid w:val="00384CCD"/>
    <w:rsid w:val="0038514A"/>
    <w:rsid w:val="003851D6"/>
    <w:rsid w:val="0038535F"/>
    <w:rsid w:val="0038550B"/>
    <w:rsid w:val="003855A9"/>
    <w:rsid w:val="003856C4"/>
    <w:rsid w:val="00385704"/>
    <w:rsid w:val="0038586D"/>
    <w:rsid w:val="003858D8"/>
    <w:rsid w:val="00385911"/>
    <w:rsid w:val="0038593D"/>
    <w:rsid w:val="00385DCC"/>
    <w:rsid w:val="003860C5"/>
    <w:rsid w:val="003861F2"/>
    <w:rsid w:val="00386320"/>
    <w:rsid w:val="0038633E"/>
    <w:rsid w:val="00386406"/>
    <w:rsid w:val="003865D9"/>
    <w:rsid w:val="003866E0"/>
    <w:rsid w:val="003868BD"/>
    <w:rsid w:val="003869F8"/>
    <w:rsid w:val="00386E59"/>
    <w:rsid w:val="00386FA1"/>
    <w:rsid w:val="00386FED"/>
    <w:rsid w:val="00387604"/>
    <w:rsid w:val="003877D4"/>
    <w:rsid w:val="00387910"/>
    <w:rsid w:val="003902AA"/>
    <w:rsid w:val="003903D2"/>
    <w:rsid w:val="0039058A"/>
    <w:rsid w:val="00390803"/>
    <w:rsid w:val="00390A04"/>
    <w:rsid w:val="00390D55"/>
    <w:rsid w:val="00390E95"/>
    <w:rsid w:val="00390E9E"/>
    <w:rsid w:val="00390EE1"/>
    <w:rsid w:val="003911CD"/>
    <w:rsid w:val="003912F8"/>
    <w:rsid w:val="003913E9"/>
    <w:rsid w:val="003913FC"/>
    <w:rsid w:val="00391540"/>
    <w:rsid w:val="003915CE"/>
    <w:rsid w:val="003916D8"/>
    <w:rsid w:val="00391A00"/>
    <w:rsid w:val="00391A5E"/>
    <w:rsid w:val="00391CC7"/>
    <w:rsid w:val="00391E02"/>
    <w:rsid w:val="00392448"/>
    <w:rsid w:val="003925A4"/>
    <w:rsid w:val="003926FD"/>
    <w:rsid w:val="0039276D"/>
    <w:rsid w:val="003928A1"/>
    <w:rsid w:val="00392927"/>
    <w:rsid w:val="00392931"/>
    <w:rsid w:val="00392937"/>
    <w:rsid w:val="00392BDA"/>
    <w:rsid w:val="00392D5C"/>
    <w:rsid w:val="00392D97"/>
    <w:rsid w:val="00392E26"/>
    <w:rsid w:val="00392F41"/>
    <w:rsid w:val="0039306C"/>
    <w:rsid w:val="00393100"/>
    <w:rsid w:val="00393145"/>
    <w:rsid w:val="003932C7"/>
    <w:rsid w:val="00393300"/>
    <w:rsid w:val="00393572"/>
    <w:rsid w:val="00393576"/>
    <w:rsid w:val="0039362A"/>
    <w:rsid w:val="0039366A"/>
    <w:rsid w:val="00393D11"/>
    <w:rsid w:val="00393FAC"/>
    <w:rsid w:val="003941EB"/>
    <w:rsid w:val="0039433F"/>
    <w:rsid w:val="003943CF"/>
    <w:rsid w:val="003944F0"/>
    <w:rsid w:val="003948BB"/>
    <w:rsid w:val="00394920"/>
    <w:rsid w:val="00394A16"/>
    <w:rsid w:val="00394D01"/>
    <w:rsid w:val="00394DD6"/>
    <w:rsid w:val="00394E32"/>
    <w:rsid w:val="00394E43"/>
    <w:rsid w:val="00394E81"/>
    <w:rsid w:val="00394EBC"/>
    <w:rsid w:val="00394F9B"/>
    <w:rsid w:val="0039501A"/>
    <w:rsid w:val="00395021"/>
    <w:rsid w:val="0039531C"/>
    <w:rsid w:val="00395A44"/>
    <w:rsid w:val="00395BB0"/>
    <w:rsid w:val="00395C8D"/>
    <w:rsid w:val="00395E58"/>
    <w:rsid w:val="00396176"/>
    <w:rsid w:val="003962AC"/>
    <w:rsid w:val="0039647E"/>
    <w:rsid w:val="00396876"/>
    <w:rsid w:val="00396A7F"/>
    <w:rsid w:val="00396CF7"/>
    <w:rsid w:val="00396DC7"/>
    <w:rsid w:val="00396E24"/>
    <w:rsid w:val="00396E96"/>
    <w:rsid w:val="0039708A"/>
    <w:rsid w:val="00397856"/>
    <w:rsid w:val="00397DF4"/>
    <w:rsid w:val="003A00E6"/>
    <w:rsid w:val="003A0161"/>
    <w:rsid w:val="003A034A"/>
    <w:rsid w:val="003A0415"/>
    <w:rsid w:val="003A04A7"/>
    <w:rsid w:val="003A0683"/>
    <w:rsid w:val="003A0983"/>
    <w:rsid w:val="003A0A2E"/>
    <w:rsid w:val="003A0A91"/>
    <w:rsid w:val="003A0CCC"/>
    <w:rsid w:val="003A0D56"/>
    <w:rsid w:val="003A0F57"/>
    <w:rsid w:val="003A107E"/>
    <w:rsid w:val="003A12D7"/>
    <w:rsid w:val="003A14DA"/>
    <w:rsid w:val="003A17AB"/>
    <w:rsid w:val="003A1986"/>
    <w:rsid w:val="003A1A9E"/>
    <w:rsid w:val="003A1B2D"/>
    <w:rsid w:val="003A1B5C"/>
    <w:rsid w:val="003A1CCA"/>
    <w:rsid w:val="003A1D69"/>
    <w:rsid w:val="003A1E40"/>
    <w:rsid w:val="003A1E59"/>
    <w:rsid w:val="003A1EE6"/>
    <w:rsid w:val="003A230C"/>
    <w:rsid w:val="003A2343"/>
    <w:rsid w:val="003A23D8"/>
    <w:rsid w:val="003A24D6"/>
    <w:rsid w:val="003A24DA"/>
    <w:rsid w:val="003A24FB"/>
    <w:rsid w:val="003A26DF"/>
    <w:rsid w:val="003A26FD"/>
    <w:rsid w:val="003A2A6D"/>
    <w:rsid w:val="003A2BF5"/>
    <w:rsid w:val="003A2DC9"/>
    <w:rsid w:val="003A2EF4"/>
    <w:rsid w:val="003A301B"/>
    <w:rsid w:val="003A311A"/>
    <w:rsid w:val="003A3288"/>
    <w:rsid w:val="003A3334"/>
    <w:rsid w:val="003A336A"/>
    <w:rsid w:val="003A3414"/>
    <w:rsid w:val="003A3604"/>
    <w:rsid w:val="003A379B"/>
    <w:rsid w:val="003A3918"/>
    <w:rsid w:val="003A39BA"/>
    <w:rsid w:val="003A3B4E"/>
    <w:rsid w:val="003A3B7A"/>
    <w:rsid w:val="003A3D7B"/>
    <w:rsid w:val="003A3E62"/>
    <w:rsid w:val="003A3E7A"/>
    <w:rsid w:val="003A40C6"/>
    <w:rsid w:val="003A4251"/>
    <w:rsid w:val="003A4538"/>
    <w:rsid w:val="003A4875"/>
    <w:rsid w:val="003A48C0"/>
    <w:rsid w:val="003A48ED"/>
    <w:rsid w:val="003A4AC4"/>
    <w:rsid w:val="003A4ACE"/>
    <w:rsid w:val="003A4D26"/>
    <w:rsid w:val="003A5054"/>
    <w:rsid w:val="003A52B4"/>
    <w:rsid w:val="003A53F0"/>
    <w:rsid w:val="003A56E8"/>
    <w:rsid w:val="003A59CD"/>
    <w:rsid w:val="003A5A26"/>
    <w:rsid w:val="003A5A92"/>
    <w:rsid w:val="003A612C"/>
    <w:rsid w:val="003A6197"/>
    <w:rsid w:val="003A61F4"/>
    <w:rsid w:val="003A64AB"/>
    <w:rsid w:val="003A6670"/>
    <w:rsid w:val="003A6871"/>
    <w:rsid w:val="003A6A0B"/>
    <w:rsid w:val="003A6C42"/>
    <w:rsid w:val="003A6D12"/>
    <w:rsid w:val="003A6E39"/>
    <w:rsid w:val="003A6E52"/>
    <w:rsid w:val="003A6F20"/>
    <w:rsid w:val="003A6F78"/>
    <w:rsid w:val="003A7142"/>
    <w:rsid w:val="003A75AE"/>
    <w:rsid w:val="003A7895"/>
    <w:rsid w:val="003A7CC1"/>
    <w:rsid w:val="003A7F92"/>
    <w:rsid w:val="003A7FD8"/>
    <w:rsid w:val="003B02CC"/>
    <w:rsid w:val="003B03B6"/>
    <w:rsid w:val="003B0406"/>
    <w:rsid w:val="003B0489"/>
    <w:rsid w:val="003B0E9B"/>
    <w:rsid w:val="003B1069"/>
    <w:rsid w:val="003B12F0"/>
    <w:rsid w:val="003B1390"/>
    <w:rsid w:val="003B1B3E"/>
    <w:rsid w:val="003B1C46"/>
    <w:rsid w:val="003B1D37"/>
    <w:rsid w:val="003B1D7A"/>
    <w:rsid w:val="003B1ED6"/>
    <w:rsid w:val="003B2059"/>
    <w:rsid w:val="003B22ED"/>
    <w:rsid w:val="003B2455"/>
    <w:rsid w:val="003B2459"/>
    <w:rsid w:val="003B272C"/>
    <w:rsid w:val="003B2BA8"/>
    <w:rsid w:val="003B32A0"/>
    <w:rsid w:val="003B335E"/>
    <w:rsid w:val="003B343D"/>
    <w:rsid w:val="003B351B"/>
    <w:rsid w:val="003B37D3"/>
    <w:rsid w:val="003B3903"/>
    <w:rsid w:val="003B3914"/>
    <w:rsid w:val="003B3955"/>
    <w:rsid w:val="003B39E3"/>
    <w:rsid w:val="003B39FA"/>
    <w:rsid w:val="003B3A7E"/>
    <w:rsid w:val="003B3B5A"/>
    <w:rsid w:val="003B41A3"/>
    <w:rsid w:val="003B41FD"/>
    <w:rsid w:val="003B4534"/>
    <w:rsid w:val="003B45E6"/>
    <w:rsid w:val="003B46F4"/>
    <w:rsid w:val="003B4870"/>
    <w:rsid w:val="003B48D4"/>
    <w:rsid w:val="003B490C"/>
    <w:rsid w:val="003B4B1D"/>
    <w:rsid w:val="003B4B2D"/>
    <w:rsid w:val="003B4D15"/>
    <w:rsid w:val="003B56D7"/>
    <w:rsid w:val="003B575C"/>
    <w:rsid w:val="003B576C"/>
    <w:rsid w:val="003B5832"/>
    <w:rsid w:val="003B5B6B"/>
    <w:rsid w:val="003B5D74"/>
    <w:rsid w:val="003B5FE9"/>
    <w:rsid w:val="003B6331"/>
    <w:rsid w:val="003B63F6"/>
    <w:rsid w:val="003B64A4"/>
    <w:rsid w:val="003B6563"/>
    <w:rsid w:val="003B6635"/>
    <w:rsid w:val="003B67F7"/>
    <w:rsid w:val="003B682B"/>
    <w:rsid w:val="003B6CE9"/>
    <w:rsid w:val="003B6E6F"/>
    <w:rsid w:val="003B7052"/>
    <w:rsid w:val="003B7285"/>
    <w:rsid w:val="003B72D3"/>
    <w:rsid w:val="003B734E"/>
    <w:rsid w:val="003B7893"/>
    <w:rsid w:val="003B7AB8"/>
    <w:rsid w:val="003B7F04"/>
    <w:rsid w:val="003C020C"/>
    <w:rsid w:val="003C0489"/>
    <w:rsid w:val="003C0569"/>
    <w:rsid w:val="003C05AF"/>
    <w:rsid w:val="003C1027"/>
    <w:rsid w:val="003C11DE"/>
    <w:rsid w:val="003C1444"/>
    <w:rsid w:val="003C1607"/>
    <w:rsid w:val="003C1B6F"/>
    <w:rsid w:val="003C1C0D"/>
    <w:rsid w:val="003C1F3B"/>
    <w:rsid w:val="003C1F74"/>
    <w:rsid w:val="003C1F8C"/>
    <w:rsid w:val="003C1FEB"/>
    <w:rsid w:val="003C23A6"/>
    <w:rsid w:val="003C2C69"/>
    <w:rsid w:val="003C2D87"/>
    <w:rsid w:val="003C2F32"/>
    <w:rsid w:val="003C2F76"/>
    <w:rsid w:val="003C303F"/>
    <w:rsid w:val="003C31B0"/>
    <w:rsid w:val="003C3438"/>
    <w:rsid w:val="003C3453"/>
    <w:rsid w:val="003C36E1"/>
    <w:rsid w:val="003C3965"/>
    <w:rsid w:val="003C3F56"/>
    <w:rsid w:val="003C40B7"/>
    <w:rsid w:val="003C41B6"/>
    <w:rsid w:val="003C441F"/>
    <w:rsid w:val="003C4420"/>
    <w:rsid w:val="003C4577"/>
    <w:rsid w:val="003C459B"/>
    <w:rsid w:val="003C45C6"/>
    <w:rsid w:val="003C461C"/>
    <w:rsid w:val="003C4685"/>
    <w:rsid w:val="003C4947"/>
    <w:rsid w:val="003C4CAD"/>
    <w:rsid w:val="003C4FBA"/>
    <w:rsid w:val="003C5139"/>
    <w:rsid w:val="003C53AE"/>
    <w:rsid w:val="003C53C2"/>
    <w:rsid w:val="003C548E"/>
    <w:rsid w:val="003C57E8"/>
    <w:rsid w:val="003C5B25"/>
    <w:rsid w:val="003C5BE5"/>
    <w:rsid w:val="003C5C7E"/>
    <w:rsid w:val="003C5E99"/>
    <w:rsid w:val="003C6355"/>
    <w:rsid w:val="003C65BF"/>
    <w:rsid w:val="003C6987"/>
    <w:rsid w:val="003C6A85"/>
    <w:rsid w:val="003C6E1B"/>
    <w:rsid w:val="003C6E20"/>
    <w:rsid w:val="003C6E9F"/>
    <w:rsid w:val="003C6FF8"/>
    <w:rsid w:val="003C707F"/>
    <w:rsid w:val="003C70BA"/>
    <w:rsid w:val="003C7225"/>
    <w:rsid w:val="003C78A1"/>
    <w:rsid w:val="003C7A59"/>
    <w:rsid w:val="003C7AAC"/>
    <w:rsid w:val="003C7BC1"/>
    <w:rsid w:val="003C7C82"/>
    <w:rsid w:val="003C7E05"/>
    <w:rsid w:val="003C7E0B"/>
    <w:rsid w:val="003D00AA"/>
    <w:rsid w:val="003D02C5"/>
    <w:rsid w:val="003D0558"/>
    <w:rsid w:val="003D0729"/>
    <w:rsid w:val="003D0929"/>
    <w:rsid w:val="003D0A08"/>
    <w:rsid w:val="003D0A91"/>
    <w:rsid w:val="003D0A9D"/>
    <w:rsid w:val="003D0BB1"/>
    <w:rsid w:val="003D0D26"/>
    <w:rsid w:val="003D0EC1"/>
    <w:rsid w:val="003D0F26"/>
    <w:rsid w:val="003D1322"/>
    <w:rsid w:val="003D14A3"/>
    <w:rsid w:val="003D1557"/>
    <w:rsid w:val="003D156C"/>
    <w:rsid w:val="003D15B4"/>
    <w:rsid w:val="003D17F8"/>
    <w:rsid w:val="003D198C"/>
    <w:rsid w:val="003D1B23"/>
    <w:rsid w:val="003D1D5F"/>
    <w:rsid w:val="003D1E1E"/>
    <w:rsid w:val="003D1F48"/>
    <w:rsid w:val="003D1F60"/>
    <w:rsid w:val="003D22FA"/>
    <w:rsid w:val="003D26A4"/>
    <w:rsid w:val="003D2897"/>
    <w:rsid w:val="003D291E"/>
    <w:rsid w:val="003D29CE"/>
    <w:rsid w:val="003D2CB0"/>
    <w:rsid w:val="003D2F17"/>
    <w:rsid w:val="003D2FA6"/>
    <w:rsid w:val="003D33B7"/>
    <w:rsid w:val="003D37CB"/>
    <w:rsid w:val="003D3822"/>
    <w:rsid w:val="003D3B76"/>
    <w:rsid w:val="003D3C21"/>
    <w:rsid w:val="003D3C6C"/>
    <w:rsid w:val="003D3F9E"/>
    <w:rsid w:val="003D3FE5"/>
    <w:rsid w:val="003D4082"/>
    <w:rsid w:val="003D40FD"/>
    <w:rsid w:val="003D410F"/>
    <w:rsid w:val="003D43F7"/>
    <w:rsid w:val="003D44B2"/>
    <w:rsid w:val="003D46CB"/>
    <w:rsid w:val="003D4732"/>
    <w:rsid w:val="003D4764"/>
    <w:rsid w:val="003D495A"/>
    <w:rsid w:val="003D4D4F"/>
    <w:rsid w:val="003D4EEF"/>
    <w:rsid w:val="003D5022"/>
    <w:rsid w:val="003D518C"/>
    <w:rsid w:val="003D546B"/>
    <w:rsid w:val="003D568A"/>
    <w:rsid w:val="003D576B"/>
    <w:rsid w:val="003D5845"/>
    <w:rsid w:val="003D5C8F"/>
    <w:rsid w:val="003D5E2A"/>
    <w:rsid w:val="003D5FC3"/>
    <w:rsid w:val="003D6014"/>
    <w:rsid w:val="003D63E2"/>
    <w:rsid w:val="003D6680"/>
    <w:rsid w:val="003D67C3"/>
    <w:rsid w:val="003D682F"/>
    <w:rsid w:val="003D6911"/>
    <w:rsid w:val="003D6BD8"/>
    <w:rsid w:val="003D7139"/>
    <w:rsid w:val="003D76CE"/>
    <w:rsid w:val="003D7827"/>
    <w:rsid w:val="003D798E"/>
    <w:rsid w:val="003D7C8A"/>
    <w:rsid w:val="003D7DD3"/>
    <w:rsid w:val="003D7E72"/>
    <w:rsid w:val="003D7FCD"/>
    <w:rsid w:val="003D7FCF"/>
    <w:rsid w:val="003E0125"/>
    <w:rsid w:val="003E0131"/>
    <w:rsid w:val="003E0152"/>
    <w:rsid w:val="003E019C"/>
    <w:rsid w:val="003E057F"/>
    <w:rsid w:val="003E0888"/>
    <w:rsid w:val="003E093E"/>
    <w:rsid w:val="003E0C6A"/>
    <w:rsid w:val="003E0E32"/>
    <w:rsid w:val="003E11A7"/>
    <w:rsid w:val="003E1542"/>
    <w:rsid w:val="003E17D3"/>
    <w:rsid w:val="003E1946"/>
    <w:rsid w:val="003E19E9"/>
    <w:rsid w:val="003E1AB3"/>
    <w:rsid w:val="003E1AE2"/>
    <w:rsid w:val="003E1DAA"/>
    <w:rsid w:val="003E1DC1"/>
    <w:rsid w:val="003E2344"/>
    <w:rsid w:val="003E2BFF"/>
    <w:rsid w:val="003E2D03"/>
    <w:rsid w:val="003E2DE1"/>
    <w:rsid w:val="003E2E7F"/>
    <w:rsid w:val="003E3004"/>
    <w:rsid w:val="003E30E5"/>
    <w:rsid w:val="003E3106"/>
    <w:rsid w:val="003E3476"/>
    <w:rsid w:val="003E3752"/>
    <w:rsid w:val="003E38FA"/>
    <w:rsid w:val="003E3A59"/>
    <w:rsid w:val="003E3A67"/>
    <w:rsid w:val="003E3AA4"/>
    <w:rsid w:val="003E3C59"/>
    <w:rsid w:val="003E3CE1"/>
    <w:rsid w:val="003E3EFC"/>
    <w:rsid w:val="003E3F95"/>
    <w:rsid w:val="003E3FCA"/>
    <w:rsid w:val="003E40E1"/>
    <w:rsid w:val="003E4942"/>
    <w:rsid w:val="003E4D61"/>
    <w:rsid w:val="003E4F17"/>
    <w:rsid w:val="003E5015"/>
    <w:rsid w:val="003E511B"/>
    <w:rsid w:val="003E519A"/>
    <w:rsid w:val="003E530D"/>
    <w:rsid w:val="003E533B"/>
    <w:rsid w:val="003E53D6"/>
    <w:rsid w:val="003E5438"/>
    <w:rsid w:val="003E5858"/>
    <w:rsid w:val="003E5A06"/>
    <w:rsid w:val="003E5ADF"/>
    <w:rsid w:val="003E5B79"/>
    <w:rsid w:val="003E5BE7"/>
    <w:rsid w:val="003E5C4D"/>
    <w:rsid w:val="003E6005"/>
    <w:rsid w:val="003E612A"/>
    <w:rsid w:val="003E61AF"/>
    <w:rsid w:val="003E62FC"/>
    <w:rsid w:val="003E6310"/>
    <w:rsid w:val="003E65DC"/>
    <w:rsid w:val="003E6A00"/>
    <w:rsid w:val="003E6B7D"/>
    <w:rsid w:val="003E6BC6"/>
    <w:rsid w:val="003E6DDF"/>
    <w:rsid w:val="003E6F83"/>
    <w:rsid w:val="003E712B"/>
    <w:rsid w:val="003E723C"/>
    <w:rsid w:val="003E7309"/>
    <w:rsid w:val="003E737E"/>
    <w:rsid w:val="003E780F"/>
    <w:rsid w:val="003E7AE9"/>
    <w:rsid w:val="003E7AEB"/>
    <w:rsid w:val="003E7C17"/>
    <w:rsid w:val="003E7FE6"/>
    <w:rsid w:val="003F03E7"/>
    <w:rsid w:val="003F0525"/>
    <w:rsid w:val="003F07AE"/>
    <w:rsid w:val="003F084E"/>
    <w:rsid w:val="003F092F"/>
    <w:rsid w:val="003F09B9"/>
    <w:rsid w:val="003F09FC"/>
    <w:rsid w:val="003F0A26"/>
    <w:rsid w:val="003F0B57"/>
    <w:rsid w:val="003F0C51"/>
    <w:rsid w:val="003F0C98"/>
    <w:rsid w:val="003F0F71"/>
    <w:rsid w:val="003F11B1"/>
    <w:rsid w:val="003F1356"/>
    <w:rsid w:val="003F1613"/>
    <w:rsid w:val="003F1671"/>
    <w:rsid w:val="003F176F"/>
    <w:rsid w:val="003F178C"/>
    <w:rsid w:val="003F1815"/>
    <w:rsid w:val="003F1C1E"/>
    <w:rsid w:val="003F1E69"/>
    <w:rsid w:val="003F2158"/>
    <w:rsid w:val="003F220A"/>
    <w:rsid w:val="003F2324"/>
    <w:rsid w:val="003F23A3"/>
    <w:rsid w:val="003F256A"/>
    <w:rsid w:val="003F2601"/>
    <w:rsid w:val="003F297E"/>
    <w:rsid w:val="003F2C25"/>
    <w:rsid w:val="003F31EC"/>
    <w:rsid w:val="003F368B"/>
    <w:rsid w:val="003F395A"/>
    <w:rsid w:val="003F396F"/>
    <w:rsid w:val="003F3CFC"/>
    <w:rsid w:val="003F3D9F"/>
    <w:rsid w:val="003F3F30"/>
    <w:rsid w:val="003F45BD"/>
    <w:rsid w:val="003F45CA"/>
    <w:rsid w:val="003F45E0"/>
    <w:rsid w:val="003F4630"/>
    <w:rsid w:val="003F4688"/>
    <w:rsid w:val="003F46EA"/>
    <w:rsid w:val="003F4872"/>
    <w:rsid w:val="003F4BEF"/>
    <w:rsid w:val="003F4FEC"/>
    <w:rsid w:val="003F51FC"/>
    <w:rsid w:val="003F52BF"/>
    <w:rsid w:val="003F589C"/>
    <w:rsid w:val="003F593C"/>
    <w:rsid w:val="003F59A6"/>
    <w:rsid w:val="003F5D14"/>
    <w:rsid w:val="003F61C1"/>
    <w:rsid w:val="003F643A"/>
    <w:rsid w:val="003F6469"/>
    <w:rsid w:val="003F64A9"/>
    <w:rsid w:val="003F64B8"/>
    <w:rsid w:val="003F64D1"/>
    <w:rsid w:val="003F64D6"/>
    <w:rsid w:val="003F656C"/>
    <w:rsid w:val="003F65B3"/>
    <w:rsid w:val="003F678D"/>
    <w:rsid w:val="003F6B2C"/>
    <w:rsid w:val="003F6B63"/>
    <w:rsid w:val="003F6C29"/>
    <w:rsid w:val="003F6DC9"/>
    <w:rsid w:val="003F71E1"/>
    <w:rsid w:val="003F7468"/>
    <w:rsid w:val="003F7472"/>
    <w:rsid w:val="003F7605"/>
    <w:rsid w:val="003F7622"/>
    <w:rsid w:val="003F77BD"/>
    <w:rsid w:val="003F7987"/>
    <w:rsid w:val="003F79D4"/>
    <w:rsid w:val="003F79F3"/>
    <w:rsid w:val="003F7D54"/>
    <w:rsid w:val="003F7EC9"/>
    <w:rsid w:val="003F7EF5"/>
    <w:rsid w:val="00400182"/>
    <w:rsid w:val="004001A1"/>
    <w:rsid w:val="004001C3"/>
    <w:rsid w:val="004003E5"/>
    <w:rsid w:val="00400791"/>
    <w:rsid w:val="00400C07"/>
    <w:rsid w:val="00400C8A"/>
    <w:rsid w:val="00400D0B"/>
    <w:rsid w:val="00401047"/>
    <w:rsid w:val="00401242"/>
    <w:rsid w:val="00401486"/>
    <w:rsid w:val="004014FC"/>
    <w:rsid w:val="00401544"/>
    <w:rsid w:val="004015EB"/>
    <w:rsid w:val="00401600"/>
    <w:rsid w:val="00401BEF"/>
    <w:rsid w:val="00401D05"/>
    <w:rsid w:val="00401FDB"/>
    <w:rsid w:val="004021A7"/>
    <w:rsid w:val="0040237D"/>
    <w:rsid w:val="004025B4"/>
    <w:rsid w:val="004027C3"/>
    <w:rsid w:val="00402A89"/>
    <w:rsid w:val="00402C5C"/>
    <w:rsid w:val="00402EBC"/>
    <w:rsid w:val="00402FD1"/>
    <w:rsid w:val="0040343D"/>
    <w:rsid w:val="004035FA"/>
    <w:rsid w:val="00403FB6"/>
    <w:rsid w:val="00404093"/>
    <w:rsid w:val="00404188"/>
    <w:rsid w:val="00404285"/>
    <w:rsid w:val="004042D7"/>
    <w:rsid w:val="004046DD"/>
    <w:rsid w:val="0040497B"/>
    <w:rsid w:val="004049C2"/>
    <w:rsid w:val="00405121"/>
    <w:rsid w:val="00405A6B"/>
    <w:rsid w:val="00405B16"/>
    <w:rsid w:val="0040607F"/>
    <w:rsid w:val="004063B9"/>
    <w:rsid w:val="004064F0"/>
    <w:rsid w:val="00406605"/>
    <w:rsid w:val="00406631"/>
    <w:rsid w:val="004066F1"/>
    <w:rsid w:val="0040683F"/>
    <w:rsid w:val="00406879"/>
    <w:rsid w:val="004068C7"/>
    <w:rsid w:val="00406C8B"/>
    <w:rsid w:val="00406D8E"/>
    <w:rsid w:val="00406EB7"/>
    <w:rsid w:val="00406EE5"/>
    <w:rsid w:val="00406EF2"/>
    <w:rsid w:val="00406F78"/>
    <w:rsid w:val="00406FB9"/>
    <w:rsid w:val="00407138"/>
    <w:rsid w:val="00407142"/>
    <w:rsid w:val="0040729B"/>
    <w:rsid w:val="0040738C"/>
    <w:rsid w:val="004073DC"/>
    <w:rsid w:val="00407405"/>
    <w:rsid w:val="0040743D"/>
    <w:rsid w:val="004076EE"/>
    <w:rsid w:val="0040777C"/>
    <w:rsid w:val="00407B3A"/>
    <w:rsid w:val="00407C2A"/>
    <w:rsid w:val="00407FD4"/>
    <w:rsid w:val="004100C7"/>
    <w:rsid w:val="0041011E"/>
    <w:rsid w:val="004101EB"/>
    <w:rsid w:val="004104BF"/>
    <w:rsid w:val="00410A95"/>
    <w:rsid w:val="00410B92"/>
    <w:rsid w:val="00410BA3"/>
    <w:rsid w:val="00410BF0"/>
    <w:rsid w:val="00410C52"/>
    <w:rsid w:val="00410CB5"/>
    <w:rsid w:val="00410D15"/>
    <w:rsid w:val="00410EC6"/>
    <w:rsid w:val="00410F6B"/>
    <w:rsid w:val="004110EF"/>
    <w:rsid w:val="00411113"/>
    <w:rsid w:val="00411B17"/>
    <w:rsid w:val="00411F2F"/>
    <w:rsid w:val="004122F1"/>
    <w:rsid w:val="00412449"/>
    <w:rsid w:val="004125D8"/>
    <w:rsid w:val="00412662"/>
    <w:rsid w:val="0041266B"/>
    <w:rsid w:val="0041267B"/>
    <w:rsid w:val="004126F3"/>
    <w:rsid w:val="00412C08"/>
    <w:rsid w:val="00412C26"/>
    <w:rsid w:val="004132A4"/>
    <w:rsid w:val="0041359D"/>
    <w:rsid w:val="00413833"/>
    <w:rsid w:val="004138C4"/>
    <w:rsid w:val="00413A75"/>
    <w:rsid w:val="00413AC3"/>
    <w:rsid w:val="00413B53"/>
    <w:rsid w:val="0041406D"/>
    <w:rsid w:val="0041445D"/>
    <w:rsid w:val="004144C8"/>
    <w:rsid w:val="0041454D"/>
    <w:rsid w:val="0041477F"/>
    <w:rsid w:val="00414BFB"/>
    <w:rsid w:val="00414C09"/>
    <w:rsid w:val="00414D2E"/>
    <w:rsid w:val="00414E2D"/>
    <w:rsid w:val="00414EA8"/>
    <w:rsid w:val="00415041"/>
    <w:rsid w:val="00415193"/>
    <w:rsid w:val="0041526D"/>
    <w:rsid w:val="00415491"/>
    <w:rsid w:val="004156B7"/>
    <w:rsid w:val="00415869"/>
    <w:rsid w:val="00415AE1"/>
    <w:rsid w:val="00415C1C"/>
    <w:rsid w:val="00415D9F"/>
    <w:rsid w:val="00415E27"/>
    <w:rsid w:val="00415E73"/>
    <w:rsid w:val="004160C4"/>
    <w:rsid w:val="0041618A"/>
    <w:rsid w:val="0041624E"/>
    <w:rsid w:val="00416331"/>
    <w:rsid w:val="00416387"/>
    <w:rsid w:val="004163F1"/>
    <w:rsid w:val="00416439"/>
    <w:rsid w:val="004165C7"/>
    <w:rsid w:val="004168BC"/>
    <w:rsid w:val="00416928"/>
    <w:rsid w:val="00416A08"/>
    <w:rsid w:val="00416B9C"/>
    <w:rsid w:val="00416C07"/>
    <w:rsid w:val="00416CDC"/>
    <w:rsid w:val="00416DC4"/>
    <w:rsid w:val="00416F93"/>
    <w:rsid w:val="00416FB4"/>
    <w:rsid w:val="00416FDA"/>
    <w:rsid w:val="004170C0"/>
    <w:rsid w:val="004171FF"/>
    <w:rsid w:val="0041720B"/>
    <w:rsid w:val="0041720E"/>
    <w:rsid w:val="0041727A"/>
    <w:rsid w:val="004177BF"/>
    <w:rsid w:val="004178E2"/>
    <w:rsid w:val="00417A99"/>
    <w:rsid w:val="00417F3E"/>
    <w:rsid w:val="004201EE"/>
    <w:rsid w:val="0042051A"/>
    <w:rsid w:val="004205F7"/>
    <w:rsid w:val="0042098E"/>
    <w:rsid w:val="00420C0A"/>
    <w:rsid w:val="00420F3E"/>
    <w:rsid w:val="0042112E"/>
    <w:rsid w:val="004217B6"/>
    <w:rsid w:val="0042187B"/>
    <w:rsid w:val="004219B8"/>
    <w:rsid w:val="00421B39"/>
    <w:rsid w:val="00421C07"/>
    <w:rsid w:val="00421F99"/>
    <w:rsid w:val="00421FA4"/>
    <w:rsid w:val="00422143"/>
    <w:rsid w:val="00422403"/>
    <w:rsid w:val="004227B0"/>
    <w:rsid w:val="00422911"/>
    <w:rsid w:val="00422A45"/>
    <w:rsid w:val="00422C4A"/>
    <w:rsid w:val="00422D85"/>
    <w:rsid w:val="00422E91"/>
    <w:rsid w:val="0042324B"/>
    <w:rsid w:val="004232C8"/>
    <w:rsid w:val="00423400"/>
    <w:rsid w:val="004234FE"/>
    <w:rsid w:val="004237BF"/>
    <w:rsid w:val="00423918"/>
    <w:rsid w:val="00423991"/>
    <w:rsid w:val="00423A98"/>
    <w:rsid w:val="004240CA"/>
    <w:rsid w:val="0042414A"/>
    <w:rsid w:val="00424486"/>
    <w:rsid w:val="00424546"/>
    <w:rsid w:val="004245FE"/>
    <w:rsid w:val="004246A8"/>
    <w:rsid w:val="00424925"/>
    <w:rsid w:val="00424926"/>
    <w:rsid w:val="00424A7B"/>
    <w:rsid w:val="00424B45"/>
    <w:rsid w:val="00424FEB"/>
    <w:rsid w:val="00425381"/>
    <w:rsid w:val="00425468"/>
    <w:rsid w:val="004254CE"/>
    <w:rsid w:val="00425523"/>
    <w:rsid w:val="0042559E"/>
    <w:rsid w:val="00425923"/>
    <w:rsid w:val="004259FB"/>
    <w:rsid w:val="00425A9F"/>
    <w:rsid w:val="00425B06"/>
    <w:rsid w:val="00425C74"/>
    <w:rsid w:val="00425D62"/>
    <w:rsid w:val="0042603F"/>
    <w:rsid w:val="004260F7"/>
    <w:rsid w:val="004263AA"/>
    <w:rsid w:val="004263E0"/>
    <w:rsid w:val="00426753"/>
    <w:rsid w:val="00426B3E"/>
    <w:rsid w:val="00426D77"/>
    <w:rsid w:val="00427345"/>
    <w:rsid w:val="00427488"/>
    <w:rsid w:val="00427504"/>
    <w:rsid w:val="004275A6"/>
    <w:rsid w:val="004276CA"/>
    <w:rsid w:val="00427A1E"/>
    <w:rsid w:val="00427AD8"/>
    <w:rsid w:val="00427E28"/>
    <w:rsid w:val="00427FD9"/>
    <w:rsid w:val="00430082"/>
    <w:rsid w:val="00430480"/>
    <w:rsid w:val="0043061C"/>
    <w:rsid w:val="00430A6C"/>
    <w:rsid w:val="00430AAD"/>
    <w:rsid w:val="00430CEC"/>
    <w:rsid w:val="00431191"/>
    <w:rsid w:val="004313F0"/>
    <w:rsid w:val="0043140B"/>
    <w:rsid w:val="00431A6C"/>
    <w:rsid w:val="00431AF1"/>
    <w:rsid w:val="00431B41"/>
    <w:rsid w:val="00431D52"/>
    <w:rsid w:val="00431D68"/>
    <w:rsid w:val="00431D9D"/>
    <w:rsid w:val="00431E68"/>
    <w:rsid w:val="00432237"/>
    <w:rsid w:val="0043262D"/>
    <w:rsid w:val="004327AA"/>
    <w:rsid w:val="00432951"/>
    <w:rsid w:val="00432C17"/>
    <w:rsid w:val="00432F87"/>
    <w:rsid w:val="0043302E"/>
    <w:rsid w:val="0043316D"/>
    <w:rsid w:val="0043344A"/>
    <w:rsid w:val="004335A6"/>
    <w:rsid w:val="0043368E"/>
    <w:rsid w:val="00433840"/>
    <w:rsid w:val="00433B74"/>
    <w:rsid w:val="00433D7C"/>
    <w:rsid w:val="00433E9C"/>
    <w:rsid w:val="00433FD8"/>
    <w:rsid w:val="0043411E"/>
    <w:rsid w:val="004341C9"/>
    <w:rsid w:val="004341D3"/>
    <w:rsid w:val="0043435A"/>
    <w:rsid w:val="004343CF"/>
    <w:rsid w:val="00434867"/>
    <w:rsid w:val="00434982"/>
    <w:rsid w:val="00434F5C"/>
    <w:rsid w:val="00435082"/>
    <w:rsid w:val="0043520D"/>
    <w:rsid w:val="00435211"/>
    <w:rsid w:val="004353D5"/>
    <w:rsid w:val="0043556D"/>
    <w:rsid w:val="00435676"/>
    <w:rsid w:val="00435942"/>
    <w:rsid w:val="00435C5B"/>
    <w:rsid w:val="00435C8D"/>
    <w:rsid w:val="00435CD3"/>
    <w:rsid w:val="00435FED"/>
    <w:rsid w:val="00436044"/>
    <w:rsid w:val="004360CD"/>
    <w:rsid w:val="0043649E"/>
    <w:rsid w:val="0043655B"/>
    <w:rsid w:val="00436645"/>
    <w:rsid w:val="00436673"/>
    <w:rsid w:val="0043696A"/>
    <w:rsid w:val="004369AE"/>
    <w:rsid w:val="00436BAC"/>
    <w:rsid w:val="00436BDB"/>
    <w:rsid w:val="00437225"/>
    <w:rsid w:val="004373BC"/>
    <w:rsid w:val="004373C7"/>
    <w:rsid w:val="00437418"/>
    <w:rsid w:val="0043749E"/>
    <w:rsid w:val="004374DC"/>
    <w:rsid w:val="00440061"/>
    <w:rsid w:val="0044045F"/>
    <w:rsid w:val="004404DD"/>
    <w:rsid w:val="004405AC"/>
    <w:rsid w:val="004409CD"/>
    <w:rsid w:val="00440E98"/>
    <w:rsid w:val="00440EE5"/>
    <w:rsid w:val="00440F4C"/>
    <w:rsid w:val="0044116A"/>
    <w:rsid w:val="00441509"/>
    <w:rsid w:val="004415B3"/>
    <w:rsid w:val="004415B6"/>
    <w:rsid w:val="004415FF"/>
    <w:rsid w:val="004416DD"/>
    <w:rsid w:val="004417B3"/>
    <w:rsid w:val="00441979"/>
    <w:rsid w:val="00441A9F"/>
    <w:rsid w:val="00441AEF"/>
    <w:rsid w:val="00441C4D"/>
    <w:rsid w:val="00441E6A"/>
    <w:rsid w:val="00441F08"/>
    <w:rsid w:val="004422AC"/>
    <w:rsid w:val="004422F2"/>
    <w:rsid w:val="00442344"/>
    <w:rsid w:val="004424A7"/>
    <w:rsid w:val="0044255D"/>
    <w:rsid w:val="0044294D"/>
    <w:rsid w:val="00442DA2"/>
    <w:rsid w:val="00442DCA"/>
    <w:rsid w:val="00442F94"/>
    <w:rsid w:val="00442FAC"/>
    <w:rsid w:val="00443106"/>
    <w:rsid w:val="004431E5"/>
    <w:rsid w:val="0044349C"/>
    <w:rsid w:val="00443644"/>
    <w:rsid w:val="0044385F"/>
    <w:rsid w:val="004439D1"/>
    <w:rsid w:val="00443A7A"/>
    <w:rsid w:val="00443AF6"/>
    <w:rsid w:val="00443BC0"/>
    <w:rsid w:val="00443DAE"/>
    <w:rsid w:val="00443E75"/>
    <w:rsid w:val="00443EDF"/>
    <w:rsid w:val="00443F1F"/>
    <w:rsid w:val="0044403F"/>
    <w:rsid w:val="004440A8"/>
    <w:rsid w:val="00444157"/>
    <w:rsid w:val="00444162"/>
    <w:rsid w:val="00444198"/>
    <w:rsid w:val="00444880"/>
    <w:rsid w:val="004448F0"/>
    <w:rsid w:val="004449AB"/>
    <w:rsid w:val="00444D65"/>
    <w:rsid w:val="00444DCF"/>
    <w:rsid w:val="00444FAA"/>
    <w:rsid w:val="004452A5"/>
    <w:rsid w:val="00445395"/>
    <w:rsid w:val="004456E1"/>
    <w:rsid w:val="00445CB7"/>
    <w:rsid w:val="00446569"/>
    <w:rsid w:val="004469A0"/>
    <w:rsid w:val="00446B42"/>
    <w:rsid w:val="00446B55"/>
    <w:rsid w:val="00446C25"/>
    <w:rsid w:val="00446CCC"/>
    <w:rsid w:val="00446D6B"/>
    <w:rsid w:val="00447074"/>
    <w:rsid w:val="004470CB"/>
    <w:rsid w:val="004471CB"/>
    <w:rsid w:val="004474CB"/>
    <w:rsid w:val="00447593"/>
    <w:rsid w:val="004476BC"/>
    <w:rsid w:val="00447A33"/>
    <w:rsid w:val="00447C5B"/>
    <w:rsid w:val="00447EC5"/>
    <w:rsid w:val="00447ED8"/>
    <w:rsid w:val="00447F1C"/>
    <w:rsid w:val="00447F73"/>
    <w:rsid w:val="004501F2"/>
    <w:rsid w:val="00450365"/>
    <w:rsid w:val="004503D1"/>
    <w:rsid w:val="0045062B"/>
    <w:rsid w:val="004507D0"/>
    <w:rsid w:val="00450A8B"/>
    <w:rsid w:val="00450F04"/>
    <w:rsid w:val="004510CB"/>
    <w:rsid w:val="004515AA"/>
    <w:rsid w:val="0045190D"/>
    <w:rsid w:val="00451927"/>
    <w:rsid w:val="00451CFA"/>
    <w:rsid w:val="00451DA7"/>
    <w:rsid w:val="00451F58"/>
    <w:rsid w:val="00451F5D"/>
    <w:rsid w:val="00452063"/>
    <w:rsid w:val="004523B7"/>
    <w:rsid w:val="0045259E"/>
    <w:rsid w:val="00452930"/>
    <w:rsid w:val="00452A57"/>
    <w:rsid w:val="00452C21"/>
    <w:rsid w:val="00452F48"/>
    <w:rsid w:val="00453208"/>
    <w:rsid w:val="00453730"/>
    <w:rsid w:val="00453813"/>
    <w:rsid w:val="004547CC"/>
    <w:rsid w:val="00454898"/>
    <w:rsid w:val="00454BA1"/>
    <w:rsid w:val="00454C4A"/>
    <w:rsid w:val="00454E1D"/>
    <w:rsid w:val="00455080"/>
    <w:rsid w:val="004550E4"/>
    <w:rsid w:val="00455339"/>
    <w:rsid w:val="00455364"/>
    <w:rsid w:val="004559F5"/>
    <w:rsid w:val="00455C48"/>
    <w:rsid w:val="00455D8C"/>
    <w:rsid w:val="00455DA5"/>
    <w:rsid w:val="00455FC4"/>
    <w:rsid w:val="00455FE4"/>
    <w:rsid w:val="004563CD"/>
    <w:rsid w:val="0045643D"/>
    <w:rsid w:val="004565AC"/>
    <w:rsid w:val="00456669"/>
    <w:rsid w:val="00456A02"/>
    <w:rsid w:val="00456B95"/>
    <w:rsid w:val="004571D3"/>
    <w:rsid w:val="00457276"/>
    <w:rsid w:val="004572A1"/>
    <w:rsid w:val="004574F2"/>
    <w:rsid w:val="004576F0"/>
    <w:rsid w:val="004579A3"/>
    <w:rsid w:val="00457B7D"/>
    <w:rsid w:val="00457B87"/>
    <w:rsid w:val="00457E7C"/>
    <w:rsid w:val="0046014D"/>
    <w:rsid w:val="004603FD"/>
    <w:rsid w:val="004604BA"/>
    <w:rsid w:val="00460645"/>
    <w:rsid w:val="004606FD"/>
    <w:rsid w:val="00460956"/>
    <w:rsid w:val="00460AE6"/>
    <w:rsid w:val="00460CAA"/>
    <w:rsid w:val="00460D0B"/>
    <w:rsid w:val="00460E7C"/>
    <w:rsid w:val="00460FE2"/>
    <w:rsid w:val="004612C6"/>
    <w:rsid w:val="00461497"/>
    <w:rsid w:val="00461E84"/>
    <w:rsid w:val="00461EE6"/>
    <w:rsid w:val="00461F6E"/>
    <w:rsid w:val="004621C4"/>
    <w:rsid w:val="00462206"/>
    <w:rsid w:val="0046236A"/>
    <w:rsid w:val="00462451"/>
    <w:rsid w:val="004624FD"/>
    <w:rsid w:val="004625FC"/>
    <w:rsid w:val="00462799"/>
    <w:rsid w:val="004627E5"/>
    <w:rsid w:val="0046285E"/>
    <w:rsid w:val="00462967"/>
    <w:rsid w:val="00462A56"/>
    <w:rsid w:val="00462AB0"/>
    <w:rsid w:val="00462E3B"/>
    <w:rsid w:val="004631A3"/>
    <w:rsid w:val="00463266"/>
    <w:rsid w:val="00463556"/>
    <w:rsid w:val="0046360D"/>
    <w:rsid w:val="004638D5"/>
    <w:rsid w:val="00463A46"/>
    <w:rsid w:val="00463DF0"/>
    <w:rsid w:val="00463E3B"/>
    <w:rsid w:val="004640A7"/>
    <w:rsid w:val="004642B8"/>
    <w:rsid w:val="004643B3"/>
    <w:rsid w:val="00464529"/>
    <w:rsid w:val="00464549"/>
    <w:rsid w:val="004648E4"/>
    <w:rsid w:val="004649F1"/>
    <w:rsid w:val="00464A20"/>
    <w:rsid w:val="004655E4"/>
    <w:rsid w:val="004657EC"/>
    <w:rsid w:val="00465988"/>
    <w:rsid w:val="00465BC6"/>
    <w:rsid w:val="00465C6C"/>
    <w:rsid w:val="00465F1D"/>
    <w:rsid w:val="004660E1"/>
    <w:rsid w:val="004661F7"/>
    <w:rsid w:val="004664E7"/>
    <w:rsid w:val="00466A17"/>
    <w:rsid w:val="00466CFE"/>
    <w:rsid w:val="00466D3D"/>
    <w:rsid w:val="00466D69"/>
    <w:rsid w:val="00466E0E"/>
    <w:rsid w:val="00466EE0"/>
    <w:rsid w:val="00467100"/>
    <w:rsid w:val="00467167"/>
    <w:rsid w:val="00467338"/>
    <w:rsid w:val="0046738C"/>
    <w:rsid w:val="00467644"/>
    <w:rsid w:val="0046781F"/>
    <w:rsid w:val="00467948"/>
    <w:rsid w:val="00467A4B"/>
    <w:rsid w:val="00467B02"/>
    <w:rsid w:val="00467CAA"/>
    <w:rsid w:val="00467DA4"/>
    <w:rsid w:val="00467FBA"/>
    <w:rsid w:val="00470253"/>
    <w:rsid w:val="0047068C"/>
    <w:rsid w:val="00470871"/>
    <w:rsid w:val="00470A1A"/>
    <w:rsid w:val="00470C7D"/>
    <w:rsid w:val="00470D5F"/>
    <w:rsid w:val="00470DF1"/>
    <w:rsid w:val="00470F5E"/>
    <w:rsid w:val="00471089"/>
    <w:rsid w:val="0047126B"/>
    <w:rsid w:val="004713EA"/>
    <w:rsid w:val="004714CF"/>
    <w:rsid w:val="00471619"/>
    <w:rsid w:val="0047173C"/>
    <w:rsid w:val="004717E0"/>
    <w:rsid w:val="00471B2E"/>
    <w:rsid w:val="00471C4A"/>
    <w:rsid w:val="00471C73"/>
    <w:rsid w:val="00471DE6"/>
    <w:rsid w:val="00472220"/>
    <w:rsid w:val="004722D3"/>
    <w:rsid w:val="004726F0"/>
    <w:rsid w:val="00472703"/>
    <w:rsid w:val="00472769"/>
    <w:rsid w:val="00472784"/>
    <w:rsid w:val="004727DF"/>
    <w:rsid w:val="00472ADA"/>
    <w:rsid w:val="00472B55"/>
    <w:rsid w:val="00472D44"/>
    <w:rsid w:val="00473589"/>
    <w:rsid w:val="00473623"/>
    <w:rsid w:val="0047395D"/>
    <w:rsid w:val="00473A51"/>
    <w:rsid w:val="00473A6A"/>
    <w:rsid w:val="00473A93"/>
    <w:rsid w:val="00473C79"/>
    <w:rsid w:val="00473D6A"/>
    <w:rsid w:val="00473ED1"/>
    <w:rsid w:val="004744E7"/>
    <w:rsid w:val="00474D45"/>
    <w:rsid w:val="00474E91"/>
    <w:rsid w:val="00474EA5"/>
    <w:rsid w:val="0047502F"/>
    <w:rsid w:val="00475212"/>
    <w:rsid w:val="004757C4"/>
    <w:rsid w:val="004757ED"/>
    <w:rsid w:val="0047586F"/>
    <w:rsid w:val="004758EC"/>
    <w:rsid w:val="00475A83"/>
    <w:rsid w:val="00475B6A"/>
    <w:rsid w:val="00475CA9"/>
    <w:rsid w:val="00475F91"/>
    <w:rsid w:val="00476246"/>
    <w:rsid w:val="0047656E"/>
    <w:rsid w:val="004765B2"/>
    <w:rsid w:val="004765B3"/>
    <w:rsid w:val="004765E0"/>
    <w:rsid w:val="00476613"/>
    <w:rsid w:val="004766E9"/>
    <w:rsid w:val="00476872"/>
    <w:rsid w:val="004769AD"/>
    <w:rsid w:val="004769F5"/>
    <w:rsid w:val="00476C57"/>
    <w:rsid w:val="00476F17"/>
    <w:rsid w:val="00476F60"/>
    <w:rsid w:val="0047703D"/>
    <w:rsid w:val="0047717A"/>
    <w:rsid w:val="004771C0"/>
    <w:rsid w:val="00477482"/>
    <w:rsid w:val="004776EA"/>
    <w:rsid w:val="00477793"/>
    <w:rsid w:val="00477984"/>
    <w:rsid w:val="00477B6D"/>
    <w:rsid w:val="00477BBC"/>
    <w:rsid w:val="00477E6E"/>
    <w:rsid w:val="00480461"/>
    <w:rsid w:val="004804F6"/>
    <w:rsid w:val="00480546"/>
    <w:rsid w:val="00480584"/>
    <w:rsid w:val="004806F8"/>
    <w:rsid w:val="004807C2"/>
    <w:rsid w:val="004807F2"/>
    <w:rsid w:val="0048083E"/>
    <w:rsid w:val="004809A4"/>
    <w:rsid w:val="00480DC9"/>
    <w:rsid w:val="00480DD9"/>
    <w:rsid w:val="00480E2C"/>
    <w:rsid w:val="00480E92"/>
    <w:rsid w:val="00481548"/>
    <w:rsid w:val="00481723"/>
    <w:rsid w:val="004819D7"/>
    <w:rsid w:val="00481A89"/>
    <w:rsid w:val="00481B82"/>
    <w:rsid w:val="0048215D"/>
    <w:rsid w:val="00482C92"/>
    <w:rsid w:val="00483098"/>
    <w:rsid w:val="00483106"/>
    <w:rsid w:val="00483108"/>
    <w:rsid w:val="004834F1"/>
    <w:rsid w:val="00483632"/>
    <w:rsid w:val="0048363D"/>
    <w:rsid w:val="004837CE"/>
    <w:rsid w:val="004837CF"/>
    <w:rsid w:val="00483CB3"/>
    <w:rsid w:val="00483E00"/>
    <w:rsid w:val="00483E72"/>
    <w:rsid w:val="00483F96"/>
    <w:rsid w:val="00484100"/>
    <w:rsid w:val="0048431C"/>
    <w:rsid w:val="00484840"/>
    <w:rsid w:val="00484924"/>
    <w:rsid w:val="00485035"/>
    <w:rsid w:val="004852B1"/>
    <w:rsid w:val="0048536F"/>
    <w:rsid w:val="004857D2"/>
    <w:rsid w:val="00485DA5"/>
    <w:rsid w:val="00486264"/>
    <w:rsid w:val="00486343"/>
    <w:rsid w:val="004863A2"/>
    <w:rsid w:val="004867BB"/>
    <w:rsid w:val="00486B95"/>
    <w:rsid w:val="00486CD2"/>
    <w:rsid w:val="0048709B"/>
    <w:rsid w:val="004870CF"/>
    <w:rsid w:val="004873EA"/>
    <w:rsid w:val="004876D2"/>
    <w:rsid w:val="00487711"/>
    <w:rsid w:val="0048778D"/>
    <w:rsid w:val="00487824"/>
    <w:rsid w:val="00487BE6"/>
    <w:rsid w:val="00487C6A"/>
    <w:rsid w:val="00487F44"/>
    <w:rsid w:val="00490066"/>
    <w:rsid w:val="00490081"/>
    <w:rsid w:val="00490119"/>
    <w:rsid w:val="004901E7"/>
    <w:rsid w:val="004902A7"/>
    <w:rsid w:val="00490521"/>
    <w:rsid w:val="00490726"/>
    <w:rsid w:val="004908B2"/>
    <w:rsid w:val="00490B7B"/>
    <w:rsid w:val="00490B97"/>
    <w:rsid w:val="00490C63"/>
    <w:rsid w:val="00491201"/>
    <w:rsid w:val="0049129C"/>
    <w:rsid w:val="00491391"/>
    <w:rsid w:val="00491475"/>
    <w:rsid w:val="00491B2F"/>
    <w:rsid w:val="0049208A"/>
    <w:rsid w:val="004922A8"/>
    <w:rsid w:val="004922FB"/>
    <w:rsid w:val="00492539"/>
    <w:rsid w:val="00492566"/>
    <w:rsid w:val="0049274E"/>
    <w:rsid w:val="004927F6"/>
    <w:rsid w:val="004928B3"/>
    <w:rsid w:val="004928BB"/>
    <w:rsid w:val="004928C1"/>
    <w:rsid w:val="00492D9F"/>
    <w:rsid w:val="00492E94"/>
    <w:rsid w:val="00492FED"/>
    <w:rsid w:val="00493228"/>
    <w:rsid w:val="00493283"/>
    <w:rsid w:val="004933E3"/>
    <w:rsid w:val="004934AB"/>
    <w:rsid w:val="004935A1"/>
    <w:rsid w:val="00493742"/>
    <w:rsid w:val="00493807"/>
    <w:rsid w:val="00493967"/>
    <w:rsid w:val="00493AC3"/>
    <w:rsid w:val="00493E11"/>
    <w:rsid w:val="00494148"/>
    <w:rsid w:val="004941FE"/>
    <w:rsid w:val="004943BC"/>
    <w:rsid w:val="00494442"/>
    <w:rsid w:val="0049475A"/>
    <w:rsid w:val="004947E6"/>
    <w:rsid w:val="00494A1B"/>
    <w:rsid w:val="00494B86"/>
    <w:rsid w:val="00494D2E"/>
    <w:rsid w:val="00494D40"/>
    <w:rsid w:val="00494EF9"/>
    <w:rsid w:val="00494EFE"/>
    <w:rsid w:val="00495459"/>
    <w:rsid w:val="00495523"/>
    <w:rsid w:val="004955FB"/>
    <w:rsid w:val="0049562F"/>
    <w:rsid w:val="00495BB0"/>
    <w:rsid w:val="00495BC0"/>
    <w:rsid w:val="00495BCB"/>
    <w:rsid w:val="00495BE1"/>
    <w:rsid w:val="00495C5F"/>
    <w:rsid w:val="00495DDA"/>
    <w:rsid w:val="00495E8B"/>
    <w:rsid w:val="0049614E"/>
    <w:rsid w:val="00496211"/>
    <w:rsid w:val="00496224"/>
    <w:rsid w:val="004962BD"/>
    <w:rsid w:val="00496354"/>
    <w:rsid w:val="0049651E"/>
    <w:rsid w:val="004967D9"/>
    <w:rsid w:val="00496877"/>
    <w:rsid w:val="004969D6"/>
    <w:rsid w:val="00496AC6"/>
    <w:rsid w:val="00496B23"/>
    <w:rsid w:val="00496B6E"/>
    <w:rsid w:val="00496BBD"/>
    <w:rsid w:val="00496DD7"/>
    <w:rsid w:val="00496DF0"/>
    <w:rsid w:val="00496E8C"/>
    <w:rsid w:val="004970A0"/>
    <w:rsid w:val="004970F0"/>
    <w:rsid w:val="00497117"/>
    <w:rsid w:val="00497217"/>
    <w:rsid w:val="0049725F"/>
    <w:rsid w:val="004973F5"/>
    <w:rsid w:val="0049746F"/>
    <w:rsid w:val="00497507"/>
    <w:rsid w:val="00497598"/>
    <w:rsid w:val="004978DB"/>
    <w:rsid w:val="00497987"/>
    <w:rsid w:val="004979F0"/>
    <w:rsid w:val="00497B53"/>
    <w:rsid w:val="00497BD2"/>
    <w:rsid w:val="00497DC6"/>
    <w:rsid w:val="00497EC5"/>
    <w:rsid w:val="004A008F"/>
    <w:rsid w:val="004A0448"/>
    <w:rsid w:val="004A05B1"/>
    <w:rsid w:val="004A05F6"/>
    <w:rsid w:val="004A0624"/>
    <w:rsid w:val="004A0742"/>
    <w:rsid w:val="004A0A26"/>
    <w:rsid w:val="004A0C2C"/>
    <w:rsid w:val="004A0CCF"/>
    <w:rsid w:val="004A0D61"/>
    <w:rsid w:val="004A0FC9"/>
    <w:rsid w:val="004A1326"/>
    <w:rsid w:val="004A139F"/>
    <w:rsid w:val="004A13B6"/>
    <w:rsid w:val="004A1472"/>
    <w:rsid w:val="004A157A"/>
    <w:rsid w:val="004A1A29"/>
    <w:rsid w:val="004A1F03"/>
    <w:rsid w:val="004A25A1"/>
    <w:rsid w:val="004A2656"/>
    <w:rsid w:val="004A26DD"/>
    <w:rsid w:val="004A284B"/>
    <w:rsid w:val="004A28C8"/>
    <w:rsid w:val="004A2A63"/>
    <w:rsid w:val="004A2AF9"/>
    <w:rsid w:val="004A2B5F"/>
    <w:rsid w:val="004A33D9"/>
    <w:rsid w:val="004A3452"/>
    <w:rsid w:val="004A355C"/>
    <w:rsid w:val="004A35FF"/>
    <w:rsid w:val="004A360F"/>
    <w:rsid w:val="004A3725"/>
    <w:rsid w:val="004A3C77"/>
    <w:rsid w:val="004A3FA0"/>
    <w:rsid w:val="004A4296"/>
    <w:rsid w:val="004A43D2"/>
    <w:rsid w:val="004A45D1"/>
    <w:rsid w:val="004A45FA"/>
    <w:rsid w:val="004A46D6"/>
    <w:rsid w:val="004A4B3D"/>
    <w:rsid w:val="004A4E4C"/>
    <w:rsid w:val="004A4F44"/>
    <w:rsid w:val="004A5098"/>
    <w:rsid w:val="004A5173"/>
    <w:rsid w:val="004A5204"/>
    <w:rsid w:val="004A52A3"/>
    <w:rsid w:val="004A52CB"/>
    <w:rsid w:val="004A5322"/>
    <w:rsid w:val="004A5500"/>
    <w:rsid w:val="004A5772"/>
    <w:rsid w:val="004A57A4"/>
    <w:rsid w:val="004A598F"/>
    <w:rsid w:val="004A5E7A"/>
    <w:rsid w:val="004A6117"/>
    <w:rsid w:val="004A625A"/>
    <w:rsid w:val="004A63FC"/>
    <w:rsid w:val="004A6554"/>
    <w:rsid w:val="004A68BC"/>
    <w:rsid w:val="004A6A07"/>
    <w:rsid w:val="004A6AF0"/>
    <w:rsid w:val="004A6E0E"/>
    <w:rsid w:val="004A6ECF"/>
    <w:rsid w:val="004A6F4A"/>
    <w:rsid w:val="004A722E"/>
    <w:rsid w:val="004A7649"/>
    <w:rsid w:val="004A7692"/>
    <w:rsid w:val="004A787C"/>
    <w:rsid w:val="004A7919"/>
    <w:rsid w:val="004A7D1F"/>
    <w:rsid w:val="004A7E90"/>
    <w:rsid w:val="004A7FD3"/>
    <w:rsid w:val="004B0075"/>
    <w:rsid w:val="004B017F"/>
    <w:rsid w:val="004B03E4"/>
    <w:rsid w:val="004B06C1"/>
    <w:rsid w:val="004B09D2"/>
    <w:rsid w:val="004B0ABB"/>
    <w:rsid w:val="004B0F00"/>
    <w:rsid w:val="004B165D"/>
    <w:rsid w:val="004B16F0"/>
    <w:rsid w:val="004B16F4"/>
    <w:rsid w:val="004B1B3E"/>
    <w:rsid w:val="004B1CCF"/>
    <w:rsid w:val="004B1D76"/>
    <w:rsid w:val="004B1EA9"/>
    <w:rsid w:val="004B1F02"/>
    <w:rsid w:val="004B22C6"/>
    <w:rsid w:val="004B233F"/>
    <w:rsid w:val="004B2585"/>
    <w:rsid w:val="004B28CE"/>
    <w:rsid w:val="004B2BEE"/>
    <w:rsid w:val="004B2CED"/>
    <w:rsid w:val="004B2D31"/>
    <w:rsid w:val="004B2DDF"/>
    <w:rsid w:val="004B342E"/>
    <w:rsid w:val="004B3473"/>
    <w:rsid w:val="004B3601"/>
    <w:rsid w:val="004B37F6"/>
    <w:rsid w:val="004B3BBC"/>
    <w:rsid w:val="004B3FB5"/>
    <w:rsid w:val="004B411D"/>
    <w:rsid w:val="004B421B"/>
    <w:rsid w:val="004B427C"/>
    <w:rsid w:val="004B42CE"/>
    <w:rsid w:val="004B4308"/>
    <w:rsid w:val="004B4564"/>
    <w:rsid w:val="004B4768"/>
    <w:rsid w:val="004B47B4"/>
    <w:rsid w:val="004B47C2"/>
    <w:rsid w:val="004B4B16"/>
    <w:rsid w:val="004B4B4F"/>
    <w:rsid w:val="004B4B9A"/>
    <w:rsid w:val="004B4ED6"/>
    <w:rsid w:val="004B508B"/>
    <w:rsid w:val="004B50A2"/>
    <w:rsid w:val="004B52D3"/>
    <w:rsid w:val="004B53F8"/>
    <w:rsid w:val="004B544F"/>
    <w:rsid w:val="004B5A6B"/>
    <w:rsid w:val="004B5AB8"/>
    <w:rsid w:val="004B5E8B"/>
    <w:rsid w:val="004B5F7D"/>
    <w:rsid w:val="004B6012"/>
    <w:rsid w:val="004B6067"/>
    <w:rsid w:val="004B60E5"/>
    <w:rsid w:val="004B6118"/>
    <w:rsid w:val="004B6233"/>
    <w:rsid w:val="004B6593"/>
    <w:rsid w:val="004B68DC"/>
    <w:rsid w:val="004B6A98"/>
    <w:rsid w:val="004B6CC3"/>
    <w:rsid w:val="004B6D85"/>
    <w:rsid w:val="004B6DCF"/>
    <w:rsid w:val="004B6E42"/>
    <w:rsid w:val="004B6F07"/>
    <w:rsid w:val="004B7051"/>
    <w:rsid w:val="004B75A2"/>
    <w:rsid w:val="004B76A2"/>
    <w:rsid w:val="004B7D29"/>
    <w:rsid w:val="004B7F77"/>
    <w:rsid w:val="004C008C"/>
    <w:rsid w:val="004C010A"/>
    <w:rsid w:val="004C01B1"/>
    <w:rsid w:val="004C01F2"/>
    <w:rsid w:val="004C024E"/>
    <w:rsid w:val="004C0529"/>
    <w:rsid w:val="004C0669"/>
    <w:rsid w:val="004C0733"/>
    <w:rsid w:val="004C09C2"/>
    <w:rsid w:val="004C0B4E"/>
    <w:rsid w:val="004C0CD3"/>
    <w:rsid w:val="004C0CED"/>
    <w:rsid w:val="004C0DB2"/>
    <w:rsid w:val="004C1015"/>
    <w:rsid w:val="004C1091"/>
    <w:rsid w:val="004C14A8"/>
    <w:rsid w:val="004C1725"/>
    <w:rsid w:val="004C1745"/>
    <w:rsid w:val="004C1C43"/>
    <w:rsid w:val="004C1D5C"/>
    <w:rsid w:val="004C2225"/>
    <w:rsid w:val="004C22D9"/>
    <w:rsid w:val="004C231D"/>
    <w:rsid w:val="004C2342"/>
    <w:rsid w:val="004C24EB"/>
    <w:rsid w:val="004C25A2"/>
    <w:rsid w:val="004C2652"/>
    <w:rsid w:val="004C2906"/>
    <w:rsid w:val="004C29FE"/>
    <w:rsid w:val="004C2BBF"/>
    <w:rsid w:val="004C2CE5"/>
    <w:rsid w:val="004C2E01"/>
    <w:rsid w:val="004C3172"/>
    <w:rsid w:val="004C31A1"/>
    <w:rsid w:val="004C31A4"/>
    <w:rsid w:val="004C3205"/>
    <w:rsid w:val="004C3386"/>
    <w:rsid w:val="004C33FD"/>
    <w:rsid w:val="004C34C7"/>
    <w:rsid w:val="004C35A3"/>
    <w:rsid w:val="004C38A0"/>
    <w:rsid w:val="004C3DF7"/>
    <w:rsid w:val="004C3F68"/>
    <w:rsid w:val="004C4082"/>
    <w:rsid w:val="004C4221"/>
    <w:rsid w:val="004C455E"/>
    <w:rsid w:val="004C47CA"/>
    <w:rsid w:val="004C47E5"/>
    <w:rsid w:val="004C481D"/>
    <w:rsid w:val="004C4ACB"/>
    <w:rsid w:val="004C500B"/>
    <w:rsid w:val="004C533F"/>
    <w:rsid w:val="004C53C3"/>
    <w:rsid w:val="004C5826"/>
    <w:rsid w:val="004C5965"/>
    <w:rsid w:val="004C5E04"/>
    <w:rsid w:val="004C5FDB"/>
    <w:rsid w:val="004C6011"/>
    <w:rsid w:val="004C607B"/>
    <w:rsid w:val="004C6233"/>
    <w:rsid w:val="004C63E8"/>
    <w:rsid w:val="004C68C5"/>
    <w:rsid w:val="004C6B6A"/>
    <w:rsid w:val="004C6C13"/>
    <w:rsid w:val="004C6C18"/>
    <w:rsid w:val="004C6CA8"/>
    <w:rsid w:val="004C6CC4"/>
    <w:rsid w:val="004C6CCA"/>
    <w:rsid w:val="004C6E64"/>
    <w:rsid w:val="004C71C9"/>
    <w:rsid w:val="004C7439"/>
    <w:rsid w:val="004C7620"/>
    <w:rsid w:val="004C770E"/>
    <w:rsid w:val="004C784A"/>
    <w:rsid w:val="004C7C75"/>
    <w:rsid w:val="004C7CC9"/>
    <w:rsid w:val="004D0113"/>
    <w:rsid w:val="004D02E7"/>
    <w:rsid w:val="004D0606"/>
    <w:rsid w:val="004D0851"/>
    <w:rsid w:val="004D0928"/>
    <w:rsid w:val="004D09F2"/>
    <w:rsid w:val="004D0CE9"/>
    <w:rsid w:val="004D0EF2"/>
    <w:rsid w:val="004D10A2"/>
    <w:rsid w:val="004D118E"/>
    <w:rsid w:val="004D1368"/>
    <w:rsid w:val="004D1387"/>
    <w:rsid w:val="004D13C1"/>
    <w:rsid w:val="004D14FF"/>
    <w:rsid w:val="004D1507"/>
    <w:rsid w:val="004D15B5"/>
    <w:rsid w:val="004D178F"/>
    <w:rsid w:val="004D1886"/>
    <w:rsid w:val="004D1991"/>
    <w:rsid w:val="004D1A13"/>
    <w:rsid w:val="004D1B98"/>
    <w:rsid w:val="004D1BDD"/>
    <w:rsid w:val="004D1EC1"/>
    <w:rsid w:val="004D1FE9"/>
    <w:rsid w:val="004D22D2"/>
    <w:rsid w:val="004D23D3"/>
    <w:rsid w:val="004D24B2"/>
    <w:rsid w:val="004D24B9"/>
    <w:rsid w:val="004D2772"/>
    <w:rsid w:val="004D2825"/>
    <w:rsid w:val="004D2837"/>
    <w:rsid w:val="004D2846"/>
    <w:rsid w:val="004D2886"/>
    <w:rsid w:val="004D29C1"/>
    <w:rsid w:val="004D2B03"/>
    <w:rsid w:val="004D2B99"/>
    <w:rsid w:val="004D2D0D"/>
    <w:rsid w:val="004D2FB7"/>
    <w:rsid w:val="004D31E5"/>
    <w:rsid w:val="004D34FC"/>
    <w:rsid w:val="004D368D"/>
    <w:rsid w:val="004D3BCA"/>
    <w:rsid w:val="004D3D46"/>
    <w:rsid w:val="004D3F2D"/>
    <w:rsid w:val="004D40A5"/>
    <w:rsid w:val="004D410E"/>
    <w:rsid w:val="004D4383"/>
    <w:rsid w:val="004D43F5"/>
    <w:rsid w:val="004D467D"/>
    <w:rsid w:val="004D4846"/>
    <w:rsid w:val="004D49B3"/>
    <w:rsid w:val="004D4E60"/>
    <w:rsid w:val="004D5281"/>
    <w:rsid w:val="004D531F"/>
    <w:rsid w:val="004D5506"/>
    <w:rsid w:val="004D56EA"/>
    <w:rsid w:val="004D57CB"/>
    <w:rsid w:val="004D5910"/>
    <w:rsid w:val="004D5BBC"/>
    <w:rsid w:val="004D5D8C"/>
    <w:rsid w:val="004D60B2"/>
    <w:rsid w:val="004D64DC"/>
    <w:rsid w:val="004D651C"/>
    <w:rsid w:val="004D6835"/>
    <w:rsid w:val="004D690E"/>
    <w:rsid w:val="004D6C98"/>
    <w:rsid w:val="004D6D77"/>
    <w:rsid w:val="004D6DE4"/>
    <w:rsid w:val="004D7037"/>
    <w:rsid w:val="004D73B9"/>
    <w:rsid w:val="004D73F8"/>
    <w:rsid w:val="004D74A6"/>
    <w:rsid w:val="004D77C5"/>
    <w:rsid w:val="004D7820"/>
    <w:rsid w:val="004D7BAE"/>
    <w:rsid w:val="004D7C54"/>
    <w:rsid w:val="004D7D54"/>
    <w:rsid w:val="004D7E91"/>
    <w:rsid w:val="004E00DE"/>
    <w:rsid w:val="004E017F"/>
    <w:rsid w:val="004E0213"/>
    <w:rsid w:val="004E022B"/>
    <w:rsid w:val="004E0652"/>
    <w:rsid w:val="004E08A2"/>
    <w:rsid w:val="004E0CEE"/>
    <w:rsid w:val="004E0FF2"/>
    <w:rsid w:val="004E100D"/>
    <w:rsid w:val="004E11BA"/>
    <w:rsid w:val="004E12A4"/>
    <w:rsid w:val="004E12C6"/>
    <w:rsid w:val="004E15C6"/>
    <w:rsid w:val="004E18AC"/>
    <w:rsid w:val="004E1AA8"/>
    <w:rsid w:val="004E1D5B"/>
    <w:rsid w:val="004E1E10"/>
    <w:rsid w:val="004E1E65"/>
    <w:rsid w:val="004E20FC"/>
    <w:rsid w:val="004E246B"/>
    <w:rsid w:val="004E2622"/>
    <w:rsid w:val="004E2719"/>
    <w:rsid w:val="004E2740"/>
    <w:rsid w:val="004E27E1"/>
    <w:rsid w:val="004E2A6A"/>
    <w:rsid w:val="004E2BF0"/>
    <w:rsid w:val="004E2C3E"/>
    <w:rsid w:val="004E2C94"/>
    <w:rsid w:val="004E2F53"/>
    <w:rsid w:val="004E300D"/>
    <w:rsid w:val="004E3055"/>
    <w:rsid w:val="004E31B6"/>
    <w:rsid w:val="004E3211"/>
    <w:rsid w:val="004E3340"/>
    <w:rsid w:val="004E3598"/>
    <w:rsid w:val="004E35AA"/>
    <w:rsid w:val="004E3660"/>
    <w:rsid w:val="004E372F"/>
    <w:rsid w:val="004E38AB"/>
    <w:rsid w:val="004E3A17"/>
    <w:rsid w:val="004E3C1E"/>
    <w:rsid w:val="004E3EDF"/>
    <w:rsid w:val="004E3EF4"/>
    <w:rsid w:val="004E3F71"/>
    <w:rsid w:val="004E424B"/>
    <w:rsid w:val="004E4381"/>
    <w:rsid w:val="004E4447"/>
    <w:rsid w:val="004E448F"/>
    <w:rsid w:val="004E49FA"/>
    <w:rsid w:val="004E4B4B"/>
    <w:rsid w:val="004E4DB5"/>
    <w:rsid w:val="004E4DC3"/>
    <w:rsid w:val="004E4DEF"/>
    <w:rsid w:val="004E4E06"/>
    <w:rsid w:val="004E4ED8"/>
    <w:rsid w:val="004E4FAE"/>
    <w:rsid w:val="004E5116"/>
    <w:rsid w:val="004E51F1"/>
    <w:rsid w:val="004E5227"/>
    <w:rsid w:val="004E55CB"/>
    <w:rsid w:val="004E55EC"/>
    <w:rsid w:val="004E563B"/>
    <w:rsid w:val="004E5978"/>
    <w:rsid w:val="004E59F9"/>
    <w:rsid w:val="004E5A47"/>
    <w:rsid w:val="004E5AE1"/>
    <w:rsid w:val="004E5E1F"/>
    <w:rsid w:val="004E5E9A"/>
    <w:rsid w:val="004E5F3B"/>
    <w:rsid w:val="004E5F7E"/>
    <w:rsid w:val="004E6629"/>
    <w:rsid w:val="004E663D"/>
    <w:rsid w:val="004E66E3"/>
    <w:rsid w:val="004E6772"/>
    <w:rsid w:val="004E6A81"/>
    <w:rsid w:val="004E6BDE"/>
    <w:rsid w:val="004E6F89"/>
    <w:rsid w:val="004E6FE1"/>
    <w:rsid w:val="004E70B3"/>
    <w:rsid w:val="004E71FD"/>
    <w:rsid w:val="004E75B1"/>
    <w:rsid w:val="004E7E8D"/>
    <w:rsid w:val="004E7F02"/>
    <w:rsid w:val="004F0098"/>
    <w:rsid w:val="004F02C5"/>
    <w:rsid w:val="004F052F"/>
    <w:rsid w:val="004F06E0"/>
    <w:rsid w:val="004F07A2"/>
    <w:rsid w:val="004F0882"/>
    <w:rsid w:val="004F0BD3"/>
    <w:rsid w:val="004F0C35"/>
    <w:rsid w:val="004F0DAC"/>
    <w:rsid w:val="004F0EC9"/>
    <w:rsid w:val="004F0EF3"/>
    <w:rsid w:val="004F1207"/>
    <w:rsid w:val="004F13CB"/>
    <w:rsid w:val="004F14D2"/>
    <w:rsid w:val="004F180D"/>
    <w:rsid w:val="004F1F54"/>
    <w:rsid w:val="004F216B"/>
    <w:rsid w:val="004F21D3"/>
    <w:rsid w:val="004F22B2"/>
    <w:rsid w:val="004F288A"/>
    <w:rsid w:val="004F2A04"/>
    <w:rsid w:val="004F2A34"/>
    <w:rsid w:val="004F2AB6"/>
    <w:rsid w:val="004F2C8F"/>
    <w:rsid w:val="004F2D4E"/>
    <w:rsid w:val="004F365D"/>
    <w:rsid w:val="004F367E"/>
    <w:rsid w:val="004F39A2"/>
    <w:rsid w:val="004F39F3"/>
    <w:rsid w:val="004F3A14"/>
    <w:rsid w:val="004F3A88"/>
    <w:rsid w:val="004F3C0D"/>
    <w:rsid w:val="004F3D72"/>
    <w:rsid w:val="004F3E5E"/>
    <w:rsid w:val="004F403D"/>
    <w:rsid w:val="004F4324"/>
    <w:rsid w:val="004F435E"/>
    <w:rsid w:val="004F43E3"/>
    <w:rsid w:val="004F457E"/>
    <w:rsid w:val="004F4AF0"/>
    <w:rsid w:val="004F4C06"/>
    <w:rsid w:val="004F501A"/>
    <w:rsid w:val="004F50D0"/>
    <w:rsid w:val="004F5687"/>
    <w:rsid w:val="004F5A82"/>
    <w:rsid w:val="004F5BF2"/>
    <w:rsid w:val="004F5E48"/>
    <w:rsid w:val="004F5E5F"/>
    <w:rsid w:val="004F63DE"/>
    <w:rsid w:val="004F640D"/>
    <w:rsid w:val="004F663F"/>
    <w:rsid w:val="004F665D"/>
    <w:rsid w:val="004F6AB1"/>
    <w:rsid w:val="004F6C23"/>
    <w:rsid w:val="004F6C25"/>
    <w:rsid w:val="004F730B"/>
    <w:rsid w:val="004F7565"/>
    <w:rsid w:val="004F7675"/>
    <w:rsid w:val="004F77CF"/>
    <w:rsid w:val="004F7A45"/>
    <w:rsid w:val="004F7EA3"/>
    <w:rsid w:val="005000CD"/>
    <w:rsid w:val="005000D5"/>
    <w:rsid w:val="00500152"/>
    <w:rsid w:val="00500353"/>
    <w:rsid w:val="005003A5"/>
    <w:rsid w:val="00500765"/>
    <w:rsid w:val="00500A09"/>
    <w:rsid w:val="00500C55"/>
    <w:rsid w:val="00500C68"/>
    <w:rsid w:val="00500DF2"/>
    <w:rsid w:val="00500E6A"/>
    <w:rsid w:val="00501005"/>
    <w:rsid w:val="00501306"/>
    <w:rsid w:val="005013E6"/>
    <w:rsid w:val="005018DE"/>
    <w:rsid w:val="00501A62"/>
    <w:rsid w:val="00501ED6"/>
    <w:rsid w:val="00501FC9"/>
    <w:rsid w:val="00502006"/>
    <w:rsid w:val="005020E3"/>
    <w:rsid w:val="0050261D"/>
    <w:rsid w:val="005026AE"/>
    <w:rsid w:val="00502798"/>
    <w:rsid w:val="005027E4"/>
    <w:rsid w:val="00502807"/>
    <w:rsid w:val="00502822"/>
    <w:rsid w:val="00502A43"/>
    <w:rsid w:val="00502BCF"/>
    <w:rsid w:val="00502BDC"/>
    <w:rsid w:val="00502C68"/>
    <w:rsid w:val="00502D84"/>
    <w:rsid w:val="00502EB4"/>
    <w:rsid w:val="00502F2A"/>
    <w:rsid w:val="00502F31"/>
    <w:rsid w:val="00502F7B"/>
    <w:rsid w:val="0050356B"/>
    <w:rsid w:val="00503854"/>
    <w:rsid w:val="00503860"/>
    <w:rsid w:val="0050398D"/>
    <w:rsid w:val="00503D96"/>
    <w:rsid w:val="00503E40"/>
    <w:rsid w:val="005041F3"/>
    <w:rsid w:val="005042AB"/>
    <w:rsid w:val="00504327"/>
    <w:rsid w:val="0050446A"/>
    <w:rsid w:val="00504DDF"/>
    <w:rsid w:val="005051DF"/>
    <w:rsid w:val="00505314"/>
    <w:rsid w:val="00505434"/>
    <w:rsid w:val="0050552A"/>
    <w:rsid w:val="0050560E"/>
    <w:rsid w:val="0050591A"/>
    <w:rsid w:val="0050638C"/>
    <w:rsid w:val="0050664E"/>
    <w:rsid w:val="00506667"/>
    <w:rsid w:val="005066D5"/>
    <w:rsid w:val="00506774"/>
    <w:rsid w:val="005068A4"/>
    <w:rsid w:val="005071D3"/>
    <w:rsid w:val="005074C9"/>
    <w:rsid w:val="0050774C"/>
    <w:rsid w:val="005077CD"/>
    <w:rsid w:val="0050780C"/>
    <w:rsid w:val="00507811"/>
    <w:rsid w:val="00507821"/>
    <w:rsid w:val="005078B5"/>
    <w:rsid w:val="005078C2"/>
    <w:rsid w:val="0050790E"/>
    <w:rsid w:val="00507A2E"/>
    <w:rsid w:val="00507D15"/>
    <w:rsid w:val="005104A0"/>
    <w:rsid w:val="00510577"/>
    <w:rsid w:val="00510993"/>
    <w:rsid w:val="00510D34"/>
    <w:rsid w:val="00510EF8"/>
    <w:rsid w:val="00510FB7"/>
    <w:rsid w:val="005110A1"/>
    <w:rsid w:val="0051112C"/>
    <w:rsid w:val="00511453"/>
    <w:rsid w:val="005114A7"/>
    <w:rsid w:val="00511793"/>
    <w:rsid w:val="00511997"/>
    <w:rsid w:val="00511A13"/>
    <w:rsid w:val="00511A1C"/>
    <w:rsid w:val="00511F12"/>
    <w:rsid w:val="00511FFE"/>
    <w:rsid w:val="0051262B"/>
    <w:rsid w:val="005128F1"/>
    <w:rsid w:val="005129B8"/>
    <w:rsid w:val="00512C0C"/>
    <w:rsid w:val="00512D3E"/>
    <w:rsid w:val="00512F23"/>
    <w:rsid w:val="00512F3F"/>
    <w:rsid w:val="00513433"/>
    <w:rsid w:val="00513AF6"/>
    <w:rsid w:val="00513B15"/>
    <w:rsid w:val="00513B36"/>
    <w:rsid w:val="00513DD8"/>
    <w:rsid w:val="00514270"/>
    <w:rsid w:val="005142EE"/>
    <w:rsid w:val="0051439C"/>
    <w:rsid w:val="00514975"/>
    <w:rsid w:val="0051497E"/>
    <w:rsid w:val="00514A75"/>
    <w:rsid w:val="0051521A"/>
    <w:rsid w:val="00515459"/>
    <w:rsid w:val="00515477"/>
    <w:rsid w:val="005154C9"/>
    <w:rsid w:val="00515945"/>
    <w:rsid w:val="00515B59"/>
    <w:rsid w:val="00515DA8"/>
    <w:rsid w:val="0051619C"/>
    <w:rsid w:val="00516279"/>
    <w:rsid w:val="00516307"/>
    <w:rsid w:val="0051678E"/>
    <w:rsid w:val="00516A75"/>
    <w:rsid w:val="00516AC8"/>
    <w:rsid w:val="00516C2A"/>
    <w:rsid w:val="00516DB3"/>
    <w:rsid w:val="0051722E"/>
    <w:rsid w:val="00517365"/>
    <w:rsid w:val="0051775E"/>
    <w:rsid w:val="00517859"/>
    <w:rsid w:val="00517AF2"/>
    <w:rsid w:val="00517DA1"/>
    <w:rsid w:val="00517E03"/>
    <w:rsid w:val="00517F61"/>
    <w:rsid w:val="0052025D"/>
    <w:rsid w:val="00520346"/>
    <w:rsid w:val="0052043D"/>
    <w:rsid w:val="005205F7"/>
    <w:rsid w:val="00520755"/>
    <w:rsid w:val="00520965"/>
    <w:rsid w:val="00520A3F"/>
    <w:rsid w:val="00520F14"/>
    <w:rsid w:val="0052111F"/>
    <w:rsid w:val="005211C3"/>
    <w:rsid w:val="0052125B"/>
    <w:rsid w:val="005217E3"/>
    <w:rsid w:val="00521870"/>
    <w:rsid w:val="00521DE4"/>
    <w:rsid w:val="00521E91"/>
    <w:rsid w:val="00521EC6"/>
    <w:rsid w:val="0052205D"/>
    <w:rsid w:val="005220CD"/>
    <w:rsid w:val="00522114"/>
    <w:rsid w:val="005221AC"/>
    <w:rsid w:val="005223CB"/>
    <w:rsid w:val="0052244C"/>
    <w:rsid w:val="005227D9"/>
    <w:rsid w:val="00522A79"/>
    <w:rsid w:val="00522B3C"/>
    <w:rsid w:val="00522BA7"/>
    <w:rsid w:val="0052330F"/>
    <w:rsid w:val="00523324"/>
    <w:rsid w:val="005233CE"/>
    <w:rsid w:val="005234F2"/>
    <w:rsid w:val="00523632"/>
    <w:rsid w:val="00523849"/>
    <w:rsid w:val="00523E78"/>
    <w:rsid w:val="00523F05"/>
    <w:rsid w:val="00523F40"/>
    <w:rsid w:val="0052413F"/>
    <w:rsid w:val="00524337"/>
    <w:rsid w:val="005244D0"/>
    <w:rsid w:val="0052454E"/>
    <w:rsid w:val="00524731"/>
    <w:rsid w:val="00524813"/>
    <w:rsid w:val="005248BC"/>
    <w:rsid w:val="005249C0"/>
    <w:rsid w:val="00524A8D"/>
    <w:rsid w:val="0052509B"/>
    <w:rsid w:val="0052513B"/>
    <w:rsid w:val="005253E6"/>
    <w:rsid w:val="00525432"/>
    <w:rsid w:val="0052571A"/>
    <w:rsid w:val="00525AEE"/>
    <w:rsid w:val="00525D1E"/>
    <w:rsid w:val="005260DB"/>
    <w:rsid w:val="00526141"/>
    <w:rsid w:val="005261B8"/>
    <w:rsid w:val="00526259"/>
    <w:rsid w:val="0052629B"/>
    <w:rsid w:val="0052640A"/>
    <w:rsid w:val="0052689F"/>
    <w:rsid w:val="00526A5D"/>
    <w:rsid w:val="00526AB5"/>
    <w:rsid w:val="00526AD0"/>
    <w:rsid w:val="00526BEA"/>
    <w:rsid w:val="00526BFE"/>
    <w:rsid w:val="005272FC"/>
    <w:rsid w:val="005275E2"/>
    <w:rsid w:val="005275F0"/>
    <w:rsid w:val="00527875"/>
    <w:rsid w:val="005278DF"/>
    <w:rsid w:val="00527B8D"/>
    <w:rsid w:val="00527DBC"/>
    <w:rsid w:val="00527EFC"/>
    <w:rsid w:val="0053010F"/>
    <w:rsid w:val="00530249"/>
    <w:rsid w:val="00530392"/>
    <w:rsid w:val="005308CE"/>
    <w:rsid w:val="005309A1"/>
    <w:rsid w:val="00530BD9"/>
    <w:rsid w:val="00530D10"/>
    <w:rsid w:val="00530DD2"/>
    <w:rsid w:val="005312AC"/>
    <w:rsid w:val="005313B8"/>
    <w:rsid w:val="005314AD"/>
    <w:rsid w:val="005314F2"/>
    <w:rsid w:val="00531527"/>
    <w:rsid w:val="00531632"/>
    <w:rsid w:val="00531914"/>
    <w:rsid w:val="0053196C"/>
    <w:rsid w:val="005319E5"/>
    <w:rsid w:val="00531A29"/>
    <w:rsid w:val="00531AAA"/>
    <w:rsid w:val="00531ADA"/>
    <w:rsid w:val="00531CD6"/>
    <w:rsid w:val="00531D34"/>
    <w:rsid w:val="00532007"/>
    <w:rsid w:val="00532318"/>
    <w:rsid w:val="00532414"/>
    <w:rsid w:val="00532540"/>
    <w:rsid w:val="005327E8"/>
    <w:rsid w:val="005327E9"/>
    <w:rsid w:val="00532967"/>
    <w:rsid w:val="00532974"/>
    <w:rsid w:val="00532B88"/>
    <w:rsid w:val="00532B93"/>
    <w:rsid w:val="00532BBC"/>
    <w:rsid w:val="00532FC1"/>
    <w:rsid w:val="005331C3"/>
    <w:rsid w:val="0053334F"/>
    <w:rsid w:val="0053348A"/>
    <w:rsid w:val="00533713"/>
    <w:rsid w:val="0053377A"/>
    <w:rsid w:val="00533A82"/>
    <w:rsid w:val="0053400D"/>
    <w:rsid w:val="00534129"/>
    <w:rsid w:val="00534159"/>
    <w:rsid w:val="005341B1"/>
    <w:rsid w:val="005347B6"/>
    <w:rsid w:val="005349BC"/>
    <w:rsid w:val="00534D8E"/>
    <w:rsid w:val="00534EEE"/>
    <w:rsid w:val="00534F69"/>
    <w:rsid w:val="005350A5"/>
    <w:rsid w:val="005352A3"/>
    <w:rsid w:val="0053547F"/>
    <w:rsid w:val="005354EF"/>
    <w:rsid w:val="00535573"/>
    <w:rsid w:val="00535928"/>
    <w:rsid w:val="00535C6B"/>
    <w:rsid w:val="00535F35"/>
    <w:rsid w:val="0053615A"/>
    <w:rsid w:val="005361A5"/>
    <w:rsid w:val="00536220"/>
    <w:rsid w:val="00536319"/>
    <w:rsid w:val="005366E8"/>
    <w:rsid w:val="00536C3D"/>
    <w:rsid w:val="00536D57"/>
    <w:rsid w:val="00536D84"/>
    <w:rsid w:val="00536E1B"/>
    <w:rsid w:val="0053733F"/>
    <w:rsid w:val="00537344"/>
    <w:rsid w:val="00537346"/>
    <w:rsid w:val="005375A7"/>
    <w:rsid w:val="00537619"/>
    <w:rsid w:val="005376EC"/>
    <w:rsid w:val="0053773A"/>
    <w:rsid w:val="00537F29"/>
    <w:rsid w:val="0054005A"/>
    <w:rsid w:val="005400CE"/>
    <w:rsid w:val="0054023A"/>
    <w:rsid w:val="00540292"/>
    <w:rsid w:val="00540333"/>
    <w:rsid w:val="00540422"/>
    <w:rsid w:val="005404A0"/>
    <w:rsid w:val="00540BEB"/>
    <w:rsid w:val="00540E7F"/>
    <w:rsid w:val="00541221"/>
    <w:rsid w:val="005413ED"/>
    <w:rsid w:val="00541464"/>
    <w:rsid w:val="00541609"/>
    <w:rsid w:val="005416BC"/>
    <w:rsid w:val="00541D00"/>
    <w:rsid w:val="0054202D"/>
    <w:rsid w:val="005422F3"/>
    <w:rsid w:val="0054261F"/>
    <w:rsid w:val="0054289B"/>
    <w:rsid w:val="00542B35"/>
    <w:rsid w:val="00542B60"/>
    <w:rsid w:val="00542D78"/>
    <w:rsid w:val="00542DD6"/>
    <w:rsid w:val="0054312D"/>
    <w:rsid w:val="005434CD"/>
    <w:rsid w:val="00543626"/>
    <w:rsid w:val="0054367F"/>
    <w:rsid w:val="005439C7"/>
    <w:rsid w:val="00543EFE"/>
    <w:rsid w:val="00543F49"/>
    <w:rsid w:val="00543FDB"/>
    <w:rsid w:val="00544336"/>
    <w:rsid w:val="005444FB"/>
    <w:rsid w:val="00544599"/>
    <w:rsid w:val="005445EF"/>
    <w:rsid w:val="0054485C"/>
    <w:rsid w:val="0054492B"/>
    <w:rsid w:val="005449DE"/>
    <w:rsid w:val="00544A0F"/>
    <w:rsid w:val="00544AC3"/>
    <w:rsid w:val="00544BFF"/>
    <w:rsid w:val="00544D89"/>
    <w:rsid w:val="00544E8C"/>
    <w:rsid w:val="005451C1"/>
    <w:rsid w:val="00545649"/>
    <w:rsid w:val="00545731"/>
    <w:rsid w:val="00545AEE"/>
    <w:rsid w:val="00545B1E"/>
    <w:rsid w:val="00545B7B"/>
    <w:rsid w:val="00545E09"/>
    <w:rsid w:val="0054623A"/>
    <w:rsid w:val="005462BE"/>
    <w:rsid w:val="005462C4"/>
    <w:rsid w:val="00546409"/>
    <w:rsid w:val="00546628"/>
    <w:rsid w:val="00546836"/>
    <w:rsid w:val="00546865"/>
    <w:rsid w:val="00546A9D"/>
    <w:rsid w:val="00546B12"/>
    <w:rsid w:val="00546C04"/>
    <w:rsid w:val="00546C59"/>
    <w:rsid w:val="00546F39"/>
    <w:rsid w:val="0054714B"/>
    <w:rsid w:val="0054771F"/>
    <w:rsid w:val="00547893"/>
    <w:rsid w:val="005479AD"/>
    <w:rsid w:val="00547A83"/>
    <w:rsid w:val="00547EAB"/>
    <w:rsid w:val="00547FBA"/>
    <w:rsid w:val="00550197"/>
    <w:rsid w:val="005501A5"/>
    <w:rsid w:val="00550364"/>
    <w:rsid w:val="005505DE"/>
    <w:rsid w:val="00550673"/>
    <w:rsid w:val="005507E0"/>
    <w:rsid w:val="00550A98"/>
    <w:rsid w:val="00550B7E"/>
    <w:rsid w:val="00550BC8"/>
    <w:rsid w:val="00550D34"/>
    <w:rsid w:val="00550D6D"/>
    <w:rsid w:val="00550D82"/>
    <w:rsid w:val="00550E05"/>
    <w:rsid w:val="00550F95"/>
    <w:rsid w:val="00550FA3"/>
    <w:rsid w:val="00551008"/>
    <w:rsid w:val="00551062"/>
    <w:rsid w:val="005514C9"/>
    <w:rsid w:val="005516B9"/>
    <w:rsid w:val="00551755"/>
    <w:rsid w:val="00551FF3"/>
    <w:rsid w:val="005522F8"/>
    <w:rsid w:val="00552394"/>
    <w:rsid w:val="00552458"/>
    <w:rsid w:val="00552633"/>
    <w:rsid w:val="005526A2"/>
    <w:rsid w:val="005526CF"/>
    <w:rsid w:val="0055275E"/>
    <w:rsid w:val="00552807"/>
    <w:rsid w:val="0055286F"/>
    <w:rsid w:val="005528F3"/>
    <w:rsid w:val="00552B21"/>
    <w:rsid w:val="00552D3E"/>
    <w:rsid w:val="00553244"/>
    <w:rsid w:val="0055388A"/>
    <w:rsid w:val="005538CD"/>
    <w:rsid w:val="00553AB0"/>
    <w:rsid w:val="00553B25"/>
    <w:rsid w:val="00553C60"/>
    <w:rsid w:val="00553E24"/>
    <w:rsid w:val="00553FAB"/>
    <w:rsid w:val="0055404F"/>
    <w:rsid w:val="0055420D"/>
    <w:rsid w:val="005545EB"/>
    <w:rsid w:val="005546DF"/>
    <w:rsid w:val="00554717"/>
    <w:rsid w:val="00554CA5"/>
    <w:rsid w:val="00554E60"/>
    <w:rsid w:val="00555332"/>
    <w:rsid w:val="005559AB"/>
    <w:rsid w:val="005559F9"/>
    <w:rsid w:val="00555A7C"/>
    <w:rsid w:val="00555B5D"/>
    <w:rsid w:val="00555EC9"/>
    <w:rsid w:val="00555FED"/>
    <w:rsid w:val="005567B7"/>
    <w:rsid w:val="0055691F"/>
    <w:rsid w:val="00556ADF"/>
    <w:rsid w:val="00556CC0"/>
    <w:rsid w:val="00556E21"/>
    <w:rsid w:val="00556F0A"/>
    <w:rsid w:val="00556F9C"/>
    <w:rsid w:val="00557318"/>
    <w:rsid w:val="0055757E"/>
    <w:rsid w:val="005575A1"/>
    <w:rsid w:val="0055789A"/>
    <w:rsid w:val="00557A92"/>
    <w:rsid w:val="00557ACB"/>
    <w:rsid w:val="00557C73"/>
    <w:rsid w:val="00557D33"/>
    <w:rsid w:val="00557E04"/>
    <w:rsid w:val="005601D8"/>
    <w:rsid w:val="0056021B"/>
    <w:rsid w:val="00560410"/>
    <w:rsid w:val="00560454"/>
    <w:rsid w:val="005605CE"/>
    <w:rsid w:val="005608DE"/>
    <w:rsid w:val="00560B73"/>
    <w:rsid w:val="00560B76"/>
    <w:rsid w:val="00560EE3"/>
    <w:rsid w:val="00560EF5"/>
    <w:rsid w:val="00560F24"/>
    <w:rsid w:val="00561345"/>
    <w:rsid w:val="0056191F"/>
    <w:rsid w:val="005619B2"/>
    <w:rsid w:val="00561D5A"/>
    <w:rsid w:val="0056242B"/>
    <w:rsid w:val="00562522"/>
    <w:rsid w:val="005627B9"/>
    <w:rsid w:val="005627E0"/>
    <w:rsid w:val="00562A7B"/>
    <w:rsid w:val="00562BAF"/>
    <w:rsid w:val="00562CBE"/>
    <w:rsid w:val="00562D90"/>
    <w:rsid w:val="005630DE"/>
    <w:rsid w:val="00563350"/>
    <w:rsid w:val="0056349F"/>
    <w:rsid w:val="00563502"/>
    <w:rsid w:val="00563597"/>
    <w:rsid w:val="00563696"/>
    <w:rsid w:val="005637E9"/>
    <w:rsid w:val="00563859"/>
    <w:rsid w:val="00563B7A"/>
    <w:rsid w:val="00563CCA"/>
    <w:rsid w:val="00563E4D"/>
    <w:rsid w:val="00563ED5"/>
    <w:rsid w:val="00564844"/>
    <w:rsid w:val="005648D7"/>
    <w:rsid w:val="00564942"/>
    <w:rsid w:val="00564FBB"/>
    <w:rsid w:val="0056538A"/>
    <w:rsid w:val="0056550D"/>
    <w:rsid w:val="005655DC"/>
    <w:rsid w:val="005656B1"/>
    <w:rsid w:val="00565707"/>
    <w:rsid w:val="00565A04"/>
    <w:rsid w:val="00565B8A"/>
    <w:rsid w:val="00565B9E"/>
    <w:rsid w:val="00565E2D"/>
    <w:rsid w:val="00565F6B"/>
    <w:rsid w:val="00565FA8"/>
    <w:rsid w:val="00565FB1"/>
    <w:rsid w:val="005662A6"/>
    <w:rsid w:val="00566770"/>
    <w:rsid w:val="0056691E"/>
    <w:rsid w:val="00566CA1"/>
    <w:rsid w:val="00567493"/>
    <w:rsid w:val="005675EB"/>
    <w:rsid w:val="00567947"/>
    <w:rsid w:val="005679CC"/>
    <w:rsid w:val="005679E2"/>
    <w:rsid w:val="00567B28"/>
    <w:rsid w:val="00567BAF"/>
    <w:rsid w:val="00567E80"/>
    <w:rsid w:val="00570270"/>
    <w:rsid w:val="0057044D"/>
    <w:rsid w:val="00570745"/>
    <w:rsid w:val="0057077F"/>
    <w:rsid w:val="0057099C"/>
    <w:rsid w:val="005709DE"/>
    <w:rsid w:val="00570BDA"/>
    <w:rsid w:val="00570C9C"/>
    <w:rsid w:val="00571050"/>
    <w:rsid w:val="0057106C"/>
    <w:rsid w:val="005712A7"/>
    <w:rsid w:val="005715E4"/>
    <w:rsid w:val="0057166E"/>
    <w:rsid w:val="0057182F"/>
    <w:rsid w:val="00571B3B"/>
    <w:rsid w:val="00571DDA"/>
    <w:rsid w:val="00571EF6"/>
    <w:rsid w:val="0057235C"/>
    <w:rsid w:val="00572623"/>
    <w:rsid w:val="005728B4"/>
    <w:rsid w:val="00572AE2"/>
    <w:rsid w:val="00572AEE"/>
    <w:rsid w:val="00572BB0"/>
    <w:rsid w:val="00572D4E"/>
    <w:rsid w:val="00572D9A"/>
    <w:rsid w:val="00572E49"/>
    <w:rsid w:val="0057327B"/>
    <w:rsid w:val="005733BF"/>
    <w:rsid w:val="00573470"/>
    <w:rsid w:val="00573524"/>
    <w:rsid w:val="0057365F"/>
    <w:rsid w:val="005737A3"/>
    <w:rsid w:val="0057384D"/>
    <w:rsid w:val="005738F5"/>
    <w:rsid w:val="00573FEC"/>
    <w:rsid w:val="00574521"/>
    <w:rsid w:val="00574794"/>
    <w:rsid w:val="0057499D"/>
    <w:rsid w:val="00574A40"/>
    <w:rsid w:val="00574B4D"/>
    <w:rsid w:val="00574C3A"/>
    <w:rsid w:val="00574E04"/>
    <w:rsid w:val="00575226"/>
    <w:rsid w:val="0057523D"/>
    <w:rsid w:val="00575243"/>
    <w:rsid w:val="00575424"/>
    <w:rsid w:val="00575775"/>
    <w:rsid w:val="005757B3"/>
    <w:rsid w:val="005757BC"/>
    <w:rsid w:val="0057582F"/>
    <w:rsid w:val="005764DE"/>
    <w:rsid w:val="0057652D"/>
    <w:rsid w:val="00576714"/>
    <w:rsid w:val="00576844"/>
    <w:rsid w:val="00576ABD"/>
    <w:rsid w:val="00576BC3"/>
    <w:rsid w:val="0057715B"/>
    <w:rsid w:val="00577247"/>
    <w:rsid w:val="0057724D"/>
    <w:rsid w:val="005772E9"/>
    <w:rsid w:val="0057731F"/>
    <w:rsid w:val="0057739D"/>
    <w:rsid w:val="0057743E"/>
    <w:rsid w:val="00577648"/>
    <w:rsid w:val="00577676"/>
    <w:rsid w:val="00577678"/>
    <w:rsid w:val="00577933"/>
    <w:rsid w:val="00577A60"/>
    <w:rsid w:val="00577CFB"/>
    <w:rsid w:val="00577FCC"/>
    <w:rsid w:val="0058041F"/>
    <w:rsid w:val="005806E8"/>
    <w:rsid w:val="0058076B"/>
    <w:rsid w:val="00580939"/>
    <w:rsid w:val="00580BC2"/>
    <w:rsid w:val="00580C83"/>
    <w:rsid w:val="00580FD4"/>
    <w:rsid w:val="00581069"/>
    <w:rsid w:val="00581600"/>
    <w:rsid w:val="00581652"/>
    <w:rsid w:val="005816EF"/>
    <w:rsid w:val="005816F0"/>
    <w:rsid w:val="0058174E"/>
    <w:rsid w:val="0058190B"/>
    <w:rsid w:val="00581A78"/>
    <w:rsid w:val="00581A8E"/>
    <w:rsid w:val="00581DB7"/>
    <w:rsid w:val="00581F11"/>
    <w:rsid w:val="00582214"/>
    <w:rsid w:val="00582226"/>
    <w:rsid w:val="00582402"/>
    <w:rsid w:val="0058273F"/>
    <w:rsid w:val="00582822"/>
    <w:rsid w:val="0058283B"/>
    <w:rsid w:val="00582D0C"/>
    <w:rsid w:val="0058309B"/>
    <w:rsid w:val="0058316A"/>
    <w:rsid w:val="00583195"/>
    <w:rsid w:val="005831DE"/>
    <w:rsid w:val="0058324B"/>
    <w:rsid w:val="00583414"/>
    <w:rsid w:val="00583806"/>
    <w:rsid w:val="0058396D"/>
    <w:rsid w:val="00583D06"/>
    <w:rsid w:val="0058413F"/>
    <w:rsid w:val="0058428E"/>
    <w:rsid w:val="005843C0"/>
    <w:rsid w:val="005846B0"/>
    <w:rsid w:val="00584BCA"/>
    <w:rsid w:val="00584D70"/>
    <w:rsid w:val="00584DD8"/>
    <w:rsid w:val="00585022"/>
    <w:rsid w:val="00585221"/>
    <w:rsid w:val="00585390"/>
    <w:rsid w:val="00585612"/>
    <w:rsid w:val="00585699"/>
    <w:rsid w:val="00585862"/>
    <w:rsid w:val="00585BE8"/>
    <w:rsid w:val="00585CF6"/>
    <w:rsid w:val="00585F8C"/>
    <w:rsid w:val="00586081"/>
    <w:rsid w:val="005860D9"/>
    <w:rsid w:val="00586364"/>
    <w:rsid w:val="00586636"/>
    <w:rsid w:val="0058689F"/>
    <w:rsid w:val="0058694F"/>
    <w:rsid w:val="00587092"/>
    <w:rsid w:val="005871D0"/>
    <w:rsid w:val="00587320"/>
    <w:rsid w:val="005873E4"/>
    <w:rsid w:val="005876F3"/>
    <w:rsid w:val="00587AB7"/>
    <w:rsid w:val="00587AF2"/>
    <w:rsid w:val="00587C63"/>
    <w:rsid w:val="00587D12"/>
    <w:rsid w:val="00587DF6"/>
    <w:rsid w:val="005900CC"/>
    <w:rsid w:val="00590376"/>
    <w:rsid w:val="0059050F"/>
    <w:rsid w:val="00590521"/>
    <w:rsid w:val="00590524"/>
    <w:rsid w:val="00590784"/>
    <w:rsid w:val="0059088E"/>
    <w:rsid w:val="00590CEE"/>
    <w:rsid w:val="005910F0"/>
    <w:rsid w:val="0059121B"/>
    <w:rsid w:val="00591389"/>
    <w:rsid w:val="00591520"/>
    <w:rsid w:val="00591568"/>
    <w:rsid w:val="005915F8"/>
    <w:rsid w:val="0059183F"/>
    <w:rsid w:val="00591846"/>
    <w:rsid w:val="005918A5"/>
    <w:rsid w:val="00591A90"/>
    <w:rsid w:val="00591C12"/>
    <w:rsid w:val="00591D9F"/>
    <w:rsid w:val="00591E4B"/>
    <w:rsid w:val="00591E63"/>
    <w:rsid w:val="00591E6B"/>
    <w:rsid w:val="00592219"/>
    <w:rsid w:val="005922E0"/>
    <w:rsid w:val="005923AB"/>
    <w:rsid w:val="0059288A"/>
    <w:rsid w:val="00592B1B"/>
    <w:rsid w:val="00592B3F"/>
    <w:rsid w:val="00593092"/>
    <w:rsid w:val="005932B1"/>
    <w:rsid w:val="00593681"/>
    <w:rsid w:val="00593740"/>
    <w:rsid w:val="005937C5"/>
    <w:rsid w:val="0059393E"/>
    <w:rsid w:val="00593AE4"/>
    <w:rsid w:val="00593C1B"/>
    <w:rsid w:val="00593C51"/>
    <w:rsid w:val="00593C88"/>
    <w:rsid w:val="00593CE9"/>
    <w:rsid w:val="00593D6B"/>
    <w:rsid w:val="00593DF6"/>
    <w:rsid w:val="00593F0B"/>
    <w:rsid w:val="005942CF"/>
    <w:rsid w:val="005943F5"/>
    <w:rsid w:val="0059454B"/>
    <w:rsid w:val="005946C5"/>
    <w:rsid w:val="00594811"/>
    <w:rsid w:val="00594AF3"/>
    <w:rsid w:val="00594B3A"/>
    <w:rsid w:val="00595321"/>
    <w:rsid w:val="00595635"/>
    <w:rsid w:val="0059568A"/>
    <w:rsid w:val="0059577E"/>
    <w:rsid w:val="005957F4"/>
    <w:rsid w:val="00595851"/>
    <w:rsid w:val="00595916"/>
    <w:rsid w:val="00595E25"/>
    <w:rsid w:val="00595E26"/>
    <w:rsid w:val="0059601A"/>
    <w:rsid w:val="005961A6"/>
    <w:rsid w:val="005964D7"/>
    <w:rsid w:val="00596599"/>
    <w:rsid w:val="005965A1"/>
    <w:rsid w:val="005966C3"/>
    <w:rsid w:val="00596783"/>
    <w:rsid w:val="005968BB"/>
    <w:rsid w:val="00596D73"/>
    <w:rsid w:val="00596DD1"/>
    <w:rsid w:val="00596F63"/>
    <w:rsid w:val="005970DD"/>
    <w:rsid w:val="005972D4"/>
    <w:rsid w:val="00597612"/>
    <w:rsid w:val="00597CF2"/>
    <w:rsid w:val="00597D03"/>
    <w:rsid w:val="005A0070"/>
    <w:rsid w:val="005A00DE"/>
    <w:rsid w:val="005A0132"/>
    <w:rsid w:val="005A01B2"/>
    <w:rsid w:val="005A03B6"/>
    <w:rsid w:val="005A043C"/>
    <w:rsid w:val="005A04A1"/>
    <w:rsid w:val="005A077F"/>
    <w:rsid w:val="005A07A9"/>
    <w:rsid w:val="005A092D"/>
    <w:rsid w:val="005A1160"/>
    <w:rsid w:val="005A1267"/>
    <w:rsid w:val="005A15D8"/>
    <w:rsid w:val="005A17F5"/>
    <w:rsid w:val="005A1B5C"/>
    <w:rsid w:val="005A1BA0"/>
    <w:rsid w:val="005A1BEB"/>
    <w:rsid w:val="005A1DC8"/>
    <w:rsid w:val="005A20A3"/>
    <w:rsid w:val="005A247E"/>
    <w:rsid w:val="005A2701"/>
    <w:rsid w:val="005A27AE"/>
    <w:rsid w:val="005A27F0"/>
    <w:rsid w:val="005A28AD"/>
    <w:rsid w:val="005A28D5"/>
    <w:rsid w:val="005A2A25"/>
    <w:rsid w:val="005A2CE6"/>
    <w:rsid w:val="005A3011"/>
    <w:rsid w:val="005A30D6"/>
    <w:rsid w:val="005A3387"/>
    <w:rsid w:val="005A353E"/>
    <w:rsid w:val="005A37D3"/>
    <w:rsid w:val="005A39BB"/>
    <w:rsid w:val="005A40E3"/>
    <w:rsid w:val="005A493B"/>
    <w:rsid w:val="005A4BA5"/>
    <w:rsid w:val="005A4E69"/>
    <w:rsid w:val="005A501C"/>
    <w:rsid w:val="005A545B"/>
    <w:rsid w:val="005A57E5"/>
    <w:rsid w:val="005A5C88"/>
    <w:rsid w:val="005A5D80"/>
    <w:rsid w:val="005A61EB"/>
    <w:rsid w:val="005A67D8"/>
    <w:rsid w:val="005A692E"/>
    <w:rsid w:val="005A69FE"/>
    <w:rsid w:val="005A6ED3"/>
    <w:rsid w:val="005A71DD"/>
    <w:rsid w:val="005A7572"/>
    <w:rsid w:val="005A7699"/>
    <w:rsid w:val="005A76FF"/>
    <w:rsid w:val="005A79C8"/>
    <w:rsid w:val="005A7BBB"/>
    <w:rsid w:val="005A7C71"/>
    <w:rsid w:val="005A7D19"/>
    <w:rsid w:val="005A7DCD"/>
    <w:rsid w:val="005B018C"/>
    <w:rsid w:val="005B01B0"/>
    <w:rsid w:val="005B0312"/>
    <w:rsid w:val="005B03F3"/>
    <w:rsid w:val="005B07C8"/>
    <w:rsid w:val="005B083D"/>
    <w:rsid w:val="005B0964"/>
    <w:rsid w:val="005B0A46"/>
    <w:rsid w:val="005B0E25"/>
    <w:rsid w:val="005B0EA3"/>
    <w:rsid w:val="005B1131"/>
    <w:rsid w:val="005B1470"/>
    <w:rsid w:val="005B154D"/>
    <w:rsid w:val="005B16CB"/>
    <w:rsid w:val="005B1863"/>
    <w:rsid w:val="005B1878"/>
    <w:rsid w:val="005B18A1"/>
    <w:rsid w:val="005B1A13"/>
    <w:rsid w:val="005B1AF6"/>
    <w:rsid w:val="005B1F2D"/>
    <w:rsid w:val="005B20DC"/>
    <w:rsid w:val="005B24A6"/>
    <w:rsid w:val="005B25D1"/>
    <w:rsid w:val="005B2644"/>
    <w:rsid w:val="005B26B8"/>
    <w:rsid w:val="005B276F"/>
    <w:rsid w:val="005B29D2"/>
    <w:rsid w:val="005B2B87"/>
    <w:rsid w:val="005B303C"/>
    <w:rsid w:val="005B30C8"/>
    <w:rsid w:val="005B327E"/>
    <w:rsid w:val="005B348C"/>
    <w:rsid w:val="005B3610"/>
    <w:rsid w:val="005B3641"/>
    <w:rsid w:val="005B36BB"/>
    <w:rsid w:val="005B373C"/>
    <w:rsid w:val="005B37B8"/>
    <w:rsid w:val="005B3C00"/>
    <w:rsid w:val="005B3E25"/>
    <w:rsid w:val="005B3FC1"/>
    <w:rsid w:val="005B41A9"/>
    <w:rsid w:val="005B41BE"/>
    <w:rsid w:val="005B4690"/>
    <w:rsid w:val="005B4A7D"/>
    <w:rsid w:val="005B4DB3"/>
    <w:rsid w:val="005B4ED7"/>
    <w:rsid w:val="005B547E"/>
    <w:rsid w:val="005B55A5"/>
    <w:rsid w:val="005B57B7"/>
    <w:rsid w:val="005B5DE5"/>
    <w:rsid w:val="005B5E87"/>
    <w:rsid w:val="005B61E7"/>
    <w:rsid w:val="005B6558"/>
    <w:rsid w:val="005B6876"/>
    <w:rsid w:val="005B69D6"/>
    <w:rsid w:val="005B6F1B"/>
    <w:rsid w:val="005B6F21"/>
    <w:rsid w:val="005B7182"/>
    <w:rsid w:val="005B7195"/>
    <w:rsid w:val="005B7568"/>
    <w:rsid w:val="005B7DD8"/>
    <w:rsid w:val="005B7F57"/>
    <w:rsid w:val="005C035D"/>
    <w:rsid w:val="005C058F"/>
    <w:rsid w:val="005C071B"/>
    <w:rsid w:val="005C0798"/>
    <w:rsid w:val="005C0C9A"/>
    <w:rsid w:val="005C0CBD"/>
    <w:rsid w:val="005C0F61"/>
    <w:rsid w:val="005C130A"/>
    <w:rsid w:val="005C1692"/>
    <w:rsid w:val="005C18BE"/>
    <w:rsid w:val="005C18C2"/>
    <w:rsid w:val="005C197E"/>
    <w:rsid w:val="005C1A3B"/>
    <w:rsid w:val="005C1AD8"/>
    <w:rsid w:val="005C1AF9"/>
    <w:rsid w:val="005C1C1B"/>
    <w:rsid w:val="005C1E11"/>
    <w:rsid w:val="005C229F"/>
    <w:rsid w:val="005C22D1"/>
    <w:rsid w:val="005C23C7"/>
    <w:rsid w:val="005C23FD"/>
    <w:rsid w:val="005C2999"/>
    <w:rsid w:val="005C2A8E"/>
    <w:rsid w:val="005C2BB6"/>
    <w:rsid w:val="005C2D3F"/>
    <w:rsid w:val="005C2E7B"/>
    <w:rsid w:val="005C2EAD"/>
    <w:rsid w:val="005C2EE2"/>
    <w:rsid w:val="005C3102"/>
    <w:rsid w:val="005C3260"/>
    <w:rsid w:val="005C32BF"/>
    <w:rsid w:val="005C3341"/>
    <w:rsid w:val="005C3697"/>
    <w:rsid w:val="005C398C"/>
    <w:rsid w:val="005C3AA9"/>
    <w:rsid w:val="005C3D37"/>
    <w:rsid w:val="005C4164"/>
    <w:rsid w:val="005C43D0"/>
    <w:rsid w:val="005C4453"/>
    <w:rsid w:val="005C4705"/>
    <w:rsid w:val="005C475B"/>
    <w:rsid w:val="005C47DA"/>
    <w:rsid w:val="005C4C27"/>
    <w:rsid w:val="005C4C7D"/>
    <w:rsid w:val="005C4D69"/>
    <w:rsid w:val="005C4F64"/>
    <w:rsid w:val="005C4FE2"/>
    <w:rsid w:val="005C5196"/>
    <w:rsid w:val="005C551D"/>
    <w:rsid w:val="005C571B"/>
    <w:rsid w:val="005C5844"/>
    <w:rsid w:val="005C585C"/>
    <w:rsid w:val="005C5936"/>
    <w:rsid w:val="005C5C6B"/>
    <w:rsid w:val="005C5C7A"/>
    <w:rsid w:val="005C5F82"/>
    <w:rsid w:val="005C6103"/>
    <w:rsid w:val="005C612F"/>
    <w:rsid w:val="005C631D"/>
    <w:rsid w:val="005C64A6"/>
    <w:rsid w:val="005C64D0"/>
    <w:rsid w:val="005C66BB"/>
    <w:rsid w:val="005C675E"/>
    <w:rsid w:val="005C67DA"/>
    <w:rsid w:val="005C6C3C"/>
    <w:rsid w:val="005C71A2"/>
    <w:rsid w:val="005C7476"/>
    <w:rsid w:val="005C7814"/>
    <w:rsid w:val="005C79BC"/>
    <w:rsid w:val="005C7B82"/>
    <w:rsid w:val="005C7C84"/>
    <w:rsid w:val="005C7CD3"/>
    <w:rsid w:val="005C7E81"/>
    <w:rsid w:val="005C7F18"/>
    <w:rsid w:val="005C7F9C"/>
    <w:rsid w:val="005D0069"/>
    <w:rsid w:val="005D0159"/>
    <w:rsid w:val="005D0190"/>
    <w:rsid w:val="005D0245"/>
    <w:rsid w:val="005D02F6"/>
    <w:rsid w:val="005D03BA"/>
    <w:rsid w:val="005D0461"/>
    <w:rsid w:val="005D05DB"/>
    <w:rsid w:val="005D082A"/>
    <w:rsid w:val="005D08C3"/>
    <w:rsid w:val="005D09CA"/>
    <w:rsid w:val="005D0AED"/>
    <w:rsid w:val="005D0EE1"/>
    <w:rsid w:val="005D109C"/>
    <w:rsid w:val="005D10F5"/>
    <w:rsid w:val="005D10FD"/>
    <w:rsid w:val="005D1585"/>
    <w:rsid w:val="005D1727"/>
    <w:rsid w:val="005D1A06"/>
    <w:rsid w:val="005D1B08"/>
    <w:rsid w:val="005D1B78"/>
    <w:rsid w:val="005D1D16"/>
    <w:rsid w:val="005D1DC9"/>
    <w:rsid w:val="005D1E62"/>
    <w:rsid w:val="005D1E98"/>
    <w:rsid w:val="005D1FA7"/>
    <w:rsid w:val="005D21C4"/>
    <w:rsid w:val="005D21F4"/>
    <w:rsid w:val="005D24B5"/>
    <w:rsid w:val="005D24F4"/>
    <w:rsid w:val="005D2806"/>
    <w:rsid w:val="005D2C2D"/>
    <w:rsid w:val="005D2C91"/>
    <w:rsid w:val="005D2F91"/>
    <w:rsid w:val="005D31A4"/>
    <w:rsid w:val="005D31D5"/>
    <w:rsid w:val="005D341B"/>
    <w:rsid w:val="005D3510"/>
    <w:rsid w:val="005D359C"/>
    <w:rsid w:val="005D35CB"/>
    <w:rsid w:val="005D36CC"/>
    <w:rsid w:val="005D36DE"/>
    <w:rsid w:val="005D37A3"/>
    <w:rsid w:val="005D394A"/>
    <w:rsid w:val="005D3A6D"/>
    <w:rsid w:val="005D3AC3"/>
    <w:rsid w:val="005D45F8"/>
    <w:rsid w:val="005D4797"/>
    <w:rsid w:val="005D4836"/>
    <w:rsid w:val="005D4846"/>
    <w:rsid w:val="005D4852"/>
    <w:rsid w:val="005D4917"/>
    <w:rsid w:val="005D494B"/>
    <w:rsid w:val="005D5054"/>
    <w:rsid w:val="005D525F"/>
    <w:rsid w:val="005D553B"/>
    <w:rsid w:val="005D5737"/>
    <w:rsid w:val="005D58B2"/>
    <w:rsid w:val="005D59BD"/>
    <w:rsid w:val="005D5BDD"/>
    <w:rsid w:val="005D5DBA"/>
    <w:rsid w:val="005D6019"/>
    <w:rsid w:val="005D6416"/>
    <w:rsid w:val="005D6633"/>
    <w:rsid w:val="005D66C0"/>
    <w:rsid w:val="005D67DE"/>
    <w:rsid w:val="005D6E52"/>
    <w:rsid w:val="005D7117"/>
    <w:rsid w:val="005D717E"/>
    <w:rsid w:val="005D7246"/>
    <w:rsid w:val="005D7446"/>
    <w:rsid w:val="005D759E"/>
    <w:rsid w:val="005D75A0"/>
    <w:rsid w:val="005D766B"/>
    <w:rsid w:val="005D76AB"/>
    <w:rsid w:val="005D76AD"/>
    <w:rsid w:val="005D76B5"/>
    <w:rsid w:val="005D7721"/>
    <w:rsid w:val="005D78A7"/>
    <w:rsid w:val="005D79FD"/>
    <w:rsid w:val="005D7A92"/>
    <w:rsid w:val="005D7A99"/>
    <w:rsid w:val="005D7D47"/>
    <w:rsid w:val="005D7FE7"/>
    <w:rsid w:val="005E01E6"/>
    <w:rsid w:val="005E0218"/>
    <w:rsid w:val="005E0314"/>
    <w:rsid w:val="005E03EA"/>
    <w:rsid w:val="005E044C"/>
    <w:rsid w:val="005E04B9"/>
    <w:rsid w:val="005E04BB"/>
    <w:rsid w:val="005E0518"/>
    <w:rsid w:val="005E0799"/>
    <w:rsid w:val="005E07C2"/>
    <w:rsid w:val="005E084B"/>
    <w:rsid w:val="005E0905"/>
    <w:rsid w:val="005E09AC"/>
    <w:rsid w:val="005E0B47"/>
    <w:rsid w:val="005E109F"/>
    <w:rsid w:val="005E11D3"/>
    <w:rsid w:val="005E1226"/>
    <w:rsid w:val="005E163F"/>
    <w:rsid w:val="005E17D1"/>
    <w:rsid w:val="005E1914"/>
    <w:rsid w:val="005E1980"/>
    <w:rsid w:val="005E1D2F"/>
    <w:rsid w:val="005E1D7C"/>
    <w:rsid w:val="005E1F57"/>
    <w:rsid w:val="005E2188"/>
    <w:rsid w:val="005E24EA"/>
    <w:rsid w:val="005E2775"/>
    <w:rsid w:val="005E2866"/>
    <w:rsid w:val="005E288F"/>
    <w:rsid w:val="005E309D"/>
    <w:rsid w:val="005E320C"/>
    <w:rsid w:val="005E3464"/>
    <w:rsid w:val="005E3541"/>
    <w:rsid w:val="005E37A2"/>
    <w:rsid w:val="005E389D"/>
    <w:rsid w:val="005E38CC"/>
    <w:rsid w:val="005E3943"/>
    <w:rsid w:val="005E3961"/>
    <w:rsid w:val="005E3CCF"/>
    <w:rsid w:val="005E3D99"/>
    <w:rsid w:val="005E3E53"/>
    <w:rsid w:val="005E3F9E"/>
    <w:rsid w:val="005E415A"/>
    <w:rsid w:val="005E4253"/>
    <w:rsid w:val="005E427E"/>
    <w:rsid w:val="005E42BB"/>
    <w:rsid w:val="005E43A5"/>
    <w:rsid w:val="005E4599"/>
    <w:rsid w:val="005E4655"/>
    <w:rsid w:val="005E4753"/>
    <w:rsid w:val="005E490C"/>
    <w:rsid w:val="005E49C7"/>
    <w:rsid w:val="005E4A9E"/>
    <w:rsid w:val="005E4B16"/>
    <w:rsid w:val="005E4E1F"/>
    <w:rsid w:val="005E4EF8"/>
    <w:rsid w:val="005E509F"/>
    <w:rsid w:val="005E53FD"/>
    <w:rsid w:val="005E5461"/>
    <w:rsid w:val="005E556D"/>
    <w:rsid w:val="005E5661"/>
    <w:rsid w:val="005E576F"/>
    <w:rsid w:val="005E5802"/>
    <w:rsid w:val="005E59E7"/>
    <w:rsid w:val="005E5AC9"/>
    <w:rsid w:val="005E5C03"/>
    <w:rsid w:val="005E5CFF"/>
    <w:rsid w:val="005E5E14"/>
    <w:rsid w:val="005E5E8B"/>
    <w:rsid w:val="005E5F6F"/>
    <w:rsid w:val="005E6039"/>
    <w:rsid w:val="005E628C"/>
    <w:rsid w:val="005E62F5"/>
    <w:rsid w:val="005E659F"/>
    <w:rsid w:val="005E6CE5"/>
    <w:rsid w:val="005E6DA0"/>
    <w:rsid w:val="005E6DF5"/>
    <w:rsid w:val="005E6E02"/>
    <w:rsid w:val="005E6E4E"/>
    <w:rsid w:val="005E6E7E"/>
    <w:rsid w:val="005E72C1"/>
    <w:rsid w:val="005E730A"/>
    <w:rsid w:val="005E746C"/>
    <w:rsid w:val="005E7582"/>
    <w:rsid w:val="005E7781"/>
    <w:rsid w:val="005E78C1"/>
    <w:rsid w:val="005E79FB"/>
    <w:rsid w:val="005E7A6E"/>
    <w:rsid w:val="005E7C5A"/>
    <w:rsid w:val="005E7EB9"/>
    <w:rsid w:val="005F025C"/>
    <w:rsid w:val="005F07D9"/>
    <w:rsid w:val="005F0871"/>
    <w:rsid w:val="005F0A30"/>
    <w:rsid w:val="005F0B2C"/>
    <w:rsid w:val="005F0D93"/>
    <w:rsid w:val="005F0E60"/>
    <w:rsid w:val="005F0E92"/>
    <w:rsid w:val="005F0F5F"/>
    <w:rsid w:val="005F1054"/>
    <w:rsid w:val="005F1095"/>
    <w:rsid w:val="005F10B5"/>
    <w:rsid w:val="005F1350"/>
    <w:rsid w:val="005F13A4"/>
    <w:rsid w:val="005F15DB"/>
    <w:rsid w:val="005F17A0"/>
    <w:rsid w:val="005F1888"/>
    <w:rsid w:val="005F1CBC"/>
    <w:rsid w:val="005F1FF9"/>
    <w:rsid w:val="005F23CB"/>
    <w:rsid w:val="005F2545"/>
    <w:rsid w:val="005F2604"/>
    <w:rsid w:val="005F265C"/>
    <w:rsid w:val="005F27EB"/>
    <w:rsid w:val="005F2939"/>
    <w:rsid w:val="005F2985"/>
    <w:rsid w:val="005F2AF5"/>
    <w:rsid w:val="005F2B42"/>
    <w:rsid w:val="005F30B0"/>
    <w:rsid w:val="005F3ADB"/>
    <w:rsid w:val="005F3B0D"/>
    <w:rsid w:val="005F3B40"/>
    <w:rsid w:val="005F3D5F"/>
    <w:rsid w:val="005F4009"/>
    <w:rsid w:val="005F401C"/>
    <w:rsid w:val="005F4177"/>
    <w:rsid w:val="005F4279"/>
    <w:rsid w:val="005F4473"/>
    <w:rsid w:val="005F47A0"/>
    <w:rsid w:val="005F492A"/>
    <w:rsid w:val="005F4B02"/>
    <w:rsid w:val="005F4CFA"/>
    <w:rsid w:val="005F4EAA"/>
    <w:rsid w:val="005F4F10"/>
    <w:rsid w:val="005F4F99"/>
    <w:rsid w:val="005F5438"/>
    <w:rsid w:val="005F5443"/>
    <w:rsid w:val="005F580E"/>
    <w:rsid w:val="005F592E"/>
    <w:rsid w:val="005F5FF9"/>
    <w:rsid w:val="005F6417"/>
    <w:rsid w:val="005F686A"/>
    <w:rsid w:val="005F6A18"/>
    <w:rsid w:val="005F6AC8"/>
    <w:rsid w:val="005F6B0C"/>
    <w:rsid w:val="005F6B96"/>
    <w:rsid w:val="005F6F09"/>
    <w:rsid w:val="005F6F91"/>
    <w:rsid w:val="005F70F7"/>
    <w:rsid w:val="005F7A9F"/>
    <w:rsid w:val="005F7C59"/>
    <w:rsid w:val="005F7E2B"/>
    <w:rsid w:val="005F7F4D"/>
    <w:rsid w:val="006000E7"/>
    <w:rsid w:val="006005D3"/>
    <w:rsid w:val="0060061C"/>
    <w:rsid w:val="0060073E"/>
    <w:rsid w:val="006007F9"/>
    <w:rsid w:val="006007FD"/>
    <w:rsid w:val="0060085D"/>
    <w:rsid w:val="0060091F"/>
    <w:rsid w:val="00600A44"/>
    <w:rsid w:val="00600BB8"/>
    <w:rsid w:val="00600D5F"/>
    <w:rsid w:val="00600D6B"/>
    <w:rsid w:val="00600DAA"/>
    <w:rsid w:val="00600FBE"/>
    <w:rsid w:val="00600FF8"/>
    <w:rsid w:val="00601212"/>
    <w:rsid w:val="0060137A"/>
    <w:rsid w:val="0060143A"/>
    <w:rsid w:val="006014D1"/>
    <w:rsid w:val="0060158E"/>
    <w:rsid w:val="006017B5"/>
    <w:rsid w:val="00601AB0"/>
    <w:rsid w:val="00601CC4"/>
    <w:rsid w:val="00601D0E"/>
    <w:rsid w:val="00601D7D"/>
    <w:rsid w:val="00601F92"/>
    <w:rsid w:val="0060268A"/>
    <w:rsid w:val="006026A0"/>
    <w:rsid w:val="0060273B"/>
    <w:rsid w:val="0060292C"/>
    <w:rsid w:val="00602A82"/>
    <w:rsid w:val="00602BDD"/>
    <w:rsid w:val="00603068"/>
    <w:rsid w:val="00603A2B"/>
    <w:rsid w:val="00603B7C"/>
    <w:rsid w:val="00603C7E"/>
    <w:rsid w:val="00603CD6"/>
    <w:rsid w:val="00603DFE"/>
    <w:rsid w:val="00603E70"/>
    <w:rsid w:val="00604189"/>
    <w:rsid w:val="00604292"/>
    <w:rsid w:val="006042F0"/>
    <w:rsid w:val="006043F5"/>
    <w:rsid w:val="00604449"/>
    <w:rsid w:val="006044D6"/>
    <w:rsid w:val="006045BB"/>
    <w:rsid w:val="0060491B"/>
    <w:rsid w:val="00604FE8"/>
    <w:rsid w:val="006050D3"/>
    <w:rsid w:val="00605319"/>
    <w:rsid w:val="006054F0"/>
    <w:rsid w:val="0060570E"/>
    <w:rsid w:val="006057C0"/>
    <w:rsid w:val="006059D8"/>
    <w:rsid w:val="00606073"/>
    <w:rsid w:val="00606218"/>
    <w:rsid w:val="0060669F"/>
    <w:rsid w:val="006067E3"/>
    <w:rsid w:val="00606883"/>
    <w:rsid w:val="0060689E"/>
    <w:rsid w:val="00606988"/>
    <w:rsid w:val="00606B76"/>
    <w:rsid w:val="00606DB2"/>
    <w:rsid w:val="0060728C"/>
    <w:rsid w:val="00607377"/>
    <w:rsid w:val="006074B6"/>
    <w:rsid w:val="00607ED5"/>
    <w:rsid w:val="0061079D"/>
    <w:rsid w:val="00610872"/>
    <w:rsid w:val="00610E0F"/>
    <w:rsid w:val="0061108D"/>
    <w:rsid w:val="006115B2"/>
    <w:rsid w:val="00611809"/>
    <w:rsid w:val="00611E93"/>
    <w:rsid w:val="00611EB0"/>
    <w:rsid w:val="0061208A"/>
    <w:rsid w:val="006121BB"/>
    <w:rsid w:val="006122C0"/>
    <w:rsid w:val="00612366"/>
    <w:rsid w:val="00612867"/>
    <w:rsid w:val="00612888"/>
    <w:rsid w:val="00612997"/>
    <w:rsid w:val="00612AAF"/>
    <w:rsid w:val="00612D9D"/>
    <w:rsid w:val="0061336C"/>
    <w:rsid w:val="0061363D"/>
    <w:rsid w:val="00613832"/>
    <w:rsid w:val="00613AF6"/>
    <w:rsid w:val="00613BBB"/>
    <w:rsid w:val="00613E20"/>
    <w:rsid w:val="00613EA8"/>
    <w:rsid w:val="00613EBD"/>
    <w:rsid w:val="006142B6"/>
    <w:rsid w:val="00614426"/>
    <w:rsid w:val="006146F7"/>
    <w:rsid w:val="00614991"/>
    <w:rsid w:val="00614BDF"/>
    <w:rsid w:val="00614E0C"/>
    <w:rsid w:val="006150FC"/>
    <w:rsid w:val="0061538C"/>
    <w:rsid w:val="006153E7"/>
    <w:rsid w:val="006157EC"/>
    <w:rsid w:val="0061581D"/>
    <w:rsid w:val="00615939"/>
    <w:rsid w:val="00615AFF"/>
    <w:rsid w:val="00615D56"/>
    <w:rsid w:val="00615EF4"/>
    <w:rsid w:val="0061629F"/>
    <w:rsid w:val="006164BA"/>
    <w:rsid w:val="006167E2"/>
    <w:rsid w:val="00616A4C"/>
    <w:rsid w:val="00616ABC"/>
    <w:rsid w:val="00616EC6"/>
    <w:rsid w:val="0061722C"/>
    <w:rsid w:val="00617711"/>
    <w:rsid w:val="00617A8A"/>
    <w:rsid w:val="00617AEB"/>
    <w:rsid w:val="00617C51"/>
    <w:rsid w:val="00620116"/>
    <w:rsid w:val="00620205"/>
    <w:rsid w:val="0062029F"/>
    <w:rsid w:val="00620359"/>
    <w:rsid w:val="00620856"/>
    <w:rsid w:val="006208BB"/>
    <w:rsid w:val="00620AA6"/>
    <w:rsid w:val="00620B77"/>
    <w:rsid w:val="00620E36"/>
    <w:rsid w:val="00620F43"/>
    <w:rsid w:val="00620FD2"/>
    <w:rsid w:val="0062120D"/>
    <w:rsid w:val="006212DD"/>
    <w:rsid w:val="006214D5"/>
    <w:rsid w:val="00621515"/>
    <w:rsid w:val="006215B2"/>
    <w:rsid w:val="006216B0"/>
    <w:rsid w:val="006216C1"/>
    <w:rsid w:val="006217CC"/>
    <w:rsid w:val="00621949"/>
    <w:rsid w:val="00621C31"/>
    <w:rsid w:val="00621D5C"/>
    <w:rsid w:val="00621E1B"/>
    <w:rsid w:val="00621EC3"/>
    <w:rsid w:val="0062201F"/>
    <w:rsid w:val="00622150"/>
    <w:rsid w:val="00622386"/>
    <w:rsid w:val="006223A3"/>
    <w:rsid w:val="0062241D"/>
    <w:rsid w:val="006227F1"/>
    <w:rsid w:val="00622D20"/>
    <w:rsid w:val="00622ED2"/>
    <w:rsid w:val="00623620"/>
    <w:rsid w:val="00623933"/>
    <w:rsid w:val="00623AD0"/>
    <w:rsid w:val="00623C69"/>
    <w:rsid w:val="00623F98"/>
    <w:rsid w:val="006240DD"/>
    <w:rsid w:val="00624177"/>
    <w:rsid w:val="006241C3"/>
    <w:rsid w:val="00624371"/>
    <w:rsid w:val="006243F5"/>
    <w:rsid w:val="0062442C"/>
    <w:rsid w:val="0062485A"/>
    <w:rsid w:val="006248A0"/>
    <w:rsid w:val="00624941"/>
    <w:rsid w:val="00624A07"/>
    <w:rsid w:val="00624B4C"/>
    <w:rsid w:val="006250DC"/>
    <w:rsid w:val="0062540F"/>
    <w:rsid w:val="00625572"/>
    <w:rsid w:val="0062586E"/>
    <w:rsid w:val="006259F0"/>
    <w:rsid w:val="00625F42"/>
    <w:rsid w:val="0062609D"/>
    <w:rsid w:val="00626202"/>
    <w:rsid w:val="006267CB"/>
    <w:rsid w:val="00626BEC"/>
    <w:rsid w:val="00626C65"/>
    <w:rsid w:val="00626D89"/>
    <w:rsid w:val="00626D9D"/>
    <w:rsid w:val="00626E01"/>
    <w:rsid w:val="00626E40"/>
    <w:rsid w:val="006270AA"/>
    <w:rsid w:val="006271B8"/>
    <w:rsid w:val="00627239"/>
    <w:rsid w:val="00627395"/>
    <w:rsid w:val="00627CEE"/>
    <w:rsid w:val="00627D10"/>
    <w:rsid w:val="00627E52"/>
    <w:rsid w:val="0063017F"/>
    <w:rsid w:val="0063034D"/>
    <w:rsid w:val="006303D2"/>
    <w:rsid w:val="0063068E"/>
    <w:rsid w:val="006307CE"/>
    <w:rsid w:val="00630C55"/>
    <w:rsid w:val="00630D1E"/>
    <w:rsid w:val="00630E38"/>
    <w:rsid w:val="00630EE1"/>
    <w:rsid w:val="00630F0E"/>
    <w:rsid w:val="006310F5"/>
    <w:rsid w:val="006313C2"/>
    <w:rsid w:val="0063199F"/>
    <w:rsid w:val="00631A04"/>
    <w:rsid w:val="00631CF8"/>
    <w:rsid w:val="00631D72"/>
    <w:rsid w:val="00631D8F"/>
    <w:rsid w:val="00631FCF"/>
    <w:rsid w:val="0063227C"/>
    <w:rsid w:val="00632298"/>
    <w:rsid w:val="00632557"/>
    <w:rsid w:val="0063263C"/>
    <w:rsid w:val="00632647"/>
    <w:rsid w:val="00632ADD"/>
    <w:rsid w:val="00632CA3"/>
    <w:rsid w:val="00632CC8"/>
    <w:rsid w:val="00632EAE"/>
    <w:rsid w:val="00633216"/>
    <w:rsid w:val="00633538"/>
    <w:rsid w:val="0063353B"/>
    <w:rsid w:val="00633604"/>
    <w:rsid w:val="006336C2"/>
    <w:rsid w:val="006336F6"/>
    <w:rsid w:val="00633836"/>
    <w:rsid w:val="00633A49"/>
    <w:rsid w:val="00633AD0"/>
    <w:rsid w:val="00633B6D"/>
    <w:rsid w:val="00633BAB"/>
    <w:rsid w:val="00633BE9"/>
    <w:rsid w:val="00633DE1"/>
    <w:rsid w:val="00633E8E"/>
    <w:rsid w:val="00633F05"/>
    <w:rsid w:val="0063404D"/>
    <w:rsid w:val="0063440A"/>
    <w:rsid w:val="006349D7"/>
    <w:rsid w:val="00634A1C"/>
    <w:rsid w:val="00634B06"/>
    <w:rsid w:val="00634C39"/>
    <w:rsid w:val="00634C3F"/>
    <w:rsid w:val="00634CD6"/>
    <w:rsid w:val="00635158"/>
    <w:rsid w:val="00635166"/>
    <w:rsid w:val="00635210"/>
    <w:rsid w:val="006352B8"/>
    <w:rsid w:val="00635912"/>
    <w:rsid w:val="00635B2D"/>
    <w:rsid w:val="00635E86"/>
    <w:rsid w:val="00636083"/>
    <w:rsid w:val="006361E6"/>
    <w:rsid w:val="006368C0"/>
    <w:rsid w:val="0063692B"/>
    <w:rsid w:val="0063693C"/>
    <w:rsid w:val="006369B4"/>
    <w:rsid w:val="00636A0A"/>
    <w:rsid w:val="00636B70"/>
    <w:rsid w:val="00636EE0"/>
    <w:rsid w:val="00636FF0"/>
    <w:rsid w:val="00637085"/>
    <w:rsid w:val="00637167"/>
    <w:rsid w:val="00637402"/>
    <w:rsid w:val="00637A76"/>
    <w:rsid w:val="00637D62"/>
    <w:rsid w:val="00637E16"/>
    <w:rsid w:val="00640019"/>
    <w:rsid w:val="006400BF"/>
    <w:rsid w:val="00640317"/>
    <w:rsid w:val="00640394"/>
    <w:rsid w:val="00640943"/>
    <w:rsid w:val="00640BBF"/>
    <w:rsid w:val="00640BDA"/>
    <w:rsid w:val="00640C2B"/>
    <w:rsid w:val="00640CD2"/>
    <w:rsid w:val="00640D7F"/>
    <w:rsid w:val="00640FDC"/>
    <w:rsid w:val="006410E1"/>
    <w:rsid w:val="00641143"/>
    <w:rsid w:val="006412D0"/>
    <w:rsid w:val="006412D5"/>
    <w:rsid w:val="006415B5"/>
    <w:rsid w:val="0064180C"/>
    <w:rsid w:val="0064187C"/>
    <w:rsid w:val="006418E7"/>
    <w:rsid w:val="00641AAE"/>
    <w:rsid w:val="00641BA1"/>
    <w:rsid w:val="00641CE7"/>
    <w:rsid w:val="0064201A"/>
    <w:rsid w:val="006420CF"/>
    <w:rsid w:val="006421E6"/>
    <w:rsid w:val="00642235"/>
    <w:rsid w:val="00642569"/>
    <w:rsid w:val="00642575"/>
    <w:rsid w:val="0064263F"/>
    <w:rsid w:val="00642805"/>
    <w:rsid w:val="00642824"/>
    <w:rsid w:val="006428E8"/>
    <w:rsid w:val="006428F5"/>
    <w:rsid w:val="0064292B"/>
    <w:rsid w:val="0064296D"/>
    <w:rsid w:val="00642978"/>
    <w:rsid w:val="006429DE"/>
    <w:rsid w:val="00642D5C"/>
    <w:rsid w:val="00642F04"/>
    <w:rsid w:val="00642F3B"/>
    <w:rsid w:val="006432AD"/>
    <w:rsid w:val="00643479"/>
    <w:rsid w:val="00643502"/>
    <w:rsid w:val="00643556"/>
    <w:rsid w:val="00643885"/>
    <w:rsid w:val="00643A4D"/>
    <w:rsid w:val="00643DE3"/>
    <w:rsid w:val="00643E83"/>
    <w:rsid w:val="00643EB2"/>
    <w:rsid w:val="00643EED"/>
    <w:rsid w:val="006440E2"/>
    <w:rsid w:val="00644193"/>
    <w:rsid w:val="00644704"/>
    <w:rsid w:val="00644959"/>
    <w:rsid w:val="0064495B"/>
    <w:rsid w:val="00644AA4"/>
    <w:rsid w:val="00644AFD"/>
    <w:rsid w:val="00644E48"/>
    <w:rsid w:val="006457E6"/>
    <w:rsid w:val="00645CE4"/>
    <w:rsid w:val="00645F53"/>
    <w:rsid w:val="0064607E"/>
    <w:rsid w:val="006460E6"/>
    <w:rsid w:val="0064612D"/>
    <w:rsid w:val="006463D3"/>
    <w:rsid w:val="006465B0"/>
    <w:rsid w:val="006466EB"/>
    <w:rsid w:val="00646B99"/>
    <w:rsid w:val="00646C0B"/>
    <w:rsid w:val="00646DC6"/>
    <w:rsid w:val="00647133"/>
    <w:rsid w:val="00647137"/>
    <w:rsid w:val="0064796E"/>
    <w:rsid w:val="00647DC2"/>
    <w:rsid w:val="00647E3D"/>
    <w:rsid w:val="006501E4"/>
    <w:rsid w:val="006505E2"/>
    <w:rsid w:val="00650861"/>
    <w:rsid w:val="00650BC9"/>
    <w:rsid w:val="00650DAD"/>
    <w:rsid w:val="00650F61"/>
    <w:rsid w:val="00651110"/>
    <w:rsid w:val="0065113B"/>
    <w:rsid w:val="00651167"/>
    <w:rsid w:val="006513BE"/>
    <w:rsid w:val="0065150C"/>
    <w:rsid w:val="0065179F"/>
    <w:rsid w:val="00651A65"/>
    <w:rsid w:val="00651C8E"/>
    <w:rsid w:val="00651E2B"/>
    <w:rsid w:val="00652017"/>
    <w:rsid w:val="00652053"/>
    <w:rsid w:val="00652422"/>
    <w:rsid w:val="006524A9"/>
    <w:rsid w:val="00652696"/>
    <w:rsid w:val="006527D6"/>
    <w:rsid w:val="0065285A"/>
    <w:rsid w:val="00652D71"/>
    <w:rsid w:val="00652D80"/>
    <w:rsid w:val="00652DCE"/>
    <w:rsid w:val="00652F0F"/>
    <w:rsid w:val="0065313A"/>
    <w:rsid w:val="00653146"/>
    <w:rsid w:val="006531AC"/>
    <w:rsid w:val="00653379"/>
    <w:rsid w:val="006533AB"/>
    <w:rsid w:val="006536F8"/>
    <w:rsid w:val="00653B2F"/>
    <w:rsid w:val="00653C42"/>
    <w:rsid w:val="00653D41"/>
    <w:rsid w:val="00653FD1"/>
    <w:rsid w:val="00654112"/>
    <w:rsid w:val="006542FA"/>
    <w:rsid w:val="00654531"/>
    <w:rsid w:val="006547DB"/>
    <w:rsid w:val="006549AE"/>
    <w:rsid w:val="006549CC"/>
    <w:rsid w:val="00654AA7"/>
    <w:rsid w:val="00654C31"/>
    <w:rsid w:val="00654DF1"/>
    <w:rsid w:val="00654DF4"/>
    <w:rsid w:val="00655067"/>
    <w:rsid w:val="006558FE"/>
    <w:rsid w:val="00655B2B"/>
    <w:rsid w:val="00655B71"/>
    <w:rsid w:val="00655B9B"/>
    <w:rsid w:val="00655D9B"/>
    <w:rsid w:val="00655DAB"/>
    <w:rsid w:val="006561A0"/>
    <w:rsid w:val="00656219"/>
    <w:rsid w:val="00656234"/>
    <w:rsid w:val="00656298"/>
    <w:rsid w:val="00656335"/>
    <w:rsid w:val="00656856"/>
    <w:rsid w:val="00656B43"/>
    <w:rsid w:val="00656B96"/>
    <w:rsid w:val="00656C19"/>
    <w:rsid w:val="00656E02"/>
    <w:rsid w:val="00656FC4"/>
    <w:rsid w:val="00657036"/>
    <w:rsid w:val="006570D8"/>
    <w:rsid w:val="0065715C"/>
    <w:rsid w:val="0065726B"/>
    <w:rsid w:val="00657458"/>
    <w:rsid w:val="006574B5"/>
    <w:rsid w:val="00657742"/>
    <w:rsid w:val="00657952"/>
    <w:rsid w:val="00657B5A"/>
    <w:rsid w:val="00657C46"/>
    <w:rsid w:val="00657D75"/>
    <w:rsid w:val="006600B5"/>
    <w:rsid w:val="00660403"/>
    <w:rsid w:val="00660484"/>
    <w:rsid w:val="00660859"/>
    <w:rsid w:val="006609F3"/>
    <w:rsid w:val="00660A45"/>
    <w:rsid w:val="00660BAE"/>
    <w:rsid w:val="00660C5C"/>
    <w:rsid w:val="00660CB6"/>
    <w:rsid w:val="00660CBE"/>
    <w:rsid w:val="00660CC1"/>
    <w:rsid w:val="0066117D"/>
    <w:rsid w:val="006611F1"/>
    <w:rsid w:val="0066143A"/>
    <w:rsid w:val="0066179F"/>
    <w:rsid w:val="0066184A"/>
    <w:rsid w:val="00661BE1"/>
    <w:rsid w:val="00661CDD"/>
    <w:rsid w:val="00661E73"/>
    <w:rsid w:val="00661E79"/>
    <w:rsid w:val="00661FB9"/>
    <w:rsid w:val="0066227F"/>
    <w:rsid w:val="00662395"/>
    <w:rsid w:val="0066246E"/>
    <w:rsid w:val="006624AE"/>
    <w:rsid w:val="00662603"/>
    <w:rsid w:val="006628EF"/>
    <w:rsid w:val="0066290F"/>
    <w:rsid w:val="0066296F"/>
    <w:rsid w:val="00662AE9"/>
    <w:rsid w:val="00662CC4"/>
    <w:rsid w:val="00662D0D"/>
    <w:rsid w:val="00662EBC"/>
    <w:rsid w:val="006635A1"/>
    <w:rsid w:val="00663607"/>
    <w:rsid w:val="00663631"/>
    <w:rsid w:val="006636F9"/>
    <w:rsid w:val="006638CA"/>
    <w:rsid w:val="006638F9"/>
    <w:rsid w:val="00663AF7"/>
    <w:rsid w:val="00663CD4"/>
    <w:rsid w:val="00663E5B"/>
    <w:rsid w:val="0066417B"/>
    <w:rsid w:val="0066430B"/>
    <w:rsid w:val="00664380"/>
    <w:rsid w:val="00664464"/>
    <w:rsid w:val="00664511"/>
    <w:rsid w:val="006645E1"/>
    <w:rsid w:val="00664EDA"/>
    <w:rsid w:val="00664FB4"/>
    <w:rsid w:val="00665322"/>
    <w:rsid w:val="0066533D"/>
    <w:rsid w:val="006653FF"/>
    <w:rsid w:val="00665AD3"/>
    <w:rsid w:val="00665B53"/>
    <w:rsid w:val="00665C0C"/>
    <w:rsid w:val="00665F15"/>
    <w:rsid w:val="00665FD1"/>
    <w:rsid w:val="0066601E"/>
    <w:rsid w:val="00666187"/>
    <w:rsid w:val="00666343"/>
    <w:rsid w:val="00666410"/>
    <w:rsid w:val="00666DF2"/>
    <w:rsid w:val="00666FAB"/>
    <w:rsid w:val="00667007"/>
    <w:rsid w:val="0066700C"/>
    <w:rsid w:val="006672C1"/>
    <w:rsid w:val="00667552"/>
    <w:rsid w:val="006675CD"/>
    <w:rsid w:val="0066788A"/>
    <w:rsid w:val="00667A41"/>
    <w:rsid w:val="00667AF3"/>
    <w:rsid w:val="00667D2A"/>
    <w:rsid w:val="00670487"/>
    <w:rsid w:val="006706D2"/>
    <w:rsid w:val="00670875"/>
    <w:rsid w:val="00670923"/>
    <w:rsid w:val="0067094F"/>
    <w:rsid w:val="006709F9"/>
    <w:rsid w:val="00670AD0"/>
    <w:rsid w:val="00670BA2"/>
    <w:rsid w:val="00670E59"/>
    <w:rsid w:val="0067110A"/>
    <w:rsid w:val="00671191"/>
    <w:rsid w:val="00671378"/>
    <w:rsid w:val="0067142A"/>
    <w:rsid w:val="006714D8"/>
    <w:rsid w:val="00671B24"/>
    <w:rsid w:val="00671CB3"/>
    <w:rsid w:val="00671E6E"/>
    <w:rsid w:val="00672033"/>
    <w:rsid w:val="006726A2"/>
    <w:rsid w:val="006726AD"/>
    <w:rsid w:val="00672946"/>
    <w:rsid w:val="00672C43"/>
    <w:rsid w:val="00672DA6"/>
    <w:rsid w:val="00672DBD"/>
    <w:rsid w:val="00673406"/>
    <w:rsid w:val="0067382B"/>
    <w:rsid w:val="0067398D"/>
    <w:rsid w:val="00673F03"/>
    <w:rsid w:val="00673FEC"/>
    <w:rsid w:val="006746E2"/>
    <w:rsid w:val="00674801"/>
    <w:rsid w:val="00674DC8"/>
    <w:rsid w:val="00674FD6"/>
    <w:rsid w:val="0067500D"/>
    <w:rsid w:val="0067514B"/>
    <w:rsid w:val="00675174"/>
    <w:rsid w:val="006752A3"/>
    <w:rsid w:val="0067563B"/>
    <w:rsid w:val="00675944"/>
    <w:rsid w:val="00675A89"/>
    <w:rsid w:val="00675CD5"/>
    <w:rsid w:val="00675DA0"/>
    <w:rsid w:val="00675E54"/>
    <w:rsid w:val="00675EC9"/>
    <w:rsid w:val="006764F8"/>
    <w:rsid w:val="006765B0"/>
    <w:rsid w:val="006768F9"/>
    <w:rsid w:val="006769B0"/>
    <w:rsid w:val="00676B4A"/>
    <w:rsid w:val="00676B55"/>
    <w:rsid w:val="00676B8F"/>
    <w:rsid w:val="00676E1D"/>
    <w:rsid w:val="006772A5"/>
    <w:rsid w:val="006772D3"/>
    <w:rsid w:val="00677344"/>
    <w:rsid w:val="00677389"/>
    <w:rsid w:val="0067738A"/>
    <w:rsid w:val="0067761A"/>
    <w:rsid w:val="00677879"/>
    <w:rsid w:val="00677997"/>
    <w:rsid w:val="006779A6"/>
    <w:rsid w:val="00677A0A"/>
    <w:rsid w:val="00677AA2"/>
    <w:rsid w:val="00677B1A"/>
    <w:rsid w:val="00677D8F"/>
    <w:rsid w:val="00677D92"/>
    <w:rsid w:val="00677DF2"/>
    <w:rsid w:val="00677EA3"/>
    <w:rsid w:val="006802A5"/>
    <w:rsid w:val="0068039D"/>
    <w:rsid w:val="00680481"/>
    <w:rsid w:val="00680531"/>
    <w:rsid w:val="00680690"/>
    <w:rsid w:val="00680691"/>
    <w:rsid w:val="00680706"/>
    <w:rsid w:val="0068088F"/>
    <w:rsid w:val="00680AC1"/>
    <w:rsid w:val="00680D19"/>
    <w:rsid w:val="00680DD1"/>
    <w:rsid w:val="0068109D"/>
    <w:rsid w:val="00681116"/>
    <w:rsid w:val="00681152"/>
    <w:rsid w:val="00681199"/>
    <w:rsid w:val="0068129A"/>
    <w:rsid w:val="006813B9"/>
    <w:rsid w:val="006816A3"/>
    <w:rsid w:val="0068192B"/>
    <w:rsid w:val="00681DFE"/>
    <w:rsid w:val="00682024"/>
    <w:rsid w:val="0068214C"/>
    <w:rsid w:val="00682159"/>
    <w:rsid w:val="00682274"/>
    <w:rsid w:val="00682972"/>
    <w:rsid w:val="006829FB"/>
    <w:rsid w:val="00682A59"/>
    <w:rsid w:val="00682AD4"/>
    <w:rsid w:val="00682BBC"/>
    <w:rsid w:val="00682D39"/>
    <w:rsid w:val="00682DFA"/>
    <w:rsid w:val="006830D7"/>
    <w:rsid w:val="00683173"/>
    <w:rsid w:val="006831F0"/>
    <w:rsid w:val="006832C1"/>
    <w:rsid w:val="006833F5"/>
    <w:rsid w:val="00683570"/>
    <w:rsid w:val="0068369B"/>
    <w:rsid w:val="00683712"/>
    <w:rsid w:val="006837CB"/>
    <w:rsid w:val="00683847"/>
    <w:rsid w:val="00683868"/>
    <w:rsid w:val="0068392F"/>
    <w:rsid w:val="00683C89"/>
    <w:rsid w:val="00683D34"/>
    <w:rsid w:val="00683D74"/>
    <w:rsid w:val="00684023"/>
    <w:rsid w:val="0068421F"/>
    <w:rsid w:val="00684251"/>
    <w:rsid w:val="00684395"/>
    <w:rsid w:val="0068478D"/>
    <w:rsid w:val="00684913"/>
    <w:rsid w:val="006849B6"/>
    <w:rsid w:val="00684D77"/>
    <w:rsid w:val="006851EA"/>
    <w:rsid w:val="006851F2"/>
    <w:rsid w:val="0068591E"/>
    <w:rsid w:val="00685AF6"/>
    <w:rsid w:val="00685C13"/>
    <w:rsid w:val="00685C1E"/>
    <w:rsid w:val="00685F4E"/>
    <w:rsid w:val="00685FF0"/>
    <w:rsid w:val="00686010"/>
    <w:rsid w:val="00686066"/>
    <w:rsid w:val="0068613F"/>
    <w:rsid w:val="006862AF"/>
    <w:rsid w:val="0068636D"/>
    <w:rsid w:val="006863EB"/>
    <w:rsid w:val="00686406"/>
    <w:rsid w:val="0068645D"/>
    <w:rsid w:val="0068655F"/>
    <w:rsid w:val="006869EC"/>
    <w:rsid w:val="00686F7D"/>
    <w:rsid w:val="00687003"/>
    <w:rsid w:val="00687143"/>
    <w:rsid w:val="0068723A"/>
    <w:rsid w:val="00687663"/>
    <w:rsid w:val="00687681"/>
    <w:rsid w:val="006876D8"/>
    <w:rsid w:val="006877E6"/>
    <w:rsid w:val="0068782C"/>
    <w:rsid w:val="00687A14"/>
    <w:rsid w:val="00687FE2"/>
    <w:rsid w:val="00690159"/>
    <w:rsid w:val="0069060D"/>
    <w:rsid w:val="00690DDE"/>
    <w:rsid w:val="00690FA5"/>
    <w:rsid w:val="0069101C"/>
    <w:rsid w:val="006911AC"/>
    <w:rsid w:val="00691536"/>
    <w:rsid w:val="00691618"/>
    <w:rsid w:val="00691B9D"/>
    <w:rsid w:val="00691D43"/>
    <w:rsid w:val="00691D9C"/>
    <w:rsid w:val="006920D2"/>
    <w:rsid w:val="00692124"/>
    <w:rsid w:val="006922F0"/>
    <w:rsid w:val="00692790"/>
    <w:rsid w:val="00692881"/>
    <w:rsid w:val="00692937"/>
    <w:rsid w:val="00692BCF"/>
    <w:rsid w:val="00692F79"/>
    <w:rsid w:val="006930F9"/>
    <w:rsid w:val="00693259"/>
    <w:rsid w:val="00693280"/>
    <w:rsid w:val="0069347F"/>
    <w:rsid w:val="006935B6"/>
    <w:rsid w:val="00693678"/>
    <w:rsid w:val="006936A5"/>
    <w:rsid w:val="00693A3A"/>
    <w:rsid w:val="00693AA7"/>
    <w:rsid w:val="00693B13"/>
    <w:rsid w:val="00693F10"/>
    <w:rsid w:val="00694096"/>
    <w:rsid w:val="006940FF"/>
    <w:rsid w:val="0069462B"/>
    <w:rsid w:val="0069486B"/>
    <w:rsid w:val="00694A0F"/>
    <w:rsid w:val="00695159"/>
    <w:rsid w:val="0069515B"/>
    <w:rsid w:val="0069519D"/>
    <w:rsid w:val="00695383"/>
    <w:rsid w:val="006953C2"/>
    <w:rsid w:val="00695488"/>
    <w:rsid w:val="006956B9"/>
    <w:rsid w:val="006957A6"/>
    <w:rsid w:val="00695808"/>
    <w:rsid w:val="00695A40"/>
    <w:rsid w:val="00695BD9"/>
    <w:rsid w:val="00695D3A"/>
    <w:rsid w:val="00696036"/>
    <w:rsid w:val="006965F9"/>
    <w:rsid w:val="006967BC"/>
    <w:rsid w:val="00696A2A"/>
    <w:rsid w:val="00696BB2"/>
    <w:rsid w:val="00696D19"/>
    <w:rsid w:val="00696E63"/>
    <w:rsid w:val="00696F00"/>
    <w:rsid w:val="006971A3"/>
    <w:rsid w:val="00697A64"/>
    <w:rsid w:val="00697B88"/>
    <w:rsid w:val="00697E0D"/>
    <w:rsid w:val="00697F53"/>
    <w:rsid w:val="006A007E"/>
    <w:rsid w:val="006A00F4"/>
    <w:rsid w:val="006A0261"/>
    <w:rsid w:val="006A0440"/>
    <w:rsid w:val="006A05A4"/>
    <w:rsid w:val="006A05B6"/>
    <w:rsid w:val="006A079F"/>
    <w:rsid w:val="006A0D59"/>
    <w:rsid w:val="006A0F27"/>
    <w:rsid w:val="006A0FF8"/>
    <w:rsid w:val="006A10DB"/>
    <w:rsid w:val="006A16FB"/>
    <w:rsid w:val="006A1A84"/>
    <w:rsid w:val="006A1E55"/>
    <w:rsid w:val="006A2049"/>
    <w:rsid w:val="006A2069"/>
    <w:rsid w:val="006A2402"/>
    <w:rsid w:val="006A2541"/>
    <w:rsid w:val="006A29F5"/>
    <w:rsid w:val="006A2B99"/>
    <w:rsid w:val="006A2CB1"/>
    <w:rsid w:val="006A2D3B"/>
    <w:rsid w:val="006A30F8"/>
    <w:rsid w:val="006A3273"/>
    <w:rsid w:val="006A338E"/>
    <w:rsid w:val="006A356D"/>
    <w:rsid w:val="006A3936"/>
    <w:rsid w:val="006A3955"/>
    <w:rsid w:val="006A3F6A"/>
    <w:rsid w:val="006A40C9"/>
    <w:rsid w:val="006A413C"/>
    <w:rsid w:val="006A4199"/>
    <w:rsid w:val="006A4367"/>
    <w:rsid w:val="006A46E0"/>
    <w:rsid w:val="006A492B"/>
    <w:rsid w:val="006A4969"/>
    <w:rsid w:val="006A4E09"/>
    <w:rsid w:val="006A4F9B"/>
    <w:rsid w:val="006A517A"/>
    <w:rsid w:val="006A52F5"/>
    <w:rsid w:val="006A5975"/>
    <w:rsid w:val="006A597F"/>
    <w:rsid w:val="006A59D5"/>
    <w:rsid w:val="006A5AA6"/>
    <w:rsid w:val="006A5B46"/>
    <w:rsid w:val="006A5CAB"/>
    <w:rsid w:val="006A5EDF"/>
    <w:rsid w:val="006A699E"/>
    <w:rsid w:val="006A6B7F"/>
    <w:rsid w:val="006A6C77"/>
    <w:rsid w:val="006A6C86"/>
    <w:rsid w:val="006A6F87"/>
    <w:rsid w:val="006A6F89"/>
    <w:rsid w:val="006A7172"/>
    <w:rsid w:val="006A7306"/>
    <w:rsid w:val="006A7478"/>
    <w:rsid w:val="006A77F8"/>
    <w:rsid w:val="006A79D5"/>
    <w:rsid w:val="006A7A6C"/>
    <w:rsid w:val="006A7AD6"/>
    <w:rsid w:val="006A7CB8"/>
    <w:rsid w:val="006A7FA6"/>
    <w:rsid w:val="006B0026"/>
    <w:rsid w:val="006B00D5"/>
    <w:rsid w:val="006B02A3"/>
    <w:rsid w:val="006B0303"/>
    <w:rsid w:val="006B0485"/>
    <w:rsid w:val="006B04E8"/>
    <w:rsid w:val="006B065B"/>
    <w:rsid w:val="006B070A"/>
    <w:rsid w:val="006B07AB"/>
    <w:rsid w:val="006B084D"/>
    <w:rsid w:val="006B09A0"/>
    <w:rsid w:val="006B0A0A"/>
    <w:rsid w:val="006B0B86"/>
    <w:rsid w:val="006B0E24"/>
    <w:rsid w:val="006B0E70"/>
    <w:rsid w:val="006B0EB0"/>
    <w:rsid w:val="006B105B"/>
    <w:rsid w:val="006B1279"/>
    <w:rsid w:val="006B181C"/>
    <w:rsid w:val="006B18AE"/>
    <w:rsid w:val="006B190A"/>
    <w:rsid w:val="006B1C25"/>
    <w:rsid w:val="006B1D80"/>
    <w:rsid w:val="006B1D97"/>
    <w:rsid w:val="006B1EEC"/>
    <w:rsid w:val="006B231F"/>
    <w:rsid w:val="006B2357"/>
    <w:rsid w:val="006B23A0"/>
    <w:rsid w:val="006B2469"/>
    <w:rsid w:val="006B246F"/>
    <w:rsid w:val="006B25D7"/>
    <w:rsid w:val="006B264A"/>
    <w:rsid w:val="006B27C0"/>
    <w:rsid w:val="006B28DC"/>
    <w:rsid w:val="006B2C04"/>
    <w:rsid w:val="006B2D29"/>
    <w:rsid w:val="006B2D79"/>
    <w:rsid w:val="006B2EAA"/>
    <w:rsid w:val="006B306B"/>
    <w:rsid w:val="006B3143"/>
    <w:rsid w:val="006B31BC"/>
    <w:rsid w:val="006B3626"/>
    <w:rsid w:val="006B3CDC"/>
    <w:rsid w:val="006B3DBC"/>
    <w:rsid w:val="006B3E5A"/>
    <w:rsid w:val="006B3EF8"/>
    <w:rsid w:val="006B40F3"/>
    <w:rsid w:val="006B41A0"/>
    <w:rsid w:val="006B4318"/>
    <w:rsid w:val="006B433D"/>
    <w:rsid w:val="006B4492"/>
    <w:rsid w:val="006B460E"/>
    <w:rsid w:val="006B4EA2"/>
    <w:rsid w:val="006B5194"/>
    <w:rsid w:val="006B5C33"/>
    <w:rsid w:val="006B5C94"/>
    <w:rsid w:val="006B5CFA"/>
    <w:rsid w:val="006B5DFA"/>
    <w:rsid w:val="006B5F77"/>
    <w:rsid w:val="006B600E"/>
    <w:rsid w:val="006B60AE"/>
    <w:rsid w:val="006B64C9"/>
    <w:rsid w:val="006B64D1"/>
    <w:rsid w:val="006B6A6A"/>
    <w:rsid w:val="006B6D6D"/>
    <w:rsid w:val="006B7027"/>
    <w:rsid w:val="006B702D"/>
    <w:rsid w:val="006B705C"/>
    <w:rsid w:val="006B7241"/>
    <w:rsid w:val="006B7332"/>
    <w:rsid w:val="006B733A"/>
    <w:rsid w:val="006B73CB"/>
    <w:rsid w:val="006B77AA"/>
    <w:rsid w:val="006B7963"/>
    <w:rsid w:val="006B79F1"/>
    <w:rsid w:val="006B7E94"/>
    <w:rsid w:val="006C01F8"/>
    <w:rsid w:val="006C0243"/>
    <w:rsid w:val="006C04D5"/>
    <w:rsid w:val="006C05BB"/>
    <w:rsid w:val="006C0834"/>
    <w:rsid w:val="006C099A"/>
    <w:rsid w:val="006C0B65"/>
    <w:rsid w:val="006C0C11"/>
    <w:rsid w:val="006C1108"/>
    <w:rsid w:val="006C1192"/>
    <w:rsid w:val="006C14DF"/>
    <w:rsid w:val="006C15FE"/>
    <w:rsid w:val="006C1625"/>
    <w:rsid w:val="006C18FB"/>
    <w:rsid w:val="006C1B41"/>
    <w:rsid w:val="006C1BC0"/>
    <w:rsid w:val="006C1C40"/>
    <w:rsid w:val="006C1CEB"/>
    <w:rsid w:val="006C1DE5"/>
    <w:rsid w:val="006C1F38"/>
    <w:rsid w:val="006C1FFB"/>
    <w:rsid w:val="006C20D9"/>
    <w:rsid w:val="006C24A3"/>
    <w:rsid w:val="006C24FB"/>
    <w:rsid w:val="006C25C4"/>
    <w:rsid w:val="006C25E4"/>
    <w:rsid w:val="006C27C1"/>
    <w:rsid w:val="006C3134"/>
    <w:rsid w:val="006C33F1"/>
    <w:rsid w:val="006C3540"/>
    <w:rsid w:val="006C3949"/>
    <w:rsid w:val="006C3C06"/>
    <w:rsid w:val="006C3E1F"/>
    <w:rsid w:val="006C3FA5"/>
    <w:rsid w:val="006C40FD"/>
    <w:rsid w:val="006C41DB"/>
    <w:rsid w:val="006C444B"/>
    <w:rsid w:val="006C4476"/>
    <w:rsid w:val="006C4644"/>
    <w:rsid w:val="006C4672"/>
    <w:rsid w:val="006C467F"/>
    <w:rsid w:val="006C54B3"/>
    <w:rsid w:val="006C58B3"/>
    <w:rsid w:val="006C5B9E"/>
    <w:rsid w:val="006C5C06"/>
    <w:rsid w:val="006C5DCE"/>
    <w:rsid w:val="006C5F66"/>
    <w:rsid w:val="006C5F9B"/>
    <w:rsid w:val="006C6553"/>
    <w:rsid w:val="006C6835"/>
    <w:rsid w:val="006C6A94"/>
    <w:rsid w:val="006C6DB3"/>
    <w:rsid w:val="006C6ED1"/>
    <w:rsid w:val="006C720E"/>
    <w:rsid w:val="006C74FC"/>
    <w:rsid w:val="006C7598"/>
    <w:rsid w:val="006C75BD"/>
    <w:rsid w:val="006C78F3"/>
    <w:rsid w:val="006C7A69"/>
    <w:rsid w:val="006C7AA4"/>
    <w:rsid w:val="006D03D8"/>
    <w:rsid w:val="006D04D1"/>
    <w:rsid w:val="006D0643"/>
    <w:rsid w:val="006D06C2"/>
    <w:rsid w:val="006D0A47"/>
    <w:rsid w:val="006D0C15"/>
    <w:rsid w:val="006D0E73"/>
    <w:rsid w:val="006D0FFB"/>
    <w:rsid w:val="006D10C7"/>
    <w:rsid w:val="006D128C"/>
    <w:rsid w:val="006D132B"/>
    <w:rsid w:val="006D1491"/>
    <w:rsid w:val="006D153E"/>
    <w:rsid w:val="006D16BB"/>
    <w:rsid w:val="006D18CF"/>
    <w:rsid w:val="006D1920"/>
    <w:rsid w:val="006D1AD9"/>
    <w:rsid w:val="006D1F75"/>
    <w:rsid w:val="006D2134"/>
    <w:rsid w:val="006D21B2"/>
    <w:rsid w:val="006D2323"/>
    <w:rsid w:val="006D237E"/>
    <w:rsid w:val="006D23A9"/>
    <w:rsid w:val="006D2409"/>
    <w:rsid w:val="006D24D3"/>
    <w:rsid w:val="006D2588"/>
    <w:rsid w:val="006D26A2"/>
    <w:rsid w:val="006D26CD"/>
    <w:rsid w:val="006D2747"/>
    <w:rsid w:val="006D27A1"/>
    <w:rsid w:val="006D27F6"/>
    <w:rsid w:val="006D28FA"/>
    <w:rsid w:val="006D2DBC"/>
    <w:rsid w:val="006D35B8"/>
    <w:rsid w:val="006D381F"/>
    <w:rsid w:val="006D3834"/>
    <w:rsid w:val="006D393A"/>
    <w:rsid w:val="006D395A"/>
    <w:rsid w:val="006D3A24"/>
    <w:rsid w:val="006D3A5F"/>
    <w:rsid w:val="006D3E4E"/>
    <w:rsid w:val="006D3F87"/>
    <w:rsid w:val="006D3FB2"/>
    <w:rsid w:val="006D3FBB"/>
    <w:rsid w:val="006D400E"/>
    <w:rsid w:val="006D4126"/>
    <w:rsid w:val="006D42FA"/>
    <w:rsid w:val="006D4392"/>
    <w:rsid w:val="006D43FC"/>
    <w:rsid w:val="006D457A"/>
    <w:rsid w:val="006D4735"/>
    <w:rsid w:val="006D479F"/>
    <w:rsid w:val="006D47DA"/>
    <w:rsid w:val="006D490F"/>
    <w:rsid w:val="006D4981"/>
    <w:rsid w:val="006D4D80"/>
    <w:rsid w:val="006D527F"/>
    <w:rsid w:val="006D5370"/>
    <w:rsid w:val="006D5410"/>
    <w:rsid w:val="006D5642"/>
    <w:rsid w:val="006D5B0F"/>
    <w:rsid w:val="006D5B15"/>
    <w:rsid w:val="006D5B42"/>
    <w:rsid w:val="006D5BCC"/>
    <w:rsid w:val="006D5C88"/>
    <w:rsid w:val="006D5CC5"/>
    <w:rsid w:val="006D649B"/>
    <w:rsid w:val="006D66C4"/>
    <w:rsid w:val="006D67B6"/>
    <w:rsid w:val="006D6ABF"/>
    <w:rsid w:val="006D6BDC"/>
    <w:rsid w:val="006D6D30"/>
    <w:rsid w:val="006D732A"/>
    <w:rsid w:val="006D7356"/>
    <w:rsid w:val="006D7543"/>
    <w:rsid w:val="006D7738"/>
    <w:rsid w:val="006D7CD5"/>
    <w:rsid w:val="006D7DF4"/>
    <w:rsid w:val="006E0056"/>
    <w:rsid w:val="006E00CB"/>
    <w:rsid w:val="006E00E5"/>
    <w:rsid w:val="006E00EB"/>
    <w:rsid w:val="006E0278"/>
    <w:rsid w:val="006E04B3"/>
    <w:rsid w:val="006E04ED"/>
    <w:rsid w:val="006E0731"/>
    <w:rsid w:val="006E08FA"/>
    <w:rsid w:val="006E0A18"/>
    <w:rsid w:val="006E0C6F"/>
    <w:rsid w:val="006E0CAD"/>
    <w:rsid w:val="006E0ED9"/>
    <w:rsid w:val="006E157E"/>
    <w:rsid w:val="006E185B"/>
    <w:rsid w:val="006E18EF"/>
    <w:rsid w:val="006E1AE0"/>
    <w:rsid w:val="006E1BE2"/>
    <w:rsid w:val="006E1F10"/>
    <w:rsid w:val="006E1F6D"/>
    <w:rsid w:val="006E2016"/>
    <w:rsid w:val="006E20C3"/>
    <w:rsid w:val="006E20D6"/>
    <w:rsid w:val="006E2138"/>
    <w:rsid w:val="006E21EE"/>
    <w:rsid w:val="006E2A7B"/>
    <w:rsid w:val="006E327E"/>
    <w:rsid w:val="006E329A"/>
    <w:rsid w:val="006E36DA"/>
    <w:rsid w:val="006E391D"/>
    <w:rsid w:val="006E3BA7"/>
    <w:rsid w:val="006E3ED8"/>
    <w:rsid w:val="006E3F8E"/>
    <w:rsid w:val="006E42B0"/>
    <w:rsid w:val="006E43F6"/>
    <w:rsid w:val="006E44E7"/>
    <w:rsid w:val="006E4568"/>
    <w:rsid w:val="006E463C"/>
    <w:rsid w:val="006E4657"/>
    <w:rsid w:val="006E4770"/>
    <w:rsid w:val="006E4F24"/>
    <w:rsid w:val="006E50E1"/>
    <w:rsid w:val="006E50F6"/>
    <w:rsid w:val="006E53FB"/>
    <w:rsid w:val="006E5786"/>
    <w:rsid w:val="006E59F8"/>
    <w:rsid w:val="006E5D1D"/>
    <w:rsid w:val="006E62D1"/>
    <w:rsid w:val="006E6552"/>
    <w:rsid w:val="006E6574"/>
    <w:rsid w:val="006E6629"/>
    <w:rsid w:val="006E664C"/>
    <w:rsid w:val="006E679D"/>
    <w:rsid w:val="006E6A2B"/>
    <w:rsid w:val="006E6D3A"/>
    <w:rsid w:val="006E6D4A"/>
    <w:rsid w:val="006E6D84"/>
    <w:rsid w:val="006E6FA3"/>
    <w:rsid w:val="006E7162"/>
    <w:rsid w:val="006E71EE"/>
    <w:rsid w:val="006E7447"/>
    <w:rsid w:val="006E7D25"/>
    <w:rsid w:val="006E7EA8"/>
    <w:rsid w:val="006F0096"/>
    <w:rsid w:val="006F0143"/>
    <w:rsid w:val="006F0214"/>
    <w:rsid w:val="006F02CB"/>
    <w:rsid w:val="006F0335"/>
    <w:rsid w:val="006F072D"/>
    <w:rsid w:val="006F07B1"/>
    <w:rsid w:val="006F0ACE"/>
    <w:rsid w:val="006F0E5F"/>
    <w:rsid w:val="006F0F01"/>
    <w:rsid w:val="006F1229"/>
    <w:rsid w:val="006F1444"/>
    <w:rsid w:val="006F1481"/>
    <w:rsid w:val="006F1676"/>
    <w:rsid w:val="006F1F5F"/>
    <w:rsid w:val="006F1FA2"/>
    <w:rsid w:val="006F2052"/>
    <w:rsid w:val="006F2565"/>
    <w:rsid w:val="006F2791"/>
    <w:rsid w:val="006F297D"/>
    <w:rsid w:val="006F2DC2"/>
    <w:rsid w:val="006F3222"/>
    <w:rsid w:val="006F3362"/>
    <w:rsid w:val="006F3476"/>
    <w:rsid w:val="006F3513"/>
    <w:rsid w:val="006F3562"/>
    <w:rsid w:val="006F356B"/>
    <w:rsid w:val="006F35C9"/>
    <w:rsid w:val="006F360E"/>
    <w:rsid w:val="006F362B"/>
    <w:rsid w:val="006F362D"/>
    <w:rsid w:val="006F36D8"/>
    <w:rsid w:val="006F38A1"/>
    <w:rsid w:val="006F3B0A"/>
    <w:rsid w:val="006F3CD7"/>
    <w:rsid w:val="006F3D94"/>
    <w:rsid w:val="006F3E4F"/>
    <w:rsid w:val="006F3F4E"/>
    <w:rsid w:val="006F3FB9"/>
    <w:rsid w:val="006F4114"/>
    <w:rsid w:val="006F41B6"/>
    <w:rsid w:val="006F430D"/>
    <w:rsid w:val="006F45C9"/>
    <w:rsid w:val="006F4AEC"/>
    <w:rsid w:val="006F4B58"/>
    <w:rsid w:val="006F4D81"/>
    <w:rsid w:val="006F530F"/>
    <w:rsid w:val="006F5644"/>
    <w:rsid w:val="006F56C2"/>
    <w:rsid w:val="006F59B6"/>
    <w:rsid w:val="006F5CF0"/>
    <w:rsid w:val="006F5D26"/>
    <w:rsid w:val="006F5E05"/>
    <w:rsid w:val="006F60F2"/>
    <w:rsid w:val="006F624F"/>
    <w:rsid w:val="006F6270"/>
    <w:rsid w:val="006F6441"/>
    <w:rsid w:val="006F6521"/>
    <w:rsid w:val="006F653A"/>
    <w:rsid w:val="006F65A6"/>
    <w:rsid w:val="006F6616"/>
    <w:rsid w:val="006F6629"/>
    <w:rsid w:val="006F6703"/>
    <w:rsid w:val="006F69DB"/>
    <w:rsid w:val="006F6A78"/>
    <w:rsid w:val="006F6CC6"/>
    <w:rsid w:val="006F6D4D"/>
    <w:rsid w:val="006F6D51"/>
    <w:rsid w:val="006F6E25"/>
    <w:rsid w:val="006F73D6"/>
    <w:rsid w:val="006F76D5"/>
    <w:rsid w:val="006F7781"/>
    <w:rsid w:val="006F78B8"/>
    <w:rsid w:val="006F7D20"/>
    <w:rsid w:val="006F7EF9"/>
    <w:rsid w:val="006F7F16"/>
    <w:rsid w:val="007001B6"/>
    <w:rsid w:val="00700333"/>
    <w:rsid w:val="0070044A"/>
    <w:rsid w:val="00700838"/>
    <w:rsid w:val="00700950"/>
    <w:rsid w:val="00700ACA"/>
    <w:rsid w:val="00700ADA"/>
    <w:rsid w:val="00700BB5"/>
    <w:rsid w:val="00700CCD"/>
    <w:rsid w:val="00700D86"/>
    <w:rsid w:val="00700FD6"/>
    <w:rsid w:val="007015F0"/>
    <w:rsid w:val="007015F8"/>
    <w:rsid w:val="00701933"/>
    <w:rsid w:val="00701EDB"/>
    <w:rsid w:val="00701FD1"/>
    <w:rsid w:val="0070219C"/>
    <w:rsid w:val="007021E9"/>
    <w:rsid w:val="0070220E"/>
    <w:rsid w:val="0070235D"/>
    <w:rsid w:val="00702396"/>
    <w:rsid w:val="007024D1"/>
    <w:rsid w:val="00702632"/>
    <w:rsid w:val="0070286C"/>
    <w:rsid w:val="007029A9"/>
    <w:rsid w:val="00702E69"/>
    <w:rsid w:val="00702E86"/>
    <w:rsid w:val="00702E9D"/>
    <w:rsid w:val="00702EA3"/>
    <w:rsid w:val="0070309E"/>
    <w:rsid w:val="00703B65"/>
    <w:rsid w:val="00703EB2"/>
    <w:rsid w:val="00703FE7"/>
    <w:rsid w:val="00704222"/>
    <w:rsid w:val="00704462"/>
    <w:rsid w:val="00704677"/>
    <w:rsid w:val="00704E83"/>
    <w:rsid w:val="00704FA7"/>
    <w:rsid w:val="00705022"/>
    <w:rsid w:val="007051E8"/>
    <w:rsid w:val="0070528E"/>
    <w:rsid w:val="0070531E"/>
    <w:rsid w:val="00705323"/>
    <w:rsid w:val="007056F9"/>
    <w:rsid w:val="00705719"/>
    <w:rsid w:val="0070576A"/>
    <w:rsid w:val="00705A14"/>
    <w:rsid w:val="00705B62"/>
    <w:rsid w:val="00705F2F"/>
    <w:rsid w:val="00706457"/>
    <w:rsid w:val="007065CB"/>
    <w:rsid w:val="00706931"/>
    <w:rsid w:val="00706E2D"/>
    <w:rsid w:val="00707541"/>
    <w:rsid w:val="007075E8"/>
    <w:rsid w:val="007076AC"/>
    <w:rsid w:val="00707892"/>
    <w:rsid w:val="00707AEE"/>
    <w:rsid w:val="00707B7F"/>
    <w:rsid w:val="0071018D"/>
    <w:rsid w:val="00710262"/>
    <w:rsid w:val="00710305"/>
    <w:rsid w:val="0071045E"/>
    <w:rsid w:val="0071060C"/>
    <w:rsid w:val="007107AE"/>
    <w:rsid w:val="0071088F"/>
    <w:rsid w:val="00710910"/>
    <w:rsid w:val="00710B95"/>
    <w:rsid w:val="00710CEE"/>
    <w:rsid w:val="00710F96"/>
    <w:rsid w:val="00711319"/>
    <w:rsid w:val="00711821"/>
    <w:rsid w:val="007119BE"/>
    <w:rsid w:val="00711A7C"/>
    <w:rsid w:val="0071211A"/>
    <w:rsid w:val="0071213B"/>
    <w:rsid w:val="0071234B"/>
    <w:rsid w:val="00712407"/>
    <w:rsid w:val="00712509"/>
    <w:rsid w:val="007127B5"/>
    <w:rsid w:val="00712849"/>
    <w:rsid w:val="00712AA2"/>
    <w:rsid w:val="00712E6F"/>
    <w:rsid w:val="00713059"/>
    <w:rsid w:val="00713175"/>
    <w:rsid w:val="00713234"/>
    <w:rsid w:val="007132F6"/>
    <w:rsid w:val="007133DE"/>
    <w:rsid w:val="0071356E"/>
    <w:rsid w:val="007138AC"/>
    <w:rsid w:val="007138CA"/>
    <w:rsid w:val="00713932"/>
    <w:rsid w:val="00713A5C"/>
    <w:rsid w:val="00713E4D"/>
    <w:rsid w:val="007141E7"/>
    <w:rsid w:val="00714474"/>
    <w:rsid w:val="00714917"/>
    <w:rsid w:val="00714922"/>
    <w:rsid w:val="00714CEE"/>
    <w:rsid w:val="007150A2"/>
    <w:rsid w:val="00715116"/>
    <w:rsid w:val="00715119"/>
    <w:rsid w:val="007152DE"/>
    <w:rsid w:val="007153BB"/>
    <w:rsid w:val="007154D4"/>
    <w:rsid w:val="007154E1"/>
    <w:rsid w:val="0071564F"/>
    <w:rsid w:val="007157AC"/>
    <w:rsid w:val="007158FD"/>
    <w:rsid w:val="00715993"/>
    <w:rsid w:val="007159F3"/>
    <w:rsid w:val="00715DDF"/>
    <w:rsid w:val="007163A2"/>
    <w:rsid w:val="007165BD"/>
    <w:rsid w:val="007165FF"/>
    <w:rsid w:val="007166E1"/>
    <w:rsid w:val="0071685B"/>
    <w:rsid w:val="00716921"/>
    <w:rsid w:val="00716A96"/>
    <w:rsid w:val="00716DF1"/>
    <w:rsid w:val="00716E2D"/>
    <w:rsid w:val="00716E7D"/>
    <w:rsid w:val="00716F26"/>
    <w:rsid w:val="00716F83"/>
    <w:rsid w:val="00717361"/>
    <w:rsid w:val="00717549"/>
    <w:rsid w:val="00717663"/>
    <w:rsid w:val="007178F5"/>
    <w:rsid w:val="00717B13"/>
    <w:rsid w:val="00717BAD"/>
    <w:rsid w:val="00717C5C"/>
    <w:rsid w:val="00717ECC"/>
    <w:rsid w:val="00720268"/>
    <w:rsid w:val="007202C3"/>
    <w:rsid w:val="00720453"/>
    <w:rsid w:val="007204D3"/>
    <w:rsid w:val="007205AF"/>
    <w:rsid w:val="007205DF"/>
    <w:rsid w:val="00720614"/>
    <w:rsid w:val="00720679"/>
    <w:rsid w:val="00720A61"/>
    <w:rsid w:val="00720B47"/>
    <w:rsid w:val="00720B80"/>
    <w:rsid w:val="00720CD2"/>
    <w:rsid w:val="00720EA9"/>
    <w:rsid w:val="00720F8E"/>
    <w:rsid w:val="0072127D"/>
    <w:rsid w:val="0072145F"/>
    <w:rsid w:val="007217CA"/>
    <w:rsid w:val="00721C5B"/>
    <w:rsid w:val="00721FBD"/>
    <w:rsid w:val="007222C5"/>
    <w:rsid w:val="00722341"/>
    <w:rsid w:val="00722579"/>
    <w:rsid w:val="0072297E"/>
    <w:rsid w:val="00722AB7"/>
    <w:rsid w:val="00722C67"/>
    <w:rsid w:val="00722CBB"/>
    <w:rsid w:val="00722DD7"/>
    <w:rsid w:val="00722F27"/>
    <w:rsid w:val="00722FBE"/>
    <w:rsid w:val="00722FE8"/>
    <w:rsid w:val="007230DE"/>
    <w:rsid w:val="0072325E"/>
    <w:rsid w:val="00723406"/>
    <w:rsid w:val="0072347E"/>
    <w:rsid w:val="007235DD"/>
    <w:rsid w:val="00723651"/>
    <w:rsid w:val="00723822"/>
    <w:rsid w:val="00723A30"/>
    <w:rsid w:val="00723A33"/>
    <w:rsid w:val="00723A92"/>
    <w:rsid w:val="00723AAF"/>
    <w:rsid w:val="00723D52"/>
    <w:rsid w:val="00723E39"/>
    <w:rsid w:val="00724368"/>
    <w:rsid w:val="0072450F"/>
    <w:rsid w:val="00724557"/>
    <w:rsid w:val="00724739"/>
    <w:rsid w:val="00724B3E"/>
    <w:rsid w:val="00724C48"/>
    <w:rsid w:val="00724FA0"/>
    <w:rsid w:val="007251B3"/>
    <w:rsid w:val="007252D7"/>
    <w:rsid w:val="0072556F"/>
    <w:rsid w:val="0072557D"/>
    <w:rsid w:val="00725682"/>
    <w:rsid w:val="007256C0"/>
    <w:rsid w:val="00725748"/>
    <w:rsid w:val="007257C0"/>
    <w:rsid w:val="00725A86"/>
    <w:rsid w:val="00725EF7"/>
    <w:rsid w:val="00725F00"/>
    <w:rsid w:val="00726014"/>
    <w:rsid w:val="0072604E"/>
    <w:rsid w:val="00726052"/>
    <w:rsid w:val="0072614D"/>
    <w:rsid w:val="0072646B"/>
    <w:rsid w:val="007264A6"/>
    <w:rsid w:val="00726ABA"/>
    <w:rsid w:val="00726BC9"/>
    <w:rsid w:val="00726D60"/>
    <w:rsid w:val="00726D76"/>
    <w:rsid w:val="00726EA6"/>
    <w:rsid w:val="00727200"/>
    <w:rsid w:val="0072727E"/>
    <w:rsid w:val="007272D1"/>
    <w:rsid w:val="00727325"/>
    <w:rsid w:val="0072766A"/>
    <w:rsid w:val="00727748"/>
    <w:rsid w:val="007278EC"/>
    <w:rsid w:val="007279DB"/>
    <w:rsid w:val="00727A97"/>
    <w:rsid w:val="00727AD5"/>
    <w:rsid w:val="00727DEA"/>
    <w:rsid w:val="00727FBA"/>
    <w:rsid w:val="00727FF9"/>
    <w:rsid w:val="0073043C"/>
    <w:rsid w:val="00730484"/>
    <w:rsid w:val="007304AF"/>
    <w:rsid w:val="007304DD"/>
    <w:rsid w:val="0073056B"/>
    <w:rsid w:val="0073072D"/>
    <w:rsid w:val="00730880"/>
    <w:rsid w:val="00730A4B"/>
    <w:rsid w:val="00730D89"/>
    <w:rsid w:val="00730E59"/>
    <w:rsid w:val="00731021"/>
    <w:rsid w:val="00731087"/>
    <w:rsid w:val="0073114B"/>
    <w:rsid w:val="0073134C"/>
    <w:rsid w:val="007313FC"/>
    <w:rsid w:val="00731423"/>
    <w:rsid w:val="0073144A"/>
    <w:rsid w:val="007315DE"/>
    <w:rsid w:val="00731902"/>
    <w:rsid w:val="00731905"/>
    <w:rsid w:val="00731C65"/>
    <w:rsid w:val="00732137"/>
    <w:rsid w:val="00732326"/>
    <w:rsid w:val="0073265D"/>
    <w:rsid w:val="00732919"/>
    <w:rsid w:val="00732A76"/>
    <w:rsid w:val="00732BD2"/>
    <w:rsid w:val="007332AF"/>
    <w:rsid w:val="007332CC"/>
    <w:rsid w:val="00733321"/>
    <w:rsid w:val="00733329"/>
    <w:rsid w:val="00733376"/>
    <w:rsid w:val="00733523"/>
    <w:rsid w:val="0073364A"/>
    <w:rsid w:val="00733655"/>
    <w:rsid w:val="00733819"/>
    <w:rsid w:val="00733BDC"/>
    <w:rsid w:val="00733F2D"/>
    <w:rsid w:val="007344BB"/>
    <w:rsid w:val="007346EF"/>
    <w:rsid w:val="00734862"/>
    <w:rsid w:val="007348D5"/>
    <w:rsid w:val="0073490A"/>
    <w:rsid w:val="0073493F"/>
    <w:rsid w:val="00734ADC"/>
    <w:rsid w:val="00734AF3"/>
    <w:rsid w:val="00734D28"/>
    <w:rsid w:val="00734E4D"/>
    <w:rsid w:val="00734F23"/>
    <w:rsid w:val="0073506F"/>
    <w:rsid w:val="0073514B"/>
    <w:rsid w:val="0073603A"/>
    <w:rsid w:val="00736227"/>
    <w:rsid w:val="00736666"/>
    <w:rsid w:val="00736857"/>
    <w:rsid w:val="00736ACD"/>
    <w:rsid w:val="00736C2B"/>
    <w:rsid w:val="00736D48"/>
    <w:rsid w:val="00736DD3"/>
    <w:rsid w:val="00736FA0"/>
    <w:rsid w:val="00736FD2"/>
    <w:rsid w:val="007371C1"/>
    <w:rsid w:val="0073723F"/>
    <w:rsid w:val="0073743E"/>
    <w:rsid w:val="00737589"/>
    <w:rsid w:val="007376D4"/>
    <w:rsid w:val="00737714"/>
    <w:rsid w:val="00737729"/>
    <w:rsid w:val="007377CC"/>
    <w:rsid w:val="0073791A"/>
    <w:rsid w:val="007379DE"/>
    <w:rsid w:val="00737D62"/>
    <w:rsid w:val="00737E3D"/>
    <w:rsid w:val="0074025A"/>
    <w:rsid w:val="00740296"/>
    <w:rsid w:val="00740548"/>
    <w:rsid w:val="0074078F"/>
    <w:rsid w:val="00740884"/>
    <w:rsid w:val="00740A76"/>
    <w:rsid w:val="00740CF7"/>
    <w:rsid w:val="00741555"/>
    <w:rsid w:val="007415A4"/>
    <w:rsid w:val="00741603"/>
    <w:rsid w:val="007416E8"/>
    <w:rsid w:val="00741B5F"/>
    <w:rsid w:val="00741D32"/>
    <w:rsid w:val="00741DFB"/>
    <w:rsid w:val="007423C5"/>
    <w:rsid w:val="00742973"/>
    <w:rsid w:val="00742FF0"/>
    <w:rsid w:val="007430CB"/>
    <w:rsid w:val="00743210"/>
    <w:rsid w:val="00743248"/>
    <w:rsid w:val="00743C89"/>
    <w:rsid w:val="00743D5F"/>
    <w:rsid w:val="00743EE1"/>
    <w:rsid w:val="00744219"/>
    <w:rsid w:val="007442E5"/>
    <w:rsid w:val="007443BD"/>
    <w:rsid w:val="007443F1"/>
    <w:rsid w:val="007444B1"/>
    <w:rsid w:val="00744692"/>
    <w:rsid w:val="0074483D"/>
    <w:rsid w:val="007448FE"/>
    <w:rsid w:val="00744A8C"/>
    <w:rsid w:val="00744DDC"/>
    <w:rsid w:val="00744DE9"/>
    <w:rsid w:val="00744E63"/>
    <w:rsid w:val="00744F25"/>
    <w:rsid w:val="00745280"/>
    <w:rsid w:val="00745479"/>
    <w:rsid w:val="00745747"/>
    <w:rsid w:val="007457B0"/>
    <w:rsid w:val="00745D3E"/>
    <w:rsid w:val="00745F04"/>
    <w:rsid w:val="0074603A"/>
    <w:rsid w:val="007460D1"/>
    <w:rsid w:val="00746262"/>
    <w:rsid w:val="0074630C"/>
    <w:rsid w:val="007466FC"/>
    <w:rsid w:val="007467D0"/>
    <w:rsid w:val="00746BE9"/>
    <w:rsid w:val="00747028"/>
    <w:rsid w:val="00747194"/>
    <w:rsid w:val="00747220"/>
    <w:rsid w:val="00747343"/>
    <w:rsid w:val="007474A5"/>
    <w:rsid w:val="00747553"/>
    <w:rsid w:val="00747658"/>
    <w:rsid w:val="00747B9B"/>
    <w:rsid w:val="00747C90"/>
    <w:rsid w:val="00750061"/>
    <w:rsid w:val="007500EB"/>
    <w:rsid w:val="007500F2"/>
    <w:rsid w:val="00750456"/>
    <w:rsid w:val="00750549"/>
    <w:rsid w:val="00750662"/>
    <w:rsid w:val="0075077D"/>
    <w:rsid w:val="007509CF"/>
    <w:rsid w:val="00750A49"/>
    <w:rsid w:val="00750C28"/>
    <w:rsid w:val="00750C48"/>
    <w:rsid w:val="0075145E"/>
    <w:rsid w:val="007514F3"/>
    <w:rsid w:val="00751700"/>
    <w:rsid w:val="007517B0"/>
    <w:rsid w:val="007517B5"/>
    <w:rsid w:val="00751B0F"/>
    <w:rsid w:val="00751B74"/>
    <w:rsid w:val="00751CE5"/>
    <w:rsid w:val="00751DED"/>
    <w:rsid w:val="00751F29"/>
    <w:rsid w:val="00751FBF"/>
    <w:rsid w:val="00752286"/>
    <w:rsid w:val="0075229F"/>
    <w:rsid w:val="007522C4"/>
    <w:rsid w:val="00752495"/>
    <w:rsid w:val="00752516"/>
    <w:rsid w:val="007525E1"/>
    <w:rsid w:val="0075266A"/>
    <w:rsid w:val="007528A6"/>
    <w:rsid w:val="007529C8"/>
    <w:rsid w:val="00753015"/>
    <w:rsid w:val="0075323F"/>
    <w:rsid w:val="00753507"/>
    <w:rsid w:val="00753533"/>
    <w:rsid w:val="00753609"/>
    <w:rsid w:val="00753618"/>
    <w:rsid w:val="007539A1"/>
    <w:rsid w:val="00753DFC"/>
    <w:rsid w:val="00753E82"/>
    <w:rsid w:val="00753EB9"/>
    <w:rsid w:val="0075434D"/>
    <w:rsid w:val="00754357"/>
    <w:rsid w:val="00754385"/>
    <w:rsid w:val="007543D7"/>
    <w:rsid w:val="0075455A"/>
    <w:rsid w:val="00754685"/>
    <w:rsid w:val="00754734"/>
    <w:rsid w:val="0075493B"/>
    <w:rsid w:val="0075495E"/>
    <w:rsid w:val="00754C3D"/>
    <w:rsid w:val="00754EC6"/>
    <w:rsid w:val="00755181"/>
    <w:rsid w:val="007553B1"/>
    <w:rsid w:val="00755412"/>
    <w:rsid w:val="0075542C"/>
    <w:rsid w:val="007556F4"/>
    <w:rsid w:val="00755820"/>
    <w:rsid w:val="00755AFE"/>
    <w:rsid w:val="00755B97"/>
    <w:rsid w:val="00755C8B"/>
    <w:rsid w:val="00755D36"/>
    <w:rsid w:val="00755DD1"/>
    <w:rsid w:val="00755F05"/>
    <w:rsid w:val="00755FB0"/>
    <w:rsid w:val="007560D9"/>
    <w:rsid w:val="0075622F"/>
    <w:rsid w:val="00756498"/>
    <w:rsid w:val="00756514"/>
    <w:rsid w:val="007566DD"/>
    <w:rsid w:val="00756C7A"/>
    <w:rsid w:val="00756FEA"/>
    <w:rsid w:val="007570EA"/>
    <w:rsid w:val="007570F2"/>
    <w:rsid w:val="0075735B"/>
    <w:rsid w:val="00757498"/>
    <w:rsid w:val="007575B1"/>
    <w:rsid w:val="007576C7"/>
    <w:rsid w:val="007576D8"/>
    <w:rsid w:val="007578B3"/>
    <w:rsid w:val="00757A84"/>
    <w:rsid w:val="00757B04"/>
    <w:rsid w:val="00757B12"/>
    <w:rsid w:val="00757BF4"/>
    <w:rsid w:val="00757C90"/>
    <w:rsid w:val="00757D70"/>
    <w:rsid w:val="007602E0"/>
    <w:rsid w:val="00760A50"/>
    <w:rsid w:val="00760AA1"/>
    <w:rsid w:val="00760B3D"/>
    <w:rsid w:val="00760D10"/>
    <w:rsid w:val="00760DB4"/>
    <w:rsid w:val="00761050"/>
    <w:rsid w:val="00761203"/>
    <w:rsid w:val="0076139F"/>
    <w:rsid w:val="007617A2"/>
    <w:rsid w:val="007618C4"/>
    <w:rsid w:val="00761976"/>
    <w:rsid w:val="00761BC6"/>
    <w:rsid w:val="00761D73"/>
    <w:rsid w:val="00761E9A"/>
    <w:rsid w:val="00761ED2"/>
    <w:rsid w:val="0076201A"/>
    <w:rsid w:val="0076221B"/>
    <w:rsid w:val="007624B9"/>
    <w:rsid w:val="007628A9"/>
    <w:rsid w:val="007629AD"/>
    <w:rsid w:val="007629E1"/>
    <w:rsid w:val="00762ADB"/>
    <w:rsid w:val="00762B09"/>
    <w:rsid w:val="00762D49"/>
    <w:rsid w:val="00762DF0"/>
    <w:rsid w:val="00762F39"/>
    <w:rsid w:val="0076309A"/>
    <w:rsid w:val="00763622"/>
    <w:rsid w:val="00763629"/>
    <w:rsid w:val="00763721"/>
    <w:rsid w:val="0076388E"/>
    <w:rsid w:val="00763C76"/>
    <w:rsid w:val="00763E13"/>
    <w:rsid w:val="00764232"/>
    <w:rsid w:val="0076474E"/>
    <w:rsid w:val="00764759"/>
    <w:rsid w:val="00764988"/>
    <w:rsid w:val="007649BA"/>
    <w:rsid w:val="0076526D"/>
    <w:rsid w:val="007653A3"/>
    <w:rsid w:val="007653F6"/>
    <w:rsid w:val="00765542"/>
    <w:rsid w:val="007655DD"/>
    <w:rsid w:val="007656F1"/>
    <w:rsid w:val="0076570E"/>
    <w:rsid w:val="0076571B"/>
    <w:rsid w:val="00765789"/>
    <w:rsid w:val="00765859"/>
    <w:rsid w:val="007659F5"/>
    <w:rsid w:val="00765A39"/>
    <w:rsid w:val="00765A97"/>
    <w:rsid w:val="00765ABB"/>
    <w:rsid w:val="00766490"/>
    <w:rsid w:val="00766601"/>
    <w:rsid w:val="00766796"/>
    <w:rsid w:val="00766CC0"/>
    <w:rsid w:val="00767353"/>
    <w:rsid w:val="007678E6"/>
    <w:rsid w:val="00767974"/>
    <w:rsid w:val="00767AB7"/>
    <w:rsid w:val="00767AD7"/>
    <w:rsid w:val="00767D3E"/>
    <w:rsid w:val="00770124"/>
    <w:rsid w:val="0077019D"/>
    <w:rsid w:val="0077027F"/>
    <w:rsid w:val="007709D7"/>
    <w:rsid w:val="007709EE"/>
    <w:rsid w:val="00770A32"/>
    <w:rsid w:val="00770A54"/>
    <w:rsid w:val="00770BD6"/>
    <w:rsid w:val="0077105D"/>
    <w:rsid w:val="007715C1"/>
    <w:rsid w:val="0077181E"/>
    <w:rsid w:val="0077187D"/>
    <w:rsid w:val="0077195C"/>
    <w:rsid w:val="00771B5A"/>
    <w:rsid w:val="00771D21"/>
    <w:rsid w:val="00771F54"/>
    <w:rsid w:val="00771FEA"/>
    <w:rsid w:val="007720F6"/>
    <w:rsid w:val="00772290"/>
    <w:rsid w:val="0077229D"/>
    <w:rsid w:val="0077279F"/>
    <w:rsid w:val="00772868"/>
    <w:rsid w:val="007728E3"/>
    <w:rsid w:val="0077294E"/>
    <w:rsid w:val="00772B22"/>
    <w:rsid w:val="00772BE3"/>
    <w:rsid w:val="00772D6C"/>
    <w:rsid w:val="00772DD5"/>
    <w:rsid w:val="00773086"/>
    <w:rsid w:val="0077336A"/>
    <w:rsid w:val="00773486"/>
    <w:rsid w:val="00773554"/>
    <w:rsid w:val="007735AA"/>
    <w:rsid w:val="007735C6"/>
    <w:rsid w:val="00773622"/>
    <w:rsid w:val="00773839"/>
    <w:rsid w:val="007739FF"/>
    <w:rsid w:val="00773B56"/>
    <w:rsid w:val="0077408D"/>
    <w:rsid w:val="00774180"/>
    <w:rsid w:val="00774202"/>
    <w:rsid w:val="007743FB"/>
    <w:rsid w:val="0077467A"/>
    <w:rsid w:val="00774797"/>
    <w:rsid w:val="007747C9"/>
    <w:rsid w:val="00774919"/>
    <w:rsid w:val="007749A4"/>
    <w:rsid w:val="007749D9"/>
    <w:rsid w:val="00774A01"/>
    <w:rsid w:val="00774A59"/>
    <w:rsid w:val="00774B86"/>
    <w:rsid w:val="00774BD0"/>
    <w:rsid w:val="0077502C"/>
    <w:rsid w:val="0077524B"/>
    <w:rsid w:val="0077530B"/>
    <w:rsid w:val="007753B7"/>
    <w:rsid w:val="00775595"/>
    <w:rsid w:val="007756E2"/>
    <w:rsid w:val="0077580F"/>
    <w:rsid w:val="007758B6"/>
    <w:rsid w:val="00775930"/>
    <w:rsid w:val="00775994"/>
    <w:rsid w:val="007759AC"/>
    <w:rsid w:val="00775AEA"/>
    <w:rsid w:val="00775D6B"/>
    <w:rsid w:val="00776124"/>
    <w:rsid w:val="007763F0"/>
    <w:rsid w:val="0077673D"/>
    <w:rsid w:val="00776B66"/>
    <w:rsid w:val="00776B7F"/>
    <w:rsid w:val="0077701F"/>
    <w:rsid w:val="00777047"/>
    <w:rsid w:val="007772BF"/>
    <w:rsid w:val="007774FD"/>
    <w:rsid w:val="0077766A"/>
    <w:rsid w:val="007776F1"/>
    <w:rsid w:val="007777DA"/>
    <w:rsid w:val="00777AF9"/>
    <w:rsid w:val="0078004B"/>
    <w:rsid w:val="007800E9"/>
    <w:rsid w:val="00780117"/>
    <w:rsid w:val="00780122"/>
    <w:rsid w:val="007802E8"/>
    <w:rsid w:val="0078038D"/>
    <w:rsid w:val="007804B5"/>
    <w:rsid w:val="007804D3"/>
    <w:rsid w:val="00780697"/>
    <w:rsid w:val="00780767"/>
    <w:rsid w:val="007807EC"/>
    <w:rsid w:val="007809AE"/>
    <w:rsid w:val="007809B9"/>
    <w:rsid w:val="007809CB"/>
    <w:rsid w:val="00780ABC"/>
    <w:rsid w:val="00780AD7"/>
    <w:rsid w:val="00780B61"/>
    <w:rsid w:val="0078100C"/>
    <w:rsid w:val="0078127D"/>
    <w:rsid w:val="00781565"/>
    <w:rsid w:val="00781583"/>
    <w:rsid w:val="007815F0"/>
    <w:rsid w:val="00781620"/>
    <w:rsid w:val="0078166B"/>
    <w:rsid w:val="007816D3"/>
    <w:rsid w:val="00781719"/>
    <w:rsid w:val="007817BC"/>
    <w:rsid w:val="00781C6F"/>
    <w:rsid w:val="00781CCA"/>
    <w:rsid w:val="0078208F"/>
    <w:rsid w:val="00782174"/>
    <w:rsid w:val="007823EB"/>
    <w:rsid w:val="007824AD"/>
    <w:rsid w:val="00782541"/>
    <w:rsid w:val="007825A9"/>
    <w:rsid w:val="007825D7"/>
    <w:rsid w:val="007825E9"/>
    <w:rsid w:val="00782663"/>
    <w:rsid w:val="00782864"/>
    <w:rsid w:val="00782964"/>
    <w:rsid w:val="00782C45"/>
    <w:rsid w:val="00782CAB"/>
    <w:rsid w:val="00782EB5"/>
    <w:rsid w:val="00782F5B"/>
    <w:rsid w:val="007830BF"/>
    <w:rsid w:val="007831F0"/>
    <w:rsid w:val="007833D9"/>
    <w:rsid w:val="0078347B"/>
    <w:rsid w:val="007835DC"/>
    <w:rsid w:val="007835FE"/>
    <w:rsid w:val="00783D59"/>
    <w:rsid w:val="0078423B"/>
    <w:rsid w:val="007844C9"/>
    <w:rsid w:val="00784676"/>
    <w:rsid w:val="00784714"/>
    <w:rsid w:val="00784794"/>
    <w:rsid w:val="007849CC"/>
    <w:rsid w:val="00784D45"/>
    <w:rsid w:val="00784DE2"/>
    <w:rsid w:val="00784DF4"/>
    <w:rsid w:val="00784E37"/>
    <w:rsid w:val="007856DB"/>
    <w:rsid w:val="00785730"/>
    <w:rsid w:val="00785739"/>
    <w:rsid w:val="0078585A"/>
    <w:rsid w:val="00785958"/>
    <w:rsid w:val="00785C71"/>
    <w:rsid w:val="00785E46"/>
    <w:rsid w:val="00785F35"/>
    <w:rsid w:val="007861C8"/>
    <w:rsid w:val="00786A69"/>
    <w:rsid w:val="00786BED"/>
    <w:rsid w:val="00786E35"/>
    <w:rsid w:val="00786F37"/>
    <w:rsid w:val="00786FD8"/>
    <w:rsid w:val="00787310"/>
    <w:rsid w:val="0078733E"/>
    <w:rsid w:val="00787C4A"/>
    <w:rsid w:val="00787C93"/>
    <w:rsid w:val="00787D91"/>
    <w:rsid w:val="00787E85"/>
    <w:rsid w:val="00787E8A"/>
    <w:rsid w:val="00790061"/>
    <w:rsid w:val="007901C7"/>
    <w:rsid w:val="007903C4"/>
    <w:rsid w:val="007903DB"/>
    <w:rsid w:val="007903F1"/>
    <w:rsid w:val="0079051A"/>
    <w:rsid w:val="00790549"/>
    <w:rsid w:val="00790861"/>
    <w:rsid w:val="007909D7"/>
    <w:rsid w:val="00790A3A"/>
    <w:rsid w:val="00790E3E"/>
    <w:rsid w:val="00790E48"/>
    <w:rsid w:val="00790E60"/>
    <w:rsid w:val="00790F51"/>
    <w:rsid w:val="00791095"/>
    <w:rsid w:val="0079111E"/>
    <w:rsid w:val="007916B4"/>
    <w:rsid w:val="007916D6"/>
    <w:rsid w:val="0079170E"/>
    <w:rsid w:val="00791718"/>
    <w:rsid w:val="0079172E"/>
    <w:rsid w:val="00791743"/>
    <w:rsid w:val="007918B3"/>
    <w:rsid w:val="00791986"/>
    <w:rsid w:val="007919CC"/>
    <w:rsid w:val="00791A55"/>
    <w:rsid w:val="00791C40"/>
    <w:rsid w:val="00791D41"/>
    <w:rsid w:val="00791D9D"/>
    <w:rsid w:val="00791F2F"/>
    <w:rsid w:val="00792025"/>
    <w:rsid w:val="0079271D"/>
    <w:rsid w:val="0079280C"/>
    <w:rsid w:val="007929D4"/>
    <w:rsid w:val="00792BDE"/>
    <w:rsid w:val="00792D3C"/>
    <w:rsid w:val="0079312E"/>
    <w:rsid w:val="00793181"/>
    <w:rsid w:val="0079319D"/>
    <w:rsid w:val="00793683"/>
    <w:rsid w:val="007936EC"/>
    <w:rsid w:val="00793786"/>
    <w:rsid w:val="007937BF"/>
    <w:rsid w:val="00793BA8"/>
    <w:rsid w:val="00793D2E"/>
    <w:rsid w:val="00793EA2"/>
    <w:rsid w:val="00793EEB"/>
    <w:rsid w:val="00793F59"/>
    <w:rsid w:val="00793FA2"/>
    <w:rsid w:val="00793FD3"/>
    <w:rsid w:val="00793FFD"/>
    <w:rsid w:val="00794002"/>
    <w:rsid w:val="0079431F"/>
    <w:rsid w:val="007944B8"/>
    <w:rsid w:val="00794668"/>
    <w:rsid w:val="00794913"/>
    <w:rsid w:val="00794BD0"/>
    <w:rsid w:val="00794CBB"/>
    <w:rsid w:val="00794D23"/>
    <w:rsid w:val="0079525E"/>
    <w:rsid w:val="0079546F"/>
    <w:rsid w:val="0079564F"/>
    <w:rsid w:val="007957BB"/>
    <w:rsid w:val="00795938"/>
    <w:rsid w:val="00795B06"/>
    <w:rsid w:val="00795BB3"/>
    <w:rsid w:val="00795CF5"/>
    <w:rsid w:val="00795E84"/>
    <w:rsid w:val="007961AF"/>
    <w:rsid w:val="00796A24"/>
    <w:rsid w:val="00796ADB"/>
    <w:rsid w:val="00796B1B"/>
    <w:rsid w:val="00796B86"/>
    <w:rsid w:val="00796CF3"/>
    <w:rsid w:val="00796D7A"/>
    <w:rsid w:val="00796E93"/>
    <w:rsid w:val="00796F3C"/>
    <w:rsid w:val="007970BF"/>
    <w:rsid w:val="00797927"/>
    <w:rsid w:val="00797A0D"/>
    <w:rsid w:val="00797C66"/>
    <w:rsid w:val="007A0114"/>
    <w:rsid w:val="007A019B"/>
    <w:rsid w:val="007A0293"/>
    <w:rsid w:val="007A059E"/>
    <w:rsid w:val="007A0B20"/>
    <w:rsid w:val="007A0BB4"/>
    <w:rsid w:val="007A0D87"/>
    <w:rsid w:val="007A0EDF"/>
    <w:rsid w:val="007A10C8"/>
    <w:rsid w:val="007A115A"/>
    <w:rsid w:val="007A119D"/>
    <w:rsid w:val="007A11B1"/>
    <w:rsid w:val="007A17FF"/>
    <w:rsid w:val="007A18C4"/>
    <w:rsid w:val="007A19F9"/>
    <w:rsid w:val="007A1C72"/>
    <w:rsid w:val="007A1DB2"/>
    <w:rsid w:val="007A2036"/>
    <w:rsid w:val="007A20EF"/>
    <w:rsid w:val="007A20F1"/>
    <w:rsid w:val="007A21E5"/>
    <w:rsid w:val="007A226C"/>
    <w:rsid w:val="007A2567"/>
    <w:rsid w:val="007A271E"/>
    <w:rsid w:val="007A2954"/>
    <w:rsid w:val="007A2D16"/>
    <w:rsid w:val="007A2F8F"/>
    <w:rsid w:val="007A315C"/>
    <w:rsid w:val="007A3243"/>
    <w:rsid w:val="007A3285"/>
    <w:rsid w:val="007A3539"/>
    <w:rsid w:val="007A358F"/>
    <w:rsid w:val="007A363B"/>
    <w:rsid w:val="007A387F"/>
    <w:rsid w:val="007A39A0"/>
    <w:rsid w:val="007A39A6"/>
    <w:rsid w:val="007A3A8A"/>
    <w:rsid w:val="007A3B99"/>
    <w:rsid w:val="007A3C18"/>
    <w:rsid w:val="007A4358"/>
    <w:rsid w:val="007A4540"/>
    <w:rsid w:val="007A4683"/>
    <w:rsid w:val="007A4989"/>
    <w:rsid w:val="007A4B34"/>
    <w:rsid w:val="007A4BD2"/>
    <w:rsid w:val="007A4C8C"/>
    <w:rsid w:val="007A4DEC"/>
    <w:rsid w:val="007A5163"/>
    <w:rsid w:val="007A5250"/>
    <w:rsid w:val="007A52FB"/>
    <w:rsid w:val="007A5304"/>
    <w:rsid w:val="007A5455"/>
    <w:rsid w:val="007A560F"/>
    <w:rsid w:val="007A56E8"/>
    <w:rsid w:val="007A5A21"/>
    <w:rsid w:val="007A5AE6"/>
    <w:rsid w:val="007A5B18"/>
    <w:rsid w:val="007A5C46"/>
    <w:rsid w:val="007A5DBF"/>
    <w:rsid w:val="007A5E8C"/>
    <w:rsid w:val="007A5F2D"/>
    <w:rsid w:val="007A6178"/>
    <w:rsid w:val="007A65B0"/>
    <w:rsid w:val="007A65D5"/>
    <w:rsid w:val="007A6AEA"/>
    <w:rsid w:val="007A6C45"/>
    <w:rsid w:val="007A6CBA"/>
    <w:rsid w:val="007A6DA6"/>
    <w:rsid w:val="007A6E2F"/>
    <w:rsid w:val="007A701E"/>
    <w:rsid w:val="007A7322"/>
    <w:rsid w:val="007A7341"/>
    <w:rsid w:val="007A78F9"/>
    <w:rsid w:val="007A7980"/>
    <w:rsid w:val="007A7A7D"/>
    <w:rsid w:val="007A7D96"/>
    <w:rsid w:val="007A7F38"/>
    <w:rsid w:val="007B0050"/>
    <w:rsid w:val="007B0083"/>
    <w:rsid w:val="007B0224"/>
    <w:rsid w:val="007B03F8"/>
    <w:rsid w:val="007B06D1"/>
    <w:rsid w:val="007B083A"/>
    <w:rsid w:val="007B136C"/>
    <w:rsid w:val="007B13E3"/>
    <w:rsid w:val="007B1668"/>
    <w:rsid w:val="007B1679"/>
    <w:rsid w:val="007B1B07"/>
    <w:rsid w:val="007B1B48"/>
    <w:rsid w:val="007B1C68"/>
    <w:rsid w:val="007B20B9"/>
    <w:rsid w:val="007B225A"/>
    <w:rsid w:val="007B23B7"/>
    <w:rsid w:val="007B240E"/>
    <w:rsid w:val="007B24F8"/>
    <w:rsid w:val="007B2969"/>
    <w:rsid w:val="007B2E21"/>
    <w:rsid w:val="007B3505"/>
    <w:rsid w:val="007B35F5"/>
    <w:rsid w:val="007B3626"/>
    <w:rsid w:val="007B3713"/>
    <w:rsid w:val="007B380D"/>
    <w:rsid w:val="007B39B3"/>
    <w:rsid w:val="007B39D0"/>
    <w:rsid w:val="007B3B9E"/>
    <w:rsid w:val="007B3DC7"/>
    <w:rsid w:val="007B3DFD"/>
    <w:rsid w:val="007B3FDF"/>
    <w:rsid w:val="007B4052"/>
    <w:rsid w:val="007B412C"/>
    <w:rsid w:val="007B42A0"/>
    <w:rsid w:val="007B46EB"/>
    <w:rsid w:val="007B4781"/>
    <w:rsid w:val="007B47F5"/>
    <w:rsid w:val="007B4B11"/>
    <w:rsid w:val="007B4C2F"/>
    <w:rsid w:val="007B4D41"/>
    <w:rsid w:val="007B4F5A"/>
    <w:rsid w:val="007B5108"/>
    <w:rsid w:val="007B5239"/>
    <w:rsid w:val="007B531D"/>
    <w:rsid w:val="007B56FA"/>
    <w:rsid w:val="007B59EB"/>
    <w:rsid w:val="007B5BB4"/>
    <w:rsid w:val="007B5FF4"/>
    <w:rsid w:val="007B65A2"/>
    <w:rsid w:val="007B65FD"/>
    <w:rsid w:val="007B660D"/>
    <w:rsid w:val="007B6835"/>
    <w:rsid w:val="007B6AC6"/>
    <w:rsid w:val="007B6B59"/>
    <w:rsid w:val="007B6BA6"/>
    <w:rsid w:val="007B725B"/>
    <w:rsid w:val="007B7283"/>
    <w:rsid w:val="007B7544"/>
    <w:rsid w:val="007B797B"/>
    <w:rsid w:val="007B797C"/>
    <w:rsid w:val="007B7B3C"/>
    <w:rsid w:val="007B7D9F"/>
    <w:rsid w:val="007C01B9"/>
    <w:rsid w:val="007C0357"/>
    <w:rsid w:val="007C04BB"/>
    <w:rsid w:val="007C08EC"/>
    <w:rsid w:val="007C10F4"/>
    <w:rsid w:val="007C1249"/>
    <w:rsid w:val="007C13A7"/>
    <w:rsid w:val="007C1497"/>
    <w:rsid w:val="007C1896"/>
    <w:rsid w:val="007C1B0C"/>
    <w:rsid w:val="007C1D04"/>
    <w:rsid w:val="007C1DCB"/>
    <w:rsid w:val="007C1E96"/>
    <w:rsid w:val="007C1FF7"/>
    <w:rsid w:val="007C209F"/>
    <w:rsid w:val="007C20EF"/>
    <w:rsid w:val="007C227F"/>
    <w:rsid w:val="007C23E9"/>
    <w:rsid w:val="007C2490"/>
    <w:rsid w:val="007C24F6"/>
    <w:rsid w:val="007C2B06"/>
    <w:rsid w:val="007C2BA4"/>
    <w:rsid w:val="007C2C9C"/>
    <w:rsid w:val="007C3157"/>
    <w:rsid w:val="007C316D"/>
    <w:rsid w:val="007C3299"/>
    <w:rsid w:val="007C3344"/>
    <w:rsid w:val="007C3528"/>
    <w:rsid w:val="007C36C6"/>
    <w:rsid w:val="007C3792"/>
    <w:rsid w:val="007C3A0B"/>
    <w:rsid w:val="007C3B45"/>
    <w:rsid w:val="007C3B92"/>
    <w:rsid w:val="007C3C1B"/>
    <w:rsid w:val="007C3EAD"/>
    <w:rsid w:val="007C423A"/>
    <w:rsid w:val="007C4353"/>
    <w:rsid w:val="007C455D"/>
    <w:rsid w:val="007C4945"/>
    <w:rsid w:val="007C4D6A"/>
    <w:rsid w:val="007C5163"/>
    <w:rsid w:val="007C517A"/>
    <w:rsid w:val="007C53AF"/>
    <w:rsid w:val="007C5565"/>
    <w:rsid w:val="007C5B1A"/>
    <w:rsid w:val="007C5D45"/>
    <w:rsid w:val="007C5E89"/>
    <w:rsid w:val="007C5ECB"/>
    <w:rsid w:val="007C62E5"/>
    <w:rsid w:val="007C6499"/>
    <w:rsid w:val="007C6584"/>
    <w:rsid w:val="007C68DA"/>
    <w:rsid w:val="007C6B65"/>
    <w:rsid w:val="007C6CF7"/>
    <w:rsid w:val="007C71ED"/>
    <w:rsid w:val="007C727C"/>
    <w:rsid w:val="007C7463"/>
    <w:rsid w:val="007C75C5"/>
    <w:rsid w:val="007C77E8"/>
    <w:rsid w:val="007C7837"/>
    <w:rsid w:val="007C78EF"/>
    <w:rsid w:val="007C794D"/>
    <w:rsid w:val="007C7F3D"/>
    <w:rsid w:val="007D0115"/>
    <w:rsid w:val="007D075F"/>
    <w:rsid w:val="007D07D8"/>
    <w:rsid w:val="007D097C"/>
    <w:rsid w:val="007D0A01"/>
    <w:rsid w:val="007D0B38"/>
    <w:rsid w:val="007D0EC0"/>
    <w:rsid w:val="007D106E"/>
    <w:rsid w:val="007D1086"/>
    <w:rsid w:val="007D1A24"/>
    <w:rsid w:val="007D1BAC"/>
    <w:rsid w:val="007D1DED"/>
    <w:rsid w:val="007D2037"/>
    <w:rsid w:val="007D21C1"/>
    <w:rsid w:val="007D25BF"/>
    <w:rsid w:val="007D2CB9"/>
    <w:rsid w:val="007D2E80"/>
    <w:rsid w:val="007D2E8A"/>
    <w:rsid w:val="007D3526"/>
    <w:rsid w:val="007D362A"/>
    <w:rsid w:val="007D39EC"/>
    <w:rsid w:val="007D3B6E"/>
    <w:rsid w:val="007D3C0C"/>
    <w:rsid w:val="007D3CFF"/>
    <w:rsid w:val="007D3DB3"/>
    <w:rsid w:val="007D4171"/>
    <w:rsid w:val="007D435A"/>
    <w:rsid w:val="007D4425"/>
    <w:rsid w:val="007D45B9"/>
    <w:rsid w:val="007D48A6"/>
    <w:rsid w:val="007D49E3"/>
    <w:rsid w:val="007D4ADB"/>
    <w:rsid w:val="007D4EB5"/>
    <w:rsid w:val="007D5354"/>
    <w:rsid w:val="007D54C5"/>
    <w:rsid w:val="007D551B"/>
    <w:rsid w:val="007D5572"/>
    <w:rsid w:val="007D56DF"/>
    <w:rsid w:val="007D573E"/>
    <w:rsid w:val="007D5834"/>
    <w:rsid w:val="007D58F9"/>
    <w:rsid w:val="007D5CC5"/>
    <w:rsid w:val="007D5E61"/>
    <w:rsid w:val="007D5FA3"/>
    <w:rsid w:val="007D65E4"/>
    <w:rsid w:val="007D6688"/>
    <w:rsid w:val="007D675A"/>
    <w:rsid w:val="007D693D"/>
    <w:rsid w:val="007D6C10"/>
    <w:rsid w:val="007D6C1F"/>
    <w:rsid w:val="007D6E7F"/>
    <w:rsid w:val="007D70C6"/>
    <w:rsid w:val="007D70FF"/>
    <w:rsid w:val="007D7406"/>
    <w:rsid w:val="007D74E7"/>
    <w:rsid w:val="007D76BA"/>
    <w:rsid w:val="007D7AF0"/>
    <w:rsid w:val="007D7C55"/>
    <w:rsid w:val="007D7D34"/>
    <w:rsid w:val="007D7DA5"/>
    <w:rsid w:val="007D7E58"/>
    <w:rsid w:val="007D7E89"/>
    <w:rsid w:val="007D7FBA"/>
    <w:rsid w:val="007E003D"/>
    <w:rsid w:val="007E0988"/>
    <w:rsid w:val="007E098C"/>
    <w:rsid w:val="007E0BE9"/>
    <w:rsid w:val="007E0CF6"/>
    <w:rsid w:val="007E0F14"/>
    <w:rsid w:val="007E111B"/>
    <w:rsid w:val="007E1167"/>
    <w:rsid w:val="007E11A7"/>
    <w:rsid w:val="007E1263"/>
    <w:rsid w:val="007E126D"/>
    <w:rsid w:val="007E1335"/>
    <w:rsid w:val="007E14C0"/>
    <w:rsid w:val="007E1511"/>
    <w:rsid w:val="007E1E4F"/>
    <w:rsid w:val="007E20F3"/>
    <w:rsid w:val="007E2120"/>
    <w:rsid w:val="007E2144"/>
    <w:rsid w:val="007E22AE"/>
    <w:rsid w:val="007E2507"/>
    <w:rsid w:val="007E253F"/>
    <w:rsid w:val="007E26ED"/>
    <w:rsid w:val="007E2956"/>
    <w:rsid w:val="007E29FF"/>
    <w:rsid w:val="007E31B7"/>
    <w:rsid w:val="007E31D4"/>
    <w:rsid w:val="007E3212"/>
    <w:rsid w:val="007E3472"/>
    <w:rsid w:val="007E36BD"/>
    <w:rsid w:val="007E3725"/>
    <w:rsid w:val="007E3792"/>
    <w:rsid w:val="007E3A29"/>
    <w:rsid w:val="007E3D3E"/>
    <w:rsid w:val="007E3E69"/>
    <w:rsid w:val="007E4329"/>
    <w:rsid w:val="007E434B"/>
    <w:rsid w:val="007E46D1"/>
    <w:rsid w:val="007E488D"/>
    <w:rsid w:val="007E48A1"/>
    <w:rsid w:val="007E4B4B"/>
    <w:rsid w:val="007E4CDC"/>
    <w:rsid w:val="007E4D79"/>
    <w:rsid w:val="007E4F24"/>
    <w:rsid w:val="007E521E"/>
    <w:rsid w:val="007E5233"/>
    <w:rsid w:val="007E5247"/>
    <w:rsid w:val="007E53C3"/>
    <w:rsid w:val="007E540A"/>
    <w:rsid w:val="007E58D8"/>
    <w:rsid w:val="007E5AB6"/>
    <w:rsid w:val="007E5FCD"/>
    <w:rsid w:val="007E63A0"/>
    <w:rsid w:val="007E65C3"/>
    <w:rsid w:val="007E6C36"/>
    <w:rsid w:val="007E6C49"/>
    <w:rsid w:val="007E6C9A"/>
    <w:rsid w:val="007E71D3"/>
    <w:rsid w:val="007E732D"/>
    <w:rsid w:val="007E740D"/>
    <w:rsid w:val="007E754E"/>
    <w:rsid w:val="007E75BA"/>
    <w:rsid w:val="007E7A6E"/>
    <w:rsid w:val="007E7BC3"/>
    <w:rsid w:val="007E7D3D"/>
    <w:rsid w:val="007F0147"/>
    <w:rsid w:val="007F0418"/>
    <w:rsid w:val="007F0608"/>
    <w:rsid w:val="007F065C"/>
    <w:rsid w:val="007F0876"/>
    <w:rsid w:val="007F088F"/>
    <w:rsid w:val="007F0915"/>
    <w:rsid w:val="007F0FF6"/>
    <w:rsid w:val="007F10FB"/>
    <w:rsid w:val="007F1365"/>
    <w:rsid w:val="007F137E"/>
    <w:rsid w:val="007F1393"/>
    <w:rsid w:val="007F139A"/>
    <w:rsid w:val="007F1403"/>
    <w:rsid w:val="007F151D"/>
    <w:rsid w:val="007F1697"/>
    <w:rsid w:val="007F21E0"/>
    <w:rsid w:val="007F22EF"/>
    <w:rsid w:val="007F238A"/>
    <w:rsid w:val="007F23C8"/>
    <w:rsid w:val="007F25DE"/>
    <w:rsid w:val="007F25FF"/>
    <w:rsid w:val="007F272E"/>
    <w:rsid w:val="007F27D2"/>
    <w:rsid w:val="007F29D9"/>
    <w:rsid w:val="007F2A74"/>
    <w:rsid w:val="007F2ABF"/>
    <w:rsid w:val="007F2AEC"/>
    <w:rsid w:val="007F2BCF"/>
    <w:rsid w:val="007F2E65"/>
    <w:rsid w:val="007F3008"/>
    <w:rsid w:val="007F310C"/>
    <w:rsid w:val="007F350D"/>
    <w:rsid w:val="007F35AB"/>
    <w:rsid w:val="007F3685"/>
    <w:rsid w:val="007F37ED"/>
    <w:rsid w:val="007F3892"/>
    <w:rsid w:val="007F38BC"/>
    <w:rsid w:val="007F3B2B"/>
    <w:rsid w:val="007F3CD8"/>
    <w:rsid w:val="007F3DE5"/>
    <w:rsid w:val="007F3E22"/>
    <w:rsid w:val="007F4006"/>
    <w:rsid w:val="007F4130"/>
    <w:rsid w:val="007F42D7"/>
    <w:rsid w:val="007F47A5"/>
    <w:rsid w:val="007F47F3"/>
    <w:rsid w:val="007F490F"/>
    <w:rsid w:val="007F49DE"/>
    <w:rsid w:val="007F4A28"/>
    <w:rsid w:val="007F4A3B"/>
    <w:rsid w:val="007F4B61"/>
    <w:rsid w:val="007F4CCE"/>
    <w:rsid w:val="007F4E11"/>
    <w:rsid w:val="007F5116"/>
    <w:rsid w:val="007F5415"/>
    <w:rsid w:val="007F58B5"/>
    <w:rsid w:val="007F5ACD"/>
    <w:rsid w:val="007F5FB5"/>
    <w:rsid w:val="007F60D8"/>
    <w:rsid w:val="007F6124"/>
    <w:rsid w:val="007F66B1"/>
    <w:rsid w:val="007F66F0"/>
    <w:rsid w:val="007F6732"/>
    <w:rsid w:val="007F6A9E"/>
    <w:rsid w:val="007F6C81"/>
    <w:rsid w:val="007F6CD9"/>
    <w:rsid w:val="007F6E08"/>
    <w:rsid w:val="007F6FCC"/>
    <w:rsid w:val="007F741C"/>
    <w:rsid w:val="007F7626"/>
    <w:rsid w:val="007F774C"/>
    <w:rsid w:val="007F77B0"/>
    <w:rsid w:val="007F790B"/>
    <w:rsid w:val="007F7C49"/>
    <w:rsid w:val="007F7D4B"/>
    <w:rsid w:val="007F7DE3"/>
    <w:rsid w:val="007F7FDE"/>
    <w:rsid w:val="007F7FF4"/>
    <w:rsid w:val="008001EE"/>
    <w:rsid w:val="00800229"/>
    <w:rsid w:val="00800464"/>
    <w:rsid w:val="00800838"/>
    <w:rsid w:val="00800A20"/>
    <w:rsid w:val="0080124F"/>
    <w:rsid w:val="008014A7"/>
    <w:rsid w:val="0080152E"/>
    <w:rsid w:val="00801B17"/>
    <w:rsid w:val="00801CFA"/>
    <w:rsid w:val="00801D32"/>
    <w:rsid w:val="00801D73"/>
    <w:rsid w:val="00801EFE"/>
    <w:rsid w:val="008021A5"/>
    <w:rsid w:val="008024C6"/>
    <w:rsid w:val="00802585"/>
    <w:rsid w:val="0080265C"/>
    <w:rsid w:val="00802709"/>
    <w:rsid w:val="00802CD6"/>
    <w:rsid w:val="00802EE1"/>
    <w:rsid w:val="00803099"/>
    <w:rsid w:val="008030E8"/>
    <w:rsid w:val="008033C1"/>
    <w:rsid w:val="008036C9"/>
    <w:rsid w:val="008037E0"/>
    <w:rsid w:val="00803B2A"/>
    <w:rsid w:val="00803C54"/>
    <w:rsid w:val="00803D2F"/>
    <w:rsid w:val="00803EED"/>
    <w:rsid w:val="008042ED"/>
    <w:rsid w:val="00804402"/>
    <w:rsid w:val="00804455"/>
    <w:rsid w:val="008047B6"/>
    <w:rsid w:val="00804883"/>
    <w:rsid w:val="00804A8C"/>
    <w:rsid w:val="00804DD2"/>
    <w:rsid w:val="00804FAA"/>
    <w:rsid w:val="00805138"/>
    <w:rsid w:val="00805704"/>
    <w:rsid w:val="008058B1"/>
    <w:rsid w:val="00805D3D"/>
    <w:rsid w:val="00805F44"/>
    <w:rsid w:val="00805FC6"/>
    <w:rsid w:val="00806054"/>
    <w:rsid w:val="00806237"/>
    <w:rsid w:val="0080663D"/>
    <w:rsid w:val="0080670F"/>
    <w:rsid w:val="0080687D"/>
    <w:rsid w:val="008069E6"/>
    <w:rsid w:val="00806FB8"/>
    <w:rsid w:val="00807413"/>
    <w:rsid w:val="0080747E"/>
    <w:rsid w:val="008075C3"/>
    <w:rsid w:val="008076FC"/>
    <w:rsid w:val="008079BD"/>
    <w:rsid w:val="0081022A"/>
    <w:rsid w:val="0081024B"/>
    <w:rsid w:val="00810546"/>
    <w:rsid w:val="00810709"/>
    <w:rsid w:val="00810824"/>
    <w:rsid w:val="00810856"/>
    <w:rsid w:val="008108B2"/>
    <w:rsid w:val="00810B4E"/>
    <w:rsid w:val="00810BBE"/>
    <w:rsid w:val="00810E8E"/>
    <w:rsid w:val="00810F25"/>
    <w:rsid w:val="0081147F"/>
    <w:rsid w:val="00811584"/>
    <w:rsid w:val="008116F5"/>
    <w:rsid w:val="00811B5F"/>
    <w:rsid w:val="00811FC9"/>
    <w:rsid w:val="008120FC"/>
    <w:rsid w:val="0081210C"/>
    <w:rsid w:val="00812509"/>
    <w:rsid w:val="00812512"/>
    <w:rsid w:val="00812619"/>
    <w:rsid w:val="008127CC"/>
    <w:rsid w:val="0081288C"/>
    <w:rsid w:val="0081293E"/>
    <w:rsid w:val="0081294A"/>
    <w:rsid w:val="00812A79"/>
    <w:rsid w:val="00812BA7"/>
    <w:rsid w:val="00812CE6"/>
    <w:rsid w:val="00812E5A"/>
    <w:rsid w:val="00813106"/>
    <w:rsid w:val="00813321"/>
    <w:rsid w:val="0081335D"/>
    <w:rsid w:val="008133F0"/>
    <w:rsid w:val="00813410"/>
    <w:rsid w:val="0081347F"/>
    <w:rsid w:val="008134CD"/>
    <w:rsid w:val="008136D0"/>
    <w:rsid w:val="00813796"/>
    <w:rsid w:val="008137B4"/>
    <w:rsid w:val="00813AA5"/>
    <w:rsid w:val="00813B12"/>
    <w:rsid w:val="00813D4B"/>
    <w:rsid w:val="00813DB6"/>
    <w:rsid w:val="008140F0"/>
    <w:rsid w:val="00814117"/>
    <w:rsid w:val="0081429B"/>
    <w:rsid w:val="008144BA"/>
    <w:rsid w:val="008145E3"/>
    <w:rsid w:val="00814742"/>
    <w:rsid w:val="00814A0D"/>
    <w:rsid w:val="00814AB4"/>
    <w:rsid w:val="0081506A"/>
    <w:rsid w:val="00815088"/>
    <w:rsid w:val="008157D9"/>
    <w:rsid w:val="00815866"/>
    <w:rsid w:val="00815A2B"/>
    <w:rsid w:val="00815A97"/>
    <w:rsid w:val="00815C2E"/>
    <w:rsid w:val="00815E44"/>
    <w:rsid w:val="00816066"/>
    <w:rsid w:val="008160DE"/>
    <w:rsid w:val="008163BE"/>
    <w:rsid w:val="00816425"/>
    <w:rsid w:val="00816439"/>
    <w:rsid w:val="00816840"/>
    <w:rsid w:val="00816920"/>
    <w:rsid w:val="0081699F"/>
    <w:rsid w:val="00816A1B"/>
    <w:rsid w:val="00816AE0"/>
    <w:rsid w:val="00816EA7"/>
    <w:rsid w:val="00816F30"/>
    <w:rsid w:val="00816F73"/>
    <w:rsid w:val="00817047"/>
    <w:rsid w:val="008170D2"/>
    <w:rsid w:val="00817155"/>
    <w:rsid w:val="008175AC"/>
    <w:rsid w:val="00817999"/>
    <w:rsid w:val="00817E69"/>
    <w:rsid w:val="008201B4"/>
    <w:rsid w:val="0082028B"/>
    <w:rsid w:val="00820422"/>
    <w:rsid w:val="008204F1"/>
    <w:rsid w:val="00820975"/>
    <w:rsid w:val="008209E5"/>
    <w:rsid w:val="00820A65"/>
    <w:rsid w:val="00820E0E"/>
    <w:rsid w:val="0082102E"/>
    <w:rsid w:val="008216C3"/>
    <w:rsid w:val="0082188D"/>
    <w:rsid w:val="008219C6"/>
    <w:rsid w:val="008219CE"/>
    <w:rsid w:val="00821D92"/>
    <w:rsid w:val="0082206A"/>
    <w:rsid w:val="00822099"/>
    <w:rsid w:val="00822282"/>
    <w:rsid w:val="00822633"/>
    <w:rsid w:val="00822675"/>
    <w:rsid w:val="008226B0"/>
    <w:rsid w:val="00822894"/>
    <w:rsid w:val="008228D4"/>
    <w:rsid w:val="008228EA"/>
    <w:rsid w:val="00822B46"/>
    <w:rsid w:val="00822FE1"/>
    <w:rsid w:val="00823B3F"/>
    <w:rsid w:val="0082406F"/>
    <w:rsid w:val="008244A5"/>
    <w:rsid w:val="008244C9"/>
    <w:rsid w:val="0082492F"/>
    <w:rsid w:val="008249AA"/>
    <w:rsid w:val="00824ACE"/>
    <w:rsid w:val="00824C6A"/>
    <w:rsid w:val="00824CE5"/>
    <w:rsid w:val="0082504E"/>
    <w:rsid w:val="00825352"/>
    <w:rsid w:val="0082535C"/>
    <w:rsid w:val="00825420"/>
    <w:rsid w:val="00825B89"/>
    <w:rsid w:val="00825BF2"/>
    <w:rsid w:val="00825CBE"/>
    <w:rsid w:val="00825DE2"/>
    <w:rsid w:val="00825F40"/>
    <w:rsid w:val="008266EC"/>
    <w:rsid w:val="0082681D"/>
    <w:rsid w:val="008268BB"/>
    <w:rsid w:val="00826930"/>
    <w:rsid w:val="00826B8A"/>
    <w:rsid w:val="00826C84"/>
    <w:rsid w:val="00826E80"/>
    <w:rsid w:val="00826EDB"/>
    <w:rsid w:val="008271F6"/>
    <w:rsid w:val="0082730A"/>
    <w:rsid w:val="0082780A"/>
    <w:rsid w:val="00827987"/>
    <w:rsid w:val="00827A0A"/>
    <w:rsid w:val="00827AD6"/>
    <w:rsid w:val="00827DA0"/>
    <w:rsid w:val="00830146"/>
    <w:rsid w:val="00830482"/>
    <w:rsid w:val="008304E2"/>
    <w:rsid w:val="00830A9C"/>
    <w:rsid w:val="00830AA3"/>
    <w:rsid w:val="00830D17"/>
    <w:rsid w:val="00830DA8"/>
    <w:rsid w:val="00830FE8"/>
    <w:rsid w:val="00831076"/>
    <w:rsid w:val="00831194"/>
    <w:rsid w:val="00831230"/>
    <w:rsid w:val="008312C2"/>
    <w:rsid w:val="008312D7"/>
    <w:rsid w:val="00831337"/>
    <w:rsid w:val="00831655"/>
    <w:rsid w:val="00831688"/>
    <w:rsid w:val="00831714"/>
    <w:rsid w:val="00831741"/>
    <w:rsid w:val="008318CE"/>
    <w:rsid w:val="00831AC2"/>
    <w:rsid w:val="00831B8F"/>
    <w:rsid w:val="00831CB3"/>
    <w:rsid w:val="00831F25"/>
    <w:rsid w:val="00831F26"/>
    <w:rsid w:val="00831FDB"/>
    <w:rsid w:val="0083229E"/>
    <w:rsid w:val="00832394"/>
    <w:rsid w:val="0083239B"/>
    <w:rsid w:val="008324D4"/>
    <w:rsid w:val="00832857"/>
    <w:rsid w:val="00832AC7"/>
    <w:rsid w:val="00832DB9"/>
    <w:rsid w:val="00832DE3"/>
    <w:rsid w:val="0083335A"/>
    <w:rsid w:val="0083346C"/>
    <w:rsid w:val="008338BF"/>
    <w:rsid w:val="00833930"/>
    <w:rsid w:val="00833934"/>
    <w:rsid w:val="008340C6"/>
    <w:rsid w:val="008341C0"/>
    <w:rsid w:val="008341E9"/>
    <w:rsid w:val="00834368"/>
    <w:rsid w:val="00834460"/>
    <w:rsid w:val="0083476D"/>
    <w:rsid w:val="00834A37"/>
    <w:rsid w:val="00834B38"/>
    <w:rsid w:val="00834C3A"/>
    <w:rsid w:val="00834ED5"/>
    <w:rsid w:val="00835447"/>
    <w:rsid w:val="00835DEC"/>
    <w:rsid w:val="00835DFC"/>
    <w:rsid w:val="00836341"/>
    <w:rsid w:val="0083637B"/>
    <w:rsid w:val="00836643"/>
    <w:rsid w:val="0083670A"/>
    <w:rsid w:val="00836865"/>
    <w:rsid w:val="00836B4D"/>
    <w:rsid w:val="00836BE0"/>
    <w:rsid w:val="00836D3A"/>
    <w:rsid w:val="00837065"/>
    <w:rsid w:val="008370E9"/>
    <w:rsid w:val="00837154"/>
    <w:rsid w:val="008374B9"/>
    <w:rsid w:val="00837523"/>
    <w:rsid w:val="00837533"/>
    <w:rsid w:val="00837644"/>
    <w:rsid w:val="00837919"/>
    <w:rsid w:val="00837B1C"/>
    <w:rsid w:val="00837CFE"/>
    <w:rsid w:val="00837D8E"/>
    <w:rsid w:val="00837E84"/>
    <w:rsid w:val="00837F9A"/>
    <w:rsid w:val="008402DC"/>
    <w:rsid w:val="00840431"/>
    <w:rsid w:val="008404FC"/>
    <w:rsid w:val="0084065B"/>
    <w:rsid w:val="00840924"/>
    <w:rsid w:val="008409D6"/>
    <w:rsid w:val="00840A83"/>
    <w:rsid w:val="00840A8C"/>
    <w:rsid w:val="00840C7A"/>
    <w:rsid w:val="00840D5A"/>
    <w:rsid w:val="00841051"/>
    <w:rsid w:val="008411C3"/>
    <w:rsid w:val="00841238"/>
    <w:rsid w:val="00841700"/>
    <w:rsid w:val="00841943"/>
    <w:rsid w:val="00841B69"/>
    <w:rsid w:val="00841B72"/>
    <w:rsid w:val="00841EE1"/>
    <w:rsid w:val="00842138"/>
    <w:rsid w:val="008421A9"/>
    <w:rsid w:val="00842459"/>
    <w:rsid w:val="008428BD"/>
    <w:rsid w:val="008429A1"/>
    <w:rsid w:val="00842C43"/>
    <w:rsid w:val="008430EB"/>
    <w:rsid w:val="00843305"/>
    <w:rsid w:val="00843652"/>
    <w:rsid w:val="008436BE"/>
    <w:rsid w:val="00843F95"/>
    <w:rsid w:val="0084426A"/>
    <w:rsid w:val="008442D4"/>
    <w:rsid w:val="00844320"/>
    <w:rsid w:val="00844371"/>
    <w:rsid w:val="00844414"/>
    <w:rsid w:val="008445C4"/>
    <w:rsid w:val="00844620"/>
    <w:rsid w:val="0084480D"/>
    <w:rsid w:val="00844AE2"/>
    <w:rsid w:val="00844BAD"/>
    <w:rsid w:val="00844DBF"/>
    <w:rsid w:val="00844F99"/>
    <w:rsid w:val="0084554B"/>
    <w:rsid w:val="008457F2"/>
    <w:rsid w:val="00845B3F"/>
    <w:rsid w:val="00845C4D"/>
    <w:rsid w:val="00845E65"/>
    <w:rsid w:val="00845FFA"/>
    <w:rsid w:val="0084617A"/>
    <w:rsid w:val="00846288"/>
    <w:rsid w:val="00846429"/>
    <w:rsid w:val="008464AF"/>
    <w:rsid w:val="00846779"/>
    <w:rsid w:val="008469E3"/>
    <w:rsid w:val="00846D1F"/>
    <w:rsid w:val="00847386"/>
    <w:rsid w:val="00847449"/>
    <w:rsid w:val="00847626"/>
    <w:rsid w:val="00847A4E"/>
    <w:rsid w:val="00847A55"/>
    <w:rsid w:val="00847C87"/>
    <w:rsid w:val="00847D52"/>
    <w:rsid w:val="00847E83"/>
    <w:rsid w:val="0085045D"/>
    <w:rsid w:val="008508B3"/>
    <w:rsid w:val="00850F95"/>
    <w:rsid w:val="008514E7"/>
    <w:rsid w:val="00851751"/>
    <w:rsid w:val="00851850"/>
    <w:rsid w:val="00852450"/>
    <w:rsid w:val="008525D3"/>
    <w:rsid w:val="00852607"/>
    <w:rsid w:val="008527E5"/>
    <w:rsid w:val="00852997"/>
    <w:rsid w:val="00852B08"/>
    <w:rsid w:val="00852DDE"/>
    <w:rsid w:val="00852F8F"/>
    <w:rsid w:val="00853057"/>
    <w:rsid w:val="00853102"/>
    <w:rsid w:val="0085313E"/>
    <w:rsid w:val="008531AC"/>
    <w:rsid w:val="008532E7"/>
    <w:rsid w:val="0085333A"/>
    <w:rsid w:val="0085347C"/>
    <w:rsid w:val="0085351C"/>
    <w:rsid w:val="0085353A"/>
    <w:rsid w:val="008535D6"/>
    <w:rsid w:val="00853672"/>
    <w:rsid w:val="0085393B"/>
    <w:rsid w:val="00853CDF"/>
    <w:rsid w:val="00853F6B"/>
    <w:rsid w:val="00854013"/>
    <w:rsid w:val="00854044"/>
    <w:rsid w:val="00854065"/>
    <w:rsid w:val="0085409F"/>
    <w:rsid w:val="0085434D"/>
    <w:rsid w:val="0085464C"/>
    <w:rsid w:val="00854831"/>
    <w:rsid w:val="008551F5"/>
    <w:rsid w:val="00855515"/>
    <w:rsid w:val="00855586"/>
    <w:rsid w:val="008556F8"/>
    <w:rsid w:val="00855904"/>
    <w:rsid w:val="00855925"/>
    <w:rsid w:val="00855D67"/>
    <w:rsid w:val="00855EDF"/>
    <w:rsid w:val="00855F5D"/>
    <w:rsid w:val="00856255"/>
    <w:rsid w:val="00856452"/>
    <w:rsid w:val="008564E0"/>
    <w:rsid w:val="00856604"/>
    <w:rsid w:val="00856640"/>
    <w:rsid w:val="008567A1"/>
    <w:rsid w:val="0085691B"/>
    <w:rsid w:val="008569CB"/>
    <w:rsid w:val="008569F4"/>
    <w:rsid w:val="00856B9C"/>
    <w:rsid w:val="00856BD1"/>
    <w:rsid w:val="00856CE8"/>
    <w:rsid w:val="00856EFA"/>
    <w:rsid w:val="0085774A"/>
    <w:rsid w:val="00857A5C"/>
    <w:rsid w:val="00857FF5"/>
    <w:rsid w:val="008600C8"/>
    <w:rsid w:val="0086031B"/>
    <w:rsid w:val="00860A11"/>
    <w:rsid w:val="00860AAC"/>
    <w:rsid w:val="00860AE1"/>
    <w:rsid w:val="00860C21"/>
    <w:rsid w:val="00860FEC"/>
    <w:rsid w:val="00861034"/>
    <w:rsid w:val="00861472"/>
    <w:rsid w:val="0086176C"/>
    <w:rsid w:val="00861911"/>
    <w:rsid w:val="00861B70"/>
    <w:rsid w:val="00861D94"/>
    <w:rsid w:val="00861EA1"/>
    <w:rsid w:val="00861F94"/>
    <w:rsid w:val="008622D2"/>
    <w:rsid w:val="0086233D"/>
    <w:rsid w:val="00862398"/>
    <w:rsid w:val="0086240C"/>
    <w:rsid w:val="00862485"/>
    <w:rsid w:val="00862676"/>
    <w:rsid w:val="0086268E"/>
    <w:rsid w:val="00862B15"/>
    <w:rsid w:val="00862FDE"/>
    <w:rsid w:val="008632C9"/>
    <w:rsid w:val="0086335B"/>
    <w:rsid w:val="008633DC"/>
    <w:rsid w:val="0086382D"/>
    <w:rsid w:val="00863B4C"/>
    <w:rsid w:val="00863CED"/>
    <w:rsid w:val="00863D3A"/>
    <w:rsid w:val="00863F2E"/>
    <w:rsid w:val="008646E9"/>
    <w:rsid w:val="0086475E"/>
    <w:rsid w:val="00864A5A"/>
    <w:rsid w:val="00864DC1"/>
    <w:rsid w:val="00864EBA"/>
    <w:rsid w:val="00865281"/>
    <w:rsid w:val="00865286"/>
    <w:rsid w:val="008653A7"/>
    <w:rsid w:val="008654CA"/>
    <w:rsid w:val="0086570E"/>
    <w:rsid w:val="00865AEC"/>
    <w:rsid w:val="00865AF6"/>
    <w:rsid w:val="00865B80"/>
    <w:rsid w:val="00865B83"/>
    <w:rsid w:val="00865BCC"/>
    <w:rsid w:val="00865D41"/>
    <w:rsid w:val="00865E9B"/>
    <w:rsid w:val="00865ECA"/>
    <w:rsid w:val="0086601C"/>
    <w:rsid w:val="00866050"/>
    <w:rsid w:val="0086633E"/>
    <w:rsid w:val="00866654"/>
    <w:rsid w:val="008666F2"/>
    <w:rsid w:val="008667AB"/>
    <w:rsid w:val="008667B6"/>
    <w:rsid w:val="00866BAC"/>
    <w:rsid w:val="00866E26"/>
    <w:rsid w:val="0086713A"/>
    <w:rsid w:val="00867369"/>
    <w:rsid w:val="0086776D"/>
    <w:rsid w:val="00867CFF"/>
    <w:rsid w:val="00867EDB"/>
    <w:rsid w:val="00867F2A"/>
    <w:rsid w:val="008702B3"/>
    <w:rsid w:val="00870450"/>
    <w:rsid w:val="008706BB"/>
    <w:rsid w:val="00870752"/>
    <w:rsid w:val="00870816"/>
    <w:rsid w:val="0087082B"/>
    <w:rsid w:val="008708F1"/>
    <w:rsid w:val="00870AC4"/>
    <w:rsid w:val="00870B7D"/>
    <w:rsid w:val="00870D9E"/>
    <w:rsid w:val="00870F2D"/>
    <w:rsid w:val="00871231"/>
    <w:rsid w:val="0087123E"/>
    <w:rsid w:val="008714D8"/>
    <w:rsid w:val="0087153D"/>
    <w:rsid w:val="008718DC"/>
    <w:rsid w:val="00871964"/>
    <w:rsid w:val="00871EA2"/>
    <w:rsid w:val="00872012"/>
    <w:rsid w:val="008722FE"/>
    <w:rsid w:val="0087237F"/>
    <w:rsid w:val="008726E5"/>
    <w:rsid w:val="008728E5"/>
    <w:rsid w:val="00872D79"/>
    <w:rsid w:val="00872E5C"/>
    <w:rsid w:val="00872EF6"/>
    <w:rsid w:val="008733AF"/>
    <w:rsid w:val="008733C6"/>
    <w:rsid w:val="008741E4"/>
    <w:rsid w:val="0087485B"/>
    <w:rsid w:val="008748C2"/>
    <w:rsid w:val="00874909"/>
    <w:rsid w:val="00874BFD"/>
    <w:rsid w:val="00874DB4"/>
    <w:rsid w:val="0087512A"/>
    <w:rsid w:val="0087512C"/>
    <w:rsid w:val="00875180"/>
    <w:rsid w:val="00875204"/>
    <w:rsid w:val="00875220"/>
    <w:rsid w:val="008752F5"/>
    <w:rsid w:val="0087532D"/>
    <w:rsid w:val="008757CF"/>
    <w:rsid w:val="00875AF0"/>
    <w:rsid w:val="00876077"/>
    <w:rsid w:val="008760DA"/>
    <w:rsid w:val="008765CD"/>
    <w:rsid w:val="00876663"/>
    <w:rsid w:val="008766A1"/>
    <w:rsid w:val="008766F9"/>
    <w:rsid w:val="008768D7"/>
    <w:rsid w:val="00876A91"/>
    <w:rsid w:val="00876BFD"/>
    <w:rsid w:val="00877168"/>
    <w:rsid w:val="00877193"/>
    <w:rsid w:val="0087729B"/>
    <w:rsid w:val="0087750C"/>
    <w:rsid w:val="008777FE"/>
    <w:rsid w:val="00877AF0"/>
    <w:rsid w:val="00877D92"/>
    <w:rsid w:val="00877EA1"/>
    <w:rsid w:val="00877ECE"/>
    <w:rsid w:val="00880097"/>
    <w:rsid w:val="0088080A"/>
    <w:rsid w:val="00880933"/>
    <w:rsid w:val="00880975"/>
    <w:rsid w:val="00880B33"/>
    <w:rsid w:val="00880BB5"/>
    <w:rsid w:val="00880C51"/>
    <w:rsid w:val="00880DDD"/>
    <w:rsid w:val="00880DE8"/>
    <w:rsid w:val="00880F99"/>
    <w:rsid w:val="0088122A"/>
    <w:rsid w:val="008812C3"/>
    <w:rsid w:val="00881544"/>
    <w:rsid w:val="00881938"/>
    <w:rsid w:val="00881DEE"/>
    <w:rsid w:val="00881F96"/>
    <w:rsid w:val="0088205D"/>
    <w:rsid w:val="008822BD"/>
    <w:rsid w:val="008824FB"/>
    <w:rsid w:val="0088268B"/>
    <w:rsid w:val="0088278F"/>
    <w:rsid w:val="00882867"/>
    <w:rsid w:val="00882882"/>
    <w:rsid w:val="00882CA7"/>
    <w:rsid w:val="00882E22"/>
    <w:rsid w:val="00882ED5"/>
    <w:rsid w:val="00882FEF"/>
    <w:rsid w:val="00883020"/>
    <w:rsid w:val="0088303E"/>
    <w:rsid w:val="008835F6"/>
    <w:rsid w:val="0088370A"/>
    <w:rsid w:val="0088384E"/>
    <w:rsid w:val="0088393C"/>
    <w:rsid w:val="00883B41"/>
    <w:rsid w:val="00883E0B"/>
    <w:rsid w:val="0088424C"/>
    <w:rsid w:val="00884415"/>
    <w:rsid w:val="00884611"/>
    <w:rsid w:val="00884817"/>
    <w:rsid w:val="00884D1C"/>
    <w:rsid w:val="00884E3B"/>
    <w:rsid w:val="00884F36"/>
    <w:rsid w:val="008852F4"/>
    <w:rsid w:val="008852F7"/>
    <w:rsid w:val="00885346"/>
    <w:rsid w:val="0088554C"/>
    <w:rsid w:val="0088595D"/>
    <w:rsid w:val="0088596D"/>
    <w:rsid w:val="00885C54"/>
    <w:rsid w:val="00885C87"/>
    <w:rsid w:val="00885F3D"/>
    <w:rsid w:val="008860C7"/>
    <w:rsid w:val="0088631C"/>
    <w:rsid w:val="008865D9"/>
    <w:rsid w:val="00886683"/>
    <w:rsid w:val="00886EDA"/>
    <w:rsid w:val="00887021"/>
    <w:rsid w:val="008874D8"/>
    <w:rsid w:val="008875A5"/>
    <w:rsid w:val="008875D5"/>
    <w:rsid w:val="008876A8"/>
    <w:rsid w:val="00887894"/>
    <w:rsid w:val="00887C7B"/>
    <w:rsid w:val="0089005E"/>
    <w:rsid w:val="008901B8"/>
    <w:rsid w:val="008903CD"/>
    <w:rsid w:val="0089059C"/>
    <w:rsid w:val="00890A29"/>
    <w:rsid w:val="00890A4C"/>
    <w:rsid w:val="00890AB3"/>
    <w:rsid w:val="00890B48"/>
    <w:rsid w:val="00890B9E"/>
    <w:rsid w:val="00890C23"/>
    <w:rsid w:val="00890C3A"/>
    <w:rsid w:val="00890C9D"/>
    <w:rsid w:val="00890D22"/>
    <w:rsid w:val="00890E15"/>
    <w:rsid w:val="00890E9B"/>
    <w:rsid w:val="00891125"/>
    <w:rsid w:val="00891466"/>
    <w:rsid w:val="00891477"/>
    <w:rsid w:val="008915B0"/>
    <w:rsid w:val="00891740"/>
    <w:rsid w:val="00891854"/>
    <w:rsid w:val="00891872"/>
    <w:rsid w:val="00891B5D"/>
    <w:rsid w:val="00891B8B"/>
    <w:rsid w:val="00891C89"/>
    <w:rsid w:val="00891D8C"/>
    <w:rsid w:val="00891DC4"/>
    <w:rsid w:val="00891DFC"/>
    <w:rsid w:val="00891FA2"/>
    <w:rsid w:val="00891FEF"/>
    <w:rsid w:val="00891FF6"/>
    <w:rsid w:val="00892170"/>
    <w:rsid w:val="00892276"/>
    <w:rsid w:val="00892454"/>
    <w:rsid w:val="008927D7"/>
    <w:rsid w:val="00892960"/>
    <w:rsid w:val="00892A08"/>
    <w:rsid w:val="00892A74"/>
    <w:rsid w:val="00892BC6"/>
    <w:rsid w:val="00892BEA"/>
    <w:rsid w:val="00892E1D"/>
    <w:rsid w:val="00893235"/>
    <w:rsid w:val="00893508"/>
    <w:rsid w:val="0089350B"/>
    <w:rsid w:val="00893541"/>
    <w:rsid w:val="008935DF"/>
    <w:rsid w:val="0089380F"/>
    <w:rsid w:val="008939E5"/>
    <w:rsid w:val="00893B5C"/>
    <w:rsid w:val="00893D43"/>
    <w:rsid w:val="00893EB3"/>
    <w:rsid w:val="0089423C"/>
    <w:rsid w:val="00894365"/>
    <w:rsid w:val="00894553"/>
    <w:rsid w:val="0089492B"/>
    <w:rsid w:val="00894A9F"/>
    <w:rsid w:val="00894C31"/>
    <w:rsid w:val="00895018"/>
    <w:rsid w:val="0089506B"/>
    <w:rsid w:val="008950E1"/>
    <w:rsid w:val="00895344"/>
    <w:rsid w:val="00895463"/>
    <w:rsid w:val="00895550"/>
    <w:rsid w:val="008956CE"/>
    <w:rsid w:val="008959C7"/>
    <w:rsid w:val="00895B91"/>
    <w:rsid w:val="00895E89"/>
    <w:rsid w:val="0089612F"/>
    <w:rsid w:val="008963F5"/>
    <w:rsid w:val="00896885"/>
    <w:rsid w:val="00896BAD"/>
    <w:rsid w:val="00896F00"/>
    <w:rsid w:val="008974A0"/>
    <w:rsid w:val="008974E8"/>
    <w:rsid w:val="008975CF"/>
    <w:rsid w:val="008975F4"/>
    <w:rsid w:val="00897601"/>
    <w:rsid w:val="00897ADF"/>
    <w:rsid w:val="00897C13"/>
    <w:rsid w:val="00897C1E"/>
    <w:rsid w:val="00897D93"/>
    <w:rsid w:val="00897DC9"/>
    <w:rsid w:val="00897E1A"/>
    <w:rsid w:val="008A0001"/>
    <w:rsid w:val="008A0088"/>
    <w:rsid w:val="008A04F1"/>
    <w:rsid w:val="008A0639"/>
    <w:rsid w:val="008A068E"/>
    <w:rsid w:val="008A0713"/>
    <w:rsid w:val="008A0791"/>
    <w:rsid w:val="008A0792"/>
    <w:rsid w:val="008A0944"/>
    <w:rsid w:val="008A09A8"/>
    <w:rsid w:val="008A0A4C"/>
    <w:rsid w:val="008A0C3F"/>
    <w:rsid w:val="008A0E3D"/>
    <w:rsid w:val="008A0EAC"/>
    <w:rsid w:val="008A1089"/>
    <w:rsid w:val="008A1245"/>
    <w:rsid w:val="008A1642"/>
    <w:rsid w:val="008A1B3E"/>
    <w:rsid w:val="008A21DE"/>
    <w:rsid w:val="008A22E2"/>
    <w:rsid w:val="008A23CD"/>
    <w:rsid w:val="008A24EC"/>
    <w:rsid w:val="008A26B7"/>
    <w:rsid w:val="008A29C9"/>
    <w:rsid w:val="008A2ABE"/>
    <w:rsid w:val="008A2C7D"/>
    <w:rsid w:val="008A2C89"/>
    <w:rsid w:val="008A2E4F"/>
    <w:rsid w:val="008A3175"/>
    <w:rsid w:val="008A31E2"/>
    <w:rsid w:val="008A35F3"/>
    <w:rsid w:val="008A3AAE"/>
    <w:rsid w:val="008A3C97"/>
    <w:rsid w:val="008A3D43"/>
    <w:rsid w:val="008A4637"/>
    <w:rsid w:val="008A487A"/>
    <w:rsid w:val="008A48EC"/>
    <w:rsid w:val="008A4981"/>
    <w:rsid w:val="008A4AAD"/>
    <w:rsid w:val="008A4CB6"/>
    <w:rsid w:val="008A4D1C"/>
    <w:rsid w:val="008A4EF3"/>
    <w:rsid w:val="008A4F73"/>
    <w:rsid w:val="008A5104"/>
    <w:rsid w:val="008A5600"/>
    <w:rsid w:val="008A5B7B"/>
    <w:rsid w:val="008A5C72"/>
    <w:rsid w:val="008A5CAF"/>
    <w:rsid w:val="008A5EE5"/>
    <w:rsid w:val="008A5F1E"/>
    <w:rsid w:val="008A622A"/>
    <w:rsid w:val="008A6366"/>
    <w:rsid w:val="008A63EB"/>
    <w:rsid w:val="008A63FE"/>
    <w:rsid w:val="008A6573"/>
    <w:rsid w:val="008A67B3"/>
    <w:rsid w:val="008A6BD3"/>
    <w:rsid w:val="008A6E2F"/>
    <w:rsid w:val="008A7016"/>
    <w:rsid w:val="008A7522"/>
    <w:rsid w:val="008A7831"/>
    <w:rsid w:val="008A78FA"/>
    <w:rsid w:val="008A7FAA"/>
    <w:rsid w:val="008B034E"/>
    <w:rsid w:val="008B059A"/>
    <w:rsid w:val="008B05B9"/>
    <w:rsid w:val="008B0658"/>
    <w:rsid w:val="008B071A"/>
    <w:rsid w:val="008B072D"/>
    <w:rsid w:val="008B09AA"/>
    <w:rsid w:val="008B0CD3"/>
    <w:rsid w:val="008B0CF9"/>
    <w:rsid w:val="008B0D88"/>
    <w:rsid w:val="008B0DAF"/>
    <w:rsid w:val="008B0DBC"/>
    <w:rsid w:val="008B0ED6"/>
    <w:rsid w:val="008B12C3"/>
    <w:rsid w:val="008B12F8"/>
    <w:rsid w:val="008B1522"/>
    <w:rsid w:val="008B155D"/>
    <w:rsid w:val="008B1C9C"/>
    <w:rsid w:val="008B1CC3"/>
    <w:rsid w:val="008B1DCD"/>
    <w:rsid w:val="008B1EF1"/>
    <w:rsid w:val="008B21C5"/>
    <w:rsid w:val="008B2326"/>
    <w:rsid w:val="008B26A7"/>
    <w:rsid w:val="008B2713"/>
    <w:rsid w:val="008B283B"/>
    <w:rsid w:val="008B2977"/>
    <w:rsid w:val="008B2ADC"/>
    <w:rsid w:val="008B2E4D"/>
    <w:rsid w:val="008B31B7"/>
    <w:rsid w:val="008B336D"/>
    <w:rsid w:val="008B341D"/>
    <w:rsid w:val="008B347F"/>
    <w:rsid w:val="008B3A45"/>
    <w:rsid w:val="008B3AD4"/>
    <w:rsid w:val="008B3B01"/>
    <w:rsid w:val="008B3CA0"/>
    <w:rsid w:val="008B3D94"/>
    <w:rsid w:val="008B3DB9"/>
    <w:rsid w:val="008B3F5C"/>
    <w:rsid w:val="008B3FA1"/>
    <w:rsid w:val="008B415D"/>
    <w:rsid w:val="008B41C0"/>
    <w:rsid w:val="008B46BA"/>
    <w:rsid w:val="008B46C8"/>
    <w:rsid w:val="008B499C"/>
    <w:rsid w:val="008B4D46"/>
    <w:rsid w:val="008B4E09"/>
    <w:rsid w:val="008B5114"/>
    <w:rsid w:val="008B5258"/>
    <w:rsid w:val="008B5B7E"/>
    <w:rsid w:val="008B5B9C"/>
    <w:rsid w:val="008B5BE5"/>
    <w:rsid w:val="008B5CF8"/>
    <w:rsid w:val="008B5DE2"/>
    <w:rsid w:val="008B5DFF"/>
    <w:rsid w:val="008B5FF7"/>
    <w:rsid w:val="008B609D"/>
    <w:rsid w:val="008B61D6"/>
    <w:rsid w:val="008B625B"/>
    <w:rsid w:val="008B6470"/>
    <w:rsid w:val="008B65D5"/>
    <w:rsid w:val="008B6929"/>
    <w:rsid w:val="008B6E87"/>
    <w:rsid w:val="008B6EFF"/>
    <w:rsid w:val="008B7050"/>
    <w:rsid w:val="008B70B5"/>
    <w:rsid w:val="008B70F7"/>
    <w:rsid w:val="008B71AB"/>
    <w:rsid w:val="008B7492"/>
    <w:rsid w:val="008B753F"/>
    <w:rsid w:val="008B7817"/>
    <w:rsid w:val="008B783A"/>
    <w:rsid w:val="008B790B"/>
    <w:rsid w:val="008B7DBE"/>
    <w:rsid w:val="008C0012"/>
    <w:rsid w:val="008C0282"/>
    <w:rsid w:val="008C02B1"/>
    <w:rsid w:val="008C049F"/>
    <w:rsid w:val="008C0608"/>
    <w:rsid w:val="008C0A58"/>
    <w:rsid w:val="008C0FDA"/>
    <w:rsid w:val="008C1081"/>
    <w:rsid w:val="008C1136"/>
    <w:rsid w:val="008C1164"/>
    <w:rsid w:val="008C150A"/>
    <w:rsid w:val="008C1621"/>
    <w:rsid w:val="008C1747"/>
    <w:rsid w:val="008C1770"/>
    <w:rsid w:val="008C1871"/>
    <w:rsid w:val="008C1981"/>
    <w:rsid w:val="008C1A3F"/>
    <w:rsid w:val="008C1A4E"/>
    <w:rsid w:val="008C1BF8"/>
    <w:rsid w:val="008C1F3E"/>
    <w:rsid w:val="008C1F5F"/>
    <w:rsid w:val="008C2281"/>
    <w:rsid w:val="008C22FA"/>
    <w:rsid w:val="008C2333"/>
    <w:rsid w:val="008C24B5"/>
    <w:rsid w:val="008C2B38"/>
    <w:rsid w:val="008C2B3C"/>
    <w:rsid w:val="008C2C76"/>
    <w:rsid w:val="008C2E61"/>
    <w:rsid w:val="008C3041"/>
    <w:rsid w:val="008C3080"/>
    <w:rsid w:val="008C31AA"/>
    <w:rsid w:val="008C358D"/>
    <w:rsid w:val="008C35B2"/>
    <w:rsid w:val="008C3B93"/>
    <w:rsid w:val="008C3BE2"/>
    <w:rsid w:val="008C3C47"/>
    <w:rsid w:val="008C3D3F"/>
    <w:rsid w:val="008C3D8C"/>
    <w:rsid w:val="008C3F7C"/>
    <w:rsid w:val="008C41F4"/>
    <w:rsid w:val="008C425A"/>
    <w:rsid w:val="008C4365"/>
    <w:rsid w:val="008C466E"/>
    <w:rsid w:val="008C4C17"/>
    <w:rsid w:val="008C4C2E"/>
    <w:rsid w:val="008C5167"/>
    <w:rsid w:val="008C52EE"/>
    <w:rsid w:val="008C53F4"/>
    <w:rsid w:val="008C5442"/>
    <w:rsid w:val="008C5693"/>
    <w:rsid w:val="008C57A5"/>
    <w:rsid w:val="008C5D4A"/>
    <w:rsid w:val="008C5D69"/>
    <w:rsid w:val="008C60EC"/>
    <w:rsid w:val="008C6167"/>
    <w:rsid w:val="008C649F"/>
    <w:rsid w:val="008C64F9"/>
    <w:rsid w:val="008C6723"/>
    <w:rsid w:val="008C6A7B"/>
    <w:rsid w:val="008C7294"/>
    <w:rsid w:val="008C75D7"/>
    <w:rsid w:val="008C77E7"/>
    <w:rsid w:val="008C77F2"/>
    <w:rsid w:val="008C789D"/>
    <w:rsid w:val="008C7B63"/>
    <w:rsid w:val="008C7C6A"/>
    <w:rsid w:val="008C7FE5"/>
    <w:rsid w:val="008D0567"/>
    <w:rsid w:val="008D07A7"/>
    <w:rsid w:val="008D088D"/>
    <w:rsid w:val="008D0D82"/>
    <w:rsid w:val="008D0EB0"/>
    <w:rsid w:val="008D1280"/>
    <w:rsid w:val="008D12EF"/>
    <w:rsid w:val="008D1326"/>
    <w:rsid w:val="008D14A1"/>
    <w:rsid w:val="008D14F6"/>
    <w:rsid w:val="008D1711"/>
    <w:rsid w:val="008D1864"/>
    <w:rsid w:val="008D18C1"/>
    <w:rsid w:val="008D1A4F"/>
    <w:rsid w:val="008D1E36"/>
    <w:rsid w:val="008D1EC3"/>
    <w:rsid w:val="008D1F66"/>
    <w:rsid w:val="008D22D7"/>
    <w:rsid w:val="008D2413"/>
    <w:rsid w:val="008D2447"/>
    <w:rsid w:val="008D255B"/>
    <w:rsid w:val="008D255D"/>
    <w:rsid w:val="008D2572"/>
    <w:rsid w:val="008D2679"/>
    <w:rsid w:val="008D2790"/>
    <w:rsid w:val="008D2B84"/>
    <w:rsid w:val="008D2C75"/>
    <w:rsid w:val="008D2C9F"/>
    <w:rsid w:val="008D2E3F"/>
    <w:rsid w:val="008D2F4D"/>
    <w:rsid w:val="008D3050"/>
    <w:rsid w:val="008D34E1"/>
    <w:rsid w:val="008D361E"/>
    <w:rsid w:val="008D3A68"/>
    <w:rsid w:val="008D3B63"/>
    <w:rsid w:val="008D3C0A"/>
    <w:rsid w:val="008D3EE7"/>
    <w:rsid w:val="008D3F53"/>
    <w:rsid w:val="008D4355"/>
    <w:rsid w:val="008D45D2"/>
    <w:rsid w:val="008D460A"/>
    <w:rsid w:val="008D4B21"/>
    <w:rsid w:val="008D4C16"/>
    <w:rsid w:val="008D4D15"/>
    <w:rsid w:val="008D5058"/>
    <w:rsid w:val="008D5182"/>
    <w:rsid w:val="008D53A1"/>
    <w:rsid w:val="008D563D"/>
    <w:rsid w:val="008D573D"/>
    <w:rsid w:val="008D5763"/>
    <w:rsid w:val="008D58FC"/>
    <w:rsid w:val="008D5CF0"/>
    <w:rsid w:val="008D5FC0"/>
    <w:rsid w:val="008D621D"/>
    <w:rsid w:val="008D627D"/>
    <w:rsid w:val="008D6483"/>
    <w:rsid w:val="008D64AB"/>
    <w:rsid w:val="008D6573"/>
    <w:rsid w:val="008D668E"/>
    <w:rsid w:val="008D6D76"/>
    <w:rsid w:val="008D6F50"/>
    <w:rsid w:val="008D7339"/>
    <w:rsid w:val="008D75F3"/>
    <w:rsid w:val="008D768A"/>
    <w:rsid w:val="008D77EF"/>
    <w:rsid w:val="008D7963"/>
    <w:rsid w:val="008D796B"/>
    <w:rsid w:val="008D799A"/>
    <w:rsid w:val="008D7A61"/>
    <w:rsid w:val="008D7E17"/>
    <w:rsid w:val="008E000B"/>
    <w:rsid w:val="008E0202"/>
    <w:rsid w:val="008E026A"/>
    <w:rsid w:val="008E03DB"/>
    <w:rsid w:val="008E053A"/>
    <w:rsid w:val="008E05EA"/>
    <w:rsid w:val="008E0B1D"/>
    <w:rsid w:val="008E0BE6"/>
    <w:rsid w:val="008E0E67"/>
    <w:rsid w:val="008E0EB4"/>
    <w:rsid w:val="008E0FA9"/>
    <w:rsid w:val="008E119A"/>
    <w:rsid w:val="008E1392"/>
    <w:rsid w:val="008E1622"/>
    <w:rsid w:val="008E18D1"/>
    <w:rsid w:val="008E1971"/>
    <w:rsid w:val="008E1E6F"/>
    <w:rsid w:val="008E1E79"/>
    <w:rsid w:val="008E1FDB"/>
    <w:rsid w:val="008E21E0"/>
    <w:rsid w:val="008E2378"/>
    <w:rsid w:val="008E241A"/>
    <w:rsid w:val="008E2434"/>
    <w:rsid w:val="008E2843"/>
    <w:rsid w:val="008E2A62"/>
    <w:rsid w:val="008E2A76"/>
    <w:rsid w:val="008E2C33"/>
    <w:rsid w:val="008E2E93"/>
    <w:rsid w:val="008E2F9B"/>
    <w:rsid w:val="008E314B"/>
    <w:rsid w:val="008E320C"/>
    <w:rsid w:val="008E349A"/>
    <w:rsid w:val="008E34F6"/>
    <w:rsid w:val="008E36B3"/>
    <w:rsid w:val="008E36B8"/>
    <w:rsid w:val="008E3820"/>
    <w:rsid w:val="008E3A12"/>
    <w:rsid w:val="008E3E10"/>
    <w:rsid w:val="008E3F63"/>
    <w:rsid w:val="008E40D6"/>
    <w:rsid w:val="008E416A"/>
    <w:rsid w:val="008E4223"/>
    <w:rsid w:val="008E42FE"/>
    <w:rsid w:val="008E4445"/>
    <w:rsid w:val="008E44EC"/>
    <w:rsid w:val="008E456A"/>
    <w:rsid w:val="008E45BE"/>
    <w:rsid w:val="008E45CC"/>
    <w:rsid w:val="008E4664"/>
    <w:rsid w:val="008E48F3"/>
    <w:rsid w:val="008E493A"/>
    <w:rsid w:val="008E4A70"/>
    <w:rsid w:val="008E4ACD"/>
    <w:rsid w:val="008E4B30"/>
    <w:rsid w:val="008E4C5E"/>
    <w:rsid w:val="008E4ED0"/>
    <w:rsid w:val="008E4ED5"/>
    <w:rsid w:val="008E4FCE"/>
    <w:rsid w:val="008E51A9"/>
    <w:rsid w:val="008E528B"/>
    <w:rsid w:val="008E5321"/>
    <w:rsid w:val="008E549A"/>
    <w:rsid w:val="008E55D3"/>
    <w:rsid w:val="008E55E3"/>
    <w:rsid w:val="008E5751"/>
    <w:rsid w:val="008E5B14"/>
    <w:rsid w:val="008E5B8A"/>
    <w:rsid w:val="008E5CD9"/>
    <w:rsid w:val="008E5F3D"/>
    <w:rsid w:val="008E5F40"/>
    <w:rsid w:val="008E6067"/>
    <w:rsid w:val="008E6459"/>
    <w:rsid w:val="008E66BE"/>
    <w:rsid w:val="008E6B25"/>
    <w:rsid w:val="008E6B45"/>
    <w:rsid w:val="008E6B84"/>
    <w:rsid w:val="008E6CB6"/>
    <w:rsid w:val="008E6CFA"/>
    <w:rsid w:val="008E6DF1"/>
    <w:rsid w:val="008E6F79"/>
    <w:rsid w:val="008E739A"/>
    <w:rsid w:val="008E74B0"/>
    <w:rsid w:val="008E7674"/>
    <w:rsid w:val="008E773A"/>
    <w:rsid w:val="008F0099"/>
    <w:rsid w:val="008F02B1"/>
    <w:rsid w:val="008F07A2"/>
    <w:rsid w:val="008F07D0"/>
    <w:rsid w:val="008F0962"/>
    <w:rsid w:val="008F0A11"/>
    <w:rsid w:val="008F0CDC"/>
    <w:rsid w:val="008F0DA2"/>
    <w:rsid w:val="008F0F3F"/>
    <w:rsid w:val="008F11F7"/>
    <w:rsid w:val="008F120E"/>
    <w:rsid w:val="008F131F"/>
    <w:rsid w:val="008F1671"/>
    <w:rsid w:val="008F17B3"/>
    <w:rsid w:val="008F18ED"/>
    <w:rsid w:val="008F1AF8"/>
    <w:rsid w:val="008F1C0E"/>
    <w:rsid w:val="008F2114"/>
    <w:rsid w:val="008F2391"/>
    <w:rsid w:val="008F2493"/>
    <w:rsid w:val="008F24AA"/>
    <w:rsid w:val="008F269A"/>
    <w:rsid w:val="008F283C"/>
    <w:rsid w:val="008F286C"/>
    <w:rsid w:val="008F28E2"/>
    <w:rsid w:val="008F2A92"/>
    <w:rsid w:val="008F2ABB"/>
    <w:rsid w:val="008F2AF5"/>
    <w:rsid w:val="008F2B95"/>
    <w:rsid w:val="008F2CE7"/>
    <w:rsid w:val="008F308B"/>
    <w:rsid w:val="008F3141"/>
    <w:rsid w:val="008F33D1"/>
    <w:rsid w:val="008F355E"/>
    <w:rsid w:val="008F36E7"/>
    <w:rsid w:val="008F3783"/>
    <w:rsid w:val="008F3792"/>
    <w:rsid w:val="008F39C8"/>
    <w:rsid w:val="008F3A41"/>
    <w:rsid w:val="008F3D0D"/>
    <w:rsid w:val="008F40A3"/>
    <w:rsid w:val="008F435E"/>
    <w:rsid w:val="008F4362"/>
    <w:rsid w:val="008F47B8"/>
    <w:rsid w:val="008F4A84"/>
    <w:rsid w:val="008F4C65"/>
    <w:rsid w:val="008F4F59"/>
    <w:rsid w:val="008F50D4"/>
    <w:rsid w:val="008F5810"/>
    <w:rsid w:val="008F58EE"/>
    <w:rsid w:val="008F5BFD"/>
    <w:rsid w:val="008F5D46"/>
    <w:rsid w:val="008F6302"/>
    <w:rsid w:val="008F670D"/>
    <w:rsid w:val="008F6742"/>
    <w:rsid w:val="008F6802"/>
    <w:rsid w:val="008F68C9"/>
    <w:rsid w:val="008F6A6E"/>
    <w:rsid w:val="008F6ACD"/>
    <w:rsid w:val="008F6BB1"/>
    <w:rsid w:val="008F6E3E"/>
    <w:rsid w:val="008F7379"/>
    <w:rsid w:val="008F76A4"/>
    <w:rsid w:val="008F7945"/>
    <w:rsid w:val="008F7A06"/>
    <w:rsid w:val="008F7D19"/>
    <w:rsid w:val="008F7F26"/>
    <w:rsid w:val="009000D0"/>
    <w:rsid w:val="00900350"/>
    <w:rsid w:val="00900603"/>
    <w:rsid w:val="00900608"/>
    <w:rsid w:val="00900637"/>
    <w:rsid w:val="00900731"/>
    <w:rsid w:val="00900A66"/>
    <w:rsid w:val="00900B17"/>
    <w:rsid w:val="00900B48"/>
    <w:rsid w:val="00900BB9"/>
    <w:rsid w:val="00900C5D"/>
    <w:rsid w:val="00900E2B"/>
    <w:rsid w:val="0090101E"/>
    <w:rsid w:val="00901259"/>
    <w:rsid w:val="00901260"/>
    <w:rsid w:val="00901318"/>
    <w:rsid w:val="009013BD"/>
    <w:rsid w:val="009014DB"/>
    <w:rsid w:val="00901543"/>
    <w:rsid w:val="00901604"/>
    <w:rsid w:val="0090173F"/>
    <w:rsid w:val="00901781"/>
    <w:rsid w:val="009018A1"/>
    <w:rsid w:val="009018C7"/>
    <w:rsid w:val="00901A1D"/>
    <w:rsid w:val="00901EF9"/>
    <w:rsid w:val="0090227B"/>
    <w:rsid w:val="009027A9"/>
    <w:rsid w:val="0090283F"/>
    <w:rsid w:val="00902A20"/>
    <w:rsid w:val="00902BA3"/>
    <w:rsid w:val="00902BEA"/>
    <w:rsid w:val="00902C92"/>
    <w:rsid w:val="00902D4D"/>
    <w:rsid w:val="00902E5D"/>
    <w:rsid w:val="00902E5F"/>
    <w:rsid w:val="00902EB9"/>
    <w:rsid w:val="00902FD1"/>
    <w:rsid w:val="00902FF1"/>
    <w:rsid w:val="00903060"/>
    <w:rsid w:val="00903126"/>
    <w:rsid w:val="00903629"/>
    <w:rsid w:val="0090378C"/>
    <w:rsid w:val="009037D2"/>
    <w:rsid w:val="00903949"/>
    <w:rsid w:val="009039ED"/>
    <w:rsid w:val="00903C7A"/>
    <w:rsid w:val="00903E52"/>
    <w:rsid w:val="00903EF7"/>
    <w:rsid w:val="00903F92"/>
    <w:rsid w:val="009040AA"/>
    <w:rsid w:val="00904308"/>
    <w:rsid w:val="009047D8"/>
    <w:rsid w:val="009047F5"/>
    <w:rsid w:val="009048DC"/>
    <w:rsid w:val="009049D8"/>
    <w:rsid w:val="00904BFE"/>
    <w:rsid w:val="00904EDA"/>
    <w:rsid w:val="00905251"/>
    <w:rsid w:val="00905896"/>
    <w:rsid w:val="00905B42"/>
    <w:rsid w:val="00905B72"/>
    <w:rsid w:val="00905C01"/>
    <w:rsid w:val="00905ED6"/>
    <w:rsid w:val="00905EED"/>
    <w:rsid w:val="00905F50"/>
    <w:rsid w:val="00905F94"/>
    <w:rsid w:val="00905FB7"/>
    <w:rsid w:val="0090605A"/>
    <w:rsid w:val="009060DE"/>
    <w:rsid w:val="009061F5"/>
    <w:rsid w:val="0090677B"/>
    <w:rsid w:val="00906805"/>
    <w:rsid w:val="00906826"/>
    <w:rsid w:val="00906BCA"/>
    <w:rsid w:val="00906F95"/>
    <w:rsid w:val="00906F96"/>
    <w:rsid w:val="009071E7"/>
    <w:rsid w:val="00907270"/>
    <w:rsid w:val="0090730D"/>
    <w:rsid w:val="0090757A"/>
    <w:rsid w:val="009076C8"/>
    <w:rsid w:val="0091059F"/>
    <w:rsid w:val="0091067A"/>
    <w:rsid w:val="009107BF"/>
    <w:rsid w:val="00910AEB"/>
    <w:rsid w:val="00910CD6"/>
    <w:rsid w:val="00910D9D"/>
    <w:rsid w:val="00910EBA"/>
    <w:rsid w:val="009110E9"/>
    <w:rsid w:val="009111D9"/>
    <w:rsid w:val="00911707"/>
    <w:rsid w:val="009117F9"/>
    <w:rsid w:val="0091196C"/>
    <w:rsid w:val="00911A99"/>
    <w:rsid w:val="00911B56"/>
    <w:rsid w:val="00911CA7"/>
    <w:rsid w:val="00912014"/>
    <w:rsid w:val="00912087"/>
    <w:rsid w:val="009121D7"/>
    <w:rsid w:val="00912213"/>
    <w:rsid w:val="0091238B"/>
    <w:rsid w:val="009123A6"/>
    <w:rsid w:val="00912699"/>
    <w:rsid w:val="00912771"/>
    <w:rsid w:val="00912A0A"/>
    <w:rsid w:val="00912A22"/>
    <w:rsid w:val="00912A2C"/>
    <w:rsid w:val="00912CA9"/>
    <w:rsid w:val="00912E4A"/>
    <w:rsid w:val="00912E5B"/>
    <w:rsid w:val="0091305F"/>
    <w:rsid w:val="00913063"/>
    <w:rsid w:val="009131BE"/>
    <w:rsid w:val="009131C5"/>
    <w:rsid w:val="0091334A"/>
    <w:rsid w:val="0091366A"/>
    <w:rsid w:val="009137D6"/>
    <w:rsid w:val="009138A7"/>
    <w:rsid w:val="009138F6"/>
    <w:rsid w:val="009139DF"/>
    <w:rsid w:val="009139E4"/>
    <w:rsid w:val="00913AFD"/>
    <w:rsid w:val="00913BDD"/>
    <w:rsid w:val="00913CD2"/>
    <w:rsid w:val="00913FC5"/>
    <w:rsid w:val="00914169"/>
    <w:rsid w:val="009141F6"/>
    <w:rsid w:val="009142B3"/>
    <w:rsid w:val="009142BD"/>
    <w:rsid w:val="00914D5E"/>
    <w:rsid w:val="00915113"/>
    <w:rsid w:val="00915774"/>
    <w:rsid w:val="009159C8"/>
    <w:rsid w:val="00915A0F"/>
    <w:rsid w:val="00915A76"/>
    <w:rsid w:val="00915C81"/>
    <w:rsid w:val="00915D67"/>
    <w:rsid w:val="00915DC6"/>
    <w:rsid w:val="0091621A"/>
    <w:rsid w:val="00916450"/>
    <w:rsid w:val="009164A5"/>
    <w:rsid w:val="0091650B"/>
    <w:rsid w:val="009166DD"/>
    <w:rsid w:val="009169B5"/>
    <w:rsid w:val="00916EFD"/>
    <w:rsid w:val="00917046"/>
    <w:rsid w:val="0091732A"/>
    <w:rsid w:val="00917400"/>
    <w:rsid w:val="00917423"/>
    <w:rsid w:val="00917444"/>
    <w:rsid w:val="00917466"/>
    <w:rsid w:val="009174A8"/>
    <w:rsid w:val="00917863"/>
    <w:rsid w:val="00917997"/>
    <w:rsid w:val="00917C75"/>
    <w:rsid w:val="00917CD0"/>
    <w:rsid w:val="00917D3F"/>
    <w:rsid w:val="009200BC"/>
    <w:rsid w:val="00920601"/>
    <w:rsid w:val="009206E8"/>
    <w:rsid w:val="009206F3"/>
    <w:rsid w:val="0092094C"/>
    <w:rsid w:val="00920CCC"/>
    <w:rsid w:val="00920D02"/>
    <w:rsid w:val="00920DB6"/>
    <w:rsid w:val="00920DC4"/>
    <w:rsid w:val="00920E01"/>
    <w:rsid w:val="00920E47"/>
    <w:rsid w:val="00920EF2"/>
    <w:rsid w:val="00920FEC"/>
    <w:rsid w:val="0092117A"/>
    <w:rsid w:val="009213B9"/>
    <w:rsid w:val="0092149D"/>
    <w:rsid w:val="009214BE"/>
    <w:rsid w:val="00921510"/>
    <w:rsid w:val="009216E9"/>
    <w:rsid w:val="0092171D"/>
    <w:rsid w:val="009218F3"/>
    <w:rsid w:val="00921994"/>
    <w:rsid w:val="00921FA6"/>
    <w:rsid w:val="00922342"/>
    <w:rsid w:val="00922480"/>
    <w:rsid w:val="00922762"/>
    <w:rsid w:val="0092297D"/>
    <w:rsid w:val="00922C55"/>
    <w:rsid w:val="00922CA4"/>
    <w:rsid w:val="00922CC3"/>
    <w:rsid w:val="00922DA5"/>
    <w:rsid w:val="00922DDD"/>
    <w:rsid w:val="00922F6A"/>
    <w:rsid w:val="00922F7F"/>
    <w:rsid w:val="00923386"/>
    <w:rsid w:val="00923396"/>
    <w:rsid w:val="00923431"/>
    <w:rsid w:val="009234E7"/>
    <w:rsid w:val="0092357C"/>
    <w:rsid w:val="009235B8"/>
    <w:rsid w:val="009235F2"/>
    <w:rsid w:val="00923610"/>
    <w:rsid w:val="00923933"/>
    <w:rsid w:val="00923A42"/>
    <w:rsid w:val="00923C9C"/>
    <w:rsid w:val="00923D3B"/>
    <w:rsid w:val="00923D7E"/>
    <w:rsid w:val="00923EB2"/>
    <w:rsid w:val="009241EE"/>
    <w:rsid w:val="00924706"/>
    <w:rsid w:val="00924A90"/>
    <w:rsid w:val="00924B3B"/>
    <w:rsid w:val="00924B65"/>
    <w:rsid w:val="00924D06"/>
    <w:rsid w:val="00924D2B"/>
    <w:rsid w:val="00924FC8"/>
    <w:rsid w:val="0092504A"/>
    <w:rsid w:val="0092523C"/>
    <w:rsid w:val="00925261"/>
    <w:rsid w:val="009252E2"/>
    <w:rsid w:val="00925452"/>
    <w:rsid w:val="00925509"/>
    <w:rsid w:val="009255AF"/>
    <w:rsid w:val="009258FC"/>
    <w:rsid w:val="00925AA0"/>
    <w:rsid w:val="00925B7F"/>
    <w:rsid w:val="00925C6A"/>
    <w:rsid w:val="00925E5D"/>
    <w:rsid w:val="009261FB"/>
    <w:rsid w:val="009265A7"/>
    <w:rsid w:val="009266AE"/>
    <w:rsid w:val="00926B10"/>
    <w:rsid w:val="00926C36"/>
    <w:rsid w:val="00926C70"/>
    <w:rsid w:val="00926C74"/>
    <w:rsid w:val="00926CB3"/>
    <w:rsid w:val="00926CDE"/>
    <w:rsid w:val="00926D76"/>
    <w:rsid w:val="00926E03"/>
    <w:rsid w:val="00926E7C"/>
    <w:rsid w:val="00927023"/>
    <w:rsid w:val="00927105"/>
    <w:rsid w:val="009272B3"/>
    <w:rsid w:val="009272E4"/>
    <w:rsid w:val="0092744B"/>
    <w:rsid w:val="0092787B"/>
    <w:rsid w:val="00927FFE"/>
    <w:rsid w:val="00930069"/>
    <w:rsid w:val="0093024C"/>
    <w:rsid w:val="009302C5"/>
    <w:rsid w:val="00930348"/>
    <w:rsid w:val="00930424"/>
    <w:rsid w:val="0093060D"/>
    <w:rsid w:val="009307B6"/>
    <w:rsid w:val="00930B3D"/>
    <w:rsid w:val="00930D03"/>
    <w:rsid w:val="009311C3"/>
    <w:rsid w:val="009312A8"/>
    <w:rsid w:val="009312EC"/>
    <w:rsid w:val="009312ED"/>
    <w:rsid w:val="0093137A"/>
    <w:rsid w:val="0093143A"/>
    <w:rsid w:val="0093149A"/>
    <w:rsid w:val="009314C1"/>
    <w:rsid w:val="009316A3"/>
    <w:rsid w:val="009316A7"/>
    <w:rsid w:val="00931773"/>
    <w:rsid w:val="00931A87"/>
    <w:rsid w:val="00932479"/>
    <w:rsid w:val="00932528"/>
    <w:rsid w:val="00932571"/>
    <w:rsid w:val="00932600"/>
    <w:rsid w:val="009326A5"/>
    <w:rsid w:val="00932907"/>
    <w:rsid w:val="00932978"/>
    <w:rsid w:val="00932984"/>
    <w:rsid w:val="00932B54"/>
    <w:rsid w:val="00932BBC"/>
    <w:rsid w:val="00932C14"/>
    <w:rsid w:val="00932C1D"/>
    <w:rsid w:val="00932CB1"/>
    <w:rsid w:val="00932CED"/>
    <w:rsid w:val="00932FED"/>
    <w:rsid w:val="00933117"/>
    <w:rsid w:val="009331AE"/>
    <w:rsid w:val="00933200"/>
    <w:rsid w:val="00933325"/>
    <w:rsid w:val="009333AF"/>
    <w:rsid w:val="00933416"/>
    <w:rsid w:val="00933504"/>
    <w:rsid w:val="00933C9F"/>
    <w:rsid w:val="00933D99"/>
    <w:rsid w:val="00933F3D"/>
    <w:rsid w:val="00934290"/>
    <w:rsid w:val="0093446C"/>
    <w:rsid w:val="00934498"/>
    <w:rsid w:val="00934641"/>
    <w:rsid w:val="0093468A"/>
    <w:rsid w:val="009346EB"/>
    <w:rsid w:val="00934E1E"/>
    <w:rsid w:val="00935038"/>
    <w:rsid w:val="009353AF"/>
    <w:rsid w:val="009355DA"/>
    <w:rsid w:val="009358F2"/>
    <w:rsid w:val="00935B1C"/>
    <w:rsid w:val="00935D0C"/>
    <w:rsid w:val="00935E96"/>
    <w:rsid w:val="00936219"/>
    <w:rsid w:val="00936434"/>
    <w:rsid w:val="0093649D"/>
    <w:rsid w:val="0093652C"/>
    <w:rsid w:val="009365AE"/>
    <w:rsid w:val="0093669E"/>
    <w:rsid w:val="0093698D"/>
    <w:rsid w:val="009370FA"/>
    <w:rsid w:val="0093748F"/>
    <w:rsid w:val="009375EF"/>
    <w:rsid w:val="0093764B"/>
    <w:rsid w:val="009376CF"/>
    <w:rsid w:val="009377AE"/>
    <w:rsid w:val="00937851"/>
    <w:rsid w:val="009379A8"/>
    <w:rsid w:val="00937DC2"/>
    <w:rsid w:val="00937EC7"/>
    <w:rsid w:val="00937EFA"/>
    <w:rsid w:val="009400B4"/>
    <w:rsid w:val="009402DC"/>
    <w:rsid w:val="009402F7"/>
    <w:rsid w:val="00940389"/>
    <w:rsid w:val="009403B9"/>
    <w:rsid w:val="0094081A"/>
    <w:rsid w:val="009408E0"/>
    <w:rsid w:val="00940928"/>
    <w:rsid w:val="00940A10"/>
    <w:rsid w:val="00940C1D"/>
    <w:rsid w:val="00940D2C"/>
    <w:rsid w:val="009410B6"/>
    <w:rsid w:val="0094139F"/>
    <w:rsid w:val="009413F4"/>
    <w:rsid w:val="0094157B"/>
    <w:rsid w:val="00941607"/>
    <w:rsid w:val="00941844"/>
    <w:rsid w:val="00941895"/>
    <w:rsid w:val="009418A2"/>
    <w:rsid w:val="00941D5C"/>
    <w:rsid w:val="00941DA2"/>
    <w:rsid w:val="00941E94"/>
    <w:rsid w:val="009421C0"/>
    <w:rsid w:val="009424C4"/>
    <w:rsid w:val="0094255A"/>
    <w:rsid w:val="00942791"/>
    <w:rsid w:val="009428E4"/>
    <w:rsid w:val="00942A4F"/>
    <w:rsid w:val="00942A92"/>
    <w:rsid w:val="00942DBC"/>
    <w:rsid w:val="00942E4C"/>
    <w:rsid w:val="00942E56"/>
    <w:rsid w:val="009430A1"/>
    <w:rsid w:val="009430BB"/>
    <w:rsid w:val="009430F9"/>
    <w:rsid w:val="0094328E"/>
    <w:rsid w:val="009433CF"/>
    <w:rsid w:val="00943486"/>
    <w:rsid w:val="00943567"/>
    <w:rsid w:val="00943785"/>
    <w:rsid w:val="00943796"/>
    <w:rsid w:val="00943E0A"/>
    <w:rsid w:val="00943E42"/>
    <w:rsid w:val="00943EFE"/>
    <w:rsid w:val="009441BA"/>
    <w:rsid w:val="0094464E"/>
    <w:rsid w:val="009446EC"/>
    <w:rsid w:val="00944864"/>
    <w:rsid w:val="00944998"/>
    <w:rsid w:val="00944BA6"/>
    <w:rsid w:val="00944C6A"/>
    <w:rsid w:val="00944CB6"/>
    <w:rsid w:val="00944EA8"/>
    <w:rsid w:val="00945087"/>
    <w:rsid w:val="009452FC"/>
    <w:rsid w:val="009453FB"/>
    <w:rsid w:val="0094548F"/>
    <w:rsid w:val="009454FE"/>
    <w:rsid w:val="0094560A"/>
    <w:rsid w:val="00945848"/>
    <w:rsid w:val="00945F8F"/>
    <w:rsid w:val="00946154"/>
    <w:rsid w:val="009461B2"/>
    <w:rsid w:val="009462D5"/>
    <w:rsid w:val="009463F7"/>
    <w:rsid w:val="0094648A"/>
    <w:rsid w:val="00946699"/>
    <w:rsid w:val="009466BB"/>
    <w:rsid w:val="0094686F"/>
    <w:rsid w:val="00946AAC"/>
    <w:rsid w:val="00946D00"/>
    <w:rsid w:val="00946D80"/>
    <w:rsid w:val="00946E87"/>
    <w:rsid w:val="00946FF1"/>
    <w:rsid w:val="0094724E"/>
    <w:rsid w:val="0094727D"/>
    <w:rsid w:val="0094776B"/>
    <w:rsid w:val="00947BCB"/>
    <w:rsid w:val="00947C98"/>
    <w:rsid w:val="0095001C"/>
    <w:rsid w:val="009501B7"/>
    <w:rsid w:val="00950484"/>
    <w:rsid w:val="0095072E"/>
    <w:rsid w:val="00950938"/>
    <w:rsid w:val="009509D8"/>
    <w:rsid w:val="00950C1C"/>
    <w:rsid w:val="00951061"/>
    <w:rsid w:val="00951097"/>
    <w:rsid w:val="009510CA"/>
    <w:rsid w:val="0095129E"/>
    <w:rsid w:val="009515EE"/>
    <w:rsid w:val="0095166B"/>
    <w:rsid w:val="00951708"/>
    <w:rsid w:val="00951867"/>
    <w:rsid w:val="00951B79"/>
    <w:rsid w:val="00951BC0"/>
    <w:rsid w:val="00951E88"/>
    <w:rsid w:val="009520AA"/>
    <w:rsid w:val="009520AD"/>
    <w:rsid w:val="009521AB"/>
    <w:rsid w:val="009522A1"/>
    <w:rsid w:val="009523BA"/>
    <w:rsid w:val="00952AF3"/>
    <w:rsid w:val="00952C4A"/>
    <w:rsid w:val="0095300E"/>
    <w:rsid w:val="009532D6"/>
    <w:rsid w:val="00953367"/>
    <w:rsid w:val="00953530"/>
    <w:rsid w:val="00953D5C"/>
    <w:rsid w:val="00954621"/>
    <w:rsid w:val="00954B63"/>
    <w:rsid w:val="00954EDC"/>
    <w:rsid w:val="00954EFD"/>
    <w:rsid w:val="009550BB"/>
    <w:rsid w:val="00955330"/>
    <w:rsid w:val="00955409"/>
    <w:rsid w:val="009554B1"/>
    <w:rsid w:val="00955640"/>
    <w:rsid w:val="00955759"/>
    <w:rsid w:val="00955A51"/>
    <w:rsid w:val="00955DBF"/>
    <w:rsid w:val="009561BE"/>
    <w:rsid w:val="009561E4"/>
    <w:rsid w:val="00956278"/>
    <w:rsid w:val="009562E3"/>
    <w:rsid w:val="0095635B"/>
    <w:rsid w:val="00956385"/>
    <w:rsid w:val="00956434"/>
    <w:rsid w:val="0095664A"/>
    <w:rsid w:val="00956A24"/>
    <w:rsid w:val="00956ABF"/>
    <w:rsid w:val="00956AEA"/>
    <w:rsid w:val="00956B1C"/>
    <w:rsid w:val="00956CCB"/>
    <w:rsid w:val="009570AE"/>
    <w:rsid w:val="009576ED"/>
    <w:rsid w:val="00957772"/>
    <w:rsid w:val="00957E16"/>
    <w:rsid w:val="00957E3B"/>
    <w:rsid w:val="00957ECB"/>
    <w:rsid w:val="00960005"/>
    <w:rsid w:val="009600DB"/>
    <w:rsid w:val="0096044E"/>
    <w:rsid w:val="009605D6"/>
    <w:rsid w:val="009606F5"/>
    <w:rsid w:val="00960701"/>
    <w:rsid w:val="00960957"/>
    <w:rsid w:val="00960A87"/>
    <w:rsid w:val="00960C89"/>
    <w:rsid w:val="009610F0"/>
    <w:rsid w:val="009611AA"/>
    <w:rsid w:val="009612F3"/>
    <w:rsid w:val="0096151E"/>
    <w:rsid w:val="009618CD"/>
    <w:rsid w:val="00961B12"/>
    <w:rsid w:val="00961FA5"/>
    <w:rsid w:val="00962196"/>
    <w:rsid w:val="009621F4"/>
    <w:rsid w:val="00962555"/>
    <w:rsid w:val="009626D3"/>
    <w:rsid w:val="0096283E"/>
    <w:rsid w:val="00962ADF"/>
    <w:rsid w:val="00962B9E"/>
    <w:rsid w:val="00962BA5"/>
    <w:rsid w:val="00962C34"/>
    <w:rsid w:val="00962D40"/>
    <w:rsid w:val="00962DCF"/>
    <w:rsid w:val="00962DE0"/>
    <w:rsid w:val="00962EA0"/>
    <w:rsid w:val="00962FF7"/>
    <w:rsid w:val="0096304A"/>
    <w:rsid w:val="00963086"/>
    <w:rsid w:val="009630CA"/>
    <w:rsid w:val="009632B7"/>
    <w:rsid w:val="00963300"/>
    <w:rsid w:val="009633D4"/>
    <w:rsid w:val="009634B2"/>
    <w:rsid w:val="00963534"/>
    <w:rsid w:val="00963626"/>
    <w:rsid w:val="009639A6"/>
    <w:rsid w:val="009639E5"/>
    <w:rsid w:val="00963A9D"/>
    <w:rsid w:val="00963C31"/>
    <w:rsid w:val="00963CF0"/>
    <w:rsid w:val="00963D7A"/>
    <w:rsid w:val="00963DC0"/>
    <w:rsid w:val="00963FA0"/>
    <w:rsid w:val="009642B6"/>
    <w:rsid w:val="009648D4"/>
    <w:rsid w:val="0096490D"/>
    <w:rsid w:val="00964939"/>
    <w:rsid w:val="00964984"/>
    <w:rsid w:val="00964B8F"/>
    <w:rsid w:val="00965239"/>
    <w:rsid w:val="009654CF"/>
    <w:rsid w:val="0096566D"/>
    <w:rsid w:val="0096567B"/>
    <w:rsid w:val="00965AA1"/>
    <w:rsid w:val="00965B1B"/>
    <w:rsid w:val="00965B22"/>
    <w:rsid w:val="00965C28"/>
    <w:rsid w:val="00965CBB"/>
    <w:rsid w:val="00965CD0"/>
    <w:rsid w:val="0096606A"/>
    <w:rsid w:val="00966277"/>
    <w:rsid w:val="0096630E"/>
    <w:rsid w:val="00966490"/>
    <w:rsid w:val="009667D0"/>
    <w:rsid w:val="009668CC"/>
    <w:rsid w:val="00967095"/>
    <w:rsid w:val="00967184"/>
    <w:rsid w:val="009671EA"/>
    <w:rsid w:val="009676F7"/>
    <w:rsid w:val="00967C11"/>
    <w:rsid w:val="00967E11"/>
    <w:rsid w:val="009700F7"/>
    <w:rsid w:val="00970148"/>
    <w:rsid w:val="0097064C"/>
    <w:rsid w:val="00970846"/>
    <w:rsid w:val="00970B25"/>
    <w:rsid w:val="00970D57"/>
    <w:rsid w:val="00971244"/>
    <w:rsid w:val="009716FB"/>
    <w:rsid w:val="0097170D"/>
    <w:rsid w:val="00972459"/>
    <w:rsid w:val="00972660"/>
    <w:rsid w:val="009727B6"/>
    <w:rsid w:val="0097280A"/>
    <w:rsid w:val="00972970"/>
    <w:rsid w:val="00972D2C"/>
    <w:rsid w:val="00972E75"/>
    <w:rsid w:val="00972F4F"/>
    <w:rsid w:val="00972FB2"/>
    <w:rsid w:val="00973373"/>
    <w:rsid w:val="009734A4"/>
    <w:rsid w:val="009734CD"/>
    <w:rsid w:val="009736B5"/>
    <w:rsid w:val="009739BA"/>
    <w:rsid w:val="00973BD2"/>
    <w:rsid w:val="0097423D"/>
    <w:rsid w:val="0097435F"/>
    <w:rsid w:val="009743A4"/>
    <w:rsid w:val="00974697"/>
    <w:rsid w:val="00974EBE"/>
    <w:rsid w:val="00974EC4"/>
    <w:rsid w:val="00974F20"/>
    <w:rsid w:val="009754A8"/>
    <w:rsid w:val="0097568F"/>
    <w:rsid w:val="0097590F"/>
    <w:rsid w:val="00975BA6"/>
    <w:rsid w:val="00975BC5"/>
    <w:rsid w:val="00975D07"/>
    <w:rsid w:val="00975DB8"/>
    <w:rsid w:val="00975E02"/>
    <w:rsid w:val="00975EBD"/>
    <w:rsid w:val="00975F62"/>
    <w:rsid w:val="00976096"/>
    <w:rsid w:val="009760DD"/>
    <w:rsid w:val="009762A7"/>
    <w:rsid w:val="00976329"/>
    <w:rsid w:val="009763E1"/>
    <w:rsid w:val="009763F8"/>
    <w:rsid w:val="00976686"/>
    <w:rsid w:val="00976733"/>
    <w:rsid w:val="009769D6"/>
    <w:rsid w:val="00976ADA"/>
    <w:rsid w:val="00976C3F"/>
    <w:rsid w:val="00976D33"/>
    <w:rsid w:val="00976E8C"/>
    <w:rsid w:val="00976F19"/>
    <w:rsid w:val="00976F51"/>
    <w:rsid w:val="009770CD"/>
    <w:rsid w:val="0097723E"/>
    <w:rsid w:val="0097737C"/>
    <w:rsid w:val="009773D1"/>
    <w:rsid w:val="0097744C"/>
    <w:rsid w:val="0097759C"/>
    <w:rsid w:val="00977675"/>
    <w:rsid w:val="00977A4A"/>
    <w:rsid w:val="00977C3F"/>
    <w:rsid w:val="00977D40"/>
    <w:rsid w:val="00977E48"/>
    <w:rsid w:val="00980026"/>
    <w:rsid w:val="009801F4"/>
    <w:rsid w:val="00980269"/>
    <w:rsid w:val="009802BA"/>
    <w:rsid w:val="00980442"/>
    <w:rsid w:val="0098059E"/>
    <w:rsid w:val="009807DC"/>
    <w:rsid w:val="00980969"/>
    <w:rsid w:val="009809FD"/>
    <w:rsid w:val="00980C83"/>
    <w:rsid w:val="00981012"/>
    <w:rsid w:val="009810EB"/>
    <w:rsid w:val="00981102"/>
    <w:rsid w:val="00981140"/>
    <w:rsid w:val="00981399"/>
    <w:rsid w:val="009813A7"/>
    <w:rsid w:val="009813E8"/>
    <w:rsid w:val="009814EC"/>
    <w:rsid w:val="0098150B"/>
    <w:rsid w:val="00981583"/>
    <w:rsid w:val="0098159A"/>
    <w:rsid w:val="0098195C"/>
    <w:rsid w:val="00981C4B"/>
    <w:rsid w:val="00981DFA"/>
    <w:rsid w:val="00981E2D"/>
    <w:rsid w:val="009821D4"/>
    <w:rsid w:val="00982799"/>
    <w:rsid w:val="00982828"/>
    <w:rsid w:val="0098282C"/>
    <w:rsid w:val="009828BE"/>
    <w:rsid w:val="0098297E"/>
    <w:rsid w:val="009829BB"/>
    <w:rsid w:val="009829CF"/>
    <w:rsid w:val="00982AB0"/>
    <w:rsid w:val="00982C0A"/>
    <w:rsid w:val="00982E45"/>
    <w:rsid w:val="00982F99"/>
    <w:rsid w:val="00983070"/>
    <w:rsid w:val="009832BD"/>
    <w:rsid w:val="009837B4"/>
    <w:rsid w:val="009837F1"/>
    <w:rsid w:val="009839B6"/>
    <w:rsid w:val="00983ACB"/>
    <w:rsid w:val="00983AD0"/>
    <w:rsid w:val="00983B19"/>
    <w:rsid w:val="00983FAC"/>
    <w:rsid w:val="0098409C"/>
    <w:rsid w:val="00984248"/>
    <w:rsid w:val="0098445C"/>
    <w:rsid w:val="009845AB"/>
    <w:rsid w:val="00984872"/>
    <w:rsid w:val="00984BBF"/>
    <w:rsid w:val="00984CA0"/>
    <w:rsid w:val="00984CA5"/>
    <w:rsid w:val="00984DA4"/>
    <w:rsid w:val="009853A7"/>
    <w:rsid w:val="009853AF"/>
    <w:rsid w:val="009853BF"/>
    <w:rsid w:val="00985457"/>
    <w:rsid w:val="009856B9"/>
    <w:rsid w:val="00985926"/>
    <w:rsid w:val="00985964"/>
    <w:rsid w:val="00985AA6"/>
    <w:rsid w:val="00985AE3"/>
    <w:rsid w:val="00985BD2"/>
    <w:rsid w:val="00985BF8"/>
    <w:rsid w:val="00985F6E"/>
    <w:rsid w:val="00985FA8"/>
    <w:rsid w:val="00985FD5"/>
    <w:rsid w:val="00986210"/>
    <w:rsid w:val="0098654D"/>
    <w:rsid w:val="00986762"/>
    <w:rsid w:val="009868C1"/>
    <w:rsid w:val="009869C5"/>
    <w:rsid w:val="00986EBE"/>
    <w:rsid w:val="0098711A"/>
    <w:rsid w:val="00987249"/>
    <w:rsid w:val="00987282"/>
    <w:rsid w:val="009874D1"/>
    <w:rsid w:val="009875DA"/>
    <w:rsid w:val="009879A9"/>
    <w:rsid w:val="00987CDB"/>
    <w:rsid w:val="00987DDF"/>
    <w:rsid w:val="00990385"/>
    <w:rsid w:val="00990416"/>
    <w:rsid w:val="0099047C"/>
    <w:rsid w:val="00990728"/>
    <w:rsid w:val="00990907"/>
    <w:rsid w:val="00990A80"/>
    <w:rsid w:val="00990C28"/>
    <w:rsid w:val="00990D1E"/>
    <w:rsid w:val="00990E93"/>
    <w:rsid w:val="00990FA1"/>
    <w:rsid w:val="009910CB"/>
    <w:rsid w:val="009911D5"/>
    <w:rsid w:val="00991297"/>
    <w:rsid w:val="00991432"/>
    <w:rsid w:val="00991462"/>
    <w:rsid w:val="0099146D"/>
    <w:rsid w:val="0099156F"/>
    <w:rsid w:val="009916B5"/>
    <w:rsid w:val="0099199B"/>
    <w:rsid w:val="00991A40"/>
    <w:rsid w:val="00991DBC"/>
    <w:rsid w:val="00991EAA"/>
    <w:rsid w:val="00991F13"/>
    <w:rsid w:val="009926E5"/>
    <w:rsid w:val="009927E4"/>
    <w:rsid w:val="009929E0"/>
    <w:rsid w:val="00992D1F"/>
    <w:rsid w:val="00992DC3"/>
    <w:rsid w:val="00992DEA"/>
    <w:rsid w:val="00993177"/>
    <w:rsid w:val="009933B9"/>
    <w:rsid w:val="009935E2"/>
    <w:rsid w:val="0099383C"/>
    <w:rsid w:val="00993984"/>
    <w:rsid w:val="00993B61"/>
    <w:rsid w:val="00993BE9"/>
    <w:rsid w:val="00993D28"/>
    <w:rsid w:val="00993E25"/>
    <w:rsid w:val="00994565"/>
    <w:rsid w:val="009948EA"/>
    <w:rsid w:val="00994DDD"/>
    <w:rsid w:val="00994F15"/>
    <w:rsid w:val="00994F61"/>
    <w:rsid w:val="00995020"/>
    <w:rsid w:val="00995A6D"/>
    <w:rsid w:val="00995DE1"/>
    <w:rsid w:val="0099602F"/>
    <w:rsid w:val="009966CC"/>
    <w:rsid w:val="009969F1"/>
    <w:rsid w:val="00996C6C"/>
    <w:rsid w:val="00996D2A"/>
    <w:rsid w:val="00996E40"/>
    <w:rsid w:val="0099726C"/>
    <w:rsid w:val="00997286"/>
    <w:rsid w:val="0099733B"/>
    <w:rsid w:val="0099742A"/>
    <w:rsid w:val="009974D4"/>
    <w:rsid w:val="009976F7"/>
    <w:rsid w:val="0099773B"/>
    <w:rsid w:val="009977DF"/>
    <w:rsid w:val="00997AC7"/>
    <w:rsid w:val="00997B39"/>
    <w:rsid w:val="00997BAB"/>
    <w:rsid w:val="00997BF1"/>
    <w:rsid w:val="00997CED"/>
    <w:rsid w:val="00997DBA"/>
    <w:rsid w:val="00997DD3"/>
    <w:rsid w:val="00997DDA"/>
    <w:rsid w:val="00997E92"/>
    <w:rsid w:val="00997EB4"/>
    <w:rsid w:val="00997FCD"/>
    <w:rsid w:val="009A01F0"/>
    <w:rsid w:val="009A01F5"/>
    <w:rsid w:val="009A02FF"/>
    <w:rsid w:val="009A0493"/>
    <w:rsid w:val="009A04EF"/>
    <w:rsid w:val="009A0502"/>
    <w:rsid w:val="009A0534"/>
    <w:rsid w:val="009A0858"/>
    <w:rsid w:val="009A0A2C"/>
    <w:rsid w:val="009A0CAC"/>
    <w:rsid w:val="009A0D75"/>
    <w:rsid w:val="009A0F65"/>
    <w:rsid w:val="009A1159"/>
    <w:rsid w:val="009A1387"/>
    <w:rsid w:val="009A1493"/>
    <w:rsid w:val="009A1C42"/>
    <w:rsid w:val="009A1C76"/>
    <w:rsid w:val="009A1D33"/>
    <w:rsid w:val="009A1DB3"/>
    <w:rsid w:val="009A1DC3"/>
    <w:rsid w:val="009A1E70"/>
    <w:rsid w:val="009A1ECC"/>
    <w:rsid w:val="009A1F5C"/>
    <w:rsid w:val="009A2063"/>
    <w:rsid w:val="009A2298"/>
    <w:rsid w:val="009A2443"/>
    <w:rsid w:val="009A26E1"/>
    <w:rsid w:val="009A2880"/>
    <w:rsid w:val="009A28E3"/>
    <w:rsid w:val="009A295B"/>
    <w:rsid w:val="009A2C97"/>
    <w:rsid w:val="009A2FA8"/>
    <w:rsid w:val="009A304F"/>
    <w:rsid w:val="009A3237"/>
    <w:rsid w:val="009A33B3"/>
    <w:rsid w:val="009A3732"/>
    <w:rsid w:val="009A3C05"/>
    <w:rsid w:val="009A3C90"/>
    <w:rsid w:val="009A3D2B"/>
    <w:rsid w:val="009A3F47"/>
    <w:rsid w:val="009A3F59"/>
    <w:rsid w:val="009A4065"/>
    <w:rsid w:val="009A41F2"/>
    <w:rsid w:val="009A43A7"/>
    <w:rsid w:val="009A446E"/>
    <w:rsid w:val="009A4523"/>
    <w:rsid w:val="009A45F9"/>
    <w:rsid w:val="009A4624"/>
    <w:rsid w:val="009A4896"/>
    <w:rsid w:val="009A4D44"/>
    <w:rsid w:val="009A4E26"/>
    <w:rsid w:val="009A53B0"/>
    <w:rsid w:val="009A53CC"/>
    <w:rsid w:val="009A54E1"/>
    <w:rsid w:val="009A5764"/>
    <w:rsid w:val="009A57F0"/>
    <w:rsid w:val="009A58F5"/>
    <w:rsid w:val="009A5ABB"/>
    <w:rsid w:val="009A5AE0"/>
    <w:rsid w:val="009A5F1E"/>
    <w:rsid w:val="009A64D9"/>
    <w:rsid w:val="009A667C"/>
    <w:rsid w:val="009A667D"/>
    <w:rsid w:val="009A678E"/>
    <w:rsid w:val="009A6C87"/>
    <w:rsid w:val="009A70A4"/>
    <w:rsid w:val="009A70F1"/>
    <w:rsid w:val="009A7331"/>
    <w:rsid w:val="009A755C"/>
    <w:rsid w:val="009A76F3"/>
    <w:rsid w:val="009A77CF"/>
    <w:rsid w:val="009A7A68"/>
    <w:rsid w:val="009A7B8C"/>
    <w:rsid w:val="009A7E70"/>
    <w:rsid w:val="009A7EAF"/>
    <w:rsid w:val="009A7EEB"/>
    <w:rsid w:val="009B0174"/>
    <w:rsid w:val="009B0418"/>
    <w:rsid w:val="009B0570"/>
    <w:rsid w:val="009B0880"/>
    <w:rsid w:val="009B08EF"/>
    <w:rsid w:val="009B097A"/>
    <w:rsid w:val="009B09E3"/>
    <w:rsid w:val="009B0D0C"/>
    <w:rsid w:val="009B12B2"/>
    <w:rsid w:val="009B146B"/>
    <w:rsid w:val="009B14E3"/>
    <w:rsid w:val="009B15DC"/>
    <w:rsid w:val="009B1600"/>
    <w:rsid w:val="009B1612"/>
    <w:rsid w:val="009B168C"/>
    <w:rsid w:val="009B16FE"/>
    <w:rsid w:val="009B187A"/>
    <w:rsid w:val="009B1AE3"/>
    <w:rsid w:val="009B1FC8"/>
    <w:rsid w:val="009B1FE2"/>
    <w:rsid w:val="009B218B"/>
    <w:rsid w:val="009B2392"/>
    <w:rsid w:val="009B24E5"/>
    <w:rsid w:val="009B26EF"/>
    <w:rsid w:val="009B27B8"/>
    <w:rsid w:val="009B2A22"/>
    <w:rsid w:val="009B2A5B"/>
    <w:rsid w:val="009B2AB7"/>
    <w:rsid w:val="009B2C12"/>
    <w:rsid w:val="009B2FDE"/>
    <w:rsid w:val="009B3346"/>
    <w:rsid w:val="009B3509"/>
    <w:rsid w:val="009B3534"/>
    <w:rsid w:val="009B36DB"/>
    <w:rsid w:val="009B37AE"/>
    <w:rsid w:val="009B37D8"/>
    <w:rsid w:val="009B38DC"/>
    <w:rsid w:val="009B3931"/>
    <w:rsid w:val="009B39DD"/>
    <w:rsid w:val="009B3C33"/>
    <w:rsid w:val="009B3CC8"/>
    <w:rsid w:val="009B3D9F"/>
    <w:rsid w:val="009B3FED"/>
    <w:rsid w:val="009B4154"/>
    <w:rsid w:val="009B41A6"/>
    <w:rsid w:val="009B43FF"/>
    <w:rsid w:val="009B44A1"/>
    <w:rsid w:val="009B450E"/>
    <w:rsid w:val="009B4660"/>
    <w:rsid w:val="009B46DF"/>
    <w:rsid w:val="009B4A5F"/>
    <w:rsid w:val="009B4CBA"/>
    <w:rsid w:val="009B4DCE"/>
    <w:rsid w:val="009B4F95"/>
    <w:rsid w:val="009B500B"/>
    <w:rsid w:val="009B57E4"/>
    <w:rsid w:val="009B58AB"/>
    <w:rsid w:val="009B6125"/>
    <w:rsid w:val="009B62B8"/>
    <w:rsid w:val="009B67A0"/>
    <w:rsid w:val="009B69B6"/>
    <w:rsid w:val="009B6A2F"/>
    <w:rsid w:val="009B6CCC"/>
    <w:rsid w:val="009B6ECF"/>
    <w:rsid w:val="009B6FD8"/>
    <w:rsid w:val="009B7156"/>
    <w:rsid w:val="009B7303"/>
    <w:rsid w:val="009B747B"/>
    <w:rsid w:val="009B74A8"/>
    <w:rsid w:val="009B76AC"/>
    <w:rsid w:val="009B76E3"/>
    <w:rsid w:val="009B7753"/>
    <w:rsid w:val="009B78DC"/>
    <w:rsid w:val="009B7BF9"/>
    <w:rsid w:val="009B7C17"/>
    <w:rsid w:val="009B7D54"/>
    <w:rsid w:val="009B7DAD"/>
    <w:rsid w:val="009B7E42"/>
    <w:rsid w:val="009B7E7C"/>
    <w:rsid w:val="009B7E8F"/>
    <w:rsid w:val="009C0090"/>
    <w:rsid w:val="009C01DA"/>
    <w:rsid w:val="009C0215"/>
    <w:rsid w:val="009C034A"/>
    <w:rsid w:val="009C04B0"/>
    <w:rsid w:val="009C0695"/>
    <w:rsid w:val="009C0C60"/>
    <w:rsid w:val="009C0ECB"/>
    <w:rsid w:val="009C0F24"/>
    <w:rsid w:val="009C0F34"/>
    <w:rsid w:val="009C1041"/>
    <w:rsid w:val="009C1374"/>
    <w:rsid w:val="009C138F"/>
    <w:rsid w:val="009C160A"/>
    <w:rsid w:val="009C166A"/>
    <w:rsid w:val="009C1767"/>
    <w:rsid w:val="009C1BC3"/>
    <w:rsid w:val="009C1D0C"/>
    <w:rsid w:val="009C22F8"/>
    <w:rsid w:val="009C2307"/>
    <w:rsid w:val="009C2454"/>
    <w:rsid w:val="009C27FC"/>
    <w:rsid w:val="009C2B82"/>
    <w:rsid w:val="009C2C6D"/>
    <w:rsid w:val="009C307B"/>
    <w:rsid w:val="009C30B2"/>
    <w:rsid w:val="009C3429"/>
    <w:rsid w:val="009C35AF"/>
    <w:rsid w:val="009C3733"/>
    <w:rsid w:val="009C3B22"/>
    <w:rsid w:val="009C3F30"/>
    <w:rsid w:val="009C41B8"/>
    <w:rsid w:val="009C4209"/>
    <w:rsid w:val="009C432E"/>
    <w:rsid w:val="009C4397"/>
    <w:rsid w:val="009C43A1"/>
    <w:rsid w:val="009C4733"/>
    <w:rsid w:val="009C4B40"/>
    <w:rsid w:val="009C4D5D"/>
    <w:rsid w:val="009C4DB7"/>
    <w:rsid w:val="009C4DDD"/>
    <w:rsid w:val="009C52BC"/>
    <w:rsid w:val="009C5842"/>
    <w:rsid w:val="009C5926"/>
    <w:rsid w:val="009C599C"/>
    <w:rsid w:val="009C5A7A"/>
    <w:rsid w:val="009C5BC9"/>
    <w:rsid w:val="009C5C3E"/>
    <w:rsid w:val="009C5D0E"/>
    <w:rsid w:val="009C6264"/>
    <w:rsid w:val="009C66E4"/>
    <w:rsid w:val="009C6D6B"/>
    <w:rsid w:val="009C6DE5"/>
    <w:rsid w:val="009C7006"/>
    <w:rsid w:val="009C7253"/>
    <w:rsid w:val="009C738E"/>
    <w:rsid w:val="009C7435"/>
    <w:rsid w:val="009C79FE"/>
    <w:rsid w:val="009C7A1C"/>
    <w:rsid w:val="009C7C83"/>
    <w:rsid w:val="009C7CF4"/>
    <w:rsid w:val="009C7DFA"/>
    <w:rsid w:val="009C7E04"/>
    <w:rsid w:val="009C7FD3"/>
    <w:rsid w:val="009C7FD8"/>
    <w:rsid w:val="009D0168"/>
    <w:rsid w:val="009D020C"/>
    <w:rsid w:val="009D024C"/>
    <w:rsid w:val="009D04AA"/>
    <w:rsid w:val="009D0652"/>
    <w:rsid w:val="009D0B02"/>
    <w:rsid w:val="009D0B8A"/>
    <w:rsid w:val="009D0BB1"/>
    <w:rsid w:val="009D0BC3"/>
    <w:rsid w:val="009D0E2A"/>
    <w:rsid w:val="009D0EF7"/>
    <w:rsid w:val="009D1151"/>
    <w:rsid w:val="009D11D6"/>
    <w:rsid w:val="009D12EA"/>
    <w:rsid w:val="009D1826"/>
    <w:rsid w:val="009D1B43"/>
    <w:rsid w:val="009D1C08"/>
    <w:rsid w:val="009D2193"/>
    <w:rsid w:val="009D2433"/>
    <w:rsid w:val="009D2739"/>
    <w:rsid w:val="009D2C3E"/>
    <w:rsid w:val="009D2C77"/>
    <w:rsid w:val="009D3165"/>
    <w:rsid w:val="009D334E"/>
    <w:rsid w:val="009D346B"/>
    <w:rsid w:val="009D354D"/>
    <w:rsid w:val="009D38D2"/>
    <w:rsid w:val="009D3A03"/>
    <w:rsid w:val="009D3B8E"/>
    <w:rsid w:val="009D3D40"/>
    <w:rsid w:val="009D3F85"/>
    <w:rsid w:val="009D3FBD"/>
    <w:rsid w:val="009D42DA"/>
    <w:rsid w:val="009D455D"/>
    <w:rsid w:val="009D46DB"/>
    <w:rsid w:val="009D49D9"/>
    <w:rsid w:val="009D4B3A"/>
    <w:rsid w:val="009D51D3"/>
    <w:rsid w:val="009D548D"/>
    <w:rsid w:val="009D5618"/>
    <w:rsid w:val="009D5655"/>
    <w:rsid w:val="009D57D1"/>
    <w:rsid w:val="009D595F"/>
    <w:rsid w:val="009D596A"/>
    <w:rsid w:val="009D5ABE"/>
    <w:rsid w:val="009D5B87"/>
    <w:rsid w:val="009D5BB0"/>
    <w:rsid w:val="009D5D29"/>
    <w:rsid w:val="009D6040"/>
    <w:rsid w:val="009D61FB"/>
    <w:rsid w:val="009D6303"/>
    <w:rsid w:val="009D6482"/>
    <w:rsid w:val="009D6610"/>
    <w:rsid w:val="009D6A90"/>
    <w:rsid w:val="009D6EBE"/>
    <w:rsid w:val="009D707E"/>
    <w:rsid w:val="009D7254"/>
    <w:rsid w:val="009D730E"/>
    <w:rsid w:val="009D7570"/>
    <w:rsid w:val="009D79F5"/>
    <w:rsid w:val="009D7B10"/>
    <w:rsid w:val="009D7B15"/>
    <w:rsid w:val="009D7B2E"/>
    <w:rsid w:val="009D7E2A"/>
    <w:rsid w:val="009D7EF4"/>
    <w:rsid w:val="009D7FF8"/>
    <w:rsid w:val="009E0165"/>
    <w:rsid w:val="009E033E"/>
    <w:rsid w:val="009E08BC"/>
    <w:rsid w:val="009E0EF2"/>
    <w:rsid w:val="009E0F93"/>
    <w:rsid w:val="009E1184"/>
    <w:rsid w:val="009E1401"/>
    <w:rsid w:val="009E161A"/>
    <w:rsid w:val="009E17FC"/>
    <w:rsid w:val="009E191F"/>
    <w:rsid w:val="009E1A45"/>
    <w:rsid w:val="009E1C4A"/>
    <w:rsid w:val="009E1D33"/>
    <w:rsid w:val="009E2262"/>
    <w:rsid w:val="009E22B3"/>
    <w:rsid w:val="009E23EB"/>
    <w:rsid w:val="009E244D"/>
    <w:rsid w:val="009E2708"/>
    <w:rsid w:val="009E2716"/>
    <w:rsid w:val="009E2756"/>
    <w:rsid w:val="009E2C01"/>
    <w:rsid w:val="009E2FC7"/>
    <w:rsid w:val="009E3245"/>
    <w:rsid w:val="009E3282"/>
    <w:rsid w:val="009E3320"/>
    <w:rsid w:val="009E350B"/>
    <w:rsid w:val="009E353B"/>
    <w:rsid w:val="009E35C3"/>
    <w:rsid w:val="009E389F"/>
    <w:rsid w:val="009E38C9"/>
    <w:rsid w:val="009E3A79"/>
    <w:rsid w:val="009E3A7B"/>
    <w:rsid w:val="009E3BB1"/>
    <w:rsid w:val="009E3E50"/>
    <w:rsid w:val="009E4057"/>
    <w:rsid w:val="009E4063"/>
    <w:rsid w:val="009E43C2"/>
    <w:rsid w:val="009E4483"/>
    <w:rsid w:val="009E4577"/>
    <w:rsid w:val="009E46C4"/>
    <w:rsid w:val="009E4871"/>
    <w:rsid w:val="009E49D9"/>
    <w:rsid w:val="009E4BB8"/>
    <w:rsid w:val="009E4D16"/>
    <w:rsid w:val="009E5005"/>
    <w:rsid w:val="009E509F"/>
    <w:rsid w:val="009E51CB"/>
    <w:rsid w:val="009E5380"/>
    <w:rsid w:val="009E58CE"/>
    <w:rsid w:val="009E591A"/>
    <w:rsid w:val="009E5D7F"/>
    <w:rsid w:val="009E5E5A"/>
    <w:rsid w:val="009E5F4E"/>
    <w:rsid w:val="009E5FA5"/>
    <w:rsid w:val="009E60FD"/>
    <w:rsid w:val="009E6107"/>
    <w:rsid w:val="009E61B5"/>
    <w:rsid w:val="009E6360"/>
    <w:rsid w:val="009E63CC"/>
    <w:rsid w:val="009E63D7"/>
    <w:rsid w:val="009E63E0"/>
    <w:rsid w:val="009E67A8"/>
    <w:rsid w:val="009E6BD0"/>
    <w:rsid w:val="009E6F34"/>
    <w:rsid w:val="009E7046"/>
    <w:rsid w:val="009E71FD"/>
    <w:rsid w:val="009E7389"/>
    <w:rsid w:val="009E7821"/>
    <w:rsid w:val="009E7830"/>
    <w:rsid w:val="009E7A0C"/>
    <w:rsid w:val="009E7A4D"/>
    <w:rsid w:val="009E7D54"/>
    <w:rsid w:val="009E7F8E"/>
    <w:rsid w:val="009F0017"/>
    <w:rsid w:val="009F003B"/>
    <w:rsid w:val="009F00DE"/>
    <w:rsid w:val="009F0159"/>
    <w:rsid w:val="009F0258"/>
    <w:rsid w:val="009F03D8"/>
    <w:rsid w:val="009F03F5"/>
    <w:rsid w:val="009F0C49"/>
    <w:rsid w:val="009F0CC8"/>
    <w:rsid w:val="009F14ED"/>
    <w:rsid w:val="009F1533"/>
    <w:rsid w:val="009F1538"/>
    <w:rsid w:val="009F17BF"/>
    <w:rsid w:val="009F1C68"/>
    <w:rsid w:val="009F1D77"/>
    <w:rsid w:val="009F1E8F"/>
    <w:rsid w:val="009F1F45"/>
    <w:rsid w:val="009F214A"/>
    <w:rsid w:val="009F222B"/>
    <w:rsid w:val="009F27FB"/>
    <w:rsid w:val="009F2835"/>
    <w:rsid w:val="009F28FE"/>
    <w:rsid w:val="009F2999"/>
    <w:rsid w:val="009F2B10"/>
    <w:rsid w:val="009F3238"/>
    <w:rsid w:val="009F3A6C"/>
    <w:rsid w:val="009F3AB8"/>
    <w:rsid w:val="009F3ABD"/>
    <w:rsid w:val="009F3C5C"/>
    <w:rsid w:val="009F3CEC"/>
    <w:rsid w:val="009F4368"/>
    <w:rsid w:val="009F4495"/>
    <w:rsid w:val="009F45C2"/>
    <w:rsid w:val="009F465A"/>
    <w:rsid w:val="009F473A"/>
    <w:rsid w:val="009F484E"/>
    <w:rsid w:val="009F4AE5"/>
    <w:rsid w:val="009F4D58"/>
    <w:rsid w:val="009F51B1"/>
    <w:rsid w:val="009F56C2"/>
    <w:rsid w:val="009F56DF"/>
    <w:rsid w:val="009F56FD"/>
    <w:rsid w:val="009F5A1E"/>
    <w:rsid w:val="009F5B36"/>
    <w:rsid w:val="009F5FD3"/>
    <w:rsid w:val="009F60C3"/>
    <w:rsid w:val="009F60E0"/>
    <w:rsid w:val="009F6230"/>
    <w:rsid w:val="009F680F"/>
    <w:rsid w:val="009F6B3B"/>
    <w:rsid w:val="009F6B51"/>
    <w:rsid w:val="009F741C"/>
    <w:rsid w:val="009F7465"/>
    <w:rsid w:val="009F74A0"/>
    <w:rsid w:val="009F75A6"/>
    <w:rsid w:val="009F79B0"/>
    <w:rsid w:val="009F79BA"/>
    <w:rsid w:val="009F7A25"/>
    <w:rsid w:val="009F7D7A"/>
    <w:rsid w:val="009F7E66"/>
    <w:rsid w:val="009F7EA9"/>
    <w:rsid w:val="009F7FF0"/>
    <w:rsid w:val="00A0053B"/>
    <w:rsid w:val="00A00643"/>
    <w:rsid w:val="00A00710"/>
    <w:rsid w:val="00A0090D"/>
    <w:rsid w:val="00A009EB"/>
    <w:rsid w:val="00A00B6B"/>
    <w:rsid w:val="00A00C20"/>
    <w:rsid w:val="00A00CA4"/>
    <w:rsid w:val="00A00EA4"/>
    <w:rsid w:val="00A01818"/>
    <w:rsid w:val="00A018C2"/>
    <w:rsid w:val="00A01973"/>
    <w:rsid w:val="00A01C74"/>
    <w:rsid w:val="00A01F58"/>
    <w:rsid w:val="00A021F0"/>
    <w:rsid w:val="00A026ED"/>
    <w:rsid w:val="00A02793"/>
    <w:rsid w:val="00A02CE6"/>
    <w:rsid w:val="00A02F25"/>
    <w:rsid w:val="00A02FB2"/>
    <w:rsid w:val="00A03005"/>
    <w:rsid w:val="00A0328A"/>
    <w:rsid w:val="00A03652"/>
    <w:rsid w:val="00A0374B"/>
    <w:rsid w:val="00A039CD"/>
    <w:rsid w:val="00A03C97"/>
    <w:rsid w:val="00A03D03"/>
    <w:rsid w:val="00A041CA"/>
    <w:rsid w:val="00A041F7"/>
    <w:rsid w:val="00A04345"/>
    <w:rsid w:val="00A044BE"/>
    <w:rsid w:val="00A046DC"/>
    <w:rsid w:val="00A0475B"/>
    <w:rsid w:val="00A04983"/>
    <w:rsid w:val="00A04A27"/>
    <w:rsid w:val="00A04A5C"/>
    <w:rsid w:val="00A04C51"/>
    <w:rsid w:val="00A04DD0"/>
    <w:rsid w:val="00A04E46"/>
    <w:rsid w:val="00A05024"/>
    <w:rsid w:val="00A0509E"/>
    <w:rsid w:val="00A050B3"/>
    <w:rsid w:val="00A050F1"/>
    <w:rsid w:val="00A052FE"/>
    <w:rsid w:val="00A05347"/>
    <w:rsid w:val="00A05A85"/>
    <w:rsid w:val="00A05BDD"/>
    <w:rsid w:val="00A05CD0"/>
    <w:rsid w:val="00A05D64"/>
    <w:rsid w:val="00A05E4E"/>
    <w:rsid w:val="00A06068"/>
    <w:rsid w:val="00A06340"/>
    <w:rsid w:val="00A0664F"/>
    <w:rsid w:val="00A066A2"/>
    <w:rsid w:val="00A0699A"/>
    <w:rsid w:val="00A069D0"/>
    <w:rsid w:val="00A06A67"/>
    <w:rsid w:val="00A06AE2"/>
    <w:rsid w:val="00A06C7F"/>
    <w:rsid w:val="00A06CC3"/>
    <w:rsid w:val="00A06D97"/>
    <w:rsid w:val="00A06E89"/>
    <w:rsid w:val="00A06F19"/>
    <w:rsid w:val="00A077A7"/>
    <w:rsid w:val="00A078E2"/>
    <w:rsid w:val="00A07A6D"/>
    <w:rsid w:val="00A10180"/>
    <w:rsid w:val="00A10506"/>
    <w:rsid w:val="00A1057F"/>
    <w:rsid w:val="00A1065A"/>
    <w:rsid w:val="00A107DA"/>
    <w:rsid w:val="00A109B4"/>
    <w:rsid w:val="00A10AC4"/>
    <w:rsid w:val="00A10FD9"/>
    <w:rsid w:val="00A1102A"/>
    <w:rsid w:val="00A110EE"/>
    <w:rsid w:val="00A11119"/>
    <w:rsid w:val="00A11215"/>
    <w:rsid w:val="00A11238"/>
    <w:rsid w:val="00A11277"/>
    <w:rsid w:val="00A1163C"/>
    <w:rsid w:val="00A1165A"/>
    <w:rsid w:val="00A11705"/>
    <w:rsid w:val="00A11987"/>
    <w:rsid w:val="00A11CE9"/>
    <w:rsid w:val="00A12126"/>
    <w:rsid w:val="00A12377"/>
    <w:rsid w:val="00A123C2"/>
    <w:rsid w:val="00A1247B"/>
    <w:rsid w:val="00A128C5"/>
    <w:rsid w:val="00A128E8"/>
    <w:rsid w:val="00A129A2"/>
    <w:rsid w:val="00A129FF"/>
    <w:rsid w:val="00A130EF"/>
    <w:rsid w:val="00A13347"/>
    <w:rsid w:val="00A13519"/>
    <w:rsid w:val="00A13656"/>
    <w:rsid w:val="00A13A4A"/>
    <w:rsid w:val="00A13DA7"/>
    <w:rsid w:val="00A13FF1"/>
    <w:rsid w:val="00A14088"/>
    <w:rsid w:val="00A14486"/>
    <w:rsid w:val="00A144AA"/>
    <w:rsid w:val="00A147AD"/>
    <w:rsid w:val="00A1495C"/>
    <w:rsid w:val="00A14A65"/>
    <w:rsid w:val="00A14A84"/>
    <w:rsid w:val="00A14D4E"/>
    <w:rsid w:val="00A14E2B"/>
    <w:rsid w:val="00A14E83"/>
    <w:rsid w:val="00A14F11"/>
    <w:rsid w:val="00A14F36"/>
    <w:rsid w:val="00A14FB7"/>
    <w:rsid w:val="00A15354"/>
    <w:rsid w:val="00A15840"/>
    <w:rsid w:val="00A15897"/>
    <w:rsid w:val="00A15B48"/>
    <w:rsid w:val="00A15E72"/>
    <w:rsid w:val="00A15E97"/>
    <w:rsid w:val="00A15ECA"/>
    <w:rsid w:val="00A15F25"/>
    <w:rsid w:val="00A15FAE"/>
    <w:rsid w:val="00A15FF4"/>
    <w:rsid w:val="00A161BB"/>
    <w:rsid w:val="00A161CB"/>
    <w:rsid w:val="00A1634B"/>
    <w:rsid w:val="00A165FD"/>
    <w:rsid w:val="00A16615"/>
    <w:rsid w:val="00A16862"/>
    <w:rsid w:val="00A16867"/>
    <w:rsid w:val="00A1689A"/>
    <w:rsid w:val="00A16943"/>
    <w:rsid w:val="00A16BF7"/>
    <w:rsid w:val="00A16D44"/>
    <w:rsid w:val="00A16DBB"/>
    <w:rsid w:val="00A17081"/>
    <w:rsid w:val="00A17189"/>
    <w:rsid w:val="00A1746E"/>
    <w:rsid w:val="00A176C0"/>
    <w:rsid w:val="00A17917"/>
    <w:rsid w:val="00A1794C"/>
    <w:rsid w:val="00A17A8A"/>
    <w:rsid w:val="00A17C29"/>
    <w:rsid w:val="00A2024E"/>
    <w:rsid w:val="00A20326"/>
    <w:rsid w:val="00A203DE"/>
    <w:rsid w:val="00A205AB"/>
    <w:rsid w:val="00A207FC"/>
    <w:rsid w:val="00A2084D"/>
    <w:rsid w:val="00A20987"/>
    <w:rsid w:val="00A20C81"/>
    <w:rsid w:val="00A20CB7"/>
    <w:rsid w:val="00A20E1E"/>
    <w:rsid w:val="00A20EE2"/>
    <w:rsid w:val="00A21033"/>
    <w:rsid w:val="00A2172B"/>
    <w:rsid w:val="00A217A0"/>
    <w:rsid w:val="00A219FD"/>
    <w:rsid w:val="00A21ED6"/>
    <w:rsid w:val="00A21EDD"/>
    <w:rsid w:val="00A22163"/>
    <w:rsid w:val="00A22364"/>
    <w:rsid w:val="00A223C0"/>
    <w:rsid w:val="00A225F4"/>
    <w:rsid w:val="00A22910"/>
    <w:rsid w:val="00A22AE4"/>
    <w:rsid w:val="00A22AF7"/>
    <w:rsid w:val="00A22CB7"/>
    <w:rsid w:val="00A22E60"/>
    <w:rsid w:val="00A22EED"/>
    <w:rsid w:val="00A22F5E"/>
    <w:rsid w:val="00A22F97"/>
    <w:rsid w:val="00A232E4"/>
    <w:rsid w:val="00A23406"/>
    <w:rsid w:val="00A23463"/>
    <w:rsid w:val="00A2370E"/>
    <w:rsid w:val="00A237F0"/>
    <w:rsid w:val="00A238D7"/>
    <w:rsid w:val="00A239F2"/>
    <w:rsid w:val="00A23AC8"/>
    <w:rsid w:val="00A23C53"/>
    <w:rsid w:val="00A23EA8"/>
    <w:rsid w:val="00A23F43"/>
    <w:rsid w:val="00A24341"/>
    <w:rsid w:val="00A24431"/>
    <w:rsid w:val="00A24710"/>
    <w:rsid w:val="00A248E1"/>
    <w:rsid w:val="00A249F5"/>
    <w:rsid w:val="00A24A9F"/>
    <w:rsid w:val="00A24B98"/>
    <w:rsid w:val="00A24BC4"/>
    <w:rsid w:val="00A24C60"/>
    <w:rsid w:val="00A24CDA"/>
    <w:rsid w:val="00A24D6B"/>
    <w:rsid w:val="00A24EF3"/>
    <w:rsid w:val="00A25162"/>
    <w:rsid w:val="00A2540E"/>
    <w:rsid w:val="00A25586"/>
    <w:rsid w:val="00A2559C"/>
    <w:rsid w:val="00A25854"/>
    <w:rsid w:val="00A258D4"/>
    <w:rsid w:val="00A2599B"/>
    <w:rsid w:val="00A25A85"/>
    <w:rsid w:val="00A25C45"/>
    <w:rsid w:val="00A25C75"/>
    <w:rsid w:val="00A25DD7"/>
    <w:rsid w:val="00A25EB0"/>
    <w:rsid w:val="00A260BF"/>
    <w:rsid w:val="00A262DE"/>
    <w:rsid w:val="00A26758"/>
    <w:rsid w:val="00A268B9"/>
    <w:rsid w:val="00A26DAC"/>
    <w:rsid w:val="00A26E29"/>
    <w:rsid w:val="00A2704F"/>
    <w:rsid w:val="00A272A3"/>
    <w:rsid w:val="00A2743A"/>
    <w:rsid w:val="00A27440"/>
    <w:rsid w:val="00A27B5B"/>
    <w:rsid w:val="00A27CA0"/>
    <w:rsid w:val="00A27EF0"/>
    <w:rsid w:val="00A27FC0"/>
    <w:rsid w:val="00A3022F"/>
    <w:rsid w:val="00A3028C"/>
    <w:rsid w:val="00A30680"/>
    <w:rsid w:val="00A307AE"/>
    <w:rsid w:val="00A309AB"/>
    <w:rsid w:val="00A30AB0"/>
    <w:rsid w:val="00A31072"/>
    <w:rsid w:val="00A312DB"/>
    <w:rsid w:val="00A312FC"/>
    <w:rsid w:val="00A3137E"/>
    <w:rsid w:val="00A316FA"/>
    <w:rsid w:val="00A318C8"/>
    <w:rsid w:val="00A31D99"/>
    <w:rsid w:val="00A31DBB"/>
    <w:rsid w:val="00A32320"/>
    <w:rsid w:val="00A323F3"/>
    <w:rsid w:val="00A325B0"/>
    <w:rsid w:val="00A3296A"/>
    <w:rsid w:val="00A32C25"/>
    <w:rsid w:val="00A32ED9"/>
    <w:rsid w:val="00A32FBA"/>
    <w:rsid w:val="00A33091"/>
    <w:rsid w:val="00A3317A"/>
    <w:rsid w:val="00A33221"/>
    <w:rsid w:val="00A33464"/>
    <w:rsid w:val="00A33623"/>
    <w:rsid w:val="00A33723"/>
    <w:rsid w:val="00A33E9F"/>
    <w:rsid w:val="00A33EDC"/>
    <w:rsid w:val="00A34197"/>
    <w:rsid w:val="00A34AD9"/>
    <w:rsid w:val="00A34B42"/>
    <w:rsid w:val="00A34B46"/>
    <w:rsid w:val="00A34B81"/>
    <w:rsid w:val="00A34D14"/>
    <w:rsid w:val="00A34DCE"/>
    <w:rsid w:val="00A34EC2"/>
    <w:rsid w:val="00A353A3"/>
    <w:rsid w:val="00A35756"/>
    <w:rsid w:val="00A35775"/>
    <w:rsid w:val="00A35812"/>
    <w:rsid w:val="00A3585D"/>
    <w:rsid w:val="00A359BF"/>
    <w:rsid w:val="00A35E27"/>
    <w:rsid w:val="00A35F9D"/>
    <w:rsid w:val="00A36527"/>
    <w:rsid w:val="00A36778"/>
    <w:rsid w:val="00A36A11"/>
    <w:rsid w:val="00A36A8D"/>
    <w:rsid w:val="00A36AE0"/>
    <w:rsid w:val="00A36C75"/>
    <w:rsid w:val="00A36DCE"/>
    <w:rsid w:val="00A36DD2"/>
    <w:rsid w:val="00A36E1A"/>
    <w:rsid w:val="00A36EF7"/>
    <w:rsid w:val="00A37012"/>
    <w:rsid w:val="00A37149"/>
    <w:rsid w:val="00A37456"/>
    <w:rsid w:val="00A37486"/>
    <w:rsid w:val="00A374D2"/>
    <w:rsid w:val="00A37601"/>
    <w:rsid w:val="00A37680"/>
    <w:rsid w:val="00A376D4"/>
    <w:rsid w:val="00A376F6"/>
    <w:rsid w:val="00A3772D"/>
    <w:rsid w:val="00A3795F"/>
    <w:rsid w:val="00A37C14"/>
    <w:rsid w:val="00A37CF6"/>
    <w:rsid w:val="00A37DC8"/>
    <w:rsid w:val="00A37E63"/>
    <w:rsid w:val="00A4004E"/>
    <w:rsid w:val="00A4009D"/>
    <w:rsid w:val="00A409AE"/>
    <w:rsid w:val="00A40A83"/>
    <w:rsid w:val="00A40BA3"/>
    <w:rsid w:val="00A40C09"/>
    <w:rsid w:val="00A40D56"/>
    <w:rsid w:val="00A40D6E"/>
    <w:rsid w:val="00A40EF6"/>
    <w:rsid w:val="00A4115F"/>
    <w:rsid w:val="00A413E2"/>
    <w:rsid w:val="00A413F3"/>
    <w:rsid w:val="00A4147F"/>
    <w:rsid w:val="00A414A8"/>
    <w:rsid w:val="00A417A0"/>
    <w:rsid w:val="00A418FC"/>
    <w:rsid w:val="00A41929"/>
    <w:rsid w:val="00A41E7C"/>
    <w:rsid w:val="00A41E83"/>
    <w:rsid w:val="00A42039"/>
    <w:rsid w:val="00A424A5"/>
    <w:rsid w:val="00A424A7"/>
    <w:rsid w:val="00A4255E"/>
    <w:rsid w:val="00A42C60"/>
    <w:rsid w:val="00A42E4C"/>
    <w:rsid w:val="00A42E53"/>
    <w:rsid w:val="00A4311C"/>
    <w:rsid w:val="00A432BB"/>
    <w:rsid w:val="00A43388"/>
    <w:rsid w:val="00A43431"/>
    <w:rsid w:val="00A434EC"/>
    <w:rsid w:val="00A43C72"/>
    <w:rsid w:val="00A43DFA"/>
    <w:rsid w:val="00A44036"/>
    <w:rsid w:val="00A44138"/>
    <w:rsid w:val="00A441D9"/>
    <w:rsid w:val="00A44326"/>
    <w:rsid w:val="00A44373"/>
    <w:rsid w:val="00A44ACA"/>
    <w:rsid w:val="00A44BF8"/>
    <w:rsid w:val="00A44C72"/>
    <w:rsid w:val="00A44F04"/>
    <w:rsid w:val="00A44F11"/>
    <w:rsid w:val="00A45171"/>
    <w:rsid w:val="00A45256"/>
    <w:rsid w:val="00A453E3"/>
    <w:rsid w:val="00A45708"/>
    <w:rsid w:val="00A4582F"/>
    <w:rsid w:val="00A45837"/>
    <w:rsid w:val="00A458F5"/>
    <w:rsid w:val="00A4592A"/>
    <w:rsid w:val="00A45B29"/>
    <w:rsid w:val="00A45B55"/>
    <w:rsid w:val="00A45ED9"/>
    <w:rsid w:val="00A460C1"/>
    <w:rsid w:val="00A4620B"/>
    <w:rsid w:val="00A46304"/>
    <w:rsid w:val="00A46490"/>
    <w:rsid w:val="00A466CA"/>
    <w:rsid w:val="00A4670E"/>
    <w:rsid w:val="00A46AA7"/>
    <w:rsid w:val="00A46DB3"/>
    <w:rsid w:val="00A46DB5"/>
    <w:rsid w:val="00A46F2E"/>
    <w:rsid w:val="00A473AF"/>
    <w:rsid w:val="00A473D3"/>
    <w:rsid w:val="00A476BB"/>
    <w:rsid w:val="00A4799A"/>
    <w:rsid w:val="00A47A9D"/>
    <w:rsid w:val="00A47B08"/>
    <w:rsid w:val="00A47CC0"/>
    <w:rsid w:val="00A47F31"/>
    <w:rsid w:val="00A50663"/>
    <w:rsid w:val="00A507A0"/>
    <w:rsid w:val="00A50E7A"/>
    <w:rsid w:val="00A50F85"/>
    <w:rsid w:val="00A5105C"/>
    <w:rsid w:val="00A51220"/>
    <w:rsid w:val="00A5147C"/>
    <w:rsid w:val="00A514D8"/>
    <w:rsid w:val="00A5162D"/>
    <w:rsid w:val="00A516D9"/>
    <w:rsid w:val="00A516FB"/>
    <w:rsid w:val="00A51AAF"/>
    <w:rsid w:val="00A51B45"/>
    <w:rsid w:val="00A51CF8"/>
    <w:rsid w:val="00A52057"/>
    <w:rsid w:val="00A521C1"/>
    <w:rsid w:val="00A52293"/>
    <w:rsid w:val="00A5241B"/>
    <w:rsid w:val="00A52446"/>
    <w:rsid w:val="00A52480"/>
    <w:rsid w:val="00A52612"/>
    <w:rsid w:val="00A5303E"/>
    <w:rsid w:val="00A533F9"/>
    <w:rsid w:val="00A53586"/>
    <w:rsid w:val="00A5363D"/>
    <w:rsid w:val="00A538A8"/>
    <w:rsid w:val="00A53C22"/>
    <w:rsid w:val="00A54000"/>
    <w:rsid w:val="00A54142"/>
    <w:rsid w:val="00A542C7"/>
    <w:rsid w:val="00A5436B"/>
    <w:rsid w:val="00A54582"/>
    <w:rsid w:val="00A54902"/>
    <w:rsid w:val="00A54C1B"/>
    <w:rsid w:val="00A54DA0"/>
    <w:rsid w:val="00A54DBE"/>
    <w:rsid w:val="00A54EBC"/>
    <w:rsid w:val="00A54EF5"/>
    <w:rsid w:val="00A5508C"/>
    <w:rsid w:val="00A55266"/>
    <w:rsid w:val="00A552C5"/>
    <w:rsid w:val="00A552D8"/>
    <w:rsid w:val="00A554ED"/>
    <w:rsid w:val="00A554F5"/>
    <w:rsid w:val="00A5574D"/>
    <w:rsid w:val="00A55754"/>
    <w:rsid w:val="00A558DF"/>
    <w:rsid w:val="00A558E9"/>
    <w:rsid w:val="00A55A7F"/>
    <w:rsid w:val="00A55AAD"/>
    <w:rsid w:val="00A55C20"/>
    <w:rsid w:val="00A55CC3"/>
    <w:rsid w:val="00A55D56"/>
    <w:rsid w:val="00A55D7A"/>
    <w:rsid w:val="00A56492"/>
    <w:rsid w:val="00A56723"/>
    <w:rsid w:val="00A567AD"/>
    <w:rsid w:val="00A5698A"/>
    <w:rsid w:val="00A569A3"/>
    <w:rsid w:val="00A569F9"/>
    <w:rsid w:val="00A56DA5"/>
    <w:rsid w:val="00A56E79"/>
    <w:rsid w:val="00A57297"/>
    <w:rsid w:val="00A5738E"/>
    <w:rsid w:val="00A57634"/>
    <w:rsid w:val="00A577C0"/>
    <w:rsid w:val="00A577D1"/>
    <w:rsid w:val="00A579C5"/>
    <w:rsid w:val="00A57A9C"/>
    <w:rsid w:val="00A57D0F"/>
    <w:rsid w:val="00A57E51"/>
    <w:rsid w:val="00A57F35"/>
    <w:rsid w:val="00A60000"/>
    <w:rsid w:val="00A60203"/>
    <w:rsid w:val="00A603E0"/>
    <w:rsid w:val="00A604C5"/>
    <w:rsid w:val="00A604D0"/>
    <w:rsid w:val="00A60BC0"/>
    <w:rsid w:val="00A60BD4"/>
    <w:rsid w:val="00A60CE8"/>
    <w:rsid w:val="00A6118C"/>
    <w:rsid w:val="00A6143E"/>
    <w:rsid w:val="00A616FC"/>
    <w:rsid w:val="00A618A6"/>
    <w:rsid w:val="00A61901"/>
    <w:rsid w:val="00A619A0"/>
    <w:rsid w:val="00A619BD"/>
    <w:rsid w:val="00A619E4"/>
    <w:rsid w:val="00A61A58"/>
    <w:rsid w:val="00A61C9F"/>
    <w:rsid w:val="00A620E2"/>
    <w:rsid w:val="00A623B8"/>
    <w:rsid w:val="00A627F6"/>
    <w:rsid w:val="00A62A87"/>
    <w:rsid w:val="00A62D4E"/>
    <w:rsid w:val="00A62D8C"/>
    <w:rsid w:val="00A63086"/>
    <w:rsid w:val="00A63444"/>
    <w:rsid w:val="00A6346C"/>
    <w:rsid w:val="00A636A8"/>
    <w:rsid w:val="00A638BB"/>
    <w:rsid w:val="00A63B5B"/>
    <w:rsid w:val="00A63F51"/>
    <w:rsid w:val="00A641EA"/>
    <w:rsid w:val="00A6420F"/>
    <w:rsid w:val="00A642B9"/>
    <w:rsid w:val="00A6468F"/>
    <w:rsid w:val="00A6482D"/>
    <w:rsid w:val="00A6495E"/>
    <w:rsid w:val="00A64A23"/>
    <w:rsid w:val="00A64A30"/>
    <w:rsid w:val="00A64BB1"/>
    <w:rsid w:val="00A64D36"/>
    <w:rsid w:val="00A64DCA"/>
    <w:rsid w:val="00A64E1A"/>
    <w:rsid w:val="00A64E64"/>
    <w:rsid w:val="00A64E8B"/>
    <w:rsid w:val="00A64EB5"/>
    <w:rsid w:val="00A65055"/>
    <w:rsid w:val="00A65087"/>
    <w:rsid w:val="00A65219"/>
    <w:rsid w:val="00A6544C"/>
    <w:rsid w:val="00A6563E"/>
    <w:rsid w:val="00A6569F"/>
    <w:rsid w:val="00A656DE"/>
    <w:rsid w:val="00A66192"/>
    <w:rsid w:val="00A664E5"/>
    <w:rsid w:val="00A665EE"/>
    <w:rsid w:val="00A66847"/>
    <w:rsid w:val="00A66BF5"/>
    <w:rsid w:val="00A66DBE"/>
    <w:rsid w:val="00A67193"/>
    <w:rsid w:val="00A67536"/>
    <w:rsid w:val="00A677C5"/>
    <w:rsid w:val="00A6784C"/>
    <w:rsid w:val="00A67940"/>
    <w:rsid w:val="00A679A0"/>
    <w:rsid w:val="00A67D09"/>
    <w:rsid w:val="00A67E12"/>
    <w:rsid w:val="00A70066"/>
    <w:rsid w:val="00A7015D"/>
    <w:rsid w:val="00A702A0"/>
    <w:rsid w:val="00A703F0"/>
    <w:rsid w:val="00A70961"/>
    <w:rsid w:val="00A70DB7"/>
    <w:rsid w:val="00A70EE6"/>
    <w:rsid w:val="00A7115A"/>
    <w:rsid w:val="00A711F0"/>
    <w:rsid w:val="00A71468"/>
    <w:rsid w:val="00A71484"/>
    <w:rsid w:val="00A71753"/>
    <w:rsid w:val="00A71982"/>
    <w:rsid w:val="00A71A4D"/>
    <w:rsid w:val="00A71F59"/>
    <w:rsid w:val="00A71F65"/>
    <w:rsid w:val="00A72140"/>
    <w:rsid w:val="00A72248"/>
    <w:rsid w:val="00A72395"/>
    <w:rsid w:val="00A7246F"/>
    <w:rsid w:val="00A72619"/>
    <w:rsid w:val="00A72B6A"/>
    <w:rsid w:val="00A72F7A"/>
    <w:rsid w:val="00A73053"/>
    <w:rsid w:val="00A7311C"/>
    <w:rsid w:val="00A7314E"/>
    <w:rsid w:val="00A733FB"/>
    <w:rsid w:val="00A73538"/>
    <w:rsid w:val="00A735BD"/>
    <w:rsid w:val="00A738B4"/>
    <w:rsid w:val="00A738D4"/>
    <w:rsid w:val="00A738FC"/>
    <w:rsid w:val="00A73BCA"/>
    <w:rsid w:val="00A73C1B"/>
    <w:rsid w:val="00A73CC0"/>
    <w:rsid w:val="00A73EC2"/>
    <w:rsid w:val="00A74208"/>
    <w:rsid w:val="00A74607"/>
    <w:rsid w:val="00A747DB"/>
    <w:rsid w:val="00A7489A"/>
    <w:rsid w:val="00A74A94"/>
    <w:rsid w:val="00A74AFF"/>
    <w:rsid w:val="00A74B89"/>
    <w:rsid w:val="00A74D9A"/>
    <w:rsid w:val="00A74EFF"/>
    <w:rsid w:val="00A7529A"/>
    <w:rsid w:val="00A75587"/>
    <w:rsid w:val="00A75615"/>
    <w:rsid w:val="00A75698"/>
    <w:rsid w:val="00A75859"/>
    <w:rsid w:val="00A75883"/>
    <w:rsid w:val="00A75F3B"/>
    <w:rsid w:val="00A762DC"/>
    <w:rsid w:val="00A766D1"/>
    <w:rsid w:val="00A76831"/>
    <w:rsid w:val="00A769A9"/>
    <w:rsid w:val="00A76A5B"/>
    <w:rsid w:val="00A76AD1"/>
    <w:rsid w:val="00A76B18"/>
    <w:rsid w:val="00A76B85"/>
    <w:rsid w:val="00A76C1E"/>
    <w:rsid w:val="00A76D66"/>
    <w:rsid w:val="00A76F18"/>
    <w:rsid w:val="00A76F27"/>
    <w:rsid w:val="00A76FFE"/>
    <w:rsid w:val="00A77573"/>
    <w:rsid w:val="00A776FA"/>
    <w:rsid w:val="00A77884"/>
    <w:rsid w:val="00A77D10"/>
    <w:rsid w:val="00A8002B"/>
    <w:rsid w:val="00A80483"/>
    <w:rsid w:val="00A804F1"/>
    <w:rsid w:val="00A8070E"/>
    <w:rsid w:val="00A80F9C"/>
    <w:rsid w:val="00A81210"/>
    <w:rsid w:val="00A812B1"/>
    <w:rsid w:val="00A812F6"/>
    <w:rsid w:val="00A813B9"/>
    <w:rsid w:val="00A817D4"/>
    <w:rsid w:val="00A818EC"/>
    <w:rsid w:val="00A81B39"/>
    <w:rsid w:val="00A81BFE"/>
    <w:rsid w:val="00A81C8A"/>
    <w:rsid w:val="00A81D48"/>
    <w:rsid w:val="00A81F79"/>
    <w:rsid w:val="00A822D2"/>
    <w:rsid w:val="00A8237F"/>
    <w:rsid w:val="00A8268F"/>
    <w:rsid w:val="00A8269B"/>
    <w:rsid w:val="00A8275C"/>
    <w:rsid w:val="00A828B7"/>
    <w:rsid w:val="00A82959"/>
    <w:rsid w:val="00A829A2"/>
    <w:rsid w:val="00A82A41"/>
    <w:rsid w:val="00A832FC"/>
    <w:rsid w:val="00A833D1"/>
    <w:rsid w:val="00A833E4"/>
    <w:rsid w:val="00A83550"/>
    <w:rsid w:val="00A836B5"/>
    <w:rsid w:val="00A837FB"/>
    <w:rsid w:val="00A83F38"/>
    <w:rsid w:val="00A840F2"/>
    <w:rsid w:val="00A84410"/>
    <w:rsid w:val="00A8458B"/>
    <w:rsid w:val="00A845EA"/>
    <w:rsid w:val="00A8463E"/>
    <w:rsid w:val="00A847C0"/>
    <w:rsid w:val="00A84B30"/>
    <w:rsid w:val="00A84B7E"/>
    <w:rsid w:val="00A84B93"/>
    <w:rsid w:val="00A84C0B"/>
    <w:rsid w:val="00A84E2C"/>
    <w:rsid w:val="00A85742"/>
    <w:rsid w:val="00A85A4E"/>
    <w:rsid w:val="00A85B0B"/>
    <w:rsid w:val="00A85BBA"/>
    <w:rsid w:val="00A85DC1"/>
    <w:rsid w:val="00A85F06"/>
    <w:rsid w:val="00A85F7E"/>
    <w:rsid w:val="00A85F7F"/>
    <w:rsid w:val="00A85FC5"/>
    <w:rsid w:val="00A85FE2"/>
    <w:rsid w:val="00A8608F"/>
    <w:rsid w:val="00A86193"/>
    <w:rsid w:val="00A863A0"/>
    <w:rsid w:val="00A8667E"/>
    <w:rsid w:val="00A86819"/>
    <w:rsid w:val="00A868C8"/>
    <w:rsid w:val="00A86A27"/>
    <w:rsid w:val="00A86B63"/>
    <w:rsid w:val="00A86C81"/>
    <w:rsid w:val="00A86CB6"/>
    <w:rsid w:val="00A86CCF"/>
    <w:rsid w:val="00A86DA3"/>
    <w:rsid w:val="00A86E03"/>
    <w:rsid w:val="00A86F0D"/>
    <w:rsid w:val="00A87023"/>
    <w:rsid w:val="00A8710F"/>
    <w:rsid w:val="00A87255"/>
    <w:rsid w:val="00A8780F"/>
    <w:rsid w:val="00A87825"/>
    <w:rsid w:val="00A87AC4"/>
    <w:rsid w:val="00A87C35"/>
    <w:rsid w:val="00A90107"/>
    <w:rsid w:val="00A901AD"/>
    <w:rsid w:val="00A901E6"/>
    <w:rsid w:val="00A904DB"/>
    <w:rsid w:val="00A90790"/>
    <w:rsid w:val="00A908FB"/>
    <w:rsid w:val="00A90B3D"/>
    <w:rsid w:val="00A90BD3"/>
    <w:rsid w:val="00A90C5B"/>
    <w:rsid w:val="00A90DDF"/>
    <w:rsid w:val="00A910A5"/>
    <w:rsid w:val="00A9138B"/>
    <w:rsid w:val="00A916B7"/>
    <w:rsid w:val="00A9178F"/>
    <w:rsid w:val="00A91956"/>
    <w:rsid w:val="00A91979"/>
    <w:rsid w:val="00A92076"/>
    <w:rsid w:val="00A92154"/>
    <w:rsid w:val="00A92211"/>
    <w:rsid w:val="00A92498"/>
    <w:rsid w:val="00A92694"/>
    <w:rsid w:val="00A927AB"/>
    <w:rsid w:val="00A9292C"/>
    <w:rsid w:val="00A92BBA"/>
    <w:rsid w:val="00A92CBA"/>
    <w:rsid w:val="00A92F05"/>
    <w:rsid w:val="00A9321A"/>
    <w:rsid w:val="00A93263"/>
    <w:rsid w:val="00A9327C"/>
    <w:rsid w:val="00A932C3"/>
    <w:rsid w:val="00A935BE"/>
    <w:rsid w:val="00A936B2"/>
    <w:rsid w:val="00A9370B"/>
    <w:rsid w:val="00A93AC1"/>
    <w:rsid w:val="00A93BBF"/>
    <w:rsid w:val="00A93E5E"/>
    <w:rsid w:val="00A93FD8"/>
    <w:rsid w:val="00A94485"/>
    <w:rsid w:val="00A946D5"/>
    <w:rsid w:val="00A94904"/>
    <w:rsid w:val="00A94CFE"/>
    <w:rsid w:val="00A94FFE"/>
    <w:rsid w:val="00A950ED"/>
    <w:rsid w:val="00A951CB"/>
    <w:rsid w:val="00A954C4"/>
    <w:rsid w:val="00A95537"/>
    <w:rsid w:val="00A9558C"/>
    <w:rsid w:val="00A95612"/>
    <w:rsid w:val="00A95777"/>
    <w:rsid w:val="00A957A2"/>
    <w:rsid w:val="00A9581C"/>
    <w:rsid w:val="00A959A5"/>
    <w:rsid w:val="00A95A9A"/>
    <w:rsid w:val="00A95C4A"/>
    <w:rsid w:val="00A95E10"/>
    <w:rsid w:val="00A95F62"/>
    <w:rsid w:val="00A9612D"/>
    <w:rsid w:val="00A96141"/>
    <w:rsid w:val="00A962E0"/>
    <w:rsid w:val="00A9634B"/>
    <w:rsid w:val="00A9634D"/>
    <w:rsid w:val="00A96701"/>
    <w:rsid w:val="00A967B3"/>
    <w:rsid w:val="00A96998"/>
    <w:rsid w:val="00A96A01"/>
    <w:rsid w:val="00A96CAF"/>
    <w:rsid w:val="00A96D3A"/>
    <w:rsid w:val="00A96F67"/>
    <w:rsid w:val="00A97212"/>
    <w:rsid w:val="00A97390"/>
    <w:rsid w:val="00A97415"/>
    <w:rsid w:val="00A9741F"/>
    <w:rsid w:val="00A974AA"/>
    <w:rsid w:val="00A975A8"/>
    <w:rsid w:val="00A97627"/>
    <w:rsid w:val="00A977EE"/>
    <w:rsid w:val="00A97BCF"/>
    <w:rsid w:val="00A97C88"/>
    <w:rsid w:val="00A97F14"/>
    <w:rsid w:val="00AA01B6"/>
    <w:rsid w:val="00AA02BF"/>
    <w:rsid w:val="00AA03D0"/>
    <w:rsid w:val="00AA042A"/>
    <w:rsid w:val="00AA043E"/>
    <w:rsid w:val="00AA058C"/>
    <w:rsid w:val="00AA0758"/>
    <w:rsid w:val="00AA0832"/>
    <w:rsid w:val="00AA0CA4"/>
    <w:rsid w:val="00AA0EBA"/>
    <w:rsid w:val="00AA126C"/>
    <w:rsid w:val="00AA141C"/>
    <w:rsid w:val="00AA15E8"/>
    <w:rsid w:val="00AA15FC"/>
    <w:rsid w:val="00AA1EA6"/>
    <w:rsid w:val="00AA21C4"/>
    <w:rsid w:val="00AA256F"/>
    <w:rsid w:val="00AA2598"/>
    <w:rsid w:val="00AA26AC"/>
    <w:rsid w:val="00AA2BE6"/>
    <w:rsid w:val="00AA2BFF"/>
    <w:rsid w:val="00AA2CCB"/>
    <w:rsid w:val="00AA2E89"/>
    <w:rsid w:val="00AA3032"/>
    <w:rsid w:val="00AA30C5"/>
    <w:rsid w:val="00AA32B5"/>
    <w:rsid w:val="00AA33F0"/>
    <w:rsid w:val="00AA3546"/>
    <w:rsid w:val="00AA3896"/>
    <w:rsid w:val="00AA3A93"/>
    <w:rsid w:val="00AA3B4F"/>
    <w:rsid w:val="00AA42ED"/>
    <w:rsid w:val="00AA459D"/>
    <w:rsid w:val="00AA496C"/>
    <w:rsid w:val="00AA4CB3"/>
    <w:rsid w:val="00AA5145"/>
    <w:rsid w:val="00AA51F3"/>
    <w:rsid w:val="00AA5749"/>
    <w:rsid w:val="00AA594A"/>
    <w:rsid w:val="00AA5D68"/>
    <w:rsid w:val="00AA5EC6"/>
    <w:rsid w:val="00AA60B4"/>
    <w:rsid w:val="00AA6152"/>
    <w:rsid w:val="00AA630B"/>
    <w:rsid w:val="00AA6329"/>
    <w:rsid w:val="00AA63E5"/>
    <w:rsid w:val="00AA6555"/>
    <w:rsid w:val="00AA664B"/>
    <w:rsid w:val="00AA669E"/>
    <w:rsid w:val="00AA66B1"/>
    <w:rsid w:val="00AA688F"/>
    <w:rsid w:val="00AA68F5"/>
    <w:rsid w:val="00AA6ADA"/>
    <w:rsid w:val="00AA6CDE"/>
    <w:rsid w:val="00AA7576"/>
    <w:rsid w:val="00AA7855"/>
    <w:rsid w:val="00AA79BE"/>
    <w:rsid w:val="00AA7CA7"/>
    <w:rsid w:val="00AA7D78"/>
    <w:rsid w:val="00AA7F94"/>
    <w:rsid w:val="00AB04B4"/>
    <w:rsid w:val="00AB06AF"/>
    <w:rsid w:val="00AB06F1"/>
    <w:rsid w:val="00AB0873"/>
    <w:rsid w:val="00AB0BE1"/>
    <w:rsid w:val="00AB0E31"/>
    <w:rsid w:val="00AB112E"/>
    <w:rsid w:val="00AB114B"/>
    <w:rsid w:val="00AB14BE"/>
    <w:rsid w:val="00AB1593"/>
    <w:rsid w:val="00AB1648"/>
    <w:rsid w:val="00AB187B"/>
    <w:rsid w:val="00AB1D0B"/>
    <w:rsid w:val="00AB1F98"/>
    <w:rsid w:val="00AB240A"/>
    <w:rsid w:val="00AB258D"/>
    <w:rsid w:val="00AB26C0"/>
    <w:rsid w:val="00AB26F1"/>
    <w:rsid w:val="00AB27E8"/>
    <w:rsid w:val="00AB2A77"/>
    <w:rsid w:val="00AB2C12"/>
    <w:rsid w:val="00AB2C3A"/>
    <w:rsid w:val="00AB2C70"/>
    <w:rsid w:val="00AB2CBF"/>
    <w:rsid w:val="00AB2D4E"/>
    <w:rsid w:val="00AB2F45"/>
    <w:rsid w:val="00AB2F9B"/>
    <w:rsid w:val="00AB2FB2"/>
    <w:rsid w:val="00AB2FB9"/>
    <w:rsid w:val="00AB3084"/>
    <w:rsid w:val="00AB31CE"/>
    <w:rsid w:val="00AB3208"/>
    <w:rsid w:val="00AB3260"/>
    <w:rsid w:val="00AB334E"/>
    <w:rsid w:val="00AB34FF"/>
    <w:rsid w:val="00AB37D3"/>
    <w:rsid w:val="00AB3C1B"/>
    <w:rsid w:val="00AB3C32"/>
    <w:rsid w:val="00AB3C3D"/>
    <w:rsid w:val="00AB3E88"/>
    <w:rsid w:val="00AB3ED7"/>
    <w:rsid w:val="00AB3EF1"/>
    <w:rsid w:val="00AB4223"/>
    <w:rsid w:val="00AB43D3"/>
    <w:rsid w:val="00AB4719"/>
    <w:rsid w:val="00AB4881"/>
    <w:rsid w:val="00AB48B3"/>
    <w:rsid w:val="00AB49B1"/>
    <w:rsid w:val="00AB4D49"/>
    <w:rsid w:val="00AB4DB9"/>
    <w:rsid w:val="00AB5067"/>
    <w:rsid w:val="00AB5107"/>
    <w:rsid w:val="00AB51BC"/>
    <w:rsid w:val="00AB5484"/>
    <w:rsid w:val="00AB54F2"/>
    <w:rsid w:val="00AB57B7"/>
    <w:rsid w:val="00AB5AAF"/>
    <w:rsid w:val="00AB5B51"/>
    <w:rsid w:val="00AB5BB8"/>
    <w:rsid w:val="00AB5DB4"/>
    <w:rsid w:val="00AB5EEF"/>
    <w:rsid w:val="00AB5F0F"/>
    <w:rsid w:val="00AB6078"/>
    <w:rsid w:val="00AB62BC"/>
    <w:rsid w:val="00AB635B"/>
    <w:rsid w:val="00AB6523"/>
    <w:rsid w:val="00AB656A"/>
    <w:rsid w:val="00AB6581"/>
    <w:rsid w:val="00AB65DC"/>
    <w:rsid w:val="00AB6644"/>
    <w:rsid w:val="00AB6702"/>
    <w:rsid w:val="00AB6820"/>
    <w:rsid w:val="00AB6890"/>
    <w:rsid w:val="00AB6898"/>
    <w:rsid w:val="00AB6D96"/>
    <w:rsid w:val="00AB700F"/>
    <w:rsid w:val="00AB729C"/>
    <w:rsid w:val="00AB761B"/>
    <w:rsid w:val="00AB771E"/>
    <w:rsid w:val="00AB7724"/>
    <w:rsid w:val="00AB79CF"/>
    <w:rsid w:val="00AB7A6F"/>
    <w:rsid w:val="00AB7CB3"/>
    <w:rsid w:val="00AB7F55"/>
    <w:rsid w:val="00AC0027"/>
    <w:rsid w:val="00AC00A2"/>
    <w:rsid w:val="00AC00CA"/>
    <w:rsid w:val="00AC07A8"/>
    <w:rsid w:val="00AC08F2"/>
    <w:rsid w:val="00AC0AFA"/>
    <w:rsid w:val="00AC0C2C"/>
    <w:rsid w:val="00AC0D64"/>
    <w:rsid w:val="00AC1251"/>
    <w:rsid w:val="00AC12ED"/>
    <w:rsid w:val="00AC1740"/>
    <w:rsid w:val="00AC177B"/>
    <w:rsid w:val="00AC1B9E"/>
    <w:rsid w:val="00AC1C56"/>
    <w:rsid w:val="00AC1D6E"/>
    <w:rsid w:val="00AC1DAD"/>
    <w:rsid w:val="00AC1DAE"/>
    <w:rsid w:val="00AC1E09"/>
    <w:rsid w:val="00AC1E1F"/>
    <w:rsid w:val="00AC20C6"/>
    <w:rsid w:val="00AC27A2"/>
    <w:rsid w:val="00AC27FA"/>
    <w:rsid w:val="00AC2CB7"/>
    <w:rsid w:val="00AC2D0C"/>
    <w:rsid w:val="00AC2F81"/>
    <w:rsid w:val="00AC30BD"/>
    <w:rsid w:val="00AC3128"/>
    <w:rsid w:val="00AC31FD"/>
    <w:rsid w:val="00AC347A"/>
    <w:rsid w:val="00AC3652"/>
    <w:rsid w:val="00AC379E"/>
    <w:rsid w:val="00AC37BC"/>
    <w:rsid w:val="00AC3849"/>
    <w:rsid w:val="00AC3B0D"/>
    <w:rsid w:val="00AC3D5B"/>
    <w:rsid w:val="00AC3E22"/>
    <w:rsid w:val="00AC446B"/>
    <w:rsid w:val="00AC44EF"/>
    <w:rsid w:val="00AC46DA"/>
    <w:rsid w:val="00AC490C"/>
    <w:rsid w:val="00AC4D24"/>
    <w:rsid w:val="00AC4E2F"/>
    <w:rsid w:val="00AC4E86"/>
    <w:rsid w:val="00AC4F2D"/>
    <w:rsid w:val="00AC5239"/>
    <w:rsid w:val="00AC5773"/>
    <w:rsid w:val="00AC5B57"/>
    <w:rsid w:val="00AC5C69"/>
    <w:rsid w:val="00AC5DDD"/>
    <w:rsid w:val="00AC5FB2"/>
    <w:rsid w:val="00AC6046"/>
    <w:rsid w:val="00AC62C0"/>
    <w:rsid w:val="00AC62D4"/>
    <w:rsid w:val="00AC640C"/>
    <w:rsid w:val="00AC64DA"/>
    <w:rsid w:val="00AC6666"/>
    <w:rsid w:val="00AC67CB"/>
    <w:rsid w:val="00AC67DF"/>
    <w:rsid w:val="00AC6878"/>
    <w:rsid w:val="00AC6988"/>
    <w:rsid w:val="00AC6A25"/>
    <w:rsid w:val="00AC6EFB"/>
    <w:rsid w:val="00AC7342"/>
    <w:rsid w:val="00AC7514"/>
    <w:rsid w:val="00AC7826"/>
    <w:rsid w:val="00AC7993"/>
    <w:rsid w:val="00AC79F7"/>
    <w:rsid w:val="00AC7DC8"/>
    <w:rsid w:val="00AC7F21"/>
    <w:rsid w:val="00AD00F5"/>
    <w:rsid w:val="00AD0162"/>
    <w:rsid w:val="00AD04C0"/>
    <w:rsid w:val="00AD0698"/>
    <w:rsid w:val="00AD070E"/>
    <w:rsid w:val="00AD078D"/>
    <w:rsid w:val="00AD07CC"/>
    <w:rsid w:val="00AD088B"/>
    <w:rsid w:val="00AD08D5"/>
    <w:rsid w:val="00AD0B63"/>
    <w:rsid w:val="00AD0CA7"/>
    <w:rsid w:val="00AD1028"/>
    <w:rsid w:val="00AD13B6"/>
    <w:rsid w:val="00AD15BD"/>
    <w:rsid w:val="00AD163D"/>
    <w:rsid w:val="00AD1853"/>
    <w:rsid w:val="00AD196F"/>
    <w:rsid w:val="00AD1C9C"/>
    <w:rsid w:val="00AD1D1C"/>
    <w:rsid w:val="00AD1DA7"/>
    <w:rsid w:val="00AD1DB5"/>
    <w:rsid w:val="00AD21EB"/>
    <w:rsid w:val="00AD2204"/>
    <w:rsid w:val="00AD22A5"/>
    <w:rsid w:val="00AD238D"/>
    <w:rsid w:val="00AD23B1"/>
    <w:rsid w:val="00AD2456"/>
    <w:rsid w:val="00AD2577"/>
    <w:rsid w:val="00AD2768"/>
    <w:rsid w:val="00AD2A39"/>
    <w:rsid w:val="00AD2AB9"/>
    <w:rsid w:val="00AD2B73"/>
    <w:rsid w:val="00AD2C3E"/>
    <w:rsid w:val="00AD30C4"/>
    <w:rsid w:val="00AD366C"/>
    <w:rsid w:val="00AD370C"/>
    <w:rsid w:val="00AD39EC"/>
    <w:rsid w:val="00AD3C35"/>
    <w:rsid w:val="00AD3E64"/>
    <w:rsid w:val="00AD4315"/>
    <w:rsid w:val="00AD4340"/>
    <w:rsid w:val="00AD455F"/>
    <w:rsid w:val="00AD4706"/>
    <w:rsid w:val="00AD47CC"/>
    <w:rsid w:val="00AD481E"/>
    <w:rsid w:val="00AD4A95"/>
    <w:rsid w:val="00AD5532"/>
    <w:rsid w:val="00AD557B"/>
    <w:rsid w:val="00AD5678"/>
    <w:rsid w:val="00AD5792"/>
    <w:rsid w:val="00AD590E"/>
    <w:rsid w:val="00AD59BB"/>
    <w:rsid w:val="00AD5B15"/>
    <w:rsid w:val="00AD5DC7"/>
    <w:rsid w:val="00AD5E5F"/>
    <w:rsid w:val="00AD5F97"/>
    <w:rsid w:val="00AD6070"/>
    <w:rsid w:val="00AD6086"/>
    <w:rsid w:val="00AD6380"/>
    <w:rsid w:val="00AD6844"/>
    <w:rsid w:val="00AD696C"/>
    <w:rsid w:val="00AD69CC"/>
    <w:rsid w:val="00AD6ADD"/>
    <w:rsid w:val="00AD6CFE"/>
    <w:rsid w:val="00AD6E74"/>
    <w:rsid w:val="00AD6E8F"/>
    <w:rsid w:val="00AD7153"/>
    <w:rsid w:val="00AD7202"/>
    <w:rsid w:val="00AD7224"/>
    <w:rsid w:val="00AD743C"/>
    <w:rsid w:val="00AD74FA"/>
    <w:rsid w:val="00AD7541"/>
    <w:rsid w:val="00AD75A3"/>
    <w:rsid w:val="00AD7662"/>
    <w:rsid w:val="00AD7805"/>
    <w:rsid w:val="00AD790B"/>
    <w:rsid w:val="00AD7985"/>
    <w:rsid w:val="00AD7B18"/>
    <w:rsid w:val="00AD7C93"/>
    <w:rsid w:val="00AD7CD8"/>
    <w:rsid w:val="00AD7F17"/>
    <w:rsid w:val="00AE0063"/>
    <w:rsid w:val="00AE00E5"/>
    <w:rsid w:val="00AE0315"/>
    <w:rsid w:val="00AE043F"/>
    <w:rsid w:val="00AE0622"/>
    <w:rsid w:val="00AE08D1"/>
    <w:rsid w:val="00AE09A3"/>
    <w:rsid w:val="00AE0A4D"/>
    <w:rsid w:val="00AE0A50"/>
    <w:rsid w:val="00AE0B36"/>
    <w:rsid w:val="00AE0BFF"/>
    <w:rsid w:val="00AE0DA4"/>
    <w:rsid w:val="00AE0F79"/>
    <w:rsid w:val="00AE0F8D"/>
    <w:rsid w:val="00AE15B4"/>
    <w:rsid w:val="00AE15E5"/>
    <w:rsid w:val="00AE1651"/>
    <w:rsid w:val="00AE1706"/>
    <w:rsid w:val="00AE1724"/>
    <w:rsid w:val="00AE1801"/>
    <w:rsid w:val="00AE1945"/>
    <w:rsid w:val="00AE19D8"/>
    <w:rsid w:val="00AE1BDB"/>
    <w:rsid w:val="00AE2094"/>
    <w:rsid w:val="00AE217C"/>
    <w:rsid w:val="00AE2339"/>
    <w:rsid w:val="00AE240F"/>
    <w:rsid w:val="00AE2556"/>
    <w:rsid w:val="00AE26A5"/>
    <w:rsid w:val="00AE27EE"/>
    <w:rsid w:val="00AE2A6C"/>
    <w:rsid w:val="00AE2C5A"/>
    <w:rsid w:val="00AE2D6D"/>
    <w:rsid w:val="00AE3046"/>
    <w:rsid w:val="00AE30F6"/>
    <w:rsid w:val="00AE31F0"/>
    <w:rsid w:val="00AE32AF"/>
    <w:rsid w:val="00AE32E7"/>
    <w:rsid w:val="00AE33F7"/>
    <w:rsid w:val="00AE346E"/>
    <w:rsid w:val="00AE34CF"/>
    <w:rsid w:val="00AE3500"/>
    <w:rsid w:val="00AE361B"/>
    <w:rsid w:val="00AE3C45"/>
    <w:rsid w:val="00AE3CCF"/>
    <w:rsid w:val="00AE3E13"/>
    <w:rsid w:val="00AE3E4E"/>
    <w:rsid w:val="00AE3FA5"/>
    <w:rsid w:val="00AE40D9"/>
    <w:rsid w:val="00AE4210"/>
    <w:rsid w:val="00AE428F"/>
    <w:rsid w:val="00AE4357"/>
    <w:rsid w:val="00AE44A6"/>
    <w:rsid w:val="00AE4520"/>
    <w:rsid w:val="00AE4669"/>
    <w:rsid w:val="00AE47D1"/>
    <w:rsid w:val="00AE49F0"/>
    <w:rsid w:val="00AE4B41"/>
    <w:rsid w:val="00AE4D5B"/>
    <w:rsid w:val="00AE4E22"/>
    <w:rsid w:val="00AE51DF"/>
    <w:rsid w:val="00AE52EC"/>
    <w:rsid w:val="00AE544E"/>
    <w:rsid w:val="00AE5681"/>
    <w:rsid w:val="00AE5714"/>
    <w:rsid w:val="00AE5834"/>
    <w:rsid w:val="00AE5C45"/>
    <w:rsid w:val="00AE5D05"/>
    <w:rsid w:val="00AE5E9A"/>
    <w:rsid w:val="00AE5FD3"/>
    <w:rsid w:val="00AE5FE4"/>
    <w:rsid w:val="00AE61DA"/>
    <w:rsid w:val="00AE66A6"/>
    <w:rsid w:val="00AE6701"/>
    <w:rsid w:val="00AE67EF"/>
    <w:rsid w:val="00AE69E3"/>
    <w:rsid w:val="00AE6A33"/>
    <w:rsid w:val="00AE6B04"/>
    <w:rsid w:val="00AE6B12"/>
    <w:rsid w:val="00AE6C0A"/>
    <w:rsid w:val="00AE6DC8"/>
    <w:rsid w:val="00AE6DCA"/>
    <w:rsid w:val="00AE6FD9"/>
    <w:rsid w:val="00AE7047"/>
    <w:rsid w:val="00AE7372"/>
    <w:rsid w:val="00AE77A8"/>
    <w:rsid w:val="00AE7965"/>
    <w:rsid w:val="00AE7C3E"/>
    <w:rsid w:val="00AE7DD4"/>
    <w:rsid w:val="00AF00BA"/>
    <w:rsid w:val="00AF02D2"/>
    <w:rsid w:val="00AF0CAD"/>
    <w:rsid w:val="00AF0D0F"/>
    <w:rsid w:val="00AF1C35"/>
    <w:rsid w:val="00AF1DE6"/>
    <w:rsid w:val="00AF1E10"/>
    <w:rsid w:val="00AF1FEC"/>
    <w:rsid w:val="00AF2059"/>
    <w:rsid w:val="00AF20FA"/>
    <w:rsid w:val="00AF234A"/>
    <w:rsid w:val="00AF26FA"/>
    <w:rsid w:val="00AF2783"/>
    <w:rsid w:val="00AF2981"/>
    <w:rsid w:val="00AF2BFF"/>
    <w:rsid w:val="00AF3010"/>
    <w:rsid w:val="00AF3090"/>
    <w:rsid w:val="00AF31D7"/>
    <w:rsid w:val="00AF33C8"/>
    <w:rsid w:val="00AF3985"/>
    <w:rsid w:val="00AF3ACC"/>
    <w:rsid w:val="00AF3B36"/>
    <w:rsid w:val="00AF3B6A"/>
    <w:rsid w:val="00AF3DB4"/>
    <w:rsid w:val="00AF3E31"/>
    <w:rsid w:val="00AF4040"/>
    <w:rsid w:val="00AF40C1"/>
    <w:rsid w:val="00AF412A"/>
    <w:rsid w:val="00AF41FF"/>
    <w:rsid w:val="00AF436F"/>
    <w:rsid w:val="00AF465A"/>
    <w:rsid w:val="00AF4833"/>
    <w:rsid w:val="00AF48FB"/>
    <w:rsid w:val="00AF4AFD"/>
    <w:rsid w:val="00AF4BBC"/>
    <w:rsid w:val="00AF4E17"/>
    <w:rsid w:val="00AF4FDE"/>
    <w:rsid w:val="00AF50B4"/>
    <w:rsid w:val="00AF516F"/>
    <w:rsid w:val="00AF51F8"/>
    <w:rsid w:val="00AF5564"/>
    <w:rsid w:val="00AF5A24"/>
    <w:rsid w:val="00AF5B52"/>
    <w:rsid w:val="00AF5EC8"/>
    <w:rsid w:val="00AF60B2"/>
    <w:rsid w:val="00AF6159"/>
    <w:rsid w:val="00AF6208"/>
    <w:rsid w:val="00AF6437"/>
    <w:rsid w:val="00AF668E"/>
    <w:rsid w:val="00AF684D"/>
    <w:rsid w:val="00AF6B37"/>
    <w:rsid w:val="00AF6DD9"/>
    <w:rsid w:val="00AF6ED9"/>
    <w:rsid w:val="00AF7673"/>
    <w:rsid w:val="00AF79EA"/>
    <w:rsid w:val="00AF79FF"/>
    <w:rsid w:val="00AF7C50"/>
    <w:rsid w:val="00AF7C5D"/>
    <w:rsid w:val="00AF7CFE"/>
    <w:rsid w:val="00AF7D1E"/>
    <w:rsid w:val="00B00118"/>
    <w:rsid w:val="00B0015C"/>
    <w:rsid w:val="00B002F8"/>
    <w:rsid w:val="00B0049B"/>
    <w:rsid w:val="00B00778"/>
    <w:rsid w:val="00B009E5"/>
    <w:rsid w:val="00B00A3E"/>
    <w:rsid w:val="00B00ADA"/>
    <w:rsid w:val="00B00B76"/>
    <w:rsid w:val="00B00BD2"/>
    <w:rsid w:val="00B00BF2"/>
    <w:rsid w:val="00B00CE7"/>
    <w:rsid w:val="00B00D40"/>
    <w:rsid w:val="00B00E4C"/>
    <w:rsid w:val="00B00E7A"/>
    <w:rsid w:val="00B00F7E"/>
    <w:rsid w:val="00B015F6"/>
    <w:rsid w:val="00B016C4"/>
    <w:rsid w:val="00B01733"/>
    <w:rsid w:val="00B019A9"/>
    <w:rsid w:val="00B0206D"/>
    <w:rsid w:val="00B020DB"/>
    <w:rsid w:val="00B0232B"/>
    <w:rsid w:val="00B026C5"/>
    <w:rsid w:val="00B02714"/>
    <w:rsid w:val="00B027A4"/>
    <w:rsid w:val="00B028AA"/>
    <w:rsid w:val="00B02A84"/>
    <w:rsid w:val="00B02B67"/>
    <w:rsid w:val="00B02CAD"/>
    <w:rsid w:val="00B02F3C"/>
    <w:rsid w:val="00B03105"/>
    <w:rsid w:val="00B031A5"/>
    <w:rsid w:val="00B031AE"/>
    <w:rsid w:val="00B031C2"/>
    <w:rsid w:val="00B03274"/>
    <w:rsid w:val="00B0340E"/>
    <w:rsid w:val="00B039F0"/>
    <w:rsid w:val="00B03C70"/>
    <w:rsid w:val="00B03FA2"/>
    <w:rsid w:val="00B04184"/>
    <w:rsid w:val="00B04374"/>
    <w:rsid w:val="00B04383"/>
    <w:rsid w:val="00B04461"/>
    <w:rsid w:val="00B04797"/>
    <w:rsid w:val="00B047A1"/>
    <w:rsid w:val="00B048A0"/>
    <w:rsid w:val="00B04987"/>
    <w:rsid w:val="00B04A08"/>
    <w:rsid w:val="00B05007"/>
    <w:rsid w:val="00B0510F"/>
    <w:rsid w:val="00B05327"/>
    <w:rsid w:val="00B05349"/>
    <w:rsid w:val="00B05535"/>
    <w:rsid w:val="00B0557E"/>
    <w:rsid w:val="00B05856"/>
    <w:rsid w:val="00B05986"/>
    <w:rsid w:val="00B05A97"/>
    <w:rsid w:val="00B05F29"/>
    <w:rsid w:val="00B060E9"/>
    <w:rsid w:val="00B06340"/>
    <w:rsid w:val="00B06399"/>
    <w:rsid w:val="00B06628"/>
    <w:rsid w:val="00B06713"/>
    <w:rsid w:val="00B06830"/>
    <w:rsid w:val="00B069CA"/>
    <w:rsid w:val="00B07090"/>
    <w:rsid w:val="00B07140"/>
    <w:rsid w:val="00B07203"/>
    <w:rsid w:val="00B072AD"/>
    <w:rsid w:val="00B072CA"/>
    <w:rsid w:val="00B07558"/>
    <w:rsid w:val="00B07646"/>
    <w:rsid w:val="00B07F20"/>
    <w:rsid w:val="00B1007B"/>
    <w:rsid w:val="00B10169"/>
    <w:rsid w:val="00B10897"/>
    <w:rsid w:val="00B109AD"/>
    <w:rsid w:val="00B109B0"/>
    <w:rsid w:val="00B10B35"/>
    <w:rsid w:val="00B10ED4"/>
    <w:rsid w:val="00B10EE4"/>
    <w:rsid w:val="00B11164"/>
    <w:rsid w:val="00B1126A"/>
    <w:rsid w:val="00B11322"/>
    <w:rsid w:val="00B11725"/>
    <w:rsid w:val="00B11D11"/>
    <w:rsid w:val="00B11D70"/>
    <w:rsid w:val="00B11F8E"/>
    <w:rsid w:val="00B12018"/>
    <w:rsid w:val="00B1246D"/>
    <w:rsid w:val="00B1250B"/>
    <w:rsid w:val="00B125F8"/>
    <w:rsid w:val="00B12AAF"/>
    <w:rsid w:val="00B12AFB"/>
    <w:rsid w:val="00B12B26"/>
    <w:rsid w:val="00B12E7A"/>
    <w:rsid w:val="00B12F89"/>
    <w:rsid w:val="00B13185"/>
    <w:rsid w:val="00B1333A"/>
    <w:rsid w:val="00B134AC"/>
    <w:rsid w:val="00B135A9"/>
    <w:rsid w:val="00B140E3"/>
    <w:rsid w:val="00B1425C"/>
    <w:rsid w:val="00B14280"/>
    <w:rsid w:val="00B142DD"/>
    <w:rsid w:val="00B146C3"/>
    <w:rsid w:val="00B1476E"/>
    <w:rsid w:val="00B14AB8"/>
    <w:rsid w:val="00B14AE9"/>
    <w:rsid w:val="00B14C27"/>
    <w:rsid w:val="00B14E98"/>
    <w:rsid w:val="00B14EB9"/>
    <w:rsid w:val="00B15127"/>
    <w:rsid w:val="00B15326"/>
    <w:rsid w:val="00B155B0"/>
    <w:rsid w:val="00B1575D"/>
    <w:rsid w:val="00B158B9"/>
    <w:rsid w:val="00B15A00"/>
    <w:rsid w:val="00B15AF1"/>
    <w:rsid w:val="00B15B22"/>
    <w:rsid w:val="00B15CBA"/>
    <w:rsid w:val="00B15CCE"/>
    <w:rsid w:val="00B15D55"/>
    <w:rsid w:val="00B15ED4"/>
    <w:rsid w:val="00B1626B"/>
    <w:rsid w:val="00B1633E"/>
    <w:rsid w:val="00B163BE"/>
    <w:rsid w:val="00B164D4"/>
    <w:rsid w:val="00B165FF"/>
    <w:rsid w:val="00B16611"/>
    <w:rsid w:val="00B16744"/>
    <w:rsid w:val="00B1678B"/>
    <w:rsid w:val="00B16827"/>
    <w:rsid w:val="00B16937"/>
    <w:rsid w:val="00B16DFE"/>
    <w:rsid w:val="00B16EF0"/>
    <w:rsid w:val="00B16F5A"/>
    <w:rsid w:val="00B1717F"/>
    <w:rsid w:val="00B17529"/>
    <w:rsid w:val="00B175A8"/>
    <w:rsid w:val="00B176C5"/>
    <w:rsid w:val="00B1773F"/>
    <w:rsid w:val="00B17791"/>
    <w:rsid w:val="00B177B4"/>
    <w:rsid w:val="00B17815"/>
    <w:rsid w:val="00B17A2B"/>
    <w:rsid w:val="00B17AB2"/>
    <w:rsid w:val="00B17C2B"/>
    <w:rsid w:val="00B17CDA"/>
    <w:rsid w:val="00B17E18"/>
    <w:rsid w:val="00B20184"/>
    <w:rsid w:val="00B20199"/>
    <w:rsid w:val="00B20438"/>
    <w:rsid w:val="00B2048E"/>
    <w:rsid w:val="00B20709"/>
    <w:rsid w:val="00B20759"/>
    <w:rsid w:val="00B209E3"/>
    <w:rsid w:val="00B20D5E"/>
    <w:rsid w:val="00B20D9D"/>
    <w:rsid w:val="00B20F07"/>
    <w:rsid w:val="00B20FE0"/>
    <w:rsid w:val="00B20FF3"/>
    <w:rsid w:val="00B21098"/>
    <w:rsid w:val="00B2164D"/>
    <w:rsid w:val="00B2192F"/>
    <w:rsid w:val="00B21BD8"/>
    <w:rsid w:val="00B22000"/>
    <w:rsid w:val="00B22082"/>
    <w:rsid w:val="00B2208A"/>
    <w:rsid w:val="00B22426"/>
    <w:rsid w:val="00B224FB"/>
    <w:rsid w:val="00B22981"/>
    <w:rsid w:val="00B229A4"/>
    <w:rsid w:val="00B22AEF"/>
    <w:rsid w:val="00B22D28"/>
    <w:rsid w:val="00B22EAB"/>
    <w:rsid w:val="00B22EC1"/>
    <w:rsid w:val="00B23137"/>
    <w:rsid w:val="00B231E3"/>
    <w:rsid w:val="00B23243"/>
    <w:rsid w:val="00B232D9"/>
    <w:rsid w:val="00B23342"/>
    <w:rsid w:val="00B234A8"/>
    <w:rsid w:val="00B23531"/>
    <w:rsid w:val="00B2361B"/>
    <w:rsid w:val="00B2387D"/>
    <w:rsid w:val="00B23F40"/>
    <w:rsid w:val="00B23FE6"/>
    <w:rsid w:val="00B2457D"/>
    <w:rsid w:val="00B24802"/>
    <w:rsid w:val="00B24B55"/>
    <w:rsid w:val="00B24D6A"/>
    <w:rsid w:val="00B24FE8"/>
    <w:rsid w:val="00B250D4"/>
    <w:rsid w:val="00B25110"/>
    <w:rsid w:val="00B25152"/>
    <w:rsid w:val="00B25171"/>
    <w:rsid w:val="00B25297"/>
    <w:rsid w:val="00B25468"/>
    <w:rsid w:val="00B258B0"/>
    <w:rsid w:val="00B25979"/>
    <w:rsid w:val="00B25997"/>
    <w:rsid w:val="00B25AD6"/>
    <w:rsid w:val="00B26105"/>
    <w:rsid w:val="00B2615D"/>
    <w:rsid w:val="00B264A9"/>
    <w:rsid w:val="00B264EC"/>
    <w:rsid w:val="00B2674F"/>
    <w:rsid w:val="00B2692E"/>
    <w:rsid w:val="00B269E8"/>
    <w:rsid w:val="00B26A46"/>
    <w:rsid w:val="00B26B99"/>
    <w:rsid w:val="00B26D3E"/>
    <w:rsid w:val="00B26E51"/>
    <w:rsid w:val="00B26EE0"/>
    <w:rsid w:val="00B27026"/>
    <w:rsid w:val="00B27080"/>
    <w:rsid w:val="00B27128"/>
    <w:rsid w:val="00B2741E"/>
    <w:rsid w:val="00B2746E"/>
    <w:rsid w:val="00B2751A"/>
    <w:rsid w:val="00B27690"/>
    <w:rsid w:val="00B27A37"/>
    <w:rsid w:val="00B27AF5"/>
    <w:rsid w:val="00B27CA7"/>
    <w:rsid w:val="00B27D78"/>
    <w:rsid w:val="00B3027A"/>
    <w:rsid w:val="00B30284"/>
    <w:rsid w:val="00B302B5"/>
    <w:rsid w:val="00B302D1"/>
    <w:rsid w:val="00B304A3"/>
    <w:rsid w:val="00B3075D"/>
    <w:rsid w:val="00B309D5"/>
    <w:rsid w:val="00B30B3C"/>
    <w:rsid w:val="00B30D73"/>
    <w:rsid w:val="00B30DE5"/>
    <w:rsid w:val="00B30EC6"/>
    <w:rsid w:val="00B314D4"/>
    <w:rsid w:val="00B3152E"/>
    <w:rsid w:val="00B3163D"/>
    <w:rsid w:val="00B3180E"/>
    <w:rsid w:val="00B31C54"/>
    <w:rsid w:val="00B31C98"/>
    <w:rsid w:val="00B31E86"/>
    <w:rsid w:val="00B31F1E"/>
    <w:rsid w:val="00B31F66"/>
    <w:rsid w:val="00B321B0"/>
    <w:rsid w:val="00B323F6"/>
    <w:rsid w:val="00B32436"/>
    <w:rsid w:val="00B32586"/>
    <w:rsid w:val="00B32A39"/>
    <w:rsid w:val="00B32AB1"/>
    <w:rsid w:val="00B33096"/>
    <w:rsid w:val="00B33185"/>
    <w:rsid w:val="00B331D5"/>
    <w:rsid w:val="00B3336A"/>
    <w:rsid w:val="00B336F1"/>
    <w:rsid w:val="00B337D9"/>
    <w:rsid w:val="00B33FD2"/>
    <w:rsid w:val="00B34007"/>
    <w:rsid w:val="00B342B3"/>
    <w:rsid w:val="00B34311"/>
    <w:rsid w:val="00B34450"/>
    <w:rsid w:val="00B34516"/>
    <w:rsid w:val="00B346A7"/>
    <w:rsid w:val="00B347FF"/>
    <w:rsid w:val="00B34913"/>
    <w:rsid w:val="00B34C64"/>
    <w:rsid w:val="00B34C6A"/>
    <w:rsid w:val="00B34E54"/>
    <w:rsid w:val="00B35125"/>
    <w:rsid w:val="00B353B1"/>
    <w:rsid w:val="00B35850"/>
    <w:rsid w:val="00B3588A"/>
    <w:rsid w:val="00B35D9E"/>
    <w:rsid w:val="00B35FA9"/>
    <w:rsid w:val="00B35FD1"/>
    <w:rsid w:val="00B361A2"/>
    <w:rsid w:val="00B361C2"/>
    <w:rsid w:val="00B361EC"/>
    <w:rsid w:val="00B3631F"/>
    <w:rsid w:val="00B363EF"/>
    <w:rsid w:val="00B364AA"/>
    <w:rsid w:val="00B365E3"/>
    <w:rsid w:val="00B365E7"/>
    <w:rsid w:val="00B367AD"/>
    <w:rsid w:val="00B367E2"/>
    <w:rsid w:val="00B36866"/>
    <w:rsid w:val="00B36928"/>
    <w:rsid w:val="00B36BFA"/>
    <w:rsid w:val="00B36C33"/>
    <w:rsid w:val="00B36C3B"/>
    <w:rsid w:val="00B36CAC"/>
    <w:rsid w:val="00B36D3F"/>
    <w:rsid w:val="00B36EDC"/>
    <w:rsid w:val="00B371CD"/>
    <w:rsid w:val="00B3741F"/>
    <w:rsid w:val="00B37437"/>
    <w:rsid w:val="00B37E93"/>
    <w:rsid w:val="00B37F91"/>
    <w:rsid w:val="00B4012C"/>
    <w:rsid w:val="00B4040E"/>
    <w:rsid w:val="00B407DE"/>
    <w:rsid w:val="00B40E12"/>
    <w:rsid w:val="00B40E38"/>
    <w:rsid w:val="00B40E6F"/>
    <w:rsid w:val="00B41231"/>
    <w:rsid w:val="00B412BD"/>
    <w:rsid w:val="00B412D7"/>
    <w:rsid w:val="00B415C0"/>
    <w:rsid w:val="00B4173A"/>
    <w:rsid w:val="00B41832"/>
    <w:rsid w:val="00B419B6"/>
    <w:rsid w:val="00B419FF"/>
    <w:rsid w:val="00B41AA7"/>
    <w:rsid w:val="00B41B3A"/>
    <w:rsid w:val="00B42008"/>
    <w:rsid w:val="00B420D5"/>
    <w:rsid w:val="00B421A2"/>
    <w:rsid w:val="00B42251"/>
    <w:rsid w:val="00B423CD"/>
    <w:rsid w:val="00B42526"/>
    <w:rsid w:val="00B4254B"/>
    <w:rsid w:val="00B4264D"/>
    <w:rsid w:val="00B42694"/>
    <w:rsid w:val="00B42B6F"/>
    <w:rsid w:val="00B42DF6"/>
    <w:rsid w:val="00B42E58"/>
    <w:rsid w:val="00B43018"/>
    <w:rsid w:val="00B43158"/>
    <w:rsid w:val="00B434D2"/>
    <w:rsid w:val="00B435F6"/>
    <w:rsid w:val="00B4369E"/>
    <w:rsid w:val="00B436CC"/>
    <w:rsid w:val="00B4374C"/>
    <w:rsid w:val="00B4388A"/>
    <w:rsid w:val="00B43C90"/>
    <w:rsid w:val="00B43F19"/>
    <w:rsid w:val="00B43FC7"/>
    <w:rsid w:val="00B4402B"/>
    <w:rsid w:val="00B441FD"/>
    <w:rsid w:val="00B44679"/>
    <w:rsid w:val="00B44695"/>
    <w:rsid w:val="00B44796"/>
    <w:rsid w:val="00B44A82"/>
    <w:rsid w:val="00B44E7F"/>
    <w:rsid w:val="00B44F20"/>
    <w:rsid w:val="00B45517"/>
    <w:rsid w:val="00B45AEA"/>
    <w:rsid w:val="00B45AF3"/>
    <w:rsid w:val="00B45BD7"/>
    <w:rsid w:val="00B45BDA"/>
    <w:rsid w:val="00B45C58"/>
    <w:rsid w:val="00B45E93"/>
    <w:rsid w:val="00B45EA2"/>
    <w:rsid w:val="00B45F96"/>
    <w:rsid w:val="00B45FA6"/>
    <w:rsid w:val="00B46085"/>
    <w:rsid w:val="00B461E6"/>
    <w:rsid w:val="00B464BC"/>
    <w:rsid w:val="00B4652B"/>
    <w:rsid w:val="00B46699"/>
    <w:rsid w:val="00B46705"/>
    <w:rsid w:val="00B4672A"/>
    <w:rsid w:val="00B4697C"/>
    <w:rsid w:val="00B46AB2"/>
    <w:rsid w:val="00B46B75"/>
    <w:rsid w:val="00B46BBD"/>
    <w:rsid w:val="00B46BC8"/>
    <w:rsid w:val="00B46BF5"/>
    <w:rsid w:val="00B46C9C"/>
    <w:rsid w:val="00B46E5A"/>
    <w:rsid w:val="00B46FA7"/>
    <w:rsid w:val="00B4748C"/>
    <w:rsid w:val="00B4764F"/>
    <w:rsid w:val="00B476E0"/>
    <w:rsid w:val="00B477E4"/>
    <w:rsid w:val="00B4785E"/>
    <w:rsid w:val="00B47882"/>
    <w:rsid w:val="00B47969"/>
    <w:rsid w:val="00B479D5"/>
    <w:rsid w:val="00B47EAB"/>
    <w:rsid w:val="00B47FE3"/>
    <w:rsid w:val="00B50250"/>
    <w:rsid w:val="00B5041C"/>
    <w:rsid w:val="00B5056D"/>
    <w:rsid w:val="00B5072A"/>
    <w:rsid w:val="00B5078A"/>
    <w:rsid w:val="00B508DC"/>
    <w:rsid w:val="00B50A2C"/>
    <w:rsid w:val="00B50A40"/>
    <w:rsid w:val="00B50A74"/>
    <w:rsid w:val="00B50B98"/>
    <w:rsid w:val="00B50D58"/>
    <w:rsid w:val="00B51039"/>
    <w:rsid w:val="00B5106F"/>
    <w:rsid w:val="00B510F9"/>
    <w:rsid w:val="00B51116"/>
    <w:rsid w:val="00B511A4"/>
    <w:rsid w:val="00B51339"/>
    <w:rsid w:val="00B5150E"/>
    <w:rsid w:val="00B517A2"/>
    <w:rsid w:val="00B51802"/>
    <w:rsid w:val="00B51AED"/>
    <w:rsid w:val="00B51B35"/>
    <w:rsid w:val="00B51D73"/>
    <w:rsid w:val="00B52030"/>
    <w:rsid w:val="00B52322"/>
    <w:rsid w:val="00B52756"/>
    <w:rsid w:val="00B52A85"/>
    <w:rsid w:val="00B52B75"/>
    <w:rsid w:val="00B52DD2"/>
    <w:rsid w:val="00B53008"/>
    <w:rsid w:val="00B53156"/>
    <w:rsid w:val="00B5342C"/>
    <w:rsid w:val="00B53628"/>
    <w:rsid w:val="00B5381E"/>
    <w:rsid w:val="00B53822"/>
    <w:rsid w:val="00B53851"/>
    <w:rsid w:val="00B539DC"/>
    <w:rsid w:val="00B53E58"/>
    <w:rsid w:val="00B53EB4"/>
    <w:rsid w:val="00B54783"/>
    <w:rsid w:val="00B54AB0"/>
    <w:rsid w:val="00B54B62"/>
    <w:rsid w:val="00B54C2F"/>
    <w:rsid w:val="00B54C3E"/>
    <w:rsid w:val="00B54DD9"/>
    <w:rsid w:val="00B54F75"/>
    <w:rsid w:val="00B552D9"/>
    <w:rsid w:val="00B554F6"/>
    <w:rsid w:val="00B5551F"/>
    <w:rsid w:val="00B56135"/>
    <w:rsid w:val="00B56153"/>
    <w:rsid w:val="00B561D0"/>
    <w:rsid w:val="00B56357"/>
    <w:rsid w:val="00B5650C"/>
    <w:rsid w:val="00B5677C"/>
    <w:rsid w:val="00B5679B"/>
    <w:rsid w:val="00B56936"/>
    <w:rsid w:val="00B56C35"/>
    <w:rsid w:val="00B56DC7"/>
    <w:rsid w:val="00B570FE"/>
    <w:rsid w:val="00B572AA"/>
    <w:rsid w:val="00B57357"/>
    <w:rsid w:val="00B575BC"/>
    <w:rsid w:val="00B575D6"/>
    <w:rsid w:val="00B57861"/>
    <w:rsid w:val="00B578AA"/>
    <w:rsid w:val="00B5794A"/>
    <w:rsid w:val="00B5796D"/>
    <w:rsid w:val="00B579D3"/>
    <w:rsid w:val="00B57A82"/>
    <w:rsid w:val="00B57BBD"/>
    <w:rsid w:val="00B57DDF"/>
    <w:rsid w:val="00B57E2A"/>
    <w:rsid w:val="00B57E38"/>
    <w:rsid w:val="00B600A5"/>
    <w:rsid w:val="00B60602"/>
    <w:rsid w:val="00B6063B"/>
    <w:rsid w:val="00B6085C"/>
    <w:rsid w:val="00B6099B"/>
    <w:rsid w:val="00B60A17"/>
    <w:rsid w:val="00B613F9"/>
    <w:rsid w:val="00B616E9"/>
    <w:rsid w:val="00B61F5C"/>
    <w:rsid w:val="00B62007"/>
    <w:rsid w:val="00B6215A"/>
    <w:rsid w:val="00B6227D"/>
    <w:rsid w:val="00B62371"/>
    <w:rsid w:val="00B625B9"/>
    <w:rsid w:val="00B62631"/>
    <w:rsid w:val="00B62742"/>
    <w:rsid w:val="00B6296F"/>
    <w:rsid w:val="00B62D0E"/>
    <w:rsid w:val="00B62DF9"/>
    <w:rsid w:val="00B62EB7"/>
    <w:rsid w:val="00B6308A"/>
    <w:rsid w:val="00B6309E"/>
    <w:rsid w:val="00B63296"/>
    <w:rsid w:val="00B634A6"/>
    <w:rsid w:val="00B63777"/>
    <w:rsid w:val="00B638A4"/>
    <w:rsid w:val="00B6391F"/>
    <w:rsid w:val="00B63A76"/>
    <w:rsid w:val="00B63A94"/>
    <w:rsid w:val="00B63C6D"/>
    <w:rsid w:val="00B63C97"/>
    <w:rsid w:val="00B63E31"/>
    <w:rsid w:val="00B63E5E"/>
    <w:rsid w:val="00B64025"/>
    <w:rsid w:val="00B640AA"/>
    <w:rsid w:val="00B640D4"/>
    <w:rsid w:val="00B64190"/>
    <w:rsid w:val="00B64208"/>
    <w:rsid w:val="00B6437A"/>
    <w:rsid w:val="00B64436"/>
    <w:rsid w:val="00B646B4"/>
    <w:rsid w:val="00B64816"/>
    <w:rsid w:val="00B64899"/>
    <w:rsid w:val="00B6491B"/>
    <w:rsid w:val="00B64974"/>
    <w:rsid w:val="00B649BE"/>
    <w:rsid w:val="00B64CC5"/>
    <w:rsid w:val="00B64D42"/>
    <w:rsid w:val="00B65049"/>
    <w:rsid w:val="00B65278"/>
    <w:rsid w:val="00B655B7"/>
    <w:rsid w:val="00B655BB"/>
    <w:rsid w:val="00B65865"/>
    <w:rsid w:val="00B65911"/>
    <w:rsid w:val="00B659E9"/>
    <w:rsid w:val="00B65BFD"/>
    <w:rsid w:val="00B65CF1"/>
    <w:rsid w:val="00B65E61"/>
    <w:rsid w:val="00B661F5"/>
    <w:rsid w:val="00B66574"/>
    <w:rsid w:val="00B6658C"/>
    <w:rsid w:val="00B66621"/>
    <w:rsid w:val="00B666A9"/>
    <w:rsid w:val="00B6673C"/>
    <w:rsid w:val="00B66B0E"/>
    <w:rsid w:val="00B66B98"/>
    <w:rsid w:val="00B66BDF"/>
    <w:rsid w:val="00B66D85"/>
    <w:rsid w:val="00B67103"/>
    <w:rsid w:val="00B67874"/>
    <w:rsid w:val="00B679C6"/>
    <w:rsid w:val="00B67B53"/>
    <w:rsid w:val="00B67D6E"/>
    <w:rsid w:val="00B67D8D"/>
    <w:rsid w:val="00B67D96"/>
    <w:rsid w:val="00B67DB1"/>
    <w:rsid w:val="00B67DFA"/>
    <w:rsid w:val="00B67E8F"/>
    <w:rsid w:val="00B67F32"/>
    <w:rsid w:val="00B70095"/>
    <w:rsid w:val="00B700A4"/>
    <w:rsid w:val="00B70440"/>
    <w:rsid w:val="00B70724"/>
    <w:rsid w:val="00B708ED"/>
    <w:rsid w:val="00B70A96"/>
    <w:rsid w:val="00B70AE2"/>
    <w:rsid w:val="00B70C0E"/>
    <w:rsid w:val="00B70CD8"/>
    <w:rsid w:val="00B70D73"/>
    <w:rsid w:val="00B71285"/>
    <w:rsid w:val="00B7131C"/>
    <w:rsid w:val="00B71323"/>
    <w:rsid w:val="00B71439"/>
    <w:rsid w:val="00B71593"/>
    <w:rsid w:val="00B715CA"/>
    <w:rsid w:val="00B71750"/>
    <w:rsid w:val="00B71768"/>
    <w:rsid w:val="00B7202C"/>
    <w:rsid w:val="00B720B8"/>
    <w:rsid w:val="00B720FA"/>
    <w:rsid w:val="00B723A1"/>
    <w:rsid w:val="00B724F0"/>
    <w:rsid w:val="00B728D1"/>
    <w:rsid w:val="00B72A31"/>
    <w:rsid w:val="00B72D07"/>
    <w:rsid w:val="00B72D77"/>
    <w:rsid w:val="00B72E16"/>
    <w:rsid w:val="00B72E3D"/>
    <w:rsid w:val="00B73031"/>
    <w:rsid w:val="00B73073"/>
    <w:rsid w:val="00B7308C"/>
    <w:rsid w:val="00B73219"/>
    <w:rsid w:val="00B73A1C"/>
    <w:rsid w:val="00B73F2B"/>
    <w:rsid w:val="00B7401D"/>
    <w:rsid w:val="00B742A6"/>
    <w:rsid w:val="00B74335"/>
    <w:rsid w:val="00B74406"/>
    <w:rsid w:val="00B748B2"/>
    <w:rsid w:val="00B74A14"/>
    <w:rsid w:val="00B753B1"/>
    <w:rsid w:val="00B7540A"/>
    <w:rsid w:val="00B75948"/>
    <w:rsid w:val="00B759C9"/>
    <w:rsid w:val="00B759D4"/>
    <w:rsid w:val="00B75BB6"/>
    <w:rsid w:val="00B760DA"/>
    <w:rsid w:val="00B76136"/>
    <w:rsid w:val="00B7640E"/>
    <w:rsid w:val="00B766D0"/>
    <w:rsid w:val="00B76A28"/>
    <w:rsid w:val="00B76C71"/>
    <w:rsid w:val="00B76DE0"/>
    <w:rsid w:val="00B76E2D"/>
    <w:rsid w:val="00B770CC"/>
    <w:rsid w:val="00B771D8"/>
    <w:rsid w:val="00B77252"/>
    <w:rsid w:val="00B772AF"/>
    <w:rsid w:val="00B773E2"/>
    <w:rsid w:val="00B773F8"/>
    <w:rsid w:val="00B77475"/>
    <w:rsid w:val="00B775A5"/>
    <w:rsid w:val="00B77A53"/>
    <w:rsid w:val="00B77A5C"/>
    <w:rsid w:val="00B77A81"/>
    <w:rsid w:val="00B77DA6"/>
    <w:rsid w:val="00B77EA1"/>
    <w:rsid w:val="00B77ED6"/>
    <w:rsid w:val="00B8030C"/>
    <w:rsid w:val="00B809BA"/>
    <w:rsid w:val="00B809C8"/>
    <w:rsid w:val="00B809EB"/>
    <w:rsid w:val="00B80A8F"/>
    <w:rsid w:val="00B80AD6"/>
    <w:rsid w:val="00B80E48"/>
    <w:rsid w:val="00B80F22"/>
    <w:rsid w:val="00B80FC6"/>
    <w:rsid w:val="00B81236"/>
    <w:rsid w:val="00B815AE"/>
    <w:rsid w:val="00B81830"/>
    <w:rsid w:val="00B81A22"/>
    <w:rsid w:val="00B81B83"/>
    <w:rsid w:val="00B81C25"/>
    <w:rsid w:val="00B81D06"/>
    <w:rsid w:val="00B81D61"/>
    <w:rsid w:val="00B82296"/>
    <w:rsid w:val="00B82392"/>
    <w:rsid w:val="00B82466"/>
    <w:rsid w:val="00B824AE"/>
    <w:rsid w:val="00B824C3"/>
    <w:rsid w:val="00B824C4"/>
    <w:rsid w:val="00B82506"/>
    <w:rsid w:val="00B827F3"/>
    <w:rsid w:val="00B82803"/>
    <w:rsid w:val="00B82A62"/>
    <w:rsid w:val="00B82A8F"/>
    <w:rsid w:val="00B82B71"/>
    <w:rsid w:val="00B82D74"/>
    <w:rsid w:val="00B82FDB"/>
    <w:rsid w:val="00B8324F"/>
    <w:rsid w:val="00B83251"/>
    <w:rsid w:val="00B833AE"/>
    <w:rsid w:val="00B83EF5"/>
    <w:rsid w:val="00B83FDE"/>
    <w:rsid w:val="00B8402D"/>
    <w:rsid w:val="00B8411C"/>
    <w:rsid w:val="00B84227"/>
    <w:rsid w:val="00B843F9"/>
    <w:rsid w:val="00B84553"/>
    <w:rsid w:val="00B84684"/>
    <w:rsid w:val="00B848CC"/>
    <w:rsid w:val="00B8493E"/>
    <w:rsid w:val="00B84B12"/>
    <w:rsid w:val="00B84B73"/>
    <w:rsid w:val="00B84C35"/>
    <w:rsid w:val="00B84E18"/>
    <w:rsid w:val="00B84FAC"/>
    <w:rsid w:val="00B85262"/>
    <w:rsid w:val="00B85518"/>
    <w:rsid w:val="00B85657"/>
    <w:rsid w:val="00B8573E"/>
    <w:rsid w:val="00B8594C"/>
    <w:rsid w:val="00B85D3C"/>
    <w:rsid w:val="00B8610D"/>
    <w:rsid w:val="00B8612B"/>
    <w:rsid w:val="00B864A8"/>
    <w:rsid w:val="00B86897"/>
    <w:rsid w:val="00B86ADB"/>
    <w:rsid w:val="00B86E7E"/>
    <w:rsid w:val="00B86F3F"/>
    <w:rsid w:val="00B86F75"/>
    <w:rsid w:val="00B871FF"/>
    <w:rsid w:val="00B87233"/>
    <w:rsid w:val="00B872B7"/>
    <w:rsid w:val="00B87324"/>
    <w:rsid w:val="00B873FC"/>
    <w:rsid w:val="00B874FF"/>
    <w:rsid w:val="00B8750B"/>
    <w:rsid w:val="00B875B0"/>
    <w:rsid w:val="00B875FE"/>
    <w:rsid w:val="00B8769C"/>
    <w:rsid w:val="00B87709"/>
    <w:rsid w:val="00B879DF"/>
    <w:rsid w:val="00B87A54"/>
    <w:rsid w:val="00B87BC3"/>
    <w:rsid w:val="00B87D66"/>
    <w:rsid w:val="00B87E39"/>
    <w:rsid w:val="00B90296"/>
    <w:rsid w:val="00B903FB"/>
    <w:rsid w:val="00B908CA"/>
    <w:rsid w:val="00B909B3"/>
    <w:rsid w:val="00B90A2F"/>
    <w:rsid w:val="00B90ACB"/>
    <w:rsid w:val="00B90CA2"/>
    <w:rsid w:val="00B90ED3"/>
    <w:rsid w:val="00B91312"/>
    <w:rsid w:val="00B914D5"/>
    <w:rsid w:val="00B91A01"/>
    <w:rsid w:val="00B91A08"/>
    <w:rsid w:val="00B91BBF"/>
    <w:rsid w:val="00B91C06"/>
    <w:rsid w:val="00B91FB5"/>
    <w:rsid w:val="00B9269E"/>
    <w:rsid w:val="00B92935"/>
    <w:rsid w:val="00B92F7E"/>
    <w:rsid w:val="00B93009"/>
    <w:rsid w:val="00B931AB"/>
    <w:rsid w:val="00B936E8"/>
    <w:rsid w:val="00B937BA"/>
    <w:rsid w:val="00B93889"/>
    <w:rsid w:val="00B93C75"/>
    <w:rsid w:val="00B93CAB"/>
    <w:rsid w:val="00B941B2"/>
    <w:rsid w:val="00B941F4"/>
    <w:rsid w:val="00B9425E"/>
    <w:rsid w:val="00B947D1"/>
    <w:rsid w:val="00B94802"/>
    <w:rsid w:val="00B94CF3"/>
    <w:rsid w:val="00B94E94"/>
    <w:rsid w:val="00B9524D"/>
    <w:rsid w:val="00B9526F"/>
    <w:rsid w:val="00B95384"/>
    <w:rsid w:val="00B95455"/>
    <w:rsid w:val="00B955D4"/>
    <w:rsid w:val="00B9570B"/>
    <w:rsid w:val="00B95977"/>
    <w:rsid w:val="00B95C09"/>
    <w:rsid w:val="00B95C57"/>
    <w:rsid w:val="00B9611F"/>
    <w:rsid w:val="00B961D1"/>
    <w:rsid w:val="00B96303"/>
    <w:rsid w:val="00B96339"/>
    <w:rsid w:val="00B9689D"/>
    <w:rsid w:val="00B96A4B"/>
    <w:rsid w:val="00B96B70"/>
    <w:rsid w:val="00B97042"/>
    <w:rsid w:val="00B97413"/>
    <w:rsid w:val="00B975FC"/>
    <w:rsid w:val="00B97A04"/>
    <w:rsid w:val="00B97A53"/>
    <w:rsid w:val="00B97CAC"/>
    <w:rsid w:val="00BA00CD"/>
    <w:rsid w:val="00BA01B6"/>
    <w:rsid w:val="00BA0280"/>
    <w:rsid w:val="00BA0466"/>
    <w:rsid w:val="00BA0884"/>
    <w:rsid w:val="00BA09C5"/>
    <w:rsid w:val="00BA0C02"/>
    <w:rsid w:val="00BA0E08"/>
    <w:rsid w:val="00BA1269"/>
    <w:rsid w:val="00BA147C"/>
    <w:rsid w:val="00BA172D"/>
    <w:rsid w:val="00BA17C1"/>
    <w:rsid w:val="00BA1C1C"/>
    <w:rsid w:val="00BA1D89"/>
    <w:rsid w:val="00BA1E2E"/>
    <w:rsid w:val="00BA1EBB"/>
    <w:rsid w:val="00BA218B"/>
    <w:rsid w:val="00BA2518"/>
    <w:rsid w:val="00BA25D5"/>
    <w:rsid w:val="00BA2A7A"/>
    <w:rsid w:val="00BA2A93"/>
    <w:rsid w:val="00BA2D5D"/>
    <w:rsid w:val="00BA2F6E"/>
    <w:rsid w:val="00BA31A5"/>
    <w:rsid w:val="00BA328E"/>
    <w:rsid w:val="00BA32B1"/>
    <w:rsid w:val="00BA35DD"/>
    <w:rsid w:val="00BA399B"/>
    <w:rsid w:val="00BA3AA6"/>
    <w:rsid w:val="00BA3C2C"/>
    <w:rsid w:val="00BA3E04"/>
    <w:rsid w:val="00BA416B"/>
    <w:rsid w:val="00BA4187"/>
    <w:rsid w:val="00BA4441"/>
    <w:rsid w:val="00BA4727"/>
    <w:rsid w:val="00BA472D"/>
    <w:rsid w:val="00BA47F7"/>
    <w:rsid w:val="00BA4BA3"/>
    <w:rsid w:val="00BA4BF5"/>
    <w:rsid w:val="00BA4C4A"/>
    <w:rsid w:val="00BA4CC5"/>
    <w:rsid w:val="00BA4CFC"/>
    <w:rsid w:val="00BA5004"/>
    <w:rsid w:val="00BA507E"/>
    <w:rsid w:val="00BA5141"/>
    <w:rsid w:val="00BA52EC"/>
    <w:rsid w:val="00BA5455"/>
    <w:rsid w:val="00BA55C6"/>
    <w:rsid w:val="00BA565F"/>
    <w:rsid w:val="00BA5AF5"/>
    <w:rsid w:val="00BA5BE7"/>
    <w:rsid w:val="00BA5D0D"/>
    <w:rsid w:val="00BA5D3E"/>
    <w:rsid w:val="00BA6001"/>
    <w:rsid w:val="00BA6104"/>
    <w:rsid w:val="00BA640E"/>
    <w:rsid w:val="00BA6607"/>
    <w:rsid w:val="00BA67BC"/>
    <w:rsid w:val="00BA68F9"/>
    <w:rsid w:val="00BA6A6F"/>
    <w:rsid w:val="00BA6B4E"/>
    <w:rsid w:val="00BA6C7B"/>
    <w:rsid w:val="00BA6EEB"/>
    <w:rsid w:val="00BA6F43"/>
    <w:rsid w:val="00BA6F4B"/>
    <w:rsid w:val="00BA721C"/>
    <w:rsid w:val="00BA72F9"/>
    <w:rsid w:val="00BA7363"/>
    <w:rsid w:val="00BA7791"/>
    <w:rsid w:val="00BA7889"/>
    <w:rsid w:val="00BA7CF8"/>
    <w:rsid w:val="00BA7D83"/>
    <w:rsid w:val="00BA7EA6"/>
    <w:rsid w:val="00BB008D"/>
    <w:rsid w:val="00BB00A0"/>
    <w:rsid w:val="00BB02DA"/>
    <w:rsid w:val="00BB037C"/>
    <w:rsid w:val="00BB0441"/>
    <w:rsid w:val="00BB053E"/>
    <w:rsid w:val="00BB0554"/>
    <w:rsid w:val="00BB055D"/>
    <w:rsid w:val="00BB0771"/>
    <w:rsid w:val="00BB0772"/>
    <w:rsid w:val="00BB0862"/>
    <w:rsid w:val="00BB09A8"/>
    <w:rsid w:val="00BB09EC"/>
    <w:rsid w:val="00BB0BD5"/>
    <w:rsid w:val="00BB0C8C"/>
    <w:rsid w:val="00BB0D01"/>
    <w:rsid w:val="00BB0EBC"/>
    <w:rsid w:val="00BB10DC"/>
    <w:rsid w:val="00BB1265"/>
    <w:rsid w:val="00BB171F"/>
    <w:rsid w:val="00BB1A05"/>
    <w:rsid w:val="00BB1B6D"/>
    <w:rsid w:val="00BB1CC4"/>
    <w:rsid w:val="00BB1D2F"/>
    <w:rsid w:val="00BB1DE0"/>
    <w:rsid w:val="00BB1E58"/>
    <w:rsid w:val="00BB20AD"/>
    <w:rsid w:val="00BB20E0"/>
    <w:rsid w:val="00BB2383"/>
    <w:rsid w:val="00BB2494"/>
    <w:rsid w:val="00BB251E"/>
    <w:rsid w:val="00BB25FD"/>
    <w:rsid w:val="00BB26B2"/>
    <w:rsid w:val="00BB28FB"/>
    <w:rsid w:val="00BB2DD2"/>
    <w:rsid w:val="00BB2DFB"/>
    <w:rsid w:val="00BB31C9"/>
    <w:rsid w:val="00BB3212"/>
    <w:rsid w:val="00BB33F2"/>
    <w:rsid w:val="00BB3543"/>
    <w:rsid w:val="00BB35AA"/>
    <w:rsid w:val="00BB3726"/>
    <w:rsid w:val="00BB3D6D"/>
    <w:rsid w:val="00BB40DD"/>
    <w:rsid w:val="00BB4254"/>
    <w:rsid w:val="00BB4495"/>
    <w:rsid w:val="00BB479B"/>
    <w:rsid w:val="00BB480E"/>
    <w:rsid w:val="00BB4811"/>
    <w:rsid w:val="00BB4885"/>
    <w:rsid w:val="00BB4A85"/>
    <w:rsid w:val="00BB4BB5"/>
    <w:rsid w:val="00BB4E18"/>
    <w:rsid w:val="00BB4EFD"/>
    <w:rsid w:val="00BB5225"/>
    <w:rsid w:val="00BB53C2"/>
    <w:rsid w:val="00BB5488"/>
    <w:rsid w:val="00BB5530"/>
    <w:rsid w:val="00BB5A1B"/>
    <w:rsid w:val="00BB5AF1"/>
    <w:rsid w:val="00BB5C06"/>
    <w:rsid w:val="00BB5F3C"/>
    <w:rsid w:val="00BB608E"/>
    <w:rsid w:val="00BB668B"/>
    <w:rsid w:val="00BB6A63"/>
    <w:rsid w:val="00BB6B9D"/>
    <w:rsid w:val="00BB6BC0"/>
    <w:rsid w:val="00BB6BCE"/>
    <w:rsid w:val="00BB6E5D"/>
    <w:rsid w:val="00BB6F9D"/>
    <w:rsid w:val="00BB7024"/>
    <w:rsid w:val="00BB70BB"/>
    <w:rsid w:val="00BB7324"/>
    <w:rsid w:val="00BB7C20"/>
    <w:rsid w:val="00BB7C7D"/>
    <w:rsid w:val="00BB7E34"/>
    <w:rsid w:val="00BB7EA0"/>
    <w:rsid w:val="00BB7EB5"/>
    <w:rsid w:val="00BB7FE7"/>
    <w:rsid w:val="00BC01AA"/>
    <w:rsid w:val="00BC0379"/>
    <w:rsid w:val="00BC043D"/>
    <w:rsid w:val="00BC0527"/>
    <w:rsid w:val="00BC07A3"/>
    <w:rsid w:val="00BC0DF6"/>
    <w:rsid w:val="00BC0E2A"/>
    <w:rsid w:val="00BC1010"/>
    <w:rsid w:val="00BC12A6"/>
    <w:rsid w:val="00BC13B3"/>
    <w:rsid w:val="00BC17DA"/>
    <w:rsid w:val="00BC17F2"/>
    <w:rsid w:val="00BC1A1A"/>
    <w:rsid w:val="00BC1AAA"/>
    <w:rsid w:val="00BC222A"/>
    <w:rsid w:val="00BC24A2"/>
    <w:rsid w:val="00BC24DD"/>
    <w:rsid w:val="00BC2660"/>
    <w:rsid w:val="00BC26F8"/>
    <w:rsid w:val="00BC27AD"/>
    <w:rsid w:val="00BC297B"/>
    <w:rsid w:val="00BC2B55"/>
    <w:rsid w:val="00BC2C80"/>
    <w:rsid w:val="00BC33AE"/>
    <w:rsid w:val="00BC33E8"/>
    <w:rsid w:val="00BC3460"/>
    <w:rsid w:val="00BC366B"/>
    <w:rsid w:val="00BC387A"/>
    <w:rsid w:val="00BC3935"/>
    <w:rsid w:val="00BC3B19"/>
    <w:rsid w:val="00BC3BC4"/>
    <w:rsid w:val="00BC3BC6"/>
    <w:rsid w:val="00BC3D90"/>
    <w:rsid w:val="00BC3E9D"/>
    <w:rsid w:val="00BC3F90"/>
    <w:rsid w:val="00BC406B"/>
    <w:rsid w:val="00BC4222"/>
    <w:rsid w:val="00BC4369"/>
    <w:rsid w:val="00BC4602"/>
    <w:rsid w:val="00BC492D"/>
    <w:rsid w:val="00BC4B87"/>
    <w:rsid w:val="00BC4E8D"/>
    <w:rsid w:val="00BC5253"/>
    <w:rsid w:val="00BC54F5"/>
    <w:rsid w:val="00BC56BB"/>
    <w:rsid w:val="00BC5AA2"/>
    <w:rsid w:val="00BC5C4E"/>
    <w:rsid w:val="00BC6264"/>
    <w:rsid w:val="00BC64EA"/>
    <w:rsid w:val="00BC67CA"/>
    <w:rsid w:val="00BC6806"/>
    <w:rsid w:val="00BC6807"/>
    <w:rsid w:val="00BC6AB1"/>
    <w:rsid w:val="00BC6FA6"/>
    <w:rsid w:val="00BC700D"/>
    <w:rsid w:val="00BC72D4"/>
    <w:rsid w:val="00BC745F"/>
    <w:rsid w:val="00BC74D8"/>
    <w:rsid w:val="00BC756D"/>
    <w:rsid w:val="00BC757A"/>
    <w:rsid w:val="00BC777F"/>
    <w:rsid w:val="00BC78F6"/>
    <w:rsid w:val="00BC7A15"/>
    <w:rsid w:val="00BC7AB5"/>
    <w:rsid w:val="00BC7E8C"/>
    <w:rsid w:val="00BC7FC9"/>
    <w:rsid w:val="00BD018B"/>
    <w:rsid w:val="00BD0241"/>
    <w:rsid w:val="00BD03CC"/>
    <w:rsid w:val="00BD03E4"/>
    <w:rsid w:val="00BD0432"/>
    <w:rsid w:val="00BD081D"/>
    <w:rsid w:val="00BD08C5"/>
    <w:rsid w:val="00BD0955"/>
    <w:rsid w:val="00BD0968"/>
    <w:rsid w:val="00BD0970"/>
    <w:rsid w:val="00BD0C97"/>
    <w:rsid w:val="00BD0F35"/>
    <w:rsid w:val="00BD0F4B"/>
    <w:rsid w:val="00BD10DE"/>
    <w:rsid w:val="00BD11EE"/>
    <w:rsid w:val="00BD157C"/>
    <w:rsid w:val="00BD170D"/>
    <w:rsid w:val="00BD17C0"/>
    <w:rsid w:val="00BD19BE"/>
    <w:rsid w:val="00BD1B44"/>
    <w:rsid w:val="00BD1B6E"/>
    <w:rsid w:val="00BD1BD5"/>
    <w:rsid w:val="00BD1C49"/>
    <w:rsid w:val="00BD1CB0"/>
    <w:rsid w:val="00BD2C53"/>
    <w:rsid w:val="00BD3012"/>
    <w:rsid w:val="00BD3101"/>
    <w:rsid w:val="00BD32D2"/>
    <w:rsid w:val="00BD34DE"/>
    <w:rsid w:val="00BD3866"/>
    <w:rsid w:val="00BD38AF"/>
    <w:rsid w:val="00BD3F70"/>
    <w:rsid w:val="00BD402A"/>
    <w:rsid w:val="00BD4322"/>
    <w:rsid w:val="00BD458E"/>
    <w:rsid w:val="00BD48EA"/>
    <w:rsid w:val="00BD4A26"/>
    <w:rsid w:val="00BD4BE8"/>
    <w:rsid w:val="00BD4D43"/>
    <w:rsid w:val="00BD4EFF"/>
    <w:rsid w:val="00BD52E5"/>
    <w:rsid w:val="00BD54D1"/>
    <w:rsid w:val="00BD55C1"/>
    <w:rsid w:val="00BD5772"/>
    <w:rsid w:val="00BD600F"/>
    <w:rsid w:val="00BD6032"/>
    <w:rsid w:val="00BD6098"/>
    <w:rsid w:val="00BD61BF"/>
    <w:rsid w:val="00BD6595"/>
    <w:rsid w:val="00BD6915"/>
    <w:rsid w:val="00BD69EC"/>
    <w:rsid w:val="00BD6AC0"/>
    <w:rsid w:val="00BD6D63"/>
    <w:rsid w:val="00BD6EA1"/>
    <w:rsid w:val="00BD6EB6"/>
    <w:rsid w:val="00BD6F4C"/>
    <w:rsid w:val="00BD6F9A"/>
    <w:rsid w:val="00BD71EA"/>
    <w:rsid w:val="00BD74F4"/>
    <w:rsid w:val="00BD7723"/>
    <w:rsid w:val="00BD77EA"/>
    <w:rsid w:val="00BD7B0D"/>
    <w:rsid w:val="00BD7D93"/>
    <w:rsid w:val="00BD7DDA"/>
    <w:rsid w:val="00BE00A3"/>
    <w:rsid w:val="00BE0141"/>
    <w:rsid w:val="00BE0695"/>
    <w:rsid w:val="00BE0861"/>
    <w:rsid w:val="00BE0C56"/>
    <w:rsid w:val="00BE142F"/>
    <w:rsid w:val="00BE14C5"/>
    <w:rsid w:val="00BE1513"/>
    <w:rsid w:val="00BE1558"/>
    <w:rsid w:val="00BE1842"/>
    <w:rsid w:val="00BE1A2C"/>
    <w:rsid w:val="00BE1B75"/>
    <w:rsid w:val="00BE1E4A"/>
    <w:rsid w:val="00BE2183"/>
    <w:rsid w:val="00BE21DB"/>
    <w:rsid w:val="00BE221C"/>
    <w:rsid w:val="00BE2292"/>
    <w:rsid w:val="00BE2303"/>
    <w:rsid w:val="00BE2888"/>
    <w:rsid w:val="00BE2BC9"/>
    <w:rsid w:val="00BE2C5A"/>
    <w:rsid w:val="00BE2D45"/>
    <w:rsid w:val="00BE31FC"/>
    <w:rsid w:val="00BE33CF"/>
    <w:rsid w:val="00BE35CE"/>
    <w:rsid w:val="00BE3614"/>
    <w:rsid w:val="00BE3800"/>
    <w:rsid w:val="00BE39B7"/>
    <w:rsid w:val="00BE3BCE"/>
    <w:rsid w:val="00BE3DDA"/>
    <w:rsid w:val="00BE3F84"/>
    <w:rsid w:val="00BE4100"/>
    <w:rsid w:val="00BE421E"/>
    <w:rsid w:val="00BE43B1"/>
    <w:rsid w:val="00BE440A"/>
    <w:rsid w:val="00BE4481"/>
    <w:rsid w:val="00BE48C5"/>
    <w:rsid w:val="00BE49AC"/>
    <w:rsid w:val="00BE49FA"/>
    <w:rsid w:val="00BE4C36"/>
    <w:rsid w:val="00BE4D93"/>
    <w:rsid w:val="00BE4E10"/>
    <w:rsid w:val="00BE4E8D"/>
    <w:rsid w:val="00BE502C"/>
    <w:rsid w:val="00BE51C9"/>
    <w:rsid w:val="00BE51E8"/>
    <w:rsid w:val="00BE53B1"/>
    <w:rsid w:val="00BE5482"/>
    <w:rsid w:val="00BE5628"/>
    <w:rsid w:val="00BE5952"/>
    <w:rsid w:val="00BE59C3"/>
    <w:rsid w:val="00BE5A82"/>
    <w:rsid w:val="00BE5D0F"/>
    <w:rsid w:val="00BE5FC9"/>
    <w:rsid w:val="00BE6263"/>
    <w:rsid w:val="00BE68FE"/>
    <w:rsid w:val="00BE6958"/>
    <w:rsid w:val="00BE6D5B"/>
    <w:rsid w:val="00BE75D4"/>
    <w:rsid w:val="00BE769C"/>
    <w:rsid w:val="00BE76B9"/>
    <w:rsid w:val="00BE7CEB"/>
    <w:rsid w:val="00BE7E97"/>
    <w:rsid w:val="00BE7EC7"/>
    <w:rsid w:val="00BE7F2B"/>
    <w:rsid w:val="00BE7F64"/>
    <w:rsid w:val="00BE7FF2"/>
    <w:rsid w:val="00BF0026"/>
    <w:rsid w:val="00BF0040"/>
    <w:rsid w:val="00BF009F"/>
    <w:rsid w:val="00BF0158"/>
    <w:rsid w:val="00BF0294"/>
    <w:rsid w:val="00BF0392"/>
    <w:rsid w:val="00BF0575"/>
    <w:rsid w:val="00BF05C3"/>
    <w:rsid w:val="00BF0769"/>
    <w:rsid w:val="00BF08F4"/>
    <w:rsid w:val="00BF0A9C"/>
    <w:rsid w:val="00BF0B89"/>
    <w:rsid w:val="00BF0BD5"/>
    <w:rsid w:val="00BF0CB5"/>
    <w:rsid w:val="00BF0CDD"/>
    <w:rsid w:val="00BF0D12"/>
    <w:rsid w:val="00BF0DEF"/>
    <w:rsid w:val="00BF0DF7"/>
    <w:rsid w:val="00BF1127"/>
    <w:rsid w:val="00BF1319"/>
    <w:rsid w:val="00BF1324"/>
    <w:rsid w:val="00BF13B1"/>
    <w:rsid w:val="00BF13E2"/>
    <w:rsid w:val="00BF16BE"/>
    <w:rsid w:val="00BF16EF"/>
    <w:rsid w:val="00BF1897"/>
    <w:rsid w:val="00BF1934"/>
    <w:rsid w:val="00BF193E"/>
    <w:rsid w:val="00BF1A71"/>
    <w:rsid w:val="00BF1A88"/>
    <w:rsid w:val="00BF1FB0"/>
    <w:rsid w:val="00BF204A"/>
    <w:rsid w:val="00BF2498"/>
    <w:rsid w:val="00BF24CC"/>
    <w:rsid w:val="00BF24E3"/>
    <w:rsid w:val="00BF267E"/>
    <w:rsid w:val="00BF26EE"/>
    <w:rsid w:val="00BF2794"/>
    <w:rsid w:val="00BF2906"/>
    <w:rsid w:val="00BF2FDC"/>
    <w:rsid w:val="00BF30AB"/>
    <w:rsid w:val="00BF3259"/>
    <w:rsid w:val="00BF32DF"/>
    <w:rsid w:val="00BF3309"/>
    <w:rsid w:val="00BF33F8"/>
    <w:rsid w:val="00BF39EE"/>
    <w:rsid w:val="00BF3AE3"/>
    <w:rsid w:val="00BF3B0D"/>
    <w:rsid w:val="00BF3BB0"/>
    <w:rsid w:val="00BF3D89"/>
    <w:rsid w:val="00BF3E41"/>
    <w:rsid w:val="00BF405A"/>
    <w:rsid w:val="00BF42FA"/>
    <w:rsid w:val="00BF4733"/>
    <w:rsid w:val="00BF47A4"/>
    <w:rsid w:val="00BF484B"/>
    <w:rsid w:val="00BF4995"/>
    <w:rsid w:val="00BF4C95"/>
    <w:rsid w:val="00BF4E60"/>
    <w:rsid w:val="00BF4FA0"/>
    <w:rsid w:val="00BF5327"/>
    <w:rsid w:val="00BF5884"/>
    <w:rsid w:val="00BF5A15"/>
    <w:rsid w:val="00BF5BD5"/>
    <w:rsid w:val="00BF5D3F"/>
    <w:rsid w:val="00BF5FF8"/>
    <w:rsid w:val="00BF6100"/>
    <w:rsid w:val="00BF610C"/>
    <w:rsid w:val="00BF62A8"/>
    <w:rsid w:val="00BF6408"/>
    <w:rsid w:val="00BF6414"/>
    <w:rsid w:val="00BF6582"/>
    <w:rsid w:val="00BF6666"/>
    <w:rsid w:val="00BF6BF7"/>
    <w:rsid w:val="00BF6EE3"/>
    <w:rsid w:val="00BF7014"/>
    <w:rsid w:val="00BF714A"/>
    <w:rsid w:val="00BF7365"/>
    <w:rsid w:val="00BF7453"/>
    <w:rsid w:val="00BF7709"/>
    <w:rsid w:val="00BF7811"/>
    <w:rsid w:val="00BF7917"/>
    <w:rsid w:val="00BF7A4F"/>
    <w:rsid w:val="00BF7BD3"/>
    <w:rsid w:val="00BF7C5B"/>
    <w:rsid w:val="00BF7DA2"/>
    <w:rsid w:val="00BF7EB1"/>
    <w:rsid w:val="00C0006D"/>
    <w:rsid w:val="00C0012B"/>
    <w:rsid w:val="00C00135"/>
    <w:rsid w:val="00C00155"/>
    <w:rsid w:val="00C0031F"/>
    <w:rsid w:val="00C0033D"/>
    <w:rsid w:val="00C004AB"/>
    <w:rsid w:val="00C005F2"/>
    <w:rsid w:val="00C00702"/>
    <w:rsid w:val="00C0074D"/>
    <w:rsid w:val="00C00763"/>
    <w:rsid w:val="00C009BC"/>
    <w:rsid w:val="00C00AF5"/>
    <w:rsid w:val="00C00C1A"/>
    <w:rsid w:val="00C00D74"/>
    <w:rsid w:val="00C00E12"/>
    <w:rsid w:val="00C00FDE"/>
    <w:rsid w:val="00C012A8"/>
    <w:rsid w:val="00C017A2"/>
    <w:rsid w:val="00C01992"/>
    <w:rsid w:val="00C01B13"/>
    <w:rsid w:val="00C0243B"/>
    <w:rsid w:val="00C02533"/>
    <w:rsid w:val="00C026D2"/>
    <w:rsid w:val="00C02785"/>
    <w:rsid w:val="00C02A73"/>
    <w:rsid w:val="00C02F6D"/>
    <w:rsid w:val="00C030DE"/>
    <w:rsid w:val="00C032A9"/>
    <w:rsid w:val="00C03329"/>
    <w:rsid w:val="00C03463"/>
    <w:rsid w:val="00C0348C"/>
    <w:rsid w:val="00C03A45"/>
    <w:rsid w:val="00C03B06"/>
    <w:rsid w:val="00C03B77"/>
    <w:rsid w:val="00C03B92"/>
    <w:rsid w:val="00C03C2A"/>
    <w:rsid w:val="00C03EA5"/>
    <w:rsid w:val="00C03FEB"/>
    <w:rsid w:val="00C041C7"/>
    <w:rsid w:val="00C048D7"/>
    <w:rsid w:val="00C04A89"/>
    <w:rsid w:val="00C04C1F"/>
    <w:rsid w:val="00C04ED5"/>
    <w:rsid w:val="00C04EF4"/>
    <w:rsid w:val="00C04F9F"/>
    <w:rsid w:val="00C04FBF"/>
    <w:rsid w:val="00C050DD"/>
    <w:rsid w:val="00C0529D"/>
    <w:rsid w:val="00C05338"/>
    <w:rsid w:val="00C05553"/>
    <w:rsid w:val="00C0579C"/>
    <w:rsid w:val="00C05AD1"/>
    <w:rsid w:val="00C05B68"/>
    <w:rsid w:val="00C05FD6"/>
    <w:rsid w:val="00C0601F"/>
    <w:rsid w:val="00C0605E"/>
    <w:rsid w:val="00C06189"/>
    <w:rsid w:val="00C061BD"/>
    <w:rsid w:val="00C06384"/>
    <w:rsid w:val="00C065CE"/>
    <w:rsid w:val="00C06A71"/>
    <w:rsid w:val="00C06D9E"/>
    <w:rsid w:val="00C06DF2"/>
    <w:rsid w:val="00C06E24"/>
    <w:rsid w:val="00C070AE"/>
    <w:rsid w:val="00C07416"/>
    <w:rsid w:val="00C075B5"/>
    <w:rsid w:val="00C0767E"/>
    <w:rsid w:val="00C076D3"/>
    <w:rsid w:val="00C07949"/>
    <w:rsid w:val="00C07C94"/>
    <w:rsid w:val="00C07D91"/>
    <w:rsid w:val="00C100F2"/>
    <w:rsid w:val="00C100FF"/>
    <w:rsid w:val="00C101BE"/>
    <w:rsid w:val="00C106A3"/>
    <w:rsid w:val="00C106FC"/>
    <w:rsid w:val="00C10EE3"/>
    <w:rsid w:val="00C10FF8"/>
    <w:rsid w:val="00C110F6"/>
    <w:rsid w:val="00C11108"/>
    <w:rsid w:val="00C11214"/>
    <w:rsid w:val="00C11458"/>
    <w:rsid w:val="00C114FE"/>
    <w:rsid w:val="00C11B4B"/>
    <w:rsid w:val="00C11BE9"/>
    <w:rsid w:val="00C11DA4"/>
    <w:rsid w:val="00C11DFE"/>
    <w:rsid w:val="00C12182"/>
    <w:rsid w:val="00C1225B"/>
    <w:rsid w:val="00C12288"/>
    <w:rsid w:val="00C124FF"/>
    <w:rsid w:val="00C12519"/>
    <w:rsid w:val="00C12688"/>
    <w:rsid w:val="00C12743"/>
    <w:rsid w:val="00C12DB6"/>
    <w:rsid w:val="00C12E40"/>
    <w:rsid w:val="00C12F4B"/>
    <w:rsid w:val="00C130F7"/>
    <w:rsid w:val="00C1313C"/>
    <w:rsid w:val="00C1351D"/>
    <w:rsid w:val="00C13692"/>
    <w:rsid w:val="00C138A4"/>
    <w:rsid w:val="00C13908"/>
    <w:rsid w:val="00C139DC"/>
    <w:rsid w:val="00C139F3"/>
    <w:rsid w:val="00C13AAB"/>
    <w:rsid w:val="00C13F2E"/>
    <w:rsid w:val="00C13F66"/>
    <w:rsid w:val="00C1404B"/>
    <w:rsid w:val="00C1421F"/>
    <w:rsid w:val="00C1436B"/>
    <w:rsid w:val="00C144AB"/>
    <w:rsid w:val="00C14812"/>
    <w:rsid w:val="00C148C5"/>
    <w:rsid w:val="00C149CB"/>
    <w:rsid w:val="00C14AE1"/>
    <w:rsid w:val="00C14C04"/>
    <w:rsid w:val="00C14EBB"/>
    <w:rsid w:val="00C150FB"/>
    <w:rsid w:val="00C15292"/>
    <w:rsid w:val="00C155C1"/>
    <w:rsid w:val="00C1577F"/>
    <w:rsid w:val="00C15788"/>
    <w:rsid w:val="00C158F8"/>
    <w:rsid w:val="00C15961"/>
    <w:rsid w:val="00C159A6"/>
    <w:rsid w:val="00C15A25"/>
    <w:rsid w:val="00C15C35"/>
    <w:rsid w:val="00C15CB1"/>
    <w:rsid w:val="00C15CC6"/>
    <w:rsid w:val="00C15E42"/>
    <w:rsid w:val="00C15EE0"/>
    <w:rsid w:val="00C15F5D"/>
    <w:rsid w:val="00C16011"/>
    <w:rsid w:val="00C16087"/>
    <w:rsid w:val="00C1613F"/>
    <w:rsid w:val="00C16216"/>
    <w:rsid w:val="00C16502"/>
    <w:rsid w:val="00C16717"/>
    <w:rsid w:val="00C168B5"/>
    <w:rsid w:val="00C16974"/>
    <w:rsid w:val="00C16A97"/>
    <w:rsid w:val="00C16C7C"/>
    <w:rsid w:val="00C16E2E"/>
    <w:rsid w:val="00C17027"/>
    <w:rsid w:val="00C1708B"/>
    <w:rsid w:val="00C170A5"/>
    <w:rsid w:val="00C17191"/>
    <w:rsid w:val="00C17239"/>
    <w:rsid w:val="00C1768D"/>
    <w:rsid w:val="00C17801"/>
    <w:rsid w:val="00C178E2"/>
    <w:rsid w:val="00C179F7"/>
    <w:rsid w:val="00C17B88"/>
    <w:rsid w:val="00C17BF1"/>
    <w:rsid w:val="00C17C82"/>
    <w:rsid w:val="00C17D95"/>
    <w:rsid w:val="00C17E3B"/>
    <w:rsid w:val="00C17F73"/>
    <w:rsid w:val="00C20068"/>
    <w:rsid w:val="00C2011E"/>
    <w:rsid w:val="00C201D9"/>
    <w:rsid w:val="00C2037B"/>
    <w:rsid w:val="00C2067F"/>
    <w:rsid w:val="00C20774"/>
    <w:rsid w:val="00C207D8"/>
    <w:rsid w:val="00C2095B"/>
    <w:rsid w:val="00C20B34"/>
    <w:rsid w:val="00C20B7F"/>
    <w:rsid w:val="00C20C07"/>
    <w:rsid w:val="00C20D3A"/>
    <w:rsid w:val="00C20DAA"/>
    <w:rsid w:val="00C20DC0"/>
    <w:rsid w:val="00C20DC9"/>
    <w:rsid w:val="00C20ECD"/>
    <w:rsid w:val="00C21164"/>
    <w:rsid w:val="00C21345"/>
    <w:rsid w:val="00C21441"/>
    <w:rsid w:val="00C216C9"/>
    <w:rsid w:val="00C216E0"/>
    <w:rsid w:val="00C2180C"/>
    <w:rsid w:val="00C21825"/>
    <w:rsid w:val="00C21906"/>
    <w:rsid w:val="00C219A4"/>
    <w:rsid w:val="00C21ADA"/>
    <w:rsid w:val="00C21D34"/>
    <w:rsid w:val="00C22645"/>
    <w:rsid w:val="00C22ADD"/>
    <w:rsid w:val="00C22B9A"/>
    <w:rsid w:val="00C22DBB"/>
    <w:rsid w:val="00C22F7D"/>
    <w:rsid w:val="00C22FD7"/>
    <w:rsid w:val="00C234CB"/>
    <w:rsid w:val="00C2367D"/>
    <w:rsid w:val="00C23700"/>
    <w:rsid w:val="00C237D4"/>
    <w:rsid w:val="00C2384E"/>
    <w:rsid w:val="00C2391D"/>
    <w:rsid w:val="00C23950"/>
    <w:rsid w:val="00C2397B"/>
    <w:rsid w:val="00C23AFC"/>
    <w:rsid w:val="00C23D11"/>
    <w:rsid w:val="00C24423"/>
    <w:rsid w:val="00C24806"/>
    <w:rsid w:val="00C249BC"/>
    <w:rsid w:val="00C249CE"/>
    <w:rsid w:val="00C24F7E"/>
    <w:rsid w:val="00C24F9A"/>
    <w:rsid w:val="00C2502E"/>
    <w:rsid w:val="00C252BB"/>
    <w:rsid w:val="00C255AE"/>
    <w:rsid w:val="00C25C47"/>
    <w:rsid w:val="00C26280"/>
    <w:rsid w:val="00C263E6"/>
    <w:rsid w:val="00C2641C"/>
    <w:rsid w:val="00C2662A"/>
    <w:rsid w:val="00C268E9"/>
    <w:rsid w:val="00C26926"/>
    <w:rsid w:val="00C2692C"/>
    <w:rsid w:val="00C26A89"/>
    <w:rsid w:val="00C26F70"/>
    <w:rsid w:val="00C27137"/>
    <w:rsid w:val="00C27366"/>
    <w:rsid w:val="00C2762E"/>
    <w:rsid w:val="00C279BE"/>
    <w:rsid w:val="00C279D4"/>
    <w:rsid w:val="00C27B8D"/>
    <w:rsid w:val="00C27C63"/>
    <w:rsid w:val="00C27E58"/>
    <w:rsid w:val="00C30181"/>
    <w:rsid w:val="00C301E1"/>
    <w:rsid w:val="00C3021B"/>
    <w:rsid w:val="00C3021D"/>
    <w:rsid w:val="00C30321"/>
    <w:rsid w:val="00C3056E"/>
    <w:rsid w:val="00C305D4"/>
    <w:rsid w:val="00C308CC"/>
    <w:rsid w:val="00C30C64"/>
    <w:rsid w:val="00C30C76"/>
    <w:rsid w:val="00C310CA"/>
    <w:rsid w:val="00C310F4"/>
    <w:rsid w:val="00C3140C"/>
    <w:rsid w:val="00C3144C"/>
    <w:rsid w:val="00C31526"/>
    <w:rsid w:val="00C3178E"/>
    <w:rsid w:val="00C3189D"/>
    <w:rsid w:val="00C31A5A"/>
    <w:rsid w:val="00C31ADF"/>
    <w:rsid w:val="00C31FC2"/>
    <w:rsid w:val="00C32020"/>
    <w:rsid w:val="00C32C46"/>
    <w:rsid w:val="00C32D41"/>
    <w:rsid w:val="00C33276"/>
    <w:rsid w:val="00C33490"/>
    <w:rsid w:val="00C334EB"/>
    <w:rsid w:val="00C3360D"/>
    <w:rsid w:val="00C33713"/>
    <w:rsid w:val="00C33845"/>
    <w:rsid w:val="00C338AE"/>
    <w:rsid w:val="00C33B13"/>
    <w:rsid w:val="00C33BD5"/>
    <w:rsid w:val="00C341CE"/>
    <w:rsid w:val="00C3420A"/>
    <w:rsid w:val="00C344BA"/>
    <w:rsid w:val="00C344D7"/>
    <w:rsid w:val="00C34532"/>
    <w:rsid w:val="00C3459F"/>
    <w:rsid w:val="00C346CE"/>
    <w:rsid w:val="00C34F65"/>
    <w:rsid w:val="00C35287"/>
    <w:rsid w:val="00C35510"/>
    <w:rsid w:val="00C3574E"/>
    <w:rsid w:val="00C35955"/>
    <w:rsid w:val="00C35965"/>
    <w:rsid w:val="00C359E6"/>
    <w:rsid w:val="00C35B1A"/>
    <w:rsid w:val="00C35CBC"/>
    <w:rsid w:val="00C35F6C"/>
    <w:rsid w:val="00C35FC4"/>
    <w:rsid w:val="00C365B7"/>
    <w:rsid w:val="00C365E8"/>
    <w:rsid w:val="00C3678F"/>
    <w:rsid w:val="00C36920"/>
    <w:rsid w:val="00C36EA2"/>
    <w:rsid w:val="00C36F43"/>
    <w:rsid w:val="00C36FC8"/>
    <w:rsid w:val="00C3717D"/>
    <w:rsid w:val="00C37198"/>
    <w:rsid w:val="00C371ED"/>
    <w:rsid w:val="00C371FF"/>
    <w:rsid w:val="00C37254"/>
    <w:rsid w:val="00C37374"/>
    <w:rsid w:val="00C37395"/>
    <w:rsid w:val="00C373B3"/>
    <w:rsid w:val="00C3743D"/>
    <w:rsid w:val="00C375C7"/>
    <w:rsid w:val="00C3769D"/>
    <w:rsid w:val="00C376E3"/>
    <w:rsid w:val="00C37909"/>
    <w:rsid w:val="00C37918"/>
    <w:rsid w:val="00C37925"/>
    <w:rsid w:val="00C37A5C"/>
    <w:rsid w:val="00C37C95"/>
    <w:rsid w:val="00C37D77"/>
    <w:rsid w:val="00C37ED8"/>
    <w:rsid w:val="00C40074"/>
    <w:rsid w:val="00C402D0"/>
    <w:rsid w:val="00C40744"/>
    <w:rsid w:val="00C40945"/>
    <w:rsid w:val="00C40A10"/>
    <w:rsid w:val="00C40A2B"/>
    <w:rsid w:val="00C40A32"/>
    <w:rsid w:val="00C40AA4"/>
    <w:rsid w:val="00C40B53"/>
    <w:rsid w:val="00C40BBB"/>
    <w:rsid w:val="00C40C82"/>
    <w:rsid w:val="00C40D2F"/>
    <w:rsid w:val="00C41103"/>
    <w:rsid w:val="00C41275"/>
    <w:rsid w:val="00C416A2"/>
    <w:rsid w:val="00C41ED9"/>
    <w:rsid w:val="00C41EDA"/>
    <w:rsid w:val="00C41EFD"/>
    <w:rsid w:val="00C421EA"/>
    <w:rsid w:val="00C428FF"/>
    <w:rsid w:val="00C429B2"/>
    <w:rsid w:val="00C42A5E"/>
    <w:rsid w:val="00C42EB4"/>
    <w:rsid w:val="00C4300C"/>
    <w:rsid w:val="00C431D6"/>
    <w:rsid w:val="00C43674"/>
    <w:rsid w:val="00C43756"/>
    <w:rsid w:val="00C43B9E"/>
    <w:rsid w:val="00C43BB0"/>
    <w:rsid w:val="00C43F68"/>
    <w:rsid w:val="00C4492F"/>
    <w:rsid w:val="00C449A3"/>
    <w:rsid w:val="00C449EB"/>
    <w:rsid w:val="00C44ADA"/>
    <w:rsid w:val="00C44BA2"/>
    <w:rsid w:val="00C44ECE"/>
    <w:rsid w:val="00C45068"/>
    <w:rsid w:val="00C4515F"/>
    <w:rsid w:val="00C45627"/>
    <w:rsid w:val="00C45839"/>
    <w:rsid w:val="00C45931"/>
    <w:rsid w:val="00C45B66"/>
    <w:rsid w:val="00C45BAB"/>
    <w:rsid w:val="00C4640A"/>
    <w:rsid w:val="00C46534"/>
    <w:rsid w:val="00C47071"/>
    <w:rsid w:val="00C4720B"/>
    <w:rsid w:val="00C473CA"/>
    <w:rsid w:val="00C4757E"/>
    <w:rsid w:val="00C475A1"/>
    <w:rsid w:val="00C47897"/>
    <w:rsid w:val="00C47948"/>
    <w:rsid w:val="00C47989"/>
    <w:rsid w:val="00C47D5E"/>
    <w:rsid w:val="00C47DBD"/>
    <w:rsid w:val="00C5005A"/>
    <w:rsid w:val="00C505E2"/>
    <w:rsid w:val="00C50743"/>
    <w:rsid w:val="00C50BD6"/>
    <w:rsid w:val="00C50E02"/>
    <w:rsid w:val="00C50F3A"/>
    <w:rsid w:val="00C510A4"/>
    <w:rsid w:val="00C511D5"/>
    <w:rsid w:val="00C51352"/>
    <w:rsid w:val="00C5147F"/>
    <w:rsid w:val="00C5150E"/>
    <w:rsid w:val="00C517CB"/>
    <w:rsid w:val="00C51DB9"/>
    <w:rsid w:val="00C51FC4"/>
    <w:rsid w:val="00C52103"/>
    <w:rsid w:val="00C52256"/>
    <w:rsid w:val="00C52305"/>
    <w:rsid w:val="00C5286F"/>
    <w:rsid w:val="00C52905"/>
    <w:rsid w:val="00C52AA8"/>
    <w:rsid w:val="00C52E90"/>
    <w:rsid w:val="00C531BC"/>
    <w:rsid w:val="00C53517"/>
    <w:rsid w:val="00C53793"/>
    <w:rsid w:val="00C5387C"/>
    <w:rsid w:val="00C5398B"/>
    <w:rsid w:val="00C53A23"/>
    <w:rsid w:val="00C53BC0"/>
    <w:rsid w:val="00C53E21"/>
    <w:rsid w:val="00C53E67"/>
    <w:rsid w:val="00C53FD3"/>
    <w:rsid w:val="00C540BA"/>
    <w:rsid w:val="00C540D2"/>
    <w:rsid w:val="00C54162"/>
    <w:rsid w:val="00C54168"/>
    <w:rsid w:val="00C543F5"/>
    <w:rsid w:val="00C54821"/>
    <w:rsid w:val="00C54EBE"/>
    <w:rsid w:val="00C55153"/>
    <w:rsid w:val="00C552B3"/>
    <w:rsid w:val="00C552C5"/>
    <w:rsid w:val="00C555F1"/>
    <w:rsid w:val="00C55689"/>
    <w:rsid w:val="00C5582E"/>
    <w:rsid w:val="00C55837"/>
    <w:rsid w:val="00C5584A"/>
    <w:rsid w:val="00C558D9"/>
    <w:rsid w:val="00C55BB4"/>
    <w:rsid w:val="00C55C57"/>
    <w:rsid w:val="00C55C5B"/>
    <w:rsid w:val="00C55E21"/>
    <w:rsid w:val="00C55FA6"/>
    <w:rsid w:val="00C565ED"/>
    <w:rsid w:val="00C56792"/>
    <w:rsid w:val="00C56C8A"/>
    <w:rsid w:val="00C56F4D"/>
    <w:rsid w:val="00C56F89"/>
    <w:rsid w:val="00C57036"/>
    <w:rsid w:val="00C57460"/>
    <w:rsid w:val="00C574AB"/>
    <w:rsid w:val="00C575AA"/>
    <w:rsid w:val="00C575AD"/>
    <w:rsid w:val="00C5788D"/>
    <w:rsid w:val="00C57A30"/>
    <w:rsid w:val="00C57B42"/>
    <w:rsid w:val="00C57C35"/>
    <w:rsid w:val="00C6013E"/>
    <w:rsid w:val="00C60218"/>
    <w:rsid w:val="00C6029B"/>
    <w:rsid w:val="00C604FC"/>
    <w:rsid w:val="00C60615"/>
    <w:rsid w:val="00C60C34"/>
    <w:rsid w:val="00C60EC7"/>
    <w:rsid w:val="00C60FF9"/>
    <w:rsid w:val="00C612B6"/>
    <w:rsid w:val="00C61569"/>
    <w:rsid w:val="00C6163D"/>
    <w:rsid w:val="00C618ED"/>
    <w:rsid w:val="00C61AAF"/>
    <w:rsid w:val="00C61C8F"/>
    <w:rsid w:val="00C61E1C"/>
    <w:rsid w:val="00C6203D"/>
    <w:rsid w:val="00C620D6"/>
    <w:rsid w:val="00C623CF"/>
    <w:rsid w:val="00C623E4"/>
    <w:rsid w:val="00C6297A"/>
    <w:rsid w:val="00C629C6"/>
    <w:rsid w:val="00C62BFF"/>
    <w:rsid w:val="00C62CBF"/>
    <w:rsid w:val="00C63047"/>
    <w:rsid w:val="00C631BB"/>
    <w:rsid w:val="00C634A6"/>
    <w:rsid w:val="00C6352E"/>
    <w:rsid w:val="00C635B7"/>
    <w:rsid w:val="00C635C2"/>
    <w:rsid w:val="00C636C9"/>
    <w:rsid w:val="00C6386F"/>
    <w:rsid w:val="00C63C65"/>
    <w:rsid w:val="00C63D4E"/>
    <w:rsid w:val="00C63E2F"/>
    <w:rsid w:val="00C63EA9"/>
    <w:rsid w:val="00C63EE7"/>
    <w:rsid w:val="00C640C8"/>
    <w:rsid w:val="00C640D2"/>
    <w:rsid w:val="00C6426B"/>
    <w:rsid w:val="00C64596"/>
    <w:rsid w:val="00C646EF"/>
    <w:rsid w:val="00C64723"/>
    <w:rsid w:val="00C6474C"/>
    <w:rsid w:val="00C648F7"/>
    <w:rsid w:val="00C64956"/>
    <w:rsid w:val="00C6495C"/>
    <w:rsid w:val="00C64A65"/>
    <w:rsid w:val="00C64ADD"/>
    <w:rsid w:val="00C64BA1"/>
    <w:rsid w:val="00C64BD5"/>
    <w:rsid w:val="00C650F2"/>
    <w:rsid w:val="00C653C0"/>
    <w:rsid w:val="00C6543C"/>
    <w:rsid w:val="00C6550A"/>
    <w:rsid w:val="00C655D1"/>
    <w:rsid w:val="00C657D9"/>
    <w:rsid w:val="00C65CDC"/>
    <w:rsid w:val="00C65F71"/>
    <w:rsid w:val="00C6633A"/>
    <w:rsid w:val="00C665D6"/>
    <w:rsid w:val="00C66690"/>
    <w:rsid w:val="00C66980"/>
    <w:rsid w:val="00C669D6"/>
    <w:rsid w:val="00C669E8"/>
    <w:rsid w:val="00C66BA7"/>
    <w:rsid w:val="00C66D39"/>
    <w:rsid w:val="00C66D5B"/>
    <w:rsid w:val="00C66E02"/>
    <w:rsid w:val="00C66E19"/>
    <w:rsid w:val="00C66F7C"/>
    <w:rsid w:val="00C670D3"/>
    <w:rsid w:val="00C672B1"/>
    <w:rsid w:val="00C672CE"/>
    <w:rsid w:val="00C6732E"/>
    <w:rsid w:val="00C67875"/>
    <w:rsid w:val="00C6791A"/>
    <w:rsid w:val="00C6796D"/>
    <w:rsid w:val="00C67CC4"/>
    <w:rsid w:val="00C7015D"/>
    <w:rsid w:val="00C70524"/>
    <w:rsid w:val="00C707A9"/>
    <w:rsid w:val="00C707F5"/>
    <w:rsid w:val="00C70833"/>
    <w:rsid w:val="00C70BB0"/>
    <w:rsid w:val="00C70BF5"/>
    <w:rsid w:val="00C70EB5"/>
    <w:rsid w:val="00C70ED4"/>
    <w:rsid w:val="00C70F29"/>
    <w:rsid w:val="00C712F9"/>
    <w:rsid w:val="00C716D7"/>
    <w:rsid w:val="00C71A2F"/>
    <w:rsid w:val="00C71BAA"/>
    <w:rsid w:val="00C71CD1"/>
    <w:rsid w:val="00C71E24"/>
    <w:rsid w:val="00C72010"/>
    <w:rsid w:val="00C7218E"/>
    <w:rsid w:val="00C7229F"/>
    <w:rsid w:val="00C72377"/>
    <w:rsid w:val="00C723BD"/>
    <w:rsid w:val="00C72462"/>
    <w:rsid w:val="00C7257A"/>
    <w:rsid w:val="00C725BA"/>
    <w:rsid w:val="00C726B0"/>
    <w:rsid w:val="00C72769"/>
    <w:rsid w:val="00C729E0"/>
    <w:rsid w:val="00C72CD7"/>
    <w:rsid w:val="00C72DD5"/>
    <w:rsid w:val="00C72E9B"/>
    <w:rsid w:val="00C72EAB"/>
    <w:rsid w:val="00C732CF"/>
    <w:rsid w:val="00C735D8"/>
    <w:rsid w:val="00C7371B"/>
    <w:rsid w:val="00C7382D"/>
    <w:rsid w:val="00C73831"/>
    <w:rsid w:val="00C739BB"/>
    <w:rsid w:val="00C73C1F"/>
    <w:rsid w:val="00C74630"/>
    <w:rsid w:val="00C74721"/>
    <w:rsid w:val="00C747EA"/>
    <w:rsid w:val="00C7496B"/>
    <w:rsid w:val="00C74F89"/>
    <w:rsid w:val="00C7537B"/>
    <w:rsid w:val="00C753C9"/>
    <w:rsid w:val="00C75620"/>
    <w:rsid w:val="00C75625"/>
    <w:rsid w:val="00C7578D"/>
    <w:rsid w:val="00C758AF"/>
    <w:rsid w:val="00C75A02"/>
    <w:rsid w:val="00C75A60"/>
    <w:rsid w:val="00C75A8E"/>
    <w:rsid w:val="00C76010"/>
    <w:rsid w:val="00C761E7"/>
    <w:rsid w:val="00C761F0"/>
    <w:rsid w:val="00C76205"/>
    <w:rsid w:val="00C76526"/>
    <w:rsid w:val="00C76532"/>
    <w:rsid w:val="00C76632"/>
    <w:rsid w:val="00C7665B"/>
    <w:rsid w:val="00C766EE"/>
    <w:rsid w:val="00C76722"/>
    <w:rsid w:val="00C76BAB"/>
    <w:rsid w:val="00C7705B"/>
    <w:rsid w:val="00C77152"/>
    <w:rsid w:val="00C773EC"/>
    <w:rsid w:val="00C7750F"/>
    <w:rsid w:val="00C777F1"/>
    <w:rsid w:val="00C77859"/>
    <w:rsid w:val="00C778C7"/>
    <w:rsid w:val="00C7790E"/>
    <w:rsid w:val="00C802D0"/>
    <w:rsid w:val="00C80435"/>
    <w:rsid w:val="00C804B8"/>
    <w:rsid w:val="00C804DD"/>
    <w:rsid w:val="00C80606"/>
    <w:rsid w:val="00C80AF7"/>
    <w:rsid w:val="00C80C1F"/>
    <w:rsid w:val="00C80F49"/>
    <w:rsid w:val="00C8110D"/>
    <w:rsid w:val="00C816CA"/>
    <w:rsid w:val="00C8173E"/>
    <w:rsid w:val="00C81A1E"/>
    <w:rsid w:val="00C81B8C"/>
    <w:rsid w:val="00C8208E"/>
    <w:rsid w:val="00C820BC"/>
    <w:rsid w:val="00C82490"/>
    <w:rsid w:val="00C825FF"/>
    <w:rsid w:val="00C8276F"/>
    <w:rsid w:val="00C8292F"/>
    <w:rsid w:val="00C82A13"/>
    <w:rsid w:val="00C82AF3"/>
    <w:rsid w:val="00C82B04"/>
    <w:rsid w:val="00C82B10"/>
    <w:rsid w:val="00C82DC2"/>
    <w:rsid w:val="00C82F20"/>
    <w:rsid w:val="00C82F5E"/>
    <w:rsid w:val="00C82F91"/>
    <w:rsid w:val="00C83B8D"/>
    <w:rsid w:val="00C8429B"/>
    <w:rsid w:val="00C849E0"/>
    <w:rsid w:val="00C84AA8"/>
    <w:rsid w:val="00C84C2F"/>
    <w:rsid w:val="00C84D20"/>
    <w:rsid w:val="00C84D2F"/>
    <w:rsid w:val="00C84D42"/>
    <w:rsid w:val="00C84F64"/>
    <w:rsid w:val="00C84F8C"/>
    <w:rsid w:val="00C84FED"/>
    <w:rsid w:val="00C8506D"/>
    <w:rsid w:val="00C852A1"/>
    <w:rsid w:val="00C85309"/>
    <w:rsid w:val="00C8531F"/>
    <w:rsid w:val="00C85353"/>
    <w:rsid w:val="00C85530"/>
    <w:rsid w:val="00C856EE"/>
    <w:rsid w:val="00C85D5A"/>
    <w:rsid w:val="00C85D9C"/>
    <w:rsid w:val="00C85E5D"/>
    <w:rsid w:val="00C85EBE"/>
    <w:rsid w:val="00C8607B"/>
    <w:rsid w:val="00C860CD"/>
    <w:rsid w:val="00C86324"/>
    <w:rsid w:val="00C86392"/>
    <w:rsid w:val="00C868C7"/>
    <w:rsid w:val="00C8691A"/>
    <w:rsid w:val="00C86A9D"/>
    <w:rsid w:val="00C86B4E"/>
    <w:rsid w:val="00C86EA3"/>
    <w:rsid w:val="00C86F01"/>
    <w:rsid w:val="00C87196"/>
    <w:rsid w:val="00C87329"/>
    <w:rsid w:val="00C87412"/>
    <w:rsid w:val="00C8742B"/>
    <w:rsid w:val="00C874D4"/>
    <w:rsid w:val="00C8768B"/>
    <w:rsid w:val="00C8794F"/>
    <w:rsid w:val="00C87C4E"/>
    <w:rsid w:val="00C87D51"/>
    <w:rsid w:val="00C87D80"/>
    <w:rsid w:val="00C87EA4"/>
    <w:rsid w:val="00C87F16"/>
    <w:rsid w:val="00C9000F"/>
    <w:rsid w:val="00C900BD"/>
    <w:rsid w:val="00C9025D"/>
    <w:rsid w:val="00C90342"/>
    <w:rsid w:val="00C905DD"/>
    <w:rsid w:val="00C907C5"/>
    <w:rsid w:val="00C909D4"/>
    <w:rsid w:val="00C90C7C"/>
    <w:rsid w:val="00C90DAF"/>
    <w:rsid w:val="00C90FF8"/>
    <w:rsid w:val="00C910FD"/>
    <w:rsid w:val="00C9114B"/>
    <w:rsid w:val="00C911A7"/>
    <w:rsid w:val="00C912D9"/>
    <w:rsid w:val="00C91458"/>
    <w:rsid w:val="00C914D2"/>
    <w:rsid w:val="00C914FF"/>
    <w:rsid w:val="00C918E1"/>
    <w:rsid w:val="00C91976"/>
    <w:rsid w:val="00C919A2"/>
    <w:rsid w:val="00C91E82"/>
    <w:rsid w:val="00C91FFE"/>
    <w:rsid w:val="00C92019"/>
    <w:rsid w:val="00C921E9"/>
    <w:rsid w:val="00C92247"/>
    <w:rsid w:val="00C9225D"/>
    <w:rsid w:val="00C92331"/>
    <w:rsid w:val="00C923C3"/>
    <w:rsid w:val="00C92743"/>
    <w:rsid w:val="00C927E9"/>
    <w:rsid w:val="00C92870"/>
    <w:rsid w:val="00C92ADC"/>
    <w:rsid w:val="00C92C34"/>
    <w:rsid w:val="00C92D75"/>
    <w:rsid w:val="00C92F2B"/>
    <w:rsid w:val="00C92FAC"/>
    <w:rsid w:val="00C932F9"/>
    <w:rsid w:val="00C93432"/>
    <w:rsid w:val="00C93621"/>
    <w:rsid w:val="00C93636"/>
    <w:rsid w:val="00C93834"/>
    <w:rsid w:val="00C93E2D"/>
    <w:rsid w:val="00C94100"/>
    <w:rsid w:val="00C9487E"/>
    <w:rsid w:val="00C9492B"/>
    <w:rsid w:val="00C949CE"/>
    <w:rsid w:val="00C94A13"/>
    <w:rsid w:val="00C94ECD"/>
    <w:rsid w:val="00C9531E"/>
    <w:rsid w:val="00C95433"/>
    <w:rsid w:val="00C954AB"/>
    <w:rsid w:val="00C95689"/>
    <w:rsid w:val="00C9587A"/>
    <w:rsid w:val="00C959BA"/>
    <w:rsid w:val="00C95B93"/>
    <w:rsid w:val="00C95BB1"/>
    <w:rsid w:val="00C95CE6"/>
    <w:rsid w:val="00C95E0D"/>
    <w:rsid w:val="00C96092"/>
    <w:rsid w:val="00C9617E"/>
    <w:rsid w:val="00C963D5"/>
    <w:rsid w:val="00C963D7"/>
    <w:rsid w:val="00C965C4"/>
    <w:rsid w:val="00C965F4"/>
    <w:rsid w:val="00C96713"/>
    <w:rsid w:val="00C96B47"/>
    <w:rsid w:val="00C96D89"/>
    <w:rsid w:val="00C96F04"/>
    <w:rsid w:val="00C97072"/>
    <w:rsid w:val="00C97117"/>
    <w:rsid w:val="00C9725E"/>
    <w:rsid w:val="00C97545"/>
    <w:rsid w:val="00C976E7"/>
    <w:rsid w:val="00C977E8"/>
    <w:rsid w:val="00C97814"/>
    <w:rsid w:val="00CA012E"/>
    <w:rsid w:val="00CA03CF"/>
    <w:rsid w:val="00CA0626"/>
    <w:rsid w:val="00CA0804"/>
    <w:rsid w:val="00CA08FD"/>
    <w:rsid w:val="00CA0B06"/>
    <w:rsid w:val="00CA0B0D"/>
    <w:rsid w:val="00CA0BEE"/>
    <w:rsid w:val="00CA0ED4"/>
    <w:rsid w:val="00CA0F63"/>
    <w:rsid w:val="00CA10AB"/>
    <w:rsid w:val="00CA1260"/>
    <w:rsid w:val="00CA1562"/>
    <w:rsid w:val="00CA15F6"/>
    <w:rsid w:val="00CA19D0"/>
    <w:rsid w:val="00CA1B02"/>
    <w:rsid w:val="00CA1D7F"/>
    <w:rsid w:val="00CA1D88"/>
    <w:rsid w:val="00CA1FE6"/>
    <w:rsid w:val="00CA1FED"/>
    <w:rsid w:val="00CA2201"/>
    <w:rsid w:val="00CA2212"/>
    <w:rsid w:val="00CA2314"/>
    <w:rsid w:val="00CA2448"/>
    <w:rsid w:val="00CA24F5"/>
    <w:rsid w:val="00CA2593"/>
    <w:rsid w:val="00CA2667"/>
    <w:rsid w:val="00CA26BA"/>
    <w:rsid w:val="00CA28F1"/>
    <w:rsid w:val="00CA3041"/>
    <w:rsid w:val="00CA3136"/>
    <w:rsid w:val="00CA31AC"/>
    <w:rsid w:val="00CA330E"/>
    <w:rsid w:val="00CA339D"/>
    <w:rsid w:val="00CA356D"/>
    <w:rsid w:val="00CA3882"/>
    <w:rsid w:val="00CA3904"/>
    <w:rsid w:val="00CA39C3"/>
    <w:rsid w:val="00CA3A23"/>
    <w:rsid w:val="00CA3E17"/>
    <w:rsid w:val="00CA3F89"/>
    <w:rsid w:val="00CA40CA"/>
    <w:rsid w:val="00CA4117"/>
    <w:rsid w:val="00CA41DA"/>
    <w:rsid w:val="00CA4390"/>
    <w:rsid w:val="00CA448B"/>
    <w:rsid w:val="00CA456E"/>
    <w:rsid w:val="00CA4783"/>
    <w:rsid w:val="00CA48A9"/>
    <w:rsid w:val="00CA4D1A"/>
    <w:rsid w:val="00CA4E94"/>
    <w:rsid w:val="00CA4FF9"/>
    <w:rsid w:val="00CA532A"/>
    <w:rsid w:val="00CA5376"/>
    <w:rsid w:val="00CA5377"/>
    <w:rsid w:val="00CA53BB"/>
    <w:rsid w:val="00CA5750"/>
    <w:rsid w:val="00CA5885"/>
    <w:rsid w:val="00CA5BC9"/>
    <w:rsid w:val="00CA5D08"/>
    <w:rsid w:val="00CA5DA8"/>
    <w:rsid w:val="00CA5DBB"/>
    <w:rsid w:val="00CA5F56"/>
    <w:rsid w:val="00CA63C9"/>
    <w:rsid w:val="00CA6730"/>
    <w:rsid w:val="00CA6778"/>
    <w:rsid w:val="00CA6AC2"/>
    <w:rsid w:val="00CA6B24"/>
    <w:rsid w:val="00CA6CCD"/>
    <w:rsid w:val="00CA6E2D"/>
    <w:rsid w:val="00CA6ED6"/>
    <w:rsid w:val="00CA6F33"/>
    <w:rsid w:val="00CA70D6"/>
    <w:rsid w:val="00CA7219"/>
    <w:rsid w:val="00CA72D0"/>
    <w:rsid w:val="00CA74A3"/>
    <w:rsid w:val="00CA74C3"/>
    <w:rsid w:val="00CA7711"/>
    <w:rsid w:val="00CA7A59"/>
    <w:rsid w:val="00CA7ACE"/>
    <w:rsid w:val="00CA7C2E"/>
    <w:rsid w:val="00CA7C5E"/>
    <w:rsid w:val="00CA7CAC"/>
    <w:rsid w:val="00CA7E27"/>
    <w:rsid w:val="00CA7E5E"/>
    <w:rsid w:val="00CB03BD"/>
    <w:rsid w:val="00CB0868"/>
    <w:rsid w:val="00CB0CAE"/>
    <w:rsid w:val="00CB0CB3"/>
    <w:rsid w:val="00CB0EBC"/>
    <w:rsid w:val="00CB0FC7"/>
    <w:rsid w:val="00CB1025"/>
    <w:rsid w:val="00CB132D"/>
    <w:rsid w:val="00CB144D"/>
    <w:rsid w:val="00CB1450"/>
    <w:rsid w:val="00CB17C5"/>
    <w:rsid w:val="00CB1870"/>
    <w:rsid w:val="00CB1901"/>
    <w:rsid w:val="00CB1D6E"/>
    <w:rsid w:val="00CB1DC4"/>
    <w:rsid w:val="00CB1FC2"/>
    <w:rsid w:val="00CB2073"/>
    <w:rsid w:val="00CB2608"/>
    <w:rsid w:val="00CB2617"/>
    <w:rsid w:val="00CB29E4"/>
    <w:rsid w:val="00CB2B45"/>
    <w:rsid w:val="00CB2C62"/>
    <w:rsid w:val="00CB2F0B"/>
    <w:rsid w:val="00CB31A3"/>
    <w:rsid w:val="00CB320A"/>
    <w:rsid w:val="00CB335E"/>
    <w:rsid w:val="00CB3454"/>
    <w:rsid w:val="00CB35B4"/>
    <w:rsid w:val="00CB3699"/>
    <w:rsid w:val="00CB4067"/>
    <w:rsid w:val="00CB45A6"/>
    <w:rsid w:val="00CB45E7"/>
    <w:rsid w:val="00CB46F1"/>
    <w:rsid w:val="00CB4874"/>
    <w:rsid w:val="00CB4989"/>
    <w:rsid w:val="00CB4A9A"/>
    <w:rsid w:val="00CB50B7"/>
    <w:rsid w:val="00CB5262"/>
    <w:rsid w:val="00CB56E9"/>
    <w:rsid w:val="00CB57CE"/>
    <w:rsid w:val="00CB5FEC"/>
    <w:rsid w:val="00CB6638"/>
    <w:rsid w:val="00CB6736"/>
    <w:rsid w:val="00CB6848"/>
    <w:rsid w:val="00CB68CB"/>
    <w:rsid w:val="00CB6A8C"/>
    <w:rsid w:val="00CB6C86"/>
    <w:rsid w:val="00CB6CDB"/>
    <w:rsid w:val="00CB6EED"/>
    <w:rsid w:val="00CB7020"/>
    <w:rsid w:val="00CB7077"/>
    <w:rsid w:val="00CB70A7"/>
    <w:rsid w:val="00CB755D"/>
    <w:rsid w:val="00CB7C03"/>
    <w:rsid w:val="00CB7C23"/>
    <w:rsid w:val="00CB7C5C"/>
    <w:rsid w:val="00CB7F09"/>
    <w:rsid w:val="00CC0338"/>
    <w:rsid w:val="00CC0450"/>
    <w:rsid w:val="00CC0589"/>
    <w:rsid w:val="00CC0846"/>
    <w:rsid w:val="00CC0876"/>
    <w:rsid w:val="00CC093E"/>
    <w:rsid w:val="00CC0B6D"/>
    <w:rsid w:val="00CC0D38"/>
    <w:rsid w:val="00CC13A2"/>
    <w:rsid w:val="00CC1408"/>
    <w:rsid w:val="00CC193A"/>
    <w:rsid w:val="00CC1CA8"/>
    <w:rsid w:val="00CC205E"/>
    <w:rsid w:val="00CC21F8"/>
    <w:rsid w:val="00CC22AC"/>
    <w:rsid w:val="00CC24DE"/>
    <w:rsid w:val="00CC271C"/>
    <w:rsid w:val="00CC2BC1"/>
    <w:rsid w:val="00CC2E4D"/>
    <w:rsid w:val="00CC307D"/>
    <w:rsid w:val="00CC32B4"/>
    <w:rsid w:val="00CC3479"/>
    <w:rsid w:val="00CC3697"/>
    <w:rsid w:val="00CC36AB"/>
    <w:rsid w:val="00CC3740"/>
    <w:rsid w:val="00CC397D"/>
    <w:rsid w:val="00CC398E"/>
    <w:rsid w:val="00CC3A31"/>
    <w:rsid w:val="00CC3C06"/>
    <w:rsid w:val="00CC3C13"/>
    <w:rsid w:val="00CC4035"/>
    <w:rsid w:val="00CC4040"/>
    <w:rsid w:val="00CC4119"/>
    <w:rsid w:val="00CC419A"/>
    <w:rsid w:val="00CC41A5"/>
    <w:rsid w:val="00CC435D"/>
    <w:rsid w:val="00CC44E2"/>
    <w:rsid w:val="00CC44FB"/>
    <w:rsid w:val="00CC47DC"/>
    <w:rsid w:val="00CC5224"/>
    <w:rsid w:val="00CC5299"/>
    <w:rsid w:val="00CC56AD"/>
    <w:rsid w:val="00CC582D"/>
    <w:rsid w:val="00CC5857"/>
    <w:rsid w:val="00CC5937"/>
    <w:rsid w:val="00CC5AFB"/>
    <w:rsid w:val="00CC5B5D"/>
    <w:rsid w:val="00CC5D8E"/>
    <w:rsid w:val="00CC5DBD"/>
    <w:rsid w:val="00CC5F7F"/>
    <w:rsid w:val="00CC5FBB"/>
    <w:rsid w:val="00CC606C"/>
    <w:rsid w:val="00CC6155"/>
    <w:rsid w:val="00CC6197"/>
    <w:rsid w:val="00CC6228"/>
    <w:rsid w:val="00CC62C6"/>
    <w:rsid w:val="00CC637D"/>
    <w:rsid w:val="00CC64A8"/>
    <w:rsid w:val="00CC6700"/>
    <w:rsid w:val="00CC67FB"/>
    <w:rsid w:val="00CC691A"/>
    <w:rsid w:val="00CC6D82"/>
    <w:rsid w:val="00CC6F34"/>
    <w:rsid w:val="00CC711E"/>
    <w:rsid w:val="00CC716F"/>
    <w:rsid w:val="00CC7293"/>
    <w:rsid w:val="00CC73AF"/>
    <w:rsid w:val="00CC73BC"/>
    <w:rsid w:val="00CC766D"/>
    <w:rsid w:val="00CC7CC1"/>
    <w:rsid w:val="00CC7CF1"/>
    <w:rsid w:val="00CC7D3A"/>
    <w:rsid w:val="00CC7D83"/>
    <w:rsid w:val="00CC7FF3"/>
    <w:rsid w:val="00CC7FF8"/>
    <w:rsid w:val="00CD003F"/>
    <w:rsid w:val="00CD0183"/>
    <w:rsid w:val="00CD0195"/>
    <w:rsid w:val="00CD0231"/>
    <w:rsid w:val="00CD0603"/>
    <w:rsid w:val="00CD0E98"/>
    <w:rsid w:val="00CD10CE"/>
    <w:rsid w:val="00CD114F"/>
    <w:rsid w:val="00CD11DA"/>
    <w:rsid w:val="00CD161B"/>
    <w:rsid w:val="00CD1864"/>
    <w:rsid w:val="00CD1977"/>
    <w:rsid w:val="00CD205F"/>
    <w:rsid w:val="00CD2061"/>
    <w:rsid w:val="00CD2224"/>
    <w:rsid w:val="00CD24E6"/>
    <w:rsid w:val="00CD2B49"/>
    <w:rsid w:val="00CD2D25"/>
    <w:rsid w:val="00CD2F2C"/>
    <w:rsid w:val="00CD2F37"/>
    <w:rsid w:val="00CD32E5"/>
    <w:rsid w:val="00CD33E7"/>
    <w:rsid w:val="00CD33E9"/>
    <w:rsid w:val="00CD34F7"/>
    <w:rsid w:val="00CD3506"/>
    <w:rsid w:val="00CD35B2"/>
    <w:rsid w:val="00CD35C5"/>
    <w:rsid w:val="00CD3649"/>
    <w:rsid w:val="00CD36C5"/>
    <w:rsid w:val="00CD3A76"/>
    <w:rsid w:val="00CD3B03"/>
    <w:rsid w:val="00CD3D07"/>
    <w:rsid w:val="00CD41AD"/>
    <w:rsid w:val="00CD44EE"/>
    <w:rsid w:val="00CD45CC"/>
    <w:rsid w:val="00CD475C"/>
    <w:rsid w:val="00CD499F"/>
    <w:rsid w:val="00CD4CB0"/>
    <w:rsid w:val="00CD5065"/>
    <w:rsid w:val="00CD5070"/>
    <w:rsid w:val="00CD50A6"/>
    <w:rsid w:val="00CD5132"/>
    <w:rsid w:val="00CD5827"/>
    <w:rsid w:val="00CD5BF0"/>
    <w:rsid w:val="00CD5E2D"/>
    <w:rsid w:val="00CD60F6"/>
    <w:rsid w:val="00CD651A"/>
    <w:rsid w:val="00CD6597"/>
    <w:rsid w:val="00CD686D"/>
    <w:rsid w:val="00CD6F5A"/>
    <w:rsid w:val="00CD71CC"/>
    <w:rsid w:val="00CD7290"/>
    <w:rsid w:val="00CD746D"/>
    <w:rsid w:val="00CD7492"/>
    <w:rsid w:val="00CD75E1"/>
    <w:rsid w:val="00CD7784"/>
    <w:rsid w:val="00CD781F"/>
    <w:rsid w:val="00CD7831"/>
    <w:rsid w:val="00CD789A"/>
    <w:rsid w:val="00CD79C3"/>
    <w:rsid w:val="00CE0355"/>
    <w:rsid w:val="00CE051C"/>
    <w:rsid w:val="00CE05B2"/>
    <w:rsid w:val="00CE07F2"/>
    <w:rsid w:val="00CE0A65"/>
    <w:rsid w:val="00CE0C04"/>
    <w:rsid w:val="00CE0C05"/>
    <w:rsid w:val="00CE1098"/>
    <w:rsid w:val="00CE11AE"/>
    <w:rsid w:val="00CE11C8"/>
    <w:rsid w:val="00CE139B"/>
    <w:rsid w:val="00CE1537"/>
    <w:rsid w:val="00CE1601"/>
    <w:rsid w:val="00CE191C"/>
    <w:rsid w:val="00CE19AA"/>
    <w:rsid w:val="00CE19E1"/>
    <w:rsid w:val="00CE1A34"/>
    <w:rsid w:val="00CE1A8E"/>
    <w:rsid w:val="00CE1B7D"/>
    <w:rsid w:val="00CE2472"/>
    <w:rsid w:val="00CE2535"/>
    <w:rsid w:val="00CE29F9"/>
    <w:rsid w:val="00CE2A53"/>
    <w:rsid w:val="00CE2C79"/>
    <w:rsid w:val="00CE2CA5"/>
    <w:rsid w:val="00CE2D89"/>
    <w:rsid w:val="00CE3540"/>
    <w:rsid w:val="00CE36E2"/>
    <w:rsid w:val="00CE3981"/>
    <w:rsid w:val="00CE3A44"/>
    <w:rsid w:val="00CE3D3F"/>
    <w:rsid w:val="00CE3F2C"/>
    <w:rsid w:val="00CE4135"/>
    <w:rsid w:val="00CE4238"/>
    <w:rsid w:val="00CE4300"/>
    <w:rsid w:val="00CE4330"/>
    <w:rsid w:val="00CE448D"/>
    <w:rsid w:val="00CE45AA"/>
    <w:rsid w:val="00CE46B4"/>
    <w:rsid w:val="00CE4725"/>
    <w:rsid w:val="00CE4A02"/>
    <w:rsid w:val="00CE4C4E"/>
    <w:rsid w:val="00CE5329"/>
    <w:rsid w:val="00CE54C0"/>
    <w:rsid w:val="00CE5A7F"/>
    <w:rsid w:val="00CE5CC7"/>
    <w:rsid w:val="00CE5D4A"/>
    <w:rsid w:val="00CE5FBF"/>
    <w:rsid w:val="00CE5FEF"/>
    <w:rsid w:val="00CE6190"/>
    <w:rsid w:val="00CE65BD"/>
    <w:rsid w:val="00CE65F3"/>
    <w:rsid w:val="00CE6640"/>
    <w:rsid w:val="00CE677A"/>
    <w:rsid w:val="00CE6B4D"/>
    <w:rsid w:val="00CE6B52"/>
    <w:rsid w:val="00CE6BE7"/>
    <w:rsid w:val="00CE6C04"/>
    <w:rsid w:val="00CE6D02"/>
    <w:rsid w:val="00CE728C"/>
    <w:rsid w:val="00CE75E7"/>
    <w:rsid w:val="00CE7775"/>
    <w:rsid w:val="00CE79DB"/>
    <w:rsid w:val="00CE7B03"/>
    <w:rsid w:val="00CE7C51"/>
    <w:rsid w:val="00CF010C"/>
    <w:rsid w:val="00CF0168"/>
    <w:rsid w:val="00CF0235"/>
    <w:rsid w:val="00CF0346"/>
    <w:rsid w:val="00CF0561"/>
    <w:rsid w:val="00CF0909"/>
    <w:rsid w:val="00CF0ABA"/>
    <w:rsid w:val="00CF0BB7"/>
    <w:rsid w:val="00CF0C41"/>
    <w:rsid w:val="00CF0CA9"/>
    <w:rsid w:val="00CF0DA1"/>
    <w:rsid w:val="00CF0E85"/>
    <w:rsid w:val="00CF1164"/>
    <w:rsid w:val="00CF14A0"/>
    <w:rsid w:val="00CF16D6"/>
    <w:rsid w:val="00CF16E9"/>
    <w:rsid w:val="00CF1796"/>
    <w:rsid w:val="00CF18D7"/>
    <w:rsid w:val="00CF1901"/>
    <w:rsid w:val="00CF1967"/>
    <w:rsid w:val="00CF1B04"/>
    <w:rsid w:val="00CF1F37"/>
    <w:rsid w:val="00CF202E"/>
    <w:rsid w:val="00CF203D"/>
    <w:rsid w:val="00CF214E"/>
    <w:rsid w:val="00CF2161"/>
    <w:rsid w:val="00CF2310"/>
    <w:rsid w:val="00CF2386"/>
    <w:rsid w:val="00CF23B7"/>
    <w:rsid w:val="00CF2436"/>
    <w:rsid w:val="00CF27DA"/>
    <w:rsid w:val="00CF2B6B"/>
    <w:rsid w:val="00CF2B9E"/>
    <w:rsid w:val="00CF3072"/>
    <w:rsid w:val="00CF31E9"/>
    <w:rsid w:val="00CF3342"/>
    <w:rsid w:val="00CF33D6"/>
    <w:rsid w:val="00CF364F"/>
    <w:rsid w:val="00CF382C"/>
    <w:rsid w:val="00CF3A5D"/>
    <w:rsid w:val="00CF3C5C"/>
    <w:rsid w:val="00CF450C"/>
    <w:rsid w:val="00CF452D"/>
    <w:rsid w:val="00CF45D1"/>
    <w:rsid w:val="00CF4616"/>
    <w:rsid w:val="00CF4773"/>
    <w:rsid w:val="00CF4A94"/>
    <w:rsid w:val="00CF4ADB"/>
    <w:rsid w:val="00CF4B4A"/>
    <w:rsid w:val="00CF50C0"/>
    <w:rsid w:val="00CF51FE"/>
    <w:rsid w:val="00CF5287"/>
    <w:rsid w:val="00CF54C1"/>
    <w:rsid w:val="00CF552B"/>
    <w:rsid w:val="00CF5778"/>
    <w:rsid w:val="00CF5820"/>
    <w:rsid w:val="00CF5A3B"/>
    <w:rsid w:val="00CF5B5F"/>
    <w:rsid w:val="00CF5BDF"/>
    <w:rsid w:val="00CF5BEA"/>
    <w:rsid w:val="00CF5C1D"/>
    <w:rsid w:val="00CF5CF8"/>
    <w:rsid w:val="00CF5F4E"/>
    <w:rsid w:val="00CF5FA6"/>
    <w:rsid w:val="00CF61EC"/>
    <w:rsid w:val="00CF654E"/>
    <w:rsid w:val="00CF67D7"/>
    <w:rsid w:val="00CF6843"/>
    <w:rsid w:val="00CF6857"/>
    <w:rsid w:val="00CF6961"/>
    <w:rsid w:val="00CF69E6"/>
    <w:rsid w:val="00CF6CAB"/>
    <w:rsid w:val="00CF70A5"/>
    <w:rsid w:val="00CF70E9"/>
    <w:rsid w:val="00CF737B"/>
    <w:rsid w:val="00CF7424"/>
    <w:rsid w:val="00CF7697"/>
    <w:rsid w:val="00CF78AF"/>
    <w:rsid w:val="00CF78F4"/>
    <w:rsid w:val="00D0006B"/>
    <w:rsid w:val="00D0011B"/>
    <w:rsid w:val="00D00481"/>
    <w:rsid w:val="00D00537"/>
    <w:rsid w:val="00D0058D"/>
    <w:rsid w:val="00D0067E"/>
    <w:rsid w:val="00D00805"/>
    <w:rsid w:val="00D010A0"/>
    <w:rsid w:val="00D010AB"/>
    <w:rsid w:val="00D010D7"/>
    <w:rsid w:val="00D011A4"/>
    <w:rsid w:val="00D011EE"/>
    <w:rsid w:val="00D01388"/>
    <w:rsid w:val="00D01420"/>
    <w:rsid w:val="00D0148F"/>
    <w:rsid w:val="00D01497"/>
    <w:rsid w:val="00D01B40"/>
    <w:rsid w:val="00D01DF6"/>
    <w:rsid w:val="00D01E1A"/>
    <w:rsid w:val="00D02022"/>
    <w:rsid w:val="00D02084"/>
    <w:rsid w:val="00D0209C"/>
    <w:rsid w:val="00D021B6"/>
    <w:rsid w:val="00D023E0"/>
    <w:rsid w:val="00D0249E"/>
    <w:rsid w:val="00D024C3"/>
    <w:rsid w:val="00D02ABD"/>
    <w:rsid w:val="00D02B64"/>
    <w:rsid w:val="00D02D7B"/>
    <w:rsid w:val="00D03006"/>
    <w:rsid w:val="00D03237"/>
    <w:rsid w:val="00D032BF"/>
    <w:rsid w:val="00D032FC"/>
    <w:rsid w:val="00D033F9"/>
    <w:rsid w:val="00D03558"/>
    <w:rsid w:val="00D039FA"/>
    <w:rsid w:val="00D04010"/>
    <w:rsid w:val="00D040E6"/>
    <w:rsid w:val="00D0427B"/>
    <w:rsid w:val="00D04511"/>
    <w:rsid w:val="00D04D3F"/>
    <w:rsid w:val="00D04EE0"/>
    <w:rsid w:val="00D0536E"/>
    <w:rsid w:val="00D055CF"/>
    <w:rsid w:val="00D057B1"/>
    <w:rsid w:val="00D057BE"/>
    <w:rsid w:val="00D05DC2"/>
    <w:rsid w:val="00D0603B"/>
    <w:rsid w:val="00D06046"/>
    <w:rsid w:val="00D061AA"/>
    <w:rsid w:val="00D06449"/>
    <w:rsid w:val="00D06468"/>
    <w:rsid w:val="00D064BA"/>
    <w:rsid w:val="00D06542"/>
    <w:rsid w:val="00D06766"/>
    <w:rsid w:val="00D06DC0"/>
    <w:rsid w:val="00D06E48"/>
    <w:rsid w:val="00D0701A"/>
    <w:rsid w:val="00D07167"/>
    <w:rsid w:val="00D0729C"/>
    <w:rsid w:val="00D072A3"/>
    <w:rsid w:val="00D074D6"/>
    <w:rsid w:val="00D07C04"/>
    <w:rsid w:val="00D07CCD"/>
    <w:rsid w:val="00D100B8"/>
    <w:rsid w:val="00D100CF"/>
    <w:rsid w:val="00D101BA"/>
    <w:rsid w:val="00D1037B"/>
    <w:rsid w:val="00D10407"/>
    <w:rsid w:val="00D10543"/>
    <w:rsid w:val="00D105D3"/>
    <w:rsid w:val="00D1061A"/>
    <w:rsid w:val="00D10899"/>
    <w:rsid w:val="00D10935"/>
    <w:rsid w:val="00D10A84"/>
    <w:rsid w:val="00D10E4A"/>
    <w:rsid w:val="00D116B5"/>
    <w:rsid w:val="00D11748"/>
    <w:rsid w:val="00D11858"/>
    <w:rsid w:val="00D118D0"/>
    <w:rsid w:val="00D118F8"/>
    <w:rsid w:val="00D11B7E"/>
    <w:rsid w:val="00D11CB7"/>
    <w:rsid w:val="00D11D7E"/>
    <w:rsid w:val="00D12021"/>
    <w:rsid w:val="00D120E4"/>
    <w:rsid w:val="00D12370"/>
    <w:rsid w:val="00D1271B"/>
    <w:rsid w:val="00D12826"/>
    <w:rsid w:val="00D12886"/>
    <w:rsid w:val="00D12CCD"/>
    <w:rsid w:val="00D12D8F"/>
    <w:rsid w:val="00D12D93"/>
    <w:rsid w:val="00D1307A"/>
    <w:rsid w:val="00D130CC"/>
    <w:rsid w:val="00D13180"/>
    <w:rsid w:val="00D1341F"/>
    <w:rsid w:val="00D13719"/>
    <w:rsid w:val="00D1374F"/>
    <w:rsid w:val="00D13948"/>
    <w:rsid w:val="00D13978"/>
    <w:rsid w:val="00D13A37"/>
    <w:rsid w:val="00D13BC0"/>
    <w:rsid w:val="00D13BC1"/>
    <w:rsid w:val="00D13E7A"/>
    <w:rsid w:val="00D13E8E"/>
    <w:rsid w:val="00D1405C"/>
    <w:rsid w:val="00D140F4"/>
    <w:rsid w:val="00D14358"/>
    <w:rsid w:val="00D14473"/>
    <w:rsid w:val="00D14A12"/>
    <w:rsid w:val="00D14D57"/>
    <w:rsid w:val="00D15083"/>
    <w:rsid w:val="00D15107"/>
    <w:rsid w:val="00D15247"/>
    <w:rsid w:val="00D15389"/>
    <w:rsid w:val="00D157F4"/>
    <w:rsid w:val="00D15981"/>
    <w:rsid w:val="00D159F8"/>
    <w:rsid w:val="00D15A69"/>
    <w:rsid w:val="00D15C7F"/>
    <w:rsid w:val="00D15DFF"/>
    <w:rsid w:val="00D15EA2"/>
    <w:rsid w:val="00D1643A"/>
    <w:rsid w:val="00D1661A"/>
    <w:rsid w:val="00D16651"/>
    <w:rsid w:val="00D16671"/>
    <w:rsid w:val="00D16A3B"/>
    <w:rsid w:val="00D16AA6"/>
    <w:rsid w:val="00D16AAB"/>
    <w:rsid w:val="00D16E35"/>
    <w:rsid w:val="00D1705E"/>
    <w:rsid w:val="00D174A5"/>
    <w:rsid w:val="00D17502"/>
    <w:rsid w:val="00D176AB"/>
    <w:rsid w:val="00D17886"/>
    <w:rsid w:val="00D17B7C"/>
    <w:rsid w:val="00D17B96"/>
    <w:rsid w:val="00D17EFA"/>
    <w:rsid w:val="00D2001F"/>
    <w:rsid w:val="00D20451"/>
    <w:rsid w:val="00D2094E"/>
    <w:rsid w:val="00D20C91"/>
    <w:rsid w:val="00D20CC1"/>
    <w:rsid w:val="00D20DD0"/>
    <w:rsid w:val="00D210BD"/>
    <w:rsid w:val="00D2113B"/>
    <w:rsid w:val="00D211C4"/>
    <w:rsid w:val="00D21339"/>
    <w:rsid w:val="00D2134A"/>
    <w:rsid w:val="00D213DB"/>
    <w:rsid w:val="00D214E8"/>
    <w:rsid w:val="00D2164D"/>
    <w:rsid w:val="00D21957"/>
    <w:rsid w:val="00D220A5"/>
    <w:rsid w:val="00D222E9"/>
    <w:rsid w:val="00D224C9"/>
    <w:rsid w:val="00D22548"/>
    <w:rsid w:val="00D227BF"/>
    <w:rsid w:val="00D227D7"/>
    <w:rsid w:val="00D22863"/>
    <w:rsid w:val="00D228F7"/>
    <w:rsid w:val="00D229A7"/>
    <w:rsid w:val="00D22B68"/>
    <w:rsid w:val="00D22EE1"/>
    <w:rsid w:val="00D23054"/>
    <w:rsid w:val="00D23055"/>
    <w:rsid w:val="00D23437"/>
    <w:rsid w:val="00D23441"/>
    <w:rsid w:val="00D235F3"/>
    <w:rsid w:val="00D238E0"/>
    <w:rsid w:val="00D2414D"/>
    <w:rsid w:val="00D244CB"/>
    <w:rsid w:val="00D2458D"/>
    <w:rsid w:val="00D24A11"/>
    <w:rsid w:val="00D24D9D"/>
    <w:rsid w:val="00D24FCD"/>
    <w:rsid w:val="00D24FDF"/>
    <w:rsid w:val="00D2529A"/>
    <w:rsid w:val="00D25393"/>
    <w:rsid w:val="00D253E3"/>
    <w:rsid w:val="00D254E9"/>
    <w:rsid w:val="00D25811"/>
    <w:rsid w:val="00D259AA"/>
    <w:rsid w:val="00D25A6F"/>
    <w:rsid w:val="00D25DA2"/>
    <w:rsid w:val="00D2618D"/>
    <w:rsid w:val="00D2619B"/>
    <w:rsid w:val="00D262BD"/>
    <w:rsid w:val="00D263C1"/>
    <w:rsid w:val="00D2642B"/>
    <w:rsid w:val="00D264B5"/>
    <w:rsid w:val="00D265B3"/>
    <w:rsid w:val="00D2691D"/>
    <w:rsid w:val="00D26B96"/>
    <w:rsid w:val="00D26CF6"/>
    <w:rsid w:val="00D26EC1"/>
    <w:rsid w:val="00D270F7"/>
    <w:rsid w:val="00D27334"/>
    <w:rsid w:val="00D27957"/>
    <w:rsid w:val="00D279A6"/>
    <w:rsid w:val="00D27AD2"/>
    <w:rsid w:val="00D27AE0"/>
    <w:rsid w:val="00D27F11"/>
    <w:rsid w:val="00D27FAA"/>
    <w:rsid w:val="00D3011B"/>
    <w:rsid w:val="00D303FE"/>
    <w:rsid w:val="00D304C8"/>
    <w:rsid w:val="00D3070C"/>
    <w:rsid w:val="00D30952"/>
    <w:rsid w:val="00D3098D"/>
    <w:rsid w:val="00D30B8F"/>
    <w:rsid w:val="00D30BA8"/>
    <w:rsid w:val="00D30FEB"/>
    <w:rsid w:val="00D31F04"/>
    <w:rsid w:val="00D32019"/>
    <w:rsid w:val="00D32101"/>
    <w:rsid w:val="00D321F5"/>
    <w:rsid w:val="00D3236E"/>
    <w:rsid w:val="00D3247C"/>
    <w:rsid w:val="00D32702"/>
    <w:rsid w:val="00D32A4E"/>
    <w:rsid w:val="00D32AB2"/>
    <w:rsid w:val="00D32C2A"/>
    <w:rsid w:val="00D32EE0"/>
    <w:rsid w:val="00D32EFC"/>
    <w:rsid w:val="00D32F3E"/>
    <w:rsid w:val="00D33050"/>
    <w:rsid w:val="00D3315C"/>
    <w:rsid w:val="00D33524"/>
    <w:rsid w:val="00D33736"/>
    <w:rsid w:val="00D33AA2"/>
    <w:rsid w:val="00D33AAE"/>
    <w:rsid w:val="00D33BA7"/>
    <w:rsid w:val="00D33C80"/>
    <w:rsid w:val="00D33F47"/>
    <w:rsid w:val="00D34257"/>
    <w:rsid w:val="00D34368"/>
    <w:rsid w:val="00D343BD"/>
    <w:rsid w:val="00D344B7"/>
    <w:rsid w:val="00D3464C"/>
    <w:rsid w:val="00D346FD"/>
    <w:rsid w:val="00D347F2"/>
    <w:rsid w:val="00D34861"/>
    <w:rsid w:val="00D34B95"/>
    <w:rsid w:val="00D34CD7"/>
    <w:rsid w:val="00D35199"/>
    <w:rsid w:val="00D35300"/>
    <w:rsid w:val="00D3556E"/>
    <w:rsid w:val="00D356B5"/>
    <w:rsid w:val="00D35783"/>
    <w:rsid w:val="00D35994"/>
    <w:rsid w:val="00D35A56"/>
    <w:rsid w:val="00D35B2B"/>
    <w:rsid w:val="00D35D5B"/>
    <w:rsid w:val="00D35E47"/>
    <w:rsid w:val="00D35E91"/>
    <w:rsid w:val="00D35EC1"/>
    <w:rsid w:val="00D35F31"/>
    <w:rsid w:val="00D361FF"/>
    <w:rsid w:val="00D36388"/>
    <w:rsid w:val="00D364F3"/>
    <w:rsid w:val="00D36632"/>
    <w:rsid w:val="00D36927"/>
    <w:rsid w:val="00D3692B"/>
    <w:rsid w:val="00D3696C"/>
    <w:rsid w:val="00D36A8B"/>
    <w:rsid w:val="00D36CAB"/>
    <w:rsid w:val="00D36D8B"/>
    <w:rsid w:val="00D36FC5"/>
    <w:rsid w:val="00D372AB"/>
    <w:rsid w:val="00D37380"/>
    <w:rsid w:val="00D373B2"/>
    <w:rsid w:val="00D3749D"/>
    <w:rsid w:val="00D375EE"/>
    <w:rsid w:val="00D37656"/>
    <w:rsid w:val="00D376A3"/>
    <w:rsid w:val="00D3785B"/>
    <w:rsid w:val="00D37B99"/>
    <w:rsid w:val="00D37C8B"/>
    <w:rsid w:val="00D403E8"/>
    <w:rsid w:val="00D404D4"/>
    <w:rsid w:val="00D4056C"/>
    <w:rsid w:val="00D40668"/>
    <w:rsid w:val="00D4077D"/>
    <w:rsid w:val="00D40938"/>
    <w:rsid w:val="00D40E37"/>
    <w:rsid w:val="00D40E84"/>
    <w:rsid w:val="00D410C3"/>
    <w:rsid w:val="00D4113C"/>
    <w:rsid w:val="00D412D6"/>
    <w:rsid w:val="00D414E2"/>
    <w:rsid w:val="00D416EA"/>
    <w:rsid w:val="00D41AE2"/>
    <w:rsid w:val="00D41B70"/>
    <w:rsid w:val="00D41CC2"/>
    <w:rsid w:val="00D41DEE"/>
    <w:rsid w:val="00D41F36"/>
    <w:rsid w:val="00D41FFA"/>
    <w:rsid w:val="00D42184"/>
    <w:rsid w:val="00D423C4"/>
    <w:rsid w:val="00D42419"/>
    <w:rsid w:val="00D425D2"/>
    <w:rsid w:val="00D4262F"/>
    <w:rsid w:val="00D42816"/>
    <w:rsid w:val="00D4296B"/>
    <w:rsid w:val="00D429D3"/>
    <w:rsid w:val="00D42E01"/>
    <w:rsid w:val="00D42EDD"/>
    <w:rsid w:val="00D42F21"/>
    <w:rsid w:val="00D430B7"/>
    <w:rsid w:val="00D43238"/>
    <w:rsid w:val="00D432ED"/>
    <w:rsid w:val="00D433EB"/>
    <w:rsid w:val="00D43464"/>
    <w:rsid w:val="00D434FA"/>
    <w:rsid w:val="00D4364B"/>
    <w:rsid w:val="00D4372F"/>
    <w:rsid w:val="00D4379D"/>
    <w:rsid w:val="00D4385A"/>
    <w:rsid w:val="00D43CD6"/>
    <w:rsid w:val="00D43E14"/>
    <w:rsid w:val="00D43E33"/>
    <w:rsid w:val="00D4426B"/>
    <w:rsid w:val="00D44329"/>
    <w:rsid w:val="00D4452A"/>
    <w:rsid w:val="00D446D1"/>
    <w:rsid w:val="00D44762"/>
    <w:rsid w:val="00D44932"/>
    <w:rsid w:val="00D44BEC"/>
    <w:rsid w:val="00D44CBE"/>
    <w:rsid w:val="00D44E50"/>
    <w:rsid w:val="00D45128"/>
    <w:rsid w:val="00D4515A"/>
    <w:rsid w:val="00D45521"/>
    <w:rsid w:val="00D456F6"/>
    <w:rsid w:val="00D45831"/>
    <w:rsid w:val="00D45867"/>
    <w:rsid w:val="00D459CC"/>
    <w:rsid w:val="00D45D07"/>
    <w:rsid w:val="00D45FE8"/>
    <w:rsid w:val="00D460B1"/>
    <w:rsid w:val="00D4643C"/>
    <w:rsid w:val="00D464AC"/>
    <w:rsid w:val="00D465B3"/>
    <w:rsid w:val="00D465BA"/>
    <w:rsid w:val="00D466AA"/>
    <w:rsid w:val="00D46811"/>
    <w:rsid w:val="00D468B5"/>
    <w:rsid w:val="00D46CFD"/>
    <w:rsid w:val="00D46F3C"/>
    <w:rsid w:val="00D4729E"/>
    <w:rsid w:val="00D478C9"/>
    <w:rsid w:val="00D47A93"/>
    <w:rsid w:val="00D50016"/>
    <w:rsid w:val="00D50115"/>
    <w:rsid w:val="00D50424"/>
    <w:rsid w:val="00D5046B"/>
    <w:rsid w:val="00D505BD"/>
    <w:rsid w:val="00D50626"/>
    <w:rsid w:val="00D50975"/>
    <w:rsid w:val="00D50A28"/>
    <w:rsid w:val="00D50C26"/>
    <w:rsid w:val="00D50D2F"/>
    <w:rsid w:val="00D50D42"/>
    <w:rsid w:val="00D51134"/>
    <w:rsid w:val="00D513BD"/>
    <w:rsid w:val="00D515CA"/>
    <w:rsid w:val="00D5164E"/>
    <w:rsid w:val="00D51AAB"/>
    <w:rsid w:val="00D51E3C"/>
    <w:rsid w:val="00D52106"/>
    <w:rsid w:val="00D52193"/>
    <w:rsid w:val="00D5229E"/>
    <w:rsid w:val="00D5240E"/>
    <w:rsid w:val="00D52A21"/>
    <w:rsid w:val="00D52B5C"/>
    <w:rsid w:val="00D52CDE"/>
    <w:rsid w:val="00D52D00"/>
    <w:rsid w:val="00D53001"/>
    <w:rsid w:val="00D5308F"/>
    <w:rsid w:val="00D530B5"/>
    <w:rsid w:val="00D53368"/>
    <w:rsid w:val="00D53DAC"/>
    <w:rsid w:val="00D53E70"/>
    <w:rsid w:val="00D540E2"/>
    <w:rsid w:val="00D545A5"/>
    <w:rsid w:val="00D54724"/>
    <w:rsid w:val="00D54A10"/>
    <w:rsid w:val="00D54A71"/>
    <w:rsid w:val="00D54C53"/>
    <w:rsid w:val="00D551DF"/>
    <w:rsid w:val="00D55351"/>
    <w:rsid w:val="00D55400"/>
    <w:rsid w:val="00D554D9"/>
    <w:rsid w:val="00D5584B"/>
    <w:rsid w:val="00D55A37"/>
    <w:rsid w:val="00D55C65"/>
    <w:rsid w:val="00D55F47"/>
    <w:rsid w:val="00D561A0"/>
    <w:rsid w:val="00D561B6"/>
    <w:rsid w:val="00D565D9"/>
    <w:rsid w:val="00D5666D"/>
    <w:rsid w:val="00D56707"/>
    <w:rsid w:val="00D56740"/>
    <w:rsid w:val="00D56A2A"/>
    <w:rsid w:val="00D56BD0"/>
    <w:rsid w:val="00D56C72"/>
    <w:rsid w:val="00D56D53"/>
    <w:rsid w:val="00D56F31"/>
    <w:rsid w:val="00D573FF"/>
    <w:rsid w:val="00D57518"/>
    <w:rsid w:val="00D57B7D"/>
    <w:rsid w:val="00D57C79"/>
    <w:rsid w:val="00D57F4A"/>
    <w:rsid w:val="00D57F6D"/>
    <w:rsid w:val="00D57F7E"/>
    <w:rsid w:val="00D6008A"/>
    <w:rsid w:val="00D60185"/>
    <w:rsid w:val="00D602D8"/>
    <w:rsid w:val="00D603FA"/>
    <w:rsid w:val="00D60617"/>
    <w:rsid w:val="00D608EB"/>
    <w:rsid w:val="00D60EA8"/>
    <w:rsid w:val="00D610DB"/>
    <w:rsid w:val="00D61117"/>
    <w:rsid w:val="00D61366"/>
    <w:rsid w:val="00D6147A"/>
    <w:rsid w:val="00D616C0"/>
    <w:rsid w:val="00D618A9"/>
    <w:rsid w:val="00D61E8E"/>
    <w:rsid w:val="00D620A8"/>
    <w:rsid w:val="00D62142"/>
    <w:rsid w:val="00D622FD"/>
    <w:rsid w:val="00D62320"/>
    <w:rsid w:val="00D62410"/>
    <w:rsid w:val="00D624C3"/>
    <w:rsid w:val="00D62AF3"/>
    <w:rsid w:val="00D62F7B"/>
    <w:rsid w:val="00D62FEA"/>
    <w:rsid w:val="00D63091"/>
    <w:rsid w:val="00D6312B"/>
    <w:rsid w:val="00D63700"/>
    <w:rsid w:val="00D637F1"/>
    <w:rsid w:val="00D63CB8"/>
    <w:rsid w:val="00D63CBA"/>
    <w:rsid w:val="00D64219"/>
    <w:rsid w:val="00D64467"/>
    <w:rsid w:val="00D647BE"/>
    <w:rsid w:val="00D64A38"/>
    <w:rsid w:val="00D64A6E"/>
    <w:rsid w:val="00D64AF2"/>
    <w:rsid w:val="00D64B0D"/>
    <w:rsid w:val="00D64C75"/>
    <w:rsid w:val="00D64D1F"/>
    <w:rsid w:val="00D64FB8"/>
    <w:rsid w:val="00D65078"/>
    <w:rsid w:val="00D650D8"/>
    <w:rsid w:val="00D651E7"/>
    <w:rsid w:val="00D653F5"/>
    <w:rsid w:val="00D655D0"/>
    <w:rsid w:val="00D65775"/>
    <w:rsid w:val="00D657D4"/>
    <w:rsid w:val="00D65844"/>
    <w:rsid w:val="00D65B4F"/>
    <w:rsid w:val="00D65BAD"/>
    <w:rsid w:val="00D65C18"/>
    <w:rsid w:val="00D65CAA"/>
    <w:rsid w:val="00D65EC0"/>
    <w:rsid w:val="00D6603C"/>
    <w:rsid w:val="00D66200"/>
    <w:rsid w:val="00D662A8"/>
    <w:rsid w:val="00D66442"/>
    <w:rsid w:val="00D6670B"/>
    <w:rsid w:val="00D66822"/>
    <w:rsid w:val="00D66AAB"/>
    <w:rsid w:val="00D66AC6"/>
    <w:rsid w:val="00D66AE0"/>
    <w:rsid w:val="00D66E3E"/>
    <w:rsid w:val="00D66ED7"/>
    <w:rsid w:val="00D6705B"/>
    <w:rsid w:val="00D67073"/>
    <w:rsid w:val="00D671DD"/>
    <w:rsid w:val="00D672B4"/>
    <w:rsid w:val="00D673A1"/>
    <w:rsid w:val="00D6746B"/>
    <w:rsid w:val="00D675A4"/>
    <w:rsid w:val="00D67811"/>
    <w:rsid w:val="00D6791B"/>
    <w:rsid w:val="00D67A90"/>
    <w:rsid w:val="00D67D46"/>
    <w:rsid w:val="00D67E41"/>
    <w:rsid w:val="00D67ED1"/>
    <w:rsid w:val="00D70063"/>
    <w:rsid w:val="00D700EC"/>
    <w:rsid w:val="00D7012C"/>
    <w:rsid w:val="00D702B7"/>
    <w:rsid w:val="00D702C9"/>
    <w:rsid w:val="00D702D2"/>
    <w:rsid w:val="00D704A8"/>
    <w:rsid w:val="00D70628"/>
    <w:rsid w:val="00D708C2"/>
    <w:rsid w:val="00D708C8"/>
    <w:rsid w:val="00D70A5B"/>
    <w:rsid w:val="00D70ACB"/>
    <w:rsid w:val="00D70C1D"/>
    <w:rsid w:val="00D7128A"/>
    <w:rsid w:val="00D7137B"/>
    <w:rsid w:val="00D7188A"/>
    <w:rsid w:val="00D719AC"/>
    <w:rsid w:val="00D72781"/>
    <w:rsid w:val="00D72AFA"/>
    <w:rsid w:val="00D73063"/>
    <w:rsid w:val="00D731EE"/>
    <w:rsid w:val="00D7337C"/>
    <w:rsid w:val="00D733B0"/>
    <w:rsid w:val="00D7340C"/>
    <w:rsid w:val="00D73624"/>
    <w:rsid w:val="00D7386C"/>
    <w:rsid w:val="00D73B64"/>
    <w:rsid w:val="00D73BB4"/>
    <w:rsid w:val="00D73F7D"/>
    <w:rsid w:val="00D73FAE"/>
    <w:rsid w:val="00D741B5"/>
    <w:rsid w:val="00D74582"/>
    <w:rsid w:val="00D74B42"/>
    <w:rsid w:val="00D74D6D"/>
    <w:rsid w:val="00D74DE8"/>
    <w:rsid w:val="00D74E4E"/>
    <w:rsid w:val="00D74EDB"/>
    <w:rsid w:val="00D750EF"/>
    <w:rsid w:val="00D751E4"/>
    <w:rsid w:val="00D7552B"/>
    <w:rsid w:val="00D757A2"/>
    <w:rsid w:val="00D7581A"/>
    <w:rsid w:val="00D75AFB"/>
    <w:rsid w:val="00D75B84"/>
    <w:rsid w:val="00D75CD7"/>
    <w:rsid w:val="00D75D7C"/>
    <w:rsid w:val="00D75F38"/>
    <w:rsid w:val="00D75FD9"/>
    <w:rsid w:val="00D7600F"/>
    <w:rsid w:val="00D761C2"/>
    <w:rsid w:val="00D76390"/>
    <w:rsid w:val="00D7641F"/>
    <w:rsid w:val="00D764C5"/>
    <w:rsid w:val="00D765D4"/>
    <w:rsid w:val="00D7679E"/>
    <w:rsid w:val="00D76999"/>
    <w:rsid w:val="00D76B56"/>
    <w:rsid w:val="00D76B64"/>
    <w:rsid w:val="00D76CB7"/>
    <w:rsid w:val="00D76D18"/>
    <w:rsid w:val="00D76E64"/>
    <w:rsid w:val="00D76E94"/>
    <w:rsid w:val="00D77024"/>
    <w:rsid w:val="00D771F1"/>
    <w:rsid w:val="00D772FD"/>
    <w:rsid w:val="00D7752E"/>
    <w:rsid w:val="00D7764F"/>
    <w:rsid w:val="00D77719"/>
    <w:rsid w:val="00D7771B"/>
    <w:rsid w:val="00D77758"/>
    <w:rsid w:val="00D777AB"/>
    <w:rsid w:val="00D7780A"/>
    <w:rsid w:val="00D779CE"/>
    <w:rsid w:val="00D77A13"/>
    <w:rsid w:val="00D77B12"/>
    <w:rsid w:val="00D77C30"/>
    <w:rsid w:val="00D77D14"/>
    <w:rsid w:val="00D77E29"/>
    <w:rsid w:val="00D77ED6"/>
    <w:rsid w:val="00D77F26"/>
    <w:rsid w:val="00D77F71"/>
    <w:rsid w:val="00D802BA"/>
    <w:rsid w:val="00D805FF"/>
    <w:rsid w:val="00D80987"/>
    <w:rsid w:val="00D80C23"/>
    <w:rsid w:val="00D80D7A"/>
    <w:rsid w:val="00D80D8D"/>
    <w:rsid w:val="00D817E0"/>
    <w:rsid w:val="00D8196A"/>
    <w:rsid w:val="00D81B85"/>
    <w:rsid w:val="00D81E4C"/>
    <w:rsid w:val="00D81FE3"/>
    <w:rsid w:val="00D8204D"/>
    <w:rsid w:val="00D82133"/>
    <w:rsid w:val="00D8218F"/>
    <w:rsid w:val="00D821D4"/>
    <w:rsid w:val="00D821F6"/>
    <w:rsid w:val="00D82243"/>
    <w:rsid w:val="00D82397"/>
    <w:rsid w:val="00D82435"/>
    <w:rsid w:val="00D826CB"/>
    <w:rsid w:val="00D8272E"/>
    <w:rsid w:val="00D82DBA"/>
    <w:rsid w:val="00D82F88"/>
    <w:rsid w:val="00D8320D"/>
    <w:rsid w:val="00D8335D"/>
    <w:rsid w:val="00D834B0"/>
    <w:rsid w:val="00D83666"/>
    <w:rsid w:val="00D83785"/>
    <w:rsid w:val="00D8399B"/>
    <w:rsid w:val="00D839A3"/>
    <w:rsid w:val="00D83C73"/>
    <w:rsid w:val="00D83D03"/>
    <w:rsid w:val="00D83E14"/>
    <w:rsid w:val="00D83EE3"/>
    <w:rsid w:val="00D83F57"/>
    <w:rsid w:val="00D842F2"/>
    <w:rsid w:val="00D84754"/>
    <w:rsid w:val="00D84927"/>
    <w:rsid w:val="00D84950"/>
    <w:rsid w:val="00D84BF9"/>
    <w:rsid w:val="00D84E29"/>
    <w:rsid w:val="00D84E72"/>
    <w:rsid w:val="00D852AF"/>
    <w:rsid w:val="00D852E3"/>
    <w:rsid w:val="00D853DB"/>
    <w:rsid w:val="00D8560B"/>
    <w:rsid w:val="00D859AF"/>
    <w:rsid w:val="00D85A16"/>
    <w:rsid w:val="00D85A80"/>
    <w:rsid w:val="00D85A8B"/>
    <w:rsid w:val="00D85DED"/>
    <w:rsid w:val="00D85E24"/>
    <w:rsid w:val="00D8614D"/>
    <w:rsid w:val="00D86235"/>
    <w:rsid w:val="00D8650C"/>
    <w:rsid w:val="00D86662"/>
    <w:rsid w:val="00D8688C"/>
    <w:rsid w:val="00D868EF"/>
    <w:rsid w:val="00D8694D"/>
    <w:rsid w:val="00D86D34"/>
    <w:rsid w:val="00D86D72"/>
    <w:rsid w:val="00D86DCC"/>
    <w:rsid w:val="00D872E9"/>
    <w:rsid w:val="00D87469"/>
    <w:rsid w:val="00D8769D"/>
    <w:rsid w:val="00D87AE0"/>
    <w:rsid w:val="00D87C82"/>
    <w:rsid w:val="00D87D97"/>
    <w:rsid w:val="00D87F20"/>
    <w:rsid w:val="00D90001"/>
    <w:rsid w:val="00D90106"/>
    <w:rsid w:val="00D90166"/>
    <w:rsid w:val="00D9026E"/>
    <w:rsid w:val="00D90304"/>
    <w:rsid w:val="00D90418"/>
    <w:rsid w:val="00D90608"/>
    <w:rsid w:val="00D90641"/>
    <w:rsid w:val="00D907D2"/>
    <w:rsid w:val="00D90809"/>
    <w:rsid w:val="00D908A6"/>
    <w:rsid w:val="00D90B55"/>
    <w:rsid w:val="00D90B75"/>
    <w:rsid w:val="00D90DE3"/>
    <w:rsid w:val="00D910D0"/>
    <w:rsid w:val="00D911EA"/>
    <w:rsid w:val="00D91231"/>
    <w:rsid w:val="00D91418"/>
    <w:rsid w:val="00D9155E"/>
    <w:rsid w:val="00D91651"/>
    <w:rsid w:val="00D91747"/>
    <w:rsid w:val="00D917A5"/>
    <w:rsid w:val="00D917FA"/>
    <w:rsid w:val="00D918B2"/>
    <w:rsid w:val="00D929F3"/>
    <w:rsid w:val="00D92AFE"/>
    <w:rsid w:val="00D92B38"/>
    <w:rsid w:val="00D92FA0"/>
    <w:rsid w:val="00D92FE7"/>
    <w:rsid w:val="00D93145"/>
    <w:rsid w:val="00D931A7"/>
    <w:rsid w:val="00D93254"/>
    <w:rsid w:val="00D932DB"/>
    <w:rsid w:val="00D9358E"/>
    <w:rsid w:val="00D935E8"/>
    <w:rsid w:val="00D9368E"/>
    <w:rsid w:val="00D936B8"/>
    <w:rsid w:val="00D939F3"/>
    <w:rsid w:val="00D93FC5"/>
    <w:rsid w:val="00D9412B"/>
    <w:rsid w:val="00D9432E"/>
    <w:rsid w:val="00D9434A"/>
    <w:rsid w:val="00D946F5"/>
    <w:rsid w:val="00D94849"/>
    <w:rsid w:val="00D94880"/>
    <w:rsid w:val="00D94BCF"/>
    <w:rsid w:val="00D94CB6"/>
    <w:rsid w:val="00D94ECF"/>
    <w:rsid w:val="00D94EF4"/>
    <w:rsid w:val="00D9533C"/>
    <w:rsid w:val="00D953C9"/>
    <w:rsid w:val="00D953D8"/>
    <w:rsid w:val="00D9552F"/>
    <w:rsid w:val="00D95737"/>
    <w:rsid w:val="00D9578F"/>
    <w:rsid w:val="00D95790"/>
    <w:rsid w:val="00D957AE"/>
    <w:rsid w:val="00D95940"/>
    <w:rsid w:val="00D95A89"/>
    <w:rsid w:val="00D95B24"/>
    <w:rsid w:val="00D95CCC"/>
    <w:rsid w:val="00D95E47"/>
    <w:rsid w:val="00D9602C"/>
    <w:rsid w:val="00D96032"/>
    <w:rsid w:val="00D96328"/>
    <w:rsid w:val="00D963AB"/>
    <w:rsid w:val="00D96773"/>
    <w:rsid w:val="00D96AEF"/>
    <w:rsid w:val="00D96BFA"/>
    <w:rsid w:val="00D96C90"/>
    <w:rsid w:val="00D97079"/>
    <w:rsid w:val="00D9728B"/>
    <w:rsid w:val="00D972FA"/>
    <w:rsid w:val="00D976A6"/>
    <w:rsid w:val="00D976DF"/>
    <w:rsid w:val="00D979A6"/>
    <w:rsid w:val="00D97A2B"/>
    <w:rsid w:val="00D97CA4"/>
    <w:rsid w:val="00D97CD4"/>
    <w:rsid w:val="00D97CDB"/>
    <w:rsid w:val="00D97D81"/>
    <w:rsid w:val="00D97DD3"/>
    <w:rsid w:val="00D97FB1"/>
    <w:rsid w:val="00DA00F9"/>
    <w:rsid w:val="00DA0162"/>
    <w:rsid w:val="00DA02DF"/>
    <w:rsid w:val="00DA0436"/>
    <w:rsid w:val="00DA0B6E"/>
    <w:rsid w:val="00DA107B"/>
    <w:rsid w:val="00DA10AF"/>
    <w:rsid w:val="00DA10CE"/>
    <w:rsid w:val="00DA10DF"/>
    <w:rsid w:val="00DA1279"/>
    <w:rsid w:val="00DA137C"/>
    <w:rsid w:val="00DA13CB"/>
    <w:rsid w:val="00DA15D0"/>
    <w:rsid w:val="00DA19AA"/>
    <w:rsid w:val="00DA1A80"/>
    <w:rsid w:val="00DA1C7A"/>
    <w:rsid w:val="00DA1C86"/>
    <w:rsid w:val="00DA1DA5"/>
    <w:rsid w:val="00DA20D3"/>
    <w:rsid w:val="00DA2488"/>
    <w:rsid w:val="00DA249D"/>
    <w:rsid w:val="00DA2883"/>
    <w:rsid w:val="00DA2924"/>
    <w:rsid w:val="00DA2946"/>
    <w:rsid w:val="00DA2B98"/>
    <w:rsid w:val="00DA2C38"/>
    <w:rsid w:val="00DA3042"/>
    <w:rsid w:val="00DA33A1"/>
    <w:rsid w:val="00DA34B7"/>
    <w:rsid w:val="00DA36F4"/>
    <w:rsid w:val="00DA3742"/>
    <w:rsid w:val="00DA3949"/>
    <w:rsid w:val="00DA3975"/>
    <w:rsid w:val="00DA3C27"/>
    <w:rsid w:val="00DA3CF0"/>
    <w:rsid w:val="00DA3DEE"/>
    <w:rsid w:val="00DA3F5F"/>
    <w:rsid w:val="00DA3F66"/>
    <w:rsid w:val="00DA4465"/>
    <w:rsid w:val="00DA44EE"/>
    <w:rsid w:val="00DA46D4"/>
    <w:rsid w:val="00DA483A"/>
    <w:rsid w:val="00DA4A33"/>
    <w:rsid w:val="00DA4E3A"/>
    <w:rsid w:val="00DA4F8A"/>
    <w:rsid w:val="00DA5017"/>
    <w:rsid w:val="00DA52E1"/>
    <w:rsid w:val="00DA5474"/>
    <w:rsid w:val="00DA5832"/>
    <w:rsid w:val="00DA58EF"/>
    <w:rsid w:val="00DA5D41"/>
    <w:rsid w:val="00DA5EFE"/>
    <w:rsid w:val="00DA644A"/>
    <w:rsid w:val="00DA6456"/>
    <w:rsid w:val="00DA6470"/>
    <w:rsid w:val="00DA6884"/>
    <w:rsid w:val="00DA6A56"/>
    <w:rsid w:val="00DA6B5E"/>
    <w:rsid w:val="00DA6BA0"/>
    <w:rsid w:val="00DA6C9E"/>
    <w:rsid w:val="00DA6F2C"/>
    <w:rsid w:val="00DA7030"/>
    <w:rsid w:val="00DA7268"/>
    <w:rsid w:val="00DA7271"/>
    <w:rsid w:val="00DA72B1"/>
    <w:rsid w:val="00DA73C6"/>
    <w:rsid w:val="00DA7543"/>
    <w:rsid w:val="00DA755F"/>
    <w:rsid w:val="00DA7565"/>
    <w:rsid w:val="00DA769B"/>
    <w:rsid w:val="00DA77F7"/>
    <w:rsid w:val="00DA78BE"/>
    <w:rsid w:val="00DA7A2D"/>
    <w:rsid w:val="00DA7BB7"/>
    <w:rsid w:val="00DA7D3B"/>
    <w:rsid w:val="00DA7E20"/>
    <w:rsid w:val="00DA7E92"/>
    <w:rsid w:val="00DA7EB3"/>
    <w:rsid w:val="00DA7ECC"/>
    <w:rsid w:val="00DB0112"/>
    <w:rsid w:val="00DB0166"/>
    <w:rsid w:val="00DB0333"/>
    <w:rsid w:val="00DB058E"/>
    <w:rsid w:val="00DB0595"/>
    <w:rsid w:val="00DB0601"/>
    <w:rsid w:val="00DB06CF"/>
    <w:rsid w:val="00DB06D2"/>
    <w:rsid w:val="00DB0803"/>
    <w:rsid w:val="00DB0894"/>
    <w:rsid w:val="00DB08B7"/>
    <w:rsid w:val="00DB0D91"/>
    <w:rsid w:val="00DB0DA4"/>
    <w:rsid w:val="00DB0EB7"/>
    <w:rsid w:val="00DB0F09"/>
    <w:rsid w:val="00DB1366"/>
    <w:rsid w:val="00DB1514"/>
    <w:rsid w:val="00DB167F"/>
    <w:rsid w:val="00DB1893"/>
    <w:rsid w:val="00DB190F"/>
    <w:rsid w:val="00DB1E46"/>
    <w:rsid w:val="00DB1FCA"/>
    <w:rsid w:val="00DB2207"/>
    <w:rsid w:val="00DB252B"/>
    <w:rsid w:val="00DB253D"/>
    <w:rsid w:val="00DB2644"/>
    <w:rsid w:val="00DB2863"/>
    <w:rsid w:val="00DB2A5E"/>
    <w:rsid w:val="00DB2BC7"/>
    <w:rsid w:val="00DB2E05"/>
    <w:rsid w:val="00DB2EFC"/>
    <w:rsid w:val="00DB3440"/>
    <w:rsid w:val="00DB3B45"/>
    <w:rsid w:val="00DB3DB6"/>
    <w:rsid w:val="00DB3F01"/>
    <w:rsid w:val="00DB41B7"/>
    <w:rsid w:val="00DB426C"/>
    <w:rsid w:val="00DB43C6"/>
    <w:rsid w:val="00DB4855"/>
    <w:rsid w:val="00DB4CFB"/>
    <w:rsid w:val="00DB4EC8"/>
    <w:rsid w:val="00DB4F9C"/>
    <w:rsid w:val="00DB5418"/>
    <w:rsid w:val="00DB566B"/>
    <w:rsid w:val="00DB569B"/>
    <w:rsid w:val="00DB574F"/>
    <w:rsid w:val="00DB5804"/>
    <w:rsid w:val="00DB587F"/>
    <w:rsid w:val="00DB5AEB"/>
    <w:rsid w:val="00DB5C48"/>
    <w:rsid w:val="00DB5CA9"/>
    <w:rsid w:val="00DB5F9C"/>
    <w:rsid w:val="00DB6010"/>
    <w:rsid w:val="00DB606D"/>
    <w:rsid w:val="00DB629C"/>
    <w:rsid w:val="00DB632C"/>
    <w:rsid w:val="00DB6331"/>
    <w:rsid w:val="00DB64E9"/>
    <w:rsid w:val="00DB6603"/>
    <w:rsid w:val="00DB695B"/>
    <w:rsid w:val="00DB6AFE"/>
    <w:rsid w:val="00DB6C90"/>
    <w:rsid w:val="00DB6EEC"/>
    <w:rsid w:val="00DB6F15"/>
    <w:rsid w:val="00DB74A9"/>
    <w:rsid w:val="00DB764F"/>
    <w:rsid w:val="00DB782F"/>
    <w:rsid w:val="00DB78FC"/>
    <w:rsid w:val="00DB7955"/>
    <w:rsid w:val="00DB7A6E"/>
    <w:rsid w:val="00DB7F75"/>
    <w:rsid w:val="00DC0026"/>
    <w:rsid w:val="00DC0147"/>
    <w:rsid w:val="00DC016C"/>
    <w:rsid w:val="00DC0298"/>
    <w:rsid w:val="00DC04CE"/>
    <w:rsid w:val="00DC06F1"/>
    <w:rsid w:val="00DC08D6"/>
    <w:rsid w:val="00DC0BA8"/>
    <w:rsid w:val="00DC0BF4"/>
    <w:rsid w:val="00DC0DC5"/>
    <w:rsid w:val="00DC0DFD"/>
    <w:rsid w:val="00DC1096"/>
    <w:rsid w:val="00DC1099"/>
    <w:rsid w:val="00DC113D"/>
    <w:rsid w:val="00DC1182"/>
    <w:rsid w:val="00DC13F2"/>
    <w:rsid w:val="00DC1A45"/>
    <w:rsid w:val="00DC1B8D"/>
    <w:rsid w:val="00DC1BEF"/>
    <w:rsid w:val="00DC1C16"/>
    <w:rsid w:val="00DC1E78"/>
    <w:rsid w:val="00DC1F6C"/>
    <w:rsid w:val="00DC205A"/>
    <w:rsid w:val="00DC23CC"/>
    <w:rsid w:val="00DC25CE"/>
    <w:rsid w:val="00DC26D5"/>
    <w:rsid w:val="00DC278B"/>
    <w:rsid w:val="00DC28C9"/>
    <w:rsid w:val="00DC294C"/>
    <w:rsid w:val="00DC29B8"/>
    <w:rsid w:val="00DC2CCA"/>
    <w:rsid w:val="00DC31FF"/>
    <w:rsid w:val="00DC328D"/>
    <w:rsid w:val="00DC3474"/>
    <w:rsid w:val="00DC35C6"/>
    <w:rsid w:val="00DC3DAC"/>
    <w:rsid w:val="00DC3FFD"/>
    <w:rsid w:val="00DC4526"/>
    <w:rsid w:val="00DC4562"/>
    <w:rsid w:val="00DC4815"/>
    <w:rsid w:val="00DC49AF"/>
    <w:rsid w:val="00DC4C13"/>
    <w:rsid w:val="00DC4C47"/>
    <w:rsid w:val="00DC4D3C"/>
    <w:rsid w:val="00DC4D5F"/>
    <w:rsid w:val="00DC4D77"/>
    <w:rsid w:val="00DC4E9B"/>
    <w:rsid w:val="00DC4ED2"/>
    <w:rsid w:val="00DC503F"/>
    <w:rsid w:val="00DC512C"/>
    <w:rsid w:val="00DC51C8"/>
    <w:rsid w:val="00DC53ED"/>
    <w:rsid w:val="00DC5580"/>
    <w:rsid w:val="00DC59A0"/>
    <w:rsid w:val="00DC5CAF"/>
    <w:rsid w:val="00DC61F1"/>
    <w:rsid w:val="00DC626F"/>
    <w:rsid w:val="00DC62EF"/>
    <w:rsid w:val="00DC63B9"/>
    <w:rsid w:val="00DC6485"/>
    <w:rsid w:val="00DC67ED"/>
    <w:rsid w:val="00DC688B"/>
    <w:rsid w:val="00DC68BA"/>
    <w:rsid w:val="00DC6C4F"/>
    <w:rsid w:val="00DC6CBE"/>
    <w:rsid w:val="00DC6EC5"/>
    <w:rsid w:val="00DC6F8A"/>
    <w:rsid w:val="00DC701C"/>
    <w:rsid w:val="00DC730E"/>
    <w:rsid w:val="00DC74AD"/>
    <w:rsid w:val="00DC76AA"/>
    <w:rsid w:val="00DC76D2"/>
    <w:rsid w:val="00DC7795"/>
    <w:rsid w:val="00DC78E9"/>
    <w:rsid w:val="00DC78FF"/>
    <w:rsid w:val="00DC790F"/>
    <w:rsid w:val="00DC791B"/>
    <w:rsid w:val="00DC7B50"/>
    <w:rsid w:val="00DC7C0A"/>
    <w:rsid w:val="00DC7C84"/>
    <w:rsid w:val="00DC7D4F"/>
    <w:rsid w:val="00DC7DEA"/>
    <w:rsid w:val="00DC7F99"/>
    <w:rsid w:val="00DD031A"/>
    <w:rsid w:val="00DD0337"/>
    <w:rsid w:val="00DD04E9"/>
    <w:rsid w:val="00DD0762"/>
    <w:rsid w:val="00DD08D1"/>
    <w:rsid w:val="00DD0913"/>
    <w:rsid w:val="00DD0BE2"/>
    <w:rsid w:val="00DD0BF8"/>
    <w:rsid w:val="00DD0C0D"/>
    <w:rsid w:val="00DD0E27"/>
    <w:rsid w:val="00DD12FE"/>
    <w:rsid w:val="00DD17C5"/>
    <w:rsid w:val="00DD1813"/>
    <w:rsid w:val="00DD1BDD"/>
    <w:rsid w:val="00DD1C00"/>
    <w:rsid w:val="00DD203D"/>
    <w:rsid w:val="00DD2B6C"/>
    <w:rsid w:val="00DD2DC6"/>
    <w:rsid w:val="00DD2FDB"/>
    <w:rsid w:val="00DD2FE7"/>
    <w:rsid w:val="00DD2FF6"/>
    <w:rsid w:val="00DD36A0"/>
    <w:rsid w:val="00DD3A5A"/>
    <w:rsid w:val="00DD3EAA"/>
    <w:rsid w:val="00DD4006"/>
    <w:rsid w:val="00DD4163"/>
    <w:rsid w:val="00DD41D6"/>
    <w:rsid w:val="00DD42DF"/>
    <w:rsid w:val="00DD44A5"/>
    <w:rsid w:val="00DD44FD"/>
    <w:rsid w:val="00DD4E1D"/>
    <w:rsid w:val="00DD505D"/>
    <w:rsid w:val="00DD51C5"/>
    <w:rsid w:val="00DD54A4"/>
    <w:rsid w:val="00DD555D"/>
    <w:rsid w:val="00DD566B"/>
    <w:rsid w:val="00DD5694"/>
    <w:rsid w:val="00DD56CB"/>
    <w:rsid w:val="00DD58BD"/>
    <w:rsid w:val="00DD5B9D"/>
    <w:rsid w:val="00DD5C23"/>
    <w:rsid w:val="00DD5CE9"/>
    <w:rsid w:val="00DD5F55"/>
    <w:rsid w:val="00DD5F98"/>
    <w:rsid w:val="00DD622C"/>
    <w:rsid w:val="00DD6264"/>
    <w:rsid w:val="00DD6463"/>
    <w:rsid w:val="00DD6533"/>
    <w:rsid w:val="00DD6C71"/>
    <w:rsid w:val="00DD702E"/>
    <w:rsid w:val="00DD7420"/>
    <w:rsid w:val="00DD76BA"/>
    <w:rsid w:val="00DD7CDA"/>
    <w:rsid w:val="00DD7DE0"/>
    <w:rsid w:val="00DD7DE5"/>
    <w:rsid w:val="00DD7F8B"/>
    <w:rsid w:val="00DE008A"/>
    <w:rsid w:val="00DE00EC"/>
    <w:rsid w:val="00DE01DB"/>
    <w:rsid w:val="00DE0230"/>
    <w:rsid w:val="00DE061A"/>
    <w:rsid w:val="00DE06A0"/>
    <w:rsid w:val="00DE0969"/>
    <w:rsid w:val="00DE0BD7"/>
    <w:rsid w:val="00DE0C3F"/>
    <w:rsid w:val="00DE0CCE"/>
    <w:rsid w:val="00DE0EE3"/>
    <w:rsid w:val="00DE0FFA"/>
    <w:rsid w:val="00DE1216"/>
    <w:rsid w:val="00DE12A2"/>
    <w:rsid w:val="00DE13C9"/>
    <w:rsid w:val="00DE14E7"/>
    <w:rsid w:val="00DE1511"/>
    <w:rsid w:val="00DE1AF9"/>
    <w:rsid w:val="00DE1DB0"/>
    <w:rsid w:val="00DE1E2C"/>
    <w:rsid w:val="00DE1E6D"/>
    <w:rsid w:val="00DE1F34"/>
    <w:rsid w:val="00DE1FB9"/>
    <w:rsid w:val="00DE22D7"/>
    <w:rsid w:val="00DE2325"/>
    <w:rsid w:val="00DE2363"/>
    <w:rsid w:val="00DE23BE"/>
    <w:rsid w:val="00DE240E"/>
    <w:rsid w:val="00DE2792"/>
    <w:rsid w:val="00DE2863"/>
    <w:rsid w:val="00DE28E2"/>
    <w:rsid w:val="00DE2922"/>
    <w:rsid w:val="00DE297C"/>
    <w:rsid w:val="00DE2F3F"/>
    <w:rsid w:val="00DE30CE"/>
    <w:rsid w:val="00DE3605"/>
    <w:rsid w:val="00DE364F"/>
    <w:rsid w:val="00DE4505"/>
    <w:rsid w:val="00DE4666"/>
    <w:rsid w:val="00DE47C3"/>
    <w:rsid w:val="00DE4B1E"/>
    <w:rsid w:val="00DE4BB7"/>
    <w:rsid w:val="00DE4BDA"/>
    <w:rsid w:val="00DE4BF9"/>
    <w:rsid w:val="00DE4CB1"/>
    <w:rsid w:val="00DE5003"/>
    <w:rsid w:val="00DE50AC"/>
    <w:rsid w:val="00DE5298"/>
    <w:rsid w:val="00DE537D"/>
    <w:rsid w:val="00DE5511"/>
    <w:rsid w:val="00DE57CC"/>
    <w:rsid w:val="00DE5985"/>
    <w:rsid w:val="00DE5A64"/>
    <w:rsid w:val="00DE5AB6"/>
    <w:rsid w:val="00DE5C65"/>
    <w:rsid w:val="00DE5CCA"/>
    <w:rsid w:val="00DE5FAC"/>
    <w:rsid w:val="00DE647E"/>
    <w:rsid w:val="00DE64D7"/>
    <w:rsid w:val="00DE6513"/>
    <w:rsid w:val="00DE653A"/>
    <w:rsid w:val="00DE6688"/>
    <w:rsid w:val="00DE67EC"/>
    <w:rsid w:val="00DE693E"/>
    <w:rsid w:val="00DE6A05"/>
    <w:rsid w:val="00DE6A2D"/>
    <w:rsid w:val="00DE6CA6"/>
    <w:rsid w:val="00DE70F1"/>
    <w:rsid w:val="00DE75F2"/>
    <w:rsid w:val="00DE7A3C"/>
    <w:rsid w:val="00DE7B5A"/>
    <w:rsid w:val="00DE7B93"/>
    <w:rsid w:val="00DE7D16"/>
    <w:rsid w:val="00DE7EFA"/>
    <w:rsid w:val="00DE7F42"/>
    <w:rsid w:val="00DE7FFE"/>
    <w:rsid w:val="00DF0300"/>
    <w:rsid w:val="00DF06B8"/>
    <w:rsid w:val="00DF0959"/>
    <w:rsid w:val="00DF0962"/>
    <w:rsid w:val="00DF0D3E"/>
    <w:rsid w:val="00DF0DB6"/>
    <w:rsid w:val="00DF10A4"/>
    <w:rsid w:val="00DF10DE"/>
    <w:rsid w:val="00DF12E4"/>
    <w:rsid w:val="00DF16AF"/>
    <w:rsid w:val="00DF1845"/>
    <w:rsid w:val="00DF197E"/>
    <w:rsid w:val="00DF1A3F"/>
    <w:rsid w:val="00DF1A64"/>
    <w:rsid w:val="00DF1D15"/>
    <w:rsid w:val="00DF1F30"/>
    <w:rsid w:val="00DF1F56"/>
    <w:rsid w:val="00DF1FEF"/>
    <w:rsid w:val="00DF2324"/>
    <w:rsid w:val="00DF235A"/>
    <w:rsid w:val="00DF2505"/>
    <w:rsid w:val="00DF2A2D"/>
    <w:rsid w:val="00DF2A77"/>
    <w:rsid w:val="00DF2AE9"/>
    <w:rsid w:val="00DF2C61"/>
    <w:rsid w:val="00DF2E4A"/>
    <w:rsid w:val="00DF2F07"/>
    <w:rsid w:val="00DF2FB4"/>
    <w:rsid w:val="00DF30E1"/>
    <w:rsid w:val="00DF3259"/>
    <w:rsid w:val="00DF3340"/>
    <w:rsid w:val="00DF35FB"/>
    <w:rsid w:val="00DF3A33"/>
    <w:rsid w:val="00DF3A7C"/>
    <w:rsid w:val="00DF3C09"/>
    <w:rsid w:val="00DF3DAC"/>
    <w:rsid w:val="00DF3DB3"/>
    <w:rsid w:val="00DF4207"/>
    <w:rsid w:val="00DF451A"/>
    <w:rsid w:val="00DF4543"/>
    <w:rsid w:val="00DF496F"/>
    <w:rsid w:val="00DF4AD8"/>
    <w:rsid w:val="00DF4CDA"/>
    <w:rsid w:val="00DF4D33"/>
    <w:rsid w:val="00DF5194"/>
    <w:rsid w:val="00DF525C"/>
    <w:rsid w:val="00DF5323"/>
    <w:rsid w:val="00DF5560"/>
    <w:rsid w:val="00DF5585"/>
    <w:rsid w:val="00DF55AD"/>
    <w:rsid w:val="00DF5A11"/>
    <w:rsid w:val="00DF5A79"/>
    <w:rsid w:val="00DF5BE3"/>
    <w:rsid w:val="00DF5CDE"/>
    <w:rsid w:val="00DF5D48"/>
    <w:rsid w:val="00DF5DBC"/>
    <w:rsid w:val="00DF5F4A"/>
    <w:rsid w:val="00DF605B"/>
    <w:rsid w:val="00DF616B"/>
    <w:rsid w:val="00DF631C"/>
    <w:rsid w:val="00DF659F"/>
    <w:rsid w:val="00DF6B95"/>
    <w:rsid w:val="00DF6BAB"/>
    <w:rsid w:val="00DF6CDA"/>
    <w:rsid w:val="00DF6D6A"/>
    <w:rsid w:val="00DF6DA8"/>
    <w:rsid w:val="00DF6FE0"/>
    <w:rsid w:val="00DF704A"/>
    <w:rsid w:val="00DF70E4"/>
    <w:rsid w:val="00DF7146"/>
    <w:rsid w:val="00DF7421"/>
    <w:rsid w:val="00DF757D"/>
    <w:rsid w:val="00DF7776"/>
    <w:rsid w:val="00DF794D"/>
    <w:rsid w:val="00DF7AA8"/>
    <w:rsid w:val="00DF7AD1"/>
    <w:rsid w:val="00E000DD"/>
    <w:rsid w:val="00E000ED"/>
    <w:rsid w:val="00E002CD"/>
    <w:rsid w:val="00E0043D"/>
    <w:rsid w:val="00E00499"/>
    <w:rsid w:val="00E00B41"/>
    <w:rsid w:val="00E0107E"/>
    <w:rsid w:val="00E011C5"/>
    <w:rsid w:val="00E01221"/>
    <w:rsid w:val="00E01261"/>
    <w:rsid w:val="00E013BF"/>
    <w:rsid w:val="00E01427"/>
    <w:rsid w:val="00E014FC"/>
    <w:rsid w:val="00E01698"/>
    <w:rsid w:val="00E016AA"/>
    <w:rsid w:val="00E0185F"/>
    <w:rsid w:val="00E01FE2"/>
    <w:rsid w:val="00E0205C"/>
    <w:rsid w:val="00E021B3"/>
    <w:rsid w:val="00E02262"/>
    <w:rsid w:val="00E02371"/>
    <w:rsid w:val="00E026C9"/>
    <w:rsid w:val="00E02750"/>
    <w:rsid w:val="00E0295E"/>
    <w:rsid w:val="00E029B8"/>
    <w:rsid w:val="00E029D3"/>
    <w:rsid w:val="00E02BFE"/>
    <w:rsid w:val="00E02D43"/>
    <w:rsid w:val="00E031E7"/>
    <w:rsid w:val="00E033DE"/>
    <w:rsid w:val="00E03903"/>
    <w:rsid w:val="00E03981"/>
    <w:rsid w:val="00E03C6A"/>
    <w:rsid w:val="00E03D63"/>
    <w:rsid w:val="00E03DAA"/>
    <w:rsid w:val="00E03EB9"/>
    <w:rsid w:val="00E0409E"/>
    <w:rsid w:val="00E04162"/>
    <w:rsid w:val="00E04297"/>
    <w:rsid w:val="00E043C5"/>
    <w:rsid w:val="00E0459D"/>
    <w:rsid w:val="00E047E2"/>
    <w:rsid w:val="00E049F1"/>
    <w:rsid w:val="00E04A62"/>
    <w:rsid w:val="00E04AA4"/>
    <w:rsid w:val="00E04BBC"/>
    <w:rsid w:val="00E04C48"/>
    <w:rsid w:val="00E04C51"/>
    <w:rsid w:val="00E04E40"/>
    <w:rsid w:val="00E04F01"/>
    <w:rsid w:val="00E051AF"/>
    <w:rsid w:val="00E05580"/>
    <w:rsid w:val="00E055A0"/>
    <w:rsid w:val="00E05637"/>
    <w:rsid w:val="00E056C4"/>
    <w:rsid w:val="00E05AF0"/>
    <w:rsid w:val="00E05B89"/>
    <w:rsid w:val="00E05EE9"/>
    <w:rsid w:val="00E06048"/>
    <w:rsid w:val="00E060EB"/>
    <w:rsid w:val="00E06207"/>
    <w:rsid w:val="00E06535"/>
    <w:rsid w:val="00E065DC"/>
    <w:rsid w:val="00E06638"/>
    <w:rsid w:val="00E0669B"/>
    <w:rsid w:val="00E06720"/>
    <w:rsid w:val="00E0688F"/>
    <w:rsid w:val="00E06AA8"/>
    <w:rsid w:val="00E06F4D"/>
    <w:rsid w:val="00E06F5E"/>
    <w:rsid w:val="00E07643"/>
    <w:rsid w:val="00E077DC"/>
    <w:rsid w:val="00E078D9"/>
    <w:rsid w:val="00E07C7A"/>
    <w:rsid w:val="00E07D83"/>
    <w:rsid w:val="00E07E3C"/>
    <w:rsid w:val="00E07FDB"/>
    <w:rsid w:val="00E10120"/>
    <w:rsid w:val="00E1027A"/>
    <w:rsid w:val="00E103F8"/>
    <w:rsid w:val="00E108A6"/>
    <w:rsid w:val="00E1099D"/>
    <w:rsid w:val="00E10AFB"/>
    <w:rsid w:val="00E10BFE"/>
    <w:rsid w:val="00E10DBB"/>
    <w:rsid w:val="00E1149A"/>
    <w:rsid w:val="00E114EF"/>
    <w:rsid w:val="00E11624"/>
    <w:rsid w:val="00E11676"/>
    <w:rsid w:val="00E119A2"/>
    <w:rsid w:val="00E119B9"/>
    <w:rsid w:val="00E11C9C"/>
    <w:rsid w:val="00E11FA0"/>
    <w:rsid w:val="00E11FE2"/>
    <w:rsid w:val="00E127D8"/>
    <w:rsid w:val="00E12B45"/>
    <w:rsid w:val="00E12CC8"/>
    <w:rsid w:val="00E12D11"/>
    <w:rsid w:val="00E12DDB"/>
    <w:rsid w:val="00E12DF8"/>
    <w:rsid w:val="00E12EA4"/>
    <w:rsid w:val="00E130A7"/>
    <w:rsid w:val="00E130CA"/>
    <w:rsid w:val="00E131C8"/>
    <w:rsid w:val="00E133A3"/>
    <w:rsid w:val="00E1352D"/>
    <w:rsid w:val="00E1396B"/>
    <w:rsid w:val="00E13A01"/>
    <w:rsid w:val="00E13DC4"/>
    <w:rsid w:val="00E14010"/>
    <w:rsid w:val="00E1470C"/>
    <w:rsid w:val="00E14766"/>
    <w:rsid w:val="00E147CC"/>
    <w:rsid w:val="00E14A3C"/>
    <w:rsid w:val="00E14ACE"/>
    <w:rsid w:val="00E14B6D"/>
    <w:rsid w:val="00E14BC4"/>
    <w:rsid w:val="00E14BEA"/>
    <w:rsid w:val="00E14F32"/>
    <w:rsid w:val="00E15092"/>
    <w:rsid w:val="00E151E8"/>
    <w:rsid w:val="00E155A9"/>
    <w:rsid w:val="00E1563C"/>
    <w:rsid w:val="00E1575D"/>
    <w:rsid w:val="00E15B0A"/>
    <w:rsid w:val="00E15D13"/>
    <w:rsid w:val="00E15DFA"/>
    <w:rsid w:val="00E15E61"/>
    <w:rsid w:val="00E162FF"/>
    <w:rsid w:val="00E16815"/>
    <w:rsid w:val="00E169E4"/>
    <w:rsid w:val="00E16A0A"/>
    <w:rsid w:val="00E16CB1"/>
    <w:rsid w:val="00E16D76"/>
    <w:rsid w:val="00E16DA9"/>
    <w:rsid w:val="00E16DE7"/>
    <w:rsid w:val="00E17139"/>
    <w:rsid w:val="00E1723B"/>
    <w:rsid w:val="00E1762F"/>
    <w:rsid w:val="00E178D4"/>
    <w:rsid w:val="00E17A5C"/>
    <w:rsid w:val="00E2008E"/>
    <w:rsid w:val="00E2042A"/>
    <w:rsid w:val="00E2058B"/>
    <w:rsid w:val="00E2067F"/>
    <w:rsid w:val="00E206AD"/>
    <w:rsid w:val="00E2074A"/>
    <w:rsid w:val="00E20785"/>
    <w:rsid w:val="00E20C3C"/>
    <w:rsid w:val="00E20CDB"/>
    <w:rsid w:val="00E20CF7"/>
    <w:rsid w:val="00E20EB1"/>
    <w:rsid w:val="00E20F90"/>
    <w:rsid w:val="00E21086"/>
    <w:rsid w:val="00E212C0"/>
    <w:rsid w:val="00E21CD8"/>
    <w:rsid w:val="00E21DCA"/>
    <w:rsid w:val="00E21DD1"/>
    <w:rsid w:val="00E21DFF"/>
    <w:rsid w:val="00E21EBC"/>
    <w:rsid w:val="00E21FD6"/>
    <w:rsid w:val="00E21FEC"/>
    <w:rsid w:val="00E221FD"/>
    <w:rsid w:val="00E222ED"/>
    <w:rsid w:val="00E223EF"/>
    <w:rsid w:val="00E2253C"/>
    <w:rsid w:val="00E225BD"/>
    <w:rsid w:val="00E227A3"/>
    <w:rsid w:val="00E2288C"/>
    <w:rsid w:val="00E22923"/>
    <w:rsid w:val="00E22B91"/>
    <w:rsid w:val="00E22C0C"/>
    <w:rsid w:val="00E22C32"/>
    <w:rsid w:val="00E22CAE"/>
    <w:rsid w:val="00E22E96"/>
    <w:rsid w:val="00E2310A"/>
    <w:rsid w:val="00E23199"/>
    <w:rsid w:val="00E232F7"/>
    <w:rsid w:val="00E234A7"/>
    <w:rsid w:val="00E234C9"/>
    <w:rsid w:val="00E23A65"/>
    <w:rsid w:val="00E23BA6"/>
    <w:rsid w:val="00E23CEE"/>
    <w:rsid w:val="00E23D43"/>
    <w:rsid w:val="00E23DD0"/>
    <w:rsid w:val="00E24051"/>
    <w:rsid w:val="00E24206"/>
    <w:rsid w:val="00E24365"/>
    <w:rsid w:val="00E2442D"/>
    <w:rsid w:val="00E24524"/>
    <w:rsid w:val="00E245AD"/>
    <w:rsid w:val="00E245BF"/>
    <w:rsid w:val="00E2462B"/>
    <w:rsid w:val="00E2462F"/>
    <w:rsid w:val="00E24699"/>
    <w:rsid w:val="00E247E7"/>
    <w:rsid w:val="00E24B69"/>
    <w:rsid w:val="00E24E7C"/>
    <w:rsid w:val="00E24FFB"/>
    <w:rsid w:val="00E25268"/>
    <w:rsid w:val="00E25855"/>
    <w:rsid w:val="00E258B0"/>
    <w:rsid w:val="00E2592E"/>
    <w:rsid w:val="00E259EA"/>
    <w:rsid w:val="00E25B08"/>
    <w:rsid w:val="00E25D41"/>
    <w:rsid w:val="00E25D79"/>
    <w:rsid w:val="00E25F5C"/>
    <w:rsid w:val="00E26250"/>
    <w:rsid w:val="00E26577"/>
    <w:rsid w:val="00E268DB"/>
    <w:rsid w:val="00E26CCA"/>
    <w:rsid w:val="00E2756D"/>
    <w:rsid w:val="00E2770D"/>
    <w:rsid w:val="00E277C7"/>
    <w:rsid w:val="00E277DF"/>
    <w:rsid w:val="00E2786C"/>
    <w:rsid w:val="00E27B27"/>
    <w:rsid w:val="00E27C32"/>
    <w:rsid w:val="00E27D12"/>
    <w:rsid w:val="00E27EDE"/>
    <w:rsid w:val="00E3031B"/>
    <w:rsid w:val="00E3070E"/>
    <w:rsid w:val="00E307F1"/>
    <w:rsid w:val="00E308AE"/>
    <w:rsid w:val="00E3094B"/>
    <w:rsid w:val="00E30A7E"/>
    <w:rsid w:val="00E30AD3"/>
    <w:rsid w:val="00E30C1F"/>
    <w:rsid w:val="00E30F72"/>
    <w:rsid w:val="00E3127E"/>
    <w:rsid w:val="00E31283"/>
    <w:rsid w:val="00E314D4"/>
    <w:rsid w:val="00E3166A"/>
    <w:rsid w:val="00E31865"/>
    <w:rsid w:val="00E31998"/>
    <w:rsid w:val="00E31C1D"/>
    <w:rsid w:val="00E31C80"/>
    <w:rsid w:val="00E31EE1"/>
    <w:rsid w:val="00E31F6F"/>
    <w:rsid w:val="00E32228"/>
    <w:rsid w:val="00E32241"/>
    <w:rsid w:val="00E3236F"/>
    <w:rsid w:val="00E323A9"/>
    <w:rsid w:val="00E32564"/>
    <w:rsid w:val="00E3269C"/>
    <w:rsid w:val="00E326E6"/>
    <w:rsid w:val="00E32D69"/>
    <w:rsid w:val="00E32F2A"/>
    <w:rsid w:val="00E32F41"/>
    <w:rsid w:val="00E330A2"/>
    <w:rsid w:val="00E33198"/>
    <w:rsid w:val="00E331D8"/>
    <w:rsid w:val="00E33414"/>
    <w:rsid w:val="00E33428"/>
    <w:rsid w:val="00E334CA"/>
    <w:rsid w:val="00E336C8"/>
    <w:rsid w:val="00E3387A"/>
    <w:rsid w:val="00E3398D"/>
    <w:rsid w:val="00E339E6"/>
    <w:rsid w:val="00E33A99"/>
    <w:rsid w:val="00E33D38"/>
    <w:rsid w:val="00E33EBC"/>
    <w:rsid w:val="00E3406D"/>
    <w:rsid w:val="00E34260"/>
    <w:rsid w:val="00E34440"/>
    <w:rsid w:val="00E3473F"/>
    <w:rsid w:val="00E348B4"/>
    <w:rsid w:val="00E34922"/>
    <w:rsid w:val="00E34BF1"/>
    <w:rsid w:val="00E34E88"/>
    <w:rsid w:val="00E3512A"/>
    <w:rsid w:val="00E35146"/>
    <w:rsid w:val="00E354B9"/>
    <w:rsid w:val="00E354FA"/>
    <w:rsid w:val="00E3561B"/>
    <w:rsid w:val="00E356B5"/>
    <w:rsid w:val="00E35852"/>
    <w:rsid w:val="00E35AF0"/>
    <w:rsid w:val="00E35F67"/>
    <w:rsid w:val="00E361B9"/>
    <w:rsid w:val="00E368E2"/>
    <w:rsid w:val="00E36AAC"/>
    <w:rsid w:val="00E36F41"/>
    <w:rsid w:val="00E36F5E"/>
    <w:rsid w:val="00E372FF"/>
    <w:rsid w:val="00E37CB5"/>
    <w:rsid w:val="00E40632"/>
    <w:rsid w:val="00E406CA"/>
    <w:rsid w:val="00E408A2"/>
    <w:rsid w:val="00E408AE"/>
    <w:rsid w:val="00E40909"/>
    <w:rsid w:val="00E409B4"/>
    <w:rsid w:val="00E40A0B"/>
    <w:rsid w:val="00E40B9B"/>
    <w:rsid w:val="00E40D92"/>
    <w:rsid w:val="00E40DD0"/>
    <w:rsid w:val="00E40EDC"/>
    <w:rsid w:val="00E4130B"/>
    <w:rsid w:val="00E41594"/>
    <w:rsid w:val="00E41599"/>
    <w:rsid w:val="00E417FC"/>
    <w:rsid w:val="00E41831"/>
    <w:rsid w:val="00E4187E"/>
    <w:rsid w:val="00E41B06"/>
    <w:rsid w:val="00E41BF8"/>
    <w:rsid w:val="00E41C35"/>
    <w:rsid w:val="00E41F3F"/>
    <w:rsid w:val="00E42369"/>
    <w:rsid w:val="00E427F2"/>
    <w:rsid w:val="00E4298C"/>
    <w:rsid w:val="00E43AB1"/>
    <w:rsid w:val="00E43B05"/>
    <w:rsid w:val="00E43B87"/>
    <w:rsid w:val="00E43CA9"/>
    <w:rsid w:val="00E43CDC"/>
    <w:rsid w:val="00E43D15"/>
    <w:rsid w:val="00E44204"/>
    <w:rsid w:val="00E442AE"/>
    <w:rsid w:val="00E4430A"/>
    <w:rsid w:val="00E447BF"/>
    <w:rsid w:val="00E44BE5"/>
    <w:rsid w:val="00E44DDD"/>
    <w:rsid w:val="00E4536E"/>
    <w:rsid w:val="00E4539E"/>
    <w:rsid w:val="00E4543D"/>
    <w:rsid w:val="00E456C0"/>
    <w:rsid w:val="00E4572A"/>
    <w:rsid w:val="00E45935"/>
    <w:rsid w:val="00E45B43"/>
    <w:rsid w:val="00E45D80"/>
    <w:rsid w:val="00E46162"/>
    <w:rsid w:val="00E46346"/>
    <w:rsid w:val="00E46390"/>
    <w:rsid w:val="00E467F3"/>
    <w:rsid w:val="00E46814"/>
    <w:rsid w:val="00E46821"/>
    <w:rsid w:val="00E46C3B"/>
    <w:rsid w:val="00E470BD"/>
    <w:rsid w:val="00E470FA"/>
    <w:rsid w:val="00E47229"/>
    <w:rsid w:val="00E47600"/>
    <w:rsid w:val="00E47732"/>
    <w:rsid w:val="00E477A0"/>
    <w:rsid w:val="00E479EA"/>
    <w:rsid w:val="00E47AEE"/>
    <w:rsid w:val="00E47C08"/>
    <w:rsid w:val="00E47CB8"/>
    <w:rsid w:val="00E47CCA"/>
    <w:rsid w:val="00E47D43"/>
    <w:rsid w:val="00E5014D"/>
    <w:rsid w:val="00E507AC"/>
    <w:rsid w:val="00E50D25"/>
    <w:rsid w:val="00E50D37"/>
    <w:rsid w:val="00E51134"/>
    <w:rsid w:val="00E51829"/>
    <w:rsid w:val="00E51965"/>
    <w:rsid w:val="00E51AA5"/>
    <w:rsid w:val="00E52126"/>
    <w:rsid w:val="00E52140"/>
    <w:rsid w:val="00E5217D"/>
    <w:rsid w:val="00E52296"/>
    <w:rsid w:val="00E523F5"/>
    <w:rsid w:val="00E526E4"/>
    <w:rsid w:val="00E526F5"/>
    <w:rsid w:val="00E527A8"/>
    <w:rsid w:val="00E5291C"/>
    <w:rsid w:val="00E529CD"/>
    <w:rsid w:val="00E52B8C"/>
    <w:rsid w:val="00E52C25"/>
    <w:rsid w:val="00E52C2A"/>
    <w:rsid w:val="00E52D9B"/>
    <w:rsid w:val="00E52DDC"/>
    <w:rsid w:val="00E537A8"/>
    <w:rsid w:val="00E53874"/>
    <w:rsid w:val="00E538D1"/>
    <w:rsid w:val="00E538F7"/>
    <w:rsid w:val="00E5390F"/>
    <w:rsid w:val="00E539D8"/>
    <w:rsid w:val="00E53F00"/>
    <w:rsid w:val="00E53F8E"/>
    <w:rsid w:val="00E54027"/>
    <w:rsid w:val="00E5411E"/>
    <w:rsid w:val="00E541D5"/>
    <w:rsid w:val="00E54236"/>
    <w:rsid w:val="00E54497"/>
    <w:rsid w:val="00E5478A"/>
    <w:rsid w:val="00E5480E"/>
    <w:rsid w:val="00E54AAF"/>
    <w:rsid w:val="00E54B1D"/>
    <w:rsid w:val="00E54FAC"/>
    <w:rsid w:val="00E55118"/>
    <w:rsid w:val="00E552A0"/>
    <w:rsid w:val="00E5536D"/>
    <w:rsid w:val="00E55540"/>
    <w:rsid w:val="00E557D6"/>
    <w:rsid w:val="00E558FB"/>
    <w:rsid w:val="00E55907"/>
    <w:rsid w:val="00E559D1"/>
    <w:rsid w:val="00E55C0A"/>
    <w:rsid w:val="00E55C1C"/>
    <w:rsid w:val="00E55EF4"/>
    <w:rsid w:val="00E55FF8"/>
    <w:rsid w:val="00E56320"/>
    <w:rsid w:val="00E56381"/>
    <w:rsid w:val="00E564AF"/>
    <w:rsid w:val="00E56638"/>
    <w:rsid w:val="00E56B5A"/>
    <w:rsid w:val="00E56E4B"/>
    <w:rsid w:val="00E570E5"/>
    <w:rsid w:val="00E57345"/>
    <w:rsid w:val="00E576BE"/>
    <w:rsid w:val="00E57A6C"/>
    <w:rsid w:val="00E57BCC"/>
    <w:rsid w:val="00E57CDD"/>
    <w:rsid w:val="00E57ED1"/>
    <w:rsid w:val="00E603B9"/>
    <w:rsid w:val="00E605BA"/>
    <w:rsid w:val="00E610CE"/>
    <w:rsid w:val="00E61439"/>
    <w:rsid w:val="00E61632"/>
    <w:rsid w:val="00E616F1"/>
    <w:rsid w:val="00E619AC"/>
    <w:rsid w:val="00E61A0A"/>
    <w:rsid w:val="00E61A91"/>
    <w:rsid w:val="00E61B94"/>
    <w:rsid w:val="00E61FC3"/>
    <w:rsid w:val="00E621C7"/>
    <w:rsid w:val="00E6233A"/>
    <w:rsid w:val="00E625DB"/>
    <w:rsid w:val="00E62657"/>
    <w:rsid w:val="00E6285D"/>
    <w:rsid w:val="00E62894"/>
    <w:rsid w:val="00E62943"/>
    <w:rsid w:val="00E62A89"/>
    <w:rsid w:val="00E62E8B"/>
    <w:rsid w:val="00E62EAF"/>
    <w:rsid w:val="00E62F89"/>
    <w:rsid w:val="00E6304F"/>
    <w:rsid w:val="00E630C4"/>
    <w:rsid w:val="00E631D6"/>
    <w:rsid w:val="00E6330D"/>
    <w:rsid w:val="00E63381"/>
    <w:rsid w:val="00E63407"/>
    <w:rsid w:val="00E63628"/>
    <w:rsid w:val="00E63899"/>
    <w:rsid w:val="00E63A0E"/>
    <w:rsid w:val="00E63A8E"/>
    <w:rsid w:val="00E63EE8"/>
    <w:rsid w:val="00E640D9"/>
    <w:rsid w:val="00E6412F"/>
    <w:rsid w:val="00E64132"/>
    <w:rsid w:val="00E64251"/>
    <w:rsid w:val="00E643E5"/>
    <w:rsid w:val="00E648CB"/>
    <w:rsid w:val="00E64CF6"/>
    <w:rsid w:val="00E6543C"/>
    <w:rsid w:val="00E6578A"/>
    <w:rsid w:val="00E659DE"/>
    <w:rsid w:val="00E65FAE"/>
    <w:rsid w:val="00E66234"/>
    <w:rsid w:val="00E66236"/>
    <w:rsid w:val="00E66244"/>
    <w:rsid w:val="00E662F4"/>
    <w:rsid w:val="00E6667F"/>
    <w:rsid w:val="00E66A24"/>
    <w:rsid w:val="00E66CDE"/>
    <w:rsid w:val="00E66D38"/>
    <w:rsid w:val="00E66D8E"/>
    <w:rsid w:val="00E6705C"/>
    <w:rsid w:val="00E6730B"/>
    <w:rsid w:val="00E6757D"/>
    <w:rsid w:val="00E6795D"/>
    <w:rsid w:val="00E67BF3"/>
    <w:rsid w:val="00E70027"/>
    <w:rsid w:val="00E70113"/>
    <w:rsid w:val="00E7011E"/>
    <w:rsid w:val="00E70272"/>
    <w:rsid w:val="00E7027B"/>
    <w:rsid w:val="00E7097B"/>
    <w:rsid w:val="00E70DBF"/>
    <w:rsid w:val="00E70E1A"/>
    <w:rsid w:val="00E70FD6"/>
    <w:rsid w:val="00E71078"/>
    <w:rsid w:val="00E71435"/>
    <w:rsid w:val="00E715A2"/>
    <w:rsid w:val="00E715D7"/>
    <w:rsid w:val="00E7173B"/>
    <w:rsid w:val="00E71AB5"/>
    <w:rsid w:val="00E71BBF"/>
    <w:rsid w:val="00E71CD0"/>
    <w:rsid w:val="00E71FBB"/>
    <w:rsid w:val="00E71FE7"/>
    <w:rsid w:val="00E7223D"/>
    <w:rsid w:val="00E72710"/>
    <w:rsid w:val="00E72957"/>
    <w:rsid w:val="00E72C4B"/>
    <w:rsid w:val="00E72E7B"/>
    <w:rsid w:val="00E73117"/>
    <w:rsid w:val="00E731B0"/>
    <w:rsid w:val="00E732A2"/>
    <w:rsid w:val="00E73646"/>
    <w:rsid w:val="00E739B2"/>
    <w:rsid w:val="00E739BA"/>
    <w:rsid w:val="00E739DC"/>
    <w:rsid w:val="00E73A21"/>
    <w:rsid w:val="00E73C30"/>
    <w:rsid w:val="00E73E1C"/>
    <w:rsid w:val="00E73E76"/>
    <w:rsid w:val="00E73EAE"/>
    <w:rsid w:val="00E73F5A"/>
    <w:rsid w:val="00E74076"/>
    <w:rsid w:val="00E741AB"/>
    <w:rsid w:val="00E7441C"/>
    <w:rsid w:val="00E745BD"/>
    <w:rsid w:val="00E74758"/>
    <w:rsid w:val="00E74848"/>
    <w:rsid w:val="00E748F0"/>
    <w:rsid w:val="00E74B2C"/>
    <w:rsid w:val="00E74B32"/>
    <w:rsid w:val="00E74C34"/>
    <w:rsid w:val="00E750CB"/>
    <w:rsid w:val="00E7511B"/>
    <w:rsid w:val="00E7523B"/>
    <w:rsid w:val="00E75350"/>
    <w:rsid w:val="00E7544C"/>
    <w:rsid w:val="00E754B9"/>
    <w:rsid w:val="00E7565B"/>
    <w:rsid w:val="00E75672"/>
    <w:rsid w:val="00E75807"/>
    <w:rsid w:val="00E75877"/>
    <w:rsid w:val="00E758BA"/>
    <w:rsid w:val="00E75950"/>
    <w:rsid w:val="00E75A53"/>
    <w:rsid w:val="00E75AEF"/>
    <w:rsid w:val="00E75C30"/>
    <w:rsid w:val="00E75D47"/>
    <w:rsid w:val="00E75EA2"/>
    <w:rsid w:val="00E75EB3"/>
    <w:rsid w:val="00E75F7F"/>
    <w:rsid w:val="00E75F87"/>
    <w:rsid w:val="00E760D2"/>
    <w:rsid w:val="00E761EC"/>
    <w:rsid w:val="00E76243"/>
    <w:rsid w:val="00E76544"/>
    <w:rsid w:val="00E7664A"/>
    <w:rsid w:val="00E76949"/>
    <w:rsid w:val="00E76B08"/>
    <w:rsid w:val="00E76BF6"/>
    <w:rsid w:val="00E76EE1"/>
    <w:rsid w:val="00E77167"/>
    <w:rsid w:val="00E775CF"/>
    <w:rsid w:val="00E77B56"/>
    <w:rsid w:val="00E77C9C"/>
    <w:rsid w:val="00E8013B"/>
    <w:rsid w:val="00E801F8"/>
    <w:rsid w:val="00E80244"/>
    <w:rsid w:val="00E8025B"/>
    <w:rsid w:val="00E80286"/>
    <w:rsid w:val="00E8028A"/>
    <w:rsid w:val="00E802B1"/>
    <w:rsid w:val="00E8055F"/>
    <w:rsid w:val="00E80BAF"/>
    <w:rsid w:val="00E80D46"/>
    <w:rsid w:val="00E81044"/>
    <w:rsid w:val="00E81161"/>
    <w:rsid w:val="00E811F1"/>
    <w:rsid w:val="00E812F3"/>
    <w:rsid w:val="00E81316"/>
    <w:rsid w:val="00E81460"/>
    <w:rsid w:val="00E814DD"/>
    <w:rsid w:val="00E81958"/>
    <w:rsid w:val="00E82075"/>
    <w:rsid w:val="00E82203"/>
    <w:rsid w:val="00E82268"/>
    <w:rsid w:val="00E82802"/>
    <w:rsid w:val="00E82997"/>
    <w:rsid w:val="00E82A6B"/>
    <w:rsid w:val="00E82B4A"/>
    <w:rsid w:val="00E82CF5"/>
    <w:rsid w:val="00E82FFB"/>
    <w:rsid w:val="00E8310F"/>
    <w:rsid w:val="00E834CA"/>
    <w:rsid w:val="00E83591"/>
    <w:rsid w:val="00E835AE"/>
    <w:rsid w:val="00E8362F"/>
    <w:rsid w:val="00E83769"/>
    <w:rsid w:val="00E837FD"/>
    <w:rsid w:val="00E83B57"/>
    <w:rsid w:val="00E83C2A"/>
    <w:rsid w:val="00E83C4A"/>
    <w:rsid w:val="00E83CBB"/>
    <w:rsid w:val="00E83D93"/>
    <w:rsid w:val="00E83DBF"/>
    <w:rsid w:val="00E83FD0"/>
    <w:rsid w:val="00E83FFC"/>
    <w:rsid w:val="00E8415A"/>
    <w:rsid w:val="00E84275"/>
    <w:rsid w:val="00E84322"/>
    <w:rsid w:val="00E8448D"/>
    <w:rsid w:val="00E84983"/>
    <w:rsid w:val="00E84A0C"/>
    <w:rsid w:val="00E84AC1"/>
    <w:rsid w:val="00E84CC3"/>
    <w:rsid w:val="00E84DF0"/>
    <w:rsid w:val="00E84EAE"/>
    <w:rsid w:val="00E84F33"/>
    <w:rsid w:val="00E84F38"/>
    <w:rsid w:val="00E85141"/>
    <w:rsid w:val="00E8517B"/>
    <w:rsid w:val="00E8526C"/>
    <w:rsid w:val="00E85383"/>
    <w:rsid w:val="00E8546F"/>
    <w:rsid w:val="00E854F6"/>
    <w:rsid w:val="00E858AC"/>
    <w:rsid w:val="00E85A75"/>
    <w:rsid w:val="00E85A97"/>
    <w:rsid w:val="00E85F0E"/>
    <w:rsid w:val="00E85F4E"/>
    <w:rsid w:val="00E861A1"/>
    <w:rsid w:val="00E861BF"/>
    <w:rsid w:val="00E863A0"/>
    <w:rsid w:val="00E86612"/>
    <w:rsid w:val="00E86734"/>
    <w:rsid w:val="00E86878"/>
    <w:rsid w:val="00E86951"/>
    <w:rsid w:val="00E8698C"/>
    <w:rsid w:val="00E869E5"/>
    <w:rsid w:val="00E86A1A"/>
    <w:rsid w:val="00E86BAF"/>
    <w:rsid w:val="00E86BCA"/>
    <w:rsid w:val="00E86FC0"/>
    <w:rsid w:val="00E87519"/>
    <w:rsid w:val="00E87B0F"/>
    <w:rsid w:val="00E87B12"/>
    <w:rsid w:val="00E87B5A"/>
    <w:rsid w:val="00E87E63"/>
    <w:rsid w:val="00E900DC"/>
    <w:rsid w:val="00E90253"/>
    <w:rsid w:val="00E905FB"/>
    <w:rsid w:val="00E90D68"/>
    <w:rsid w:val="00E90DE1"/>
    <w:rsid w:val="00E90F32"/>
    <w:rsid w:val="00E91293"/>
    <w:rsid w:val="00E914BE"/>
    <w:rsid w:val="00E918BC"/>
    <w:rsid w:val="00E9197E"/>
    <w:rsid w:val="00E91C3B"/>
    <w:rsid w:val="00E91C67"/>
    <w:rsid w:val="00E92039"/>
    <w:rsid w:val="00E92131"/>
    <w:rsid w:val="00E9233F"/>
    <w:rsid w:val="00E92615"/>
    <w:rsid w:val="00E9298F"/>
    <w:rsid w:val="00E92B8A"/>
    <w:rsid w:val="00E92C9F"/>
    <w:rsid w:val="00E92D79"/>
    <w:rsid w:val="00E92DDB"/>
    <w:rsid w:val="00E93324"/>
    <w:rsid w:val="00E935A2"/>
    <w:rsid w:val="00E935E0"/>
    <w:rsid w:val="00E93651"/>
    <w:rsid w:val="00E936D1"/>
    <w:rsid w:val="00E93711"/>
    <w:rsid w:val="00E93750"/>
    <w:rsid w:val="00E937F7"/>
    <w:rsid w:val="00E93BF3"/>
    <w:rsid w:val="00E93C44"/>
    <w:rsid w:val="00E93C5A"/>
    <w:rsid w:val="00E93C7F"/>
    <w:rsid w:val="00E93F24"/>
    <w:rsid w:val="00E94192"/>
    <w:rsid w:val="00E94198"/>
    <w:rsid w:val="00E944E6"/>
    <w:rsid w:val="00E946C3"/>
    <w:rsid w:val="00E947D3"/>
    <w:rsid w:val="00E94A27"/>
    <w:rsid w:val="00E94DAC"/>
    <w:rsid w:val="00E94F68"/>
    <w:rsid w:val="00E9501B"/>
    <w:rsid w:val="00E95150"/>
    <w:rsid w:val="00E95270"/>
    <w:rsid w:val="00E952D7"/>
    <w:rsid w:val="00E95410"/>
    <w:rsid w:val="00E95437"/>
    <w:rsid w:val="00E95756"/>
    <w:rsid w:val="00E959E1"/>
    <w:rsid w:val="00E95D1D"/>
    <w:rsid w:val="00E95E3B"/>
    <w:rsid w:val="00E960EA"/>
    <w:rsid w:val="00E9647B"/>
    <w:rsid w:val="00E964D4"/>
    <w:rsid w:val="00E9662B"/>
    <w:rsid w:val="00E966A2"/>
    <w:rsid w:val="00E966EE"/>
    <w:rsid w:val="00E967C4"/>
    <w:rsid w:val="00E96BC6"/>
    <w:rsid w:val="00E96E5B"/>
    <w:rsid w:val="00E97562"/>
    <w:rsid w:val="00E97664"/>
    <w:rsid w:val="00E9772C"/>
    <w:rsid w:val="00E97BC7"/>
    <w:rsid w:val="00E97C90"/>
    <w:rsid w:val="00E97DE2"/>
    <w:rsid w:val="00E97DFB"/>
    <w:rsid w:val="00E97E2D"/>
    <w:rsid w:val="00EA0191"/>
    <w:rsid w:val="00EA01D4"/>
    <w:rsid w:val="00EA0274"/>
    <w:rsid w:val="00EA03D7"/>
    <w:rsid w:val="00EA0494"/>
    <w:rsid w:val="00EA05FC"/>
    <w:rsid w:val="00EA0668"/>
    <w:rsid w:val="00EA0759"/>
    <w:rsid w:val="00EA0A7F"/>
    <w:rsid w:val="00EA0C9E"/>
    <w:rsid w:val="00EA0DB6"/>
    <w:rsid w:val="00EA0E97"/>
    <w:rsid w:val="00EA0F35"/>
    <w:rsid w:val="00EA12DA"/>
    <w:rsid w:val="00EA1344"/>
    <w:rsid w:val="00EA1667"/>
    <w:rsid w:val="00EA17B3"/>
    <w:rsid w:val="00EA1E40"/>
    <w:rsid w:val="00EA1F88"/>
    <w:rsid w:val="00EA2178"/>
    <w:rsid w:val="00EA22CC"/>
    <w:rsid w:val="00EA2374"/>
    <w:rsid w:val="00EA2393"/>
    <w:rsid w:val="00EA268B"/>
    <w:rsid w:val="00EA2A73"/>
    <w:rsid w:val="00EA3183"/>
    <w:rsid w:val="00EA31C3"/>
    <w:rsid w:val="00EA3545"/>
    <w:rsid w:val="00EA35EF"/>
    <w:rsid w:val="00EA3915"/>
    <w:rsid w:val="00EA39AC"/>
    <w:rsid w:val="00EA39E5"/>
    <w:rsid w:val="00EA3D21"/>
    <w:rsid w:val="00EA3D9A"/>
    <w:rsid w:val="00EA3DC6"/>
    <w:rsid w:val="00EA3DEA"/>
    <w:rsid w:val="00EA3F12"/>
    <w:rsid w:val="00EA404B"/>
    <w:rsid w:val="00EA437C"/>
    <w:rsid w:val="00EA4541"/>
    <w:rsid w:val="00EA4847"/>
    <w:rsid w:val="00EA4A15"/>
    <w:rsid w:val="00EA4BCA"/>
    <w:rsid w:val="00EA4DD1"/>
    <w:rsid w:val="00EA50FC"/>
    <w:rsid w:val="00EA5490"/>
    <w:rsid w:val="00EA57D3"/>
    <w:rsid w:val="00EA57FA"/>
    <w:rsid w:val="00EA58BE"/>
    <w:rsid w:val="00EA5E27"/>
    <w:rsid w:val="00EA60F1"/>
    <w:rsid w:val="00EA6145"/>
    <w:rsid w:val="00EA64CA"/>
    <w:rsid w:val="00EA671B"/>
    <w:rsid w:val="00EA67DB"/>
    <w:rsid w:val="00EA6A1E"/>
    <w:rsid w:val="00EA6BC6"/>
    <w:rsid w:val="00EA6C24"/>
    <w:rsid w:val="00EA6D96"/>
    <w:rsid w:val="00EA7230"/>
    <w:rsid w:val="00EA7358"/>
    <w:rsid w:val="00EA7442"/>
    <w:rsid w:val="00EA7456"/>
    <w:rsid w:val="00EA745D"/>
    <w:rsid w:val="00EA74A2"/>
    <w:rsid w:val="00EA78A0"/>
    <w:rsid w:val="00EA7911"/>
    <w:rsid w:val="00EA7B13"/>
    <w:rsid w:val="00EA7C66"/>
    <w:rsid w:val="00EA7C8F"/>
    <w:rsid w:val="00EA7EAA"/>
    <w:rsid w:val="00EA7F9F"/>
    <w:rsid w:val="00EB0090"/>
    <w:rsid w:val="00EB00F5"/>
    <w:rsid w:val="00EB0191"/>
    <w:rsid w:val="00EB040B"/>
    <w:rsid w:val="00EB0508"/>
    <w:rsid w:val="00EB0568"/>
    <w:rsid w:val="00EB0814"/>
    <w:rsid w:val="00EB08A0"/>
    <w:rsid w:val="00EB10D4"/>
    <w:rsid w:val="00EB1330"/>
    <w:rsid w:val="00EB1445"/>
    <w:rsid w:val="00EB16C9"/>
    <w:rsid w:val="00EB1B73"/>
    <w:rsid w:val="00EB1CA6"/>
    <w:rsid w:val="00EB1CD1"/>
    <w:rsid w:val="00EB1EF2"/>
    <w:rsid w:val="00EB2487"/>
    <w:rsid w:val="00EB24F6"/>
    <w:rsid w:val="00EB25C9"/>
    <w:rsid w:val="00EB25CC"/>
    <w:rsid w:val="00EB25DA"/>
    <w:rsid w:val="00EB2673"/>
    <w:rsid w:val="00EB26BE"/>
    <w:rsid w:val="00EB2B04"/>
    <w:rsid w:val="00EB2D00"/>
    <w:rsid w:val="00EB338E"/>
    <w:rsid w:val="00EB386B"/>
    <w:rsid w:val="00EB3E2F"/>
    <w:rsid w:val="00EB432D"/>
    <w:rsid w:val="00EB4393"/>
    <w:rsid w:val="00EB46AF"/>
    <w:rsid w:val="00EB46BF"/>
    <w:rsid w:val="00EB46FF"/>
    <w:rsid w:val="00EB4CD9"/>
    <w:rsid w:val="00EB4DE8"/>
    <w:rsid w:val="00EB4EC3"/>
    <w:rsid w:val="00EB529D"/>
    <w:rsid w:val="00EB5513"/>
    <w:rsid w:val="00EB5632"/>
    <w:rsid w:val="00EB5658"/>
    <w:rsid w:val="00EB5680"/>
    <w:rsid w:val="00EB572A"/>
    <w:rsid w:val="00EB59B8"/>
    <w:rsid w:val="00EB5D4D"/>
    <w:rsid w:val="00EB6143"/>
    <w:rsid w:val="00EB624B"/>
    <w:rsid w:val="00EB66E6"/>
    <w:rsid w:val="00EB682B"/>
    <w:rsid w:val="00EB682D"/>
    <w:rsid w:val="00EB6C84"/>
    <w:rsid w:val="00EB73E0"/>
    <w:rsid w:val="00EB73E2"/>
    <w:rsid w:val="00EB7CE7"/>
    <w:rsid w:val="00EC0195"/>
    <w:rsid w:val="00EC02E2"/>
    <w:rsid w:val="00EC057F"/>
    <w:rsid w:val="00EC0882"/>
    <w:rsid w:val="00EC0A88"/>
    <w:rsid w:val="00EC0E53"/>
    <w:rsid w:val="00EC0FFA"/>
    <w:rsid w:val="00EC102F"/>
    <w:rsid w:val="00EC12FA"/>
    <w:rsid w:val="00EC131F"/>
    <w:rsid w:val="00EC170C"/>
    <w:rsid w:val="00EC1A90"/>
    <w:rsid w:val="00EC1E20"/>
    <w:rsid w:val="00EC1F30"/>
    <w:rsid w:val="00EC2204"/>
    <w:rsid w:val="00EC2A3A"/>
    <w:rsid w:val="00EC2AAA"/>
    <w:rsid w:val="00EC2AB4"/>
    <w:rsid w:val="00EC2BD3"/>
    <w:rsid w:val="00EC2C36"/>
    <w:rsid w:val="00EC2EC4"/>
    <w:rsid w:val="00EC2F66"/>
    <w:rsid w:val="00EC30A1"/>
    <w:rsid w:val="00EC32BE"/>
    <w:rsid w:val="00EC39BF"/>
    <w:rsid w:val="00EC3BA4"/>
    <w:rsid w:val="00EC3D31"/>
    <w:rsid w:val="00EC3E7F"/>
    <w:rsid w:val="00EC4015"/>
    <w:rsid w:val="00EC420A"/>
    <w:rsid w:val="00EC4326"/>
    <w:rsid w:val="00EC46AF"/>
    <w:rsid w:val="00EC4A0E"/>
    <w:rsid w:val="00EC4B8B"/>
    <w:rsid w:val="00EC4E0A"/>
    <w:rsid w:val="00EC4E17"/>
    <w:rsid w:val="00EC4E4D"/>
    <w:rsid w:val="00EC4E82"/>
    <w:rsid w:val="00EC5000"/>
    <w:rsid w:val="00EC5027"/>
    <w:rsid w:val="00EC52F9"/>
    <w:rsid w:val="00EC5554"/>
    <w:rsid w:val="00EC56FC"/>
    <w:rsid w:val="00EC576A"/>
    <w:rsid w:val="00EC5809"/>
    <w:rsid w:val="00EC593F"/>
    <w:rsid w:val="00EC59A1"/>
    <w:rsid w:val="00EC65D0"/>
    <w:rsid w:val="00EC67D1"/>
    <w:rsid w:val="00EC67ED"/>
    <w:rsid w:val="00EC68FC"/>
    <w:rsid w:val="00EC6947"/>
    <w:rsid w:val="00EC6978"/>
    <w:rsid w:val="00EC69A7"/>
    <w:rsid w:val="00EC6ADC"/>
    <w:rsid w:val="00EC6C14"/>
    <w:rsid w:val="00EC6DF1"/>
    <w:rsid w:val="00EC73E4"/>
    <w:rsid w:val="00EC7576"/>
    <w:rsid w:val="00EC7820"/>
    <w:rsid w:val="00EC783D"/>
    <w:rsid w:val="00EC7C6A"/>
    <w:rsid w:val="00EC7E8E"/>
    <w:rsid w:val="00ED0019"/>
    <w:rsid w:val="00ED008B"/>
    <w:rsid w:val="00ED00DF"/>
    <w:rsid w:val="00ED03E0"/>
    <w:rsid w:val="00ED059C"/>
    <w:rsid w:val="00ED062B"/>
    <w:rsid w:val="00ED07D6"/>
    <w:rsid w:val="00ED08DB"/>
    <w:rsid w:val="00ED0F17"/>
    <w:rsid w:val="00ED100B"/>
    <w:rsid w:val="00ED1404"/>
    <w:rsid w:val="00ED1482"/>
    <w:rsid w:val="00ED16B6"/>
    <w:rsid w:val="00ED16C8"/>
    <w:rsid w:val="00ED1A92"/>
    <w:rsid w:val="00ED1B04"/>
    <w:rsid w:val="00ED1E1B"/>
    <w:rsid w:val="00ED1E5B"/>
    <w:rsid w:val="00ED1F1E"/>
    <w:rsid w:val="00ED2179"/>
    <w:rsid w:val="00ED28AC"/>
    <w:rsid w:val="00ED291F"/>
    <w:rsid w:val="00ED2A15"/>
    <w:rsid w:val="00ED2D83"/>
    <w:rsid w:val="00ED2DFB"/>
    <w:rsid w:val="00ED2EE2"/>
    <w:rsid w:val="00ED2FF9"/>
    <w:rsid w:val="00ED30BC"/>
    <w:rsid w:val="00ED3228"/>
    <w:rsid w:val="00ED3570"/>
    <w:rsid w:val="00ED360B"/>
    <w:rsid w:val="00ED36C6"/>
    <w:rsid w:val="00ED36FA"/>
    <w:rsid w:val="00ED3713"/>
    <w:rsid w:val="00ED37D7"/>
    <w:rsid w:val="00ED39C2"/>
    <w:rsid w:val="00ED3AEB"/>
    <w:rsid w:val="00ED3BDE"/>
    <w:rsid w:val="00ED3C44"/>
    <w:rsid w:val="00ED4321"/>
    <w:rsid w:val="00ED45A6"/>
    <w:rsid w:val="00ED46CA"/>
    <w:rsid w:val="00ED4713"/>
    <w:rsid w:val="00ED4AF9"/>
    <w:rsid w:val="00ED4BBB"/>
    <w:rsid w:val="00ED4D45"/>
    <w:rsid w:val="00ED4DBC"/>
    <w:rsid w:val="00ED511E"/>
    <w:rsid w:val="00ED51B3"/>
    <w:rsid w:val="00ED53F3"/>
    <w:rsid w:val="00ED54C8"/>
    <w:rsid w:val="00ED5569"/>
    <w:rsid w:val="00ED56CE"/>
    <w:rsid w:val="00ED57BB"/>
    <w:rsid w:val="00ED5825"/>
    <w:rsid w:val="00ED5890"/>
    <w:rsid w:val="00ED5891"/>
    <w:rsid w:val="00ED5962"/>
    <w:rsid w:val="00ED5B79"/>
    <w:rsid w:val="00ED5B93"/>
    <w:rsid w:val="00ED5DC4"/>
    <w:rsid w:val="00ED6334"/>
    <w:rsid w:val="00ED639E"/>
    <w:rsid w:val="00ED63A8"/>
    <w:rsid w:val="00ED63EC"/>
    <w:rsid w:val="00ED6551"/>
    <w:rsid w:val="00ED6681"/>
    <w:rsid w:val="00ED6790"/>
    <w:rsid w:val="00ED6866"/>
    <w:rsid w:val="00ED6D02"/>
    <w:rsid w:val="00ED6E71"/>
    <w:rsid w:val="00ED7147"/>
    <w:rsid w:val="00ED71A1"/>
    <w:rsid w:val="00ED7383"/>
    <w:rsid w:val="00ED748B"/>
    <w:rsid w:val="00ED795B"/>
    <w:rsid w:val="00ED7A53"/>
    <w:rsid w:val="00ED7AB3"/>
    <w:rsid w:val="00ED7D19"/>
    <w:rsid w:val="00EE0156"/>
    <w:rsid w:val="00EE01E2"/>
    <w:rsid w:val="00EE0260"/>
    <w:rsid w:val="00EE0399"/>
    <w:rsid w:val="00EE03EE"/>
    <w:rsid w:val="00EE04A4"/>
    <w:rsid w:val="00EE0553"/>
    <w:rsid w:val="00EE06AE"/>
    <w:rsid w:val="00EE090E"/>
    <w:rsid w:val="00EE097F"/>
    <w:rsid w:val="00EE09E4"/>
    <w:rsid w:val="00EE0A8F"/>
    <w:rsid w:val="00EE0D42"/>
    <w:rsid w:val="00EE0D67"/>
    <w:rsid w:val="00EE0E07"/>
    <w:rsid w:val="00EE109F"/>
    <w:rsid w:val="00EE12F6"/>
    <w:rsid w:val="00EE13BC"/>
    <w:rsid w:val="00EE13BD"/>
    <w:rsid w:val="00EE17F0"/>
    <w:rsid w:val="00EE19F4"/>
    <w:rsid w:val="00EE1E5D"/>
    <w:rsid w:val="00EE2014"/>
    <w:rsid w:val="00EE25B1"/>
    <w:rsid w:val="00EE26E4"/>
    <w:rsid w:val="00EE29D5"/>
    <w:rsid w:val="00EE2B20"/>
    <w:rsid w:val="00EE304D"/>
    <w:rsid w:val="00EE3100"/>
    <w:rsid w:val="00EE3128"/>
    <w:rsid w:val="00EE316B"/>
    <w:rsid w:val="00EE3477"/>
    <w:rsid w:val="00EE35BD"/>
    <w:rsid w:val="00EE35FF"/>
    <w:rsid w:val="00EE365B"/>
    <w:rsid w:val="00EE3807"/>
    <w:rsid w:val="00EE383C"/>
    <w:rsid w:val="00EE3C34"/>
    <w:rsid w:val="00EE3F8E"/>
    <w:rsid w:val="00EE4093"/>
    <w:rsid w:val="00EE490D"/>
    <w:rsid w:val="00EE499A"/>
    <w:rsid w:val="00EE4B6F"/>
    <w:rsid w:val="00EE4C71"/>
    <w:rsid w:val="00EE520D"/>
    <w:rsid w:val="00EE5219"/>
    <w:rsid w:val="00EE54D6"/>
    <w:rsid w:val="00EE54E1"/>
    <w:rsid w:val="00EE5645"/>
    <w:rsid w:val="00EE5693"/>
    <w:rsid w:val="00EE5DB8"/>
    <w:rsid w:val="00EE5DD3"/>
    <w:rsid w:val="00EE62A2"/>
    <w:rsid w:val="00EE62C6"/>
    <w:rsid w:val="00EE62D3"/>
    <w:rsid w:val="00EE644F"/>
    <w:rsid w:val="00EE6528"/>
    <w:rsid w:val="00EE6544"/>
    <w:rsid w:val="00EE6BE9"/>
    <w:rsid w:val="00EE6EF2"/>
    <w:rsid w:val="00EE6FF3"/>
    <w:rsid w:val="00EE704C"/>
    <w:rsid w:val="00EE71E8"/>
    <w:rsid w:val="00EE73E5"/>
    <w:rsid w:val="00EE7522"/>
    <w:rsid w:val="00EE7829"/>
    <w:rsid w:val="00EE794D"/>
    <w:rsid w:val="00EF02EE"/>
    <w:rsid w:val="00EF0313"/>
    <w:rsid w:val="00EF037A"/>
    <w:rsid w:val="00EF07B2"/>
    <w:rsid w:val="00EF08FE"/>
    <w:rsid w:val="00EF09E8"/>
    <w:rsid w:val="00EF0BAF"/>
    <w:rsid w:val="00EF0CCF"/>
    <w:rsid w:val="00EF0D06"/>
    <w:rsid w:val="00EF0D96"/>
    <w:rsid w:val="00EF0D9C"/>
    <w:rsid w:val="00EF101A"/>
    <w:rsid w:val="00EF10C9"/>
    <w:rsid w:val="00EF1167"/>
    <w:rsid w:val="00EF135C"/>
    <w:rsid w:val="00EF13F6"/>
    <w:rsid w:val="00EF1402"/>
    <w:rsid w:val="00EF14DE"/>
    <w:rsid w:val="00EF1559"/>
    <w:rsid w:val="00EF15B9"/>
    <w:rsid w:val="00EF15C9"/>
    <w:rsid w:val="00EF1792"/>
    <w:rsid w:val="00EF181E"/>
    <w:rsid w:val="00EF1950"/>
    <w:rsid w:val="00EF1A0D"/>
    <w:rsid w:val="00EF1A3B"/>
    <w:rsid w:val="00EF1ACC"/>
    <w:rsid w:val="00EF1B25"/>
    <w:rsid w:val="00EF1E87"/>
    <w:rsid w:val="00EF1F01"/>
    <w:rsid w:val="00EF22AD"/>
    <w:rsid w:val="00EF230F"/>
    <w:rsid w:val="00EF23FD"/>
    <w:rsid w:val="00EF240F"/>
    <w:rsid w:val="00EF25B0"/>
    <w:rsid w:val="00EF2B36"/>
    <w:rsid w:val="00EF2C83"/>
    <w:rsid w:val="00EF2DDF"/>
    <w:rsid w:val="00EF2EB2"/>
    <w:rsid w:val="00EF2EB5"/>
    <w:rsid w:val="00EF2F7E"/>
    <w:rsid w:val="00EF2FC4"/>
    <w:rsid w:val="00EF30EB"/>
    <w:rsid w:val="00EF3290"/>
    <w:rsid w:val="00EF359F"/>
    <w:rsid w:val="00EF35D7"/>
    <w:rsid w:val="00EF3C77"/>
    <w:rsid w:val="00EF4194"/>
    <w:rsid w:val="00EF46E6"/>
    <w:rsid w:val="00EF47CD"/>
    <w:rsid w:val="00EF47D7"/>
    <w:rsid w:val="00EF4ABB"/>
    <w:rsid w:val="00EF4AC1"/>
    <w:rsid w:val="00EF4DB9"/>
    <w:rsid w:val="00EF5120"/>
    <w:rsid w:val="00EF5149"/>
    <w:rsid w:val="00EF5389"/>
    <w:rsid w:val="00EF558F"/>
    <w:rsid w:val="00EF5794"/>
    <w:rsid w:val="00EF583B"/>
    <w:rsid w:val="00EF5916"/>
    <w:rsid w:val="00EF5B1D"/>
    <w:rsid w:val="00EF5B8A"/>
    <w:rsid w:val="00EF5EC1"/>
    <w:rsid w:val="00EF601A"/>
    <w:rsid w:val="00EF6278"/>
    <w:rsid w:val="00EF6429"/>
    <w:rsid w:val="00EF6439"/>
    <w:rsid w:val="00EF6639"/>
    <w:rsid w:val="00EF6741"/>
    <w:rsid w:val="00EF67C6"/>
    <w:rsid w:val="00EF68DC"/>
    <w:rsid w:val="00EF6AE0"/>
    <w:rsid w:val="00EF6BCA"/>
    <w:rsid w:val="00EF6BDA"/>
    <w:rsid w:val="00EF7061"/>
    <w:rsid w:val="00EF7202"/>
    <w:rsid w:val="00EF77AB"/>
    <w:rsid w:val="00EF780A"/>
    <w:rsid w:val="00EF7EA1"/>
    <w:rsid w:val="00F00249"/>
    <w:rsid w:val="00F0050C"/>
    <w:rsid w:val="00F00591"/>
    <w:rsid w:val="00F005CF"/>
    <w:rsid w:val="00F0072F"/>
    <w:rsid w:val="00F00AD7"/>
    <w:rsid w:val="00F00C9E"/>
    <w:rsid w:val="00F00D1C"/>
    <w:rsid w:val="00F00D39"/>
    <w:rsid w:val="00F00DF6"/>
    <w:rsid w:val="00F00E84"/>
    <w:rsid w:val="00F01110"/>
    <w:rsid w:val="00F0111E"/>
    <w:rsid w:val="00F01195"/>
    <w:rsid w:val="00F011EE"/>
    <w:rsid w:val="00F014D5"/>
    <w:rsid w:val="00F0151E"/>
    <w:rsid w:val="00F0153A"/>
    <w:rsid w:val="00F01769"/>
    <w:rsid w:val="00F0179E"/>
    <w:rsid w:val="00F0197C"/>
    <w:rsid w:val="00F01A05"/>
    <w:rsid w:val="00F01AD0"/>
    <w:rsid w:val="00F01FAC"/>
    <w:rsid w:val="00F02257"/>
    <w:rsid w:val="00F02330"/>
    <w:rsid w:val="00F025E8"/>
    <w:rsid w:val="00F0263D"/>
    <w:rsid w:val="00F029CA"/>
    <w:rsid w:val="00F02AB3"/>
    <w:rsid w:val="00F02B28"/>
    <w:rsid w:val="00F02B5D"/>
    <w:rsid w:val="00F02C2B"/>
    <w:rsid w:val="00F02D2C"/>
    <w:rsid w:val="00F02EFB"/>
    <w:rsid w:val="00F0303F"/>
    <w:rsid w:val="00F0313F"/>
    <w:rsid w:val="00F0315D"/>
    <w:rsid w:val="00F032C2"/>
    <w:rsid w:val="00F03667"/>
    <w:rsid w:val="00F03695"/>
    <w:rsid w:val="00F03779"/>
    <w:rsid w:val="00F037A9"/>
    <w:rsid w:val="00F037AF"/>
    <w:rsid w:val="00F0388B"/>
    <w:rsid w:val="00F03A1A"/>
    <w:rsid w:val="00F03C15"/>
    <w:rsid w:val="00F03C1A"/>
    <w:rsid w:val="00F03C29"/>
    <w:rsid w:val="00F042BC"/>
    <w:rsid w:val="00F045A6"/>
    <w:rsid w:val="00F0465F"/>
    <w:rsid w:val="00F04A9A"/>
    <w:rsid w:val="00F04DAB"/>
    <w:rsid w:val="00F04EFD"/>
    <w:rsid w:val="00F04F8D"/>
    <w:rsid w:val="00F05013"/>
    <w:rsid w:val="00F05052"/>
    <w:rsid w:val="00F05174"/>
    <w:rsid w:val="00F056FF"/>
    <w:rsid w:val="00F05A65"/>
    <w:rsid w:val="00F05A9A"/>
    <w:rsid w:val="00F05BAF"/>
    <w:rsid w:val="00F05C9D"/>
    <w:rsid w:val="00F05E7D"/>
    <w:rsid w:val="00F06273"/>
    <w:rsid w:val="00F06474"/>
    <w:rsid w:val="00F0669B"/>
    <w:rsid w:val="00F0673E"/>
    <w:rsid w:val="00F06BA1"/>
    <w:rsid w:val="00F06BC4"/>
    <w:rsid w:val="00F06CB2"/>
    <w:rsid w:val="00F071F4"/>
    <w:rsid w:val="00F07354"/>
    <w:rsid w:val="00F0740F"/>
    <w:rsid w:val="00F07615"/>
    <w:rsid w:val="00F076AE"/>
    <w:rsid w:val="00F07854"/>
    <w:rsid w:val="00F079E1"/>
    <w:rsid w:val="00F07B25"/>
    <w:rsid w:val="00F07B47"/>
    <w:rsid w:val="00F07FF4"/>
    <w:rsid w:val="00F101D8"/>
    <w:rsid w:val="00F10403"/>
    <w:rsid w:val="00F105C7"/>
    <w:rsid w:val="00F105F4"/>
    <w:rsid w:val="00F106F9"/>
    <w:rsid w:val="00F10A22"/>
    <w:rsid w:val="00F10A44"/>
    <w:rsid w:val="00F10A83"/>
    <w:rsid w:val="00F10B80"/>
    <w:rsid w:val="00F11140"/>
    <w:rsid w:val="00F115ED"/>
    <w:rsid w:val="00F1178E"/>
    <w:rsid w:val="00F1182B"/>
    <w:rsid w:val="00F118DA"/>
    <w:rsid w:val="00F11AD0"/>
    <w:rsid w:val="00F11C43"/>
    <w:rsid w:val="00F11E34"/>
    <w:rsid w:val="00F11FAD"/>
    <w:rsid w:val="00F123E2"/>
    <w:rsid w:val="00F123EA"/>
    <w:rsid w:val="00F123F5"/>
    <w:rsid w:val="00F124D6"/>
    <w:rsid w:val="00F1260F"/>
    <w:rsid w:val="00F1294A"/>
    <w:rsid w:val="00F129F9"/>
    <w:rsid w:val="00F12BCB"/>
    <w:rsid w:val="00F12C7F"/>
    <w:rsid w:val="00F12DF1"/>
    <w:rsid w:val="00F12F1F"/>
    <w:rsid w:val="00F13220"/>
    <w:rsid w:val="00F1337F"/>
    <w:rsid w:val="00F13679"/>
    <w:rsid w:val="00F1392B"/>
    <w:rsid w:val="00F13E8F"/>
    <w:rsid w:val="00F14139"/>
    <w:rsid w:val="00F142F9"/>
    <w:rsid w:val="00F143C5"/>
    <w:rsid w:val="00F14538"/>
    <w:rsid w:val="00F1464A"/>
    <w:rsid w:val="00F146D7"/>
    <w:rsid w:val="00F147F5"/>
    <w:rsid w:val="00F14BE7"/>
    <w:rsid w:val="00F14D18"/>
    <w:rsid w:val="00F14F2A"/>
    <w:rsid w:val="00F14F6E"/>
    <w:rsid w:val="00F15094"/>
    <w:rsid w:val="00F15271"/>
    <w:rsid w:val="00F15532"/>
    <w:rsid w:val="00F15751"/>
    <w:rsid w:val="00F15757"/>
    <w:rsid w:val="00F15C90"/>
    <w:rsid w:val="00F15F0C"/>
    <w:rsid w:val="00F161CA"/>
    <w:rsid w:val="00F1634D"/>
    <w:rsid w:val="00F168CC"/>
    <w:rsid w:val="00F16C1F"/>
    <w:rsid w:val="00F16EF2"/>
    <w:rsid w:val="00F17099"/>
    <w:rsid w:val="00F1746A"/>
    <w:rsid w:val="00F17533"/>
    <w:rsid w:val="00F175B4"/>
    <w:rsid w:val="00F17640"/>
    <w:rsid w:val="00F176C2"/>
    <w:rsid w:val="00F1771B"/>
    <w:rsid w:val="00F177D6"/>
    <w:rsid w:val="00F200D4"/>
    <w:rsid w:val="00F2023A"/>
    <w:rsid w:val="00F202C0"/>
    <w:rsid w:val="00F202DB"/>
    <w:rsid w:val="00F204FF"/>
    <w:rsid w:val="00F20604"/>
    <w:rsid w:val="00F2074C"/>
    <w:rsid w:val="00F20BB6"/>
    <w:rsid w:val="00F20C4B"/>
    <w:rsid w:val="00F20DBD"/>
    <w:rsid w:val="00F20F5B"/>
    <w:rsid w:val="00F210D0"/>
    <w:rsid w:val="00F2115D"/>
    <w:rsid w:val="00F211E4"/>
    <w:rsid w:val="00F212DA"/>
    <w:rsid w:val="00F216E4"/>
    <w:rsid w:val="00F217E3"/>
    <w:rsid w:val="00F21919"/>
    <w:rsid w:val="00F21B77"/>
    <w:rsid w:val="00F21DC1"/>
    <w:rsid w:val="00F2210A"/>
    <w:rsid w:val="00F22493"/>
    <w:rsid w:val="00F22724"/>
    <w:rsid w:val="00F2277D"/>
    <w:rsid w:val="00F22932"/>
    <w:rsid w:val="00F22AE9"/>
    <w:rsid w:val="00F22DBF"/>
    <w:rsid w:val="00F22E32"/>
    <w:rsid w:val="00F22EAA"/>
    <w:rsid w:val="00F230A3"/>
    <w:rsid w:val="00F2355F"/>
    <w:rsid w:val="00F237F4"/>
    <w:rsid w:val="00F23A4C"/>
    <w:rsid w:val="00F23A9F"/>
    <w:rsid w:val="00F23B96"/>
    <w:rsid w:val="00F23D43"/>
    <w:rsid w:val="00F23F64"/>
    <w:rsid w:val="00F24137"/>
    <w:rsid w:val="00F2414F"/>
    <w:rsid w:val="00F2426B"/>
    <w:rsid w:val="00F242F1"/>
    <w:rsid w:val="00F24418"/>
    <w:rsid w:val="00F2443B"/>
    <w:rsid w:val="00F2460C"/>
    <w:rsid w:val="00F24714"/>
    <w:rsid w:val="00F24998"/>
    <w:rsid w:val="00F24A6A"/>
    <w:rsid w:val="00F24C80"/>
    <w:rsid w:val="00F24C84"/>
    <w:rsid w:val="00F24CD2"/>
    <w:rsid w:val="00F24FEC"/>
    <w:rsid w:val="00F25356"/>
    <w:rsid w:val="00F255DD"/>
    <w:rsid w:val="00F2581B"/>
    <w:rsid w:val="00F25949"/>
    <w:rsid w:val="00F259AB"/>
    <w:rsid w:val="00F25BDC"/>
    <w:rsid w:val="00F25C26"/>
    <w:rsid w:val="00F25CA9"/>
    <w:rsid w:val="00F25DE5"/>
    <w:rsid w:val="00F260AA"/>
    <w:rsid w:val="00F263D6"/>
    <w:rsid w:val="00F2640C"/>
    <w:rsid w:val="00F264FF"/>
    <w:rsid w:val="00F266B3"/>
    <w:rsid w:val="00F2693E"/>
    <w:rsid w:val="00F26C39"/>
    <w:rsid w:val="00F26CE2"/>
    <w:rsid w:val="00F26FDC"/>
    <w:rsid w:val="00F27024"/>
    <w:rsid w:val="00F27179"/>
    <w:rsid w:val="00F2731C"/>
    <w:rsid w:val="00F27582"/>
    <w:rsid w:val="00F276A9"/>
    <w:rsid w:val="00F2770B"/>
    <w:rsid w:val="00F277FD"/>
    <w:rsid w:val="00F27AEA"/>
    <w:rsid w:val="00F27E80"/>
    <w:rsid w:val="00F27E89"/>
    <w:rsid w:val="00F27ED0"/>
    <w:rsid w:val="00F27F19"/>
    <w:rsid w:val="00F30144"/>
    <w:rsid w:val="00F3016B"/>
    <w:rsid w:val="00F30225"/>
    <w:rsid w:val="00F302CA"/>
    <w:rsid w:val="00F30544"/>
    <w:rsid w:val="00F308F4"/>
    <w:rsid w:val="00F308FF"/>
    <w:rsid w:val="00F30922"/>
    <w:rsid w:val="00F30A26"/>
    <w:rsid w:val="00F30BBE"/>
    <w:rsid w:val="00F30CD6"/>
    <w:rsid w:val="00F30E32"/>
    <w:rsid w:val="00F30E8A"/>
    <w:rsid w:val="00F31041"/>
    <w:rsid w:val="00F310F0"/>
    <w:rsid w:val="00F3127D"/>
    <w:rsid w:val="00F31479"/>
    <w:rsid w:val="00F315A7"/>
    <w:rsid w:val="00F31AED"/>
    <w:rsid w:val="00F31E2E"/>
    <w:rsid w:val="00F31ECF"/>
    <w:rsid w:val="00F32369"/>
    <w:rsid w:val="00F32594"/>
    <w:rsid w:val="00F32935"/>
    <w:rsid w:val="00F32A40"/>
    <w:rsid w:val="00F32E80"/>
    <w:rsid w:val="00F32FA1"/>
    <w:rsid w:val="00F3307C"/>
    <w:rsid w:val="00F33272"/>
    <w:rsid w:val="00F332E6"/>
    <w:rsid w:val="00F333D9"/>
    <w:rsid w:val="00F33AD1"/>
    <w:rsid w:val="00F33B0B"/>
    <w:rsid w:val="00F33C44"/>
    <w:rsid w:val="00F33D87"/>
    <w:rsid w:val="00F33FBD"/>
    <w:rsid w:val="00F34133"/>
    <w:rsid w:val="00F34298"/>
    <w:rsid w:val="00F3438C"/>
    <w:rsid w:val="00F3442C"/>
    <w:rsid w:val="00F34457"/>
    <w:rsid w:val="00F344ED"/>
    <w:rsid w:val="00F34502"/>
    <w:rsid w:val="00F34545"/>
    <w:rsid w:val="00F34689"/>
    <w:rsid w:val="00F3468F"/>
    <w:rsid w:val="00F3475B"/>
    <w:rsid w:val="00F34811"/>
    <w:rsid w:val="00F34A86"/>
    <w:rsid w:val="00F34A92"/>
    <w:rsid w:val="00F34AA9"/>
    <w:rsid w:val="00F34AF6"/>
    <w:rsid w:val="00F34D73"/>
    <w:rsid w:val="00F34DC8"/>
    <w:rsid w:val="00F34FD4"/>
    <w:rsid w:val="00F350DC"/>
    <w:rsid w:val="00F3512C"/>
    <w:rsid w:val="00F352BB"/>
    <w:rsid w:val="00F35414"/>
    <w:rsid w:val="00F3550B"/>
    <w:rsid w:val="00F356CC"/>
    <w:rsid w:val="00F358A3"/>
    <w:rsid w:val="00F35C87"/>
    <w:rsid w:val="00F35CD4"/>
    <w:rsid w:val="00F35E1F"/>
    <w:rsid w:val="00F35FD8"/>
    <w:rsid w:val="00F364C6"/>
    <w:rsid w:val="00F367D4"/>
    <w:rsid w:val="00F3682C"/>
    <w:rsid w:val="00F36876"/>
    <w:rsid w:val="00F36BBF"/>
    <w:rsid w:val="00F36BD9"/>
    <w:rsid w:val="00F36D8E"/>
    <w:rsid w:val="00F36E4E"/>
    <w:rsid w:val="00F36F0C"/>
    <w:rsid w:val="00F3727D"/>
    <w:rsid w:val="00F37945"/>
    <w:rsid w:val="00F37A47"/>
    <w:rsid w:val="00F37B42"/>
    <w:rsid w:val="00F37F0F"/>
    <w:rsid w:val="00F400C0"/>
    <w:rsid w:val="00F40329"/>
    <w:rsid w:val="00F4051C"/>
    <w:rsid w:val="00F40B6C"/>
    <w:rsid w:val="00F40C15"/>
    <w:rsid w:val="00F40C5D"/>
    <w:rsid w:val="00F41019"/>
    <w:rsid w:val="00F4109C"/>
    <w:rsid w:val="00F41264"/>
    <w:rsid w:val="00F414D6"/>
    <w:rsid w:val="00F414F4"/>
    <w:rsid w:val="00F4192D"/>
    <w:rsid w:val="00F419E9"/>
    <w:rsid w:val="00F41A32"/>
    <w:rsid w:val="00F41B62"/>
    <w:rsid w:val="00F41F19"/>
    <w:rsid w:val="00F42108"/>
    <w:rsid w:val="00F42152"/>
    <w:rsid w:val="00F4239B"/>
    <w:rsid w:val="00F42474"/>
    <w:rsid w:val="00F42574"/>
    <w:rsid w:val="00F4298D"/>
    <w:rsid w:val="00F42B38"/>
    <w:rsid w:val="00F42EE2"/>
    <w:rsid w:val="00F430C2"/>
    <w:rsid w:val="00F43390"/>
    <w:rsid w:val="00F436C5"/>
    <w:rsid w:val="00F4377F"/>
    <w:rsid w:val="00F43866"/>
    <w:rsid w:val="00F4386B"/>
    <w:rsid w:val="00F43AA4"/>
    <w:rsid w:val="00F43AFB"/>
    <w:rsid w:val="00F43CA7"/>
    <w:rsid w:val="00F44029"/>
    <w:rsid w:val="00F441C2"/>
    <w:rsid w:val="00F441E7"/>
    <w:rsid w:val="00F444D2"/>
    <w:rsid w:val="00F4456F"/>
    <w:rsid w:val="00F44571"/>
    <w:rsid w:val="00F449C5"/>
    <w:rsid w:val="00F449F2"/>
    <w:rsid w:val="00F44A81"/>
    <w:rsid w:val="00F44D9E"/>
    <w:rsid w:val="00F44E80"/>
    <w:rsid w:val="00F4554C"/>
    <w:rsid w:val="00F45755"/>
    <w:rsid w:val="00F45FC0"/>
    <w:rsid w:val="00F46223"/>
    <w:rsid w:val="00F46482"/>
    <w:rsid w:val="00F465B6"/>
    <w:rsid w:val="00F4677C"/>
    <w:rsid w:val="00F46859"/>
    <w:rsid w:val="00F469B1"/>
    <w:rsid w:val="00F46A2D"/>
    <w:rsid w:val="00F46D1C"/>
    <w:rsid w:val="00F46F4B"/>
    <w:rsid w:val="00F47479"/>
    <w:rsid w:val="00F475E3"/>
    <w:rsid w:val="00F4760D"/>
    <w:rsid w:val="00F4776A"/>
    <w:rsid w:val="00F47950"/>
    <w:rsid w:val="00F47AAB"/>
    <w:rsid w:val="00F47C88"/>
    <w:rsid w:val="00F47F8A"/>
    <w:rsid w:val="00F5002C"/>
    <w:rsid w:val="00F501EF"/>
    <w:rsid w:val="00F502B3"/>
    <w:rsid w:val="00F50713"/>
    <w:rsid w:val="00F5097E"/>
    <w:rsid w:val="00F50B05"/>
    <w:rsid w:val="00F50B13"/>
    <w:rsid w:val="00F50E56"/>
    <w:rsid w:val="00F50EB0"/>
    <w:rsid w:val="00F5103E"/>
    <w:rsid w:val="00F511DD"/>
    <w:rsid w:val="00F512C9"/>
    <w:rsid w:val="00F513B7"/>
    <w:rsid w:val="00F5155A"/>
    <w:rsid w:val="00F51707"/>
    <w:rsid w:val="00F5171A"/>
    <w:rsid w:val="00F517FE"/>
    <w:rsid w:val="00F519F8"/>
    <w:rsid w:val="00F51BA2"/>
    <w:rsid w:val="00F51C42"/>
    <w:rsid w:val="00F51C52"/>
    <w:rsid w:val="00F51C90"/>
    <w:rsid w:val="00F51DF3"/>
    <w:rsid w:val="00F51E39"/>
    <w:rsid w:val="00F51E7F"/>
    <w:rsid w:val="00F51EBA"/>
    <w:rsid w:val="00F52072"/>
    <w:rsid w:val="00F52687"/>
    <w:rsid w:val="00F52703"/>
    <w:rsid w:val="00F52710"/>
    <w:rsid w:val="00F52784"/>
    <w:rsid w:val="00F52912"/>
    <w:rsid w:val="00F529CA"/>
    <w:rsid w:val="00F52C28"/>
    <w:rsid w:val="00F52DAD"/>
    <w:rsid w:val="00F52F1B"/>
    <w:rsid w:val="00F53199"/>
    <w:rsid w:val="00F53456"/>
    <w:rsid w:val="00F53539"/>
    <w:rsid w:val="00F5357C"/>
    <w:rsid w:val="00F537CC"/>
    <w:rsid w:val="00F5396F"/>
    <w:rsid w:val="00F53C29"/>
    <w:rsid w:val="00F53CB8"/>
    <w:rsid w:val="00F53E5D"/>
    <w:rsid w:val="00F541EB"/>
    <w:rsid w:val="00F543CD"/>
    <w:rsid w:val="00F549A1"/>
    <w:rsid w:val="00F54C90"/>
    <w:rsid w:val="00F54E17"/>
    <w:rsid w:val="00F54F79"/>
    <w:rsid w:val="00F54F8D"/>
    <w:rsid w:val="00F5507E"/>
    <w:rsid w:val="00F550CA"/>
    <w:rsid w:val="00F55222"/>
    <w:rsid w:val="00F5549C"/>
    <w:rsid w:val="00F55624"/>
    <w:rsid w:val="00F556E9"/>
    <w:rsid w:val="00F55739"/>
    <w:rsid w:val="00F55841"/>
    <w:rsid w:val="00F55925"/>
    <w:rsid w:val="00F55B0D"/>
    <w:rsid w:val="00F55C73"/>
    <w:rsid w:val="00F55CD3"/>
    <w:rsid w:val="00F55D49"/>
    <w:rsid w:val="00F55FC0"/>
    <w:rsid w:val="00F56011"/>
    <w:rsid w:val="00F5607D"/>
    <w:rsid w:val="00F56235"/>
    <w:rsid w:val="00F56459"/>
    <w:rsid w:val="00F5658D"/>
    <w:rsid w:val="00F56864"/>
    <w:rsid w:val="00F568EC"/>
    <w:rsid w:val="00F56D13"/>
    <w:rsid w:val="00F56D73"/>
    <w:rsid w:val="00F56D81"/>
    <w:rsid w:val="00F570D6"/>
    <w:rsid w:val="00F571EA"/>
    <w:rsid w:val="00F573F4"/>
    <w:rsid w:val="00F57405"/>
    <w:rsid w:val="00F575F4"/>
    <w:rsid w:val="00F57F2D"/>
    <w:rsid w:val="00F60125"/>
    <w:rsid w:val="00F60243"/>
    <w:rsid w:val="00F6035D"/>
    <w:rsid w:val="00F60426"/>
    <w:rsid w:val="00F604E2"/>
    <w:rsid w:val="00F604F0"/>
    <w:rsid w:val="00F604F8"/>
    <w:rsid w:val="00F608D5"/>
    <w:rsid w:val="00F60A9C"/>
    <w:rsid w:val="00F60B62"/>
    <w:rsid w:val="00F60C09"/>
    <w:rsid w:val="00F60CB5"/>
    <w:rsid w:val="00F60CCD"/>
    <w:rsid w:val="00F60DAE"/>
    <w:rsid w:val="00F611BF"/>
    <w:rsid w:val="00F61479"/>
    <w:rsid w:val="00F61562"/>
    <w:rsid w:val="00F6166D"/>
    <w:rsid w:val="00F616D7"/>
    <w:rsid w:val="00F61703"/>
    <w:rsid w:val="00F619F1"/>
    <w:rsid w:val="00F61FCF"/>
    <w:rsid w:val="00F62193"/>
    <w:rsid w:val="00F6290A"/>
    <w:rsid w:val="00F62CF5"/>
    <w:rsid w:val="00F62D52"/>
    <w:rsid w:val="00F62E32"/>
    <w:rsid w:val="00F62EFD"/>
    <w:rsid w:val="00F63088"/>
    <w:rsid w:val="00F631F0"/>
    <w:rsid w:val="00F6335E"/>
    <w:rsid w:val="00F633A6"/>
    <w:rsid w:val="00F63427"/>
    <w:rsid w:val="00F634B2"/>
    <w:rsid w:val="00F638B9"/>
    <w:rsid w:val="00F63B21"/>
    <w:rsid w:val="00F63C8D"/>
    <w:rsid w:val="00F63C96"/>
    <w:rsid w:val="00F63D08"/>
    <w:rsid w:val="00F63D52"/>
    <w:rsid w:val="00F641A7"/>
    <w:rsid w:val="00F6427C"/>
    <w:rsid w:val="00F643D9"/>
    <w:rsid w:val="00F644D2"/>
    <w:rsid w:val="00F6455C"/>
    <w:rsid w:val="00F6479D"/>
    <w:rsid w:val="00F647AB"/>
    <w:rsid w:val="00F64862"/>
    <w:rsid w:val="00F6495D"/>
    <w:rsid w:val="00F64A22"/>
    <w:rsid w:val="00F64B32"/>
    <w:rsid w:val="00F64C98"/>
    <w:rsid w:val="00F65204"/>
    <w:rsid w:val="00F65501"/>
    <w:rsid w:val="00F655DB"/>
    <w:rsid w:val="00F657D2"/>
    <w:rsid w:val="00F6581F"/>
    <w:rsid w:val="00F65869"/>
    <w:rsid w:val="00F65881"/>
    <w:rsid w:val="00F65899"/>
    <w:rsid w:val="00F658F1"/>
    <w:rsid w:val="00F65910"/>
    <w:rsid w:val="00F65997"/>
    <w:rsid w:val="00F66077"/>
    <w:rsid w:val="00F66324"/>
    <w:rsid w:val="00F6651A"/>
    <w:rsid w:val="00F665A1"/>
    <w:rsid w:val="00F668DF"/>
    <w:rsid w:val="00F66A50"/>
    <w:rsid w:val="00F66ABC"/>
    <w:rsid w:val="00F66AE8"/>
    <w:rsid w:val="00F66B4A"/>
    <w:rsid w:val="00F66CDF"/>
    <w:rsid w:val="00F66D2B"/>
    <w:rsid w:val="00F670B6"/>
    <w:rsid w:val="00F6781E"/>
    <w:rsid w:val="00F67825"/>
    <w:rsid w:val="00F67ADC"/>
    <w:rsid w:val="00F67B1B"/>
    <w:rsid w:val="00F67BD7"/>
    <w:rsid w:val="00F7032F"/>
    <w:rsid w:val="00F7065F"/>
    <w:rsid w:val="00F70974"/>
    <w:rsid w:val="00F70993"/>
    <w:rsid w:val="00F70A89"/>
    <w:rsid w:val="00F70B27"/>
    <w:rsid w:val="00F70BBA"/>
    <w:rsid w:val="00F70D44"/>
    <w:rsid w:val="00F70D5F"/>
    <w:rsid w:val="00F70EAC"/>
    <w:rsid w:val="00F71296"/>
    <w:rsid w:val="00F71310"/>
    <w:rsid w:val="00F713D1"/>
    <w:rsid w:val="00F7140C"/>
    <w:rsid w:val="00F71431"/>
    <w:rsid w:val="00F7164A"/>
    <w:rsid w:val="00F717CF"/>
    <w:rsid w:val="00F71913"/>
    <w:rsid w:val="00F71A87"/>
    <w:rsid w:val="00F71BC1"/>
    <w:rsid w:val="00F71C6A"/>
    <w:rsid w:val="00F71DDF"/>
    <w:rsid w:val="00F72022"/>
    <w:rsid w:val="00F72083"/>
    <w:rsid w:val="00F727C5"/>
    <w:rsid w:val="00F72A19"/>
    <w:rsid w:val="00F72A6D"/>
    <w:rsid w:val="00F72BDE"/>
    <w:rsid w:val="00F72D8D"/>
    <w:rsid w:val="00F72DA3"/>
    <w:rsid w:val="00F72EF2"/>
    <w:rsid w:val="00F72F02"/>
    <w:rsid w:val="00F7321D"/>
    <w:rsid w:val="00F73331"/>
    <w:rsid w:val="00F73351"/>
    <w:rsid w:val="00F7360A"/>
    <w:rsid w:val="00F73877"/>
    <w:rsid w:val="00F73BED"/>
    <w:rsid w:val="00F74000"/>
    <w:rsid w:val="00F740C0"/>
    <w:rsid w:val="00F74344"/>
    <w:rsid w:val="00F74399"/>
    <w:rsid w:val="00F74543"/>
    <w:rsid w:val="00F7460F"/>
    <w:rsid w:val="00F74789"/>
    <w:rsid w:val="00F749EA"/>
    <w:rsid w:val="00F74C7F"/>
    <w:rsid w:val="00F74DF2"/>
    <w:rsid w:val="00F74F68"/>
    <w:rsid w:val="00F750C2"/>
    <w:rsid w:val="00F75240"/>
    <w:rsid w:val="00F75248"/>
    <w:rsid w:val="00F753BA"/>
    <w:rsid w:val="00F753E2"/>
    <w:rsid w:val="00F7546A"/>
    <w:rsid w:val="00F75636"/>
    <w:rsid w:val="00F75965"/>
    <w:rsid w:val="00F75A11"/>
    <w:rsid w:val="00F75A5E"/>
    <w:rsid w:val="00F75C8B"/>
    <w:rsid w:val="00F75E66"/>
    <w:rsid w:val="00F76244"/>
    <w:rsid w:val="00F7661D"/>
    <w:rsid w:val="00F76804"/>
    <w:rsid w:val="00F768DF"/>
    <w:rsid w:val="00F76D2B"/>
    <w:rsid w:val="00F76E19"/>
    <w:rsid w:val="00F76EDF"/>
    <w:rsid w:val="00F76F5E"/>
    <w:rsid w:val="00F772A0"/>
    <w:rsid w:val="00F772FF"/>
    <w:rsid w:val="00F77615"/>
    <w:rsid w:val="00F778FF"/>
    <w:rsid w:val="00F77992"/>
    <w:rsid w:val="00F779B5"/>
    <w:rsid w:val="00F77BDA"/>
    <w:rsid w:val="00F77D08"/>
    <w:rsid w:val="00F77DD4"/>
    <w:rsid w:val="00F77E22"/>
    <w:rsid w:val="00F8004E"/>
    <w:rsid w:val="00F802C2"/>
    <w:rsid w:val="00F80436"/>
    <w:rsid w:val="00F80639"/>
    <w:rsid w:val="00F8064A"/>
    <w:rsid w:val="00F80777"/>
    <w:rsid w:val="00F8085E"/>
    <w:rsid w:val="00F8094B"/>
    <w:rsid w:val="00F80A11"/>
    <w:rsid w:val="00F80B04"/>
    <w:rsid w:val="00F80B4B"/>
    <w:rsid w:val="00F80C90"/>
    <w:rsid w:val="00F80CB5"/>
    <w:rsid w:val="00F80D57"/>
    <w:rsid w:val="00F810F1"/>
    <w:rsid w:val="00F8178A"/>
    <w:rsid w:val="00F8182C"/>
    <w:rsid w:val="00F819F7"/>
    <w:rsid w:val="00F81A0F"/>
    <w:rsid w:val="00F81D3D"/>
    <w:rsid w:val="00F81D4F"/>
    <w:rsid w:val="00F81EAA"/>
    <w:rsid w:val="00F82038"/>
    <w:rsid w:val="00F8218D"/>
    <w:rsid w:val="00F827E8"/>
    <w:rsid w:val="00F8286C"/>
    <w:rsid w:val="00F82DB4"/>
    <w:rsid w:val="00F82F9C"/>
    <w:rsid w:val="00F838AC"/>
    <w:rsid w:val="00F83A1D"/>
    <w:rsid w:val="00F83A9D"/>
    <w:rsid w:val="00F83C64"/>
    <w:rsid w:val="00F842B7"/>
    <w:rsid w:val="00F849F3"/>
    <w:rsid w:val="00F84C7B"/>
    <w:rsid w:val="00F84D98"/>
    <w:rsid w:val="00F84F01"/>
    <w:rsid w:val="00F85180"/>
    <w:rsid w:val="00F852D8"/>
    <w:rsid w:val="00F853EE"/>
    <w:rsid w:val="00F85419"/>
    <w:rsid w:val="00F8544E"/>
    <w:rsid w:val="00F8557F"/>
    <w:rsid w:val="00F85654"/>
    <w:rsid w:val="00F85697"/>
    <w:rsid w:val="00F856D6"/>
    <w:rsid w:val="00F85DF7"/>
    <w:rsid w:val="00F85DFE"/>
    <w:rsid w:val="00F861A8"/>
    <w:rsid w:val="00F86397"/>
    <w:rsid w:val="00F864ED"/>
    <w:rsid w:val="00F8675A"/>
    <w:rsid w:val="00F86AD6"/>
    <w:rsid w:val="00F86B37"/>
    <w:rsid w:val="00F86CA9"/>
    <w:rsid w:val="00F86D7B"/>
    <w:rsid w:val="00F86DA6"/>
    <w:rsid w:val="00F86E09"/>
    <w:rsid w:val="00F86E21"/>
    <w:rsid w:val="00F86FA6"/>
    <w:rsid w:val="00F871DB"/>
    <w:rsid w:val="00F87A14"/>
    <w:rsid w:val="00F87A9C"/>
    <w:rsid w:val="00F87AF2"/>
    <w:rsid w:val="00F87B3F"/>
    <w:rsid w:val="00F87DC2"/>
    <w:rsid w:val="00F900CC"/>
    <w:rsid w:val="00F90142"/>
    <w:rsid w:val="00F902D7"/>
    <w:rsid w:val="00F90863"/>
    <w:rsid w:val="00F90912"/>
    <w:rsid w:val="00F90D60"/>
    <w:rsid w:val="00F90E6E"/>
    <w:rsid w:val="00F90EDE"/>
    <w:rsid w:val="00F91191"/>
    <w:rsid w:val="00F91361"/>
    <w:rsid w:val="00F9147D"/>
    <w:rsid w:val="00F91481"/>
    <w:rsid w:val="00F91675"/>
    <w:rsid w:val="00F91686"/>
    <w:rsid w:val="00F91700"/>
    <w:rsid w:val="00F91D50"/>
    <w:rsid w:val="00F91FF7"/>
    <w:rsid w:val="00F9215B"/>
    <w:rsid w:val="00F924B6"/>
    <w:rsid w:val="00F92902"/>
    <w:rsid w:val="00F9291E"/>
    <w:rsid w:val="00F92B47"/>
    <w:rsid w:val="00F93231"/>
    <w:rsid w:val="00F9331A"/>
    <w:rsid w:val="00F937EC"/>
    <w:rsid w:val="00F9381F"/>
    <w:rsid w:val="00F93A54"/>
    <w:rsid w:val="00F94023"/>
    <w:rsid w:val="00F94095"/>
    <w:rsid w:val="00F9409A"/>
    <w:rsid w:val="00F94151"/>
    <w:rsid w:val="00F94158"/>
    <w:rsid w:val="00F9416F"/>
    <w:rsid w:val="00F941C9"/>
    <w:rsid w:val="00F9442C"/>
    <w:rsid w:val="00F946EE"/>
    <w:rsid w:val="00F948B0"/>
    <w:rsid w:val="00F94A6D"/>
    <w:rsid w:val="00F94B69"/>
    <w:rsid w:val="00F94DFB"/>
    <w:rsid w:val="00F94FB2"/>
    <w:rsid w:val="00F95120"/>
    <w:rsid w:val="00F9518A"/>
    <w:rsid w:val="00F9572A"/>
    <w:rsid w:val="00F957C5"/>
    <w:rsid w:val="00F95B72"/>
    <w:rsid w:val="00F95EEC"/>
    <w:rsid w:val="00F9641E"/>
    <w:rsid w:val="00F96979"/>
    <w:rsid w:val="00F96A85"/>
    <w:rsid w:val="00F96C54"/>
    <w:rsid w:val="00F96E91"/>
    <w:rsid w:val="00F97019"/>
    <w:rsid w:val="00F973BD"/>
    <w:rsid w:val="00F9766E"/>
    <w:rsid w:val="00F97DEE"/>
    <w:rsid w:val="00F97F46"/>
    <w:rsid w:val="00FA0048"/>
    <w:rsid w:val="00FA00FA"/>
    <w:rsid w:val="00FA00FC"/>
    <w:rsid w:val="00FA0173"/>
    <w:rsid w:val="00FA02C8"/>
    <w:rsid w:val="00FA0352"/>
    <w:rsid w:val="00FA0582"/>
    <w:rsid w:val="00FA0672"/>
    <w:rsid w:val="00FA06C3"/>
    <w:rsid w:val="00FA0C87"/>
    <w:rsid w:val="00FA0D53"/>
    <w:rsid w:val="00FA0DFB"/>
    <w:rsid w:val="00FA0FE9"/>
    <w:rsid w:val="00FA1132"/>
    <w:rsid w:val="00FA1262"/>
    <w:rsid w:val="00FA1272"/>
    <w:rsid w:val="00FA13DE"/>
    <w:rsid w:val="00FA14AD"/>
    <w:rsid w:val="00FA152E"/>
    <w:rsid w:val="00FA17DF"/>
    <w:rsid w:val="00FA1880"/>
    <w:rsid w:val="00FA1928"/>
    <w:rsid w:val="00FA19E1"/>
    <w:rsid w:val="00FA1A45"/>
    <w:rsid w:val="00FA1C6F"/>
    <w:rsid w:val="00FA2350"/>
    <w:rsid w:val="00FA274F"/>
    <w:rsid w:val="00FA27A4"/>
    <w:rsid w:val="00FA2A73"/>
    <w:rsid w:val="00FA2B3E"/>
    <w:rsid w:val="00FA310B"/>
    <w:rsid w:val="00FA3532"/>
    <w:rsid w:val="00FA384A"/>
    <w:rsid w:val="00FA3887"/>
    <w:rsid w:val="00FA3924"/>
    <w:rsid w:val="00FA3A01"/>
    <w:rsid w:val="00FA40DD"/>
    <w:rsid w:val="00FA4151"/>
    <w:rsid w:val="00FA44EF"/>
    <w:rsid w:val="00FA4A21"/>
    <w:rsid w:val="00FA4AA9"/>
    <w:rsid w:val="00FA4B3A"/>
    <w:rsid w:val="00FA4B89"/>
    <w:rsid w:val="00FA4D54"/>
    <w:rsid w:val="00FA502D"/>
    <w:rsid w:val="00FA5066"/>
    <w:rsid w:val="00FA5433"/>
    <w:rsid w:val="00FA549C"/>
    <w:rsid w:val="00FA5580"/>
    <w:rsid w:val="00FA5600"/>
    <w:rsid w:val="00FA5731"/>
    <w:rsid w:val="00FA5ACF"/>
    <w:rsid w:val="00FA5C70"/>
    <w:rsid w:val="00FA5DA5"/>
    <w:rsid w:val="00FA5F90"/>
    <w:rsid w:val="00FA6026"/>
    <w:rsid w:val="00FA617B"/>
    <w:rsid w:val="00FA6188"/>
    <w:rsid w:val="00FA62F4"/>
    <w:rsid w:val="00FA6321"/>
    <w:rsid w:val="00FA6478"/>
    <w:rsid w:val="00FA6560"/>
    <w:rsid w:val="00FA6612"/>
    <w:rsid w:val="00FA66E9"/>
    <w:rsid w:val="00FA67E6"/>
    <w:rsid w:val="00FA68ED"/>
    <w:rsid w:val="00FA6949"/>
    <w:rsid w:val="00FA698C"/>
    <w:rsid w:val="00FA6A18"/>
    <w:rsid w:val="00FA6A3C"/>
    <w:rsid w:val="00FA6CC2"/>
    <w:rsid w:val="00FA6D31"/>
    <w:rsid w:val="00FA6D5E"/>
    <w:rsid w:val="00FA6D9A"/>
    <w:rsid w:val="00FA6FEA"/>
    <w:rsid w:val="00FA71FB"/>
    <w:rsid w:val="00FA7305"/>
    <w:rsid w:val="00FA7579"/>
    <w:rsid w:val="00FA780C"/>
    <w:rsid w:val="00FA79D8"/>
    <w:rsid w:val="00FA7B56"/>
    <w:rsid w:val="00FA7CD0"/>
    <w:rsid w:val="00FA7D71"/>
    <w:rsid w:val="00FA7D9F"/>
    <w:rsid w:val="00FB01B8"/>
    <w:rsid w:val="00FB0232"/>
    <w:rsid w:val="00FB037A"/>
    <w:rsid w:val="00FB0381"/>
    <w:rsid w:val="00FB03BB"/>
    <w:rsid w:val="00FB0571"/>
    <w:rsid w:val="00FB069D"/>
    <w:rsid w:val="00FB06C8"/>
    <w:rsid w:val="00FB06DB"/>
    <w:rsid w:val="00FB07D3"/>
    <w:rsid w:val="00FB085C"/>
    <w:rsid w:val="00FB08BD"/>
    <w:rsid w:val="00FB0AD5"/>
    <w:rsid w:val="00FB0C0F"/>
    <w:rsid w:val="00FB0E08"/>
    <w:rsid w:val="00FB0F67"/>
    <w:rsid w:val="00FB1052"/>
    <w:rsid w:val="00FB1328"/>
    <w:rsid w:val="00FB15D9"/>
    <w:rsid w:val="00FB17A5"/>
    <w:rsid w:val="00FB1EBE"/>
    <w:rsid w:val="00FB1F35"/>
    <w:rsid w:val="00FB2026"/>
    <w:rsid w:val="00FB20F5"/>
    <w:rsid w:val="00FB2238"/>
    <w:rsid w:val="00FB24DD"/>
    <w:rsid w:val="00FB266E"/>
    <w:rsid w:val="00FB2715"/>
    <w:rsid w:val="00FB284F"/>
    <w:rsid w:val="00FB29AB"/>
    <w:rsid w:val="00FB29C3"/>
    <w:rsid w:val="00FB2DA9"/>
    <w:rsid w:val="00FB2EEE"/>
    <w:rsid w:val="00FB3375"/>
    <w:rsid w:val="00FB33D9"/>
    <w:rsid w:val="00FB3449"/>
    <w:rsid w:val="00FB34A4"/>
    <w:rsid w:val="00FB359A"/>
    <w:rsid w:val="00FB3602"/>
    <w:rsid w:val="00FB381C"/>
    <w:rsid w:val="00FB388D"/>
    <w:rsid w:val="00FB3BA8"/>
    <w:rsid w:val="00FB3FC1"/>
    <w:rsid w:val="00FB4066"/>
    <w:rsid w:val="00FB434F"/>
    <w:rsid w:val="00FB43C9"/>
    <w:rsid w:val="00FB4559"/>
    <w:rsid w:val="00FB47D3"/>
    <w:rsid w:val="00FB49F6"/>
    <w:rsid w:val="00FB4AE3"/>
    <w:rsid w:val="00FB4C64"/>
    <w:rsid w:val="00FB4CE6"/>
    <w:rsid w:val="00FB5348"/>
    <w:rsid w:val="00FB55CA"/>
    <w:rsid w:val="00FB56FF"/>
    <w:rsid w:val="00FB584A"/>
    <w:rsid w:val="00FB5AEB"/>
    <w:rsid w:val="00FB5B28"/>
    <w:rsid w:val="00FB5B5B"/>
    <w:rsid w:val="00FB5BB9"/>
    <w:rsid w:val="00FB5C8F"/>
    <w:rsid w:val="00FB5CC0"/>
    <w:rsid w:val="00FB605E"/>
    <w:rsid w:val="00FB60A2"/>
    <w:rsid w:val="00FB6430"/>
    <w:rsid w:val="00FB66A1"/>
    <w:rsid w:val="00FB68CB"/>
    <w:rsid w:val="00FB6B1E"/>
    <w:rsid w:val="00FB6D3F"/>
    <w:rsid w:val="00FB6EFC"/>
    <w:rsid w:val="00FB7085"/>
    <w:rsid w:val="00FB76C7"/>
    <w:rsid w:val="00FB7704"/>
    <w:rsid w:val="00FB7B0C"/>
    <w:rsid w:val="00FB7CDC"/>
    <w:rsid w:val="00FB7D05"/>
    <w:rsid w:val="00FB7D8A"/>
    <w:rsid w:val="00FB7DEE"/>
    <w:rsid w:val="00FC0203"/>
    <w:rsid w:val="00FC0371"/>
    <w:rsid w:val="00FC061D"/>
    <w:rsid w:val="00FC0968"/>
    <w:rsid w:val="00FC09A8"/>
    <w:rsid w:val="00FC0FED"/>
    <w:rsid w:val="00FC10C1"/>
    <w:rsid w:val="00FC118E"/>
    <w:rsid w:val="00FC142F"/>
    <w:rsid w:val="00FC14BF"/>
    <w:rsid w:val="00FC14F5"/>
    <w:rsid w:val="00FC15D0"/>
    <w:rsid w:val="00FC1B6F"/>
    <w:rsid w:val="00FC2162"/>
    <w:rsid w:val="00FC242E"/>
    <w:rsid w:val="00FC26A1"/>
    <w:rsid w:val="00FC2ABB"/>
    <w:rsid w:val="00FC2B88"/>
    <w:rsid w:val="00FC2CCE"/>
    <w:rsid w:val="00FC2EAA"/>
    <w:rsid w:val="00FC2ED8"/>
    <w:rsid w:val="00FC3102"/>
    <w:rsid w:val="00FC334C"/>
    <w:rsid w:val="00FC3436"/>
    <w:rsid w:val="00FC344E"/>
    <w:rsid w:val="00FC3501"/>
    <w:rsid w:val="00FC3649"/>
    <w:rsid w:val="00FC3C0E"/>
    <w:rsid w:val="00FC3C99"/>
    <w:rsid w:val="00FC3E67"/>
    <w:rsid w:val="00FC3F99"/>
    <w:rsid w:val="00FC40DF"/>
    <w:rsid w:val="00FC4410"/>
    <w:rsid w:val="00FC4443"/>
    <w:rsid w:val="00FC445F"/>
    <w:rsid w:val="00FC4575"/>
    <w:rsid w:val="00FC475E"/>
    <w:rsid w:val="00FC48F3"/>
    <w:rsid w:val="00FC4929"/>
    <w:rsid w:val="00FC4956"/>
    <w:rsid w:val="00FC4BE4"/>
    <w:rsid w:val="00FC4CF0"/>
    <w:rsid w:val="00FC506C"/>
    <w:rsid w:val="00FC51AE"/>
    <w:rsid w:val="00FC51F5"/>
    <w:rsid w:val="00FC5506"/>
    <w:rsid w:val="00FC559D"/>
    <w:rsid w:val="00FC56C7"/>
    <w:rsid w:val="00FC575D"/>
    <w:rsid w:val="00FC58AB"/>
    <w:rsid w:val="00FC597F"/>
    <w:rsid w:val="00FC5AD2"/>
    <w:rsid w:val="00FC5B3B"/>
    <w:rsid w:val="00FC5B80"/>
    <w:rsid w:val="00FC5C51"/>
    <w:rsid w:val="00FC5FAC"/>
    <w:rsid w:val="00FC5FED"/>
    <w:rsid w:val="00FC615F"/>
    <w:rsid w:val="00FC61C0"/>
    <w:rsid w:val="00FC62F5"/>
    <w:rsid w:val="00FC6318"/>
    <w:rsid w:val="00FC64F8"/>
    <w:rsid w:val="00FC654F"/>
    <w:rsid w:val="00FC65E3"/>
    <w:rsid w:val="00FC673A"/>
    <w:rsid w:val="00FC6AC3"/>
    <w:rsid w:val="00FC76FB"/>
    <w:rsid w:val="00FC7E36"/>
    <w:rsid w:val="00FC7F03"/>
    <w:rsid w:val="00FC7F96"/>
    <w:rsid w:val="00FD0082"/>
    <w:rsid w:val="00FD00EF"/>
    <w:rsid w:val="00FD0159"/>
    <w:rsid w:val="00FD01DE"/>
    <w:rsid w:val="00FD0242"/>
    <w:rsid w:val="00FD0296"/>
    <w:rsid w:val="00FD04D3"/>
    <w:rsid w:val="00FD04F4"/>
    <w:rsid w:val="00FD05E2"/>
    <w:rsid w:val="00FD05F9"/>
    <w:rsid w:val="00FD084E"/>
    <w:rsid w:val="00FD08AD"/>
    <w:rsid w:val="00FD0937"/>
    <w:rsid w:val="00FD0C96"/>
    <w:rsid w:val="00FD0C9C"/>
    <w:rsid w:val="00FD0E2F"/>
    <w:rsid w:val="00FD0EC9"/>
    <w:rsid w:val="00FD0F99"/>
    <w:rsid w:val="00FD1054"/>
    <w:rsid w:val="00FD1062"/>
    <w:rsid w:val="00FD11AB"/>
    <w:rsid w:val="00FD145D"/>
    <w:rsid w:val="00FD16D2"/>
    <w:rsid w:val="00FD1797"/>
    <w:rsid w:val="00FD18B4"/>
    <w:rsid w:val="00FD190B"/>
    <w:rsid w:val="00FD19F7"/>
    <w:rsid w:val="00FD1E6C"/>
    <w:rsid w:val="00FD1FA1"/>
    <w:rsid w:val="00FD2112"/>
    <w:rsid w:val="00FD2628"/>
    <w:rsid w:val="00FD26A2"/>
    <w:rsid w:val="00FD282E"/>
    <w:rsid w:val="00FD287E"/>
    <w:rsid w:val="00FD2A1A"/>
    <w:rsid w:val="00FD2B22"/>
    <w:rsid w:val="00FD2B4E"/>
    <w:rsid w:val="00FD2B63"/>
    <w:rsid w:val="00FD2BCF"/>
    <w:rsid w:val="00FD30BE"/>
    <w:rsid w:val="00FD30CC"/>
    <w:rsid w:val="00FD313D"/>
    <w:rsid w:val="00FD3241"/>
    <w:rsid w:val="00FD345B"/>
    <w:rsid w:val="00FD34E1"/>
    <w:rsid w:val="00FD3776"/>
    <w:rsid w:val="00FD39DD"/>
    <w:rsid w:val="00FD3BD7"/>
    <w:rsid w:val="00FD3DBD"/>
    <w:rsid w:val="00FD3F12"/>
    <w:rsid w:val="00FD3F17"/>
    <w:rsid w:val="00FD40CD"/>
    <w:rsid w:val="00FD44E6"/>
    <w:rsid w:val="00FD471C"/>
    <w:rsid w:val="00FD47EA"/>
    <w:rsid w:val="00FD4891"/>
    <w:rsid w:val="00FD4B3F"/>
    <w:rsid w:val="00FD4C91"/>
    <w:rsid w:val="00FD4EB7"/>
    <w:rsid w:val="00FD5274"/>
    <w:rsid w:val="00FD530A"/>
    <w:rsid w:val="00FD5507"/>
    <w:rsid w:val="00FD55A8"/>
    <w:rsid w:val="00FD57B5"/>
    <w:rsid w:val="00FD5874"/>
    <w:rsid w:val="00FD58BB"/>
    <w:rsid w:val="00FD5925"/>
    <w:rsid w:val="00FD5B41"/>
    <w:rsid w:val="00FD5BA5"/>
    <w:rsid w:val="00FD5CCA"/>
    <w:rsid w:val="00FD6223"/>
    <w:rsid w:val="00FD63FE"/>
    <w:rsid w:val="00FD65B2"/>
    <w:rsid w:val="00FD66CB"/>
    <w:rsid w:val="00FD6815"/>
    <w:rsid w:val="00FD6988"/>
    <w:rsid w:val="00FD69F5"/>
    <w:rsid w:val="00FD6A8B"/>
    <w:rsid w:val="00FD6AA7"/>
    <w:rsid w:val="00FD6AC2"/>
    <w:rsid w:val="00FD6B67"/>
    <w:rsid w:val="00FD6C59"/>
    <w:rsid w:val="00FD6CF0"/>
    <w:rsid w:val="00FD71EB"/>
    <w:rsid w:val="00FD71FC"/>
    <w:rsid w:val="00FD77D8"/>
    <w:rsid w:val="00FD78E3"/>
    <w:rsid w:val="00FE02A7"/>
    <w:rsid w:val="00FE0557"/>
    <w:rsid w:val="00FE05FE"/>
    <w:rsid w:val="00FE06A1"/>
    <w:rsid w:val="00FE06E8"/>
    <w:rsid w:val="00FE06E9"/>
    <w:rsid w:val="00FE0B37"/>
    <w:rsid w:val="00FE0B78"/>
    <w:rsid w:val="00FE0BB0"/>
    <w:rsid w:val="00FE0BEC"/>
    <w:rsid w:val="00FE0C74"/>
    <w:rsid w:val="00FE0D9D"/>
    <w:rsid w:val="00FE0F47"/>
    <w:rsid w:val="00FE12D6"/>
    <w:rsid w:val="00FE1622"/>
    <w:rsid w:val="00FE168A"/>
    <w:rsid w:val="00FE176E"/>
    <w:rsid w:val="00FE17C5"/>
    <w:rsid w:val="00FE18FF"/>
    <w:rsid w:val="00FE1BAE"/>
    <w:rsid w:val="00FE1D3A"/>
    <w:rsid w:val="00FE1FF0"/>
    <w:rsid w:val="00FE21B9"/>
    <w:rsid w:val="00FE21D4"/>
    <w:rsid w:val="00FE221B"/>
    <w:rsid w:val="00FE2286"/>
    <w:rsid w:val="00FE24C5"/>
    <w:rsid w:val="00FE2538"/>
    <w:rsid w:val="00FE26F7"/>
    <w:rsid w:val="00FE280A"/>
    <w:rsid w:val="00FE284D"/>
    <w:rsid w:val="00FE2BA3"/>
    <w:rsid w:val="00FE2BAD"/>
    <w:rsid w:val="00FE2C06"/>
    <w:rsid w:val="00FE2CFA"/>
    <w:rsid w:val="00FE310D"/>
    <w:rsid w:val="00FE3249"/>
    <w:rsid w:val="00FE3C3E"/>
    <w:rsid w:val="00FE3F95"/>
    <w:rsid w:val="00FE416A"/>
    <w:rsid w:val="00FE46D9"/>
    <w:rsid w:val="00FE4702"/>
    <w:rsid w:val="00FE4ADF"/>
    <w:rsid w:val="00FE4BD5"/>
    <w:rsid w:val="00FE4C2A"/>
    <w:rsid w:val="00FE5076"/>
    <w:rsid w:val="00FE55BD"/>
    <w:rsid w:val="00FE578F"/>
    <w:rsid w:val="00FE5810"/>
    <w:rsid w:val="00FE591D"/>
    <w:rsid w:val="00FE5949"/>
    <w:rsid w:val="00FE59E8"/>
    <w:rsid w:val="00FE5BBC"/>
    <w:rsid w:val="00FE6111"/>
    <w:rsid w:val="00FE61AA"/>
    <w:rsid w:val="00FE643C"/>
    <w:rsid w:val="00FE6533"/>
    <w:rsid w:val="00FE65FE"/>
    <w:rsid w:val="00FE6858"/>
    <w:rsid w:val="00FE6862"/>
    <w:rsid w:val="00FE6B80"/>
    <w:rsid w:val="00FE6E5E"/>
    <w:rsid w:val="00FE70C4"/>
    <w:rsid w:val="00FE7206"/>
    <w:rsid w:val="00FE729C"/>
    <w:rsid w:val="00FE739D"/>
    <w:rsid w:val="00FE73E1"/>
    <w:rsid w:val="00FE7722"/>
    <w:rsid w:val="00FE7802"/>
    <w:rsid w:val="00FE7812"/>
    <w:rsid w:val="00FE7A2E"/>
    <w:rsid w:val="00FE7B99"/>
    <w:rsid w:val="00FE7FEA"/>
    <w:rsid w:val="00FF022A"/>
    <w:rsid w:val="00FF036C"/>
    <w:rsid w:val="00FF052E"/>
    <w:rsid w:val="00FF05E5"/>
    <w:rsid w:val="00FF0A91"/>
    <w:rsid w:val="00FF0AB0"/>
    <w:rsid w:val="00FF0ABF"/>
    <w:rsid w:val="00FF0BE3"/>
    <w:rsid w:val="00FF0DE5"/>
    <w:rsid w:val="00FF0EFB"/>
    <w:rsid w:val="00FF0F19"/>
    <w:rsid w:val="00FF10B4"/>
    <w:rsid w:val="00FF1198"/>
    <w:rsid w:val="00FF1348"/>
    <w:rsid w:val="00FF139F"/>
    <w:rsid w:val="00FF15E1"/>
    <w:rsid w:val="00FF1A46"/>
    <w:rsid w:val="00FF1A58"/>
    <w:rsid w:val="00FF1AFE"/>
    <w:rsid w:val="00FF1DA2"/>
    <w:rsid w:val="00FF1DED"/>
    <w:rsid w:val="00FF1E8B"/>
    <w:rsid w:val="00FF2239"/>
    <w:rsid w:val="00FF25EF"/>
    <w:rsid w:val="00FF2693"/>
    <w:rsid w:val="00FF28FE"/>
    <w:rsid w:val="00FF2991"/>
    <w:rsid w:val="00FF29DD"/>
    <w:rsid w:val="00FF2D28"/>
    <w:rsid w:val="00FF2D53"/>
    <w:rsid w:val="00FF2E65"/>
    <w:rsid w:val="00FF30C5"/>
    <w:rsid w:val="00FF31A7"/>
    <w:rsid w:val="00FF3292"/>
    <w:rsid w:val="00FF3349"/>
    <w:rsid w:val="00FF378F"/>
    <w:rsid w:val="00FF40D7"/>
    <w:rsid w:val="00FF4331"/>
    <w:rsid w:val="00FF4359"/>
    <w:rsid w:val="00FF439C"/>
    <w:rsid w:val="00FF4559"/>
    <w:rsid w:val="00FF4601"/>
    <w:rsid w:val="00FF48BE"/>
    <w:rsid w:val="00FF49A4"/>
    <w:rsid w:val="00FF4BE2"/>
    <w:rsid w:val="00FF4C34"/>
    <w:rsid w:val="00FF4DB4"/>
    <w:rsid w:val="00FF5281"/>
    <w:rsid w:val="00FF55E1"/>
    <w:rsid w:val="00FF5890"/>
    <w:rsid w:val="00FF5CE2"/>
    <w:rsid w:val="00FF5EED"/>
    <w:rsid w:val="00FF601D"/>
    <w:rsid w:val="00FF6080"/>
    <w:rsid w:val="00FF61FA"/>
    <w:rsid w:val="00FF6333"/>
    <w:rsid w:val="00FF6336"/>
    <w:rsid w:val="00FF63A9"/>
    <w:rsid w:val="00FF650D"/>
    <w:rsid w:val="00FF6555"/>
    <w:rsid w:val="00FF6720"/>
    <w:rsid w:val="00FF6C2F"/>
    <w:rsid w:val="00FF6E45"/>
    <w:rsid w:val="00FF6FA5"/>
    <w:rsid w:val="00FF71E1"/>
    <w:rsid w:val="00FF7602"/>
    <w:rsid w:val="00FF765B"/>
    <w:rsid w:val="00FF7897"/>
    <w:rsid w:val="00FF7CC3"/>
    <w:rsid w:val="00FF7CEE"/>
    <w:rsid w:val="00FF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204EE0D"/>
  <w15:docId w15:val="{540027E2-ED90-465F-9BDD-86A4823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BD5"/>
    <w:pPr>
      <w:spacing w:line="260" w:lineRule="atLeast"/>
    </w:p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cs="CG Times (W1)"/>
      <w:b/>
      <w:bCs/>
      <w:i/>
      <w:iCs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cs="CG Times (W1)"/>
      <w:b/>
      <w:bCs/>
      <w:i/>
      <w:iCs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uiPriority w:val="99"/>
    <w:rsid w:val="00D65078"/>
    <w:pPr>
      <w:ind w:left="340" w:hanging="340"/>
    </w:pPr>
  </w:style>
  <w:style w:type="paragraph" w:styleId="ListBullet2">
    <w:name w:val="List Bullet 2"/>
    <w:basedOn w:val="ListBullet"/>
    <w:uiPriority w:val="99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uiPriority w:val="99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751CE5"/>
    <w:pPr>
      <w:spacing w:after="0"/>
      <w:ind w:left="540" w:right="-27"/>
      <w:jc w:val="thaiDistribute"/>
    </w:pPr>
    <w:rPr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751CE5"/>
    <w:rPr>
      <w:i/>
      <w:iCs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99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uiPriority w:val="99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uiPriority w:val="99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Numbering">
    <w:name w:val="AA Numbering"/>
    <w:basedOn w:val="Normal"/>
    <w:uiPriority w:val="99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547DB"/>
    <w:pPr>
      <w:numPr>
        <w:numId w:val="2"/>
      </w:numPr>
      <w:tabs>
        <w:tab w:val="clear" w:pos="2783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uiPriority w:val="99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547DB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547DB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</w:rPr>
  </w:style>
  <w:style w:type="paragraph" w:customStyle="1" w:styleId="ReportHeading2">
    <w:name w:val="ReportHeading2"/>
    <w:basedOn w:val="ReportHeading1"/>
    <w:uiPriority w:val="99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547DB"/>
    <w:pPr>
      <w:numPr>
        <w:numId w:val="11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</w:rPr>
  </w:style>
  <w:style w:type="paragraph" w:customStyle="1" w:styleId="PictureInText">
    <w:name w:val="PictureInText"/>
    <w:basedOn w:val="Normal"/>
    <w:next w:val="Normal"/>
    <w:uiPriority w:val="99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</w:rPr>
  </w:style>
  <w:style w:type="paragraph" w:customStyle="1" w:styleId="StandaardOpinion">
    <w:name w:val="StandaardOpinion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</w:rPr>
  </w:style>
  <w:style w:type="paragraph" w:customStyle="1" w:styleId="T">
    <w:name w:val="Å§ª×Í T"/>
    <w:basedOn w:val="Normal"/>
    <w:uiPriority w:val="99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uiPriority w:val="99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uiPriority w:val="99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547DB"/>
    <w:pPr>
      <w:keepLines w:val="0"/>
      <w:numPr>
        <w:ilvl w:val="1"/>
        <w:numId w:val="12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547D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uiPriority w:val="99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6547DB"/>
  </w:style>
  <w:style w:type="paragraph" w:customStyle="1" w:styleId="zreportaddinfo">
    <w:name w:val="zreport addinfo"/>
    <w:basedOn w:val="Normal"/>
    <w:uiPriority w:val="99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547DB"/>
  </w:style>
  <w:style w:type="paragraph" w:customStyle="1" w:styleId="nineptheadingcentredbold">
    <w:name w:val="nine pt heading centred bold"/>
    <w:aliases w:val="9hcb"/>
    <w:basedOn w:val="Normal"/>
    <w:uiPriority w:val="99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uiPriority w:val="99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uiPriority w:val="99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547D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547DB"/>
    <w:pPr>
      <w:numPr>
        <w:numId w:val="1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eastAsia="Calibri"/>
      <w:b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547DB"/>
    <w:pPr>
      <w:numPr>
        <w:numId w:val="15"/>
      </w:numPr>
      <w:spacing w:after="12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uiPriority w:val="99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547DB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uiPriority w:val="99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</w:rPr>
  </w:style>
  <w:style w:type="paragraph" w:styleId="EnvelopeReturn">
    <w:name w:val="envelope return"/>
    <w:basedOn w:val="Normal"/>
    <w:uiPriority w:val="99"/>
    <w:locked/>
    <w:rsid w:val="00D77B12"/>
    <w:pPr>
      <w:spacing w:line="240" w:lineRule="auto"/>
      <w:jc w:val="both"/>
    </w:pPr>
    <w:rPr>
      <w:rFonts w:eastAsia="Cordia New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uiPriority w:val="99"/>
    <w:qFormat/>
    <w:locked/>
    <w:rsid w:val="00D77B12"/>
    <w:pPr>
      <w:spacing w:after="60" w:line="240" w:lineRule="auto"/>
      <w:jc w:val="center"/>
      <w:outlineLvl w:val="1"/>
    </w:pPr>
    <w:rPr>
      <w:rFonts w:eastAsia="Cordia New"/>
    </w:rPr>
  </w:style>
  <w:style w:type="character" w:customStyle="1" w:styleId="SubtitleChar">
    <w:name w:val="Subtitle Char"/>
    <w:basedOn w:val="DefaultParagraphFont"/>
    <w:link w:val="Subtitle"/>
    <w:uiPriority w:val="99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uiPriority w:val="99"/>
    <w:rsid w:val="00D77B12"/>
    <w:pPr>
      <w:spacing w:line="240" w:lineRule="auto"/>
    </w:pPr>
    <w:rPr>
      <w:rFonts w:ascii="Arial" w:eastAsia="Cordia New" w:hAnsi="Arial"/>
      <w:b/>
      <w:bCs/>
      <w:snapToGrid w:val="0"/>
      <w:lang w:val="th-TH" w:eastAsia="th-TH"/>
    </w:rPr>
  </w:style>
  <w:style w:type="paragraph" w:customStyle="1" w:styleId="xl25">
    <w:name w:val="xl25"/>
    <w:basedOn w:val="Normal"/>
    <w:uiPriority w:val="99"/>
    <w:rsid w:val="00D77B12"/>
    <w:pPr>
      <w:spacing w:before="100" w:beforeAutospacing="1" w:after="100" w:afterAutospacing="1" w:line="240" w:lineRule="auto"/>
      <w:jc w:val="center"/>
      <w:textAlignment w:val="center"/>
    </w:p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uiPriority w:val="99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uiPriority w:val="99"/>
    <w:rsid w:val="00D77B12"/>
    <w:pPr>
      <w:spacing w:before="100" w:beforeAutospacing="1" w:after="100" w:afterAutospacing="1" w:line="240" w:lineRule="auto"/>
      <w:jc w:val="right"/>
      <w:textAlignment w:val="center"/>
    </w:pPr>
  </w:style>
  <w:style w:type="paragraph" w:customStyle="1" w:styleId="xl29">
    <w:name w:val="xl29"/>
    <w:basedOn w:val="Normal"/>
    <w:uiPriority w:val="99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CharCharCharChar">
    <w:name w:val="Char Char Char 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6">
    <w:name w:val="ข้อความ"/>
    <w:basedOn w:val="Normal"/>
    <w:uiPriority w:val="99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">
    <w:name w:val="Char 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CharChar1">
    <w:name w:val="Char Char Char Char1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</w:rPr>
  </w:style>
  <w:style w:type="paragraph" w:customStyle="1" w:styleId="ecxmsonormal">
    <w:name w:val="ecxmsonormal"/>
    <w:basedOn w:val="Normal"/>
    <w:uiPriority w:val="99"/>
    <w:rsid w:val="00D77B12"/>
    <w:pPr>
      <w:spacing w:after="324" w:line="240" w:lineRule="auto"/>
    </w:pPr>
    <w:rPr>
      <w:rFonts w:cs="Times New Roman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uiPriority w:val="99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ED37D7"/>
    <w:rPr>
      <w:vertAlign w:val="superscript"/>
    </w:rPr>
  </w:style>
  <w:style w:type="paragraph" w:customStyle="1" w:styleId="RNormal">
    <w:name w:val="RNormal"/>
    <w:basedOn w:val="Normal"/>
    <w:uiPriority w:val="99"/>
    <w:rsid w:val="000D2649"/>
    <w:pPr>
      <w:spacing w:line="240" w:lineRule="auto"/>
      <w:jc w:val="both"/>
    </w:pPr>
    <w:rPr>
      <w:rFonts w:ascii="Times New Roman" w:hAnsi="Times New Roman" w:cs="Times New Roman"/>
      <w:sz w:val="22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0927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5C64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9D6A90"/>
    <w:pPr>
      <w:spacing w:before="100" w:beforeAutospacing="1" w:after="100" w:afterAutospacing="1" w:line="240" w:lineRule="auto"/>
    </w:pPr>
    <w:rPr>
      <w:rFonts w:ascii="Tahoma" w:eastAsia="Calibri" w:hAnsi="Tahoma" w:cs="Tahoma"/>
    </w:rPr>
  </w:style>
  <w:style w:type="paragraph" w:customStyle="1" w:styleId="AccountingPolicy">
    <w:name w:val="Accounting Policy"/>
    <w:basedOn w:val="Normal"/>
    <w:link w:val="AccountingPolicyChar1"/>
    <w:rsid w:val="00E55C0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55C0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55C0A"/>
    <w:rPr>
      <w:b/>
      <w:bCs/>
      <w:i/>
      <w:iCs/>
      <w:sz w:val="30"/>
      <w:szCs w:val="30"/>
      <w:lang w:val="th-TH"/>
    </w:rPr>
  </w:style>
  <w:style w:type="paragraph" w:customStyle="1" w:styleId="Pa18">
    <w:name w:val="Pa18"/>
    <w:basedOn w:val="Normal"/>
    <w:next w:val="Normal"/>
    <w:uiPriority w:val="99"/>
    <w:rsid w:val="00726D7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character" w:customStyle="1" w:styleId="FootnoteTextChar1">
    <w:name w:val="Footnote Text Char1"/>
    <w:aliases w:val="ft Char1"/>
    <w:basedOn w:val="DefaultParagraphFont"/>
    <w:semiHidden/>
    <w:rsid w:val="00001535"/>
    <w:rPr>
      <w:rFonts w:ascii="Times New Roman" w:hAnsi="Times New Roman"/>
      <w:sz w:val="20"/>
      <w:szCs w:val="25"/>
      <w:lang w:val="en-GB"/>
    </w:rPr>
  </w:style>
  <w:style w:type="paragraph" w:customStyle="1" w:styleId="Pa47">
    <w:name w:val="Pa47"/>
    <w:basedOn w:val="Normal"/>
    <w:next w:val="Normal"/>
    <w:uiPriority w:val="99"/>
    <w:rsid w:val="0000153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</w:rPr>
  </w:style>
  <w:style w:type="paragraph" w:customStyle="1" w:styleId="Pa38">
    <w:name w:val="Pa38"/>
    <w:basedOn w:val="Normal"/>
    <w:next w:val="Normal"/>
    <w:uiPriority w:val="99"/>
    <w:rsid w:val="00416387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</w:rPr>
  </w:style>
  <w:style w:type="character" w:customStyle="1" w:styleId="ui-provider">
    <w:name w:val="ui-provider"/>
    <w:basedOn w:val="DefaultParagraphFont"/>
    <w:rsid w:val="008B3CA0"/>
  </w:style>
  <w:style w:type="paragraph" w:customStyle="1" w:styleId="zKISOffAddress">
    <w:name w:val="zKISOffAddress"/>
    <w:basedOn w:val="Normal"/>
    <w:rsid w:val="00AE40D9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0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4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c9556fa0-4edd-4100-8520-1f4abf9ba927">
      <Terms xmlns="http://schemas.microsoft.com/office/infopath/2007/PartnerControls"/>
    </lcf76f155ced4ddcb4097134ff3c332f>
    <TaxCatchAll xmlns="2de97f53-ebdd-482c-838d-8688d11d83d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F1FE9F87B41A245A0E079FF91A4DEF2" ma:contentTypeVersion="17" ma:contentTypeDescription="สร้างเอกสารใหม่" ma:contentTypeScope="" ma:versionID="90ff507aed82f1bdf5b5a4c526ce8993">
  <xsd:schema xmlns:xsd="http://www.w3.org/2001/XMLSchema" xmlns:xs="http://www.w3.org/2001/XMLSchema" xmlns:p="http://schemas.microsoft.com/office/2006/metadata/properties" xmlns:ns1="http://schemas.microsoft.com/sharepoint/v3" xmlns:ns2="c9556fa0-4edd-4100-8520-1f4abf9ba927" xmlns:ns3="2de97f53-ebdd-482c-838d-8688d11d83df" targetNamespace="http://schemas.microsoft.com/office/2006/metadata/properties" ma:root="true" ma:fieldsID="7f398c9496a07e360ffb6e3483e81eaf" ns1:_="" ns2:_="" ns3:_="">
    <xsd:import namespace="http://schemas.microsoft.com/sharepoint/v3"/>
    <xsd:import namespace="c9556fa0-4edd-4100-8520-1f4abf9ba927"/>
    <xsd:import namespace="2de97f53-ebdd-482c-838d-8688d11d8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6fa0-4edd-4100-8520-1f4abf9ba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a9edb269-564f-434f-83e9-268482234e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97f53-ebdd-482c-838d-8688d11d83d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49f1f070-bef8-48a8-896b-eaaf009224da}" ma:internalName="TaxCatchAll" ma:showField="CatchAllData" ma:web="2de97f53-ebdd-482c-838d-8688d11d83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3228F-9635-41C5-BC3A-3C69DE486E4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9556fa0-4edd-4100-8520-1f4abf9ba927"/>
    <ds:schemaRef ds:uri="2de97f53-ebdd-482c-838d-8688d11d83df"/>
  </ds:schemaRefs>
</ds:datastoreItem>
</file>

<file path=customXml/itemProps2.xml><?xml version="1.0" encoding="utf-8"?>
<ds:datastoreItem xmlns:ds="http://schemas.openxmlformats.org/officeDocument/2006/customXml" ds:itemID="{9ACDFCC3-659B-424D-B8A4-0E32DBA506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B818E2-DB7B-43E9-B3A2-FCE126A7417B}"/>
</file>

<file path=customXml/itemProps4.xml><?xml version="1.0" encoding="utf-8"?>
<ds:datastoreItem xmlns:ds="http://schemas.openxmlformats.org/officeDocument/2006/customXml" ds:itemID="{F6482F08-FEF3-446B-BB7F-D9168318F5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9c31d32-11b4-406c-affc-f4428d7ab1ac}" enabled="1" method="Privileged" siteId="{cb3ed3b0-202c-4365-b20f-86f8ed08f88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346</TotalTime>
  <Pages>7</Pages>
  <Words>2044</Words>
  <Characters>9469</Characters>
  <Application>Microsoft Office Word</Application>
  <DocSecurity>0</DocSecurity>
  <Lines>1052</Lines>
  <Paragraphs>479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Duangkamon, Juntakram</cp:lastModifiedBy>
  <cp:revision>56</cp:revision>
  <cp:lastPrinted>2026-02-23T15:15:00Z</cp:lastPrinted>
  <dcterms:created xsi:type="dcterms:W3CDTF">2026-02-12T13:38:00Z</dcterms:created>
  <dcterms:modified xsi:type="dcterms:W3CDTF">2026-02-25T03:25:00Z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42c54-cfeb-4535-9ee6-866b3abbb09d_Enabled">
    <vt:lpwstr>true</vt:lpwstr>
  </property>
  <property fmtid="{D5CDD505-2E9C-101B-9397-08002B2CF9AE}" pid="3" name="MSIP_Label_a6b42c54-cfeb-4535-9ee6-866b3abbb09d_SetDate">
    <vt:lpwstr>2023-12-27T07:25:51Z</vt:lpwstr>
  </property>
  <property fmtid="{D5CDD505-2E9C-101B-9397-08002B2CF9AE}" pid="4" name="MSIP_Label_a6b42c54-cfeb-4535-9ee6-866b3abbb09d_Method">
    <vt:lpwstr>Privileged</vt:lpwstr>
  </property>
  <property fmtid="{D5CDD505-2E9C-101B-9397-08002B2CF9AE}" pid="5" name="MSIP_Label_a6b42c54-cfeb-4535-9ee6-866b3abbb09d_Name">
    <vt:lpwstr>a6b42c54-cfeb-4535-9ee6-866b3abbb09d</vt:lpwstr>
  </property>
  <property fmtid="{D5CDD505-2E9C-101B-9397-08002B2CF9AE}" pid="6" name="MSIP_Label_a6b42c54-cfeb-4535-9ee6-866b3abbb09d_SiteId">
    <vt:lpwstr>cb3ed3b0-202c-4365-b20f-86f8ed08f887</vt:lpwstr>
  </property>
  <property fmtid="{D5CDD505-2E9C-101B-9397-08002B2CF9AE}" pid="7" name="MSIP_Label_a6b42c54-cfeb-4535-9ee6-866b3abbb09d_ActionId">
    <vt:lpwstr>0dd83cbb-4810-4f1d-ba04-4039504ed616</vt:lpwstr>
  </property>
  <property fmtid="{D5CDD505-2E9C-101B-9397-08002B2CF9AE}" pid="8" name="MSIP_Label_a6b42c54-cfeb-4535-9ee6-866b3abbb09d_ContentBits">
    <vt:lpwstr>0</vt:lpwstr>
  </property>
  <property fmtid="{D5CDD505-2E9C-101B-9397-08002B2CF9AE}" pid="9" name="ContentTypeId">
    <vt:lpwstr>0x010100CF1FE9F87B41A245A0E079FF91A4DEF2</vt:lpwstr>
  </property>
  <property fmtid="{D5CDD505-2E9C-101B-9397-08002B2CF9AE}" pid="10" name="MediaServiceImageTags">
    <vt:lpwstr/>
  </property>
  <property fmtid="{D5CDD505-2E9C-101B-9397-08002B2CF9AE}" pid="11" name="ClassificationContentMarkingHeaderShapeIds">
    <vt:lpwstr>9267e8e,7cbee039,4ecd02bb,725dbe88,13c0e5c1,5011504c,6a97459b,32f5c6ab,ec1c3de,7957688c,2c9efe99,63871c50</vt:lpwstr>
  </property>
  <property fmtid="{D5CDD505-2E9C-101B-9397-08002B2CF9AE}" pid="12" name="ClassificationContentMarkingHeaderFontProps">
    <vt:lpwstr>#000000,10,Aptos</vt:lpwstr>
  </property>
  <property fmtid="{D5CDD505-2E9C-101B-9397-08002B2CF9AE}" pid="13" name="ClassificationContentMarkingHeaderText">
    <vt:lpwstr>Confidential (Internal and OSP Partner Use)</vt:lpwstr>
  </property>
  <property fmtid="{D5CDD505-2E9C-101B-9397-08002B2CF9AE}" pid="14" name="ClassificationContentMarkingFooterShapeIds">
    <vt:lpwstr>2fa86ad0,1a119cde,5749777a,1d496416,588413de,2a19e28,60e68299,3e0cb42f,76eaca11,4b4d3ee3,3b880fff,1129c94b,6b2f129a,77989520</vt:lpwstr>
  </property>
  <property fmtid="{D5CDD505-2E9C-101B-9397-08002B2CF9AE}" pid="15" name="ClassificationContentMarkingFooterFontProps">
    <vt:lpwstr>#000000,8,Aptos</vt:lpwstr>
  </property>
  <property fmtid="{D5CDD505-2E9C-101B-9397-08002B2CF9AE}" pid="16" name="ClassificationContentMarkingFooterText">
    <vt:lpwstr>This document is confidential and for internal employees and OSP partners only. Unauthorized sharing, copying, or distribution is prohibited. If received in error, notify the sender and delete it.</vt:lpwstr>
  </property>
</Properties>
</file>