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AE4D5B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AE4D5B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804D3" w:rsidRPr="00AE4D5B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685C1E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4A055B8" w14:textId="77777777" w:rsidR="007804D3" w:rsidRPr="00685C1E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AE4D5B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ข้อมูลทั่วไป</w:t>
            </w:r>
          </w:p>
        </w:tc>
      </w:tr>
      <w:tr w:rsidR="007804D3" w:rsidRPr="00AE4D5B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1E7ACD" w:rsidRPr="00AE4D5B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D2F427" w14:textId="07339D49" w:rsidR="001E7ACD" w:rsidRPr="00AE4D5B" w:rsidRDefault="0094727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1E7ACD" w:rsidRPr="00AE4D5B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AE4D5B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4BB5F1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1E7ACD" w:rsidRPr="00AE4D5B" w14:paraId="3A8DDA07" w14:textId="77777777" w:rsidTr="00AA5EC6">
        <w:tc>
          <w:tcPr>
            <w:tcW w:w="1278" w:type="dxa"/>
            <w:vAlign w:val="center"/>
          </w:tcPr>
          <w:p w14:paraId="798E171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B17C92E" w14:textId="203A1259" w:rsidR="001E7ACD" w:rsidRPr="00AE4D5B" w:rsidRDefault="0003491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6296F">
              <w:rPr>
                <w:rFonts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</w:tr>
      <w:tr w:rsidR="001E7ACD" w:rsidRPr="00AE4D5B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27A465B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92504A" w:rsidRPr="00AE4D5B" w14:paraId="04F89292" w14:textId="77777777" w:rsidTr="007804D3">
        <w:tc>
          <w:tcPr>
            <w:tcW w:w="1278" w:type="dxa"/>
            <w:vAlign w:val="center"/>
          </w:tcPr>
          <w:p w14:paraId="215C9A7A" w14:textId="77777777" w:rsidR="0092504A" w:rsidRPr="00837919" w:rsidRDefault="0092504A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89EF3B6" w14:textId="592CD2F3" w:rsidR="0092504A" w:rsidRPr="00837919" w:rsidRDefault="00DD033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837919">
              <w:rPr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</w:tr>
      <w:tr w:rsidR="001E7ACD" w:rsidRPr="00AE4D5B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AE4D5B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E7ACD" w:rsidRPr="00AE4D5B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06B395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1E7ACD" w:rsidRPr="00AE4D5B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1E7ACD" w:rsidRPr="00AE4D5B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82BA85" w14:textId="01FB09A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1E7ACD" w:rsidRPr="00AE4D5B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702F96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1E7ACD" w:rsidRPr="00AE4D5B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8A5C3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1E7ACD" w:rsidRPr="00AE4D5B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EEC1F" w14:textId="6F38A080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เจ้าหนี้อื่น </w:t>
            </w:r>
          </w:p>
        </w:tc>
      </w:tr>
      <w:tr w:rsidR="001E7ACD" w:rsidRPr="00AE4D5B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D568B91" w14:textId="77777777" w:rsidR="001E7ACD" w:rsidRPr="00AE4D5B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1E7ACD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1E7ACD" w:rsidRPr="00AE4D5B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58A450D" w14:textId="08B17A1D" w:rsidR="00767AD7" w:rsidRPr="00AE4D5B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สำรอง</w:t>
            </w:r>
            <w:r w:rsidR="00853102" w:rsidRPr="00AE4D5B">
              <w:rPr>
                <w:rFonts w:hint="cs"/>
                <w:sz w:val="28"/>
                <w:szCs w:val="28"/>
                <w:cs/>
              </w:rPr>
              <w:t>ตามกฎหมาย</w:t>
            </w:r>
          </w:p>
        </w:tc>
      </w:tr>
      <w:tr w:rsidR="001E7ACD" w:rsidRPr="00AE4D5B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ส่วนงานดำเนินงาน</w:t>
            </w:r>
            <w:r w:rsidR="00591389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1E7ACD" w:rsidRPr="00AE4D5B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3AFC3B4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</w:tr>
      <w:tr w:rsidR="001E7ACD" w:rsidRPr="00AE4D5B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D16D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</w:tr>
      <w:tr w:rsidR="001E7ACD" w:rsidRPr="00AE4D5B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F7F3C05" w14:textId="2160E8D2" w:rsidR="001E7ACD" w:rsidRPr="00AE4D5B" w:rsidRDefault="00FE06A1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ค่าใช้จ่ายตามธรรมชาติ</w:t>
            </w:r>
          </w:p>
        </w:tc>
      </w:tr>
      <w:tr w:rsidR="001E7ACD" w:rsidRPr="00AE4D5B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5C2B181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1E7ACD" w:rsidRPr="00AE4D5B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12479F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E7ACD" w:rsidRPr="00AE4D5B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429D6" w:rsidRPr="00AE4D5B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AE4D5B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4772B25" w14:textId="41F236E2" w:rsidR="002429D6" w:rsidRPr="00AE4D5B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1E7ACD" w:rsidRPr="00AE4D5B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CC23075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ภาระผูกพัน</w:t>
            </w:r>
            <w:r w:rsidR="00BD1B44">
              <w:rPr>
                <w:rFonts w:hint="cs"/>
                <w:sz w:val="28"/>
                <w:szCs w:val="28"/>
                <w:cs/>
              </w:rPr>
              <w:t>กับบุคคลหรือกิจการที่ไม่เกี่ยวข้องกัน</w:t>
            </w:r>
          </w:p>
        </w:tc>
      </w:tr>
      <w:tr w:rsidR="001E7ACD" w:rsidRPr="00AE4D5B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AE4D5B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หนี้สิ</w:t>
            </w:r>
            <w:r w:rsidR="001E7ACD" w:rsidRPr="00AE4D5B">
              <w:rPr>
                <w:rFonts w:hint="cs"/>
                <w:sz w:val="28"/>
                <w:szCs w:val="28"/>
                <w:cs/>
              </w:rPr>
              <w:t>นที่อาจเกิดขึ้น</w:t>
            </w:r>
          </w:p>
        </w:tc>
      </w:tr>
      <w:tr w:rsidR="00AC1DAD" w:rsidRPr="00AE4D5B" w14:paraId="753AB144" w14:textId="77777777" w:rsidTr="007804D3">
        <w:tc>
          <w:tcPr>
            <w:tcW w:w="1278" w:type="dxa"/>
            <w:vAlign w:val="center"/>
          </w:tcPr>
          <w:p w14:paraId="3BA4BC55" w14:textId="77777777" w:rsidR="00AC1DAD" w:rsidRPr="00AE4D5B" w:rsidRDefault="00AC1DA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D9D7DB" w14:textId="241751B3" w:rsidR="00AC1DAD" w:rsidRPr="00AE4D5B" w:rsidRDefault="000B388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0B3887">
              <w:rPr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0B3887" w:rsidRPr="00AE4D5B" w14:paraId="3DCE5BCA" w14:textId="77777777" w:rsidTr="007804D3">
        <w:tc>
          <w:tcPr>
            <w:tcW w:w="1278" w:type="dxa"/>
            <w:vAlign w:val="center"/>
          </w:tcPr>
          <w:p w14:paraId="6EED3696" w14:textId="77777777" w:rsidR="000B3887" w:rsidRPr="00AE4D5B" w:rsidRDefault="000B3887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D5415A0" w14:textId="640DD12E" w:rsidR="000B3887" w:rsidRPr="00D77E29" w:rsidRDefault="000B388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D77E29">
              <w:rPr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3A33F20" w14:textId="77777777" w:rsidR="00B36D3F" w:rsidRPr="00AE4D5B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AE4D5B">
        <w:rPr>
          <w:b/>
          <w:bCs/>
          <w:sz w:val="30"/>
          <w:szCs w:val="30"/>
        </w:rPr>
        <w:br w:type="page"/>
      </w:r>
      <w:r w:rsidR="007A11B1" w:rsidRPr="00AE4D5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AE4D5B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789E8452" w:rsidR="00142C8F" w:rsidRPr="00AE4D5B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AE4D5B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AE4D5B">
        <w:rPr>
          <w:rFonts w:hint="cs"/>
          <w:sz w:val="30"/>
          <w:szCs w:val="30"/>
          <w:cs/>
        </w:rPr>
        <w:t>คณะ</w:t>
      </w:r>
      <w:r w:rsidR="00142C8F" w:rsidRPr="00AE4D5B">
        <w:rPr>
          <w:sz w:val="30"/>
          <w:szCs w:val="30"/>
          <w:cs/>
        </w:rPr>
        <w:t>กรรมการ</w:t>
      </w:r>
      <w:r w:rsidR="00B0340E" w:rsidRPr="00AE4D5B">
        <w:rPr>
          <w:rFonts w:hint="cs"/>
          <w:sz w:val="30"/>
          <w:szCs w:val="30"/>
          <w:cs/>
        </w:rPr>
        <w:t>บริษัท</w:t>
      </w:r>
      <w:r w:rsidR="00142C8F" w:rsidRPr="00AE4D5B">
        <w:rPr>
          <w:sz w:val="30"/>
          <w:szCs w:val="30"/>
          <w:cs/>
        </w:rPr>
        <w:t>เมื่อวันที่</w:t>
      </w:r>
      <w:r w:rsidR="00930D03">
        <w:rPr>
          <w:sz w:val="30"/>
          <w:szCs w:val="30"/>
        </w:rPr>
        <w:t xml:space="preserve"> </w:t>
      </w:r>
      <w:r w:rsidR="00EB040B">
        <w:rPr>
          <w:sz w:val="30"/>
          <w:szCs w:val="30"/>
        </w:rPr>
        <w:t>25</w:t>
      </w:r>
      <w:r w:rsidR="008E1FDB">
        <w:rPr>
          <w:sz w:val="30"/>
          <w:szCs w:val="30"/>
        </w:rPr>
        <w:t xml:space="preserve"> </w:t>
      </w:r>
      <w:r w:rsidR="00161FC6" w:rsidRPr="00AE4D5B">
        <w:rPr>
          <w:rFonts w:hint="cs"/>
          <w:sz w:val="30"/>
          <w:szCs w:val="30"/>
          <w:cs/>
        </w:rPr>
        <w:t>กุมภาพันธ์</w:t>
      </w:r>
      <w:r w:rsidR="00D83666"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</w:t>
      </w:r>
      <w:r w:rsidR="00C376E3">
        <w:rPr>
          <w:sz w:val="30"/>
          <w:szCs w:val="30"/>
        </w:rPr>
        <w:t>9</w:t>
      </w:r>
    </w:p>
    <w:p w14:paraId="19A491F0" w14:textId="77777777" w:rsidR="00B36D3F" w:rsidRPr="00AE4D5B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AE4D5B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AE4D5B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642A8231" w:rsidR="00540BEB" w:rsidRPr="00AE4D5B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AE4D5B">
        <w:rPr>
          <w:rFonts w:asciiTheme="majorBidi" w:hAnsiTheme="majorBidi"/>
          <w:sz w:val="30"/>
          <w:szCs w:val="30"/>
          <w:cs/>
        </w:rPr>
        <w:t>(มหาชน)</w:t>
      </w:r>
      <w:r w:rsidRPr="00AE4D5B">
        <w:rPr>
          <w:rFonts w:asciiTheme="majorBidi" w:hAnsiTheme="majorBidi" w:cstheme="majorBidi"/>
          <w:sz w:val="30"/>
          <w:szCs w:val="30"/>
        </w:rPr>
        <w:t xml:space="preserve"> “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/>
          <w:sz w:val="30"/>
          <w:szCs w:val="30"/>
        </w:rPr>
        <w:t>”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AE4D5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176C5">
        <w:rPr>
          <w:rFonts w:asciiTheme="majorBidi" w:hAnsiTheme="majorBidi" w:cstheme="majorBidi"/>
          <w:sz w:val="30"/>
          <w:szCs w:val="30"/>
        </w:rPr>
        <w:t>348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176C5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AE4D5B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535D92F" w:rsidR="00D7337C" w:rsidRPr="00685C1E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AE4D5B">
        <w:rPr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</w:rPr>
        <w:t xml:space="preserve">” </w:t>
      </w:r>
      <w:r w:rsidRPr="00AE4D5B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AE4D5B">
        <w:rPr>
          <w:rFonts w:hint="cs"/>
          <w:sz w:val="30"/>
          <w:szCs w:val="30"/>
          <w:cs/>
        </w:rPr>
        <w:t>ของใช้</w:t>
      </w:r>
      <w:r w:rsidRPr="00AE4D5B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AE4D5B">
        <w:rPr>
          <w:rFonts w:hint="cs"/>
          <w:sz w:val="30"/>
          <w:szCs w:val="30"/>
          <w:cs/>
        </w:rPr>
        <w:t>และ</w:t>
      </w:r>
      <w:r w:rsidR="007825D7" w:rsidRPr="00AE4D5B">
        <w:rPr>
          <w:sz w:val="30"/>
          <w:szCs w:val="30"/>
        </w:rPr>
        <w:t xml:space="preserve">       </w:t>
      </w:r>
      <w:r w:rsidRPr="00AE4D5B">
        <w:rPr>
          <w:rFonts w:hint="cs"/>
          <w:sz w:val="30"/>
          <w:szCs w:val="30"/>
          <w:cs/>
        </w:rPr>
        <w:t>จัดจำหน่าย</w:t>
      </w:r>
      <w:r w:rsidR="00D8204D" w:rsidRPr="00685C1E">
        <w:rPr>
          <w:rFonts w:hint="cs"/>
          <w:sz w:val="30"/>
          <w:szCs w:val="30"/>
          <w:cs/>
        </w:rPr>
        <w:t>สินค้า</w:t>
      </w:r>
      <w:r w:rsidR="007825D7" w:rsidRPr="00685C1E">
        <w:rPr>
          <w:sz w:val="30"/>
          <w:szCs w:val="30"/>
        </w:rPr>
        <w:t xml:space="preserve"> </w:t>
      </w:r>
      <w:r w:rsidR="007825D7" w:rsidRPr="00685C1E">
        <w:rPr>
          <w:sz w:val="30"/>
          <w:szCs w:val="30"/>
          <w:cs/>
        </w:rPr>
        <w:t>รวมถึงให้บริการทางด้านการตลาด</w:t>
      </w:r>
      <w:r w:rsidR="00155AB5" w:rsidRPr="00685C1E">
        <w:rPr>
          <w:rFonts w:hint="cs"/>
          <w:sz w:val="30"/>
          <w:szCs w:val="30"/>
          <w:cs/>
        </w:rPr>
        <w:t xml:space="preserve"> </w:t>
      </w:r>
      <w:r w:rsidR="00155AB5" w:rsidRPr="00685C1E">
        <w:rPr>
          <w:sz w:val="30"/>
          <w:szCs w:val="30"/>
          <w:cs/>
        </w:rPr>
        <w:t xml:space="preserve">โดยรายละเอียดของบริษัทย่อย ณ วันที่ </w:t>
      </w:r>
      <w:r w:rsidR="00155AB5" w:rsidRPr="00685C1E">
        <w:rPr>
          <w:sz w:val="30"/>
          <w:szCs w:val="30"/>
        </w:rPr>
        <w:t>31</w:t>
      </w:r>
      <w:r w:rsidR="00155AB5" w:rsidRPr="00685C1E">
        <w:rPr>
          <w:sz w:val="30"/>
          <w:szCs w:val="30"/>
          <w:cs/>
        </w:rPr>
        <w:t xml:space="preserve"> ธันวาคม </w:t>
      </w:r>
      <w:r w:rsidR="00155AB5" w:rsidRPr="00685C1E">
        <w:rPr>
          <w:sz w:val="30"/>
          <w:szCs w:val="30"/>
        </w:rPr>
        <w:t>256</w:t>
      </w:r>
      <w:r w:rsidR="00C376E3" w:rsidRPr="00685C1E">
        <w:rPr>
          <w:sz w:val="30"/>
          <w:szCs w:val="30"/>
        </w:rPr>
        <w:t>8</w:t>
      </w:r>
      <w:r w:rsidR="00155AB5" w:rsidRPr="00685C1E">
        <w:rPr>
          <w:sz w:val="30"/>
          <w:szCs w:val="30"/>
          <w:cs/>
        </w:rPr>
        <w:t xml:space="preserve"> และ </w:t>
      </w:r>
      <w:r w:rsidR="00155AB5" w:rsidRPr="00685C1E">
        <w:rPr>
          <w:sz w:val="30"/>
          <w:szCs w:val="30"/>
        </w:rPr>
        <w:t>256</w:t>
      </w:r>
      <w:r w:rsidR="00C376E3" w:rsidRPr="00685C1E">
        <w:rPr>
          <w:sz w:val="30"/>
          <w:szCs w:val="30"/>
        </w:rPr>
        <w:t>7</w:t>
      </w:r>
      <w:r w:rsidR="00155AB5" w:rsidRPr="00685C1E">
        <w:rPr>
          <w:sz w:val="30"/>
          <w:szCs w:val="30"/>
          <w:cs/>
        </w:rPr>
        <w:t xml:space="preserve"> ได้เปิดเผยไว้ในหมายเหตุข้อ </w:t>
      </w:r>
      <w:r w:rsidR="00155AB5" w:rsidRPr="00685C1E">
        <w:rPr>
          <w:sz w:val="30"/>
          <w:szCs w:val="30"/>
        </w:rPr>
        <w:t>1</w:t>
      </w:r>
      <w:r w:rsidR="00AD163D" w:rsidRPr="00685C1E">
        <w:rPr>
          <w:sz w:val="30"/>
          <w:szCs w:val="30"/>
        </w:rPr>
        <w:t>0</w:t>
      </w:r>
    </w:p>
    <w:p w14:paraId="11C96149" w14:textId="1D9E04CE" w:rsidR="0076474E" w:rsidRPr="00685C1E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685C1E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85C1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2AFBC4D" w14:textId="77777777" w:rsidR="000F6881" w:rsidRPr="00685C1E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B3C5D09" w14:textId="5D3AABEC" w:rsidR="00E55907" w:rsidRPr="00AE4D5B" w:rsidRDefault="00E55907" w:rsidP="00B23F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C1E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85C1E">
        <w:rPr>
          <w:rFonts w:asciiTheme="majorBidi" w:hAnsiTheme="majorBidi" w:cstheme="majorBidi" w:hint="cs"/>
          <w:sz w:val="30"/>
          <w:szCs w:val="30"/>
        </w:rPr>
        <w:t xml:space="preserve">                       </w:t>
      </w:r>
      <w:r w:rsidRPr="00685C1E"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C1249" w:rsidRPr="00685C1E">
        <w:rPr>
          <w:rFonts w:asciiTheme="majorBidi" w:hAnsiTheme="majorBidi" w:cstheme="majorBidi"/>
          <w:sz w:val="30"/>
          <w:szCs w:val="30"/>
          <w:cs/>
        </w:rPr>
        <w:br/>
      </w:r>
      <w:r w:rsidRPr="00685C1E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93FD3" w:rsidRPr="00685C1E">
        <w:rPr>
          <w:rFonts w:asciiTheme="majorBidi" w:hAnsiTheme="majorBidi" w:cstheme="majorBidi"/>
          <w:sz w:val="30"/>
          <w:szCs w:val="30"/>
        </w:rPr>
        <w:t xml:space="preserve"> </w:t>
      </w:r>
      <w:r w:rsidR="00186E92" w:rsidRPr="00685C1E">
        <w:rPr>
          <w:rFonts w:asciiTheme="majorBidi" w:hAnsiTheme="majorBidi" w:cstheme="majorBidi"/>
          <w:sz w:val="30"/>
          <w:szCs w:val="30"/>
        </w:rPr>
        <w:t>3</w:t>
      </w:r>
      <w:r w:rsidR="00793FD3" w:rsidRPr="00685C1E">
        <w:rPr>
          <w:rFonts w:asciiTheme="majorBidi" w:hAnsiTheme="majorBidi" w:cstheme="majorBidi"/>
          <w:sz w:val="30"/>
          <w:szCs w:val="30"/>
        </w:rPr>
        <w:t xml:space="preserve"> </w:t>
      </w:r>
      <w:r w:rsidRPr="00685C1E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CA16B5" w14:textId="77777777" w:rsidR="00E55907" w:rsidRPr="00AE4D5B" w:rsidRDefault="00E55907" w:rsidP="00C86E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EED57E" w14:textId="29DFEBA9" w:rsidR="00585BE8" w:rsidRPr="005249C0" w:rsidRDefault="00E55907" w:rsidP="005249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ประการ ซึ่งมีผลกระทบต่อการปฏิบัติตามนโยบายการบัญชีของกลุ่มบริษัท</w:t>
      </w:r>
      <w:r w:rsidR="00F94158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43246" w:rsidRPr="00AE4D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3056EE6" w14:textId="3C08F72B" w:rsidR="00AF79EA" w:rsidRPr="00AE4D5B" w:rsidRDefault="0094727D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นโยบายการบัญชีที่มีสาระสำคัญ</w:t>
      </w:r>
    </w:p>
    <w:p w14:paraId="2CF8A432" w14:textId="77777777" w:rsidR="00BD71EA" w:rsidRPr="00AE4D5B" w:rsidRDefault="00BD71EA" w:rsidP="0004723D">
      <w:pPr>
        <w:tabs>
          <w:tab w:val="left" w:pos="540"/>
        </w:tabs>
        <w:spacing w:line="240" w:lineRule="auto"/>
        <w:jc w:val="thaiDistribute"/>
        <w:rPr>
          <w:sz w:val="30"/>
          <w:szCs w:val="30"/>
          <w:cs/>
        </w:rPr>
      </w:pPr>
    </w:p>
    <w:p w14:paraId="0D3958E4" w14:textId="2BF8396B" w:rsidR="00553244" w:rsidRPr="00AE4D5B" w:rsidRDefault="00553244" w:rsidP="00585BE8">
      <w:pPr>
        <w:pStyle w:val="Heading8"/>
        <w:keepNext/>
        <w:numPr>
          <w:ilvl w:val="1"/>
          <w:numId w:val="41"/>
        </w:numPr>
        <w:spacing w:line="240" w:lineRule="auto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AE4D5B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1F0289E6" w14:textId="72AC67AB" w:rsidR="00B67F32" w:rsidRPr="00155AB5" w:rsidRDefault="00005884" w:rsidP="00155AB5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AE4D5B">
        <w:rPr>
          <w:sz w:val="30"/>
          <w:szCs w:val="30"/>
          <w:cs/>
        </w:rPr>
        <w:t>เ</w:t>
      </w:r>
      <w:r w:rsidRPr="00AE4D5B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AE4D5B">
        <w:rPr>
          <w:rFonts w:hint="cs"/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</w:rPr>
        <w:t>”</w:t>
      </w:r>
      <w:r w:rsidRPr="00AE4D5B">
        <w:rPr>
          <w:rFonts w:hint="cs"/>
          <w:sz w:val="30"/>
          <w:szCs w:val="30"/>
          <w:cs/>
        </w:rPr>
        <w:t>) และส่วนได้เสีย</w:t>
      </w:r>
      <w:r w:rsidRPr="00EA74A2">
        <w:rPr>
          <w:rFonts w:hint="cs"/>
          <w:sz w:val="30"/>
          <w:szCs w:val="30"/>
          <w:cs/>
        </w:rPr>
        <w:t>ของกลุ่มบริษัทในบริษัทร่วมและการร่วมค้า</w:t>
      </w:r>
      <w:r w:rsidR="00155AB5" w:rsidRPr="00EA74A2">
        <w:rPr>
          <w:sz w:val="30"/>
          <w:szCs w:val="30"/>
        </w:rPr>
        <w:t xml:space="preserve"> </w:t>
      </w:r>
      <w:r w:rsidR="00B67F32" w:rsidRPr="00EA74A2">
        <w:rPr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="00B67F32" w:rsidRPr="00AE4D5B">
        <w:rPr>
          <w:rFonts w:hint="cs"/>
          <w:cs/>
        </w:rPr>
        <w:t xml:space="preserve"> </w:t>
      </w:r>
    </w:p>
    <w:p w14:paraId="02798F8D" w14:textId="026DDFAD" w:rsidR="00B67F32" w:rsidRPr="00AE4D5B" w:rsidRDefault="00B67F32" w:rsidP="00B67F32">
      <w:pPr>
        <w:pStyle w:val="BodyText2"/>
        <w:tabs>
          <w:tab w:val="left" w:pos="540"/>
        </w:tabs>
        <w:ind w:left="540" w:right="47"/>
      </w:pPr>
    </w:p>
    <w:p w14:paraId="0C84D437" w14:textId="49F17B15" w:rsidR="00B67F32" w:rsidRPr="00AE4D5B" w:rsidRDefault="00B67F32" w:rsidP="00B67F32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ณ วันที่ซื้อธุรกิจ </w:t>
      </w:r>
      <w:r w:rsidRPr="00AE4D5B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AE4D5B">
        <w:rPr>
          <w:rFonts w:hint="cs"/>
          <w:sz w:val="30"/>
          <w:szCs w:val="30"/>
          <w:cs/>
        </w:rPr>
        <w:t xml:space="preserve"> เมื่อมี</w:t>
      </w:r>
      <w:r w:rsidRPr="00AE4D5B">
        <w:rPr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A622A" w:rsidRPr="00AE4D5B">
        <w:rPr>
          <w:sz w:val="30"/>
          <w:szCs w:val="30"/>
          <w:cs/>
        </w:rPr>
        <w:t>หรือรับจากการได้มาหรือจำหน่ายไป</w:t>
      </w:r>
      <w:r w:rsidR="008A622A" w:rsidRPr="00AE4D5B">
        <w:rPr>
          <w:sz w:val="30"/>
          <w:szCs w:val="30"/>
        </w:rPr>
        <w:t xml:space="preserve"> </w:t>
      </w:r>
      <w:r w:rsidR="008A622A" w:rsidRPr="00AE4D5B">
        <w:rPr>
          <w:sz w:val="30"/>
          <w:szCs w:val="30"/>
          <w:cs/>
        </w:rPr>
        <w:t>ซ</w:t>
      </w:r>
      <w:r w:rsidR="008A622A" w:rsidRPr="00AE4D5B">
        <w:rPr>
          <w:rFonts w:hint="cs"/>
          <w:sz w:val="30"/>
          <w:szCs w:val="30"/>
          <w:cs/>
        </w:rPr>
        <w:t>ึ่ง</w:t>
      </w:r>
      <w:r w:rsidRPr="00AE4D5B">
        <w:rPr>
          <w:sz w:val="30"/>
          <w:szCs w:val="30"/>
          <w:cs/>
        </w:rPr>
        <w:t xml:space="preserve">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 </w:t>
      </w:r>
    </w:p>
    <w:p w14:paraId="2F6D6FF0" w14:textId="77777777" w:rsidR="00B67F32" w:rsidRPr="00AE4D5B" w:rsidRDefault="00B67F32" w:rsidP="00B67F32">
      <w:pPr>
        <w:spacing w:line="240" w:lineRule="auto"/>
        <w:ind w:left="810" w:hanging="270"/>
        <w:rPr>
          <w:i/>
          <w:iCs/>
          <w:sz w:val="30"/>
          <w:szCs w:val="30"/>
        </w:rPr>
      </w:pPr>
    </w:p>
    <w:p w14:paraId="130B858D" w14:textId="59BD155A" w:rsidR="00B67F32" w:rsidRPr="00EA74A2" w:rsidRDefault="00B67F32" w:rsidP="00B67F32">
      <w:pPr>
        <w:pStyle w:val="BodyText2"/>
        <w:tabs>
          <w:tab w:val="left" w:pos="540"/>
        </w:tabs>
        <w:ind w:left="540" w:right="47"/>
      </w:pPr>
      <w:r w:rsidRPr="00AE4D5B">
        <w:rPr>
          <w:cs/>
        </w:rPr>
        <w:t>เมื่อ</w:t>
      </w:r>
      <w:r w:rsidRPr="00AE4D5B">
        <w:rPr>
          <w:rFonts w:hint="cs"/>
          <w:cs/>
        </w:rPr>
        <w:t>กลุ่มบริษัท</w:t>
      </w:r>
      <w:r w:rsidRPr="00EA74A2">
        <w:rPr>
          <w:cs/>
        </w:rPr>
        <w:t>สูญเสีย</w:t>
      </w:r>
      <w:r w:rsidRPr="00EA74A2">
        <w:rPr>
          <w:rFonts w:hint="cs"/>
          <w:cs/>
        </w:rPr>
        <w:t xml:space="preserve">การควบคุมในบริษัทย่อย </w:t>
      </w:r>
      <w:r w:rsidRPr="00EA74A2">
        <w:rPr>
          <w:cs/>
        </w:rPr>
        <w:t xml:space="preserve">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EA74A2">
        <w:rPr>
          <w:rFonts w:hint="cs"/>
          <w:cs/>
        </w:rPr>
        <w:t>ผล</w:t>
      </w:r>
      <w:r w:rsidRPr="00EA74A2">
        <w:rPr>
          <w:cs/>
        </w:rPr>
        <w:t>กำไรหรือขาดทุนที่เกิดขึ้นจากการสูญเสีย</w:t>
      </w:r>
      <w:r w:rsidRPr="00EA74A2">
        <w:rPr>
          <w:rFonts w:hint="cs"/>
          <w:cs/>
        </w:rPr>
        <w:t>การ</w:t>
      </w:r>
      <w:r w:rsidRPr="00EA74A2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EA74A2">
        <w:rPr>
          <w:rFonts w:hint="cs"/>
          <w:cs/>
        </w:rPr>
        <w:t>การ</w:t>
      </w:r>
      <w:r w:rsidRPr="00EA74A2">
        <w:rPr>
          <w:cs/>
        </w:rPr>
        <w:t>ควบคุม</w:t>
      </w:r>
    </w:p>
    <w:p w14:paraId="677BF889" w14:textId="77777777" w:rsidR="00845C4D" w:rsidRPr="00EA74A2" w:rsidRDefault="00845C4D" w:rsidP="00845C4D">
      <w:pPr>
        <w:pStyle w:val="BodyText2"/>
        <w:tabs>
          <w:tab w:val="left" w:pos="540"/>
        </w:tabs>
        <w:ind w:left="540" w:right="47"/>
      </w:pPr>
    </w:p>
    <w:p w14:paraId="4CFECF19" w14:textId="18EC3C97" w:rsidR="00845C4D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กลุ่มบริษัท</w:t>
      </w:r>
      <w:r w:rsidRPr="00EA74A2">
        <w:rPr>
          <w:sz w:val="30"/>
          <w:szCs w:val="30"/>
          <w:cs/>
        </w:rPr>
        <w:t>มีอิทธิพลอย่าง</w:t>
      </w:r>
      <w:r w:rsidRPr="00EA74A2">
        <w:rPr>
          <w:rFonts w:hint="cs"/>
          <w:sz w:val="30"/>
          <w:szCs w:val="30"/>
          <w:cs/>
        </w:rPr>
        <w:t>มีนัย</w:t>
      </w:r>
      <w:r w:rsidRPr="00EA74A2">
        <w:rPr>
          <w:sz w:val="30"/>
          <w:szCs w:val="30"/>
          <w:cs/>
        </w:rPr>
        <w:t>สำคัญ</w:t>
      </w:r>
      <w:r w:rsidR="00450365" w:rsidRPr="00EA74A2">
        <w:rPr>
          <w:sz w:val="30"/>
          <w:szCs w:val="30"/>
          <w:cs/>
        </w:rPr>
        <w:t>ในผู้ได้รับการลงทุนตามที่เปิดเผยในหมาย</w:t>
      </w:r>
      <w:r w:rsidR="00450365" w:rsidRPr="00685C1E">
        <w:rPr>
          <w:sz w:val="30"/>
          <w:szCs w:val="30"/>
          <w:cs/>
        </w:rPr>
        <w:t>เหตุข้อ</w:t>
      </w:r>
      <w:r w:rsidR="00450365" w:rsidRPr="00685C1E">
        <w:rPr>
          <w:rFonts w:hint="cs"/>
          <w:sz w:val="30"/>
          <w:szCs w:val="30"/>
          <w:cs/>
        </w:rPr>
        <w:t xml:space="preserve"> </w:t>
      </w:r>
      <w:r w:rsidR="00B77ED6" w:rsidRPr="00685C1E">
        <w:rPr>
          <w:sz w:val="30"/>
          <w:szCs w:val="30"/>
        </w:rPr>
        <w:t>9</w:t>
      </w:r>
      <w:r w:rsidR="00450365" w:rsidRPr="00685C1E">
        <w:rPr>
          <w:sz w:val="30"/>
          <w:szCs w:val="30"/>
        </w:rPr>
        <w:t xml:space="preserve"> </w:t>
      </w:r>
      <w:r w:rsidRPr="00685C1E">
        <w:rPr>
          <w:rFonts w:hint="cs"/>
          <w:sz w:val="30"/>
          <w:szCs w:val="30"/>
          <w:cs/>
        </w:rPr>
        <w:t>กลุ่</w:t>
      </w:r>
      <w:r w:rsidRPr="00EA74A2">
        <w:rPr>
          <w:rFonts w:hint="cs"/>
          <w:sz w:val="30"/>
          <w:szCs w:val="30"/>
          <w:cs/>
        </w:rPr>
        <w:t>มบริษัทรับรู้เงินลงทุนในบริษัทร่วมและการร่วมค้าในงบการเงินรวมด้วย</w:t>
      </w:r>
      <w:r w:rsidRPr="00EA74A2">
        <w:rPr>
          <w:sz w:val="30"/>
          <w:szCs w:val="30"/>
          <w:cs/>
        </w:rPr>
        <w:t>วิธีส่วนได้เสีย</w:t>
      </w:r>
      <w:r w:rsidRPr="00EA74A2">
        <w:rPr>
          <w:sz w:val="30"/>
          <w:szCs w:val="30"/>
        </w:rPr>
        <w:t xml:space="preserve"> </w:t>
      </w:r>
      <w:r w:rsidR="00031702" w:rsidRPr="00EA74A2">
        <w:rPr>
          <w:rFonts w:hint="cs"/>
          <w:sz w:val="30"/>
          <w:szCs w:val="30"/>
          <w:cs/>
        </w:rPr>
        <w:t>จนถึงวันที่ความมีอิทธิพลอย่างมี</w:t>
      </w:r>
      <w:r w:rsidR="000D5AD6" w:rsidRPr="00EA74A2">
        <w:rPr>
          <w:rFonts w:hint="cs"/>
          <w:sz w:val="30"/>
          <w:szCs w:val="30"/>
          <w:cs/>
        </w:rPr>
        <w:t>นัย</w:t>
      </w:r>
      <w:r w:rsidR="00031702" w:rsidRPr="00EA74A2">
        <w:rPr>
          <w:rFonts w:hint="cs"/>
          <w:sz w:val="30"/>
          <w:szCs w:val="30"/>
          <w:cs/>
        </w:rPr>
        <w:t>สำคัญ</w:t>
      </w:r>
      <w:r w:rsidR="00450365" w:rsidRPr="00EA74A2">
        <w:rPr>
          <w:rFonts w:hint="cs"/>
          <w:sz w:val="30"/>
          <w:szCs w:val="30"/>
          <w:cs/>
        </w:rPr>
        <w:t>หรือการควบคุมร่วม</w:t>
      </w:r>
      <w:r w:rsidR="00031702" w:rsidRPr="00EA74A2">
        <w:rPr>
          <w:rFonts w:hint="cs"/>
          <w:sz w:val="30"/>
          <w:szCs w:val="30"/>
          <w:cs/>
        </w:rPr>
        <w:t xml:space="preserve">สิ้นสุดลง </w:t>
      </w:r>
      <w:r w:rsidRPr="00EA74A2">
        <w:rPr>
          <w:rFonts w:hint="cs"/>
          <w:sz w:val="30"/>
          <w:szCs w:val="30"/>
          <w:cs/>
        </w:rPr>
        <w:t>โดย</w:t>
      </w:r>
      <w:r w:rsidRPr="00EA74A2">
        <w:rPr>
          <w:sz w:val="30"/>
          <w:szCs w:val="30"/>
          <w:cs/>
        </w:rPr>
        <w:t>รับรู้รายการ</w:t>
      </w:r>
      <w:r w:rsidRPr="00EA74A2">
        <w:rPr>
          <w:rFonts w:hint="cs"/>
          <w:sz w:val="30"/>
          <w:szCs w:val="30"/>
          <w:cs/>
        </w:rPr>
        <w:t>เมื่อ</w:t>
      </w:r>
      <w:r w:rsidRPr="00EA74A2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</w:t>
      </w:r>
      <w:r w:rsidRPr="00AE4D5B">
        <w:rPr>
          <w:sz w:val="30"/>
          <w:szCs w:val="30"/>
          <w:cs/>
        </w:rPr>
        <w:t>รายการเริ่มแรก</w:t>
      </w:r>
      <w:r w:rsidRPr="00AE4D5B">
        <w:rPr>
          <w:rFonts w:hint="cs"/>
          <w:sz w:val="30"/>
          <w:szCs w:val="30"/>
          <w:cs/>
        </w:rPr>
        <w:t xml:space="preserve"> เงินปันผลรับ </w:t>
      </w:r>
      <w:r w:rsidRPr="00AE4D5B">
        <w:rPr>
          <w:sz w:val="30"/>
          <w:szCs w:val="30"/>
          <w:cs/>
        </w:rPr>
        <w:t>ส่วนแบ่งกำไรหรือขาดทุนและกำไร</w:t>
      </w:r>
      <w:r w:rsidRPr="00AE4D5B">
        <w:rPr>
          <w:rFonts w:hint="cs"/>
          <w:sz w:val="30"/>
          <w:szCs w:val="30"/>
          <w:cs/>
        </w:rPr>
        <w:t>ขาดทุน</w:t>
      </w:r>
      <w:r w:rsidRPr="00AE4D5B">
        <w:rPr>
          <w:sz w:val="30"/>
          <w:szCs w:val="30"/>
          <w:cs/>
        </w:rPr>
        <w:t>เบ็ดเสร็จอื่น</w:t>
      </w:r>
      <w:r w:rsidRPr="00AE4D5B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จะถูกบันทึกใน</w:t>
      </w:r>
      <w:r w:rsidRPr="00AE4D5B">
        <w:rPr>
          <w:sz w:val="30"/>
          <w:szCs w:val="30"/>
          <w:cs/>
        </w:rPr>
        <w:t>งบการเงินรวม</w:t>
      </w:r>
    </w:p>
    <w:p w14:paraId="67E03FF9" w14:textId="77777777" w:rsidR="00450365" w:rsidRPr="00AE4D5B" w:rsidRDefault="00450365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</w:p>
    <w:p w14:paraId="23B9EF81" w14:textId="59271960" w:rsidR="007D675A" w:rsidRPr="00AE4D5B" w:rsidRDefault="002465FB" w:rsidP="003C41B6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จะใช้วิธี</w:t>
      </w:r>
      <w:r w:rsidRPr="00AE4D5B">
        <w:t xml:space="preserve">           </w:t>
      </w:r>
      <w:r w:rsidRPr="00AE4D5B">
        <w:rPr>
          <w:rFonts w:hint="cs"/>
          <w:cs/>
        </w:rPr>
        <w:t>ส่วนได้เสียต่อไปโดยไม่มีการวัดมูลค่าเงินลงทุนที่คงเหลืออยู่ใหม่ ในกรณีอื่นที่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62A285D1" w14:textId="77777777" w:rsidR="00862485" w:rsidRPr="00AE4D5B" w:rsidRDefault="00862485" w:rsidP="00862485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AE4D5B">
        <w:rPr>
          <w:rFonts w:hint="cs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4D5B">
        <w:rPr>
          <w:rFonts w:eastAsia="EucrosiaUPCBold" w:hint="cs"/>
          <w:cs/>
        </w:rPr>
        <w:t>เมื่อไม่มีหลักฐานการด้อยค่าเกิดขึ้น</w:t>
      </w:r>
      <w:r w:rsidRPr="00AE4D5B">
        <w:rPr>
          <w:b/>
          <w:bCs/>
          <w:color w:val="0000FF"/>
        </w:rPr>
        <w:t xml:space="preserve">   </w:t>
      </w:r>
    </w:p>
    <w:p w14:paraId="7CF25883" w14:textId="77777777" w:rsidR="00B67F32" w:rsidRPr="00AE4D5B" w:rsidRDefault="00B67F32">
      <w:pPr>
        <w:spacing w:line="240" w:lineRule="auto"/>
        <w:rPr>
          <w:sz w:val="30"/>
          <w:szCs w:val="30"/>
        </w:rPr>
      </w:pPr>
    </w:p>
    <w:p w14:paraId="742755FB" w14:textId="3FCAA4E2" w:rsidR="00B05007" w:rsidRPr="00B05007" w:rsidRDefault="00F212DA" w:rsidP="00B05007">
      <w:pPr>
        <w:pStyle w:val="BodyText2"/>
        <w:ind w:left="540" w:right="47"/>
        <w:rPr>
          <w:rFonts w:asciiTheme="majorBidi" w:hAnsiTheme="majorBidi" w:cstheme="majorBidi"/>
          <w:i/>
          <w:iCs/>
        </w:rPr>
      </w:pPr>
      <w:r w:rsidRPr="00AE4D5B">
        <w:rPr>
          <w:rFonts w:asciiTheme="majorBidi" w:hAnsiTheme="majorBidi" w:cstheme="majorBidi" w:hint="cs"/>
          <w:i/>
          <w:iCs/>
          <w:cs/>
        </w:rPr>
        <w:t>การรวมธุรกิจ</w:t>
      </w:r>
    </w:p>
    <w:p w14:paraId="2B38E293" w14:textId="1B187092" w:rsidR="00F212DA" w:rsidRPr="00EA74A2" w:rsidRDefault="00F212DA" w:rsidP="007825D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บริษัทบันทึกบัญชีสำหรับการรวมธุรกิจตามวิธีซื้อ</w:t>
      </w:r>
      <w:r w:rsidR="00862485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EA74A2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53547F" w:rsidRPr="00EA74A2">
        <w:rPr>
          <w:rFonts w:asciiTheme="majorBidi" w:hAnsiTheme="majorBidi" w:cstheme="majorBidi" w:hint="cs"/>
          <w:sz w:val="30"/>
          <w:szCs w:val="30"/>
          <w:cs/>
        </w:rPr>
        <w:t>เข้านิยามธุรกิจและ</w:t>
      </w:r>
      <w:r w:rsidR="00862485" w:rsidRPr="00EA74A2">
        <w:rPr>
          <w:rFonts w:asciiTheme="majorBidi" w:hAnsiTheme="majorBidi" w:cstheme="majorBidi"/>
          <w:sz w:val="30"/>
          <w:szCs w:val="30"/>
          <w:cs/>
        </w:rPr>
        <w:t>อำนาจในการควบคุมนั้นได้ถูกโอนมาให้กลุ่มบริษัท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 xml:space="preserve"> ยกเว้นกรณีการรวมธุรกิจภายใต้การควบคุมเดียวกัน</w:t>
      </w:r>
      <w:r w:rsidR="00862485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547F" w:rsidRPr="00EA74A2">
        <w:rPr>
          <w:rFonts w:asciiTheme="majorBidi" w:hAnsi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="0053547F" w:rsidRPr="00EA74A2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="0053547F" w:rsidRPr="00EA74A2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4058E583" w14:textId="77777777" w:rsidR="00F212DA" w:rsidRPr="00EA74A2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2976456" w14:textId="245976E8" w:rsidR="00F212DA" w:rsidRPr="00EA74A2" w:rsidRDefault="0053547F" w:rsidP="0053547F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ค่าควา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A74A2">
        <w:rPr>
          <w:rFonts w:asciiTheme="majorBidi" w:hAnsiTheme="majorBidi" w:cstheme="majorBidi"/>
          <w:sz w:val="30"/>
          <w:szCs w:val="30"/>
          <w:cs/>
        </w:rPr>
        <w:t>นิยมที่เกิดขึ้นจะถูกทดสอบการด้อยค่าเป็นประจำทุกปี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5445F9DE" w14:textId="77777777" w:rsidR="0053547F" w:rsidRPr="00EA74A2" w:rsidRDefault="0053547F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02CABBF" w14:textId="77777777" w:rsidR="00F80CB5" w:rsidRPr="00EA74A2" w:rsidRDefault="0053547F" w:rsidP="00F80CB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B6FE77D" w14:textId="77777777" w:rsidR="00F80CB5" w:rsidRPr="00EA74A2" w:rsidRDefault="00F80CB5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C896B4C" w14:textId="63A18222" w:rsidR="00F80CB5" w:rsidRPr="00F80CB5" w:rsidRDefault="0053547F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  <w:r w:rsidRPr="00EA74A2">
        <w:rPr>
          <w:rFonts w:asciiTheme="majorBidi" w:hAnsiTheme="majorBidi" w:cstheme="majorBidi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80CB5" w:rsidRPr="00EA74A2">
        <w:rPr>
          <w:rFonts w:asciiTheme="majorBidi" w:hAnsiTheme="majorBidi" w:cstheme="majorBidi" w:hint="cs"/>
          <w:cs/>
        </w:rPr>
        <w:t>ซึ่ง</w:t>
      </w:r>
      <w:r w:rsidRPr="00EA74A2">
        <w:rPr>
          <w:rFonts w:asciiTheme="majorBidi" w:hAnsiTheme="majorBidi" w:cstheme="majorBidi"/>
          <w:cs/>
        </w:rPr>
        <w:t>เกิดขึ้นจากเหตุการณ์ในอดีต และสามารถวัดมูลค่ายุติธรรมได้อย่างน่าเชื่อถือ</w:t>
      </w:r>
    </w:p>
    <w:p w14:paraId="5F0D46B8" w14:textId="77777777" w:rsidR="00F80CB5" w:rsidRPr="00F80CB5" w:rsidRDefault="00F80CB5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66B04C0" w14:textId="65A37B6B" w:rsidR="00350001" w:rsidRPr="00F80CB5" w:rsidRDefault="00F212DA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 w:hint="cs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97F14" w:rsidRPr="00AE4D5B">
        <w:rPr>
          <w:rFonts w:asciiTheme="majorBidi" w:hAnsiTheme="majorBidi" w:cstheme="majorBidi" w:hint="cs"/>
          <w:cs/>
        </w:rPr>
        <w:t xml:space="preserve"> </w:t>
      </w:r>
      <w:r w:rsidRPr="00AE4D5B">
        <w:rPr>
          <w:rFonts w:asciiTheme="majorBidi" w:hAnsiTheme="majorBidi" w:cstheme="majorBidi" w:hint="cs"/>
          <w:cs/>
        </w:rPr>
        <w:t>ๆ ที่เคยรับรู้ไว้ ณ วันที่ซื้อ</w:t>
      </w:r>
    </w:p>
    <w:p w14:paraId="3E12156C" w14:textId="77777777" w:rsidR="0004723D" w:rsidRPr="00AE4D5B" w:rsidRDefault="0004723D" w:rsidP="00893541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AE4D5B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AE4D5B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3E4D116E" w14:textId="46DE9AB8" w:rsidR="00E54FAC" w:rsidRDefault="009C7006" w:rsidP="00DF16AF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t>การรวมธุรกิจภายใต้การควบคุมเดียวกัน</w:t>
      </w:r>
      <w:r w:rsidRPr="00AE4D5B">
        <w:rPr>
          <w:cs/>
        </w:rPr>
        <w:t>บันทึก</w:t>
      </w:r>
      <w:r w:rsidRPr="00AE4D5B">
        <w:rPr>
          <w:rFonts w:hint="cs"/>
          <w:cs/>
        </w:rPr>
        <w:t>บัญชี</w:t>
      </w:r>
      <w:r w:rsidRPr="00AE4D5B">
        <w:rPr>
          <w:cs/>
        </w:rPr>
        <w:t>โดย</w:t>
      </w:r>
      <w:r w:rsidRPr="00AE4D5B">
        <w:rPr>
          <w:rFonts w:hint="cs"/>
          <w:cs/>
        </w:rPr>
        <w:t>ใช้วิธี</w:t>
      </w:r>
      <w:r w:rsidRPr="00AE4D5B">
        <w:rPr>
          <w:cs/>
        </w:rPr>
        <w:t>เสมือนว่าเป็นวิธีการรวมส่วน</w:t>
      </w:r>
      <w:r w:rsidRPr="00AE4D5B">
        <w:rPr>
          <w:rFonts w:hint="cs"/>
          <w:cs/>
        </w:rPr>
        <w:t>ได้เสีย โดยรับรู้สิน</w:t>
      </w:r>
      <w:r w:rsidRPr="00AE4D5B">
        <w:rPr>
          <w:cs/>
        </w:rPr>
        <w:t>ทรัพย์และ</w:t>
      </w:r>
      <w:r w:rsidRPr="00AE4D5B">
        <w:rPr>
          <w:rFonts w:hint="cs"/>
          <w:cs/>
        </w:rPr>
        <w:t>หนี้สิน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ธุรกิจที่ถูกซื้อด้วย</w:t>
      </w:r>
      <w:r w:rsidRPr="00AE4D5B">
        <w:rPr>
          <w:cs/>
        </w:rPr>
        <w:t>มูลค่าตามบัญชี</w:t>
      </w:r>
      <w:r w:rsidRPr="00AE4D5B">
        <w:rPr>
          <w:rFonts w:hint="cs"/>
          <w:cs/>
        </w:rPr>
        <w:t>ขอ</w:t>
      </w:r>
      <w:r w:rsidRPr="00AE4D5B">
        <w:rPr>
          <w:cs/>
        </w:rPr>
        <w:t>ง</w:t>
      </w:r>
      <w:r w:rsidRPr="00AE4D5B">
        <w:rPr>
          <w:rFonts w:hint="cs"/>
          <w:cs/>
        </w:rPr>
        <w:t>ธุรกิจดังกล่าวตาม</w:t>
      </w:r>
      <w:r w:rsidRPr="00AE4D5B">
        <w:rPr>
          <w:cs/>
        </w:rPr>
        <w:t>งบการเงินรวมของบริษัทใหญ่</w:t>
      </w:r>
      <w:r w:rsidRPr="00AE4D5B">
        <w:rPr>
          <w:rFonts w:hint="cs"/>
          <w:cs/>
        </w:rPr>
        <w:t>ในลำ</w:t>
      </w:r>
      <w:r w:rsidRPr="00AE4D5B">
        <w:rPr>
          <w:cs/>
        </w:rPr>
        <w:t>ดับสูงสุด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ณ</w:t>
      </w:r>
      <w:r w:rsidRPr="00AE4D5B">
        <w:t xml:space="preserve"> </w:t>
      </w:r>
      <w:r w:rsidRPr="00AE4D5B">
        <w:rPr>
          <w:rFonts w:hint="cs"/>
          <w:cs/>
        </w:rPr>
        <w:t xml:space="preserve">วันที่เกิดรายการ </w:t>
      </w:r>
      <w:r w:rsidRPr="00AE4D5B">
        <w:rPr>
          <w:cs/>
        </w:rPr>
        <w:t>ส่วนต่างระหว่างมูลค่า</w:t>
      </w:r>
      <w:r w:rsidRPr="00AE4D5B">
        <w:rPr>
          <w:rFonts w:hint="cs"/>
          <w:cs/>
        </w:rPr>
        <w:t>สินทรัพย์สุทธิ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ธุรกิจที่ถูกนำม</w:t>
      </w:r>
      <w:r w:rsidRPr="00AE4D5B">
        <w:rPr>
          <w:cs/>
        </w:rPr>
        <w:t>ารวมดังกล่าวกับค่าตอบแทน</w:t>
      </w:r>
      <w:r w:rsidRPr="00AE4D5B">
        <w:rPr>
          <w:rFonts w:hint="cs"/>
          <w:cs/>
        </w:rPr>
        <w:t>ที่จ่าย</w:t>
      </w:r>
      <w:r w:rsidRPr="00AE4D5B">
        <w:rPr>
          <w:cs/>
        </w:rPr>
        <w:t>รับ</w:t>
      </w:r>
      <w:r w:rsidRPr="00AE4D5B">
        <w:rPr>
          <w:rFonts w:hint="cs"/>
          <w:cs/>
        </w:rPr>
        <w:t>รู้เป็น</w:t>
      </w:r>
      <w:r w:rsidRPr="00AE4D5B">
        <w:rPr>
          <w:cs/>
        </w:rPr>
        <w:t>ส่วน</w:t>
      </w:r>
      <w:r w:rsidRPr="00AE4D5B">
        <w:rPr>
          <w:rFonts w:hint="cs"/>
          <w:cs/>
        </w:rPr>
        <w:t>เกิน</w:t>
      </w:r>
      <w:r w:rsidR="00BD1B44">
        <w:rPr>
          <w:rFonts w:hint="cs"/>
          <w:cs/>
        </w:rPr>
        <w:t xml:space="preserve"> </w:t>
      </w:r>
      <w:r w:rsidR="00BD1B44">
        <w:t>(</w:t>
      </w:r>
      <w:r w:rsidR="00BD1B44">
        <w:rPr>
          <w:rFonts w:hint="cs"/>
          <w:cs/>
        </w:rPr>
        <w:t>ต่ำกว่า</w:t>
      </w:r>
      <w:r w:rsidR="00BD1B44">
        <w:t xml:space="preserve">) </w:t>
      </w:r>
      <w:r w:rsidR="00BD1B44">
        <w:rPr>
          <w:rFonts w:hint="cs"/>
          <w:cs/>
        </w:rPr>
        <w:t>ทุน</w:t>
      </w:r>
      <w:r w:rsidRPr="00AE4D5B">
        <w:rPr>
          <w:cs/>
        </w:rPr>
        <w:t>จากการรวมธุรกิจภาย</w:t>
      </w:r>
      <w:r w:rsidRPr="00AE4D5B">
        <w:rPr>
          <w:rFonts w:hint="cs"/>
          <w:cs/>
        </w:rPr>
        <w:t>ใต้การ</w:t>
      </w:r>
      <w:r w:rsidRPr="00AE4D5B">
        <w:rPr>
          <w:cs/>
        </w:rPr>
        <w:t>ควบคุมเดียวกันในส่วนของ</w:t>
      </w:r>
      <w:r w:rsidRPr="00AE4D5B">
        <w:rPr>
          <w:rFonts w:hint="cs"/>
          <w:cs/>
        </w:rPr>
        <w:t>ผู้ถือหุ้น</w:t>
      </w:r>
      <w:r w:rsidRPr="00AE4D5B">
        <w:t xml:space="preserve"> </w:t>
      </w:r>
      <w:r w:rsidRPr="00AE4D5B">
        <w:rPr>
          <w:cs/>
        </w:rPr>
        <w:t>รายการส่วนเกิน</w:t>
      </w:r>
      <w:r w:rsidR="00AF1E10">
        <w:t xml:space="preserve"> </w:t>
      </w:r>
      <w:r w:rsidR="00BD1B44">
        <w:t>(</w:t>
      </w:r>
      <w:r w:rsidR="00BD1B44">
        <w:rPr>
          <w:rFonts w:hint="cs"/>
          <w:cs/>
        </w:rPr>
        <w:t>ต่ำกว่า</w:t>
      </w:r>
      <w:r w:rsidR="00BD1B44">
        <w:t xml:space="preserve">) </w:t>
      </w:r>
      <w:r w:rsidR="00BD1B44">
        <w:rPr>
          <w:rFonts w:hint="cs"/>
          <w:cs/>
        </w:rPr>
        <w:t>ทุนดังกล่าว</w:t>
      </w:r>
      <w:r w:rsidRPr="00AE4D5B">
        <w:rPr>
          <w:cs/>
        </w:rPr>
        <w:t>จะถูก</w:t>
      </w:r>
      <w:r w:rsidR="00862485" w:rsidRPr="00AE4D5B">
        <w:rPr>
          <w:rFonts w:hint="cs"/>
          <w:cs/>
        </w:rPr>
        <w:t>ตัดจำหน่าย</w:t>
      </w:r>
      <w:r w:rsidRPr="00AE4D5B">
        <w:rPr>
          <w:rFonts w:hint="cs"/>
          <w:cs/>
        </w:rPr>
        <w:t>เมื่อ</w:t>
      </w:r>
      <w:r w:rsidRPr="00AE4D5B">
        <w:rPr>
          <w:cs/>
        </w:rPr>
        <w:t>มีการขายเงินลงทุน</w:t>
      </w:r>
      <w:r w:rsidRPr="00AE4D5B">
        <w:rPr>
          <w:rFonts w:hint="cs"/>
          <w:cs/>
        </w:rPr>
        <w:t>ในธุรกิจที่ซื้อ</w:t>
      </w:r>
      <w:r w:rsidRPr="00AE4D5B">
        <w:rPr>
          <w:cs/>
        </w:rPr>
        <w:t>ดังกล่าวไป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ผลการดำเนินงานของ</w:t>
      </w:r>
      <w:r w:rsidRPr="00AE4D5B">
        <w:rPr>
          <w:rFonts w:hint="cs"/>
          <w:cs/>
        </w:rPr>
        <w:t>ธุรกิจที่ถูกซื้อ</w:t>
      </w:r>
      <w:r w:rsidRPr="00AE4D5B">
        <w:rPr>
          <w:cs/>
        </w:rPr>
        <w:t>จะรวม</w:t>
      </w:r>
      <w:r w:rsidRPr="00AE4D5B">
        <w:rPr>
          <w:rFonts w:hint="cs"/>
          <w:cs/>
        </w:rPr>
        <w:t>อยู่ใน</w:t>
      </w:r>
      <w:r w:rsidRPr="00AE4D5B">
        <w:rPr>
          <w:cs/>
        </w:rPr>
        <w:t>งบการเงินรวม</w:t>
      </w:r>
      <w:r w:rsidRPr="00AE4D5B">
        <w:rPr>
          <w:rFonts w:hint="cs"/>
          <w:cs/>
        </w:rPr>
        <w:t>ของผู้ซื้อ</w:t>
      </w:r>
      <w:r w:rsidRPr="00AE4D5B">
        <w:rPr>
          <w:cs/>
        </w:rPr>
        <w:t>นับตั้งแต่วัน</w:t>
      </w:r>
      <w:r w:rsidRPr="00AE4D5B">
        <w:rPr>
          <w:rFonts w:hint="cs"/>
          <w:cs/>
        </w:rPr>
        <w:t>ที่ต้น</w:t>
      </w:r>
      <w:r w:rsidRPr="00AE4D5B">
        <w:rPr>
          <w:cs/>
        </w:rPr>
        <w:t>งวดของงบการเงินเปรียบเทียบ</w:t>
      </w:r>
      <w:r w:rsidRPr="00AE4D5B">
        <w:rPr>
          <w:rFonts w:hint="cs"/>
          <w:cs/>
        </w:rPr>
        <w:t>หรือ</w:t>
      </w:r>
      <w:r w:rsidRPr="00AE4D5B">
        <w:rPr>
          <w:cs/>
        </w:rPr>
        <w:t>วัน</w:t>
      </w:r>
      <w:r w:rsidRPr="00AE4D5B">
        <w:rPr>
          <w:rFonts w:hint="cs"/>
          <w:cs/>
        </w:rPr>
        <w:t>ที่ธุรกิจ</w:t>
      </w:r>
      <w:r w:rsidRPr="00AE4D5B">
        <w:rPr>
          <w:cs/>
        </w:rPr>
        <w:t>เหล่านั้น</w:t>
      </w:r>
      <w:r w:rsidRPr="00AE4D5B">
        <w:rPr>
          <w:rFonts w:hint="cs"/>
          <w:cs/>
        </w:rPr>
        <w:t>อยู่ภายใต้การ</w:t>
      </w:r>
      <w:r w:rsidRPr="00AE4D5B">
        <w:rPr>
          <w:cs/>
        </w:rPr>
        <w:t>ควบคุมเดียวกัน</w:t>
      </w:r>
      <w:r w:rsidRPr="00AE4D5B">
        <w:rPr>
          <w:rFonts w:hint="cs"/>
          <w:cs/>
        </w:rPr>
        <w:t>แล้ว</w:t>
      </w:r>
      <w:r w:rsidRPr="00AE4D5B">
        <w:rPr>
          <w:cs/>
        </w:rPr>
        <w:t>แต่</w:t>
      </w:r>
      <w:r w:rsidRPr="00AE4D5B">
        <w:rPr>
          <w:rFonts w:hint="cs"/>
          <w:cs/>
        </w:rPr>
        <w:t>ระยะเวลาใดจะสั้นกว่า</w:t>
      </w:r>
      <w:r w:rsidRPr="00AE4D5B">
        <w:t xml:space="preserve"> </w:t>
      </w:r>
      <w:r w:rsidRPr="00AE4D5B">
        <w:rPr>
          <w:cs/>
        </w:rPr>
        <w:t>จนถึง</w:t>
      </w:r>
      <w:r w:rsidRPr="00AE4D5B">
        <w:rPr>
          <w:rFonts w:hint="cs"/>
          <w:cs/>
        </w:rPr>
        <w:t>วันที่การ</w:t>
      </w:r>
      <w:r w:rsidRPr="00AE4D5B">
        <w:rPr>
          <w:cs/>
        </w:rPr>
        <w:t>ควบคุม</w:t>
      </w:r>
      <w:r w:rsidRPr="00AE4D5B">
        <w:rPr>
          <w:rFonts w:hint="cs"/>
          <w:cs/>
        </w:rPr>
        <w:t>สิ้น</w:t>
      </w:r>
      <w:r w:rsidRPr="00AE4D5B">
        <w:rPr>
          <w:cs/>
        </w:rPr>
        <w:t>สุด</w:t>
      </w:r>
    </w:p>
    <w:p w14:paraId="1B3E2D07" w14:textId="77777777" w:rsidR="0015441C" w:rsidRPr="00217B54" w:rsidRDefault="0015441C" w:rsidP="00A22F5E">
      <w:pPr>
        <w:ind w:left="567"/>
        <w:jc w:val="thaiDistribute"/>
        <w:rPr>
          <w:sz w:val="30"/>
          <w:szCs w:val="30"/>
        </w:rPr>
      </w:pPr>
    </w:p>
    <w:p w14:paraId="7D10CCB1" w14:textId="7123CEEB" w:rsidR="00280423" w:rsidRPr="00AE4D5B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1E176AAA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3E11A7" w:rsidRPr="00AE4D5B">
        <w:t xml:space="preserve"> </w:t>
      </w:r>
      <w:r w:rsidR="003E11A7" w:rsidRPr="00AE4D5B">
        <w:rPr>
          <w:cs/>
        </w:rPr>
        <w:t>เงินปันผลรับบันทึกในกำไรหรือขาดทุน</w:t>
      </w:r>
      <w:r w:rsidR="003E11A7" w:rsidRPr="008A1642">
        <w:rPr>
          <w:cs/>
        </w:rPr>
        <w:t>ในวันที่บริษัทมีสิทธิ</w:t>
      </w:r>
      <w:r w:rsidR="003E11A7" w:rsidRPr="00AE4D5B">
        <w:rPr>
          <w:cs/>
        </w:rPr>
        <w:t>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85B7E5B" w14:textId="3E54815D" w:rsidR="00C04EF4" w:rsidRPr="00AE4D5B" w:rsidRDefault="00C04EF4">
      <w:pPr>
        <w:spacing w:line="240" w:lineRule="auto"/>
        <w:rPr>
          <w:sz w:val="30"/>
          <w:szCs w:val="30"/>
        </w:rPr>
      </w:pPr>
    </w:p>
    <w:p w14:paraId="20DB6DD0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1079FD" w14:textId="77777777" w:rsidR="00553244" w:rsidRPr="00AE4D5B" w:rsidRDefault="00553244" w:rsidP="004F2A34">
      <w:pPr>
        <w:pStyle w:val="AccPolicyalternative"/>
        <w:rPr>
          <w:rFonts w:eastAsia="EucrosiaUPCBold"/>
          <w:cs/>
        </w:rPr>
      </w:pPr>
    </w:p>
    <w:p w14:paraId="58F139D5" w14:textId="113D593E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="003E11A7" w:rsidRPr="00AE4D5B">
        <w:rPr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Pr="00AE4D5B">
        <w:rPr>
          <w:cs/>
        </w:rPr>
        <w:t>แปลงค่าเป็นสกุลเงินที่ใช้ในการดำเนินงานของ</w:t>
      </w:r>
      <w:r w:rsidRPr="00AE4D5B">
        <w:rPr>
          <w:rFonts w:hint="cs"/>
          <w:cs/>
        </w:rPr>
        <w:t>แต่ละบริษัทใน</w:t>
      </w:r>
      <w:r w:rsidRPr="00AE4D5B">
        <w:rPr>
          <w:cs/>
        </w:rPr>
        <w:t>กลุ่มบริษัท โดยใช้อัตราแลกเปลี่ยน ณ วันที่เกิดรายการ</w:t>
      </w:r>
      <w:r w:rsidR="003E11A7" w:rsidRPr="00AE4D5B">
        <w:rPr>
          <w:rFonts w:hint="cs"/>
          <w:cs/>
        </w:rPr>
        <w:t xml:space="preserve"> สำหรับ</w:t>
      </w:r>
      <w:r w:rsidRPr="00AE4D5B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154F52" w:rsidRPr="00AE4D5B">
        <w:rPr>
          <w:rFonts w:hint="cs"/>
          <w:cs/>
        </w:rPr>
        <w:t>แปลงค่าโดยใช้อัตราการแลกเปลี่ยน</w:t>
      </w:r>
      <w:r w:rsidRPr="00AE4D5B">
        <w:rPr>
          <w:cs/>
        </w:rPr>
        <w:t xml:space="preserve"> ณ วันที่</w:t>
      </w:r>
      <w:r w:rsidRPr="00AE4D5B">
        <w:rPr>
          <w:rFonts w:hint="cs"/>
          <w:cs/>
        </w:rPr>
        <w:t>รายงาน</w:t>
      </w:r>
      <w:r w:rsidRPr="00AE4D5B">
        <w:rPr>
          <w:cs/>
        </w:rPr>
        <w:t xml:space="preserve"> </w:t>
      </w:r>
      <w:r w:rsidR="00154F52" w:rsidRPr="00AE4D5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40905E4" w14:textId="77777777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3910B675" w14:textId="77777777" w:rsidR="00DB574F" w:rsidRPr="00AE4D5B" w:rsidRDefault="00553244" w:rsidP="00DB574F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color w:val="000000" w:themeColor="text1"/>
        </w:rPr>
      </w:pPr>
      <w:r w:rsidRPr="00AE4D5B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DB574F" w:rsidRPr="00AE4D5B">
        <w:rPr>
          <w:rFonts w:asciiTheme="majorBidi" w:hAnsiTheme="majorBidi" w:cstheme="majorBidi"/>
          <w:color w:val="000000" w:themeColor="text1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BCE8F72" w14:textId="2ED9153A" w:rsidR="0089005E" w:rsidRPr="003C41B6" w:rsidRDefault="00DB574F" w:rsidP="003C41B6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AE4D5B">
        <w:rPr>
          <w:rFonts w:asciiTheme="majorBidi" w:hAnsiTheme="majorBidi" w:cstheme="majorBidi"/>
          <w:cs/>
        </w:rPr>
        <w:t>เงิน</w:t>
      </w:r>
      <w:r w:rsidRPr="00AE4D5B">
        <w:rPr>
          <w:rFonts w:asciiTheme="majorBidi" w:hAnsiTheme="majorBidi" w:cstheme="majorBidi"/>
          <w:color w:val="000000" w:themeColor="text1"/>
          <w:cs/>
        </w:rPr>
        <w:t>ลงทุน</w:t>
      </w:r>
      <w:r w:rsidRPr="00AE4D5B">
        <w:rPr>
          <w:rFonts w:asciiTheme="majorBidi" w:hAnsiTheme="majorBidi" w:cstheme="majorBidi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 </w:t>
      </w:r>
      <w:r w:rsidRPr="00AE4D5B">
        <w:rPr>
          <w:rFonts w:asciiTheme="majorBidi" w:hAnsiTheme="majorBidi" w:cstheme="majorBidi"/>
          <w:color w:val="000000" w:themeColor="text1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118BBE4" w14:textId="65BF3F05" w:rsidR="00553244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6E6A2B">
        <w:rPr>
          <w:i/>
          <w:iCs/>
          <w:cs/>
        </w:rPr>
        <w:lastRenderedPageBreak/>
        <w:t>หน่วยงานในต่างประเทศ</w:t>
      </w:r>
    </w:p>
    <w:p w14:paraId="107F1E30" w14:textId="164E747A" w:rsidR="00553244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6E6A2B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6E6A2B">
        <w:rPr>
          <w:rFonts w:hint="cs"/>
          <w:cs/>
        </w:rPr>
        <w:t>รายงาน</w:t>
      </w:r>
      <w:r w:rsidR="00154F52" w:rsidRPr="006E6A2B">
        <w:rPr>
          <w:rFonts w:hint="cs"/>
          <w:cs/>
        </w:rPr>
        <w:t xml:space="preserve"> </w:t>
      </w:r>
      <w:r w:rsidR="00154F52" w:rsidRPr="006E6A2B">
        <w:rPr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2ADFDEF" w14:textId="77777777" w:rsidR="00154F52" w:rsidRPr="006E6A2B" w:rsidRDefault="00154F52" w:rsidP="004D1368">
      <w:pPr>
        <w:pStyle w:val="BodyText2"/>
        <w:tabs>
          <w:tab w:val="left" w:pos="540"/>
        </w:tabs>
        <w:spacing w:line="240" w:lineRule="auto"/>
        <w:ind w:right="43"/>
        <w:rPr>
          <w:color w:val="0000FF"/>
        </w:rPr>
      </w:pPr>
    </w:p>
    <w:p w14:paraId="59BA545A" w14:textId="523D4799" w:rsidR="00C04EF4" w:rsidRPr="006E6A2B" w:rsidRDefault="00553244" w:rsidP="00F45FC0">
      <w:pPr>
        <w:pStyle w:val="BodyText2"/>
        <w:spacing w:line="240" w:lineRule="auto"/>
        <w:ind w:left="540" w:right="43"/>
      </w:pPr>
      <w:r w:rsidRPr="00EA74A2">
        <w:rPr>
          <w:cs/>
        </w:rPr>
        <w:t xml:space="preserve">ผลต่างจากอัตราแลกเปลี่ยนที่เกิดจากการแปลงค่า </w:t>
      </w:r>
      <w:r w:rsidR="00154F52" w:rsidRPr="00EA74A2">
        <w:rPr>
          <w:rFonts w:hint="cs"/>
          <w:cs/>
        </w:rPr>
        <w:t>จะรับรู้</w:t>
      </w:r>
      <w:r w:rsidRPr="00EA74A2">
        <w:rPr>
          <w:rFonts w:hint="cs"/>
          <w:cs/>
        </w:rPr>
        <w:t>ในกำไรขาดทุนเบ็ดเสร็จอื่น และแสดงเป็น</w:t>
      </w:r>
      <w:r w:rsidR="004D1368" w:rsidRPr="00EA74A2">
        <w:rPr>
          <w:cs/>
        </w:rPr>
        <w:t xml:space="preserve">สำรองการแปลงค่างบการเงินในส่วนของผู้ถือหุ้น จนกว่ามีการจำหน่ายเงินลงทุนนั้นออกไป </w:t>
      </w:r>
      <w:r w:rsidRPr="00EA74A2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0C358AD" w14:textId="77777777" w:rsidR="00CF5287" w:rsidRPr="006E6A2B" w:rsidRDefault="00CF5287" w:rsidP="00F45FC0">
      <w:pPr>
        <w:pStyle w:val="BodyText2"/>
        <w:spacing w:line="240" w:lineRule="auto"/>
        <w:ind w:left="540" w:right="43"/>
        <w:rPr>
          <w:cs/>
        </w:rPr>
      </w:pPr>
    </w:p>
    <w:p w14:paraId="1C96343C" w14:textId="3F76A89E" w:rsidR="00045667" w:rsidRPr="006E6A2B" w:rsidRDefault="00553244" w:rsidP="00114DD8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  <w:r w:rsidRPr="006E6A2B">
        <w:rPr>
          <w:sz w:val="30"/>
          <w:szCs w:val="30"/>
          <w:cs/>
        </w:rPr>
        <w:t>เมื่อหน่วยงานต่างปร</w:t>
      </w:r>
      <w:r w:rsidRPr="006E6A2B">
        <w:rPr>
          <w:rFonts w:hint="cs"/>
          <w:sz w:val="30"/>
          <w:szCs w:val="30"/>
          <w:cs/>
        </w:rPr>
        <w:t>ะ</w:t>
      </w:r>
      <w:r w:rsidRPr="006E6A2B">
        <w:rPr>
          <w:sz w:val="30"/>
          <w:szCs w:val="30"/>
          <w:cs/>
        </w:rPr>
        <w:t>เทศถูกจำหน่ายส่วนได้เสียทั้งหมดหรือ</w:t>
      </w:r>
      <w:r w:rsidRPr="006E6A2B">
        <w:rPr>
          <w:rFonts w:hint="cs"/>
          <w:sz w:val="30"/>
          <w:szCs w:val="30"/>
          <w:cs/>
        </w:rPr>
        <w:t>เพียงบางส่วนที่ทำให้</w:t>
      </w:r>
      <w:r w:rsidRPr="006E6A2B">
        <w:rPr>
          <w:sz w:val="30"/>
          <w:szCs w:val="30"/>
          <w:cs/>
        </w:rPr>
        <w:t xml:space="preserve">สูญเสียการควบคุม </w:t>
      </w:r>
      <w:r w:rsidR="00516DB3" w:rsidRPr="006E6A2B">
        <w:rPr>
          <w:sz w:val="30"/>
          <w:szCs w:val="30"/>
        </w:rPr>
        <w:br/>
      </w:r>
      <w:r w:rsidRPr="006E6A2B">
        <w:rPr>
          <w:sz w:val="30"/>
          <w:szCs w:val="30"/>
          <w:cs/>
        </w:rPr>
        <w:t>ความมีอิทธิพลอย่างมีสาระสำคัญ</w:t>
      </w:r>
      <w:r w:rsidRPr="006E6A2B">
        <w:rPr>
          <w:sz w:val="30"/>
          <w:szCs w:val="30"/>
        </w:rPr>
        <w:t xml:space="preserve"> </w:t>
      </w:r>
      <w:r w:rsidRPr="006E6A2B">
        <w:rPr>
          <w:sz w:val="30"/>
          <w:szCs w:val="30"/>
          <w:cs/>
        </w:rPr>
        <w:t xml:space="preserve">หรือการควบคุมร่วมกัน </w:t>
      </w:r>
      <w:r w:rsidRPr="006E6A2B">
        <w:rPr>
          <w:rFonts w:hint="cs"/>
          <w:sz w:val="30"/>
          <w:szCs w:val="30"/>
          <w:cs/>
        </w:rPr>
        <w:t>ผล</w:t>
      </w:r>
      <w:r w:rsidRPr="006E6A2B">
        <w:rPr>
          <w:sz w:val="30"/>
          <w:szCs w:val="30"/>
          <w:cs/>
        </w:rPr>
        <w:t>สะสม</w:t>
      </w:r>
      <w:r w:rsidRPr="006E6A2B">
        <w:rPr>
          <w:rFonts w:hint="cs"/>
          <w:sz w:val="30"/>
          <w:szCs w:val="30"/>
          <w:cs/>
        </w:rPr>
        <w:t>ของ</w:t>
      </w:r>
      <w:r w:rsidR="00721C5B" w:rsidRPr="006E6A2B">
        <w:rPr>
          <w:rFonts w:hint="cs"/>
          <w:sz w:val="30"/>
          <w:szCs w:val="30"/>
          <w:cs/>
        </w:rPr>
        <w:t>สำรองการแปลงค่างบการเงิน</w:t>
      </w:r>
      <w:r w:rsidRPr="006E6A2B">
        <w:rPr>
          <w:sz w:val="30"/>
          <w:szCs w:val="30"/>
          <w:cs/>
        </w:rPr>
        <w:t>ที่เกี่ยวข้องกับหน่วยงานต่างประเทศนั้นต้อง</w:t>
      </w:r>
      <w:r w:rsidRPr="006E6A2B">
        <w:rPr>
          <w:rFonts w:hint="cs"/>
          <w:sz w:val="30"/>
          <w:szCs w:val="30"/>
          <w:cs/>
        </w:rPr>
        <w:t>ถูก</w:t>
      </w:r>
      <w:r w:rsidRPr="006E6A2B">
        <w:rPr>
          <w:sz w:val="30"/>
          <w:szCs w:val="30"/>
          <w:cs/>
        </w:rPr>
        <w:t>จัดประเภทเป็นกำไรหรือขาดทุน</w:t>
      </w:r>
      <w:r w:rsidRPr="006E6A2B">
        <w:rPr>
          <w:rFonts w:hint="cs"/>
          <w:sz w:val="30"/>
          <w:szCs w:val="30"/>
          <w:cs/>
        </w:rPr>
        <w:t>โดย</w:t>
      </w:r>
      <w:r w:rsidRPr="006E6A2B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6E6A2B">
        <w:rPr>
          <w:rFonts w:hint="cs"/>
          <w:sz w:val="30"/>
          <w:szCs w:val="30"/>
          <w:cs/>
        </w:rPr>
        <w:t>เพียงบางส่วน</w:t>
      </w:r>
      <w:r w:rsidRPr="006E6A2B">
        <w:rPr>
          <w:sz w:val="30"/>
          <w:szCs w:val="30"/>
          <w:cs/>
        </w:rPr>
        <w:t>แต่</w:t>
      </w:r>
      <w:r w:rsidRPr="006E6A2B">
        <w:rPr>
          <w:rFonts w:hint="cs"/>
          <w:sz w:val="30"/>
          <w:szCs w:val="30"/>
          <w:cs/>
        </w:rPr>
        <w:t>ยังคงมี</w:t>
      </w:r>
      <w:r w:rsidRPr="006E6A2B">
        <w:rPr>
          <w:sz w:val="30"/>
          <w:szCs w:val="30"/>
          <w:cs/>
        </w:rPr>
        <w:t xml:space="preserve">การควบคุม </w:t>
      </w:r>
      <w:r w:rsidRPr="006E6A2B">
        <w:rPr>
          <w:rFonts w:hint="cs"/>
          <w:sz w:val="30"/>
          <w:szCs w:val="30"/>
          <w:cs/>
        </w:rPr>
        <w:t>ผลสะสม</w:t>
      </w:r>
      <w:r w:rsidRPr="006E6A2B">
        <w:rPr>
          <w:sz w:val="30"/>
          <w:szCs w:val="30"/>
          <w:cs/>
        </w:rPr>
        <w:t>ต้อง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ถูก</w:t>
      </w:r>
      <w:r w:rsidRPr="006E6A2B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6E6A2B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D244CB" w:rsidRPr="006E6A2B">
        <w:rPr>
          <w:rFonts w:hint="cs"/>
          <w:sz w:val="30"/>
          <w:szCs w:val="30"/>
          <w:cs/>
        </w:rPr>
        <w:t>อย่างมี</w:t>
      </w:r>
      <w:r w:rsidR="00721C5B" w:rsidRPr="006E6A2B">
        <w:rPr>
          <w:rFonts w:hint="cs"/>
          <w:sz w:val="30"/>
          <w:szCs w:val="30"/>
          <w:cs/>
        </w:rPr>
        <w:t>สาระสำคัญ</w:t>
      </w:r>
      <w:r w:rsidRPr="006E6A2B">
        <w:rPr>
          <w:rFonts w:hint="cs"/>
          <w:sz w:val="30"/>
          <w:szCs w:val="30"/>
          <w:cs/>
        </w:rPr>
        <w:t>หรือการควบคุมร่วมอยู่ กลุ่มบริษัทต้อง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54C0507D" w14:textId="77777777" w:rsidR="007D7C55" w:rsidRPr="006E6A2B" w:rsidRDefault="007D7C55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2A151EA3" w14:textId="7B67C8D9" w:rsidR="002E289D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6E6A2B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</w:t>
      </w:r>
      <w:r w:rsidRPr="00EA74A2">
        <w:rPr>
          <w:rFonts w:hint="cs"/>
          <w:cs/>
        </w:rPr>
        <w:t>อื่น และแสดงเป็น</w:t>
      </w:r>
      <w:r w:rsidR="00CF5287" w:rsidRPr="00EA74A2">
        <w:rPr>
          <w:cs/>
        </w:rPr>
        <w:t>สำรองการแปลงค่างบการเงิน</w:t>
      </w:r>
      <w:r w:rsidRPr="00EA74A2">
        <w:rPr>
          <w:rFonts w:hint="cs"/>
          <w:cs/>
        </w:rPr>
        <w:t>ในส่วนของผู้ถือหุ้น จนกว่ามีการจำหน่ายเงินลงทุนนั้นออกไป</w:t>
      </w:r>
    </w:p>
    <w:p w14:paraId="12F06680" w14:textId="77777777" w:rsidR="007B6AC6" w:rsidRPr="006E6A2B" w:rsidRDefault="007B6AC6" w:rsidP="005E556D">
      <w:pPr>
        <w:pStyle w:val="BodyText2"/>
        <w:tabs>
          <w:tab w:val="left" w:pos="540"/>
        </w:tabs>
        <w:spacing w:line="240" w:lineRule="auto"/>
        <w:ind w:right="47"/>
      </w:pPr>
    </w:p>
    <w:p w14:paraId="0C547CF0" w14:textId="77777777" w:rsidR="00672033" w:rsidRPr="006E6A2B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E6A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80C9A0E" w14:textId="77777777" w:rsidR="00672033" w:rsidRPr="00685C1E" w:rsidRDefault="00672033" w:rsidP="007A4683">
      <w:pPr>
        <w:pStyle w:val="BodyText2"/>
        <w:tabs>
          <w:tab w:val="left" w:pos="540"/>
        </w:tabs>
        <w:ind w:right="43"/>
        <w:rPr>
          <w:rFonts w:asciiTheme="majorBidi" w:hAnsiTheme="majorBidi" w:cstheme="majorBidi"/>
        </w:rPr>
      </w:pPr>
    </w:p>
    <w:p w14:paraId="167F0C7D" w14:textId="73DE5EC1" w:rsidR="00672033" w:rsidRPr="00AE4D5B" w:rsidRDefault="00672033" w:rsidP="00D72781">
      <w:pPr>
        <w:pStyle w:val="BodyText"/>
        <w:shd w:val="clear" w:color="auto" w:fill="FFFFFF"/>
        <w:spacing w:after="0" w:line="240" w:lineRule="auto"/>
        <w:ind w:left="101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F5287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37523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4188883" w14:textId="5AD721BE" w:rsidR="007B6AC6" w:rsidRDefault="0083752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นอกเหนือจากลูกหนี้การค้า (ดูหมาย</w:t>
      </w:r>
      <w:r w:rsidRPr="00685C1E">
        <w:rPr>
          <w:rFonts w:asciiTheme="majorBidi" w:hAnsiTheme="majorBidi"/>
          <w:color w:val="000000"/>
          <w:sz w:val="30"/>
          <w:szCs w:val="30"/>
          <w:cs/>
        </w:rPr>
        <w:t xml:space="preserve">เหตุข้อ </w:t>
      </w:r>
      <w:r w:rsidR="00523324" w:rsidRPr="00685C1E">
        <w:rPr>
          <w:rFonts w:asciiTheme="majorBidi" w:hAnsiTheme="majorBidi"/>
          <w:color w:val="000000"/>
          <w:sz w:val="30"/>
          <w:szCs w:val="30"/>
        </w:rPr>
        <w:t>3</w:t>
      </w:r>
      <w:r w:rsidRPr="00685C1E">
        <w:rPr>
          <w:rFonts w:asciiTheme="majorBidi" w:hAnsiTheme="majorBidi"/>
          <w:color w:val="000000"/>
          <w:sz w:val="30"/>
          <w:szCs w:val="30"/>
          <w:cs/>
        </w:rPr>
        <w:t>(</w:t>
      </w:r>
      <w:r w:rsidR="008E6459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375E2A" w:rsidRPr="00AE4D5B">
        <w:rPr>
          <w:rFonts w:asciiTheme="majorBidi" w:hAnsiTheme="majorBidi"/>
          <w:color w:val="000000"/>
          <w:sz w:val="30"/>
          <w:szCs w:val="30"/>
          <w:cs/>
        </w:rPr>
        <w:t>เมื่อเริ่มแรก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ด้วยมูลค่ายุติธรรม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ทั้งนี้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ไม่ได้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รวมหรือหัก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56382937" w14:textId="77777777" w:rsidR="007B6AC6" w:rsidRDefault="007B6AC6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599537D" w14:textId="77777777" w:rsidR="005E556D" w:rsidRDefault="005E556D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48F160E7" w14:textId="7C39F34F" w:rsidR="00CF5287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</w:p>
    <w:p w14:paraId="213CD63A" w14:textId="77777777" w:rsidR="00CF5287" w:rsidRPr="00685C1E" w:rsidRDefault="00CF528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29C7E7D9" w14:textId="6F1F5CED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C47E5A0" w14:textId="2C39D35D" w:rsidR="00C04EF4" w:rsidRPr="00685C1E" w:rsidRDefault="00C04EF4">
      <w:pPr>
        <w:spacing w:line="240" w:lineRule="auto"/>
        <w:rPr>
          <w:rFonts w:asciiTheme="majorBidi" w:hAnsiTheme="majorBidi"/>
          <w:color w:val="000000"/>
          <w:sz w:val="28"/>
          <w:szCs w:val="28"/>
          <w:cs/>
        </w:rPr>
      </w:pPr>
    </w:p>
    <w:p w14:paraId="11A9DB8A" w14:textId="5C42DDE8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FCFE9AB" w14:textId="77777777" w:rsidR="00D74582" w:rsidRPr="00685C1E" w:rsidRDefault="00D74582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63F93A79" w14:textId="6EB9C10F" w:rsidR="00672033" w:rsidRDefault="006B25D7" w:rsidP="00D7458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 xml:space="preserve">มีสิทธิได้รับเงินปันผล </w:t>
      </w:r>
      <w:r w:rsidR="00362124">
        <w:rPr>
          <w:rFonts w:asciiTheme="majorBidi" w:hAnsiTheme="majorBidi"/>
          <w:color w:val="000000"/>
          <w:sz w:val="30"/>
          <w:szCs w:val="30"/>
        </w:rPr>
        <w:br/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5BA1F83" w14:textId="77777777" w:rsidR="00D74582" w:rsidRPr="00685C1E" w:rsidRDefault="00D74582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EEA84CB" w14:textId="60C1612F" w:rsidR="00672033" w:rsidRPr="00AE4D5B" w:rsidRDefault="00407FD4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F5287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72033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>ตัด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รายการออก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จากบัญชี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="00901781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หักกลบ</w:t>
      </w:r>
    </w:p>
    <w:p w14:paraId="2C74D505" w14:textId="5DEADC3B" w:rsidR="00187E62" w:rsidRDefault="00672033" w:rsidP="005E55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 w:rsidRPr="00AE4D5B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7ABF72A" w14:textId="77777777" w:rsidR="00585F8C" w:rsidRDefault="00585F8C" w:rsidP="005E55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F211D8" w14:textId="147375A4" w:rsidR="00672033" w:rsidRPr="00AE4D5B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6A026E9C" w:rsidR="00672033" w:rsidRPr="00685C1E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  <w:sz w:val="28"/>
          <w:szCs w:val="28"/>
        </w:rPr>
      </w:pPr>
    </w:p>
    <w:p w14:paraId="2B7EE037" w14:textId="797011C4" w:rsidR="00F60125" w:rsidRPr="00EA74A2" w:rsidRDefault="00640CD2" w:rsidP="00CF5287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6B281C" w14:textId="77777777" w:rsidR="00E34440" w:rsidRPr="00585F8C" w:rsidRDefault="00E34440" w:rsidP="00CF5287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cs/>
        </w:rPr>
      </w:pPr>
    </w:p>
    <w:p w14:paraId="7A5A341B" w14:textId="1D61A270" w:rsidR="00640CD2" w:rsidRPr="00EA74A2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3556D" w:rsidRPr="00EA74A2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EDAF67" w14:textId="77777777" w:rsidR="00932984" w:rsidRPr="00585F8C" w:rsidRDefault="00932984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06D0E1FD" w14:textId="6F263256" w:rsidR="008D34E1" w:rsidRPr="00EA74A2" w:rsidRDefault="00FA3532" w:rsidP="00AF1E10">
      <w:pPr>
        <w:pStyle w:val="BodyText"/>
        <w:shd w:val="clear" w:color="auto" w:fill="FFFFFF"/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EF6439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D34E1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670CD210" w14:textId="2D66475D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การวัดมูลค่ายุติธรรมใหม่จะรับรู้ในกำไรหรือขาดทุนทันที</w:t>
      </w:r>
    </w:p>
    <w:p w14:paraId="0C9CE4C0" w14:textId="77777777" w:rsidR="008D34E1" w:rsidRPr="00585F8C" w:rsidRDefault="008D34E1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</w:rPr>
      </w:pPr>
    </w:p>
    <w:p w14:paraId="2A085315" w14:textId="14B9D8B0" w:rsidR="008D34E1" w:rsidRPr="00EA74A2" w:rsidRDefault="008D34E1" w:rsidP="00AF1E10">
      <w:pPr>
        <w:pStyle w:val="BodyText"/>
        <w:shd w:val="clear" w:color="auto" w:fill="FFFFFF"/>
        <w:spacing w:after="0" w:line="240" w:lineRule="auto"/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4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94C5111" w14:textId="77777777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ด้วยราคา</w:t>
      </w:r>
    </w:p>
    <w:p w14:paraId="0FB190AF" w14:textId="27C615E3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429F3A5" w14:textId="77777777" w:rsidR="008D34E1" w:rsidRPr="00585F8C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5B642AF" w14:textId="77777777" w:rsidR="00DD3EAA" w:rsidRDefault="008D34E1" w:rsidP="00685C1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D3EAA" w:rsidRPr="00EA74A2">
        <w:rPr>
          <w:rFonts w:asciiTheme="majorBidi" w:hAnsiTheme="majorBidi"/>
          <w:color w:val="000000"/>
          <w:sz w:val="30"/>
          <w:szCs w:val="30"/>
        </w:rPr>
        <w:t>12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</w:t>
      </w:r>
      <w:r w:rsidRPr="00685C1E">
        <w:rPr>
          <w:rFonts w:asciiTheme="majorBidi" w:hAnsiTheme="majorBidi" w:cstheme="majorBidi"/>
          <w:color w:val="000000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65BAB1AC" w14:textId="77777777" w:rsidR="00685C1E" w:rsidRPr="00585F8C" w:rsidRDefault="00685C1E" w:rsidP="00685C1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2153F1DF" w14:textId="6D977026" w:rsidR="008D34E1" w:rsidRDefault="008D34E1" w:rsidP="00685C1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685C1E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8906A66" w14:textId="77777777" w:rsidR="00685C1E" w:rsidRPr="00585F8C" w:rsidRDefault="00685C1E" w:rsidP="00685C1E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</w:rPr>
      </w:pPr>
    </w:p>
    <w:p w14:paraId="61526B87" w14:textId="30A6EA19" w:rsidR="00A901E6" w:rsidRDefault="00A901E6" w:rsidP="00585F8C">
      <w:pPr>
        <w:pStyle w:val="BodyText"/>
        <w:shd w:val="clear" w:color="auto" w:fill="FFFFFF"/>
        <w:spacing w:after="0" w:line="240" w:lineRule="auto"/>
        <w:ind w:left="994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FA6A18" w:rsidRPr="00EA74A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เดือนข้างหน้า</w:t>
      </w:r>
    </w:p>
    <w:p w14:paraId="7EA392C6" w14:textId="77777777" w:rsidR="00585F8C" w:rsidRPr="00585F8C" w:rsidRDefault="00585F8C" w:rsidP="00585F8C">
      <w:pPr>
        <w:pStyle w:val="BodyText"/>
        <w:shd w:val="clear" w:color="auto" w:fill="FFFFFF"/>
        <w:spacing w:after="0" w:line="240" w:lineRule="auto"/>
        <w:ind w:left="994"/>
        <w:jc w:val="thaiDistribute"/>
        <w:rPr>
          <w:rFonts w:asciiTheme="majorBidi" w:hAnsiTheme="majorBidi"/>
          <w:color w:val="000000"/>
        </w:rPr>
      </w:pPr>
    </w:p>
    <w:p w14:paraId="3C96E558" w14:textId="6CD632BA" w:rsidR="00E34440" w:rsidRPr="00331A84" w:rsidRDefault="00A901E6" w:rsidP="00331A8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A6A18" w:rsidRPr="00EA74A2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DEA0068" w14:textId="77777777" w:rsidR="00A901E6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154B4021" w14:textId="77777777" w:rsidR="009376CF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- 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5B439BB7" w14:textId="7EFB99E1" w:rsidR="008D34E1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- 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วัน</w:t>
      </w:r>
    </w:p>
    <w:p w14:paraId="6FC602C4" w14:textId="77777777" w:rsidR="009376CF" w:rsidRPr="00EA74A2" w:rsidRDefault="009376CF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B681B46" w14:textId="5188756E" w:rsidR="00FA6A18" w:rsidRPr="00EA74A2" w:rsidRDefault="008D34E1" w:rsidP="00AF1E10">
      <w:pPr>
        <w:pStyle w:val="BodyText"/>
        <w:shd w:val="clear" w:color="auto" w:fill="FFFFFF"/>
        <w:spacing w:after="0" w:line="240" w:lineRule="auto"/>
        <w:ind w:left="990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5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FA6A18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5C998CE6" w14:textId="160FBD0C" w:rsidR="00D74582" w:rsidRDefault="00FA6A18" w:rsidP="005E556D">
      <w:pPr>
        <w:pStyle w:val="BodyText"/>
        <w:shd w:val="clear" w:color="auto" w:fill="FFFFFF"/>
        <w:spacing w:after="0" w:line="240" w:lineRule="auto"/>
        <w:ind w:left="96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90D187B" w14:textId="77777777" w:rsidR="005E556D" w:rsidRPr="005E556D" w:rsidRDefault="005E556D" w:rsidP="005E556D">
      <w:pPr>
        <w:pStyle w:val="BodyText"/>
        <w:shd w:val="clear" w:color="auto" w:fill="FFFFFF"/>
        <w:spacing w:after="0" w:line="240" w:lineRule="auto"/>
        <w:ind w:left="963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C079B1A" w14:textId="212251A4" w:rsidR="00FA3532" w:rsidRPr="00EA74A2" w:rsidRDefault="00FA6A18" w:rsidP="00AF1E10">
      <w:pPr>
        <w:pStyle w:val="BodyText"/>
        <w:shd w:val="clear" w:color="auto" w:fill="FFFFFF"/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) </w:t>
      </w:r>
      <w:r w:rsidR="00FA3532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556BB8A2" w14:textId="3D524B97" w:rsidR="00154781" w:rsidRPr="00AE4D5B" w:rsidRDefault="00FA3532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92AC696" w14:textId="77777777" w:rsidR="00DB1514" w:rsidRPr="00AE4D5B" w:rsidRDefault="00DB1514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</w:p>
    <w:p w14:paraId="07452304" w14:textId="5BFD1E60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AE4D5B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6649437C" w:rsidR="00553244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เงินสดและรายการเทียบเท่าเงินสด</w:t>
      </w:r>
      <w:r w:rsidRPr="00EA74A2">
        <w:rPr>
          <w:sz w:val="30"/>
          <w:szCs w:val="30"/>
          <w:cs/>
        </w:rPr>
        <w:t>ประกอบด้วย ยอดเงินสด ยอดเงินฝากธนาคารและ</w:t>
      </w:r>
      <w:r w:rsidRPr="00AE4D5B">
        <w:rPr>
          <w:sz w:val="30"/>
          <w:szCs w:val="30"/>
          <w:cs/>
        </w:rPr>
        <w:t>เงินลงทุนระยะสั้นที่มีสภาพคล่องสูง</w:t>
      </w:r>
      <w:r w:rsidR="005F17A0" w:rsidRPr="00AE4D5B">
        <w:rPr>
          <w:rFonts w:hint="cs"/>
          <w:sz w:val="30"/>
          <w:szCs w:val="30"/>
          <w:cs/>
        </w:rPr>
        <w:t xml:space="preserve"> </w:t>
      </w:r>
      <w:r w:rsidR="005F17A0" w:rsidRPr="00AE4D5B">
        <w:rPr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5F17A0" w:rsidRPr="00AE4D5B">
        <w:rPr>
          <w:rFonts w:hint="cs"/>
          <w:sz w:val="30"/>
          <w:szCs w:val="30"/>
          <w:cs/>
        </w:rPr>
        <w:t>เงินสดและรายการเทียบเท่าเงินสด</w:t>
      </w:r>
      <w:r w:rsidRPr="00AE4D5B">
        <w:rPr>
          <w:sz w:val="30"/>
          <w:szCs w:val="30"/>
          <w:cs/>
        </w:rPr>
        <w:t>ในงบกระแสเงินสด</w:t>
      </w:r>
    </w:p>
    <w:p w14:paraId="03EE02B7" w14:textId="77777777" w:rsidR="00BB1A05" w:rsidRPr="00AE4D5B" w:rsidRDefault="00BB1A05" w:rsidP="00BB1A05">
      <w:pPr>
        <w:spacing w:line="240" w:lineRule="auto"/>
        <w:jc w:val="thaiDistribute"/>
        <w:rPr>
          <w:sz w:val="30"/>
          <w:szCs w:val="30"/>
        </w:rPr>
      </w:pPr>
    </w:p>
    <w:p w14:paraId="30EC65CD" w14:textId="2677D500" w:rsidR="00553244" w:rsidRPr="00EA74A2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EA74A2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</w:p>
    <w:p w14:paraId="780A3659" w14:textId="77777777" w:rsidR="00553244" w:rsidRPr="00EA74A2" w:rsidRDefault="00553244" w:rsidP="009D2C3E">
      <w:pPr>
        <w:spacing w:line="240" w:lineRule="auto"/>
        <w:jc w:val="thaiDistribute"/>
        <w:rPr>
          <w:sz w:val="30"/>
          <w:szCs w:val="30"/>
        </w:rPr>
      </w:pPr>
    </w:p>
    <w:p w14:paraId="57C1E44F" w14:textId="1D44B28C" w:rsidR="00E227A3" w:rsidRPr="00EA74A2" w:rsidRDefault="00D7337C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EA74A2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</w:t>
      </w:r>
      <w:r w:rsidR="00D1661A" w:rsidRPr="00EA74A2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สิทธิที่ปราศจากเงื่อนไขในการได้รับสิ่งตอบแทนตามสัญญา </w:t>
      </w:r>
      <w:r w:rsidR="00E227A3" w:rsidRPr="00EA74A2">
        <w:rPr>
          <w:rFonts w:asciiTheme="majorBidi" w:hAnsiTheme="majorBidi"/>
          <w:sz w:val="30"/>
          <w:szCs w:val="30"/>
          <w:cs/>
        </w:rPr>
        <w:t>ลูกหนี้</w:t>
      </w:r>
      <w:r w:rsidR="00EF6439" w:rsidRPr="00EA74A2">
        <w:rPr>
          <w:rFonts w:asciiTheme="majorBidi" w:hAnsiTheme="majorBidi" w:hint="cs"/>
          <w:sz w:val="30"/>
          <w:szCs w:val="30"/>
          <w:cs/>
        </w:rPr>
        <w:t>การค้า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="00720614" w:rsidRPr="00EA74A2">
        <w:rPr>
          <w:rFonts w:asciiTheme="majorBidi" w:hAnsiTheme="majorBidi" w:cs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</w:t>
      </w:r>
      <w:r w:rsidR="00136F4F"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="00E227A3" w:rsidRPr="00EA74A2">
        <w:rPr>
          <w:rFonts w:asciiTheme="majorBidi" w:hAnsiTheme="majorBidi"/>
          <w:sz w:val="30"/>
          <w:szCs w:val="30"/>
          <w:cs/>
        </w:rPr>
        <w:t>หนี้สูญจะถูกตัดจำหน่ายเมื่อเกิดขึ้น</w:t>
      </w:r>
      <w:r w:rsidR="00124048" w:rsidRPr="00EA74A2">
        <w:rPr>
          <w:rFonts w:asciiTheme="majorBidi" w:hAnsiTheme="majorBidi" w:hint="cs"/>
          <w:sz w:val="30"/>
          <w:szCs w:val="30"/>
          <w:cs/>
        </w:rPr>
        <w:t xml:space="preserve"> </w:t>
      </w:r>
      <w:r w:rsidR="002B78EE" w:rsidRPr="00EA74A2">
        <w:rPr>
          <w:rFonts w:asciiTheme="majorBidi" w:hAnsi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665CFFF" w14:textId="0AE91B9E" w:rsidR="005F17A0" w:rsidRDefault="005F17A0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5C61D1" w14:textId="77777777" w:rsidR="00BB1A05" w:rsidRPr="00EA74A2" w:rsidRDefault="00BB1A05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D535CC" w14:textId="6F826C57" w:rsidR="005F17A0" w:rsidRPr="00AE4D5B" w:rsidRDefault="005F17A0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1B072E" w:rsidRPr="00EA74A2">
        <w:rPr>
          <w:rFonts w:asciiTheme="majorBidi" w:hAnsiTheme="majorBidi"/>
          <w:sz w:val="30"/>
          <w:szCs w:val="30"/>
        </w:rPr>
        <w:t xml:space="preserve"> </w:t>
      </w:r>
      <w:r w:rsidR="001B072E" w:rsidRPr="00EA74A2">
        <w:rPr>
          <w:rFonts w:asciiTheme="majorBidi" w:hAnsiTheme="majorBidi"/>
          <w:sz w:val="30"/>
          <w:szCs w:val="30"/>
        </w:rPr>
        <w:br/>
      </w:r>
      <w:r w:rsidRPr="00EA74A2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A74A2">
        <w:rPr>
          <w:rFonts w:asciiTheme="majorBidi" w:hAnsi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5F5211" w14:textId="79832A61" w:rsidR="00826930" w:rsidRPr="00331A84" w:rsidRDefault="00826930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EDC1F75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331A84" w:rsidRDefault="00553244" w:rsidP="00751CE5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C0D3114" w14:textId="12C58EB5" w:rsidR="00E227A3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EA74A2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EA74A2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5F17A0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EA74A2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ถ่วงน้ำหนัก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6439" w:rsidRPr="00EA74A2">
        <w:rPr>
          <w:rFonts w:asciiTheme="majorBidi" w:hAnsiTheme="majorBidi"/>
          <w:sz w:val="30"/>
          <w:szCs w:val="30"/>
          <w:cs/>
        </w:rPr>
        <w:t>ในกรณีที่เป็นสินค้าที่ผลิต</w:t>
      </w:r>
      <w:r w:rsidRPr="00EA74A2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="00EF6439" w:rsidRPr="00EA74A2">
        <w:rPr>
          <w:rFonts w:asciiTheme="majorBidi" w:hAnsi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A56C193" w14:textId="77777777" w:rsidR="00394A16" w:rsidRPr="00331A84" w:rsidRDefault="00394A16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2AD0B08" w14:textId="346D56E8" w:rsidR="00DC4815" w:rsidRPr="00EA74A2" w:rsidRDefault="00DC4815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4D3DBE3A" w14:textId="77777777" w:rsidR="00390EE1" w:rsidRPr="00331A84" w:rsidRDefault="00390EE1" w:rsidP="00EF6439">
      <w:pPr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59C1D4F" w14:textId="34E9006F" w:rsidR="004D1368" w:rsidRDefault="006E1F10" w:rsidP="004D1368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กลุ่ม</w:t>
      </w:r>
      <w:r w:rsidR="004D1368" w:rsidRPr="00EA74A2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</w:t>
      </w:r>
      <w:r w:rsidR="004D1368" w:rsidRPr="00EA74A2">
        <w:rPr>
          <w:rFonts w:eastAsia="EucrosiaUPCBold" w:hint="cs"/>
          <w:b/>
          <w:bCs/>
          <w:i/>
          <w:iCs/>
          <w:sz w:val="30"/>
          <w:szCs w:val="30"/>
          <w:cs/>
        </w:rPr>
        <w:t>ที่</w:t>
      </w:r>
      <w:r w:rsidR="00EF6439" w:rsidRPr="00EA74A2">
        <w:rPr>
          <w:rFonts w:eastAsia="EucrosiaUPCBold"/>
          <w:b/>
          <w:bCs/>
          <w:i/>
          <w:iCs/>
          <w:sz w:val="30"/>
          <w:szCs w:val="30"/>
          <w:cs/>
        </w:rPr>
        <w:t>จะจำหน่ายที่จัดประเภทเป็นสินทรัพย์</w:t>
      </w:r>
      <w:r w:rsidR="00EF6439" w:rsidRPr="00362124">
        <w:rPr>
          <w:rFonts w:eastAsia="EucrosiaUPCBold"/>
          <w:b/>
          <w:bCs/>
          <w:i/>
          <w:iCs/>
          <w:sz w:val="30"/>
          <w:szCs w:val="30"/>
          <w:cs/>
        </w:rPr>
        <w:t>ที่ถือไว้เพื่อขาย</w:t>
      </w:r>
    </w:p>
    <w:p w14:paraId="511D06D0" w14:textId="77777777" w:rsidR="004D1368" w:rsidRPr="00331A84" w:rsidRDefault="004D1368" w:rsidP="004D1368">
      <w:pPr>
        <w:rPr>
          <w:rFonts w:eastAsia="EucrosiaUPCBold"/>
          <w:sz w:val="22"/>
          <w:szCs w:val="22"/>
        </w:rPr>
      </w:pPr>
    </w:p>
    <w:p w14:paraId="44289AA2" w14:textId="0B20BFA6" w:rsidR="005E556D" w:rsidRDefault="004D1368" w:rsidP="006E1F10">
      <w:pPr>
        <w:ind w:left="567"/>
        <w:jc w:val="thaiDistribute"/>
        <w:rPr>
          <w:sz w:val="30"/>
          <w:szCs w:val="30"/>
        </w:rPr>
      </w:pPr>
      <w:r w:rsidRPr="00F45FC0">
        <w:rPr>
          <w:sz w:val="30"/>
          <w:szCs w:val="30"/>
          <w:cs/>
        </w:rPr>
        <w:t xml:space="preserve">สินทรัพย์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5E2AD5C6" w14:textId="3EB25702" w:rsidR="005E556D" w:rsidRPr="00331A84" w:rsidRDefault="005E556D" w:rsidP="005E556D">
      <w:pPr>
        <w:rPr>
          <w:rFonts w:eastAsia="EucrosiaUPCBold"/>
          <w:sz w:val="22"/>
          <w:szCs w:val="22"/>
        </w:rPr>
      </w:pPr>
    </w:p>
    <w:p w14:paraId="13A83E59" w14:textId="688BFA32" w:rsidR="00553244" w:rsidRPr="00AE4D5B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331A84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sz w:val="22"/>
          <w:szCs w:val="22"/>
          <w:cs/>
        </w:rPr>
      </w:pPr>
    </w:p>
    <w:p w14:paraId="6F0D4C86" w14:textId="1AAA7B8C" w:rsidR="00553244" w:rsidRPr="00EA74A2" w:rsidRDefault="00553244" w:rsidP="006E45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CC5B5D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หักค่าเสื่อม</w:t>
      </w:r>
      <w:r w:rsidR="00473A6A" w:rsidRPr="00EA74A2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  <w:r w:rsidR="006E4568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0F6CBE1D" w14:textId="77777777" w:rsidR="008D5058" w:rsidRPr="00331A84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22"/>
          <w:szCs w:val="22"/>
          <w:cs/>
          <w:lang w:val="th-TH"/>
        </w:rPr>
      </w:pPr>
    </w:p>
    <w:p w14:paraId="1D41A61E" w14:textId="73B20CC1" w:rsidR="00051FC8" w:rsidRPr="00EA74A2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ค่าเสื่อมราคาคำนวณโดยวิธีเส้นตรงตามอายุการใ</w:t>
      </w:r>
      <w:r w:rsidR="00317CE9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ห้ประโยชน์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โดยประมาณของสินทรัพย์แต่ละรายการ</w:t>
      </w:r>
      <w:r w:rsidR="00CC5B5D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CC5B5D" w:rsidRPr="00EA74A2">
        <w:rPr>
          <w:rFonts w:asciiTheme="majorBidi" w:hAnsiTheme="majorBidi"/>
          <w:b w:val="0"/>
          <w:bCs w:val="0"/>
          <w:i w:val="0"/>
          <w:iCs w:val="0"/>
          <w:cs/>
        </w:rPr>
        <w:t>และรับรู้ในกำไรหรือขาดทุน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51FC8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ทั้งนี้ </w:t>
      </w:r>
      <w:r w:rsidR="00051FC8" w:rsidRPr="00EA74A2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กลุ่มบริษัทไม่คิดค่าเสื่อมราคาสำหรับที่ดิน</w:t>
      </w:r>
      <w:r w:rsidR="00CC5B5D" w:rsidRPr="00EA74A2">
        <w:rPr>
          <w:rFonts w:asciiTheme="majorBidi" w:hAnsiTheme="majorBidi"/>
          <w:b w:val="0"/>
          <w:bCs w:val="0"/>
          <w:i w:val="0"/>
          <w:iCs w:val="0"/>
          <w:cs/>
        </w:rPr>
        <w:t>และสินทรัพย์ที่อยู่ระหว่างการก่อสร้าง</w:t>
      </w:r>
    </w:p>
    <w:p w14:paraId="09E6C7C4" w14:textId="29CEA1E8" w:rsidR="00051FC8" w:rsidRPr="00331A84" w:rsidRDefault="00051FC8" w:rsidP="00051FC8">
      <w:pPr>
        <w:spacing w:line="240" w:lineRule="auto"/>
        <w:rPr>
          <w:rFonts w:asciiTheme="majorBidi" w:hAnsiTheme="majorBidi"/>
          <w:b/>
          <w:bCs/>
          <w:sz w:val="22"/>
          <w:szCs w:val="22"/>
        </w:rPr>
      </w:pPr>
    </w:p>
    <w:p w14:paraId="13E314DB" w14:textId="4139FB18" w:rsidR="00553244" w:rsidRPr="00EA74A2" w:rsidRDefault="00553244" w:rsidP="00051FC8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ประมาณการอายุการใช้งานของสินทรัพย์แสดงได้ดังนี้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73"/>
        <w:gridCol w:w="2371"/>
      </w:tblGrid>
      <w:tr w:rsidR="00FA2B3E" w:rsidRPr="00EA74A2" w14:paraId="53470046" w14:textId="4C668E0B" w:rsidTr="00FA2B3E">
        <w:tc>
          <w:tcPr>
            <w:tcW w:w="5573" w:type="dxa"/>
          </w:tcPr>
          <w:p w14:paraId="662A64C2" w14:textId="4F245BC5" w:rsidR="00FA2B3E" w:rsidRPr="00EA74A2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71" w:type="dxa"/>
          </w:tcPr>
          <w:p w14:paraId="03684C62" w14:textId="562EADDC" w:rsidR="00FA2B3E" w:rsidRPr="001E4C1F" w:rsidRDefault="00B176C5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700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67C4" w:rsidRPr="006870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A2B3E" w:rsidRPr="006870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67514D2" w14:textId="4FBA19AF" w:rsidR="00473A6A" w:rsidRPr="00331A84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22"/>
          <w:szCs w:val="22"/>
          <w:cs/>
          <w:lang w:val="th-TH"/>
        </w:rPr>
      </w:pPr>
    </w:p>
    <w:p w14:paraId="38290111" w14:textId="2A83D714" w:rsidR="00D74582" w:rsidRPr="00601AB0" w:rsidRDefault="006E4568" w:rsidP="00601AB0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374A2D3" w14:textId="77777777" w:rsidR="00553244" w:rsidRPr="00EA74A2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3C975317" w14:textId="77777777" w:rsidR="00553244" w:rsidRPr="00AE4D5B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8DDF2E7" w14:textId="77777777" w:rsidR="00492566" w:rsidRPr="00AE4D5B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AE4D5B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206C8291" w14:textId="46AF22F9" w:rsidR="00553244" w:rsidRPr="00AE4D5B" w:rsidRDefault="00553244" w:rsidP="00B46705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Pr="00EA74A2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B46705" w:rsidRPr="00EA74A2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</w:p>
    <w:p w14:paraId="5367C235" w14:textId="77777777" w:rsidR="00F94FB2" w:rsidRPr="00AE4D5B" w:rsidRDefault="00F94FB2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3708935" w14:textId="7C23D278" w:rsidR="00963534" w:rsidRPr="00AE4D5B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</w:t>
      </w:r>
      <w:r w:rsidR="00B46705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AE4D5B">
        <w:rPr>
          <w:rFonts w:asciiTheme="majorBidi" w:hAnsiTheme="majorBidi" w:cstheme="majorBidi"/>
          <w:sz w:val="30"/>
          <w:szCs w:val="30"/>
          <w:cs/>
        </w:rPr>
        <w:t>กำไร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E4D5B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03DBDCED" w14:textId="77777777" w:rsidR="00056C1A" w:rsidRPr="00685C1E" w:rsidRDefault="00056C1A" w:rsidP="00B46705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71DE1" w14:textId="77777777" w:rsidR="00553244" w:rsidRPr="00AE4D5B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9E4F72" w14:textId="090D9EAE" w:rsidR="0057166E" w:rsidRPr="00AE4D5B" w:rsidRDefault="00553244" w:rsidP="00051FC8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A56492" w:rsidRPr="00AE4D5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2E4C81" w14:textId="77777777" w:rsidR="007825D7" w:rsidRPr="00685C1E" w:rsidRDefault="007825D7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5E890" w14:textId="289384D2" w:rsidR="0057166E" w:rsidRPr="00B46705" w:rsidRDefault="00553244" w:rsidP="00B46705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300A16C" w14:textId="6DD8F0E9" w:rsidR="00D74582" w:rsidRDefault="00553244" w:rsidP="00685C1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</w:t>
      </w:r>
      <w:r w:rsidR="008D14A1" w:rsidRPr="00EA74A2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7825D7" w:rsidRPr="00EA74A2">
        <w:rPr>
          <w:rFonts w:asciiTheme="majorBidi" w:hAnsiTheme="majorBidi" w:cstheme="majorBidi"/>
          <w:sz w:val="30"/>
          <w:szCs w:val="30"/>
        </w:rPr>
        <w:t xml:space="preserve">   </w:t>
      </w:r>
      <w:r w:rsidR="003C6E9F" w:rsidRPr="00EA74A2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และรับรู้ในกำไรขาดทุน ทั้งนี้ </w:t>
      </w:r>
      <w:r w:rsidR="003C6E9F" w:rsidRPr="00EA74A2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3C6E9F" w:rsidRPr="00EA74A2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="003C6E9F" w:rsidRPr="00EA74A2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</w:t>
      </w:r>
      <w:r w:rsidR="003C6E9F" w:rsidRPr="00AE4D5B">
        <w:rPr>
          <w:rFonts w:asciiTheme="majorBidi" w:hAnsiTheme="majorBidi" w:cstheme="majorBidi"/>
          <w:sz w:val="30"/>
          <w:szCs w:val="30"/>
          <w:cs/>
        </w:rPr>
        <w:t>การก่อสร้าง</w:t>
      </w:r>
      <w:r w:rsidR="003C6E9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9A80D94" w14:textId="77777777" w:rsidR="00000346" w:rsidRPr="00AE4D5B" w:rsidRDefault="00000346" w:rsidP="00685C1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7633" w14:textId="72E76215" w:rsidR="003E530D" w:rsidRPr="00AE4D5B" w:rsidRDefault="00553244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</w:t>
      </w:r>
      <w:r w:rsidR="00C36F43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AE4D5B" w14:paraId="55FF03BE" w14:textId="77777777" w:rsidTr="00941844">
        <w:tc>
          <w:tcPr>
            <w:tcW w:w="5490" w:type="dxa"/>
          </w:tcPr>
          <w:p w14:paraId="4BC34BCD" w14:textId="77777777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AE4D5B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AE4D5B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A936B2" w:rsidRPr="00AE4D5B" w14:paraId="6EF5E01F" w14:textId="3A7BB2A2" w:rsidTr="00941844">
        <w:tc>
          <w:tcPr>
            <w:tcW w:w="5490" w:type="dxa"/>
          </w:tcPr>
          <w:p w14:paraId="3CFEDE12" w14:textId="4A615748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7D860A3B" w:rsidR="00A936B2" w:rsidRPr="00A63086" w:rsidRDefault="00A936B2" w:rsidP="00A936B2">
            <w:pPr>
              <w:pStyle w:val="Heading5"/>
              <w:spacing w:line="240" w:lineRule="auto"/>
              <w:ind w:left="516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30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655AD037" w:rsidR="00A936B2" w:rsidRPr="00A63086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08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936B2" w:rsidRPr="00A630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A6308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46C904FB" w14:textId="0434EDC3" w:rsidTr="00941844">
        <w:tc>
          <w:tcPr>
            <w:tcW w:w="5490" w:type="dxa"/>
          </w:tcPr>
          <w:p w14:paraId="5391DE9C" w14:textId="5A7907C2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73D1CCE0" w:rsidR="00A936B2" w:rsidRPr="00900B48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00B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900B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351CF161" w:rsidR="00A936B2" w:rsidRPr="00900B48" w:rsidRDefault="00A936B2" w:rsidP="00A936B2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0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36B2" w:rsidRPr="00AE4D5B" w14:paraId="0B520D19" w14:textId="68528A08" w:rsidTr="00941844">
        <w:tc>
          <w:tcPr>
            <w:tcW w:w="5490" w:type="dxa"/>
          </w:tcPr>
          <w:p w14:paraId="28D0DFB6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6B9B3BED" w:rsidR="00A936B2" w:rsidRPr="00900B48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00B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7D285DBA" w:rsidR="00A936B2" w:rsidRPr="00BC387A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8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BC387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C387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BC387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BC387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7FAD4E77" w14:textId="57A47A0D" w:rsidTr="00941844">
        <w:tc>
          <w:tcPr>
            <w:tcW w:w="5490" w:type="dxa"/>
          </w:tcPr>
          <w:p w14:paraId="65CD343F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21D8DE6D" w:rsidR="00A936B2" w:rsidRPr="00900B48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00B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844" w:rsidRPr="00900B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466B2204" w:rsidR="00A936B2" w:rsidRPr="0043061C" w:rsidRDefault="00A936B2" w:rsidP="00A936B2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36B2" w:rsidRPr="00AE4D5B" w14:paraId="00D29D8B" w14:textId="697B63E4" w:rsidTr="00941844">
        <w:tc>
          <w:tcPr>
            <w:tcW w:w="5490" w:type="dxa"/>
          </w:tcPr>
          <w:p w14:paraId="36A824EA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59C66A1D" w:rsidR="00A936B2" w:rsidRPr="00900B48" w:rsidRDefault="00465988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900B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7AA008FD" w:rsidR="00A936B2" w:rsidRPr="0043061C" w:rsidRDefault="00BC387A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36B2" w:rsidRPr="004306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43061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936B2" w:rsidRPr="0043061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4306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6D2FD130" w14:textId="40BE7345" w:rsidTr="00941844">
        <w:tc>
          <w:tcPr>
            <w:tcW w:w="5490" w:type="dxa"/>
          </w:tcPr>
          <w:p w14:paraId="2AF28B47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2C46FE24" w:rsidR="00A936B2" w:rsidRPr="00900B48" w:rsidRDefault="003C6A8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900B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76838A3F" w:rsidR="00A936B2" w:rsidRPr="0043061C" w:rsidRDefault="0043061C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43061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43061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43061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4306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77AA76B4" w14:textId="222E0551" w:rsidTr="00941844">
        <w:tc>
          <w:tcPr>
            <w:tcW w:w="5490" w:type="dxa"/>
          </w:tcPr>
          <w:p w14:paraId="5E79053D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5DA9F161" w:rsidR="00A936B2" w:rsidRPr="00900B48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B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00B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900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309DEE89" w:rsidR="00A936B2" w:rsidRPr="0043061C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43061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4306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72614D" w:rsidRPr="00AE4D5B" w14:paraId="00F857EC" w14:textId="77777777" w:rsidTr="00941844">
        <w:tc>
          <w:tcPr>
            <w:tcW w:w="5490" w:type="dxa"/>
          </w:tcPr>
          <w:p w14:paraId="7AE89559" w14:textId="77777777" w:rsidR="0072614D" w:rsidRPr="00AE4D5B" w:rsidRDefault="0072614D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7B67ECE" w14:textId="77777777" w:rsidR="0072614D" w:rsidRPr="00900B48" w:rsidRDefault="0072614D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2B7370" w14:textId="77777777" w:rsidR="0072614D" w:rsidRPr="0043061C" w:rsidRDefault="0072614D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AB0" w:rsidRPr="00AE4D5B" w14:paraId="4CF4AC29" w14:textId="77777777" w:rsidTr="00941844">
        <w:tc>
          <w:tcPr>
            <w:tcW w:w="5490" w:type="dxa"/>
          </w:tcPr>
          <w:p w14:paraId="52A4A231" w14:textId="77777777" w:rsidR="00601AB0" w:rsidRPr="00AE4D5B" w:rsidRDefault="00601AB0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0EF184E" w14:textId="77777777" w:rsidR="00601AB0" w:rsidRPr="00900B48" w:rsidRDefault="00601AB0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842E65" w14:textId="77777777" w:rsidR="00601AB0" w:rsidRPr="0043061C" w:rsidRDefault="00601AB0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AB0" w:rsidRPr="00AE4D5B" w14:paraId="1F4B46B0" w14:textId="77777777" w:rsidTr="00941844">
        <w:tc>
          <w:tcPr>
            <w:tcW w:w="5490" w:type="dxa"/>
          </w:tcPr>
          <w:p w14:paraId="363AD208" w14:textId="77777777" w:rsidR="00601AB0" w:rsidRPr="00AE4D5B" w:rsidRDefault="00601AB0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983D80" w14:textId="77777777" w:rsidR="00601AB0" w:rsidRPr="00900B48" w:rsidRDefault="00601AB0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7BFAA5" w14:textId="77777777" w:rsidR="00601AB0" w:rsidRPr="0043061C" w:rsidRDefault="00601AB0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572E9D2" w14:textId="71DE9D4A" w:rsidR="005E07C2" w:rsidRPr="00AE4D5B" w:rsidRDefault="00CD71C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597332A" w14:textId="0583D975" w:rsidR="00D76CB7" w:rsidRPr="00601AB0" w:rsidRDefault="00D76CB7" w:rsidP="00F77DD4">
      <w:pPr>
        <w:spacing w:line="240" w:lineRule="auto"/>
        <w:ind w:right="-43"/>
        <w:jc w:val="thaiDistribute"/>
        <w:rPr>
          <w:rFonts w:eastAsia="EucrosiaUPCBold"/>
          <w:sz w:val="28"/>
          <w:szCs w:val="28"/>
        </w:rPr>
      </w:pPr>
    </w:p>
    <w:p w14:paraId="41916A02" w14:textId="07589E53" w:rsidR="00D979A6" w:rsidRPr="00AE4D5B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AE4D5B">
        <w:rPr>
          <w:rFonts w:eastAsia="EucrosiaUPCBold"/>
          <w:i/>
          <w:iCs/>
          <w:sz w:val="30"/>
          <w:szCs w:val="30"/>
          <w:cs/>
        </w:rPr>
        <w:t>สินทรัพย์ไม่มีตัวตน</w:t>
      </w:r>
    </w:p>
    <w:p w14:paraId="13DC6B2D" w14:textId="58D58A85" w:rsidR="00553244" w:rsidRPr="00AE4D5B" w:rsidRDefault="00051FC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AE4D5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6E1F10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="00CD71CC" w:rsidRPr="00AE4D5B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ในราคาทุนหักค่าตัดจำหน่ายสะสมและขาดทุนจากการด้อยค่า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</w:t>
      </w:r>
      <w:r w:rsidR="007825D7"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CDF740C" w14:textId="11F6766A" w:rsidR="00D76CB7" w:rsidRPr="00601AB0" w:rsidRDefault="00D76CB7" w:rsidP="001B05B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DC31BC9" w14:textId="31A6A4A6" w:rsidR="00553244" w:rsidRPr="00AE4D5B" w:rsidRDefault="00E9371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AE4D5B" w14:paraId="48FC3172" w14:textId="77777777" w:rsidTr="00553244">
        <w:tc>
          <w:tcPr>
            <w:tcW w:w="4770" w:type="dxa"/>
          </w:tcPr>
          <w:p w14:paraId="610DBC51" w14:textId="02277AD0" w:rsidR="00553244" w:rsidRPr="00AE4D5B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302739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160" w:type="dxa"/>
          </w:tcPr>
          <w:p w14:paraId="66FE6882" w14:textId="56E48BDB" w:rsidR="00553244" w:rsidRPr="00AE4D5B" w:rsidRDefault="00B176C5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20CC74BD" w14:textId="77777777" w:rsidR="00C67CC4" w:rsidRPr="00601AB0" w:rsidRDefault="00C67CC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5A913" w14:textId="5F2AC632" w:rsidR="00570C9C" w:rsidRPr="00AE4D5B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EBF613A" w14:textId="77777777" w:rsidR="002820AC" w:rsidRPr="00601AB0" w:rsidRDefault="002820AC" w:rsidP="007A4683">
      <w:pPr>
        <w:jc w:val="thaiDistribute"/>
        <w:rPr>
          <w:sz w:val="28"/>
          <w:szCs w:val="28"/>
          <w:shd w:val="clear" w:color="auto" w:fill="CCCCCC"/>
        </w:rPr>
      </w:pPr>
    </w:p>
    <w:p w14:paraId="3BEA292A" w14:textId="7B01E365" w:rsidR="006E1F10" w:rsidRDefault="002820AC" w:rsidP="00F77DD4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0F2DF95" w14:textId="77777777" w:rsidR="00F77DD4" w:rsidRPr="00601AB0" w:rsidRDefault="00F77DD4" w:rsidP="00F77D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341090D" w14:textId="7C8C3626" w:rsidR="002820AC" w:rsidRPr="00AE4D5B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ในฐานะผู้เช่า</w:t>
      </w:r>
    </w:p>
    <w:p w14:paraId="77F5F035" w14:textId="325DB202" w:rsidR="002820AC" w:rsidRDefault="002820AC" w:rsidP="00F77D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เอกเทศ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ของแต่ละส่วนประกอบ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สำหรับสัญญาเช่าอสังหาริมทรัพย์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7D9F8F3" w14:textId="77777777" w:rsidR="00601AB0" w:rsidRPr="00601AB0" w:rsidRDefault="00601AB0" w:rsidP="00F77D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310D2BA6" w14:textId="630654BB" w:rsidR="002820AC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EFF5613" w14:textId="77777777" w:rsidR="005E556D" w:rsidRPr="00601AB0" w:rsidRDefault="005E556D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BD2505A" w14:textId="3B33053E" w:rsidR="002820AC" w:rsidRPr="00100423" w:rsidRDefault="002820AC" w:rsidP="00601AB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ประมาณการต้นทุนในการบูรณะ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กลุ่มบริษัทจะใช้สิทธิในการซื้อสินทรัพย์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5E616C9A" w14:textId="2FA50349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 ทั้งนี้ กลุ่มบริษัทใช้</w:t>
      </w:r>
      <w:r w:rsidR="00E93711" w:rsidRPr="00AE4D5B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 กลุ่มบริษัทกำหนดอัตราดอกเบี้ยเงินกู้ยืมส่วนเพิ่ม โดย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3FA4B3" w14:textId="77777777" w:rsidR="002820AC" w:rsidRPr="00100423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515DBE51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AE4D5B">
        <w:rPr>
          <w:rFonts w:asciiTheme="majorBidi" w:hAnsiTheme="majorBidi" w:cstheme="majorBidi"/>
          <w:b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7208460" w14:textId="77777777" w:rsidR="00B46705" w:rsidRPr="00100423" w:rsidRDefault="00B46705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9D58E35" w14:textId="062DD3BC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E818D87" w14:textId="0493029E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B1F3ADB" w14:textId="77777777" w:rsidR="002820AC" w:rsidRPr="00100423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D16050F" w:rsidR="002820AC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เป็นสัญญาเช่าเงินทุน สัญญาที่ไม่เข้าเงื่อนไขดังกล่าว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7B7C1DE4" w14:textId="77777777" w:rsidR="00100423" w:rsidRDefault="00100423" w:rsidP="00601AB0">
      <w:pPr>
        <w:pStyle w:val="BodyText"/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03A0A88" w14:textId="23920288" w:rsidR="00135217" w:rsidRPr="00AE4D5B" w:rsidRDefault="00135217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35217">
        <w:rPr>
          <w:rFonts w:asciiTheme="majorBidi" w:hAnsi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BE43BBC" w14:textId="77777777" w:rsidR="005B18A1" w:rsidRPr="00F77DD4" w:rsidRDefault="005B18A1" w:rsidP="00DD3EAA">
      <w:pPr>
        <w:pStyle w:val="BodyText"/>
        <w:spacing w:after="0"/>
        <w:jc w:val="thaiDistribute"/>
        <w:rPr>
          <w:rFonts w:asciiTheme="majorBidi" w:hAnsiTheme="majorBidi" w:cstheme="majorBidi"/>
          <w:b/>
        </w:rPr>
      </w:pPr>
    </w:p>
    <w:p w14:paraId="6609DF69" w14:textId="2E321C76" w:rsidR="0072614D" w:rsidRDefault="009F6B51" w:rsidP="00F77D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5B18A1" w:rsidRPr="00AE4D5B">
        <w:rPr>
          <w:rFonts w:asciiTheme="majorBidi" w:hAnsiTheme="majorBidi" w:cstheme="majorBidi"/>
          <w:b/>
          <w:sz w:val="30"/>
          <w:szCs w:val="30"/>
          <w:cs/>
        </w:rPr>
        <w:t>ลุ่มบริษัทร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="005B18A1" w:rsidRPr="00AE4D5B">
        <w:rPr>
          <w:rFonts w:asciiTheme="majorBidi" w:hAnsiTheme="majorBidi" w:cstheme="majorBidi"/>
          <w:b/>
          <w:sz w:val="30"/>
          <w:szCs w:val="30"/>
          <w:cs/>
        </w:rPr>
        <w:t>บรู้ค่าเช่ารับจากสัญญาเช่าดำเนินงาน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ในกำไรหรือขาดทุนด้วย</w:t>
      </w:r>
      <w:r w:rsidR="005B18A1" w:rsidRPr="00AE4D5B">
        <w:rPr>
          <w:rFonts w:asciiTheme="majorBidi" w:hAnsiTheme="majorBidi" w:cstheme="majorBidi"/>
          <w:b/>
          <w:sz w:val="30"/>
          <w:szCs w:val="30"/>
          <w:cs/>
        </w:rPr>
        <w:t>วิธีเส้นตรงตลอดอายุสัญญาเช่า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5B18A1" w:rsidRPr="00AE4D5B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ของรายได้จากการลงทุน ต้นทุนทางตรงเริ่มแรกที่เกิดขึ้น</w:t>
      </w:r>
      <w:r w:rsidR="005B18A1" w:rsidRPr="00EA74A2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="005B18A1" w:rsidRPr="00EA74A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="005B18A1" w:rsidRPr="00EA74A2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5B18A1" w:rsidRPr="00EA74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="005B18A1" w:rsidRPr="00EA74A2">
        <w:rPr>
          <w:rFonts w:asciiTheme="majorBidi" w:hAnsiTheme="majorBidi" w:cstheme="majorBidi" w:hint="cs"/>
          <w:b/>
          <w:sz w:val="30"/>
          <w:szCs w:val="30"/>
          <w:cs/>
        </w:rPr>
        <w:t>จากการลงทุน</w:t>
      </w:r>
      <w:r w:rsidR="005B18A1" w:rsidRPr="00EA74A2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19210B09" w14:textId="77777777" w:rsidR="00601AB0" w:rsidRPr="00AE4D5B" w:rsidRDefault="00601AB0" w:rsidP="00F77D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0E6993" w14:textId="79E9991D" w:rsidR="00CD5827" w:rsidRPr="00AE4D5B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F77DD4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0FF3B8DE" w14:textId="7E86A2FF" w:rsidR="0053400D" w:rsidRPr="00074981" w:rsidRDefault="00553244" w:rsidP="0007498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สำหรับสินทรัพย์ไม่มีตัวตนที่มีอายุการให้ประโยชน์ไม่ทรา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39F4EA41" w14:textId="118AD795" w:rsidR="00757498" w:rsidRPr="00AE4D5B" w:rsidRDefault="00553244" w:rsidP="00DC1A4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</w:t>
      </w:r>
      <w:r w:rsidRPr="00EA74A2">
        <w:rPr>
          <w:rFonts w:asciiTheme="majorBidi" w:hAnsiTheme="majorBidi" w:cstheme="majorBidi"/>
          <w:sz w:val="30"/>
          <w:szCs w:val="30"/>
          <w:cs/>
        </w:rPr>
        <w:t>การด้อยค่ารับรู้</w:t>
      </w:r>
      <w:r w:rsidR="005B18A1" w:rsidRPr="00EA74A2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  <w:r w:rsidR="00DC1A45" w:rsidRPr="00EA74A2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</w:t>
      </w:r>
      <w:r w:rsidRPr="00EA74A2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</w:t>
      </w:r>
      <w:r w:rsidRPr="00AE4D5B">
        <w:rPr>
          <w:rFonts w:asciiTheme="majorBidi" w:hAnsiTheme="majorBidi" w:cstheme="majorBidi"/>
          <w:sz w:val="30"/>
          <w:szCs w:val="30"/>
          <w:cs/>
        </w:rPr>
        <w:t>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AE4D5B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0D84A5E0" w14:textId="77777777" w:rsidR="00553244" w:rsidRPr="00F77DD4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33A169E1" w14:textId="4A370F62" w:rsidR="00553244" w:rsidRPr="00AE4D5B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</w:t>
      </w:r>
      <w:r w:rsidR="005A20A3" w:rsidRPr="00AE4D5B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DF6D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5095A0D1" w14:textId="77777777" w:rsidR="007825D7" w:rsidRPr="00F77DD4" w:rsidRDefault="007825D7" w:rsidP="00FF1A4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</w:rPr>
      </w:pPr>
    </w:p>
    <w:p w14:paraId="32D256F9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F77DD4" w:rsidRDefault="00056C1A" w:rsidP="00553244">
      <w:pPr>
        <w:pStyle w:val="ListParagraph"/>
        <w:ind w:left="540" w:firstLine="0"/>
        <w:rPr>
          <w:i w:val="0"/>
          <w:iCs w:val="0"/>
          <w:sz w:val="24"/>
          <w:szCs w:val="24"/>
          <w:cs/>
        </w:rPr>
      </w:pPr>
    </w:p>
    <w:p w14:paraId="51D9420C" w14:textId="052DE9FD" w:rsidR="00553244" w:rsidRPr="00AE4D5B" w:rsidRDefault="00553244" w:rsidP="005129B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6FFCC2C" w14:textId="23F5E09D" w:rsidR="00E741AB" w:rsidRPr="00AE4D5B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ภาระผูกพันในการสมทบเข้า</w:t>
      </w:r>
      <w:r w:rsidR="005129B8" w:rsidRPr="00AE4D5B">
        <w:rPr>
          <w:rFonts w:hint="cs"/>
          <w:sz w:val="30"/>
          <w:szCs w:val="30"/>
          <w:cs/>
        </w:rPr>
        <w:t>กอ</w:t>
      </w:r>
      <w:r w:rsidR="00BC01AA" w:rsidRPr="00AE4D5B">
        <w:rPr>
          <w:rFonts w:hint="cs"/>
          <w:sz w:val="30"/>
          <w:szCs w:val="30"/>
          <w:cs/>
        </w:rPr>
        <w:t>งทุนสำรองเลี้ยงชีพสำหรับพนักงานของ</w:t>
      </w:r>
      <w:r w:rsidR="005129B8"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AE4D5B">
        <w:rPr>
          <w:rFonts w:hint="cs"/>
          <w:sz w:val="30"/>
          <w:szCs w:val="30"/>
          <w:cs/>
        </w:rPr>
        <w:t>ร</w:t>
      </w:r>
    </w:p>
    <w:p w14:paraId="33B61BF4" w14:textId="77777777" w:rsidR="00E85141" w:rsidRPr="00F77DD4" w:rsidRDefault="00E85141" w:rsidP="0030738D">
      <w:pPr>
        <w:spacing w:line="240" w:lineRule="auto"/>
      </w:pPr>
    </w:p>
    <w:p w14:paraId="5B26067E" w14:textId="077F7B82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520F6D" w14:textId="15C11783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AE4D5B">
        <w:rPr>
          <w:rFonts w:hint="cs"/>
          <w:sz w:val="30"/>
          <w:szCs w:val="30"/>
          <w:cs/>
        </w:rPr>
        <w:t>งวด</w:t>
      </w:r>
      <w:r w:rsidR="00E93F24" w:rsidRPr="00AE4D5B">
        <w:rPr>
          <w:sz w:val="30"/>
          <w:szCs w:val="30"/>
          <w:cs/>
        </w:rPr>
        <w:t>ปัจจุบันและงวดก่อน</w:t>
      </w:r>
      <w:r w:rsidR="00302739" w:rsidRPr="00AE4D5B">
        <w:rPr>
          <w:rFonts w:hint="cs"/>
          <w:sz w:val="30"/>
          <w:szCs w:val="30"/>
          <w:cs/>
        </w:rPr>
        <w:t xml:space="preserve"> </w:t>
      </w:r>
      <w:r w:rsidR="00E93F24" w:rsidRPr="00AE4D5B">
        <w:rPr>
          <w:sz w:val="30"/>
          <w:szCs w:val="30"/>
          <w:cs/>
        </w:rPr>
        <w:t xml:space="preserve">ๆ </w:t>
      </w:r>
      <w:r w:rsidRPr="00AE4D5B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AE4D5B">
        <w:rPr>
          <w:rFonts w:hint="cs"/>
          <w:sz w:val="30"/>
          <w:szCs w:val="30"/>
          <w:cs/>
        </w:rPr>
        <w:t>ส</w:t>
      </w:r>
      <w:r w:rsidRPr="00AE4D5B">
        <w:rPr>
          <w:sz w:val="30"/>
          <w:szCs w:val="30"/>
          <w:cs/>
        </w:rPr>
        <w:t>ดเพื่อให้เป็นมูลค่าปัจจุบัน</w:t>
      </w:r>
      <w:r w:rsidR="005129B8" w:rsidRPr="00AE4D5B">
        <w:rPr>
          <w:rFonts w:hint="cs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จัดทำโดยนักคณิตศาสตร์ประกัน</w:t>
      </w:r>
      <w:r w:rsidR="00736C2B" w:rsidRPr="00AE4D5B">
        <w:rPr>
          <w:sz w:val="30"/>
          <w:szCs w:val="30"/>
          <w:cs/>
        </w:rPr>
        <w:t>ภัยที่ได้รับอนุญาตเป็นประจำ</w:t>
      </w:r>
      <w:r w:rsidRPr="00AE4D5B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AE4D5B">
        <w:rPr>
          <w:rFonts w:hint="cs"/>
          <w:sz w:val="30"/>
          <w:szCs w:val="30"/>
          <w:cs/>
        </w:rPr>
        <w:t xml:space="preserve">  </w:t>
      </w:r>
    </w:p>
    <w:p w14:paraId="7479C120" w14:textId="77777777" w:rsidR="0072614D" w:rsidRPr="00F77DD4" w:rsidRDefault="0072614D">
      <w:pPr>
        <w:spacing w:line="240" w:lineRule="auto"/>
        <w:rPr>
          <w:cs/>
        </w:rPr>
      </w:pPr>
    </w:p>
    <w:p w14:paraId="3E55BDF2" w14:textId="20430197" w:rsidR="00A656DE" w:rsidRDefault="00553244" w:rsidP="00F77DD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AE4D5B">
        <w:rPr>
          <w:rFonts w:hint="cs"/>
          <w:spacing w:val="-4"/>
          <w:sz w:val="30"/>
          <w:szCs w:val="30"/>
          <w:cs/>
        </w:rPr>
        <w:t>ใน</w:t>
      </w:r>
      <w:r w:rsidRPr="00AE4D5B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spacing w:val="-4"/>
          <w:sz w:val="30"/>
          <w:szCs w:val="30"/>
          <w:cs/>
        </w:rPr>
        <w:t>กำไร</w:t>
      </w:r>
      <w:r w:rsidRPr="00AE4D5B">
        <w:rPr>
          <w:rFonts w:hint="cs"/>
          <w:spacing w:val="-4"/>
          <w:sz w:val="30"/>
          <w:szCs w:val="30"/>
          <w:cs/>
        </w:rPr>
        <w:t>หรือ</w:t>
      </w:r>
      <w:r w:rsidRPr="00AE4D5B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AE4D5B">
        <w:rPr>
          <w:rFonts w:hint="cs"/>
          <w:spacing w:val="-4"/>
          <w:sz w:val="30"/>
          <w:szCs w:val="30"/>
          <w:cs/>
        </w:rPr>
        <w:t>จะถูก</w:t>
      </w:r>
      <w:r w:rsidRPr="00AE4D5B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AE4D5B">
        <w:rPr>
          <w:rFonts w:hint="cs"/>
          <w:spacing w:val="-4"/>
          <w:sz w:val="30"/>
          <w:szCs w:val="30"/>
          <w:cs/>
        </w:rPr>
        <w:t>ทันที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rFonts w:hint="cs"/>
          <w:spacing w:val="-4"/>
          <w:sz w:val="30"/>
          <w:szCs w:val="30"/>
          <w:cs/>
        </w:rPr>
        <w:t>กลุ่มบริษัท</w:t>
      </w:r>
      <w:r w:rsidRPr="00AE4D5B">
        <w:rPr>
          <w:spacing w:val="-4"/>
          <w:sz w:val="30"/>
          <w:szCs w:val="30"/>
          <w:cs/>
        </w:rPr>
        <w:t>กำหนดดอกเบี้ยจ่าย</w:t>
      </w:r>
      <w:r w:rsidRPr="00AE4D5B">
        <w:rPr>
          <w:rFonts w:hint="cs"/>
          <w:spacing w:val="-4"/>
          <w:sz w:val="30"/>
          <w:szCs w:val="30"/>
          <w:cs/>
        </w:rPr>
        <w:t>ของ</w:t>
      </w:r>
      <w:r w:rsidRPr="00AE4D5B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11413BD6" w14:textId="77777777" w:rsidR="00944998" w:rsidRPr="00AE4D5B" w:rsidRDefault="00944998" w:rsidP="00F77DD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เมื่อมีการ</w:t>
      </w:r>
      <w:r w:rsidRPr="00AE4D5B">
        <w:rPr>
          <w:rFonts w:hint="cs"/>
          <w:sz w:val="30"/>
          <w:szCs w:val="30"/>
          <w:cs/>
        </w:rPr>
        <w:t>เปลี่ยนแปลง</w:t>
      </w:r>
      <w:r w:rsidRPr="00AE4D5B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กำไร</w:t>
      </w:r>
      <w:r w:rsidRPr="00AE4D5B">
        <w:rPr>
          <w:rFonts w:hint="cs"/>
          <w:sz w:val="30"/>
          <w:szCs w:val="30"/>
          <w:cs/>
        </w:rPr>
        <w:t>หรือ</w:t>
      </w:r>
      <w:r w:rsidRPr="00AE4D5B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AE4D5B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sz w:val="30"/>
          <w:szCs w:val="30"/>
          <w:cs/>
        </w:rPr>
        <w:t>กลุ่มบริษัท</w:t>
      </w:r>
      <w:r w:rsidRPr="00EA74A2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EA74A2">
        <w:rPr>
          <w:rFonts w:hint="cs"/>
          <w:sz w:val="30"/>
          <w:szCs w:val="30"/>
          <w:cs/>
        </w:rPr>
        <w:t>พนักงาน</w:t>
      </w:r>
      <w:r w:rsidRPr="00EA74A2">
        <w:rPr>
          <w:sz w:val="30"/>
          <w:szCs w:val="30"/>
          <w:cs/>
        </w:rPr>
        <w:t>เมื่อเกิดขึ้น</w:t>
      </w:r>
      <w:r w:rsidRPr="00EA74A2">
        <w:rPr>
          <w:rFonts w:hint="cs"/>
          <w:sz w:val="30"/>
          <w:szCs w:val="30"/>
          <w:cs/>
        </w:rPr>
        <w:t xml:space="preserve"> </w:t>
      </w:r>
    </w:p>
    <w:p w14:paraId="36838D0B" w14:textId="77777777" w:rsidR="000F4366" w:rsidRDefault="000F4366" w:rsidP="00074981">
      <w:pPr>
        <w:tabs>
          <w:tab w:val="left" w:pos="720"/>
        </w:tabs>
        <w:jc w:val="thaiDistribute"/>
        <w:rPr>
          <w:iCs/>
          <w:sz w:val="30"/>
          <w:szCs w:val="30"/>
        </w:rPr>
      </w:pPr>
    </w:p>
    <w:p w14:paraId="30B38A18" w14:textId="77777777" w:rsidR="00074981" w:rsidRDefault="00074981" w:rsidP="00074981">
      <w:pPr>
        <w:tabs>
          <w:tab w:val="left" w:pos="720"/>
        </w:tabs>
        <w:jc w:val="thaiDistribute"/>
        <w:rPr>
          <w:iCs/>
          <w:sz w:val="30"/>
          <w:szCs w:val="30"/>
        </w:rPr>
      </w:pPr>
    </w:p>
    <w:p w14:paraId="1F9C323D" w14:textId="77777777" w:rsidR="00074981" w:rsidRPr="00EA74A2" w:rsidRDefault="00074981" w:rsidP="00074981">
      <w:pPr>
        <w:tabs>
          <w:tab w:val="left" w:pos="720"/>
        </w:tabs>
        <w:jc w:val="thaiDistribute"/>
        <w:rPr>
          <w:iCs/>
          <w:sz w:val="30"/>
          <w:szCs w:val="30"/>
          <w:cs/>
        </w:rPr>
      </w:pPr>
    </w:p>
    <w:p w14:paraId="522890D0" w14:textId="3D3C5E15" w:rsidR="00DC1A45" w:rsidRPr="00EA74A2" w:rsidRDefault="00DC1A45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sz w:val="30"/>
          <w:szCs w:val="30"/>
        </w:rPr>
      </w:pPr>
      <w:r w:rsidRPr="00EA74A2">
        <w:rPr>
          <w:i/>
          <w:iCs/>
          <w:sz w:val="30"/>
          <w:szCs w:val="30"/>
          <w:cs/>
        </w:rPr>
        <w:lastRenderedPageBreak/>
        <w:t>ผลประโยชน์ระยะยาวอื่นของพนักงาน</w:t>
      </w:r>
    </w:p>
    <w:p w14:paraId="56419CFB" w14:textId="1FD1E41B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EA74A2">
        <w:rPr>
          <w:rFonts w:hint="cs"/>
          <w:sz w:val="30"/>
          <w:szCs w:val="30"/>
          <w:cs/>
        </w:rPr>
        <w:t>ของ</w:t>
      </w:r>
      <w:r w:rsidRPr="00EA74A2">
        <w:rPr>
          <w:sz w:val="30"/>
          <w:szCs w:val="30"/>
          <w:cs/>
        </w:rPr>
        <w:t>พนักงานใน</w:t>
      </w:r>
      <w:r w:rsidRPr="00EA74A2">
        <w:rPr>
          <w:rFonts w:hint="cs"/>
          <w:sz w:val="30"/>
          <w:szCs w:val="30"/>
          <w:cs/>
        </w:rPr>
        <w:t>งวด</w:t>
      </w:r>
      <w:r w:rsidRPr="00EA74A2">
        <w:rPr>
          <w:sz w:val="30"/>
          <w:szCs w:val="30"/>
          <w:cs/>
        </w:rPr>
        <w:t>ปัจจุบันและงวดก่อน</w:t>
      </w:r>
      <w:r w:rsidR="00302739" w:rsidRPr="00EA74A2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sz w:val="30"/>
          <w:szCs w:val="30"/>
          <w:cs/>
        </w:rPr>
        <w:t>ๆ</w:t>
      </w:r>
      <w:r w:rsidRPr="00EA74A2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EA74A2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3AAB268" w14:textId="77777777" w:rsidR="00553244" w:rsidRPr="00EA74A2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1615EF78" w14:textId="0241065F" w:rsidR="00DC1A45" w:rsidRPr="00EA74A2" w:rsidRDefault="00DC1A45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sz w:val="30"/>
          <w:szCs w:val="30"/>
        </w:rPr>
      </w:pPr>
      <w:r w:rsidRPr="00EA74A2">
        <w:rPr>
          <w:i/>
          <w:iCs/>
          <w:sz w:val="30"/>
          <w:szCs w:val="30"/>
          <w:cs/>
        </w:rPr>
        <w:t>ผลประโยชน์เมื่อเลิกจ้าง</w:t>
      </w:r>
    </w:p>
    <w:p w14:paraId="668AF8BA" w14:textId="4FF21B80" w:rsidR="00970D57" w:rsidRPr="00EA74A2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</w:t>
      </w:r>
      <w:r w:rsidRPr="00AE4D5B">
        <w:rPr>
          <w:rFonts w:hint="cs"/>
          <w:sz w:val="30"/>
          <w:szCs w:val="30"/>
          <w:cs/>
        </w:rPr>
        <w:t>เมื่อวันใดวันหนึ่งต่อไปนี้เกิดขึ้นก่อน 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หรือเมื่อ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AE4D5B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176C5">
        <w:rPr>
          <w:sz w:val="30"/>
          <w:szCs w:val="30"/>
        </w:rPr>
        <w:t>12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เดือนนับจากวัน</w:t>
      </w:r>
      <w:r w:rsidRPr="00AE4D5B">
        <w:rPr>
          <w:rFonts w:hint="cs"/>
          <w:sz w:val="30"/>
          <w:szCs w:val="30"/>
          <w:cs/>
        </w:rPr>
        <w:t>สิ้นรอบระยะเวลา</w:t>
      </w:r>
      <w:r w:rsidRPr="00AE4D5B">
        <w:rPr>
          <w:sz w:val="30"/>
          <w:szCs w:val="30"/>
          <w:cs/>
        </w:rPr>
        <w:t>รายงาน</w:t>
      </w:r>
      <w:r w:rsidRPr="00AE4D5B">
        <w:rPr>
          <w:rFonts w:hint="cs"/>
          <w:sz w:val="30"/>
          <w:szCs w:val="30"/>
          <w:cs/>
        </w:rPr>
        <w:t xml:space="preserve"> ผลประโยชน์เมื่อเลิกจ้างจะถูก</w:t>
      </w:r>
      <w:r w:rsidRPr="00EA74A2">
        <w:rPr>
          <w:rFonts w:hint="cs"/>
          <w:sz w:val="30"/>
          <w:szCs w:val="30"/>
          <w:cs/>
        </w:rPr>
        <w:t>คิดลดกระแสเงินสด</w:t>
      </w:r>
    </w:p>
    <w:p w14:paraId="6D186AD7" w14:textId="77777777" w:rsidR="00553244" w:rsidRPr="005E556D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5BD2FE5" w14:textId="646364C7" w:rsidR="00DC1A45" w:rsidRPr="00EA74A2" w:rsidRDefault="00DC1A45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CC79F42" w14:textId="139E29FB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</w:t>
      </w:r>
      <w:r w:rsidRPr="00AE4D5B">
        <w:rPr>
          <w:rFonts w:asciiTheme="majorBidi" w:hAnsiTheme="majorBidi" w:cstheme="majorBidi"/>
          <w:sz w:val="30"/>
          <w:szCs w:val="30"/>
          <w:cs/>
        </w:rPr>
        <w:t>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0F9B67C" w14:textId="77777777" w:rsidR="003837AC" w:rsidRDefault="003837AC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D951D" w14:textId="0ED0B0D3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0" w:name="_Hlk31542707"/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0"/>
    <w:p w14:paraId="28AE51E1" w14:textId="77777777" w:rsidR="00553244" w:rsidRPr="00685C1E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37CF721" w14:textId="2EE588E9" w:rsidR="004A0CCF" w:rsidRPr="00AE4D5B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AE4D5B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AE4D5B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2603ED9D" w14:textId="03F391CA" w:rsidR="004A0CCF" w:rsidRPr="00685C1E" w:rsidRDefault="004A0CCF" w:rsidP="005129B8">
      <w:pPr>
        <w:spacing w:line="240" w:lineRule="auto"/>
        <w:rPr>
          <w:rFonts w:asciiTheme="majorBidi" w:hAnsiTheme="majorBidi" w:cstheme="majorBidi"/>
        </w:rPr>
      </w:pPr>
    </w:p>
    <w:p w14:paraId="4287F01B" w14:textId="5EE9FEC7" w:rsidR="004A0CCF" w:rsidRPr="00AE4D5B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685C1E" w:rsidRDefault="006C25E4" w:rsidP="006C25E4"/>
    <w:p w14:paraId="2F576A81" w14:textId="2C640F9D" w:rsidR="00EB2673" w:rsidRPr="00AE4D5B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1A45ED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AD348E" w14:textId="11E50370" w:rsidR="0030738D" w:rsidRDefault="0030738D" w:rsidP="00F36876">
      <w:pPr>
        <w:spacing w:line="240" w:lineRule="auto"/>
        <w:rPr>
          <w:rFonts w:asciiTheme="majorBidi" w:hAnsiTheme="majorBidi" w:cstheme="majorBidi"/>
        </w:rPr>
      </w:pPr>
    </w:p>
    <w:p w14:paraId="7FAB8957" w14:textId="77777777" w:rsidR="000F4366" w:rsidRDefault="000F4366" w:rsidP="00F36876">
      <w:pPr>
        <w:spacing w:line="240" w:lineRule="auto"/>
        <w:rPr>
          <w:rFonts w:asciiTheme="majorBidi" w:hAnsiTheme="majorBidi" w:cstheme="majorBidi"/>
        </w:rPr>
      </w:pPr>
    </w:p>
    <w:p w14:paraId="6BA7D77A" w14:textId="77777777" w:rsidR="000F4366" w:rsidRDefault="000F4366" w:rsidP="00F36876">
      <w:pPr>
        <w:spacing w:line="240" w:lineRule="auto"/>
        <w:rPr>
          <w:rFonts w:asciiTheme="majorBidi" w:hAnsiTheme="majorBidi" w:cstheme="majorBidi"/>
        </w:rPr>
      </w:pPr>
    </w:p>
    <w:p w14:paraId="6FE54923" w14:textId="77777777" w:rsidR="000F4366" w:rsidRDefault="000F4366" w:rsidP="00F36876">
      <w:pPr>
        <w:spacing w:line="240" w:lineRule="auto"/>
        <w:rPr>
          <w:rFonts w:asciiTheme="majorBidi" w:hAnsiTheme="majorBidi" w:cstheme="majorBidi"/>
        </w:rPr>
      </w:pPr>
    </w:p>
    <w:p w14:paraId="4859010D" w14:textId="77777777" w:rsidR="000F4366" w:rsidRPr="000F4366" w:rsidRDefault="000F4366" w:rsidP="00F36876">
      <w:pPr>
        <w:spacing w:line="240" w:lineRule="auto"/>
        <w:rPr>
          <w:rFonts w:asciiTheme="majorBidi" w:hAnsiTheme="majorBidi" w:cstheme="majorBidi"/>
          <w:cs/>
        </w:rPr>
      </w:pPr>
    </w:p>
    <w:p w14:paraId="3F57BAFE" w14:textId="3D2F3F21" w:rsidR="004A0CCF" w:rsidRPr="00AE4D5B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4A0CCF" w:rsidRPr="00AE4D5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A0CC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26713C" w14:textId="07E69612" w:rsidR="00F36876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0D2F57F" w14:textId="0596816D" w:rsidR="004A0CCF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3F1307DB" w:rsidR="004A0CCF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B176C5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BBD6DF" w14:textId="77777777" w:rsidR="004A0CCF" w:rsidRPr="00685C1E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6819C1D9" w14:textId="76D1F906" w:rsidR="004A0CCF" w:rsidRPr="00AE4D5B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4B42F4" w14:textId="4BBA18DA" w:rsidR="005129B8" w:rsidRPr="00685C1E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7F3E1C03" w14:textId="466444E0" w:rsidR="005129B8" w:rsidRPr="00AE4D5B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FB3176D" w14:textId="77777777" w:rsidR="00F94FB2" w:rsidRPr="00685C1E" w:rsidRDefault="00F94FB2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C496DDB" w14:textId="1EE8B668" w:rsidR="00D750EF" w:rsidRDefault="005129B8" w:rsidP="005E55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DD3EAA" w:rsidRPr="00EA74A2">
        <w:rPr>
          <w:rFonts w:asciiTheme="majorBidi" w:hAnsiTheme="majorBidi"/>
          <w:sz w:val="30"/>
          <w:szCs w:val="30"/>
          <w:cs/>
        </w:rPr>
        <w:t>ของเครื่องมือ        ทางการเงิน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 ณ วันที่รับรู้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</w:t>
      </w:r>
      <w:r w:rsidR="00DD3EAA" w:rsidRPr="00EA74A2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6CD2E7B" w14:textId="77777777" w:rsidR="000F4366" w:rsidRPr="000A730B" w:rsidRDefault="000F4366" w:rsidP="005E55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8E1986B" w14:textId="499F4D40" w:rsidR="00553244" w:rsidRPr="00EA74A2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DD3EAA" w:rsidRPr="00EA74A2">
        <w:rPr>
          <w:rFonts w:asciiTheme="majorBidi" w:eastAsia="EucrosiaUPCBold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1A12CB2" w14:textId="77777777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760B8046" w:rsidR="00FA7D9F" w:rsidRPr="00AE4D5B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5129B8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รายได้</w:t>
      </w:r>
      <w:r w:rsidR="005129B8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ที่รับรู้ไม่รวม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ภาษีมูลค่าเพิ่ม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หรือภาษีขายอื่น</w:t>
      </w:r>
      <w:r w:rsidR="00302739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ๆ 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4F271FCA" w14:textId="77777777" w:rsidR="00553244" w:rsidRPr="00AE4D5B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2882B0F5" w:rsidR="00103626" w:rsidRPr="00AE4D5B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มีการส่งมอบสินค้าให้กับลูกค้า </w:t>
      </w:r>
    </w:p>
    <w:p w14:paraId="653B218B" w14:textId="77777777" w:rsidR="000F4366" w:rsidRDefault="000F4366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B69732" w14:textId="77777777" w:rsidR="000F4366" w:rsidRDefault="000F4366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D0E2A8" w14:textId="77777777" w:rsidR="000F4366" w:rsidRDefault="000F4366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D738FD" w14:textId="77777777" w:rsidR="000F4366" w:rsidRPr="00AE4D5B" w:rsidRDefault="000F4366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CDBE2" w14:textId="6BFDDB34" w:rsidR="004049C2" w:rsidRPr="00AE4D5B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lastRenderedPageBreak/>
        <w:t>เงินที่จ่ายให้กับลูกค้า</w:t>
      </w:r>
    </w:p>
    <w:p w14:paraId="21B222D5" w14:textId="6A05CBD3" w:rsidR="007E0988" w:rsidRDefault="004049C2" w:rsidP="006E1F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0C19495" w14:textId="77777777" w:rsidR="006E1F10" w:rsidRPr="006E1F10" w:rsidRDefault="006E1F10" w:rsidP="006E1F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34E14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25105F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4C7364" w14:textId="71989697" w:rsidR="00553244" w:rsidRPr="00AE4D5B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AE4D5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2403DDE" w14:textId="7885E794" w:rsidR="005559AB" w:rsidRPr="00AE4D5B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6E60C405" w:rsidR="0064187C" w:rsidRPr="00AE4D5B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6F360E" w:rsidRPr="00AE4D5B">
        <w:rPr>
          <w:rFonts w:asciiTheme="majorBidi" w:hAnsiTheme="majorBidi" w:cstheme="majorBidi" w:hint="cs"/>
          <w:sz w:val="30"/>
          <w:szCs w:val="30"/>
          <w:cs/>
        </w:rPr>
        <w:t>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ทึก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0427B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ๆ</w:t>
      </w:r>
    </w:p>
    <w:p w14:paraId="0146D4FF" w14:textId="7776B653" w:rsidR="0029540E" w:rsidRPr="00AE4D5B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4FAA779" w14:textId="6D6DDF15" w:rsidR="00553244" w:rsidRDefault="00553244" w:rsidP="006E1F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D4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C32D41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C32D4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C32D41">
        <w:rPr>
          <w:rFonts w:asciiTheme="majorBidi" w:hAnsiTheme="majorBidi" w:cstheme="majorBidi"/>
          <w:sz w:val="30"/>
          <w:szCs w:val="30"/>
          <w:cs/>
        </w:rPr>
        <w:t>ลแตกต่าง</w:t>
      </w:r>
      <w:r w:rsidR="008D14A1" w:rsidRPr="009B43FF">
        <w:rPr>
          <w:rFonts w:asciiTheme="majorBidi" w:hAnsiTheme="majorBidi" w:cstheme="majorBidi"/>
          <w:sz w:val="30"/>
          <w:szCs w:val="30"/>
          <w:cs/>
        </w:rPr>
        <w:t xml:space="preserve">ชั่วคราวต่อไปนี้ การรับรู้ค่าความนิยมในครั้งแรก </w:t>
      </w:r>
      <w:r w:rsidRPr="009B43F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E093E" w:rsidRPr="009B43FF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9B43F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C32D41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</w:t>
      </w:r>
      <w:r w:rsidR="00C32D41">
        <w:rPr>
          <w:rFonts w:asciiTheme="majorBidi" w:hAnsiTheme="majorBidi" w:cstheme="majorBidi" w:hint="cs"/>
          <w:sz w:val="30"/>
          <w:szCs w:val="30"/>
          <w:cs/>
        </w:rPr>
        <w:t>อัน</w:t>
      </w:r>
      <w:r w:rsidRPr="00C32D41">
        <w:rPr>
          <w:rFonts w:asciiTheme="majorBidi" w:hAnsiTheme="majorBidi" w:cstheme="majorBidi"/>
          <w:sz w:val="30"/>
          <w:szCs w:val="30"/>
          <w:cs/>
        </w:rPr>
        <w:t xml:space="preserve">ใกล้ </w:t>
      </w:r>
    </w:p>
    <w:p w14:paraId="50D38FEB" w14:textId="77777777" w:rsidR="000F4366" w:rsidRPr="00AE4D5B" w:rsidRDefault="000F4366" w:rsidP="006E1F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0402" w14:textId="4C37C4D4" w:rsidR="00503D96" w:rsidRPr="00EA74A2" w:rsidRDefault="00553244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3532" w:rsidRPr="00AE4D5B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</w:t>
      </w:r>
      <w:r w:rsidR="00FA3532" w:rsidRPr="00EA74A2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ปัจจุบันจะหักกลบกับหนี้สินภาษีเงินได้ของงวดปัจจุบันในงบการเงินเฉพาะกิจการ</w:t>
      </w:r>
    </w:p>
    <w:p w14:paraId="5A2D155A" w14:textId="77777777" w:rsidR="0041618A" w:rsidRPr="00EA74A2" w:rsidRDefault="0041618A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811FA" w14:textId="29F89B4B" w:rsidR="00382160" w:rsidRDefault="009D04AA" w:rsidP="005D4797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EA74A2">
        <w:rPr>
          <w:sz w:val="30"/>
          <w:szCs w:val="30"/>
          <w:cs/>
        </w:rPr>
        <w:t>ชน์จากผลแตกต่างชั่วคราวดังกล่าว</w:t>
      </w:r>
      <w:r w:rsidRPr="00EA74A2">
        <w:rPr>
          <w:sz w:val="30"/>
          <w:szCs w:val="30"/>
          <w:cs/>
        </w:rPr>
        <w:t xml:space="preserve"> สินทรัพย์ภาษีเงินได้รอการตัดบัญชีจะถูก</w:t>
      </w:r>
      <w:r w:rsidRPr="00AE4D5B">
        <w:rPr>
          <w:sz w:val="30"/>
          <w:szCs w:val="30"/>
          <w:cs/>
        </w:rPr>
        <w:t>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D5AC639" w14:textId="77777777" w:rsidR="00F77DD4" w:rsidRPr="005D4797" w:rsidRDefault="00F77DD4" w:rsidP="005D4797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</w:p>
    <w:p w14:paraId="1B3CCD4F" w14:textId="1ED29659" w:rsidR="00C954AB" w:rsidRPr="00AE4D5B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69CFF95" w14:textId="77777777" w:rsidR="00C954AB" w:rsidRPr="004A05F6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B8C443B" w14:textId="01E64D3F" w:rsidR="009B0D0C" w:rsidRPr="003837AC" w:rsidRDefault="009B0D0C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A554F5">
        <w:rPr>
          <w:rFonts w:asciiTheme="majorBidi" w:hAnsiTheme="majorBidi" w:cstheme="majorBidi"/>
          <w:b w:val="0"/>
          <w:bCs w:val="0"/>
          <w:i w:val="0"/>
          <w:iCs w:val="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CC691A" w:rsidRPr="00A554F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F20DBD" w:rsidRPr="00A554F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</w:t>
      </w:r>
      <w:r w:rsidRPr="00A554F5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A554F5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B176C5" w:rsidRPr="00A554F5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="00F20DBD" w:rsidRPr="00A554F5">
        <w:rPr>
          <w:rFonts w:asciiTheme="majorBidi" w:hAnsiTheme="majorBidi"/>
          <w:b w:val="0"/>
          <w:bCs w:val="0"/>
          <w:i w:val="0"/>
          <w:iCs w:val="0"/>
          <w:lang w:val="en-US"/>
        </w:rPr>
        <w:t>0</w:t>
      </w:r>
      <w:r w:rsidRPr="00A554F5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4582F" w:rsidRPr="00A554F5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สำหรับ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บุคคลหรือกิจการอื่นที่เกี่ยวข้อง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กันที่</w:t>
      </w:r>
      <w:r w:rsidR="00F4554C"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กลุ่มบริษั</w:t>
      </w:r>
      <w:r w:rsidR="00F4554C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มีรายการระหว่าง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กันที่มีนัยสำคัญ</w:t>
      </w:r>
      <w:r w:rsidR="00300B9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กับกลุ่มบริษัท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52E746E5" w14:textId="37FE4EF5" w:rsidR="00E029D3" w:rsidRPr="00AE4D5B" w:rsidRDefault="00E029D3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AE4D5B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55A11729" w:rsidR="00BB479B" w:rsidRPr="00AE4D5B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AE4D5B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AE4D5B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/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AE4D5B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AE4D5B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AE4D5B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33D534A3" w:rsidR="00A72395" w:rsidRPr="00AE4D5B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AE4D5B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AE4D5B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AE4D5B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AE4D5B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E4D5B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AE4D5B" w14:paraId="6D08BC7F" w14:textId="77777777" w:rsidTr="00E75EB3">
        <w:trPr>
          <w:trHeight w:val="20"/>
        </w:trPr>
        <w:tc>
          <w:tcPr>
            <w:tcW w:w="3519" w:type="dxa"/>
            <w:vAlign w:val="bottom"/>
          </w:tcPr>
          <w:p w14:paraId="4917169A" w14:textId="77777777" w:rsidR="002E0B19" w:rsidRPr="00C2367D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C2367D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</w:tcPr>
          <w:p w14:paraId="24A790FD" w14:textId="77777777" w:rsidR="002E0B19" w:rsidRPr="00C2367D" w:rsidRDefault="002E0B19" w:rsidP="002E0B19">
            <w:pPr>
              <w:jc w:val="center"/>
            </w:pPr>
            <w:r w:rsidRPr="00C2367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4B71EFC9" w14:textId="77777777" w:rsidR="002E0B19" w:rsidRPr="00C2367D" w:rsidRDefault="002E0B19" w:rsidP="002E0B19">
            <w:r w:rsidRPr="00C2367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AE4D5B" w14:paraId="4CFD7537" w14:textId="77777777" w:rsidTr="00E75EB3">
        <w:trPr>
          <w:trHeight w:val="434"/>
        </w:trPr>
        <w:tc>
          <w:tcPr>
            <w:tcW w:w="3519" w:type="dxa"/>
            <w:vAlign w:val="bottom"/>
          </w:tcPr>
          <w:p w14:paraId="3E46DE57" w14:textId="4F997223" w:rsidR="00C4720B" w:rsidRPr="00C2367D" w:rsidRDefault="00796CF3" w:rsidP="00C4720B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A554F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มีนบุรี การแพทย์ จำกัด</w:t>
            </w:r>
          </w:p>
        </w:tc>
        <w:tc>
          <w:tcPr>
            <w:tcW w:w="1418" w:type="dxa"/>
          </w:tcPr>
          <w:p w14:paraId="3FCC791C" w14:textId="69045347" w:rsidR="00C4720B" w:rsidRPr="00C2367D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C2367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224F0848" w14:textId="65FBC7B2" w:rsidR="00C4720B" w:rsidRPr="00C2367D" w:rsidRDefault="00C4720B" w:rsidP="00C4720B">
            <w:pPr>
              <w:rPr>
                <w:sz w:val="30"/>
                <w:szCs w:val="30"/>
                <w:cs/>
              </w:rPr>
            </w:pPr>
            <w:r w:rsidRPr="00C2367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BE24B90" w14:textId="77777777" w:rsidR="003623FD" w:rsidRPr="004A05F6" w:rsidRDefault="003623FD" w:rsidP="002620BF">
      <w:pPr>
        <w:pStyle w:val="BodyText2"/>
        <w:ind w:right="18"/>
        <w:rPr>
          <w:cs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5"/>
        <w:gridCol w:w="246"/>
        <w:gridCol w:w="1117"/>
        <w:gridCol w:w="236"/>
        <w:gridCol w:w="1115"/>
        <w:gridCol w:w="236"/>
        <w:gridCol w:w="1166"/>
      </w:tblGrid>
      <w:tr w:rsidR="0004582F" w:rsidRPr="00AE4D5B" w14:paraId="0FFCBB41" w14:textId="77777777" w:rsidTr="00DE008A">
        <w:trPr>
          <w:tblHeader/>
        </w:trPr>
        <w:tc>
          <w:tcPr>
            <w:tcW w:w="2190" w:type="pct"/>
          </w:tcPr>
          <w:p w14:paraId="5B81692C" w14:textId="38299902" w:rsidR="00F51EBA" w:rsidRPr="00AE4D5B" w:rsidRDefault="00BB2383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sz w:val="28"/>
                <w:szCs w:val="28"/>
              </w:rPr>
              <w:br w:type="page"/>
            </w:r>
            <w:r w:rsidR="0004582F"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EACAA9C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119CC2F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25BAF2AE" w14:textId="40001D22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56311D44" w14:textId="77777777" w:rsidTr="00DE008A">
        <w:trPr>
          <w:tblHeader/>
        </w:trPr>
        <w:tc>
          <w:tcPr>
            <w:tcW w:w="2190" w:type="pct"/>
          </w:tcPr>
          <w:p w14:paraId="6DA86F5F" w14:textId="0D3F1815" w:rsidR="00C376E3" w:rsidRPr="00AE4D5B" w:rsidRDefault="00C376E3" w:rsidP="00C376E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36CC4937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423E5BC7" w14:textId="77777777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53BD3A" w14:textId="5FF4D3B4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408F5567" w14:textId="77777777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5CC29A8" w14:textId="0F43DCAF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25" w:type="pct"/>
          </w:tcPr>
          <w:p w14:paraId="1466F8B0" w14:textId="77777777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D5F2591" w14:textId="77AD498F" w:rsidR="00C376E3" w:rsidRPr="00AE4D5B" w:rsidRDefault="00C376E3" w:rsidP="00C376E3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E002CD" w:rsidRPr="00AE4D5B" w14:paraId="22BCC775" w14:textId="77777777" w:rsidTr="003605BB">
        <w:trPr>
          <w:trHeight w:val="345"/>
          <w:tblHeader/>
        </w:trPr>
        <w:tc>
          <w:tcPr>
            <w:tcW w:w="2190" w:type="pct"/>
          </w:tcPr>
          <w:p w14:paraId="353CA1A1" w14:textId="1263491D" w:rsidR="00E002CD" w:rsidRPr="00AE4D5B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721174DA" w14:textId="4AC01C9E" w:rsidR="00E002CD" w:rsidRPr="00AE4D5B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82F" w:rsidRPr="00AE4D5B" w14:paraId="005ED541" w14:textId="77777777" w:rsidTr="00DE008A">
        <w:tc>
          <w:tcPr>
            <w:tcW w:w="2190" w:type="pct"/>
          </w:tcPr>
          <w:p w14:paraId="6ABDDB70" w14:textId="74DE7302" w:rsidR="009A64D9" w:rsidRPr="00AE4D5B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A7450EC" w14:textId="36225F9A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13B7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661F907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9B4401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A8CB8A0" w14:textId="77777777" w:rsidR="009A64D9" w:rsidRPr="00AE4D5B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39398EE" w14:textId="77777777" w:rsidR="009A64D9" w:rsidRPr="00AE4D5B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0F676E" w:rsidRPr="00AE4D5B" w14:paraId="37E6521E" w14:textId="77777777" w:rsidTr="00225CA8">
        <w:tc>
          <w:tcPr>
            <w:tcW w:w="2190" w:type="pct"/>
          </w:tcPr>
          <w:p w14:paraId="4C1B1F7F" w14:textId="77777777" w:rsidR="000F676E" w:rsidRPr="00AE4D5B" w:rsidRDefault="000F676E" w:rsidP="000F676E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66AE92E1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ACF90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79843A" w14:textId="0F03B52B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D298C2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E3B35B3" w14:textId="5CD7AB9B" w:rsidR="000F676E" w:rsidRPr="00AE4D5B" w:rsidRDefault="003E5BE7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8,554,476</w:t>
            </w:r>
          </w:p>
        </w:tc>
        <w:tc>
          <w:tcPr>
            <w:tcW w:w="125" w:type="pct"/>
          </w:tcPr>
          <w:p w14:paraId="5087EB2B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955B3FB" w14:textId="7E796B71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9,577,834</w:t>
            </w:r>
          </w:p>
        </w:tc>
      </w:tr>
      <w:tr w:rsidR="000F676E" w:rsidRPr="00AE4D5B" w14:paraId="04231EC3" w14:textId="77777777" w:rsidTr="00225CA8">
        <w:tc>
          <w:tcPr>
            <w:tcW w:w="2190" w:type="pct"/>
          </w:tcPr>
          <w:p w14:paraId="19E909A4" w14:textId="77777777" w:rsidR="000F676E" w:rsidRPr="00AE4D5B" w:rsidRDefault="000F676E" w:rsidP="000F676E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5245AFF5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4CAE6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89D5E" w14:textId="582194DE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49E162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B585C51" w14:textId="405F30FF" w:rsidR="000F676E" w:rsidRPr="00AE4D5B" w:rsidRDefault="003C6E20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4,415,309</w:t>
            </w:r>
          </w:p>
        </w:tc>
        <w:tc>
          <w:tcPr>
            <w:tcW w:w="125" w:type="pct"/>
          </w:tcPr>
          <w:p w14:paraId="37DA88F6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10D2" w14:textId="2DF7F799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4,171,218</w:t>
            </w:r>
          </w:p>
        </w:tc>
      </w:tr>
      <w:tr w:rsidR="000F676E" w:rsidRPr="00AE4D5B" w14:paraId="2AEBCFF5" w14:textId="77777777" w:rsidTr="00225CA8">
        <w:tc>
          <w:tcPr>
            <w:tcW w:w="2190" w:type="pct"/>
          </w:tcPr>
          <w:p w14:paraId="79E2E06B" w14:textId="77777777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567C2B43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820F09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3878177" w14:textId="3E03AF6A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7EB116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C6067" w14:textId="61E042AF" w:rsidR="000F676E" w:rsidRPr="00AE4D5B" w:rsidRDefault="0085393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1,625,644</w:t>
            </w:r>
          </w:p>
        </w:tc>
        <w:tc>
          <w:tcPr>
            <w:tcW w:w="125" w:type="pct"/>
          </w:tcPr>
          <w:p w14:paraId="7DEB06DD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C733602" w14:textId="37E06459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572,842</w:t>
            </w:r>
          </w:p>
        </w:tc>
      </w:tr>
      <w:tr w:rsidR="000F676E" w:rsidRPr="00AE4D5B" w14:paraId="7E6009F2" w14:textId="77777777" w:rsidTr="00225CA8">
        <w:tc>
          <w:tcPr>
            <w:tcW w:w="2190" w:type="pct"/>
          </w:tcPr>
          <w:p w14:paraId="558AB4F9" w14:textId="2F8078AB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74947A56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28F29" w14:textId="43FFA3C9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C3AF9D4" w14:textId="346FA526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8EFD01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8CD1AD" w14:textId="3B9FA0D0" w:rsidR="000F676E" w:rsidRPr="00AE4D5B" w:rsidRDefault="0085393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 w:rsidRPr="004E3EDF">
              <w:rPr>
                <w:sz w:val="30"/>
                <w:szCs w:val="30"/>
              </w:rPr>
              <w:t>244,552</w:t>
            </w:r>
          </w:p>
        </w:tc>
        <w:tc>
          <w:tcPr>
            <w:tcW w:w="125" w:type="pct"/>
          </w:tcPr>
          <w:p w14:paraId="0254AA2D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511290A" w14:textId="7ABF48E8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233,839</w:t>
            </w:r>
          </w:p>
        </w:tc>
      </w:tr>
      <w:tr w:rsidR="000F676E" w:rsidRPr="00AE4D5B" w14:paraId="4A82FE65" w14:textId="77777777" w:rsidTr="00225CA8">
        <w:tc>
          <w:tcPr>
            <w:tcW w:w="2190" w:type="pct"/>
          </w:tcPr>
          <w:p w14:paraId="3C7FDCA8" w14:textId="665AF9F8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1040FEDD" w14:textId="7F261CA4" w:rsidR="000F676E" w:rsidRPr="00AE4D5B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7E11FE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7850F79" w14:textId="6409429B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6AF5267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F8EACB" w14:textId="0BA8353D" w:rsidR="000F676E" w:rsidRPr="00AE4D5B" w:rsidRDefault="0085393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37,128</w:t>
            </w:r>
          </w:p>
        </w:tc>
        <w:tc>
          <w:tcPr>
            <w:tcW w:w="125" w:type="pct"/>
          </w:tcPr>
          <w:p w14:paraId="0E54627D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65308BC" w14:textId="5F14EEF8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32,078</w:t>
            </w:r>
          </w:p>
        </w:tc>
      </w:tr>
      <w:tr w:rsidR="000F676E" w:rsidRPr="00AE4D5B" w14:paraId="52249DBA" w14:textId="77777777" w:rsidTr="00225CA8">
        <w:tc>
          <w:tcPr>
            <w:tcW w:w="2190" w:type="pct"/>
          </w:tcPr>
          <w:p w14:paraId="6681663E" w14:textId="77777777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7425B2E4" w:rsidR="000F676E" w:rsidRPr="0025105F" w:rsidRDefault="000F676E" w:rsidP="004A05F6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2B4288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A44B59" w14:textId="71D3F196" w:rsidR="000F676E" w:rsidRPr="00AE4D5B" w:rsidRDefault="000F676E" w:rsidP="004A05F6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1EB7D68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236E416" w14:textId="568FDD75" w:rsidR="000F676E" w:rsidRPr="00AE4D5B" w:rsidRDefault="0085393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17,180</w:t>
            </w:r>
          </w:p>
        </w:tc>
        <w:tc>
          <w:tcPr>
            <w:tcW w:w="125" w:type="pct"/>
          </w:tcPr>
          <w:p w14:paraId="2ED8E9A6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2884DFC" w14:textId="15D8B8AA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16,608</w:t>
            </w:r>
          </w:p>
        </w:tc>
      </w:tr>
      <w:tr w:rsidR="000F676E" w:rsidRPr="00AE4D5B" w14:paraId="099E7235" w14:textId="77777777" w:rsidTr="00225CA8">
        <w:tc>
          <w:tcPr>
            <w:tcW w:w="2190" w:type="pct"/>
          </w:tcPr>
          <w:p w14:paraId="2058BDFA" w14:textId="77777777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654CC3A5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89335B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841A01" w14:textId="5F3D4EDC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E65A14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A7034" w14:textId="2CACECA6" w:rsidR="000F676E" w:rsidRPr="00AE4D5B" w:rsidRDefault="00C84FED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40,328</w:t>
            </w:r>
          </w:p>
        </w:tc>
        <w:tc>
          <w:tcPr>
            <w:tcW w:w="125" w:type="pct"/>
          </w:tcPr>
          <w:p w14:paraId="644F6AE8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3566" w14:textId="11608372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43,278</w:t>
            </w:r>
          </w:p>
        </w:tc>
      </w:tr>
      <w:tr w:rsidR="000F676E" w:rsidRPr="00AE4D5B" w14:paraId="79BE0D66" w14:textId="77777777" w:rsidTr="00225CA8">
        <w:tc>
          <w:tcPr>
            <w:tcW w:w="2190" w:type="pct"/>
          </w:tcPr>
          <w:p w14:paraId="69B40AEF" w14:textId="77777777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4CFA83A8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68C96E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A0436FC" w14:textId="05D79B22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EBE39F5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C27918" w14:textId="3DA0782B" w:rsidR="000F676E" w:rsidRPr="00AE4D5B" w:rsidRDefault="00C84FED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251,646</w:t>
            </w:r>
          </w:p>
        </w:tc>
        <w:tc>
          <w:tcPr>
            <w:tcW w:w="125" w:type="pct"/>
          </w:tcPr>
          <w:p w14:paraId="59AC68C1" w14:textId="2D882511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63BA88D" w14:textId="05D2011D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328,554</w:t>
            </w:r>
          </w:p>
        </w:tc>
      </w:tr>
      <w:tr w:rsidR="000F676E" w:rsidRPr="00AE4D5B" w14:paraId="023CE9E7" w14:textId="77777777" w:rsidTr="00225CA8">
        <w:tc>
          <w:tcPr>
            <w:tcW w:w="2190" w:type="pct"/>
          </w:tcPr>
          <w:p w14:paraId="5FF5CB7C" w14:textId="3F810059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4199A164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9ADA2F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2D65" w14:textId="7DEA43C5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2739E2" w14:textId="4FBEDD2E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E463CE" w14:textId="2A9B86A2" w:rsidR="000F676E" w:rsidRPr="00AE4D5B" w:rsidRDefault="00C84FED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133,427</w:t>
            </w:r>
          </w:p>
        </w:tc>
        <w:tc>
          <w:tcPr>
            <w:tcW w:w="125" w:type="pct"/>
          </w:tcPr>
          <w:p w14:paraId="6BD58680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995C895" w14:textId="522DDAB4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126,158</w:t>
            </w:r>
          </w:p>
        </w:tc>
      </w:tr>
      <w:tr w:rsidR="000F676E" w:rsidRPr="00AE4D5B" w14:paraId="44F46BF4" w14:textId="77777777" w:rsidTr="00225CA8">
        <w:tc>
          <w:tcPr>
            <w:tcW w:w="2190" w:type="pct"/>
          </w:tcPr>
          <w:p w14:paraId="49E42ECC" w14:textId="3CEDEAE5" w:rsidR="000F676E" w:rsidRPr="00AE4D5B" w:rsidRDefault="000F676E" w:rsidP="000F676E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1E41D74" w14:textId="3DD15F9B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4AC0B6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9CFCA3A" w14:textId="16364986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8DF12E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76A50F2" w14:textId="171FF793" w:rsidR="000F676E" w:rsidRPr="00AE4D5B" w:rsidRDefault="00C84FED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39,961</w:t>
            </w:r>
          </w:p>
        </w:tc>
        <w:tc>
          <w:tcPr>
            <w:tcW w:w="125" w:type="pct"/>
          </w:tcPr>
          <w:p w14:paraId="04B02896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11BFB5" w14:textId="682A9618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38,586</w:t>
            </w:r>
          </w:p>
        </w:tc>
      </w:tr>
      <w:tr w:rsidR="000F676E" w:rsidRPr="00AE4D5B" w14:paraId="46DDB42A" w14:textId="77777777" w:rsidTr="00225CA8">
        <w:tc>
          <w:tcPr>
            <w:tcW w:w="2190" w:type="pct"/>
          </w:tcPr>
          <w:p w14:paraId="5B077F91" w14:textId="41873473" w:rsidR="000F676E" w:rsidRPr="00AE4D5B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49B5C91F" w14:textId="244D94D4" w:rsidR="000F676E" w:rsidRPr="00AE4D5B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F1963B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81D4BD3" w14:textId="510FD39B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6F290D4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AAF12E" w14:textId="447ABFE1" w:rsidR="000F676E" w:rsidRPr="00773486" w:rsidRDefault="00B3588A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  <w:highlight w:val="yellow"/>
                <w:cs/>
              </w:rPr>
            </w:pPr>
            <w:r w:rsidRPr="00F34502">
              <w:rPr>
                <w:sz w:val="30"/>
                <w:szCs w:val="30"/>
              </w:rPr>
              <w:t>25,676</w:t>
            </w:r>
          </w:p>
        </w:tc>
        <w:tc>
          <w:tcPr>
            <w:tcW w:w="125" w:type="pct"/>
          </w:tcPr>
          <w:p w14:paraId="42F33539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74D9870" w14:textId="08FE240B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43,784</w:t>
            </w:r>
          </w:p>
        </w:tc>
      </w:tr>
      <w:tr w:rsidR="000F676E" w:rsidRPr="00AE4D5B" w14:paraId="4E8BD312" w14:textId="77777777" w:rsidTr="00225CA8">
        <w:tc>
          <w:tcPr>
            <w:tcW w:w="2190" w:type="pct"/>
          </w:tcPr>
          <w:p w14:paraId="7DD17225" w14:textId="77777777" w:rsidR="000F676E" w:rsidRPr="00AE4D5B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5AFF286F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A1BB5C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69D89A4" w14:textId="13A14F3F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654E3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34921" w14:textId="3D84B4C8" w:rsidR="000F676E" w:rsidRPr="00AE4D5B" w:rsidRDefault="00B3588A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 w:rsidRPr="00F34502">
              <w:rPr>
                <w:sz w:val="30"/>
                <w:szCs w:val="30"/>
              </w:rPr>
              <w:t>11,359</w:t>
            </w:r>
          </w:p>
        </w:tc>
        <w:tc>
          <w:tcPr>
            <w:tcW w:w="125" w:type="pct"/>
          </w:tcPr>
          <w:p w14:paraId="77794775" w14:textId="098C338B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2B756DB" w14:textId="765A1866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11,089</w:t>
            </w:r>
          </w:p>
        </w:tc>
      </w:tr>
      <w:tr w:rsidR="000F676E" w:rsidRPr="00AE4D5B" w14:paraId="1DB953AE" w14:textId="77777777" w:rsidTr="00225CA8">
        <w:tc>
          <w:tcPr>
            <w:tcW w:w="2190" w:type="pct"/>
          </w:tcPr>
          <w:p w14:paraId="0030360B" w14:textId="5BE33B6B" w:rsidR="000F676E" w:rsidRPr="00AE4D5B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632" w:type="pct"/>
          </w:tcPr>
          <w:p w14:paraId="5495FFF0" w14:textId="09BF1819" w:rsidR="000F676E" w:rsidRPr="00AE4D5B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888005" w14:textId="77777777" w:rsidR="000F676E" w:rsidRPr="00AE4D5B" w:rsidRDefault="000F676E" w:rsidP="000F676E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4A3FBE9" w14:textId="2F35686A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203E70C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C38330" w14:textId="3F5C7240" w:rsidR="000F676E" w:rsidRPr="004A05F6" w:rsidRDefault="00B3588A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 w:rsidRPr="00B3588A">
              <w:rPr>
                <w:sz w:val="30"/>
                <w:szCs w:val="30"/>
              </w:rPr>
              <w:t>42,440</w:t>
            </w:r>
          </w:p>
        </w:tc>
        <w:tc>
          <w:tcPr>
            <w:tcW w:w="125" w:type="pct"/>
          </w:tcPr>
          <w:p w14:paraId="298C9B63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31DB5E" w14:textId="7B722324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</w:t>
            </w:r>
            <w:r w:rsidRPr="007F23C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246</w:t>
            </w:r>
          </w:p>
        </w:tc>
      </w:tr>
      <w:tr w:rsidR="000F676E" w:rsidRPr="00AC3D5B" w14:paraId="1BDC3C3C" w14:textId="77777777" w:rsidTr="00225CA8">
        <w:tc>
          <w:tcPr>
            <w:tcW w:w="2190" w:type="pct"/>
          </w:tcPr>
          <w:p w14:paraId="01690688" w14:textId="13EEC7C8" w:rsidR="000F676E" w:rsidRPr="006F3476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352C455B" w14:textId="030C2E88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6D8581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AA79C36" w14:textId="1C25B59F" w:rsidR="000F676E" w:rsidRPr="0025105F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20ACE5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F958889" w14:textId="536B2D86" w:rsidR="000F676E" w:rsidRPr="00391A5E" w:rsidRDefault="00B3588A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 w:rsidRPr="00391A5E">
              <w:rPr>
                <w:sz w:val="30"/>
                <w:szCs w:val="30"/>
              </w:rPr>
              <w:t>916</w:t>
            </w:r>
          </w:p>
        </w:tc>
        <w:tc>
          <w:tcPr>
            <w:tcW w:w="125" w:type="pct"/>
          </w:tcPr>
          <w:p w14:paraId="36A3C437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3AB40A8" w14:textId="7ACB35CB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</w:t>
            </w:r>
            <w:r w:rsidRPr="00EF101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250</w:t>
            </w:r>
          </w:p>
        </w:tc>
      </w:tr>
      <w:tr w:rsidR="000F676E" w:rsidRPr="00AC3D5B" w14:paraId="475A4B32" w14:textId="77777777" w:rsidTr="00225CA8">
        <w:tc>
          <w:tcPr>
            <w:tcW w:w="2190" w:type="pct"/>
          </w:tcPr>
          <w:p w14:paraId="03F1AB62" w14:textId="4A730B70" w:rsidR="000F676E" w:rsidRPr="006F3476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32" w:type="pct"/>
          </w:tcPr>
          <w:p w14:paraId="6948763D" w14:textId="0561DAC5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ECDF60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94217DA" w14:textId="6DB568D4" w:rsidR="000F676E" w:rsidRPr="0025105F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799E5F5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617A0B9" w14:textId="22687317" w:rsidR="000F676E" w:rsidRPr="00AE4D5B" w:rsidRDefault="001A0EA8" w:rsidP="001A0EA8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37DC64D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B2D63CB" w14:textId="67474F6F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171,727</w:t>
            </w:r>
          </w:p>
        </w:tc>
      </w:tr>
      <w:tr w:rsidR="000F676E" w:rsidRPr="00AE4D5B" w14:paraId="23FC2CE2" w14:textId="77777777" w:rsidTr="00225CA8">
        <w:tc>
          <w:tcPr>
            <w:tcW w:w="2190" w:type="pct"/>
          </w:tcPr>
          <w:p w14:paraId="3E574133" w14:textId="77777777" w:rsidR="000F676E" w:rsidRPr="00AE4D5B" w:rsidRDefault="000F676E" w:rsidP="000F676E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1612765D" w:rsidR="000F676E" w:rsidRPr="0025105F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4D1303" w14:textId="77777777" w:rsidR="000F676E" w:rsidRPr="00AE4D5B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5DF4383" w14:textId="4B5AA7D8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2DE83C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331200" w14:textId="3A20D509" w:rsidR="000F676E" w:rsidRPr="00AE4D5B" w:rsidRDefault="001A0EA8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  <w:cs/>
              </w:rPr>
            </w:pPr>
            <w:r w:rsidRPr="00391A5E">
              <w:rPr>
                <w:sz w:val="30"/>
                <w:szCs w:val="30"/>
              </w:rPr>
              <w:t>6,617</w:t>
            </w:r>
          </w:p>
        </w:tc>
        <w:tc>
          <w:tcPr>
            <w:tcW w:w="125" w:type="pct"/>
          </w:tcPr>
          <w:p w14:paraId="5746596C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0E172C1" w14:textId="036445B8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50,716</w:t>
            </w:r>
          </w:p>
        </w:tc>
      </w:tr>
      <w:tr w:rsidR="000F676E" w:rsidRPr="00B81C25" w14:paraId="000771FD" w14:textId="77777777" w:rsidTr="00DE008A">
        <w:tc>
          <w:tcPr>
            <w:tcW w:w="2190" w:type="pct"/>
          </w:tcPr>
          <w:p w14:paraId="6F1F0171" w14:textId="77777777" w:rsidR="000F676E" w:rsidRPr="00B02B67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387504D" w14:textId="77777777" w:rsidR="000F676E" w:rsidRPr="00B02B67" w:rsidRDefault="000F676E" w:rsidP="000F676E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49206460" w14:textId="77777777" w:rsidR="000F676E" w:rsidRPr="00B02B67" w:rsidRDefault="000F676E" w:rsidP="000F676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AB79EDF" w14:textId="77777777" w:rsidR="000F676E" w:rsidRPr="00B02B67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156D5B5" w14:textId="31842DE3" w:rsidR="000F676E" w:rsidRPr="00B02B67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B5174F8" w14:textId="78D3C1E5" w:rsidR="000F676E" w:rsidRPr="00B02B67" w:rsidRDefault="000F676E" w:rsidP="000F676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F011D71" w14:textId="4C50DF29" w:rsidR="000F676E" w:rsidRPr="00B02B67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8D35F9B" w14:textId="77777777" w:rsidR="000F676E" w:rsidRPr="00B02B67" w:rsidRDefault="000F676E" w:rsidP="000F676E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0F676E" w:rsidRPr="00AE4D5B" w14:paraId="342CEA4E" w14:textId="77777777" w:rsidTr="00DE008A">
        <w:tc>
          <w:tcPr>
            <w:tcW w:w="2190" w:type="pct"/>
          </w:tcPr>
          <w:p w14:paraId="2F0AD67A" w14:textId="77777777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F92666A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B224CB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A5218" w14:textId="2063B390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6C2E18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314495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F20D740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EAB42" w14:textId="77777777" w:rsidR="000F676E" w:rsidRPr="00AE4D5B" w:rsidRDefault="000F676E" w:rsidP="000F676E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676E" w:rsidRPr="00AE4D5B" w14:paraId="2469044D" w14:textId="77777777" w:rsidTr="00225CA8">
        <w:tc>
          <w:tcPr>
            <w:tcW w:w="2190" w:type="pct"/>
          </w:tcPr>
          <w:p w14:paraId="3A257852" w14:textId="2BE286E5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A85AE4A" w14:textId="26C4C5A2" w:rsidR="000F676E" w:rsidRPr="00AE4D5B" w:rsidRDefault="0097064C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 w:rsidRPr="008B2326">
              <w:rPr>
                <w:sz w:val="30"/>
                <w:szCs w:val="30"/>
              </w:rPr>
              <w:t>472,191</w:t>
            </w:r>
          </w:p>
        </w:tc>
        <w:tc>
          <w:tcPr>
            <w:tcW w:w="130" w:type="pct"/>
          </w:tcPr>
          <w:p w14:paraId="057C382F" w14:textId="3DB961B7" w:rsidR="000F676E" w:rsidRPr="00AE4D5B" w:rsidRDefault="000F676E" w:rsidP="000F676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841AC0" w14:textId="45576C0C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1,498,054</w:t>
            </w:r>
          </w:p>
        </w:tc>
        <w:tc>
          <w:tcPr>
            <w:tcW w:w="125" w:type="pct"/>
          </w:tcPr>
          <w:p w14:paraId="2C02E9A7" w14:textId="77777777" w:rsidR="000F676E" w:rsidRPr="00AE4D5B" w:rsidRDefault="000F676E" w:rsidP="000F676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CA8476" w14:textId="49C02992" w:rsidR="000F676E" w:rsidRPr="00AE4D5B" w:rsidRDefault="001A0EA8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3,372,445</w:t>
            </w:r>
          </w:p>
        </w:tc>
        <w:tc>
          <w:tcPr>
            <w:tcW w:w="125" w:type="pct"/>
          </w:tcPr>
          <w:p w14:paraId="22485FB6" w14:textId="77777777" w:rsidR="000F676E" w:rsidRPr="00AE4D5B" w:rsidRDefault="000F676E" w:rsidP="000F676E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8C8F79" w14:textId="495B55D4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4,316,668</w:t>
            </w:r>
          </w:p>
        </w:tc>
      </w:tr>
      <w:tr w:rsidR="000F676E" w:rsidRPr="00AE4D5B" w14:paraId="1BF0264B" w14:textId="77777777" w:rsidTr="00225CA8">
        <w:tc>
          <w:tcPr>
            <w:tcW w:w="2190" w:type="pct"/>
          </w:tcPr>
          <w:p w14:paraId="6107F306" w14:textId="77777777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9032A9D" w14:textId="2289CF99" w:rsidR="000F676E" w:rsidRPr="00AE4D5B" w:rsidRDefault="0097064C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  <w:cs/>
              </w:rPr>
            </w:pPr>
            <w:r w:rsidRPr="00A554F5">
              <w:rPr>
                <w:sz w:val="30"/>
                <w:szCs w:val="30"/>
              </w:rPr>
              <w:t>1,</w:t>
            </w:r>
            <w:r w:rsidR="00A9178F" w:rsidRPr="00A554F5">
              <w:rPr>
                <w:sz w:val="30"/>
                <w:szCs w:val="30"/>
              </w:rPr>
              <w:t>489,039</w:t>
            </w:r>
          </w:p>
        </w:tc>
        <w:tc>
          <w:tcPr>
            <w:tcW w:w="130" w:type="pct"/>
          </w:tcPr>
          <w:p w14:paraId="59867F0F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C53ADE" w14:textId="2B763B32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1,726,684</w:t>
            </w:r>
          </w:p>
        </w:tc>
        <w:tc>
          <w:tcPr>
            <w:tcW w:w="125" w:type="pct"/>
          </w:tcPr>
          <w:p w14:paraId="04701704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2FA90D" w14:textId="743EB4EA" w:rsidR="000F676E" w:rsidRPr="00AE4D5B" w:rsidRDefault="001A0EA8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467,992</w:t>
            </w:r>
          </w:p>
        </w:tc>
        <w:tc>
          <w:tcPr>
            <w:tcW w:w="125" w:type="pct"/>
          </w:tcPr>
          <w:p w14:paraId="4E754531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EC511B" w14:textId="0B8D0364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658,232</w:t>
            </w:r>
          </w:p>
        </w:tc>
      </w:tr>
      <w:tr w:rsidR="000F676E" w:rsidRPr="00AE4D5B" w14:paraId="248A3BDF" w14:textId="77777777" w:rsidTr="00225CA8">
        <w:tc>
          <w:tcPr>
            <w:tcW w:w="2190" w:type="pct"/>
          </w:tcPr>
          <w:p w14:paraId="10A284F0" w14:textId="0B9E6706" w:rsidR="000F676E" w:rsidRPr="00AE4D5B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5D2B4C4" w14:textId="4A63BAC5" w:rsidR="000F676E" w:rsidRPr="00AE4D5B" w:rsidRDefault="000F69BB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6DAB47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50A818" w14:textId="5FD3DD5C" w:rsidR="000F676E" w:rsidRPr="00AE4D5B" w:rsidRDefault="000F676E" w:rsidP="000F676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A4D90BC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B66B6B" w14:textId="5BD93014" w:rsidR="000F676E" w:rsidRPr="00AE4D5B" w:rsidRDefault="00ED100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200,509</w:t>
            </w:r>
          </w:p>
        </w:tc>
        <w:tc>
          <w:tcPr>
            <w:tcW w:w="125" w:type="pct"/>
          </w:tcPr>
          <w:p w14:paraId="1D43A9A9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D07E4D" w14:textId="77FAB756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186,626</w:t>
            </w:r>
          </w:p>
        </w:tc>
      </w:tr>
      <w:tr w:rsidR="000F676E" w:rsidRPr="00AE4D5B" w14:paraId="5A8DCE40" w14:textId="77777777" w:rsidTr="00225CA8">
        <w:tc>
          <w:tcPr>
            <w:tcW w:w="2190" w:type="pct"/>
          </w:tcPr>
          <w:p w14:paraId="25A5B1D5" w14:textId="77777777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0A40E78" w14:textId="728A9ADB" w:rsidR="000F676E" w:rsidRPr="00AE4D5B" w:rsidRDefault="000F69BB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964</w:t>
            </w:r>
          </w:p>
        </w:tc>
        <w:tc>
          <w:tcPr>
            <w:tcW w:w="130" w:type="pct"/>
          </w:tcPr>
          <w:p w14:paraId="10CC067C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21844E" w14:textId="74FB7B0A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16,860</w:t>
            </w:r>
          </w:p>
        </w:tc>
        <w:tc>
          <w:tcPr>
            <w:tcW w:w="125" w:type="pct"/>
          </w:tcPr>
          <w:p w14:paraId="66DDAC8E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31A61D" w14:textId="4943E17A" w:rsidR="000F676E" w:rsidRPr="00AE4D5B" w:rsidRDefault="00ED100B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285</w:t>
            </w:r>
          </w:p>
        </w:tc>
        <w:tc>
          <w:tcPr>
            <w:tcW w:w="125" w:type="pct"/>
          </w:tcPr>
          <w:p w14:paraId="48BEA144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3D9BC6" w14:textId="1EF2E6C5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8,765</w:t>
            </w:r>
          </w:p>
        </w:tc>
      </w:tr>
      <w:tr w:rsidR="000F676E" w:rsidRPr="00AE4D5B" w14:paraId="66CEC7B0" w14:textId="77777777" w:rsidTr="00225CA8">
        <w:tc>
          <w:tcPr>
            <w:tcW w:w="2190" w:type="pct"/>
          </w:tcPr>
          <w:p w14:paraId="42211A02" w14:textId="5094BB50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0AEFA6CE" w14:textId="6F00F11A" w:rsidR="000F676E" w:rsidRPr="00AE4D5B" w:rsidRDefault="000F69BB" w:rsidP="00CF45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DEEBC7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07FAF2" w14:textId="5E205E67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963</w:t>
            </w:r>
          </w:p>
        </w:tc>
        <w:tc>
          <w:tcPr>
            <w:tcW w:w="125" w:type="pct"/>
          </w:tcPr>
          <w:p w14:paraId="3A3304F5" w14:textId="77777777" w:rsidR="000F676E" w:rsidRPr="00AE4D5B" w:rsidRDefault="000F676E" w:rsidP="000F676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52520C2F" w14:textId="4C2DD352" w:rsidR="000F676E" w:rsidRPr="00AE4D5B" w:rsidRDefault="00ED100B" w:rsidP="004A05F6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AA5778" w14:textId="77777777" w:rsidR="000F676E" w:rsidRPr="00AE4D5B" w:rsidRDefault="000F676E" w:rsidP="000F676E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1EA5BC1" w14:textId="7AE68591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424</w:t>
            </w:r>
          </w:p>
        </w:tc>
      </w:tr>
      <w:tr w:rsidR="000F676E" w:rsidRPr="00B81C25" w14:paraId="09BBDB99" w14:textId="77777777" w:rsidTr="00DE008A">
        <w:tc>
          <w:tcPr>
            <w:tcW w:w="2190" w:type="pct"/>
          </w:tcPr>
          <w:p w14:paraId="745C2A06" w14:textId="77777777" w:rsidR="000F676E" w:rsidRPr="00B02B67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0EC514E7" w14:textId="77777777" w:rsidR="000F676E" w:rsidRPr="00B02B67" w:rsidRDefault="000F676E" w:rsidP="000F676E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9BFAAF9" w14:textId="77777777" w:rsidR="000F676E" w:rsidRPr="00B02B67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0EF01F" w14:textId="77777777" w:rsidR="000F676E" w:rsidRPr="00B02B67" w:rsidRDefault="000F676E" w:rsidP="000F676E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D1E8AB0" w14:textId="77777777" w:rsidR="000F676E" w:rsidRPr="00B02B67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7BB48F8" w14:textId="77777777" w:rsidR="000F676E" w:rsidRPr="00B02B67" w:rsidRDefault="000F676E" w:rsidP="000F676E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26EB336D" w14:textId="77777777" w:rsidR="000F676E" w:rsidRPr="00B02B67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820B491" w14:textId="77777777" w:rsidR="000F676E" w:rsidRPr="00B02B67" w:rsidRDefault="000F676E" w:rsidP="000F676E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0F676E" w:rsidRPr="00AE4D5B" w14:paraId="04DB1C35" w14:textId="77777777" w:rsidTr="00DE008A">
        <w:tc>
          <w:tcPr>
            <w:tcW w:w="2190" w:type="pct"/>
            <w:shd w:val="clear" w:color="auto" w:fill="FFFFFF"/>
          </w:tcPr>
          <w:p w14:paraId="7F2B0972" w14:textId="36930534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0F676E" w:rsidRPr="00AE4D5B" w:rsidRDefault="000F676E" w:rsidP="000F676E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F0FCEA2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76E9BA" w14:textId="77777777" w:rsidR="000F676E" w:rsidRPr="00AE4D5B" w:rsidRDefault="000F676E" w:rsidP="000F676E">
            <w:pPr>
              <w:pStyle w:val="BodyText"/>
              <w:tabs>
                <w:tab w:val="decimal" w:pos="609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58F16C58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D65BC3" w14:textId="77777777" w:rsidR="000F676E" w:rsidRPr="00AE4D5B" w:rsidRDefault="000F676E" w:rsidP="000F676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8B21FA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A3615E" w14:textId="77777777" w:rsidR="000F676E" w:rsidRPr="00AE4D5B" w:rsidRDefault="000F676E" w:rsidP="000F676E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0F676E" w:rsidRPr="00AE4D5B" w14:paraId="649E9BB0" w14:textId="77777777" w:rsidTr="00225CA8">
        <w:tc>
          <w:tcPr>
            <w:tcW w:w="2190" w:type="pct"/>
            <w:shd w:val="clear" w:color="auto" w:fill="FFFFFF"/>
          </w:tcPr>
          <w:p w14:paraId="1800FF21" w14:textId="3671EDF5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0F676E" w:rsidRPr="00AE4D5B" w:rsidRDefault="000F676E" w:rsidP="000F676E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65B4A787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E8BE126" w14:textId="77777777" w:rsidR="000F676E" w:rsidRPr="00AE4D5B" w:rsidRDefault="000F676E" w:rsidP="000F676E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3749595B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F5B6C7" w14:textId="77777777" w:rsidR="000F676E" w:rsidRPr="00AE4D5B" w:rsidRDefault="000F676E" w:rsidP="000F676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1A50B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6D56C0B" w14:textId="77777777" w:rsidR="000F676E" w:rsidRPr="00AE4D5B" w:rsidRDefault="000F676E" w:rsidP="000F676E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76E" w:rsidRPr="00AE4D5B" w14:paraId="13CFC47F" w14:textId="77777777" w:rsidTr="00DE008A">
        <w:tc>
          <w:tcPr>
            <w:tcW w:w="2190" w:type="pct"/>
            <w:shd w:val="clear" w:color="auto" w:fill="FFFFFF"/>
          </w:tcPr>
          <w:p w14:paraId="79606E39" w14:textId="7699CBE7" w:rsidR="000F676E" w:rsidRPr="00AE4D5B" w:rsidRDefault="000F676E" w:rsidP="000F676E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33C7A9E5" w14:textId="7E014944" w:rsidR="000F676E" w:rsidRPr="00AE4D5B" w:rsidRDefault="000F676E" w:rsidP="000F676E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(รวมค่าตอบแทนของกรรมการ)</w:t>
            </w:r>
          </w:p>
        </w:tc>
        <w:tc>
          <w:tcPr>
            <w:tcW w:w="632" w:type="pct"/>
            <w:vAlign w:val="bottom"/>
          </w:tcPr>
          <w:p w14:paraId="0DCD92CE" w14:textId="1087991F" w:rsidR="000F676E" w:rsidRPr="004A05F6" w:rsidRDefault="002D1E2F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 w:rsidRPr="002D1E2F">
              <w:rPr>
                <w:sz w:val="30"/>
                <w:szCs w:val="30"/>
              </w:rPr>
              <w:t>194,459</w:t>
            </w:r>
          </w:p>
        </w:tc>
        <w:tc>
          <w:tcPr>
            <w:tcW w:w="130" w:type="pct"/>
          </w:tcPr>
          <w:p w14:paraId="2285AFCC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7DB5D91B" w14:textId="61D3EEFB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</w:t>
            </w:r>
            <w:r w:rsidRPr="00317FA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996</w:t>
            </w:r>
          </w:p>
        </w:tc>
        <w:tc>
          <w:tcPr>
            <w:tcW w:w="125" w:type="pct"/>
          </w:tcPr>
          <w:p w14:paraId="4456E342" w14:textId="77777777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4593DF5" w14:textId="17E741FB" w:rsidR="00D805FF" w:rsidRPr="00495DDA" w:rsidRDefault="00F95B72" w:rsidP="00D805FF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 w:rsidRPr="00495DDA">
              <w:rPr>
                <w:sz w:val="30"/>
                <w:szCs w:val="30"/>
              </w:rPr>
              <w:t>174,87</w:t>
            </w:r>
            <w:r w:rsidR="00D805FF">
              <w:rPr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7EAAB7D1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65AC8A1" w14:textId="5AC9CCA0" w:rsidR="000F676E" w:rsidRPr="004A05F6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224</w:t>
            </w:r>
            <w:r w:rsidRPr="0083168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672</w:t>
            </w:r>
          </w:p>
        </w:tc>
      </w:tr>
      <w:tr w:rsidR="000F676E" w:rsidRPr="00AE4D5B" w14:paraId="0AABE67C" w14:textId="77777777" w:rsidTr="00DE008A">
        <w:tc>
          <w:tcPr>
            <w:tcW w:w="2190" w:type="pct"/>
            <w:shd w:val="clear" w:color="auto" w:fill="FFFFFF"/>
          </w:tcPr>
          <w:p w14:paraId="24B2074B" w14:textId="77777777" w:rsidR="000F676E" w:rsidRPr="00AE4D5B" w:rsidRDefault="000F676E" w:rsidP="000F676E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CCE82D7" w14:textId="36157DB9" w:rsidR="000F676E" w:rsidRPr="00C620D6" w:rsidRDefault="00D805FF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9,428</w:t>
            </w:r>
          </w:p>
        </w:tc>
        <w:tc>
          <w:tcPr>
            <w:tcW w:w="130" w:type="pct"/>
          </w:tcPr>
          <w:p w14:paraId="797E4D97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D7391BD" w14:textId="56FFB91C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Pr="004B411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774</w:t>
            </w:r>
          </w:p>
        </w:tc>
        <w:tc>
          <w:tcPr>
            <w:tcW w:w="125" w:type="pct"/>
          </w:tcPr>
          <w:p w14:paraId="55AAF17A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9FEABDD" w14:textId="2B14B736" w:rsidR="000F676E" w:rsidRPr="00495DDA" w:rsidRDefault="00D805FF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7,717</w:t>
            </w:r>
          </w:p>
        </w:tc>
        <w:tc>
          <w:tcPr>
            <w:tcW w:w="125" w:type="pct"/>
          </w:tcPr>
          <w:p w14:paraId="5A140F41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E9A25E0" w14:textId="66566F62" w:rsidR="000F676E" w:rsidRPr="004A05F6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Pr="00317FA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659</w:t>
            </w:r>
          </w:p>
        </w:tc>
      </w:tr>
      <w:tr w:rsidR="000F676E" w:rsidRPr="00AE4D5B" w14:paraId="3C96B3E1" w14:textId="77777777" w:rsidTr="00225CA8">
        <w:tc>
          <w:tcPr>
            <w:tcW w:w="2190" w:type="pct"/>
            <w:shd w:val="clear" w:color="auto" w:fill="FFFFFF"/>
          </w:tcPr>
          <w:p w14:paraId="7FB5C9EE" w14:textId="23BDDCBF" w:rsidR="000F676E" w:rsidRPr="00542D78" w:rsidRDefault="000F676E" w:rsidP="000F676E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2D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542D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542D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0BA13" w14:textId="13BB517C" w:rsidR="000F676E" w:rsidRPr="004A05F6" w:rsidRDefault="00C620D6" w:rsidP="004A05F6">
            <w:pPr>
              <w:tabs>
                <w:tab w:val="decimal" w:pos="979"/>
              </w:tabs>
              <w:spacing w:line="240" w:lineRule="auto"/>
              <w:ind w:right="-86"/>
              <w:rPr>
                <w:b/>
                <w:bCs/>
                <w:sz w:val="30"/>
                <w:szCs w:val="30"/>
              </w:rPr>
            </w:pPr>
            <w:r w:rsidRPr="004A05F6">
              <w:rPr>
                <w:b/>
                <w:bCs/>
                <w:sz w:val="30"/>
                <w:szCs w:val="30"/>
              </w:rPr>
              <w:t>20</w:t>
            </w:r>
            <w:r w:rsidR="00D805FF">
              <w:rPr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130" w:type="pct"/>
          </w:tcPr>
          <w:p w14:paraId="28BF6C9B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639F8" w14:textId="1D5A941D" w:rsidR="000F676E" w:rsidRPr="004A05F6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b/>
                <w:bCs/>
                <w:sz w:val="30"/>
                <w:szCs w:val="30"/>
              </w:rPr>
            </w:pPr>
            <w:r w:rsidRPr="004A05F6">
              <w:rPr>
                <w:b/>
                <w:bCs/>
                <w:sz w:val="30"/>
                <w:szCs w:val="30"/>
              </w:rPr>
              <w:t>255,770</w:t>
            </w:r>
          </w:p>
        </w:tc>
        <w:tc>
          <w:tcPr>
            <w:tcW w:w="125" w:type="pct"/>
          </w:tcPr>
          <w:p w14:paraId="33DAB9C2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51912" w14:textId="37983CD7" w:rsidR="000F676E" w:rsidRPr="004A05F6" w:rsidRDefault="00D805FF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182,592</w:t>
            </w:r>
          </w:p>
        </w:tc>
        <w:tc>
          <w:tcPr>
            <w:tcW w:w="125" w:type="pct"/>
          </w:tcPr>
          <w:p w14:paraId="696FC052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027F" w14:textId="09CDF87B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228</w:t>
            </w:r>
            <w:r w:rsidRPr="00317FA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331</w:t>
            </w:r>
          </w:p>
        </w:tc>
      </w:tr>
      <w:tr w:rsidR="000F676E" w:rsidRPr="00AE4D5B" w14:paraId="4A057F3D" w14:textId="77777777" w:rsidTr="009F2999">
        <w:trPr>
          <w:trHeight w:val="167"/>
        </w:trPr>
        <w:tc>
          <w:tcPr>
            <w:tcW w:w="2190" w:type="pct"/>
            <w:shd w:val="clear" w:color="auto" w:fill="FFFFFF"/>
          </w:tcPr>
          <w:p w14:paraId="62D74971" w14:textId="77777777" w:rsidR="000F676E" w:rsidRPr="00B02B67" w:rsidRDefault="000F676E" w:rsidP="000F676E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0F676E" w:rsidRPr="00B02B67" w:rsidRDefault="000F676E" w:rsidP="000F67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134DAA" w14:textId="77777777" w:rsidR="000F676E" w:rsidRPr="00B02B67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6A976F5C" w14:textId="77777777" w:rsidR="000F676E" w:rsidRPr="00B02B67" w:rsidRDefault="000F676E" w:rsidP="000F67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E981F3F" w14:textId="77777777" w:rsidR="000F676E" w:rsidRPr="00B02B67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CF39345" w14:textId="77777777" w:rsidR="000F676E" w:rsidRPr="00B02B67" w:rsidRDefault="000F676E" w:rsidP="000F67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765A0AC" w14:textId="77777777" w:rsidR="000F676E" w:rsidRPr="00B02B67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40D1C1D2" w14:textId="77777777" w:rsidR="000F676E" w:rsidRPr="00B02B67" w:rsidRDefault="000F676E" w:rsidP="000F676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F676E" w:rsidRPr="00AE4D5B" w14:paraId="6C8BB40B" w14:textId="77777777" w:rsidTr="00DE008A">
        <w:tc>
          <w:tcPr>
            <w:tcW w:w="2190" w:type="pct"/>
          </w:tcPr>
          <w:p w14:paraId="7C7F8E62" w14:textId="0523ADA4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36B2A604" w:rsidR="000F676E" w:rsidRPr="00AE4D5B" w:rsidRDefault="000F676E" w:rsidP="000F676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C5C18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5FAA7" w14:textId="77777777" w:rsidR="000F676E" w:rsidRPr="00AE4D5B" w:rsidRDefault="000F676E" w:rsidP="000F676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E7DD546" w14:textId="77777777" w:rsidR="000F676E" w:rsidRPr="00AE4D5B" w:rsidRDefault="000F676E" w:rsidP="000F676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BBAE5" w14:textId="4FF6C9B6" w:rsidR="000F676E" w:rsidRPr="00AE4D5B" w:rsidRDefault="000F676E" w:rsidP="000F676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ED9C36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8EA63A" w14:textId="39916FCF" w:rsidR="000F676E" w:rsidRPr="00AE4D5B" w:rsidRDefault="000F676E" w:rsidP="000F676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76E" w:rsidRPr="00AE4D5B" w14:paraId="2A7D7014" w14:textId="77777777" w:rsidTr="00225CA8">
        <w:tc>
          <w:tcPr>
            <w:tcW w:w="2190" w:type="pct"/>
          </w:tcPr>
          <w:p w14:paraId="68742C9C" w14:textId="71EC3212" w:rsidR="000F676E" w:rsidRPr="00AE4D5B" w:rsidRDefault="000F676E" w:rsidP="000F67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BE03C6E" w14:textId="272F9089" w:rsidR="000F676E" w:rsidRPr="00AE4D5B" w:rsidRDefault="00593092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1,346</w:t>
            </w:r>
          </w:p>
        </w:tc>
        <w:tc>
          <w:tcPr>
            <w:tcW w:w="130" w:type="pct"/>
          </w:tcPr>
          <w:p w14:paraId="747B270B" w14:textId="32270F7A" w:rsidR="000F676E" w:rsidRPr="00AE4D5B" w:rsidRDefault="000F676E" w:rsidP="000F676E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395BE18" w14:textId="4FCD703C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1,775</w:t>
            </w:r>
          </w:p>
        </w:tc>
        <w:tc>
          <w:tcPr>
            <w:tcW w:w="125" w:type="pct"/>
          </w:tcPr>
          <w:p w14:paraId="12AA642E" w14:textId="24863AE2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DD1FACD" w14:textId="24456F30" w:rsidR="000F676E" w:rsidRPr="00AE4D5B" w:rsidRDefault="00C158F8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1,346</w:t>
            </w:r>
          </w:p>
        </w:tc>
        <w:tc>
          <w:tcPr>
            <w:tcW w:w="125" w:type="pct"/>
          </w:tcPr>
          <w:p w14:paraId="6B8F45E3" w14:textId="77777777" w:rsidR="000F676E" w:rsidRPr="00AE4D5B" w:rsidRDefault="000F676E" w:rsidP="000F676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279173D" w14:textId="5CE263B9" w:rsidR="000F676E" w:rsidRPr="00AE4D5B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1,775</w:t>
            </w:r>
          </w:p>
        </w:tc>
      </w:tr>
      <w:tr w:rsidR="000F676E" w:rsidRPr="00AE4D5B" w14:paraId="29F9B1E7" w14:textId="77777777" w:rsidTr="00225CA8">
        <w:tc>
          <w:tcPr>
            <w:tcW w:w="2190" w:type="pct"/>
          </w:tcPr>
          <w:p w14:paraId="29417EEB" w14:textId="4450D5D1" w:rsidR="000F676E" w:rsidRPr="00AE4D5B" w:rsidRDefault="000F676E" w:rsidP="000F676E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227F0150" w:rsidR="000F676E" w:rsidRPr="00AE4D5B" w:rsidRDefault="00593092" w:rsidP="004A05F6">
            <w:pPr>
              <w:tabs>
                <w:tab w:val="decimal" w:pos="979"/>
              </w:tabs>
              <w:spacing w:line="240" w:lineRule="auto"/>
              <w:ind w:right="-8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611</w:t>
            </w:r>
          </w:p>
        </w:tc>
        <w:tc>
          <w:tcPr>
            <w:tcW w:w="130" w:type="pct"/>
          </w:tcPr>
          <w:p w14:paraId="593EE0F1" w14:textId="7FCC38BB" w:rsidR="000F676E" w:rsidRPr="00AE4D5B" w:rsidRDefault="000F676E" w:rsidP="000F676E">
            <w:pPr>
              <w:pStyle w:val="BodyText"/>
              <w:tabs>
                <w:tab w:val="decimal" w:pos="626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C48658D" w14:textId="154B9AC2" w:rsidR="000F676E" w:rsidRPr="00AE4D5B" w:rsidRDefault="000F676E" w:rsidP="004A05F6">
            <w:pPr>
              <w:tabs>
                <w:tab w:val="decimal" w:pos="885"/>
              </w:tabs>
              <w:spacing w:line="240" w:lineRule="auto"/>
              <w:ind w:right="-6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5,582</w:t>
            </w:r>
          </w:p>
        </w:tc>
        <w:tc>
          <w:tcPr>
            <w:tcW w:w="125" w:type="pct"/>
          </w:tcPr>
          <w:p w14:paraId="606CB08E" w14:textId="7360461E" w:rsidR="000F676E" w:rsidRPr="00AE4D5B" w:rsidRDefault="000F676E" w:rsidP="000F676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BE2BBA" w14:textId="21810522" w:rsidR="000F676E" w:rsidRPr="00AE4D5B" w:rsidRDefault="00AF6437" w:rsidP="004A05F6">
            <w:pPr>
              <w:pStyle w:val="BodyText"/>
              <w:tabs>
                <w:tab w:val="decimal" w:pos="907"/>
              </w:tabs>
              <w:spacing w:after="0"/>
              <w:ind w:left="-108" w:right="-6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611</w:t>
            </w:r>
          </w:p>
        </w:tc>
        <w:tc>
          <w:tcPr>
            <w:tcW w:w="125" w:type="pct"/>
          </w:tcPr>
          <w:p w14:paraId="4EA046E0" w14:textId="77777777" w:rsidR="000F676E" w:rsidRPr="00AE4D5B" w:rsidRDefault="000F676E" w:rsidP="000F676E">
            <w:pPr>
              <w:pStyle w:val="BodyText"/>
              <w:tabs>
                <w:tab w:val="decimal" w:pos="626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CBE413" w14:textId="6F999BD1" w:rsidR="000F676E" w:rsidRPr="004A05F6" w:rsidRDefault="000F676E" w:rsidP="004A05F6">
            <w:pPr>
              <w:pStyle w:val="BodyText"/>
              <w:tabs>
                <w:tab w:val="decimal" w:pos="950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5,582</w:t>
            </w:r>
          </w:p>
        </w:tc>
      </w:tr>
    </w:tbl>
    <w:p w14:paraId="0AAD8503" w14:textId="77777777" w:rsidR="00F77DD4" w:rsidRDefault="00F77DD4">
      <w:pPr>
        <w:rPr>
          <w:sz w:val="30"/>
          <w:szCs w:val="30"/>
        </w:rPr>
      </w:pPr>
    </w:p>
    <w:p w14:paraId="4867C162" w14:textId="77777777" w:rsidR="00B02B67" w:rsidRDefault="00B02B67">
      <w:pPr>
        <w:rPr>
          <w:sz w:val="30"/>
          <w:szCs w:val="30"/>
        </w:rPr>
      </w:pPr>
    </w:p>
    <w:p w14:paraId="7F256F2A" w14:textId="77777777" w:rsidR="00B02B67" w:rsidRDefault="00B02B67">
      <w:pPr>
        <w:rPr>
          <w:sz w:val="30"/>
          <w:szCs w:val="30"/>
        </w:rPr>
      </w:pPr>
    </w:p>
    <w:p w14:paraId="5E4736AE" w14:textId="77777777" w:rsidR="00B02B67" w:rsidRDefault="00B02B67">
      <w:pPr>
        <w:rPr>
          <w:sz w:val="30"/>
          <w:szCs w:val="30"/>
        </w:rPr>
      </w:pPr>
    </w:p>
    <w:p w14:paraId="068A334D" w14:textId="77777777" w:rsidR="00B02B67" w:rsidRDefault="00B02B67">
      <w:pPr>
        <w:rPr>
          <w:sz w:val="30"/>
          <w:szCs w:val="30"/>
        </w:rPr>
      </w:pPr>
    </w:p>
    <w:p w14:paraId="44905106" w14:textId="77777777" w:rsidR="00B02B67" w:rsidRDefault="00B02B67">
      <w:pPr>
        <w:rPr>
          <w:sz w:val="30"/>
          <w:szCs w:val="30"/>
        </w:rPr>
      </w:pPr>
    </w:p>
    <w:p w14:paraId="4BA89378" w14:textId="77777777" w:rsidR="00B02B67" w:rsidRPr="009F2999" w:rsidRDefault="00B02B67">
      <w:pPr>
        <w:rPr>
          <w:sz w:val="30"/>
          <w:szCs w:val="30"/>
          <w:cs/>
        </w:rPr>
      </w:pPr>
    </w:p>
    <w:tbl>
      <w:tblPr>
        <w:tblW w:w="945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6"/>
        <w:gridCol w:w="1086"/>
        <w:gridCol w:w="268"/>
        <w:gridCol w:w="1080"/>
        <w:gridCol w:w="272"/>
        <w:gridCol w:w="1170"/>
        <w:gridCol w:w="357"/>
        <w:gridCol w:w="1085"/>
      </w:tblGrid>
      <w:tr w:rsidR="00D94849" w:rsidRPr="00AE4D5B" w14:paraId="6F007920" w14:textId="77777777" w:rsidTr="00B02B67">
        <w:tc>
          <w:tcPr>
            <w:tcW w:w="2187" w:type="pct"/>
          </w:tcPr>
          <w:p w14:paraId="455A40DE" w14:textId="382CE2DE" w:rsidR="00C60218" w:rsidRPr="00AE4D5B" w:rsidRDefault="009376CF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column"/>
            </w:r>
            <w:r w:rsidR="006E6A2B">
              <w:rPr>
                <w:cs/>
              </w:rPr>
              <w:br w:type="column"/>
            </w:r>
            <w:r w:rsidR="00C60218"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="00C60218"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7" w:type="pct"/>
            <w:gridSpan w:val="3"/>
          </w:tcPr>
          <w:p w14:paraId="32775413" w14:textId="2FB6A558" w:rsidR="00C60218" w:rsidRPr="00AE4D5B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6E13086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280F536E" w14:textId="77777777" w:rsidR="00C60218" w:rsidRPr="00AE4D5B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01B3B471" w14:textId="77777777" w:rsidTr="00B02B67">
        <w:tc>
          <w:tcPr>
            <w:tcW w:w="2187" w:type="pct"/>
          </w:tcPr>
          <w:p w14:paraId="0033BC7C" w14:textId="23B0276D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5BD29E43" w14:textId="5A837E97" w:rsidR="00C376E3" w:rsidRPr="00AE4D5B" w:rsidRDefault="00C376E3" w:rsidP="00C376E3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A0E598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38DEC42" w14:textId="6505A055" w:rsidR="00C376E3" w:rsidRPr="00AE4D5B" w:rsidRDefault="00C376E3" w:rsidP="00C376E3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6AD73C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3E4313" w14:textId="18A44996" w:rsidR="00C376E3" w:rsidRPr="00AE4D5B" w:rsidRDefault="00C376E3" w:rsidP="00C376E3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89" w:type="pct"/>
          </w:tcPr>
          <w:p w14:paraId="3A9FFDD4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6D98443" w14:textId="4A447D5C" w:rsidR="00C376E3" w:rsidRPr="00AE4D5B" w:rsidRDefault="00C376E3" w:rsidP="00C376E3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C60218" w:rsidRPr="00AE4D5B" w14:paraId="104D0AC9" w14:textId="77777777" w:rsidTr="00B02B67">
        <w:tc>
          <w:tcPr>
            <w:tcW w:w="2187" w:type="pct"/>
          </w:tcPr>
          <w:p w14:paraId="661E0C12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29C1F126" w14:textId="0EBD9BEC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849" w:rsidRPr="00AE4D5B" w14:paraId="10CBD447" w14:textId="77777777" w:rsidTr="00B02B67">
        <w:tc>
          <w:tcPr>
            <w:tcW w:w="2187" w:type="pct"/>
          </w:tcPr>
          <w:p w14:paraId="76A37B89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574" w:type="pct"/>
          </w:tcPr>
          <w:p w14:paraId="78C731A6" w14:textId="3D0336B3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CC8A951" w14:textId="6967286B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9142D38" w14:textId="7F9E78A9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777F0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D610DAD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F56775E" w14:textId="77777777" w:rsidR="00C60218" w:rsidRPr="00AE4D5B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32E42F7" w14:textId="77777777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C376E3" w:rsidRPr="00AE4D5B" w14:paraId="2DB8E234" w14:textId="77777777" w:rsidTr="00B02B67">
        <w:tc>
          <w:tcPr>
            <w:tcW w:w="2187" w:type="pct"/>
          </w:tcPr>
          <w:p w14:paraId="769B5366" w14:textId="77777777" w:rsidR="00C376E3" w:rsidRPr="00AE4D5B" w:rsidRDefault="00C376E3" w:rsidP="00C376E3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FDB6551" w14:textId="722BA8EE" w:rsidR="00C376E3" w:rsidRPr="00AE4D5B" w:rsidRDefault="00944864" w:rsidP="00C376E3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CAB89A" w14:textId="10EDD845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218E688" w14:textId="64E6E72F" w:rsidR="00C376E3" w:rsidRPr="00AE4D5B" w:rsidRDefault="00C376E3" w:rsidP="00C376E3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0A92D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176FEEA" w14:textId="12FD5D98" w:rsidR="00C376E3" w:rsidRPr="00AE4D5B" w:rsidRDefault="00680690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1,091,363</w:t>
            </w:r>
          </w:p>
        </w:tc>
        <w:tc>
          <w:tcPr>
            <w:tcW w:w="189" w:type="pct"/>
          </w:tcPr>
          <w:p w14:paraId="6D1E0922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4514B0C" w14:textId="312DCD72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938,654</w:t>
            </w:r>
          </w:p>
        </w:tc>
      </w:tr>
      <w:tr w:rsidR="00C376E3" w:rsidRPr="00AE4D5B" w14:paraId="3C77D9FE" w14:textId="77777777" w:rsidTr="00B02B67">
        <w:tc>
          <w:tcPr>
            <w:tcW w:w="2187" w:type="pct"/>
          </w:tcPr>
          <w:p w14:paraId="28CAAC60" w14:textId="77777777" w:rsidR="00C376E3" w:rsidRPr="00AE4D5B" w:rsidRDefault="00C376E3" w:rsidP="00C376E3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2439D4B" w14:textId="367A7198" w:rsidR="00C376E3" w:rsidRPr="00AE4D5B" w:rsidRDefault="00AC4F2D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76F6057C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3D4B93" w14:textId="752E3B18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1,011,221</w:t>
            </w:r>
          </w:p>
        </w:tc>
        <w:tc>
          <w:tcPr>
            <w:tcW w:w="144" w:type="pct"/>
          </w:tcPr>
          <w:p w14:paraId="65893BF6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CE4C58" w14:textId="307A2BF6" w:rsidR="00C376E3" w:rsidRPr="00AE4D5B" w:rsidRDefault="009A0CAC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835,21</w:t>
            </w:r>
            <w:r w:rsidR="00C70524">
              <w:rPr>
                <w:sz w:val="30"/>
                <w:szCs w:val="30"/>
              </w:rPr>
              <w:t>9</w:t>
            </w:r>
          </w:p>
        </w:tc>
        <w:tc>
          <w:tcPr>
            <w:tcW w:w="189" w:type="pct"/>
          </w:tcPr>
          <w:p w14:paraId="7153AF19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27137D6" w14:textId="428C47A7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1,008,975</w:t>
            </w:r>
          </w:p>
        </w:tc>
      </w:tr>
      <w:tr w:rsidR="00C376E3" w:rsidRPr="00AE4D5B" w14:paraId="0512B4DB" w14:textId="77777777" w:rsidTr="00B02B67">
        <w:tc>
          <w:tcPr>
            <w:tcW w:w="2187" w:type="pct"/>
          </w:tcPr>
          <w:p w14:paraId="2872B2F8" w14:textId="77777777" w:rsidR="00C376E3" w:rsidRPr="00AE4D5B" w:rsidRDefault="00C376E3" w:rsidP="00C376E3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3489B93" w14:textId="617825CB" w:rsidR="00C376E3" w:rsidRPr="00AE4D5B" w:rsidRDefault="00AC4F2D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23853B2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93C3950" w14:textId="0AC3072D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4" w:type="pct"/>
          </w:tcPr>
          <w:p w14:paraId="266F9798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2175A6B" w14:textId="4040D59B" w:rsidR="00C376E3" w:rsidRDefault="009A0CAC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1,926,58</w:t>
            </w:r>
            <w:r w:rsidR="00C70524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" w:type="pct"/>
          </w:tcPr>
          <w:p w14:paraId="74F4772F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18D4EBE" w14:textId="61A2E109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1,947,629</w:t>
            </w:r>
          </w:p>
        </w:tc>
      </w:tr>
      <w:tr w:rsidR="00C376E3" w:rsidRPr="00AE4D5B" w14:paraId="59478B0A" w14:textId="77777777" w:rsidTr="00B02B67">
        <w:tc>
          <w:tcPr>
            <w:tcW w:w="2187" w:type="pct"/>
          </w:tcPr>
          <w:p w14:paraId="23FD848F" w14:textId="4F31FCF4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FD31DAB" w14:textId="594EBA8E" w:rsidR="00C376E3" w:rsidRPr="00236B70" w:rsidRDefault="00AC4F2D" w:rsidP="00C376E3">
            <w:pPr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125FA0A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8F6586D" w14:textId="7EAC8108" w:rsidR="00C376E3" w:rsidRPr="00236B70" w:rsidRDefault="00C376E3" w:rsidP="00C376E3">
            <w:pPr>
              <w:tabs>
                <w:tab w:val="left" w:pos="590"/>
              </w:tabs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 w:rsidRPr="00236B70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AB451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E871226" w14:textId="5F48A95D" w:rsidR="00C376E3" w:rsidRPr="00805704" w:rsidRDefault="009A0CAC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(40,341)</w:t>
            </w:r>
          </w:p>
        </w:tc>
        <w:tc>
          <w:tcPr>
            <w:tcW w:w="189" w:type="pct"/>
          </w:tcPr>
          <w:p w14:paraId="0ED000AB" w14:textId="77777777" w:rsidR="00C376E3" w:rsidRPr="00805704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CB650D3" w14:textId="5297762C" w:rsidR="00C376E3" w:rsidRPr="00805704" w:rsidRDefault="00C376E3" w:rsidP="004A05F6">
            <w:pPr>
              <w:tabs>
                <w:tab w:val="decimal" w:pos="864"/>
              </w:tabs>
              <w:ind w:right="-108"/>
              <w:rPr>
                <w:sz w:val="30"/>
                <w:szCs w:val="30"/>
              </w:rPr>
            </w:pPr>
            <w:r w:rsidRPr="00805704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46</w:t>
            </w:r>
            <w:r w:rsidRPr="0080570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816</w:t>
            </w:r>
            <w:r w:rsidRPr="00805704">
              <w:rPr>
                <w:sz w:val="30"/>
                <w:szCs w:val="30"/>
              </w:rPr>
              <w:t>)</w:t>
            </w:r>
          </w:p>
        </w:tc>
      </w:tr>
      <w:tr w:rsidR="00C376E3" w:rsidRPr="00AE4D5B" w14:paraId="575A3DDB" w14:textId="77777777" w:rsidTr="00B02B67">
        <w:tc>
          <w:tcPr>
            <w:tcW w:w="2187" w:type="pct"/>
          </w:tcPr>
          <w:p w14:paraId="5CF2C987" w14:textId="5A3494D0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2A1B3A" w14:textId="52FC3EA2" w:rsidR="00C376E3" w:rsidRPr="00AE4D5B" w:rsidRDefault="00AC4F2D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42" w:type="pct"/>
          </w:tcPr>
          <w:p w14:paraId="0F638273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7902B59" w14:textId="1C56FE74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4" w:type="pct"/>
          </w:tcPr>
          <w:p w14:paraId="70DBF0A9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0AC82FF" w14:textId="502BFFEC" w:rsidR="00C376E3" w:rsidRPr="00AE4D5B" w:rsidRDefault="009A0CAC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1,886,24</w:t>
            </w:r>
            <w:r w:rsidR="00C70524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" w:type="pct"/>
          </w:tcPr>
          <w:p w14:paraId="352A575D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6665C0" w14:textId="08992880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1,900,813</w:t>
            </w:r>
          </w:p>
        </w:tc>
      </w:tr>
      <w:tr w:rsidR="00C376E3" w:rsidRPr="00AE4D5B" w14:paraId="763E7720" w14:textId="77777777" w:rsidTr="00B02B67">
        <w:tc>
          <w:tcPr>
            <w:tcW w:w="2187" w:type="pct"/>
          </w:tcPr>
          <w:p w14:paraId="3C03E2DC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C22E5C3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1D573D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4CA88E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8F1DDED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1DBC428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7012480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1E2009E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C376E3" w:rsidRPr="00AE4D5B" w14:paraId="0AC88840" w14:textId="77777777" w:rsidTr="00B02B67">
        <w:tc>
          <w:tcPr>
            <w:tcW w:w="2187" w:type="pct"/>
          </w:tcPr>
          <w:p w14:paraId="556CFCA3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4" w:type="pct"/>
          </w:tcPr>
          <w:p w14:paraId="5124D65A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D400C12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D1BCC0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7013C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CB4435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A8920D9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9BE0B68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C376E3" w:rsidRPr="00AE4D5B" w14:paraId="160C20E8" w14:textId="77777777" w:rsidTr="00B02B67">
        <w:tc>
          <w:tcPr>
            <w:tcW w:w="2187" w:type="pct"/>
          </w:tcPr>
          <w:p w14:paraId="4A1FAF47" w14:textId="77777777" w:rsidR="00C376E3" w:rsidRPr="00AE4D5B" w:rsidRDefault="00C376E3" w:rsidP="00C376E3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C942131" w14:textId="432C712F" w:rsidR="00C376E3" w:rsidRPr="00AE4D5B" w:rsidRDefault="00944864" w:rsidP="00C376E3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CA2BF2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049FE7" w14:textId="69F4D7B2" w:rsidR="00C376E3" w:rsidRPr="00AE4D5B" w:rsidRDefault="00C376E3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775B93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600FD93" w14:textId="7E318D5A" w:rsidR="00C376E3" w:rsidRPr="00AE4D5B" w:rsidRDefault="00B53E58" w:rsidP="004A05F6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74,844</w:t>
            </w:r>
          </w:p>
        </w:tc>
        <w:tc>
          <w:tcPr>
            <w:tcW w:w="189" w:type="pct"/>
          </w:tcPr>
          <w:p w14:paraId="1F0CF52D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F269417" w14:textId="5D991A9C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52,399</w:t>
            </w:r>
          </w:p>
        </w:tc>
      </w:tr>
      <w:tr w:rsidR="00C376E3" w:rsidRPr="00AE4D5B" w14:paraId="51BD0B1B" w14:textId="77777777" w:rsidTr="00B02B67">
        <w:tc>
          <w:tcPr>
            <w:tcW w:w="2187" w:type="pct"/>
          </w:tcPr>
          <w:p w14:paraId="6A5722FE" w14:textId="77777777" w:rsidR="00C376E3" w:rsidRPr="00AE4D5B" w:rsidRDefault="00C376E3" w:rsidP="00C376E3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E66BC0" w14:textId="22A2F5D4" w:rsidR="00C376E3" w:rsidRPr="00AE4D5B" w:rsidRDefault="00553C60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179,919</w:t>
            </w:r>
          </w:p>
        </w:tc>
        <w:tc>
          <w:tcPr>
            <w:tcW w:w="142" w:type="pct"/>
          </w:tcPr>
          <w:p w14:paraId="41C079C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00D40CF" w14:textId="35AAA8C4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157,052</w:t>
            </w:r>
          </w:p>
        </w:tc>
        <w:tc>
          <w:tcPr>
            <w:tcW w:w="144" w:type="pct"/>
          </w:tcPr>
          <w:p w14:paraId="677BF36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9369F93" w14:textId="4E08C1A9" w:rsidR="00C376E3" w:rsidRPr="00AE4D5B" w:rsidRDefault="00B53E58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89" w:type="pct"/>
          </w:tcPr>
          <w:p w14:paraId="5F94915C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19950C9" w14:textId="450D5B16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8,470</w:t>
            </w:r>
          </w:p>
        </w:tc>
      </w:tr>
      <w:tr w:rsidR="00C376E3" w:rsidRPr="00AE4D5B" w14:paraId="0AE43E5D" w14:textId="77777777" w:rsidTr="00B02B67">
        <w:tc>
          <w:tcPr>
            <w:tcW w:w="2187" w:type="pct"/>
          </w:tcPr>
          <w:p w14:paraId="5C5FEDB6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72F5653" w14:textId="288B6F4D" w:rsidR="00C376E3" w:rsidRPr="00AE4D5B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179,919</w:t>
            </w:r>
          </w:p>
        </w:tc>
        <w:tc>
          <w:tcPr>
            <w:tcW w:w="142" w:type="pct"/>
          </w:tcPr>
          <w:p w14:paraId="1E0FADF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A924B60" w14:textId="3576E4F7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157,052</w:t>
            </w:r>
          </w:p>
        </w:tc>
        <w:tc>
          <w:tcPr>
            <w:tcW w:w="144" w:type="pct"/>
          </w:tcPr>
          <w:p w14:paraId="39628FD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5362A5E" w14:textId="1E856E8B" w:rsidR="00C376E3" w:rsidRPr="00AE4D5B" w:rsidRDefault="00B53E58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74,846</w:t>
            </w:r>
          </w:p>
        </w:tc>
        <w:tc>
          <w:tcPr>
            <w:tcW w:w="189" w:type="pct"/>
          </w:tcPr>
          <w:p w14:paraId="5A040F25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8C5E4B7" w14:textId="4F86D1CA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60,869</w:t>
            </w:r>
          </w:p>
        </w:tc>
      </w:tr>
      <w:tr w:rsidR="00C376E3" w:rsidRPr="00AE4D5B" w14:paraId="738C3E6E" w14:textId="77777777" w:rsidTr="00B02B67">
        <w:tc>
          <w:tcPr>
            <w:tcW w:w="2187" w:type="pct"/>
          </w:tcPr>
          <w:p w14:paraId="71392F41" w14:textId="77777777" w:rsidR="00C376E3" w:rsidRPr="00AE4D5B" w:rsidRDefault="00C376E3" w:rsidP="00C376E3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9D6B6AB" w14:textId="277649A3" w:rsidR="00C376E3" w:rsidRPr="00AE4D5B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(20,403)</w:t>
            </w:r>
          </w:p>
        </w:tc>
        <w:tc>
          <w:tcPr>
            <w:tcW w:w="142" w:type="pct"/>
          </w:tcPr>
          <w:p w14:paraId="7D2A80E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29F31DF" w14:textId="3CFD9F44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(21,967)</w:t>
            </w:r>
          </w:p>
        </w:tc>
        <w:tc>
          <w:tcPr>
            <w:tcW w:w="144" w:type="pct"/>
          </w:tcPr>
          <w:p w14:paraId="104914DA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EB1A4B1" w14:textId="3166E4A3" w:rsidR="00C376E3" w:rsidRPr="00AE4D5B" w:rsidRDefault="00B53E58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(14,091)</w:t>
            </w:r>
          </w:p>
        </w:tc>
        <w:tc>
          <w:tcPr>
            <w:tcW w:w="189" w:type="pct"/>
          </w:tcPr>
          <w:p w14:paraId="60080EAA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0276CF8" w14:textId="4A4CA3B0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(14,640)</w:t>
            </w:r>
          </w:p>
        </w:tc>
      </w:tr>
      <w:tr w:rsidR="00C376E3" w:rsidRPr="00AE4D5B" w14:paraId="1207EBB8" w14:textId="77777777" w:rsidTr="00B02B67">
        <w:tc>
          <w:tcPr>
            <w:tcW w:w="2187" w:type="pct"/>
          </w:tcPr>
          <w:p w14:paraId="66440815" w14:textId="77777777" w:rsidR="00C376E3" w:rsidRPr="00AE4D5B" w:rsidRDefault="00C376E3" w:rsidP="00C376E3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AF6ECDD" w14:textId="3AC09D43" w:rsidR="00C376E3" w:rsidRPr="00AE4D5B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159,516</w:t>
            </w:r>
          </w:p>
        </w:tc>
        <w:tc>
          <w:tcPr>
            <w:tcW w:w="142" w:type="pct"/>
          </w:tcPr>
          <w:p w14:paraId="4DE9AEF4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8E9AA39" w14:textId="21A651FB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135,085</w:t>
            </w:r>
          </w:p>
        </w:tc>
        <w:tc>
          <w:tcPr>
            <w:tcW w:w="144" w:type="pct"/>
          </w:tcPr>
          <w:p w14:paraId="57340F8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45223D" w14:textId="384A1D15" w:rsidR="00C376E3" w:rsidRPr="00AE4D5B" w:rsidRDefault="00B53E58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60,755</w:t>
            </w:r>
          </w:p>
        </w:tc>
        <w:tc>
          <w:tcPr>
            <w:tcW w:w="189" w:type="pct"/>
          </w:tcPr>
          <w:p w14:paraId="0E3F305E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92F2E17" w14:textId="513E3829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46,229</w:t>
            </w:r>
          </w:p>
        </w:tc>
      </w:tr>
      <w:tr w:rsidR="00C376E3" w:rsidRPr="00AE4D5B" w14:paraId="1767788B" w14:textId="77777777" w:rsidTr="00B02B67">
        <w:tc>
          <w:tcPr>
            <w:tcW w:w="2187" w:type="pct"/>
          </w:tcPr>
          <w:p w14:paraId="54EAB0A2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A8718E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D459B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83D4D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8884D5C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00CB0CB" w14:textId="77777777" w:rsidR="00C376E3" w:rsidRPr="00AE4D5B" w:rsidRDefault="00C376E3" w:rsidP="00222620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E72493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B730A85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C376E3" w:rsidRPr="00AE4D5B" w14:paraId="15B3FB9F" w14:textId="77777777" w:rsidTr="00B02B67">
        <w:tc>
          <w:tcPr>
            <w:tcW w:w="2187" w:type="pct"/>
          </w:tcPr>
          <w:p w14:paraId="6C36604A" w14:textId="4BF2B46D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4" w:type="pct"/>
          </w:tcPr>
          <w:p w14:paraId="7D18E327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ECF3B24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F1CA42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78D332DA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952D399" w14:textId="77777777" w:rsidR="00C376E3" w:rsidRPr="00AE4D5B" w:rsidRDefault="00C376E3" w:rsidP="00222620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598C7EE7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7DED5A73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C00D74" w14:paraId="2B86AE47" w14:textId="77777777" w:rsidTr="00B02B67">
        <w:tc>
          <w:tcPr>
            <w:tcW w:w="2187" w:type="pct"/>
          </w:tcPr>
          <w:p w14:paraId="5F2E49F4" w14:textId="08819B72" w:rsidR="00C376E3" w:rsidRPr="00B419B6" w:rsidRDefault="00C376E3" w:rsidP="00C376E3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0DD80AFB" w14:textId="29199B7A" w:rsidR="00C376E3" w:rsidRPr="004F2D4E" w:rsidRDefault="00944864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42A03E5" w14:textId="77777777" w:rsidR="00C376E3" w:rsidRPr="004F2D4E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4AE43152" w14:textId="41CC8CEA" w:rsidR="00C376E3" w:rsidRPr="004F2D4E" w:rsidRDefault="00C376E3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44FB6B" w14:textId="77777777" w:rsidR="00C376E3" w:rsidRPr="004F2D4E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46E0F8B" w14:textId="41E1EDDE" w:rsidR="00C376E3" w:rsidRPr="004F2D4E" w:rsidRDefault="00630D1E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789,848</w:t>
            </w:r>
          </w:p>
        </w:tc>
        <w:tc>
          <w:tcPr>
            <w:tcW w:w="189" w:type="pct"/>
            <w:vAlign w:val="bottom"/>
          </w:tcPr>
          <w:p w14:paraId="0D56E88B" w14:textId="77777777" w:rsidR="00C376E3" w:rsidRPr="004F2D4E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A23D3F1" w14:textId="424BCF1C" w:rsidR="00C376E3" w:rsidRPr="004F2D4E" w:rsidRDefault="00C376E3" w:rsidP="004A05F6">
            <w:pPr>
              <w:tabs>
                <w:tab w:val="decimal" w:pos="864"/>
              </w:tabs>
              <w:ind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312,134</w:t>
            </w:r>
          </w:p>
        </w:tc>
      </w:tr>
      <w:tr w:rsidR="009D2C3E" w:rsidRPr="00AE4D5B" w14:paraId="4AFABA40" w14:textId="77777777" w:rsidTr="00B02B67">
        <w:tc>
          <w:tcPr>
            <w:tcW w:w="2187" w:type="pct"/>
          </w:tcPr>
          <w:p w14:paraId="7A350FE7" w14:textId="77777777" w:rsidR="009D2C3E" w:rsidRPr="00AE4D5B" w:rsidRDefault="009D2C3E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0B00235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519DAB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51A90F8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3870DB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B4E5793" w14:textId="77777777" w:rsidR="009D2C3E" w:rsidRPr="004F2D4E" w:rsidRDefault="009D2C3E" w:rsidP="00222620">
            <w:pPr>
              <w:tabs>
                <w:tab w:val="decimal" w:pos="626"/>
                <w:tab w:val="decimal" w:pos="950"/>
              </w:tabs>
              <w:ind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7829052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6E7858A" w14:textId="77777777" w:rsidR="009D2C3E" w:rsidRPr="004F2D4E" w:rsidRDefault="009D2C3E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175F693B" w14:textId="77777777" w:rsidTr="00B02B67">
        <w:tc>
          <w:tcPr>
            <w:tcW w:w="2187" w:type="pct"/>
          </w:tcPr>
          <w:p w14:paraId="139EA825" w14:textId="427C4772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4" w:type="pct"/>
          </w:tcPr>
          <w:p w14:paraId="48A559E0" w14:textId="34D021A8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A75B654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60E060B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AEB797E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6A099E8" w14:textId="77777777" w:rsidR="00951061" w:rsidRPr="00AE4D5B" w:rsidRDefault="00951061" w:rsidP="00222620">
            <w:pPr>
              <w:pStyle w:val="BodyText"/>
              <w:tabs>
                <w:tab w:val="decimal" w:pos="950"/>
                <w:tab w:val="decimal" w:pos="1329"/>
              </w:tabs>
              <w:spacing w:after="0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A3D4FE4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D2ECC46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56E1F128" w14:textId="77777777" w:rsidTr="00B02B67">
        <w:tc>
          <w:tcPr>
            <w:tcW w:w="2187" w:type="pct"/>
          </w:tcPr>
          <w:p w14:paraId="4B076E5C" w14:textId="5DA0092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77218BB2" w14:textId="107F45DC" w:rsidR="00C376E3" w:rsidRPr="00AE4D5B" w:rsidRDefault="00944864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F933E2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F4847A1" w14:textId="69A2452E" w:rsidR="00C376E3" w:rsidRPr="00AE4D5B" w:rsidRDefault="00C376E3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F0E638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EBCE06A" w14:textId="4FF443EA" w:rsidR="00C376E3" w:rsidRPr="00AE4D5B" w:rsidRDefault="00630D1E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549,657</w:t>
            </w:r>
          </w:p>
        </w:tc>
        <w:tc>
          <w:tcPr>
            <w:tcW w:w="189" w:type="pct"/>
          </w:tcPr>
          <w:p w14:paraId="4EFA15E7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6B271F20" w14:textId="7E2477B3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620,066</w:t>
            </w:r>
          </w:p>
        </w:tc>
      </w:tr>
      <w:tr w:rsidR="00C376E3" w:rsidRPr="00AE4D5B" w14:paraId="406F7ED5" w14:textId="77777777" w:rsidTr="00B02B67">
        <w:tc>
          <w:tcPr>
            <w:tcW w:w="2187" w:type="pct"/>
          </w:tcPr>
          <w:p w14:paraId="2D3A2C81" w14:textId="056EBE7E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CA1E1E" w14:textId="1EA6DDC3" w:rsidR="00C376E3" w:rsidRPr="00AE4D5B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58,915</w:t>
            </w:r>
          </w:p>
        </w:tc>
        <w:tc>
          <w:tcPr>
            <w:tcW w:w="142" w:type="pct"/>
          </w:tcPr>
          <w:p w14:paraId="03F222CB" w14:textId="4224343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2D7A91" w14:textId="1962144F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63,430</w:t>
            </w:r>
          </w:p>
        </w:tc>
        <w:tc>
          <w:tcPr>
            <w:tcW w:w="144" w:type="pct"/>
          </w:tcPr>
          <w:p w14:paraId="1AC40F0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E8241A8" w14:textId="68DE546D" w:rsidR="00C376E3" w:rsidRPr="00222620" w:rsidRDefault="00630D1E" w:rsidP="00222620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222620"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14:paraId="161DC55E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F295A07" w14:textId="235B682A" w:rsidR="00C376E3" w:rsidRPr="003E3106" w:rsidRDefault="00C376E3" w:rsidP="00CF45D1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C376E3" w:rsidRPr="00AE4D5B" w14:paraId="4D5C50B9" w14:textId="77777777" w:rsidTr="00B02B67">
        <w:tc>
          <w:tcPr>
            <w:tcW w:w="2187" w:type="pct"/>
          </w:tcPr>
          <w:p w14:paraId="5A95A5FF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A0E0FF0" w14:textId="41DE8846" w:rsidR="00C376E3" w:rsidRPr="00192F55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58,915</w:t>
            </w:r>
          </w:p>
        </w:tc>
        <w:tc>
          <w:tcPr>
            <w:tcW w:w="142" w:type="pct"/>
          </w:tcPr>
          <w:p w14:paraId="48863E08" w14:textId="2DE8747B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1069C8F" w14:textId="5C6D0CEE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63</w:t>
            </w:r>
            <w:r w:rsidRPr="00192F55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44" w:type="pct"/>
          </w:tcPr>
          <w:p w14:paraId="55B10A1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3DDF785" w14:textId="6F2D1022" w:rsidR="00C376E3" w:rsidRPr="00BE5A82" w:rsidRDefault="00630D1E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  <w:tc>
          <w:tcPr>
            <w:tcW w:w="189" w:type="pct"/>
          </w:tcPr>
          <w:p w14:paraId="756D5BE4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F6B2AF7" w14:textId="1997C8BD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620</w:t>
            </w:r>
            <w:r w:rsidRPr="00BE5A82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066</w:t>
            </w:r>
          </w:p>
        </w:tc>
      </w:tr>
      <w:tr w:rsidR="00C376E3" w:rsidRPr="00AE4D5B" w14:paraId="776AB255" w14:textId="77777777" w:rsidTr="00B02B67">
        <w:tc>
          <w:tcPr>
            <w:tcW w:w="2187" w:type="pct"/>
          </w:tcPr>
          <w:p w14:paraId="7D329F2B" w14:textId="5BA4636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A114011" w14:textId="4B35B724" w:rsidR="00C376E3" w:rsidRPr="00AE4D5B" w:rsidRDefault="005526A2" w:rsidP="004A05F6">
            <w:pPr>
              <w:pStyle w:val="BodyText"/>
              <w:tabs>
                <w:tab w:val="decimal" w:pos="865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(58,915)</w:t>
            </w:r>
          </w:p>
        </w:tc>
        <w:tc>
          <w:tcPr>
            <w:tcW w:w="142" w:type="pct"/>
            <w:vAlign w:val="bottom"/>
          </w:tcPr>
          <w:p w14:paraId="22D3810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708B904" w14:textId="37A531D1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(63,430)</w:t>
            </w:r>
          </w:p>
        </w:tc>
        <w:tc>
          <w:tcPr>
            <w:tcW w:w="144" w:type="pct"/>
            <w:vAlign w:val="bottom"/>
          </w:tcPr>
          <w:p w14:paraId="14AE8408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0BD584" w14:textId="2ED0E3C3" w:rsidR="00C376E3" w:rsidRPr="00AE4D5B" w:rsidRDefault="00630D1E" w:rsidP="00222620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  <w:vAlign w:val="bottom"/>
          </w:tcPr>
          <w:p w14:paraId="0F0ADBAF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9A7AED" w14:textId="706ED257" w:rsidR="00C376E3" w:rsidRPr="003E3106" w:rsidRDefault="00C376E3" w:rsidP="00CF45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376E3" w:rsidRPr="00AE4D5B" w14:paraId="5270E228" w14:textId="77777777" w:rsidTr="00B02B67">
        <w:tc>
          <w:tcPr>
            <w:tcW w:w="2187" w:type="pct"/>
          </w:tcPr>
          <w:p w14:paraId="4561094D" w14:textId="4AB372FD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AEA058" w14:textId="66BFC6BA" w:rsidR="00C376E3" w:rsidRPr="005526A2" w:rsidRDefault="005526A2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5526A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4A33D9" w14:textId="24D5600A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DB3EA8B" w14:textId="3C759484" w:rsidR="00C376E3" w:rsidRPr="00AE4D5B" w:rsidRDefault="00C376E3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39A0C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D8BFD1" w14:textId="65009821" w:rsidR="00C376E3" w:rsidRPr="00BE5A82" w:rsidRDefault="00630D1E" w:rsidP="00222620">
            <w:pPr>
              <w:pStyle w:val="BodyText"/>
              <w:tabs>
                <w:tab w:val="decimal" w:pos="950"/>
              </w:tabs>
              <w:spacing w:after="0"/>
              <w:ind w:left="-108" w:right="-10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549,657</w:t>
            </w:r>
          </w:p>
        </w:tc>
        <w:tc>
          <w:tcPr>
            <w:tcW w:w="189" w:type="pct"/>
          </w:tcPr>
          <w:p w14:paraId="59437523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BF1B31C" w14:textId="133869A9" w:rsidR="00C376E3" w:rsidRPr="00AE4D5B" w:rsidRDefault="00C376E3" w:rsidP="004A05F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620</w:t>
            </w:r>
            <w:r w:rsidRPr="00BE5A82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066</w:t>
            </w:r>
          </w:p>
        </w:tc>
      </w:tr>
      <w:tr w:rsidR="00C376E3" w:rsidRPr="00AE4D5B" w14:paraId="76CCB4BE" w14:textId="77777777" w:rsidTr="00B02B67">
        <w:tc>
          <w:tcPr>
            <w:tcW w:w="2187" w:type="pct"/>
          </w:tcPr>
          <w:p w14:paraId="43DA4D67" w14:textId="77777777" w:rsidR="00C376E3" w:rsidRPr="009F2999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8D84E19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42" w:type="pct"/>
          </w:tcPr>
          <w:p w14:paraId="0D38DB38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93EA76B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4" w:type="pct"/>
          </w:tcPr>
          <w:p w14:paraId="53A996ED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2C0FE0E2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89" w:type="pct"/>
          </w:tcPr>
          <w:p w14:paraId="78330F52" w14:textId="77777777" w:rsidR="00C376E3" w:rsidRPr="009F2999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59DFB918" w14:textId="77777777" w:rsidR="00C376E3" w:rsidRPr="009F2999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C376E3" w:rsidRPr="00AE4D5B" w14:paraId="14C580C4" w14:textId="77777777" w:rsidTr="00B02B67">
        <w:tc>
          <w:tcPr>
            <w:tcW w:w="2187" w:type="pct"/>
          </w:tcPr>
          <w:p w14:paraId="322E5B6D" w14:textId="618DD4F2" w:rsidR="00C376E3" w:rsidRPr="006F3476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4" w:type="pct"/>
          </w:tcPr>
          <w:p w14:paraId="377625C9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A946AE8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3AD62CC9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4580E114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478FB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0620679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B9F2E71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6F512232" w14:textId="77777777" w:rsidTr="00B02B67">
        <w:tc>
          <w:tcPr>
            <w:tcW w:w="2187" w:type="pct"/>
          </w:tcPr>
          <w:p w14:paraId="77E99F44" w14:textId="6193CCB7" w:rsidR="00C376E3" w:rsidRPr="006F3476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88FD928" w14:textId="38D6400F" w:rsidR="00C376E3" w:rsidRPr="003343D7" w:rsidRDefault="00944864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18AAB46" w14:textId="77777777" w:rsidR="00C376E3" w:rsidRPr="003343D7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5FD96ACE" w14:textId="7E87052D" w:rsidR="00C376E3" w:rsidRPr="003343D7" w:rsidRDefault="00C376E3" w:rsidP="00CF45D1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E33A87" w14:textId="77777777" w:rsidR="00C376E3" w:rsidRPr="003343D7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524910C7" w14:textId="144C9B4A" w:rsidR="00C376E3" w:rsidRPr="003343D7" w:rsidRDefault="008622D2" w:rsidP="008622D2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" w:type="pct"/>
            <w:vAlign w:val="bottom"/>
          </w:tcPr>
          <w:p w14:paraId="581583EC" w14:textId="77777777" w:rsidR="00C376E3" w:rsidRPr="003343D7" w:rsidRDefault="00C376E3" w:rsidP="00C376E3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C72E893" w14:textId="33721C00" w:rsidR="00C376E3" w:rsidRPr="003343D7" w:rsidRDefault="00C376E3" w:rsidP="00C376E3">
            <w:pPr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675,722</w:t>
            </w:r>
          </w:p>
        </w:tc>
      </w:tr>
      <w:tr w:rsidR="00D94849" w:rsidRPr="00AE4D5B" w14:paraId="4268E0BF" w14:textId="77777777" w:rsidTr="00B02B67">
        <w:tc>
          <w:tcPr>
            <w:tcW w:w="2187" w:type="pct"/>
          </w:tcPr>
          <w:p w14:paraId="41A26CA1" w14:textId="77777777" w:rsidR="00951061" w:rsidRPr="009F2999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4" w:type="pct"/>
          </w:tcPr>
          <w:p w14:paraId="0F2E42EB" w14:textId="77777777" w:rsidR="00951061" w:rsidRPr="009F2999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42" w:type="pct"/>
          </w:tcPr>
          <w:p w14:paraId="7CC9F075" w14:textId="77777777" w:rsidR="00951061" w:rsidRPr="009F2999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71" w:type="pct"/>
          </w:tcPr>
          <w:p w14:paraId="6A1AB675" w14:textId="188A35F6" w:rsidR="00951061" w:rsidRPr="009F2999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4" w:type="pct"/>
          </w:tcPr>
          <w:p w14:paraId="1DD68D62" w14:textId="77777777" w:rsidR="00951061" w:rsidRPr="009F2999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19" w:type="pct"/>
            <w:vAlign w:val="bottom"/>
          </w:tcPr>
          <w:p w14:paraId="4AFAAB23" w14:textId="77777777" w:rsidR="00951061" w:rsidRPr="009F2999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89" w:type="pct"/>
          </w:tcPr>
          <w:p w14:paraId="0D8442F2" w14:textId="77777777" w:rsidR="00951061" w:rsidRPr="009F2999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4" w:type="pct"/>
            <w:vAlign w:val="bottom"/>
          </w:tcPr>
          <w:p w14:paraId="2609009A" w14:textId="77777777" w:rsidR="00951061" w:rsidRPr="009F2999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B02B67" w:rsidRPr="00AE4D5B" w14:paraId="797FE8DC" w14:textId="77777777" w:rsidTr="00B02B67">
        <w:tc>
          <w:tcPr>
            <w:tcW w:w="2187" w:type="pct"/>
          </w:tcPr>
          <w:p w14:paraId="6BD2B82B" w14:textId="77777777" w:rsidR="00B02B67" w:rsidRPr="009F2999" w:rsidRDefault="00B02B67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4" w:type="pct"/>
          </w:tcPr>
          <w:p w14:paraId="0DF03466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42" w:type="pct"/>
          </w:tcPr>
          <w:p w14:paraId="5316DA63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71" w:type="pct"/>
          </w:tcPr>
          <w:p w14:paraId="2EC4DDAF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4" w:type="pct"/>
          </w:tcPr>
          <w:p w14:paraId="5179549F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19" w:type="pct"/>
            <w:vAlign w:val="bottom"/>
          </w:tcPr>
          <w:p w14:paraId="36B02DA1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89" w:type="pct"/>
          </w:tcPr>
          <w:p w14:paraId="1FD35979" w14:textId="77777777" w:rsidR="00B02B67" w:rsidRPr="009F2999" w:rsidRDefault="00B02B67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4" w:type="pct"/>
            <w:vAlign w:val="bottom"/>
          </w:tcPr>
          <w:p w14:paraId="0A1C4496" w14:textId="77777777" w:rsidR="00B02B67" w:rsidRPr="009F2999" w:rsidRDefault="00B02B67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B02B67" w:rsidRPr="00AE4D5B" w14:paraId="52580E33" w14:textId="77777777" w:rsidTr="00B02B67">
        <w:tc>
          <w:tcPr>
            <w:tcW w:w="2187" w:type="pct"/>
          </w:tcPr>
          <w:p w14:paraId="2EE3221D" w14:textId="77777777" w:rsidR="00B02B67" w:rsidRPr="009F2999" w:rsidRDefault="00B02B67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4" w:type="pct"/>
          </w:tcPr>
          <w:p w14:paraId="5AA07ED0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42" w:type="pct"/>
          </w:tcPr>
          <w:p w14:paraId="5A2DC7F4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71" w:type="pct"/>
          </w:tcPr>
          <w:p w14:paraId="295CC60A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4" w:type="pct"/>
          </w:tcPr>
          <w:p w14:paraId="672644C6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19" w:type="pct"/>
            <w:vAlign w:val="bottom"/>
          </w:tcPr>
          <w:p w14:paraId="42294349" w14:textId="77777777" w:rsidR="00B02B67" w:rsidRPr="009F2999" w:rsidRDefault="00B02B67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89" w:type="pct"/>
          </w:tcPr>
          <w:p w14:paraId="44071BD0" w14:textId="77777777" w:rsidR="00B02B67" w:rsidRPr="009F2999" w:rsidRDefault="00B02B67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4" w:type="pct"/>
            <w:vAlign w:val="bottom"/>
          </w:tcPr>
          <w:p w14:paraId="5FC2E1AA" w14:textId="77777777" w:rsidR="00B02B67" w:rsidRPr="009F2999" w:rsidRDefault="00B02B67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12699" w:rsidRPr="00AE4D5B" w14:paraId="6D46FDEF" w14:textId="77777777" w:rsidTr="00B02B67">
        <w:tc>
          <w:tcPr>
            <w:tcW w:w="2187" w:type="pct"/>
          </w:tcPr>
          <w:p w14:paraId="40CF3BA5" w14:textId="5172A009" w:rsidR="00912699" w:rsidRPr="006F3476" w:rsidRDefault="00912699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87" w:type="pct"/>
            <w:gridSpan w:val="3"/>
          </w:tcPr>
          <w:p w14:paraId="6593139B" w14:textId="23D263C6" w:rsidR="00912699" w:rsidRPr="00AE4D5B" w:rsidRDefault="0091269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641DEA" w14:textId="77777777" w:rsidR="00912699" w:rsidRPr="00AE4D5B" w:rsidRDefault="00912699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64FA316D" w14:textId="33D2A94A" w:rsidR="00912699" w:rsidRPr="00AE4D5B" w:rsidRDefault="00912699" w:rsidP="009126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0D47E934" w14:textId="77777777" w:rsidTr="00B02B67">
        <w:tc>
          <w:tcPr>
            <w:tcW w:w="2187" w:type="pct"/>
          </w:tcPr>
          <w:p w14:paraId="5788A3C6" w14:textId="7B643011" w:rsidR="00C376E3" w:rsidRPr="006F3476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FC2CCE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4" w:type="pct"/>
          </w:tcPr>
          <w:p w14:paraId="2FFFB6C7" w14:textId="4D3F56BE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0013AD97" w14:textId="77777777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0DF71D4D" w14:textId="2E3C3AF8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5C2BC33A" w14:textId="77777777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5ED6EAB" w14:textId="7361FE10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89" w:type="pct"/>
          </w:tcPr>
          <w:p w14:paraId="50BB5B47" w14:textId="77777777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3EA9A5BC" w14:textId="283D89DC" w:rsidR="00C376E3" w:rsidRPr="00912699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D94849" w:rsidRPr="00AE4D5B" w14:paraId="390D5E98" w14:textId="77777777" w:rsidTr="00B02B67">
        <w:tc>
          <w:tcPr>
            <w:tcW w:w="2187" w:type="pct"/>
          </w:tcPr>
          <w:p w14:paraId="2F02AD40" w14:textId="77777777" w:rsidR="00D94849" w:rsidRPr="006F3476" w:rsidRDefault="00D9484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233811BE" w14:textId="69BB267B" w:rsidR="00D94849" w:rsidRDefault="00D9484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4864" w:rsidRPr="00AE4D5B" w14:paraId="2AFD8975" w14:textId="77777777" w:rsidTr="00B02B67">
        <w:tc>
          <w:tcPr>
            <w:tcW w:w="2187" w:type="pct"/>
          </w:tcPr>
          <w:p w14:paraId="6537360C" w14:textId="1CBD48BC" w:rsidR="00944864" w:rsidRPr="006F3476" w:rsidRDefault="00944864" w:rsidP="00944864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  <w:vAlign w:val="bottom"/>
          </w:tcPr>
          <w:p w14:paraId="12215F67" w14:textId="308BD7A7" w:rsidR="00944864" w:rsidRPr="003E3106" w:rsidRDefault="00944864" w:rsidP="00944864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559B41" w14:textId="77777777" w:rsidR="00944864" w:rsidRPr="003E3106" w:rsidRDefault="00944864" w:rsidP="009448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031E63A" w14:textId="754E4951" w:rsidR="00944864" w:rsidRPr="003E3106" w:rsidRDefault="00944864" w:rsidP="004A05F6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5A2233" w14:textId="77777777" w:rsidR="00944864" w:rsidRPr="003E3106" w:rsidRDefault="00944864" w:rsidP="0094486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DDEE448" w14:textId="2F652228" w:rsidR="00944864" w:rsidRPr="00870B7D" w:rsidRDefault="00C87412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(</w:t>
            </w:r>
            <w:r w:rsidR="00C57A30">
              <w:rPr>
                <w:sz w:val="30"/>
                <w:szCs w:val="30"/>
              </w:rPr>
              <w:t>3</w:t>
            </w:r>
            <w:r w:rsidR="00685AF6" w:rsidRPr="00685AF6">
              <w:rPr>
                <w:sz w:val="30"/>
                <w:szCs w:val="30"/>
              </w:rPr>
              <w:t>,</w:t>
            </w:r>
            <w:r w:rsidR="00C57A30">
              <w:rPr>
                <w:sz w:val="30"/>
                <w:szCs w:val="30"/>
              </w:rPr>
              <w:t>075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9" w:type="pct"/>
          </w:tcPr>
          <w:p w14:paraId="0AE86B69" w14:textId="77777777" w:rsidR="00944864" w:rsidRPr="003E3106" w:rsidRDefault="00944864" w:rsidP="00944864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16D590A" w14:textId="4513FF13" w:rsidR="00944864" w:rsidRPr="003E3106" w:rsidRDefault="00944864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</w:t>
            </w:r>
            <w:r w:rsidRPr="003E310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816</w:t>
            </w:r>
          </w:p>
        </w:tc>
      </w:tr>
      <w:tr w:rsidR="00944864" w:rsidRPr="00AE4D5B" w14:paraId="6B03A246" w14:textId="77777777" w:rsidTr="00B02B67">
        <w:tc>
          <w:tcPr>
            <w:tcW w:w="2187" w:type="pct"/>
          </w:tcPr>
          <w:p w14:paraId="5B8F2984" w14:textId="4AB91669" w:rsidR="00944864" w:rsidRPr="006F3476" w:rsidRDefault="00944864" w:rsidP="00944864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4" w:type="pct"/>
            <w:vAlign w:val="bottom"/>
          </w:tcPr>
          <w:p w14:paraId="1E3888E4" w14:textId="7FDCFD87" w:rsidR="00944864" w:rsidRPr="003E3106" w:rsidRDefault="00944864" w:rsidP="00944864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E867CB" w14:textId="77777777" w:rsidR="00944864" w:rsidRPr="003E3106" w:rsidRDefault="00944864" w:rsidP="009448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E2D632" w14:textId="575FB118" w:rsidR="00944864" w:rsidRPr="003E3106" w:rsidRDefault="00944864" w:rsidP="004A05F6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403B52" w14:textId="77777777" w:rsidR="00944864" w:rsidRPr="003E3106" w:rsidRDefault="00944864" w:rsidP="0094486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B3075A2" w14:textId="3B77E207" w:rsidR="00944864" w:rsidRPr="00BE769C" w:rsidRDefault="00C57A30" w:rsidP="00C57A30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14:paraId="5D1D8E35" w14:textId="77777777" w:rsidR="00944864" w:rsidRPr="003E3106" w:rsidRDefault="00944864" w:rsidP="00944864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1E57699" w14:textId="05406DAB" w:rsidR="00944864" w:rsidRPr="003E3106" w:rsidRDefault="00944864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Pr="003E310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917</w:t>
            </w:r>
          </w:p>
        </w:tc>
      </w:tr>
    </w:tbl>
    <w:p w14:paraId="1B12F23B" w14:textId="77777777" w:rsidR="00B02B67" w:rsidRPr="00B02B67" w:rsidRDefault="00B02B67">
      <w:pPr>
        <w:rPr>
          <w:sz w:val="30"/>
          <w:szCs w:val="30"/>
        </w:rPr>
      </w:pPr>
    </w:p>
    <w:tbl>
      <w:tblPr>
        <w:tblW w:w="945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6"/>
        <w:gridCol w:w="1086"/>
        <w:gridCol w:w="268"/>
        <w:gridCol w:w="1080"/>
        <w:gridCol w:w="272"/>
        <w:gridCol w:w="1170"/>
        <w:gridCol w:w="357"/>
        <w:gridCol w:w="1085"/>
      </w:tblGrid>
      <w:tr w:rsidR="00D94849" w:rsidRPr="00AE4D5B" w14:paraId="700481DF" w14:textId="77777777" w:rsidTr="00B02B67">
        <w:trPr>
          <w:tblHeader/>
        </w:trPr>
        <w:tc>
          <w:tcPr>
            <w:tcW w:w="2187" w:type="pct"/>
          </w:tcPr>
          <w:p w14:paraId="333D5C1F" w14:textId="77777777" w:rsidR="00951061" w:rsidRPr="00AE4D5B" w:rsidRDefault="00951061" w:rsidP="0095106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7" w:type="pct"/>
            <w:gridSpan w:val="3"/>
          </w:tcPr>
          <w:p w14:paraId="5403E4BB" w14:textId="77777777" w:rsidR="00951061" w:rsidRPr="00AE4D5B" w:rsidRDefault="00951061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46AC11C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7E7F2D94" w14:textId="77777777" w:rsidR="00951061" w:rsidRPr="00AE4D5B" w:rsidRDefault="00951061" w:rsidP="0095106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34802D0E" w14:textId="77777777" w:rsidTr="00B02B67">
        <w:trPr>
          <w:tblHeader/>
        </w:trPr>
        <w:tc>
          <w:tcPr>
            <w:tcW w:w="2187" w:type="pct"/>
          </w:tcPr>
          <w:p w14:paraId="77F732A2" w14:textId="64658285" w:rsidR="00C376E3" w:rsidRPr="00AE4D5B" w:rsidRDefault="00C376E3" w:rsidP="00C376E3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615E5CF9" w14:textId="56DD39B1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7C219A7D" w14:textId="77777777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3030AC0A" w14:textId="606C4078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5644D492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299BD62F" w14:textId="6CF2E98A" w:rsidR="00C376E3" w:rsidRPr="00AE4D5B" w:rsidRDefault="00C376E3" w:rsidP="00C376E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89" w:type="pct"/>
          </w:tcPr>
          <w:p w14:paraId="5A748730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3732C88" w14:textId="2D4CA2F9" w:rsidR="00C376E3" w:rsidRPr="00AE4D5B" w:rsidRDefault="00C376E3" w:rsidP="00C376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951061" w:rsidRPr="00981E2D" w14:paraId="4439EC41" w14:textId="77777777" w:rsidTr="00B02B67">
        <w:trPr>
          <w:tblHeader/>
        </w:trPr>
        <w:tc>
          <w:tcPr>
            <w:tcW w:w="2187" w:type="pct"/>
          </w:tcPr>
          <w:p w14:paraId="344D4F26" w14:textId="77777777" w:rsidR="00951061" w:rsidRPr="00AE4D5B" w:rsidRDefault="00951061" w:rsidP="0095106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4E22F36" w14:textId="77777777" w:rsidR="00951061" w:rsidRPr="00981E2D" w:rsidRDefault="00951061" w:rsidP="00981E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E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849" w:rsidRPr="00AE4D5B" w14:paraId="08E83D74" w14:textId="77777777" w:rsidTr="00B02B67">
        <w:tc>
          <w:tcPr>
            <w:tcW w:w="2187" w:type="pct"/>
          </w:tcPr>
          <w:p w14:paraId="62CEFAB2" w14:textId="02742D41" w:rsidR="00912699" w:rsidRPr="00AE4D5B" w:rsidRDefault="00912699" w:rsidP="00667552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</w:tcPr>
          <w:p w14:paraId="397473A1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384AFB8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4560394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2786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FFD0298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8593C90" w14:textId="77777777" w:rsidR="00912699" w:rsidRPr="00AE4D5B" w:rsidRDefault="00912699" w:rsidP="0066755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2754BC3" w14:textId="77777777" w:rsidR="00912699" w:rsidRPr="00AE4D5B" w:rsidRDefault="00912699" w:rsidP="00667552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5987E33E" w14:textId="77777777" w:rsidTr="00B02B67">
        <w:tc>
          <w:tcPr>
            <w:tcW w:w="2187" w:type="pct"/>
          </w:tcPr>
          <w:p w14:paraId="393952DC" w14:textId="2310BF59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72C9132" w14:textId="6EDF6FDF" w:rsidR="00C376E3" w:rsidRPr="00AE4D5B" w:rsidRDefault="00541D00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CB0BB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0F8E7D66" w14:textId="671F5EF2" w:rsidR="00C376E3" w:rsidRPr="00AE4D5B" w:rsidRDefault="00C376E3" w:rsidP="004A05F6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6D71D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49B44EDE" w14:textId="31CC8427" w:rsidR="00C376E3" w:rsidRPr="00AE4D5B" w:rsidRDefault="00DE7B5A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866,738</w:t>
            </w:r>
          </w:p>
        </w:tc>
        <w:tc>
          <w:tcPr>
            <w:tcW w:w="189" w:type="pct"/>
          </w:tcPr>
          <w:p w14:paraId="254282BA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39DD884" w14:textId="48859C41" w:rsidR="00C376E3" w:rsidRPr="004A05F6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699,258</w:t>
            </w:r>
          </w:p>
        </w:tc>
      </w:tr>
      <w:tr w:rsidR="00C376E3" w:rsidRPr="00AE4D5B" w14:paraId="62E6BBE9" w14:textId="77777777" w:rsidTr="00B02B67">
        <w:tc>
          <w:tcPr>
            <w:tcW w:w="2187" w:type="pct"/>
          </w:tcPr>
          <w:p w14:paraId="27CCF755" w14:textId="54898CCD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D39420E" w14:textId="3A8BEF85" w:rsidR="00C376E3" w:rsidRPr="00AE4D5B" w:rsidRDefault="00AC7F21" w:rsidP="004A05F6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1,307,450</w:t>
            </w:r>
          </w:p>
        </w:tc>
        <w:tc>
          <w:tcPr>
            <w:tcW w:w="142" w:type="pct"/>
          </w:tcPr>
          <w:p w14:paraId="18A80C8C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1F61B46" w14:textId="09EB628E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1,190,281</w:t>
            </w:r>
          </w:p>
        </w:tc>
        <w:tc>
          <w:tcPr>
            <w:tcW w:w="144" w:type="pct"/>
          </w:tcPr>
          <w:p w14:paraId="5980F9A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3F7A3B1" w14:textId="0EBF6576" w:rsidR="00C376E3" w:rsidRPr="00AE4D5B" w:rsidRDefault="00DE7B5A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92,809</w:t>
            </w:r>
          </w:p>
        </w:tc>
        <w:tc>
          <w:tcPr>
            <w:tcW w:w="189" w:type="pct"/>
          </w:tcPr>
          <w:p w14:paraId="0E4F841D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8BF29A" w14:textId="453B118A" w:rsidR="00C376E3" w:rsidRPr="004A05F6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2,484</w:t>
            </w:r>
          </w:p>
        </w:tc>
      </w:tr>
      <w:tr w:rsidR="00C376E3" w:rsidRPr="00AE4D5B" w14:paraId="07B32FB4" w14:textId="77777777" w:rsidTr="00B02B67">
        <w:tc>
          <w:tcPr>
            <w:tcW w:w="2187" w:type="pct"/>
          </w:tcPr>
          <w:p w14:paraId="36085F55" w14:textId="5A8027E9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A3E0DBA" w14:textId="374C3440" w:rsidR="00C376E3" w:rsidRPr="00EA4DD1" w:rsidRDefault="00AC7F21" w:rsidP="004A05F6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1,307,450</w:t>
            </w:r>
          </w:p>
        </w:tc>
        <w:tc>
          <w:tcPr>
            <w:tcW w:w="142" w:type="pct"/>
          </w:tcPr>
          <w:p w14:paraId="39A18E35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D967FD" w14:textId="2FEA82F6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Pr="00EA4DD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190</w:t>
            </w:r>
            <w:r w:rsidRPr="00EA4DD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14:paraId="00771B7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668EA8" w14:textId="1A9D6B36" w:rsidR="00C376E3" w:rsidRPr="00DE1216" w:rsidRDefault="007E1E4F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959,547</w:t>
            </w:r>
          </w:p>
        </w:tc>
        <w:tc>
          <w:tcPr>
            <w:tcW w:w="189" w:type="pct"/>
          </w:tcPr>
          <w:p w14:paraId="1D7BB3BA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DAAACC8" w14:textId="13E4E253" w:rsidR="00C376E3" w:rsidRPr="00AE4D5B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701</w:t>
            </w:r>
            <w:r w:rsidRPr="00DE1216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742</w:t>
            </w:r>
          </w:p>
        </w:tc>
      </w:tr>
      <w:tr w:rsidR="00C376E3" w:rsidRPr="00AE4D5B" w14:paraId="51675E4E" w14:textId="77777777" w:rsidTr="00B02B67">
        <w:tc>
          <w:tcPr>
            <w:tcW w:w="2187" w:type="pct"/>
          </w:tcPr>
          <w:p w14:paraId="56A9AC74" w14:textId="77777777" w:rsidR="00C376E3" w:rsidRPr="009F2999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649BA9A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42" w:type="pct"/>
          </w:tcPr>
          <w:p w14:paraId="15888555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16FCA1F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44" w:type="pct"/>
          </w:tcPr>
          <w:p w14:paraId="28A9E29A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866F189" w14:textId="77777777" w:rsidR="00C376E3" w:rsidRPr="009F2999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89" w:type="pct"/>
          </w:tcPr>
          <w:p w14:paraId="404CC21A" w14:textId="77777777" w:rsidR="00C376E3" w:rsidRPr="009F2999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BBF3529" w14:textId="77777777" w:rsidR="00C376E3" w:rsidRPr="009F2999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C376E3" w:rsidRPr="00AE4D5B" w14:paraId="6594A3A8" w14:textId="77777777" w:rsidTr="00B02B67">
        <w:tc>
          <w:tcPr>
            <w:tcW w:w="2187" w:type="pct"/>
          </w:tcPr>
          <w:p w14:paraId="0C30A579" w14:textId="7F95C398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4" w:type="pct"/>
          </w:tcPr>
          <w:p w14:paraId="4148B7AC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DBB1B7A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E19D09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F631BD3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82F3CA1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1735B133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1DBBAA9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11B5C56B" w14:textId="77777777" w:rsidTr="00B02B67">
        <w:tc>
          <w:tcPr>
            <w:tcW w:w="2187" w:type="pct"/>
          </w:tcPr>
          <w:p w14:paraId="12576211" w14:textId="2F7DA3AB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vAlign w:val="bottom"/>
          </w:tcPr>
          <w:p w14:paraId="3D59DE39" w14:textId="7A9AC715" w:rsidR="00C376E3" w:rsidRPr="00AE4D5B" w:rsidRDefault="0028033A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BAF0574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470F753" w14:textId="1A9F447E" w:rsidR="00C376E3" w:rsidRPr="00AE4D5B" w:rsidRDefault="00C376E3" w:rsidP="00CF45D1">
            <w:pPr>
              <w:tabs>
                <w:tab w:val="decimal" w:pos="612"/>
              </w:tabs>
              <w:ind w:righ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D103B" w14:textId="77777777" w:rsidR="00C376E3" w:rsidRPr="00AE4D5B" w:rsidRDefault="00C376E3" w:rsidP="00C376E3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21F4828C" w14:textId="15F5E6E1" w:rsidR="00C376E3" w:rsidRPr="00AE4D5B" w:rsidRDefault="007E1E4F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1,360,179</w:t>
            </w:r>
          </w:p>
        </w:tc>
        <w:tc>
          <w:tcPr>
            <w:tcW w:w="189" w:type="pct"/>
          </w:tcPr>
          <w:p w14:paraId="3C4109E7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625C2FA" w14:textId="685E0042" w:rsidR="00C376E3" w:rsidRPr="00AE4D5B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1,246,935</w:t>
            </w:r>
          </w:p>
        </w:tc>
      </w:tr>
      <w:tr w:rsidR="00C376E3" w:rsidRPr="00667552" w14:paraId="172C4C57" w14:textId="77777777" w:rsidTr="00B02B67">
        <w:tc>
          <w:tcPr>
            <w:tcW w:w="2187" w:type="pct"/>
          </w:tcPr>
          <w:p w14:paraId="2A7B467C" w14:textId="5F8E0BCB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vAlign w:val="bottom"/>
          </w:tcPr>
          <w:p w14:paraId="564BDE89" w14:textId="4A17B42B" w:rsidR="00C376E3" w:rsidRPr="00AE4D5B" w:rsidRDefault="00AC7F21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A4FF4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FE2ABB3" w14:textId="5E528965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642</w:t>
            </w:r>
          </w:p>
        </w:tc>
        <w:tc>
          <w:tcPr>
            <w:tcW w:w="144" w:type="pct"/>
          </w:tcPr>
          <w:p w14:paraId="45E1C87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1D57B25" w14:textId="5F1602BB" w:rsidR="00C376E3" w:rsidRPr="00AE4D5B" w:rsidRDefault="0075735B" w:rsidP="00CF45D1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14:paraId="75E1E719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766B8DD0" w14:textId="2DFF61EC" w:rsidR="00C376E3" w:rsidRPr="00667552" w:rsidRDefault="00C376E3" w:rsidP="00C376E3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C376E3" w:rsidRPr="00AE4D5B" w14:paraId="637D561D" w14:textId="77777777" w:rsidTr="00B02B67">
        <w:tc>
          <w:tcPr>
            <w:tcW w:w="2187" w:type="pct"/>
          </w:tcPr>
          <w:p w14:paraId="19796F1D" w14:textId="6C6F0AF1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574" w:type="pct"/>
          </w:tcPr>
          <w:p w14:paraId="62A86647" w14:textId="31701B9B" w:rsidR="00C376E3" w:rsidRPr="00AE4D5B" w:rsidRDefault="00AC7F21" w:rsidP="004A05F6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  <w:tc>
          <w:tcPr>
            <w:tcW w:w="142" w:type="pct"/>
          </w:tcPr>
          <w:p w14:paraId="71689B37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7C9F" w14:textId="51F980D1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1,772</w:t>
            </w:r>
          </w:p>
        </w:tc>
        <w:tc>
          <w:tcPr>
            <w:tcW w:w="144" w:type="pct"/>
          </w:tcPr>
          <w:p w14:paraId="0114D27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6DB6FAF" w14:textId="06EB003A" w:rsidR="00C376E3" w:rsidRPr="00AE4D5B" w:rsidRDefault="007E1E4F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  <w:tc>
          <w:tcPr>
            <w:tcW w:w="189" w:type="pct"/>
          </w:tcPr>
          <w:p w14:paraId="7B584C7C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57B3A6F" w14:textId="284A9B99" w:rsidR="00C376E3" w:rsidRPr="004A05F6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1,772</w:t>
            </w:r>
          </w:p>
        </w:tc>
      </w:tr>
      <w:tr w:rsidR="00C376E3" w:rsidRPr="00AE4D5B" w14:paraId="4505E93B" w14:textId="77777777" w:rsidTr="00B02B67">
        <w:tc>
          <w:tcPr>
            <w:tcW w:w="2187" w:type="pct"/>
          </w:tcPr>
          <w:p w14:paraId="4D15FAFD" w14:textId="59479A94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4A91C7" w14:textId="745EC470" w:rsidR="00C376E3" w:rsidRPr="00AE4D5B" w:rsidRDefault="00AC7F21" w:rsidP="004A05F6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  <w:tc>
          <w:tcPr>
            <w:tcW w:w="142" w:type="pct"/>
          </w:tcPr>
          <w:p w14:paraId="4AC75F47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D9EF46B" w14:textId="1AC93B2F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</w:p>
        </w:tc>
        <w:tc>
          <w:tcPr>
            <w:tcW w:w="144" w:type="pct"/>
          </w:tcPr>
          <w:p w14:paraId="36138D9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2C39E5" w14:textId="7CC05A4D" w:rsidR="00C376E3" w:rsidRPr="00AE4D5B" w:rsidRDefault="0075735B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1,001</w:t>
            </w:r>
          </w:p>
        </w:tc>
        <w:tc>
          <w:tcPr>
            <w:tcW w:w="189" w:type="pct"/>
          </w:tcPr>
          <w:p w14:paraId="66B5BDB6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53BDFCF" w14:textId="1EDD6A9F" w:rsidR="00C376E3" w:rsidRPr="004A05F6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</w:p>
        </w:tc>
      </w:tr>
      <w:tr w:rsidR="00C376E3" w:rsidRPr="00AE4D5B" w14:paraId="4A8E5133" w14:textId="77777777" w:rsidTr="00B02B67">
        <w:tc>
          <w:tcPr>
            <w:tcW w:w="2187" w:type="pct"/>
          </w:tcPr>
          <w:p w14:paraId="0ED15EE5" w14:textId="723EAD31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1321E3B" w14:textId="2DD11B79" w:rsidR="00C376E3" w:rsidRPr="0069486B" w:rsidRDefault="00AC7F21" w:rsidP="004A05F6">
            <w:pPr>
              <w:pStyle w:val="BodyText"/>
              <w:tabs>
                <w:tab w:val="decimal" w:pos="886"/>
              </w:tabs>
              <w:spacing w:after="0"/>
              <w:ind w:left="-108" w:right="-111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142" w:type="pct"/>
          </w:tcPr>
          <w:p w14:paraId="4ABE8943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AA4A24A" w14:textId="01B0969E" w:rsidR="00C376E3" w:rsidRPr="00AE4D5B" w:rsidRDefault="00C376E3" w:rsidP="004A05F6">
            <w:pPr>
              <w:pStyle w:val="BodyText"/>
              <w:tabs>
                <w:tab w:val="decimal" w:pos="882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Pr="0069486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4" w:type="pct"/>
          </w:tcPr>
          <w:p w14:paraId="68F2A747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0084A0D" w14:textId="749DA6D4" w:rsidR="00C376E3" w:rsidRPr="0067398D" w:rsidRDefault="0075735B" w:rsidP="004A05F6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1,361,695</w:t>
            </w:r>
          </w:p>
        </w:tc>
        <w:tc>
          <w:tcPr>
            <w:tcW w:w="189" w:type="pct"/>
          </w:tcPr>
          <w:p w14:paraId="190DA6D9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BC6894E" w14:textId="2E34272D" w:rsidR="00C376E3" w:rsidRPr="00AE4D5B" w:rsidRDefault="00C376E3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Pr="0067398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248</w:t>
            </w:r>
            <w:r w:rsidRPr="0067398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764</w:t>
            </w:r>
          </w:p>
        </w:tc>
      </w:tr>
      <w:tr w:rsidR="00B02B67" w:rsidRPr="00AE4D5B" w14:paraId="552F7A5F" w14:textId="77777777" w:rsidTr="00B02B67">
        <w:tc>
          <w:tcPr>
            <w:tcW w:w="2187" w:type="pct"/>
          </w:tcPr>
          <w:p w14:paraId="229337C4" w14:textId="77777777" w:rsidR="00B02B67" w:rsidRPr="00AE4D5B" w:rsidRDefault="00B02B67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4CF0EF5" w14:textId="77777777" w:rsidR="00B02B67" w:rsidRPr="00AE4D5B" w:rsidRDefault="00B02B67" w:rsidP="00C376E3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67D7BB0" w14:textId="77777777" w:rsidR="00B02B67" w:rsidRPr="00AE4D5B" w:rsidRDefault="00B02B67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66FEC8A1" w14:textId="77777777" w:rsidR="00B02B67" w:rsidRPr="00AE4D5B" w:rsidRDefault="00B02B67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763C372" w14:textId="77777777" w:rsidR="00B02B67" w:rsidRPr="00AE4D5B" w:rsidRDefault="00B02B67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94DC907" w14:textId="77777777" w:rsidR="00B02B67" w:rsidRPr="00AE4D5B" w:rsidRDefault="00B02B67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2825D880" w14:textId="77777777" w:rsidR="00B02B67" w:rsidRPr="00AE4D5B" w:rsidRDefault="00B02B67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EEF80DD" w14:textId="77777777" w:rsidR="00B02B67" w:rsidRPr="00AE4D5B" w:rsidRDefault="00B02B67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0379BFC4" w14:textId="77777777" w:rsidTr="00B02B67">
        <w:tc>
          <w:tcPr>
            <w:tcW w:w="2187" w:type="pct"/>
          </w:tcPr>
          <w:p w14:paraId="26E06C58" w14:textId="4E7FBF85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4" w:type="pct"/>
          </w:tcPr>
          <w:p w14:paraId="0AA9293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69DD947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40A52D2B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BC2A33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4FB36BE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046FC363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EA74E75" w14:textId="77777777" w:rsidR="00C376E3" w:rsidRPr="00AE4D5B" w:rsidRDefault="00C376E3" w:rsidP="00C376E3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E8C" w:rsidRPr="00AE4D5B" w14:paraId="77840F78" w14:textId="77777777" w:rsidTr="00B02B67">
        <w:tc>
          <w:tcPr>
            <w:tcW w:w="2187" w:type="pct"/>
          </w:tcPr>
          <w:p w14:paraId="28A155DC" w14:textId="15E32EC1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067A220" w14:textId="56F5BBFA" w:rsidR="007A5E8C" w:rsidRPr="00AE4D5B" w:rsidRDefault="007A5E8C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C39139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13A70B41" w14:textId="787C5AE5" w:rsidR="007A5E8C" w:rsidRPr="004A05F6" w:rsidRDefault="007A5E8C" w:rsidP="00CF45D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4A05F6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678466" w14:textId="77777777" w:rsidR="007A5E8C" w:rsidRPr="00667552" w:rsidRDefault="007A5E8C" w:rsidP="007A5E8C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404EF0FB" w14:textId="069A57DA" w:rsidR="007A5E8C" w:rsidRPr="00C91458" w:rsidRDefault="007D0115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3,067,734</w:t>
            </w:r>
          </w:p>
        </w:tc>
        <w:tc>
          <w:tcPr>
            <w:tcW w:w="189" w:type="pct"/>
          </w:tcPr>
          <w:p w14:paraId="2F7FA24E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824B00" w14:textId="388BB09D" w:rsidR="007A5E8C" w:rsidRPr="00AE4D5B" w:rsidRDefault="007A5E8C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441</w:t>
            </w:r>
            <w:r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930</w:t>
            </w:r>
          </w:p>
        </w:tc>
      </w:tr>
      <w:tr w:rsidR="007A5E8C" w:rsidRPr="00AE4D5B" w14:paraId="5297F327" w14:textId="77777777" w:rsidTr="00B02B67">
        <w:tc>
          <w:tcPr>
            <w:tcW w:w="2187" w:type="pct"/>
          </w:tcPr>
          <w:p w14:paraId="205271F2" w14:textId="77777777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5EA146D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501E6653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94857FE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7647CF2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51A294D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7AF638F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4E8B5710" w14:textId="77777777" w:rsidR="007A5E8C" w:rsidRPr="00AE4D5B" w:rsidRDefault="007A5E8C" w:rsidP="007A5E8C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E8C" w:rsidRPr="00AE4D5B" w14:paraId="3147D6B4" w14:textId="77777777" w:rsidTr="00B02B67">
        <w:tc>
          <w:tcPr>
            <w:tcW w:w="2187" w:type="pct"/>
          </w:tcPr>
          <w:p w14:paraId="10191C69" w14:textId="4D9B5D1D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4" w:type="pct"/>
          </w:tcPr>
          <w:p w14:paraId="2E63A224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F50092F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C7D1C33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66AFBF58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F4C85AE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35B167F0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ED2240" w14:textId="77777777" w:rsidR="007A5E8C" w:rsidRPr="00AE4D5B" w:rsidRDefault="007A5E8C" w:rsidP="007A5E8C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E8C" w:rsidRPr="00AE4D5B" w14:paraId="4C5A93F9" w14:textId="77777777" w:rsidTr="00B02B67">
        <w:tc>
          <w:tcPr>
            <w:tcW w:w="2187" w:type="pct"/>
          </w:tcPr>
          <w:p w14:paraId="2C048F22" w14:textId="5C500411" w:rsidR="007A5E8C" w:rsidRPr="00667552" w:rsidRDefault="007A5E8C" w:rsidP="007A5E8C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5F3D9BA" w14:textId="2CD2F67B" w:rsidR="007A5E8C" w:rsidRPr="00CD33E9" w:rsidRDefault="007A5E8C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F48E43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F026413" w14:textId="0C08B23D" w:rsidR="007A5E8C" w:rsidRPr="00667552" w:rsidRDefault="007A5E8C" w:rsidP="00CF45D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C60E88" w14:textId="77777777" w:rsidR="007A5E8C" w:rsidRPr="00667552" w:rsidRDefault="007A5E8C" w:rsidP="007A5E8C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E286B3F" w14:textId="56CB11B7" w:rsidR="007A5E8C" w:rsidRPr="00C91458" w:rsidRDefault="002B0FBD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46,148</w:t>
            </w:r>
          </w:p>
        </w:tc>
        <w:tc>
          <w:tcPr>
            <w:tcW w:w="189" w:type="pct"/>
          </w:tcPr>
          <w:p w14:paraId="2FA722D5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9F02224" w14:textId="326B0842" w:rsidR="007A5E8C" w:rsidRPr="00AE4D5B" w:rsidRDefault="007A5E8C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51</w:t>
            </w:r>
            <w:r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678</w:t>
            </w:r>
          </w:p>
        </w:tc>
      </w:tr>
      <w:tr w:rsidR="007A5E8C" w:rsidRPr="00AE4D5B" w14:paraId="2ECD15B2" w14:textId="77777777" w:rsidTr="00B02B67">
        <w:tc>
          <w:tcPr>
            <w:tcW w:w="2187" w:type="pct"/>
          </w:tcPr>
          <w:p w14:paraId="145E43CB" w14:textId="77777777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F5B6D3A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17A49E5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B71D1E5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88E3A32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635B81AE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88AD12B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10873A1D" w14:textId="77777777" w:rsidR="007A5E8C" w:rsidRPr="00AE4D5B" w:rsidRDefault="007A5E8C" w:rsidP="007A5E8C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E8C" w:rsidRPr="00AE4D5B" w14:paraId="6A9DD7D6" w14:textId="77777777" w:rsidTr="00B02B67">
        <w:tc>
          <w:tcPr>
            <w:tcW w:w="2187" w:type="pct"/>
          </w:tcPr>
          <w:p w14:paraId="6EBEF06D" w14:textId="4D9C54C2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74" w:type="pct"/>
          </w:tcPr>
          <w:p w14:paraId="2E1A7F22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98C06CE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1BEDE34E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035F258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9EC6A1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636CBDA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F376155" w14:textId="77777777" w:rsidR="007A5E8C" w:rsidRPr="00AE4D5B" w:rsidRDefault="007A5E8C" w:rsidP="007A5E8C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E8C" w:rsidRPr="00D06E48" w14:paraId="01B42139" w14:textId="77777777" w:rsidTr="00B02B67">
        <w:tc>
          <w:tcPr>
            <w:tcW w:w="2187" w:type="pct"/>
          </w:tcPr>
          <w:p w14:paraId="51C9D851" w14:textId="4243BAA2" w:rsidR="007A5E8C" w:rsidRPr="00AE4D5B" w:rsidRDefault="007A5E8C" w:rsidP="007A5E8C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77C80BB" w14:textId="34468EB2" w:rsidR="007A5E8C" w:rsidRPr="00AE4D5B" w:rsidRDefault="007A5E8C" w:rsidP="00CF45D1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E634F97" w14:textId="77777777" w:rsidR="007A5E8C" w:rsidRPr="00AE4D5B" w:rsidRDefault="007A5E8C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2F11C8A" w14:textId="3B5BAAD3" w:rsidR="007A5E8C" w:rsidRPr="00C2762E" w:rsidRDefault="007A5E8C" w:rsidP="00CF45D1">
            <w:pPr>
              <w:tabs>
                <w:tab w:val="decimal" w:pos="61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6E094F4" w14:textId="77777777" w:rsidR="007A5E8C" w:rsidRPr="00C2762E" w:rsidRDefault="007A5E8C" w:rsidP="007A5E8C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0BF1EAC" w14:textId="3A24C9CA" w:rsidR="007A5E8C" w:rsidRPr="00197C50" w:rsidRDefault="007D0115" w:rsidP="007A5E8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3,225</w:t>
            </w:r>
          </w:p>
        </w:tc>
        <w:tc>
          <w:tcPr>
            <w:tcW w:w="189" w:type="pct"/>
          </w:tcPr>
          <w:p w14:paraId="2F0871A5" w14:textId="77777777" w:rsidR="007A5E8C" w:rsidRPr="00AE4D5B" w:rsidRDefault="007A5E8C" w:rsidP="007A5E8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1FC9384" w14:textId="79CC85D5" w:rsidR="007A5E8C" w:rsidRPr="00D06E48" w:rsidRDefault="007A5E8C" w:rsidP="004A05F6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</w:t>
            </w:r>
            <w:r w:rsidRPr="00197C5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098</w:t>
            </w:r>
          </w:p>
        </w:tc>
      </w:tr>
      <w:tr w:rsidR="00D94849" w:rsidRPr="00AE4D5B" w14:paraId="6B5BB163" w14:textId="77777777" w:rsidTr="00B02B67">
        <w:tc>
          <w:tcPr>
            <w:tcW w:w="2187" w:type="pct"/>
          </w:tcPr>
          <w:p w14:paraId="4BF3D837" w14:textId="77777777" w:rsidR="00D750EF" w:rsidRPr="00AE4D5B" w:rsidRDefault="00D750EF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4BA842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26BD12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D42FBD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6DC33B1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5BDF99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141C8D18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265D7B9B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B67" w:rsidRPr="00AE4D5B" w14:paraId="29339619" w14:textId="77777777" w:rsidTr="00B02B67">
        <w:tc>
          <w:tcPr>
            <w:tcW w:w="2187" w:type="pct"/>
          </w:tcPr>
          <w:p w14:paraId="222E4FBF" w14:textId="77777777" w:rsidR="00B02B67" w:rsidRPr="00AE4D5B" w:rsidRDefault="00B02B67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5B6215C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72AB17F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BE81E44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72DDFB54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8FFC38B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16FD996B" w14:textId="77777777" w:rsidR="00B02B67" w:rsidRPr="00AE4D5B" w:rsidRDefault="00B02B67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9F36342" w14:textId="77777777" w:rsidR="00B02B67" w:rsidRPr="00AE4D5B" w:rsidRDefault="00B02B67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B67" w:rsidRPr="00AE4D5B" w14:paraId="35C67F6B" w14:textId="77777777" w:rsidTr="00B02B67">
        <w:tc>
          <w:tcPr>
            <w:tcW w:w="2187" w:type="pct"/>
          </w:tcPr>
          <w:p w14:paraId="6BD811E2" w14:textId="77777777" w:rsidR="00B02B67" w:rsidRPr="00AE4D5B" w:rsidRDefault="00B02B67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B32FF2A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E73D608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4CE6E0B3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0470D2A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0D0F1CD" w14:textId="77777777" w:rsidR="00B02B67" w:rsidRPr="00AE4D5B" w:rsidRDefault="00B02B67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7AD934BD" w14:textId="77777777" w:rsidR="00B02B67" w:rsidRPr="00AE4D5B" w:rsidRDefault="00B02B67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9C92CBE" w14:textId="77777777" w:rsidR="00B02B67" w:rsidRPr="00AE4D5B" w:rsidRDefault="00B02B67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28E3847F" w14:textId="77777777" w:rsidTr="00B02B67">
        <w:tc>
          <w:tcPr>
            <w:tcW w:w="2187" w:type="pct"/>
          </w:tcPr>
          <w:p w14:paraId="305A41B8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574" w:type="pct"/>
          </w:tcPr>
          <w:p w14:paraId="1197FAA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E768A3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4A2364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E082B4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A708679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79E3C7B0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270B52E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E3" w:rsidRPr="00AE4D5B" w14:paraId="0809E346" w14:textId="77777777" w:rsidTr="00B02B67">
        <w:tc>
          <w:tcPr>
            <w:tcW w:w="2187" w:type="pct"/>
          </w:tcPr>
          <w:p w14:paraId="3B5ECD5C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EF9185D" w14:textId="18DEACD1" w:rsidR="00C376E3" w:rsidRPr="00AE4D5B" w:rsidRDefault="0059088E" w:rsidP="00C376E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288EBC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FF8B22B" w14:textId="77777777" w:rsidR="00C376E3" w:rsidRPr="00AE4D5B" w:rsidRDefault="00C376E3" w:rsidP="00C376E3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D7D670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D4A7714" w14:textId="33B8005A" w:rsidR="00C376E3" w:rsidRPr="00AE4D5B" w:rsidRDefault="007D0115" w:rsidP="000E7B53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5,110</w:t>
            </w:r>
          </w:p>
        </w:tc>
        <w:tc>
          <w:tcPr>
            <w:tcW w:w="189" w:type="pct"/>
          </w:tcPr>
          <w:p w14:paraId="0CC725CB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F0182F5" w14:textId="7513C8F9" w:rsidR="00C376E3" w:rsidRPr="00AE4D5B" w:rsidRDefault="00C376E3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5,110</w:t>
            </w:r>
          </w:p>
        </w:tc>
      </w:tr>
      <w:tr w:rsidR="00C376E3" w:rsidRPr="00AE4D5B" w14:paraId="0199C349" w14:textId="77777777" w:rsidTr="00B02B67">
        <w:tc>
          <w:tcPr>
            <w:tcW w:w="2187" w:type="pct"/>
          </w:tcPr>
          <w:p w14:paraId="7E60A7FA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D1920D3" w14:textId="4BB00853" w:rsidR="00C376E3" w:rsidRPr="00AE4D5B" w:rsidRDefault="007D0115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80D13FF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C4F335" w14:textId="12B659BF" w:rsidR="00C376E3" w:rsidRPr="00AE4D5B" w:rsidRDefault="00C376E3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6B2FC5D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B8859E6" w14:textId="34F23A36" w:rsidR="00C376E3" w:rsidRPr="00AE4D5B" w:rsidRDefault="007D0115" w:rsidP="000E7B53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89" w:type="pct"/>
          </w:tcPr>
          <w:p w14:paraId="28ED856D" w14:textId="77777777" w:rsidR="00C376E3" w:rsidRPr="00AE4D5B" w:rsidRDefault="00C376E3" w:rsidP="00C376E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B247B44" w14:textId="30BFDCB3" w:rsidR="00C376E3" w:rsidRPr="00AE4D5B" w:rsidRDefault="00C376E3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C376E3" w:rsidRPr="00AE4D5B" w14:paraId="24B1683D" w14:textId="77777777" w:rsidTr="00B02B67">
        <w:tc>
          <w:tcPr>
            <w:tcW w:w="2187" w:type="pct"/>
          </w:tcPr>
          <w:p w14:paraId="02E58A5C" w14:textId="77777777" w:rsidR="00C376E3" w:rsidRPr="00AE4D5B" w:rsidRDefault="00C376E3" w:rsidP="00C376E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9FCC" w14:textId="3B3C48C5" w:rsidR="00C376E3" w:rsidRPr="000E7B53" w:rsidRDefault="007D0115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 w:rsidRPr="000E7B53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1574392D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23955" w14:textId="6E639320" w:rsidR="00C376E3" w:rsidRPr="00AE4D5B" w:rsidRDefault="00C376E3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41E3E62" w14:textId="77777777" w:rsidR="00C376E3" w:rsidRPr="00AE4D5B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74BFA8A" w14:textId="5AE038B6" w:rsidR="00C376E3" w:rsidRPr="00AE4D5B" w:rsidRDefault="007D0115" w:rsidP="000E7B53">
            <w:pPr>
              <w:pStyle w:val="BodyText"/>
              <w:tabs>
                <w:tab w:val="decimal" w:pos="951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5,112</w:t>
            </w:r>
          </w:p>
        </w:tc>
        <w:tc>
          <w:tcPr>
            <w:tcW w:w="189" w:type="pct"/>
          </w:tcPr>
          <w:p w14:paraId="58D737CE" w14:textId="77777777" w:rsidR="00C376E3" w:rsidRPr="00AE4D5B" w:rsidRDefault="00C376E3" w:rsidP="00C376E3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384B21A" w14:textId="68A01750" w:rsidR="00C376E3" w:rsidRPr="00AE4D5B" w:rsidRDefault="00C376E3" w:rsidP="000E7B53">
            <w:pPr>
              <w:pStyle w:val="BodyText"/>
              <w:tabs>
                <w:tab w:val="decimal" w:pos="864"/>
              </w:tabs>
              <w:spacing w:after="0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5,112</w:t>
            </w:r>
          </w:p>
        </w:tc>
      </w:tr>
    </w:tbl>
    <w:p w14:paraId="44F8A901" w14:textId="6F887809" w:rsidR="00242F0D" w:rsidRPr="000E7B53" w:rsidRDefault="00242F0D" w:rsidP="00242F0D">
      <w:pPr>
        <w:rPr>
          <w:sz w:val="30"/>
          <w:szCs w:val="30"/>
        </w:rPr>
      </w:pPr>
    </w:p>
    <w:p w14:paraId="52205E35" w14:textId="6C4AA8F0" w:rsidR="003837AC" w:rsidRPr="00E858AC" w:rsidRDefault="003837AC" w:rsidP="003837AC">
      <w:pPr>
        <w:spacing w:line="240" w:lineRule="auto"/>
        <w:ind w:left="540" w:hanging="18"/>
        <w:rPr>
          <w:b/>
          <w:bCs/>
          <w:i/>
          <w:iCs/>
          <w:sz w:val="30"/>
          <w:szCs w:val="30"/>
        </w:rPr>
      </w:pPr>
      <w:r w:rsidRPr="00E858AC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8530942" w14:textId="77777777" w:rsidR="003837AC" w:rsidRPr="00E858AC" w:rsidRDefault="003837AC" w:rsidP="003837AC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EBBB809" w14:textId="77777777" w:rsidR="005876F3" w:rsidRPr="00E858AC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  <w:bookmarkStart w:id="1" w:name="_Hlk190177147"/>
      <w:r w:rsidRPr="00E858AC">
        <w:rPr>
          <w:rFonts w:hint="cs"/>
          <w:b/>
          <w:bCs/>
          <w:sz w:val="30"/>
          <w:szCs w:val="30"/>
          <w:cs/>
        </w:rPr>
        <w:t>สัญญาบริหารจัดการ</w:t>
      </w:r>
    </w:p>
    <w:p w14:paraId="0290208B" w14:textId="77777777" w:rsidR="005876F3" w:rsidRPr="000E7B53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6E3D1DEE" w14:textId="758EFA8C" w:rsidR="005876F3" w:rsidRDefault="005876F3" w:rsidP="005876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</w:t>
      </w:r>
      <w:r w:rsidRPr="00E858AC">
        <w:rPr>
          <w:rFonts w:asciiTheme="majorBidi" w:hAnsiTheme="majorBidi" w:hint="cs"/>
          <w:spacing w:val="-4"/>
          <w:sz w:val="30"/>
          <w:szCs w:val="30"/>
          <w:cs/>
        </w:rPr>
        <w:t>จัดการ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 xml:space="preserve">ระหว่างกันกับบริษัทย่อยหลายแห่ง </w:t>
      </w:r>
      <w:r w:rsidRPr="00E858AC">
        <w:rPr>
          <w:rFonts w:asciiTheme="majorBidi" w:hAnsiTheme="majorBidi"/>
          <w:sz w:val="30"/>
          <w:szCs w:val="30"/>
          <w:cs/>
        </w:rPr>
        <w:t>ภายใต้เงื่อนไขของสัญญา บริษัทตกลงให้บริการ</w:t>
      </w:r>
      <w:r w:rsidR="0041618A" w:rsidRPr="00E858AC">
        <w:rPr>
          <w:rFonts w:asciiTheme="majorBidi" w:hAnsiTheme="majorBidi" w:hint="cs"/>
          <w:sz w:val="30"/>
          <w:szCs w:val="30"/>
          <w:cs/>
        </w:rPr>
        <w:t>แก่</w:t>
      </w:r>
      <w:r w:rsidRPr="00E858AC">
        <w:rPr>
          <w:rFonts w:asciiTheme="majorBidi" w:hAnsiTheme="majorBidi"/>
          <w:sz w:val="30"/>
          <w:szCs w:val="30"/>
          <w:cs/>
        </w:rPr>
        <w:t xml:space="preserve">บริษัทย่อยในการบริหารจัดการ ในการนี้ บริษัทย่อยตกลงจะจ่ายค่าบริการให้กับบริษัทตามจำนวนเงินที่ระบุไว้ในสัญญา สัญญานี้มีระยะเวลา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และจะต่ออายุออกไปอีกคราวละ </w:t>
      </w:r>
      <w:r w:rsidRPr="00E858AC">
        <w:rPr>
          <w:rFonts w:asciiTheme="majorBidi" w:hAnsiTheme="majorBidi"/>
          <w:sz w:val="30"/>
          <w:szCs w:val="30"/>
        </w:rPr>
        <w:t>1</w:t>
      </w:r>
      <w:r w:rsidRPr="00E858AC">
        <w:rPr>
          <w:rFonts w:asciiTheme="majorBidi" w:hAnsiTheme="majorBidi"/>
          <w:sz w:val="30"/>
          <w:szCs w:val="30"/>
          <w:cs/>
        </w:rPr>
        <w:t xml:space="preserve">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E858AC">
        <w:rPr>
          <w:rFonts w:asciiTheme="majorBidi" w:hAnsiTheme="majorBidi" w:hint="cs"/>
          <w:sz w:val="30"/>
          <w:szCs w:val="30"/>
          <w:cs/>
        </w:rPr>
        <w:t xml:space="preserve"> </w:t>
      </w:r>
      <w:r w:rsidRPr="00E858AC">
        <w:rPr>
          <w:rFonts w:asciiTheme="majorBidi" w:hAnsiTheme="majorBidi"/>
          <w:sz w:val="30"/>
          <w:szCs w:val="30"/>
        </w:rPr>
        <w:t xml:space="preserve">3 </w:t>
      </w:r>
      <w:r w:rsidRPr="00E858AC">
        <w:rPr>
          <w:rFonts w:asciiTheme="majorBidi" w:hAnsiTheme="majorBidi" w:hint="cs"/>
          <w:sz w:val="30"/>
          <w:szCs w:val="30"/>
          <w:cs/>
        </w:rPr>
        <w:t>เดือน</w:t>
      </w:r>
      <w:r w:rsidRPr="00E858AC">
        <w:rPr>
          <w:rFonts w:asciiTheme="majorBidi" w:hAnsiTheme="majorBidi"/>
          <w:sz w:val="30"/>
          <w:szCs w:val="30"/>
          <w:cs/>
        </w:rPr>
        <w:t xml:space="preserve"> ก่อนวันสิ้นสุดสัญญา</w:t>
      </w:r>
    </w:p>
    <w:bookmarkEnd w:id="1"/>
    <w:p w14:paraId="310FD9D1" w14:textId="5FCD6604" w:rsidR="009F2999" w:rsidRPr="00C376E3" w:rsidRDefault="009F2999" w:rsidP="00F77DD4">
      <w:pPr>
        <w:spacing w:line="240" w:lineRule="auto"/>
        <w:rPr>
          <w:b/>
          <w:bCs/>
          <w:sz w:val="30"/>
          <w:szCs w:val="30"/>
          <w:highlight w:val="yellow"/>
        </w:rPr>
      </w:pPr>
    </w:p>
    <w:p w14:paraId="7CA4C9B3" w14:textId="037F6A74" w:rsidR="00207C4D" w:rsidRPr="00E858AC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E858AC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2F8BA238" w:rsidR="00207C4D" w:rsidRPr="000E7B53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2689D098" w14:textId="2985D117" w:rsidR="00981E2D" w:rsidRDefault="001B59B3" w:rsidP="000D19BB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858A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="00B176C5" w:rsidRPr="00FE1BAE">
        <w:rPr>
          <w:rFonts w:asciiTheme="majorBidi" w:hAnsiTheme="majorBidi" w:cstheme="majorBidi"/>
          <w:sz w:val="30"/>
          <w:szCs w:val="30"/>
        </w:rPr>
        <w:t>1</w:t>
      </w:r>
      <w:r w:rsidRPr="00FE1BAE">
        <w:rPr>
          <w:rFonts w:asciiTheme="majorBidi" w:hAnsiTheme="majorBidi" w:cstheme="majorBidi"/>
          <w:sz w:val="30"/>
          <w:szCs w:val="30"/>
        </w:rPr>
        <w:t xml:space="preserve"> </w:t>
      </w:r>
      <w:r w:rsidRPr="00FE1BA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176C5" w:rsidRPr="00FE1BAE">
        <w:rPr>
          <w:rFonts w:asciiTheme="majorBidi" w:hAnsiTheme="majorBidi" w:cstheme="majorBidi"/>
          <w:sz w:val="30"/>
          <w:szCs w:val="30"/>
        </w:rPr>
        <w:t>256</w:t>
      </w:r>
      <w:r w:rsidR="00E858AC" w:rsidRPr="00FE1BAE">
        <w:rPr>
          <w:rFonts w:asciiTheme="majorBidi" w:hAnsiTheme="majorBidi" w:cstheme="majorBidi"/>
          <w:sz w:val="30"/>
          <w:szCs w:val="30"/>
        </w:rPr>
        <w:t>8</w:t>
      </w:r>
      <w:r w:rsidRPr="00FE1BAE">
        <w:rPr>
          <w:rFonts w:asciiTheme="majorBidi" w:hAnsiTheme="majorBidi" w:cstheme="majorBidi"/>
          <w:sz w:val="30"/>
          <w:szCs w:val="30"/>
        </w:rPr>
        <w:t xml:space="preserve"> </w:t>
      </w:r>
      <w:r w:rsidRPr="00FE1BA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176C5" w:rsidRPr="00FE1BAE">
        <w:rPr>
          <w:rFonts w:asciiTheme="majorBidi" w:hAnsiTheme="majorBidi" w:cstheme="majorBidi"/>
          <w:sz w:val="30"/>
          <w:szCs w:val="30"/>
        </w:rPr>
        <w:t>31</w:t>
      </w:r>
      <w:r w:rsidRPr="00FE1BAE">
        <w:rPr>
          <w:rFonts w:asciiTheme="majorBidi" w:hAnsiTheme="majorBidi" w:cstheme="majorBidi"/>
          <w:sz w:val="30"/>
          <w:szCs w:val="30"/>
        </w:rPr>
        <w:t xml:space="preserve"> </w:t>
      </w:r>
      <w:r w:rsidRPr="00FE1BA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176C5" w:rsidRPr="00FE1BAE">
        <w:rPr>
          <w:rFonts w:asciiTheme="majorBidi" w:hAnsiTheme="majorBidi" w:cstheme="majorBidi"/>
          <w:sz w:val="30"/>
          <w:szCs w:val="30"/>
        </w:rPr>
        <w:t>256</w:t>
      </w:r>
      <w:r w:rsidR="00E858AC" w:rsidRPr="00FE1BAE">
        <w:rPr>
          <w:rFonts w:asciiTheme="majorBidi" w:hAnsiTheme="majorBidi" w:cstheme="majorBidi"/>
          <w:sz w:val="30"/>
          <w:szCs w:val="30"/>
        </w:rPr>
        <w:t>8</w:t>
      </w:r>
      <w:r w:rsidRPr="00FE1BAE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</w:t>
      </w:r>
      <w:r w:rsidRPr="00E858AC">
        <w:rPr>
          <w:rFonts w:asciiTheme="majorBidi" w:hAnsiTheme="majorBidi" w:cstheme="majorBidi" w:hint="cs"/>
          <w:sz w:val="30"/>
          <w:szCs w:val="30"/>
          <w:cs/>
        </w:rPr>
        <w:t>ตกลงที่จะจ่ายค่าบริการรายเดือนตามอัตราที่ระบุในสัญญาและจะมีการทบทวนค่าบริการเป็นประจำทุกป</w:t>
      </w:r>
      <w:r w:rsidR="00572E49" w:rsidRPr="00E858AC">
        <w:rPr>
          <w:rFonts w:asciiTheme="majorBidi" w:hAnsiTheme="majorBidi" w:cstheme="majorBidi" w:hint="cs"/>
          <w:sz w:val="30"/>
          <w:szCs w:val="30"/>
          <w:cs/>
        </w:rPr>
        <w:t>ี</w:t>
      </w:r>
    </w:p>
    <w:p w14:paraId="179757ED" w14:textId="77777777" w:rsidR="00101D19" w:rsidRPr="00E858AC" w:rsidRDefault="00101D19" w:rsidP="000D19BB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06DC" w14:textId="74008506" w:rsidR="00207C4D" w:rsidRPr="00E858AC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E858AC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3412EFB0" w:rsidR="00207C4D" w:rsidRPr="000E7B53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8056246" w14:textId="044A58B3" w:rsidR="006E0731" w:rsidRPr="00AE4D5B" w:rsidRDefault="00983FAC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858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บริษัทได้ทำสัญญาการบริหารการเงินระหว่างกันกับบริษัทย่อยหลายแห่ง ดอกเบี้ยรับและดอกเบี้ยจ่ายที่เกิดจากการบริหารคำนวณจากอัตราดอกเบี้ยเงินกู้ของบริษัทจากสถาบันการเงินเฉลี่ยบวก</w:t>
      </w:r>
      <w:r w:rsidRPr="00FE1BAE">
        <w:rPr>
          <w:rFonts w:asciiTheme="majorBidi" w:hAnsiTheme="majorBidi"/>
          <w:spacing w:val="-4"/>
          <w:sz w:val="30"/>
          <w:szCs w:val="30"/>
          <w:cs/>
        </w:rPr>
        <w:t xml:space="preserve">ร้อยละ </w:t>
      </w:r>
      <w:r w:rsidR="00B176C5" w:rsidRPr="00FE1BAE">
        <w:rPr>
          <w:rFonts w:asciiTheme="majorBidi" w:hAnsiTheme="majorBidi"/>
          <w:spacing w:val="-4"/>
          <w:sz w:val="30"/>
          <w:szCs w:val="30"/>
        </w:rPr>
        <w:t>0</w:t>
      </w:r>
      <w:r w:rsidR="0019328D" w:rsidRPr="00FE1BAE">
        <w:rPr>
          <w:rFonts w:asciiTheme="majorBidi" w:hAnsiTheme="majorBidi"/>
          <w:spacing w:val="-4"/>
          <w:sz w:val="30"/>
          <w:szCs w:val="30"/>
        </w:rPr>
        <w:t>.</w:t>
      </w:r>
      <w:r w:rsidR="00B176C5" w:rsidRPr="00FE1BAE">
        <w:rPr>
          <w:rFonts w:asciiTheme="majorBidi" w:hAnsiTheme="majorBidi"/>
          <w:spacing w:val="-4"/>
          <w:sz w:val="30"/>
          <w:szCs w:val="30"/>
        </w:rPr>
        <w:t>50</w:t>
      </w:r>
      <w:r w:rsidRPr="00FE1BAE">
        <w:rPr>
          <w:rFonts w:asciiTheme="majorBidi" w:hAnsiTheme="majorBidi"/>
          <w:spacing w:val="-4"/>
          <w:sz w:val="30"/>
          <w:szCs w:val="30"/>
          <w:cs/>
        </w:rPr>
        <w:t xml:space="preserve"> และ</w:t>
      </w:r>
      <w:r w:rsidRPr="00E858AC">
        <w:rPr>
          <w:rFonts w:asciiTheme="majorBidi" w:hAnsiTheme="majorBidi"/>
          <w:spacing w:val="-4"/>
          <w:sz w:val="30"/>
          <w:szCs w:val="30"/>
          <w:cs/>
        </w:rPr>
        <w:t>อัตราดอกเบี้ยเงินฝากประจำ 1 เดือนธนาคารพาณิชย์แห่งหนึ่ง หรือ 1 ปีจากธนาคารพาณิชย์เฉลี่ย ตามลำดับ ยอดเงินต้นคงเหลือ ณ วันที่รายงานที่เกิดจากระบบการบริหารดังกล่าวแสดงเป็น “เงินให้กู้ยืมระยะสั้นแก่กิจการที่เกี่ยวข้องกัน” และ “เงินกู้ยืมระยะสั้นจากกิจการที่เกี่ยวข้องกัน” ตามลำดับในงบฐานะการเงิน</w:t>
      </w:r>
    </w:p>
    <w:p w14:paraId="7441DB32" w14:textId="77777777" w:rsidR="00B02B67" w:rsidRPr="00B02B67" w:rsidRDefault="00B02B67" w:rsidP="005E556D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731C0519" w14:textId="39661DD8" w:rsidR="009F2999" w:rsidRPr="00E85141" w:rsidRDefault="009F2999" w:rsidP="009F2999">
      <w:pPr>
        <w:pStyle w:val="ListParagraph"/>
        <w:numPr>
          <w:ilvl w:val="0"/>
          <w:numId w:val="9"/>
        </w:numPr>
        <w:spacing w:after="120"/>
        <w:ind w:right="-45" w:hanging="540"/>
        <w:rPr>
          <w:rFonts w:asciiTheme="majorBidi" w:hAnsiTheme="majorBidi"/>
          <w:i w:val="0"/>
          <w:iCs w:val="0"/>
        </w:rPr>
      </w:pPr>
      <w:r w:rsidRPr="00E85141">
        <w:rPr>
          <w:rFonts w:asciiTheme="majorBidi" w:hAnsiTheme="majorBidi"/>
          <w:i w:val="0"/>
          <w:iCs w:val="0"/>
          <w:cs/>
        </w:rPr>
        <w:lastRenderedPageBreak/>
        <w:t>เงินสดและรายการเทียบเท่าเงินสด</w:t>
      </w:r>
    </w:p>
    <w:p w14:paraId="0AD55234" w14:textId="77777777" w:rsidR="009F2999" w:rsidRPr="009F2999" w:rsidRDefault="009F2999" w:rsidP="009F2999">
      <w:pPr>
        <w:spacing w:line="240" w:lineRule="auto"/>
        <w:ind w:right="-43"/>
        <w:rPr>
          <w:rFonts w:asciiTheme="majorBidi" w:hAnsiTheme="majorBidi"/>
          <w:sz w:val="30"/>
          <w:szCs w:val="30"/>
          <w:cs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207"/>
        <w:gridCol w:w="236"/>
        <w:gridCol w:w="1129"/>
        <w:gridCol w:w="269"/>
        <w:gridCol w:w="1226"/>
        <w:gridCol w:w="236"/>
        <w:gridCol w:w="1196"/>
      </w:tblGrid>
      <w:tr w:rsidR="009F2999" w:rsidRPr="00AE4D5B" w14:paraId="69251416" w14:textId="77777777" w:rsidTr="000B3025">
        <w:trPr>
          <w:tblHeader/>
        </w:trPr>
        <w:tc>
          <w:tcPr>
            <w:tcW w:w="1998" w:type="pct"/>
          </w:tcPr>
          <w:p w14:paraId="14FC978E" w14:textId="77777777" w:rsidR="009F2999" w:rsidRPr="00AE4D5B" w:rsidRDefault="009F2999" w:rsidP="000B3025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394EE5A6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2CCDA96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27EA78B2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999" w:rsidRPr="00AE4D5B" w14:paraId="039A1BCA" w14:textId="77777777" w:rsidTr="000B3025">
        <w:trPr>
          <w:tblHeader/>
        </w:trPr>
        <w:tc>
          <w:tcPr>
            <w:tcW w:w="1998" w:type="pct"/>
          </w:tcPr>
          <w:p w14:paraId="4E807E83" w14:textId="77777777" w:rsidR="009F2999" w:rsidRPr="00AE4D5B" w:rsidRDefault="009F2999" w:rsidP="000B3025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center"/>
          </w:tcPr>
          <w:p w14:paraId="32823E5C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vAlign w:val="center"/>
          </w:tcPr>
          <w:p w14:paraId="499F0FEF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76332CB9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4479A70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  <w:vAlign w:val="center"/>
          </w:tcPr>
          <w:p w14:paraId="69FC7D72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vAlign w:val="center"/>
          </w:tcPr>
          <w:p w14:paraId="1665788D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4DCE6F8C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F2999" w:rsidRPr="00AE4D5B" w14:paraId="675709DB" w14:textId="77777777" w:rsidTr="000B3025">
        <w:trPr>
          <w:tblHeader/>
        </w:trPr>
        <w:tc>
          <w:tcPr>
            <w:tcW w:w="1998" w:type="pct"/>
          </w:tcPr>
          <w:p w14:paraId="4A28C443" w14:textId="77777777" w:rsidR="009F2999" w:rsidRPr="00AE4D5B" w:rsidRDefault="009F2999" w:rsidP="000B3025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7"/>
          </w:tcPr>
          <w:p w14:paraId="18FE1ACE" w14:textId="77777777" w:rsidR="009F2999" w:rsidRPr="00AE4D5B" w:rsidRDefault="009F2999" w:rsidP="000B3025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999" w:rsidRPr="00AE4D5B" w14:paraId="67240AEB" w14:textId="77777777" w:rsidTr="000B3025">
        <w:tc>
          <w:tcPr>
            <w:tcW w:w="1998" w:type="pct"/>
          </w:tcPr>
          <w:p w14:paraId="1121F92B" w14:textId="77777777" w:rsidR="009F2999" w:rsidRPr="00AE4D5B" w:rsidRDefault="009F2999" w:rsidP="000B302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59" w:type="pct"/>
          </w:tcPr>
          <w:p w14:paraId="5F609B98" w14:textId="77777777" w:rsidR="009F2999" w:rsidRPr="00AE4D5B" w:rsidRDefault="009F2999" w:rsidP="000B3025">
            <w:pPr>
              <w:pStyle w:val="BodyText"/>
              <w:tabs>
                <w:tab w:val="decimal" w:pos="994"/>
              </w:tabs>
              <w:spacing w:after="0"/>
              <w:ind w:left="-108" w:right="-9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1,568</w:t>
            </w:r>
          </w:p>
        </w:tc>
        <w:tc>
          <w:tcPr>
            <w:tcW w:w="129" w:type="pct"/>
          </w:tcPr>
          <w:p w14:paraId="183E002C" w14:textId="77777777" w:rsidR="009F2999" w:rsidRPr="00AE4D5B" w:rsidRDefault="009F2999" w:rsidP="000B302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1D994552" w14:textId="77777777" w:rsidR="009F2999" w:rsidRPr="00AE4D5B" w:rsidRDefault="009F2999" w:rsidP="000B3025">
            <w:pPr>
              <w:pStyle w:val="BodyText"/>
              <w:tabs>
                <w:tab w:val="decimal" w:pos="911"/>
              </w:tabs>
              <w:spacing w:after="0"/>
              <w:ind w:left="-108" w:right="-7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6,535</w:t>
            </w:r>
          </w:p>
        </w:tc>
        <w:tc>
          <w:tcPr>
            <w:tcW w:w="147" w:type="pct"/>
          </w:tcPr>
          <w:p w14:paraId="1C050A25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0862FF7E" w14:textId="77777777" w:rsidR="009F2999" w:rsidRPr="00AE4D5B" w:rsidRDefault="009F2999" w:rsidP="000B302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F03447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121267C7" w14:textId="77777777" w:rsidR="009F2999" w:rsidRPr="00AE4D5B" w:rsidRDefault="009F2999" w:rsidP="000B302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F2999" w:rsidRPr="00AE4D5B" w14:paraId="03A61F19" w14:textId="77777777" w:rsidTr="000B3025">
        <w:tc>
          <w:tcPr>
            <w:tcW w:w="1998" w:type="pct"/>
          </w:tcPr>
          <w:p w14:paraId="6CC3BA1A" w14:textId="77777777" w:rsidR="009F2999" w:rsidRPr="00AE4D5B" w:rsidRDefault="009F2999" w:rsidP="000B302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59" w:type="pct"/>
          </w:tcPr>
          <w:p w14:paraId="2BC76465" w14:textId="77777777" w:rsidR="009F2999" w:rsidRPr="00AE4D5B" w:rsidRDefault="009F2999" w:rsidP="000B3025">
            <w:pPr>
              <w:pStyle w:val="BodyText"/>
              <w:tabs>
                <w:tab w:val="decimal" w:pos="994"/>
              </w:tabs>
              <w:spacing w:after="0"/>
              <w:ind w:left="-108" w:right="-9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1,220,494</w:t>
            </w:r>
          </w:p>
        </w:tc>
        <w:tc>
          <w:tcPr>
            <w:tcW w:w="129" w:type="pct"/>
          </w:tcPr>
          <w:p w14:paraId="1B632E5E" w14:textId="77777777" w:rsidR="009F2999" w:rsidRPr="00AE4D5B" w:rsidRDefault="009F2999" w:rsidP="000B302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46F67E0D" w14:textId="77777777" w:rsidR="009F2999" w:rsidRPr="00AE4D5B" w:rsidRDefault="009F2999" w:rsidP="000B3025">
            <w:pPr>
              <w:pStyle w:val="BodyText"/>
              <w:tabs>
                <w:tab w:val="decimal" w:pos="911"/>
              </w:tabs>
              <w:spacing w:after="0"/>
              <w:ind w:left="-108"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670,421</w:t>
            </w:r>
          </w:p>
        </w:tc>
        <w:tc>
          <w:tcPr>
            <w:tcW w:w="147" w:type="pct"/>
          </w:tcPr>
          <w:p w14:paraId="794E9182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563131CB" w14:textId="77777777" w:rsidR="009F2999" w:rsidRPr="00AE4D5B" w:rsidRDefault="009F2999" w:rsidP="000B3025">
            <w:pPr>
              <w:pStyle w:val="BodyText"/>
              <w:tabs>
                <w:tab w:val="decimal" w:pos="1008"/>
              </w:tabs>
              <w:spacing w:after="0"/>
              <w:ind w:left="-108" w:right="-12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12,212</w:t>
            </w:r>
          </w:p>
        </w:tc>
        <w:tc>
          <w:tcPr>
            <w:tcW w:w="129" w:type="pct"/>
          </w:tcPr>
          <w:p w14:paraId="38502578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75BA3592" w14:textId="77777777" w:rsidR="009F2999" w:rsidRPr="00AE4D5B" w:rsidRDefault="009F2999" w:rsidP="000B3025">
            <w:pPr>
              <w:pStyle w:val="BodyText"/>
              <w:tabs>
                <w:tab w:val="decimal" w:pos="979"/>
              </w:tabs>
              <w:spacing w:after="0"/>
              <w:ind w:left="-108" w:right="-12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36,612</w:t>
            </w:r>
          </w:p>
        </w:tc>
      </w:tr>
      <w:tr w:rsidR="009F2999" w:rsidRPr="00AE4D5B" w14:paraId="460936C8" w14:textId="77777777" w:rsidTr="000B3025">
        <w:tc>
          <w:tcPr>
            <w:tcW w:w="1998" w:type="pct"/>
          </w:tcPr>
          <w:p w14:paraId="1703BBB4" w14:textId="77777777" w:rsidR="009F2999" w:rsidRPr="00AE4D5B" w:rsidRDefault="009F2999" w:rsidP="000B302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59" w:type="pct"/>
          </w:tcPr>
          <w:p w14:paraId="0544B605" w14:textId="77777777" w:rsidR="009F2999" w:rsidRDefault="009F2999" w:rsidP="000B3025">
            <w:pPr>
              <w:pStyle w:val="BodyText"/>
              <w:tabs>
                <w:tab w:val="decimal" w:pos="994"/>
              </w:tabs>
              <w:spacing w:after="0"/>
              <w:ind w:left="-108" w:right="-9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1,559,314</w:t>
            </w:r>
          </w:p>
        </w:tc>
        <w:tc>
          <w:tcPr>
            <w:tcW w:w="129" w:type="pct"/>
          </w:tcPr>
          <w:p w14:paraId="38079830" w14:textId="77777777" w:rsidR="009F2999" w:rsidRPr="00AE4D5B" w:rsidRDefault="009F2999" w:rsidP="000B302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16663006" w14:textId="77777777" w:rsidR="009F2999" w:rsidRPr="00AE4D5B" w:rsidRDefault="009F2999" w:rsidP="000B3025">
            <w:pPr>
              <w:pStyle w:val="BodyText"/>
              <w:tabs>
                <w:tab w:val="decimal" w:pos="911"/>
              </w:tabs>
              <w:spacing w:after="0"/>
              <w:ind w:left="-108"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1,432,317</w:t>
            </w:r>
          </w:p>
        </w:tc>
        <w:tc>
          <w:tcPr>
            <w:tcW w:w="147" w:type="pct"/>
          </w:tcPr>
          <w:p w14:paraId="694D0DB3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4C137CB8" w14:textId="77777777" w:rsidR="009F2999" w:rsidRPr="00AE4D5B" w:rsidRDefault="009F2999" w:rsidP="000B3025">
            <w:pPr>
              <w:pStyle w:val="BodyText"/>
              <w:tabs>
                <w:tab w:val="decimal" w:pos="1008"/>
              </w:tabs>
              <w:spacing w:after="0"/>
              <w:ind w:left="-108" w:right="-12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1,240,114</w:t>
            </w:r>
          </w:p>
        </w:tc>
        <w:tc>
          <w:tcPr>
            <w:tcW w:w="129" w:type="pct"/>
          </w:tcPr>
          <w:p w14:paraId="22A47FE1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1BCA96D5" w14:textId="77777777" w:rsidR="009F2999" w:rsidRPr="00AE4D5B" w:rsidRDefault="009F2999" w:rsidP="000B3025">
            <w:pPr>
              <w:pStyle w:val="BodyText"/>
              <w:tabs>
                <w:tab w:val="decimal" w:pos="979"/>
              </w:tabs>
              <w:spacing w:after="0"/>
              <w:ind w:left="-108" w:right="-12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1,037,968</w:t>
            </w:r>
          </w:p>
        </w:tc>
      </w:tr>
      <w:tr w:rsidR="009F2999" w:rsidRPr="00AE4D5B" w14:paraId="53B539FE" w14:textId="77777777" w:rsidTr="000B3025">
        <w:tc>
          <w:tcPr>
            <w:tcW w:w="1998" w:type="pct"/>
          </w:tcPr>
          <w:p w14:paraId="6A87627B" w14:textId="77777777" w:rsidR="009F2999" w:rsidRPr="00AE4D5B" w:rsidRDefault="009F2999" w:rsidP="000B302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03B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เงินฝากประจำอายุไม่เกิน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03B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3B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9" w:type="pct"/>
          </w:tcPr>
          <w:p w14:paraId="66DA01FE" w14:textId="77777777" w:rsidR="009F2999" w:rsidRPr="00AE4D5B" w:rsidRDefault="009F2999" w:rsidP="000B3025">
            <w:pPr>
              <w:pStyle w:val="BodyText"/>
              <w:tabs>
                <w:tab w:val="decimal" w:pos="994"/>
              </w:tabs>
              <w:spacing w:after="0"/>
              <w:ind w:left="-108" w:right="-9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539,526</w:t>
            </w:r>
          </w:p>
        </w:tc>
        <w:tc>
          <w:tcPr>
            <w:tcW w:w="129" w:type="pct"/>
          </w:tcPr>
          <w:p w14:paraId="548B4A09" w14:textId="77777777" w:rsidR="009F2999" w:rsidRPr="00AE4D5B" w:rsidRDefault="009F2999" w:rsidP="000B302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EA41029" w14:textId="77777777" w:rsidR="009F2999" w:rsidRPr="00AE4D5B" w:rsidRDefault="009F2999" w:rsidP="000B3025">
            <w:pPr>
              <w:pStyle w:val="BodyText"/>
              <w:tabs>
                <w:tab w:val="decimal" w:pos="911"/>
              </w:tabs>
              <w:spacing w:after="0"/>
              <w:ind w:left="-108" w:right="-7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80,512</w:t>
            </w:r>
          </w:p>
        </w:tc>
        <w:tc>
          <w:tcPr>
            <w:tcW w:w="147" w:type="pct"/>
          </w:tcPr>
          <w:p w14:paraId="770CED60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45FB7F13" w14:textId="77777777" w:rsidR="009F2999" w:rsidRPr="00AE4D5B" w:rsidRDefault="009F2999" w:rsidP="000B3025">
            <w:pPr>
              <w:pStyle w:val="BodyText"/>
              <w:tabs>
                <w:tab w:val="decimal" w:pos="1008"/>
              </w:tabs>
              <w:spacing w:after="0"/>
              <w:ind w:left="-108" w:right="-12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245,088</w:t>
            </w:r>
          </w:p>
        </w:tc>
        <w:tc>
          <w:tcPr>
            <w:tcW w:w="129" w:type="pct"/>
          </w:tcPr>
          <w:p w14:paraId="5C46D7D7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24D32813" w14:textId="77777777" w:rsidR="009F2999" w:rsidRPr="00AE4D5B" w:rsidRDefault="009F2999" w:rsidP="000B302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F2999" w:rsidRPr="00AE4D5B" w14:paraId="2490D6B3" w14:textId="77777777" w:rsidTr="000B3025">
        <w:tc>
          <w:tcPr>
            <w:tcW w:w="1998" w:type="pct"/>
          </w:tcPr>
          <w:p w14:paraId="6A7E9DFC" w14:textId="77777777" w:rsidR="009F2999" w:rsidRPr="00AE4D5B" w:rsidRDefault="009F2999" w:rsidP="000B302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167FCF26" w14:textId="77777777" w:rsidR="009F2999" w:rsidRPr="00AE4D5B" w:rsidRDefault="009F2999" w:rsidP="000B3025">
            <w:pPr>
              <w:pStyle w:val="BodyText"/>
              <w:tabs>
                <w:tab w:val="decimal" w:pos="994"/>
              </w:tabs>
              <w:spacing w:after="0"/>
              <w:ind w:left="-108" w:right="-9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3,320,902</w:t>
            </w:r>
          </w:p>
        </w:tc>
        <w:tc>
          <w:tcPr>
            <w:tcW w:w="129" w:type="pct"/>
          </w:tcPr>
          <w:p w14:paraId="403AAF49" w14:textId="77777777" w:rsidR="009F2999" w:rsidRPr="00AE4D5B" w:rsidRDefault="009F2999" w:rsidP="000B3025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6634C20" w14:textId="77777777" w:rsidR="009F2999" w:rsidRPr="00AE4D5B" w:rsidRDefault="009F2999" w:rsidP="000B3025">
            <w:pPr>
              <w:pStyle w:val="BodyText"/>
              <w:tabs>
                <w:tab w:val="decimal" w:pos="911"/>
              </w:tabs>
              <w:spacing w:after="0"/>
              <w:ind w:left="-108" w:right="-79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2,189,785</w:t>
            </w:r>
          </w:p>
        </w:tc>
        <w:tc>
          <w:tcPr>
            <w:tcW w:w="147" w:type="pct"/>
          </w:tcPr>
          <w:p w14:paraId="4A6C41D7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626A342" w14:textId="77777777" w:rsidR="009F2999" w:rsidRPr="00AE4D5B" w:rsidRDefault="009F2999" w:rsidP="000B3025">
            <w:pPr>
              <w:pStyle w:val="BodyText"/>
              <w:tabs>
                <w:tab w:val="decimal" w:pos="1008"/>
              </w:tabs>
              <w:spacing w:after="0"/>
              <w:ind w:left="-108" w:right="-12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1,497,414</w:t>
            </w:r>
          </w:p>
        </w:tc>
        <w:tc>
          <w:tcPr>
            <w:tcW w:w="129" w:type="pct"/>
          </w:tcPr>
          <w:p w14:paraId="0351DFC4" w14:textId="77777777" w:rsidR="009F2999" w:rsidRPr="00AE4D5B" w:rsidRDefault="009F2999" w:rsidP="000B302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7020BEF" w14:textId="77777777" w:rsidR="009F2999" w:rsidRPr="00AE4D5B" w:rsidRDefault="009F2999" w:rsidP="000B3025">
            <w:pPr>
              <w:pStyle w:val="BodyText"/>
              <w:tabs>
                <w:tab w:val="decimal" w:pos="979"/>
              </w:tabs>
              <w:spacing w:after="0"/>
              <w:ind w:left="-108" w:right="-126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1,074,580</w:t>
            </w:r>
          </w:p>
        </w:tc>
      </w:tr>
    </w:tbl>
    <w:p w14:paraId="7054CF29" w14:textId="77777777" w:rsidR="009D2C3E" w:rsidRPr="00F77DD4" w:rsidRDefault="009D2C3E" w:rsidP="00F77DD4">
      <w:pPr>
        <w:rPr>
          <w:rFonts w:asciiTheme="majorBidi" w:hAnsiTheme="majorBidi"/>
          <w:sz w:val="30"/>
          <w:szCs w:val="30"/>
        </w:rPr>
      </w:pPr>
    </w:p>
    <w:p w14:paraId="7C57CE17" w14:textId="1EC7DDA3" w:rsidR="004510CB" w:rsidRPr="009F2999" w:rsidRDefault="003837AC" w:rsidP="009F2999">
      <w:pPr>
        <w:pStyle w:val="ListParagraph"/>
        <w:numPr>
          <w:ilvl w:val="0"/>
          <w:numId w:val="9"/>
        </w:numPr>
        <w:ind w:left="547" w:hanging="547"/>
        <w:rPr>
          <w:rFonts w:asciiTheme="majorBidi" w:hAnsiTheme="majorBidi"/>
          <w:i w:val="0"/>
          <w:iCs w:val="0"/>
        </w:rPr>
      </w:pPr>
      <w:r w:rsidRPr="004510CB">
        <w:rPr>
          <w:rFonts w:asciiTheme="majorBidi" w:hAnsiTheme="majorBidi" w:hint="cs"/>
          <w:i w:val="0"/>
          <w:iCs w:val="0"/>
          <w:cs/>
        </w:rPr>
        <w:t>เงินให้กู้ยืมระยะยาวแก่กิจการอื่น</w:t>
      </w:r>
    </w:p>
    <w:p w14:paraId="7F70FF6F" w14:textId="77777777" w:rsidR="009F2999" w:rsidRPr="009F2999" w:rsidRDefault="009F2999" w:rsidP="009F2999">
      <w:pPr>
        <w:pStyle w:val="ListParagraph"/>
        <w:ind w:left="547" w:firstLine="0"/>
        <w:rPr>
          <w:rFonts w:asciiTheme="majorBidi" w:hAnsiTheme="majorBidi"/>
          <w:i w:val="0"/>
          <w:iCs w:val="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29"/>
        <w:gridCol w:w="272"/>
        <w:gridCol w:w="1349"/>
      </w:tblGrid>
      <w:tr w:rsidR="001A4D41" w:rsidRPr="00EA74A2" w14:paraId="3949AD3D" w14:textId="77777777" w:rsidTr="001A4D41">
        <w:tc>
          <w:tcPr>
            <w:tcW w:w="3284" w:type="pct"/>
          </w:tcPr>
          <w:p w14:paraId="4782A588" w14:textId="77777777" w:rsidR="001A4D41" w:rsidRPr="00EA74A2" w:rsidRDefault="001A4D41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716" w:type="pct"/>
            <w:gridSpan w:val="3"/>
          </w:tcPr>
          <w:p w14:paraId="17808A63" w14:textId="729456F2" w:rsidR="001A4D41" w:rsidRPr="00EA74A2" w:rsidRDefault="001A4D41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EA74A2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A4D41" w:rsidRPr="00EA74A2" w14:paraId="46FA79DC" w14:textId="77777777" w:rsidTr="001A4D41">
        <w:tc>
          <w:tcPr>
            <w:tcW w:w="3284" w:type="pct"/>
          </w:tcPr>
          <w:p w14:paraId="5A87DC9E" w14:textId="77777777" w:rsidR="001A4D41" w:rsidRPr="00EA74A2" w:rsidRDefault="001A4D41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6BD861AC" w14:textId="6D5A8652" w:rsidR="001A4D41" w:rsidRPr="00EA74A2" w:rsidRDefault="001A4D41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256</w:t>
            </w:r>
            <w:r w:rsidR="00C376E3">
              <w:rPr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727EDCE" w14:textId="77777777" w:rsidR="001A4D41" w:rsidRPr="00EA74A2" w:rsidRDefault="001A4D41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735" w:type="pct"/>
          </w:tcPr>
          <w:p w14:paraId="01DAEE74" w14:textId="5B70E8AD" w:rsidR="001A4D41" w:rsidRPr="00EA74A2" w:rsidRDefault="001A4D41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256</w:t>
            </w:r>
            <w:r w:rsidR="00C376E3">
              <w:rPr>
                <w:sz w:val="30"/>
                <w:szCs w:val="30"/>
              </w:rPr>
              <w:t>7</w:t>
            </w:r>
          </w:p>
        </w:tc>
      </w:tr>
      <w:tr w:rsidR="001A4D41" w:rsidRPr="00EA74A2" w14:paraId="0F5676AD" w14:textId="77777777" w:rsidTr="001A4D41">
        <w:tc>
          <w:tcPr>
            <w:tcW w:w="3284" w:type="pct"/>
          </w:tcPr>
          <w:p w14:paraId="1221BCBA" w14:textId="77777777" w:rsidR="001A4D41" w:rsidRPr="00EA74A2" w:rsidRDefault="001A4D41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672B9DED" w14:textId="77777777" w:rsidR="001A4D41" w:rsidRPr="00EA74A2" w:rsidRDefault="001A4D41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EA74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6E3" w:rsidRPr="00EA74A2" w14:paraId="0B6DA756" w14:textId="77777777" w:rsidTr="001A4D41">
        <w:tc>
          <w:tcPr>
            <w:tcW w:w="3284" w:type="pct"/>
          </w:tcPr>
          <w:p w14:paraId="5E07CC2F" w14:textId="655013DD" w:rsidR="00C376E3" w:rsidRPr="00EA74A2" w:rsidRDefault="00C376E3" w:rsidP="00C376E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833" w:type="pct"/>
          </w:tcPr>
          <w:p w14:paraId="33834E90" w14:textId="6617A96E" w:rsidR="00C376E3" w:rsidRPr="00C949CE" w:rsidRDefault="00772290" w:rsidP="007722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6,400</w:t>
            </w:r>
          </w:p>
        </w:tc>
        <w:tc>
          <w:tcPr>
            <w:tcW w:w="148" w:type="pct"/>
          </w:tcPr>
          <w:p w14:paraId="4F69B89D" w14:textId="77777777" w:rsidR="00C376E3" w:rsidRPr="00EA74A2" w:rsidRDefault="00C376E3" w:rsidP="00C376E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5DC31C2" w14:textId="4BEC7B5B" w:rsidR="00C376E3" w:rsidRPr="00C376E3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376E3">
              <w:rPr>
                <w:sz w:val="30"/>
                <w:szCs w:val="30"/>
              </w:rPr>
              <w:t>8,000</w:t>
            </w:r>
          </w:p>
        </w:tc>
      </w:tr>
      <w:tr w:rsidR="00C376E3" w:rsidRPr="00C376E3" w14:paraId="5FBCCC16" w14:textId="77777777" w:rsidTr="001A4D41">
        <w:tc>
          <w:tcPr>
            <w:tcW w:w="3284" w:type="pct"/>
          </w:tcPr>
          <w:p w14:paraId="08B94924" w14:textId="22A709B4" w:rsidR="00C376E3" w:rsidRPr="00EA74A2" w:rsidRDefault="00C376E3" w:rsidP="00C376E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3A50F185" w14:textId="03BD4470" w:rsidR="00C376E3" w:rsidRPr="00772290" w:rsidRDefault="00772290" w:rsidP="007722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772290">
              <w:rPr>
                <w:b/>
                <w:bCs/>
                <w:sz w:val="30"/>
                <w:szCs w:val="30"/>
              </w:rPr>
              <w:t>6,400</w:t>
            </w:r>
          </w:p>
        </w:tc>
        <w:tc>
          <w:tcPr>
            <w:tcW w:w="148" w:type="pct"/>
          </w:tcPr>
          <w:p w14:paraId="4E4E4844" w14:textId="77777777" w:rsidR="00C376E3" w:rsidRPr="00EA74A2" w:rsidRDefault="00C376E3" w:rsidP="00C376E3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C374773" w14:textId="5C24B78B" w:rsidR="00C376E3" w:rsidRPr="00C376E3" w:rsidRDefault="00C376E3" w:rsidP="00C376E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376E3">
              <w:rPr>
                <w:b/>
                <w:bCs/>
                <w:sz w:val="30"/>
                <w:szCs w:val="30"/>
              </w:rPr>
              <w:t>8,000</w:t>
            </w:r>
          </w:p>
        </w:tc>
      </w:tr>
    </w:tbl>
    <w:p w14:paraId="737E120D" w14:textId="77777777" w:rsidR="00981E2D" w:rsidRPr="00EA74A2" w:rsidRDefault="00981E2D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5765DB1E" w14:textId="57A32AF5" w:rsidR="00981E2D" w:rsidRPr="00981E2D" w:rsidRDefault="005876F3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DC791B">
        <w:rPr>
          <w:sz w:val="30"/>
          <w:szCs w:val="30"/>
          <w:cs/>
        </w:rPr>
        <w:t>กลุ่มบริษัทมีเงินให้กู้ยืมระ</w:t>
      </w:r>
      <w:r w:rsidR="00067BD3">
        <w:rPr>
          <w:rFonts w:hint="cs"/>
          <w:sz w:val="30"/>
          <w:szCs w:val="30"/>
          <w:cs/>
        </w:rPr>
        <w:t>ยะ</w:t>
      </w:r>
      <w:r w:rsidRPr="00DC791B">
        <w:rPr>
          <w:sz w:val="30"/>
          <w:szCs w:val="30"/>
          <w:cs/>
        </w:rPr>
        <w:t xml:space="preserve">ยาวกับกิจการแห่งหนึ่ง ซึ่งแต่เดิมเป็นบริษัทย่อยของกลุ่มบริษัท โดยในปี </w:t>
      </w:r>
      <w:r w:rsidRPr="00DC791B">
        <w:rPr>
          <w:sz w:val="30"/>
          <w:szCs w:val="30"/>
        </w:rPr>
        <w:t>256</w:t>
      </w:r>
      <w:r w:rsidR="009C7E04" w:rsidRPr="00DC791B">
        <w:rPr>
          <w:sz w:val="30"/>
          <w:szCs w:val="30"/>
        </w:rPr>
        <w:t>7</w:t>
      </w:r>
      <w:r w:rsidRPr="00DC791B">
        <w:rPr>
          <w:sz w:val="30"/>
          <w:szCs w:val="30"/>
        </w:rPr>
        <w:t xml:space="preserve"> </w:t>
      </w:r>
      <w:r w:rsidR="001364F0">
        <w:rPr>
          <w:sz w:val="30"/>
          <w:szCs w:val="30"/>
          <w:cs/>
        </w:rPr>
        <w:br/>
      </w:r>
      <w:r w:rsidRPr="00DC791B">
        <w:rPr>
          <w:sz w:val="30"/>
          <w:szCs w:val="30"/>
          <w:cs/>
        </w:rPr>
        <w:t xml:space="preserve">กลุ่มบริษัทได้ขายเงินลงทุนทั้งหมดในกิจการดังกล่าว ในส่วนของเงินให้กู้ยืมระยะยาวคงค้าง จะได้รับชำระภายในระยะเวลา </w:t>
      </w:r>
      <w:r w:rsidRPr="00DC791B">
        <w:rPr>
          <w:sz w:val="30"/>
          <w:szCs w:val="30"/>
        </w:rPr>
        <w:t xml:space="preserve">5 </w:t>
      </w:r>
      <w:r w:rsidRPr="00DC791B">
        <w:rPr>
          <w:sz w:val="30"/>
          <w:szCs w:val="30"/>
          <w:cs/>
        </w:rPr>
        <w:t>ปีตามสัญญาเงินให้กู้ยืม</w:t>
      </w:r>
      <w:r w:rsidR="006D7DF4">
        <w:rPr>
          <w:rFonts w:hint="cs"/>
          <w:sz w:val="30"/>
          <w:szCs w:val="30"/>
          <w:cs/>
        </w:rPr>
        <w:t>ใน</w:t>
      </w:r>
      <w:r w:rsidR="00502EB4">
        <w:rPr>
          <w:rFonts w:hint="cs"/>
          <w:sz w:val="30"/>
          <w:szCs w:val="30"/>
          <w:cs/>
        </w:rPr>
        <w:t xml:space="preserve">วันที่ </w:t>
      </w:r>
      <w:r w:rsidR="00751FBF">
        <w:rPr>
          <w:sz w:val="30"/>
          <w:szCs w:val="30"/>
        </w:rPr>
        <w:t xml:space="preserve">30 </w:t>
      </w:r>
      <w:r w:rsidR="00751FBF">
        <w:rPr>
          <w:rFonts w:hint="cs"/>
          <w:sz w:val="30"/>
          <w:szCs w:val="30"/>
          <w:cs/>
        </w:rPr>
        <w:t xml:space="preserve">ธันวาคม </w:t>
      </w:r>
      <w:r w:rsidR="00751FBF">
        <w:rPr>
          <w:sz w:val="30"/>
          <w:szCs w:val="30"/>
        </w:rPr>
        <w:t>2572</w:t>
      </w:r>
      <w:r w:rsidRPr="00DC791B">
        <w:rPr>
          <w:sz w:val="30"/>
          <w:szCs w:val="30"/>
          <w:cs/>
        </w:rPr>
        <w:t xml:space="preserve"> ด้วยอัตราดอกเบี้ยร้อยละ </w:t>
      </w:r>
      <w:r w:rsidRPr="00DC791B">
        <w:rPr>
          <w:sz w:val="30"/>
          <w:szCs w:val="30"/>
        </w:rPr>
        <w:t>10</w:t>
      </w:r>
    </w:p>
    <w:p w14:paraId="02621CD9" w14:textId="77777777" w:rsidR="00F77DD4" w:rsidRDefault="00F77DD4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2C366C69" w14:textId="77777777" w:rsidR="000D19BB" w:rsidRDefault="000D19BB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488D7658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43CD4EDC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49C26852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7124F17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0F87A0FE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91A838F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27CFF62" w14:textId="77777777" w:rsidR="00B02B67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p w14:paraId="3768C1E6" w14:textId="77777777" w:rsidR="00B02B67" w:rsidRPr="00981E2D" w:rsidRDefault="00B02B67" w:rsidP="0075622F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  <w:cs/>
        </w:rPr>
      </w:pPr>
    </w:p>
    <w:p w14:paraId="10242C34" w14:textId="69A1CBEA" w:rsidR="004510CB" w:rsidRPr="009F2999" w:rsidRDefault="00A9741F" w:rsidP="009F2999">
      <w:pPr>
        <w:pStyle w:val="ListParagraph"/>
        <w:numPr>
          <w:ilvl w:val="0"/>
          <w:numId w:val="9"/>
        </w:numPr>
        <w:ind w:left="547" w:hanging="547"/>
        <w:rPr>
          <w:rFonts w:asciiTheme="majorBidi" w:hAnsiTheme="majorBidi"/>
          <w:i w:val="0"/>
          <w:iCs w:val="0"/>
        </w:rPr>
      </w:pPr>
      <w:r w:rsidRPr="009F2999">
        <w:rPr>
          <w:rFonts w:asciiTheme="majorBidi" w:hAnsiTheme="majorBidi" w:hint="cs"/>
          <w:i w:val="0"/>
          <w:iCs w:val="0"/>
          <w:cs/>
        </w:rPr>
        <w:lastRenderedPageBreak/>
        <w:t>สินค้าคงเหลือ</w:t>
      </w:r>
      <w:r w:rsidR="004510CB" w:rsidRPr="009F2999">
        <w:rPr>
          <w:rFonts w:asciiTheme="majorBidi" w:hAnsiTheme="majorBidi"/>
          <w:i w:val="0"/>
          <w:iCs w:val="0"/>
          <w:lang w:val="en-US"/>
        </w:rPr>
        <w:t xml:space="preserve"> </w:t>
      </w:r>
    </w:p>
    <w:p w14:paraId="0AA218B4" w14:textId="77777777" w:rsidR="009F2999" w:rsidRPr="009F2999" w:rsidRDefault="009F2999" w:rsidP="009F2999">
      <w:pPr>
        <w:pStyle w:val="ListParagraph"/>
        <w:ind w:left="547" w:firstLine="0"/>
        <w:rPr>
          <w:rFonts w:asciiTheme="majorBidi" w:hAnsiTheme="majorBidi"/>
          <w:i w:val="0"/>
          <w:iCs w:val="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671"/>
        <w:gridCol w:w="1160"/>
        <w:gridCol w:w="268"/>
        <w:gridCol w:w="1170"/>
        <w:gridCol w:w="268"/>
        <w:gridCol w:w="1178"/>
        <w:gridCol w:w="268"/>
        <w:gridCol w:w="1179"/>
      </w:tblGrid>
      <w:tr w:rsidR="009734CD" w:rsidRPr="00AE4D5B" w14:paraId="7C7CA7B0" w14:textId="77777777" w:rsidTr="00B81C25">
        <w:trPr>
          <w:tblHeader/>
        </w:trPr>
        <w:tc>
          <w:tcPr>
            <w:tcW w:w="3762" w:type="dxa"/>
          </w:tcPr>
          <w:p w14:paraId="3A816303" w14:textId="77777777" w:rsidR="009734CD" w:rsidRPr="00AE4D5B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2AA1A44D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AEFCF4E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AE4D5B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0F9B153B" w14:textId="77777777" w:rsidTr="00B81C25">
        <w:trPr>
          <w:tblHeader/>
        </w:trPr>
        <w:tc>
          <w:tcPr>
            <w:tcW w:w="3762" w:type="dxa"/>
          </w:tcPr>
          <w:p w14:paraId="553A02E6" w14:textId="77777777" w:rsidR="00C376E3" w:rsidRPr="00AE4D5B" w:rsidRDefault="00C376E3" w:rsidP="00C376E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0B3ECD9D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C3E400A" w14:textId="77777777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7D9E8DF9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E2A8B4" w14:textId="3B2376C8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55A3D86C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6BB10AE" w14:textId="77777777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1F8D2D65" w:rsidR="00C376E3" w:rsidRPr="00AE4D5B" w:rsidRDefault="00C376E3" w:rsidP="00C376E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812F6" w:rsidRPr="00AE4D5B" w14:paraId="5606C3A9" w14:textId="77777777" w:rsidTr="00B81C25">
        <w:trPr>
          <w:tblHeader/>
        </w:trPr>
        <w:tc>
          <w:tcPr>
            <w:tcW w:w="3762" w:type="dxa"/>
          </w:tcPr>
          <w:p w14:paraId="4B8A2EC2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43CCAF93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4D5B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76E3" w:rsidRPr="00AE4D5B" w14:paraId="2FDC7916" w14:textId="77777777" w:rsidTr="00C921E9">
        <w:tc>
          <w:tcPr>
            <w:tcW w:w="3762" w:type="dxa"/>
            <w:hideMark/>
          </w:tcPr>
          <w:p w14:paraId="5C8D06DB" w14:textId="77777777" w:rsidR="00C376E3" w:rsidRPr="00AE4D5B" w:rsidRDefault="00C376E3" w:rsidP="00C376E3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282CE60D" w:rsidR="00C376E3" w:rsidRPr="00CF0DA1" w:rsidRDefault="00915D67" w:rsidP="00DA7A2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1,369,144 </w:t>
            </w:r>
          </w:p>
        </w:tc>
        <w:tc>
          <w:tcPr>
            <w:tcW w:w="270" w:type="dxa"/>
          </w:tcPr>
          <w:p w14:paraId="0511A629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0643FA24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CF0DA1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401</w:t>
            </w:r>
            <w:r w:rsidRPr="00CF0DA1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270" w:type="dxa"/>
          </w:tcPr>
          <w:p w14:paraId="19A6599A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21D174E8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776,387 </w:t>
            </w:r>
          </w:p>
        </w:tc>
        <w:tc>
          <w:tcPr>
            <w:tcW w:w="270" w:type="dxa"/>
          </w:tcPr>
          <w:p w14:paraId="200B7783" w14:textId="0BFF009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277D0D02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712,356</w:t>
            </w:r>
          </w:p>
        </w:tc>
      </w:tr>
      <w:tr w:rsidR="00C376E3" w:rsidRPr="00AE4D5B" w14:paraId="52614556" w14:textId="77777777" w:rsidTr="00C921E9">
        <w:tc>
          <w:tcPr>
            <w:tcW w:w="3762" w:type="dxa"/>
            <w:hideMark/>
          </w:tcPr>
          <w:p w14:paraId="381DFAC3" w14:textId="77777777" w:rsidR="00C376E3" w:rsidRPr="00AE4D5B" w:rsidRDefault="00C376E3" w:rsidP="00C376E3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5D8241E9" w:rsidR="00C376E3" w:rsidRPr="00CF0DA1" w:rsidRDefault="00915D67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10,384 </w:t>
            </w:r>
          </w:p>
        </w:tc>
        <w:tc>
          <w:tcPr>
            <w:tcW w:w="270" w:type="dxa"/>
          </w:tcPr>
          <w:p w14:paraId="6F78D5E8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431065EB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25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5EEB79C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7B7EA725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104 </w:t>
            </w:r>
          </w:p>
        </w:tc>
        <w:tc>
          <w:tcPr>
            <w:tcW w:w="270" w:type="dxa"/>
          </w:tcPr>
          <w:p w14:paraId="741B2F07" w14:textId="515EFE92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68BD3633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15,864</w:t>
            </w:r>
          </w:p>
        </w:tc>
      </w:tr>
      <w:tr w:rsidR="00C376E3" w:rsidRPr="00AE4D5B" w14:paraId="0C3FF1FE" w14:textId="77777777" w:rsidTr="00C921E9">
        <w:tc>
          <w:tcPr>
            <w:tcW w:w="3762" w:type="dxa"/>
            <w:hideMark/>
          </w:tcPr>
          <w:p w14:paraId="78ADCE01" w14:textId="77777777" w:rsidR="00C376E3" w:rsidRPr="00AE4D5B" w:rsidRDefault="00C376E3" w:rsidP="00C376E3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69276288" w:rsidR="00C376E3" w:rsidRPr="00CF0DA1" w:rsidRDefault="00915D67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464,597 </w:t>
            </w:r>
          </w:p>
        </w:tc>
        <w:tc>
          <w:tcPr>
            <w:tcW w:w="270" w:type="dxa"/>
          </w:tcPr>
          <w:p w14:paraId="23D5728C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3D0851B4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717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40E9935D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44DF1F7E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184,291 </w:t>
            </w:r>
          </w:p>
        </w:tc>
        <w:tc>
          <w:tcPr>
            <w:tcW w:w="270" w:type="dxa"/>
          </w:tcPr>
          <w:p w14:paraId="04B24F84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379946B0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271,126</w:t>
            </w:r>
          </w:p>
        </w:tc>
      </w:tr>
      <w:tr w:rsidR="00C376E3" w:rsidRPr="00AE4D5B" w14:paraId="70DE2845" w14:textId="77777777" w:rsidTr="00C921E9">
        <w:tc>
          <w:tcPr>
            <w:tcW w:w="3762" w:type="dxa"/>
            <w:hideMark/>
          </w:tcPr>
          <w:p w14:paraId="0C334D62" w14:textId="12398C39" w:rsidR="00C376E3" w:rsidRPr="00AE4D5B" w:rsidRDefault="00C376E3" w:rsidP="00C376E3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26FBE1E9" w:rsidR="00C376E3" w:rsidRPr="00CF0DA1" w:rsidRDefault="00915D67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570,043 </w:t>
            </w:r>
          </w:p>
        </w:tc>
        <w:tc>
          <w:tcPr>
            <w:tcW w:w="270" w:type="dxa"/>
          </w:tcPr>
          <w:p w14:paraId="699C168B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5CA1D23B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229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09709FD9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3EC7F1BA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158,981 </w:t>
            </w:r>
          </w:p>
        </w:tc>
        <w:tc>
          <w:tcPr>
            <w:tcW w:w="270" w:type="dxa"/>
          </w:tcPr>
          <w:p w14:paraId="5F8C240B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52039033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433,941</w:t>
            </w:r>
          </w:p>
        </w:tc>
      </w:tr>
      <w:tr w:rsidR="00C376E3" w:rsidRPr="00AE4D5B" w14:paraId="4DAE8627" w14:textId="77777777" w:rsidTr="00C921E9">
        <w:tc>
          <w:tcPr>
            <w:tcW w:w="3762" w:type="dxa"/>
            <w:hideMark/>
          </w:tcPr>
          <w:p w14:paraId="15BBD109" w14:textId="77777777" w:rsidR="00C376E3" w:rsidRPr="00AE4D5B" w:rsidRDefault="00C376E3" w:rsidP="00C376E3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อะไหล่</w:t>
            </w:r>
            <w:r w:rsidRPr="00AE4D5B">
              <w:rPr>
                <w:rFonts w:hint="cs"/>
                <w:sz w:val="30"/>
                <w:szCs w:val="30"/>
                <w:cs/>
              </w:rPr>
              <w:t>และ</w:t>
            </w:r>
            <w:r w:rsidRPr="00AE4D5B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28166DB4" w:rsidR="00C376E3" w:rsidRPr="00CF0DA1" w:rsidRDefault="00915D67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271,808 </w:t>
            </w:r>
          </w:p>
        </w:tc>
        <w:tc>
          <w:tcPr>
            <w:tcW w:w="270" w:type="dxa"/>
          </w:tcPr>
          <w:p w14:paraId="2F6813B2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0C310B47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331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1096D120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179134F4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106,021 </w:t>
            </w:r>
          </w:p>
        </w:tc>
        <w:tc>
          <w:tcPr>
            <w:tcW w:w="270" w:type="dxa"/>
          </w:tcPr>
          <w:p w14:paraId="5A6C8B8B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75C9765F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115,648</w:t>
            </w:r>
          </w:p>
        </w:tc>
      </w:tr>
      <w:tr w:rsidR="00C376E3" w:rsidRPr="00AE4D5B" w14:paraId="205961A1" w14:textId="77777777" w:rsidTr="00C921E9">
        <w:tc>
          <w:tcPr>
            <w:tcW w:w="3762" w:type="dxa"/>
            <w:hideMark/>
          </w:tcPr>
          <w:p w14:paraId="3B5D74D6" w14:textId="77777777" w:rsidR="00C376E3" w:rsidRPr="00AE4D5B" w:rsidRDefault="00C376E3" w:rsidP="00C376E3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7F7B65DB" w:rsidR="00C376E3" w:rsidRPr="00CF0DA1" w:rsidRDefault="00915D67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915D67">
              <w:rPr>
                <w:rFonts w:cs="Angsana New"/>
                <w:sz w:val="30"/>
                <w:szCs w:val="30"/>
                <w:lang w:bidi="th-TH"/>
              </w:rPr>
              <w:t xml:space="preserve"> 132,401 </w:t>
            </w:r>
          </w:p>
        </w:tc>
        <w:tc>
          <w:tcPr>
            <w:tcW w:w="270" w:type="dxa"/>
          </w:tcPr>
          <w:p w14:paraId="4DFB660C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697D9FCF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151,506</w:t>
            </w:r>
          </w:p>
        </w:tc>
        <w:tc>
          <w:tcPr>
            <w:tcW w:w="270" w:type="dxa"/>
          </w:tcPr>
          <w:p w14:paraId="0D1A5EEA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38A939F3" w:rsidR="00C376E3" w:rsidRPr="00AE4D5B" w:rsidRDefault="00765859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65859">
              <w:rPr>
                <w:rFonts w:cs="Angsana New"/>
                <w:sz w:val="30"/>
                <w:szCs w:val="30"/>
                <w:lang w:bidi="th-TH"/>
              </w:rPr>
              <w:t xml:space="preserve"> 8,168 </w:t>
            </w:r>
          </w:p>
        </w:tc>
        <w:tc>
          <w:tcPr>
            <w:tcW w:w="270" w:type="dxa"/>
          </w:tcPr>
          <w:p w14:paraId="7785B360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418E213A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25,253</w:t>
            </w:r>
          </w:p>
        </w:tc>
      </w:tr>
      <w:tr w:rsidR="00C376E3" w:rsidRPr="00AE4D5B" w14:paraId="5B0251D1" w14:textId="77777777" w:rsidTr="00C921E9">
        <w:tc>
          <w:tcPr>
            <w:tcW w:w="3762" w:type="dxa"/>
            <w:hideMark/>
          </w:tcPr>
          <w:p w14:paraId="2003318F" w14:textId="77777777" w:rsidR="00C376E3" w:rsidRPr="00AE4D5B" w:rsidRDefault="00C376E3" w:rsidP="00C376E3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76230925" w:rsidR="00C376E3" w:rsidRPr="00CF0DA1" w:rsidRDefault="00B3741F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741F">
              <w:rPr>
                <w:rFonts w:cs="Angsana New"/>
                <w:b/>
                <w:bCs/>
                <w:sz w:val="30"/>
                <w:szCs w:val="30"/>
                <w:lang w:bidi="th-TH"/>
              </w:rPr>
              <w:t>2,818,377</w:t>
            </w:r>
          </w:p>
        </w:tc>
        <w:tc>
          <w:tcPr>
            <w:tcW w:w="270" w:type="dxa"/>
          </w:tcPr>
          <w:p w14:paraId="18B22840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33E01FFB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CF0DA1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857</w:t>
            </w:r>
            <w:r w:rsidRPr="00CF0DA1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628</w:t>
            </w:r>
          </w:p>
        </w:tc>
        <w:tc>
          <w:tcPr>
            <w:tcW w:w="270" w:type="dxa"/>
          </w:tcPr>
          <w:p w14:paraId="04567EDE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669492EE" w:rsidR="00C376E3" w:rsidRPr="00AE4D5B" w:rsidRDefault="00B3741F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</w:rPr>
            </w:pPr>
            <w:r w:rsidRPr="00B3741F">
              <w:rPr>
                <w:rFonts w:cs="Angsana New"/>
                <w:b/>
                <w:bCs/>
                <w:sz w:val="30"/>
                <w:szCs w:val="30"/>
              </w:rPr>
              <w:t>1,233,952</w:t>
            </w:r>
          </w:p>
        </w:tc>
        <w:tc>
          <w:tcPr>
            <w:tcW w:w="270" w:type="dxa"/>
          </w:tcPr>
          <w:p w14:paraId="127DE38F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28C77A96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Pr="00C707A9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574</w:t>
            </w:r>
            <w:r w:rsidRPr="00C707A9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188</w:t>
            </w:r>
          </w:p>
        </w:tc>
      </w:tr>
      <w:tr w:rsidR="00C376E3" w:rsidRPr="00AE4D5B" w14:paraId="663B0ADA" w14:textId="77777777" w:rsidTr="00C921E9">
        <w:tc>
          <w:tcPr>
            <w:tcW w:w="3762" w:type="dxa"/>
          </w:tcPr>
          <w:p w14:paraId="0309B817" w14:textId="77777777" w:rsidR="00C376E3" w:rsidRPr="00AE4D5B" w:rsidRDefault="00C376E3" w:rsidP="00C376E3">
            <w:pPr>
              <w:rPr>
                <w:b/>
                <w:bCs/>
                <w:sz w:val="14"/>
                <w:szCs w:val="14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06062352" w:rsidR="00C376E3" w:rsidRPr="00CF0DA1" w:rsidRDefault="00EB0568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 w:rsidRPr="00EB0568">
              <w:rPr>
                <w:rFonts w:cs="Angsana New"/>
                <w:sz w:val="30"/>
                <w:szCs w:val="30"/>
              </w:rPr>
              <w:t>(210,259)</w:t>
            </w:r>
          </w:p>
        </w:tc>
        <w:tc>
          <w:tcPr>
            <w:tcW w:w="270" w:type="dxa"/>
          </w:tcPr>
          <w:p w14:paraId="2ECD915D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4CEB29B9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 w:rsidRPr="00CF0DA1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161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255</w:t>
            </w:r>
            <w:r w:rsidRPr="00CF0DA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C376E3" w:rsidRPr="00AE4D5B" w:rsidRDefault="00C376E3" w:rsidP="00C376E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25539213" w:rsidR="00C376E3" w:rsidRPr="00AE4D5B" w:rsidRDefault="00EB0568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 w:rsidRPr="00EB0568">
              <w:rPr>
                <w:rFonts w:cs="Angsana New"/>
                <w:sz w:val="30"/>
                <w:szCs w:val="30"/>
              </w:rPr>
              <w:t>(</w:t>
            </w:r>
            <w:r w:rsidR="00FD4C91">
              <w:rPr>
                <w:rFonts w:cs="Angsana New"/>
                <w:sz w:val="30"/>
                <w:szCs w:val="30"/>
              </w:rPr>
              <w:t>4</w:t>
            </w:r>
            <w:r w:rsidR="006C3949">
              <w:rPr>
                <w:rFonts w:cs="Angsana New"/>
                <w:sz w:val="30"/>
                <w:szCs w:val="30"/>
              </w:rPr>
              <w:t>9</w:t>
            </w:r>
            <w:r w:rsidRPr="00EB0568">
              <w:rPr>
                <w:rFonts w:cs="Angsana New"/>
                <w:sz w:val="30"/>
                <w:szCs w:val="30"/>
              </w:rPr>
              <w:t>,2</w:t>
            </w:r>
            <w:r w:rsidR="00FD4C91">
              <w:rPr>
                <w:rFonts w:cs="Angsana New"/>
                <w:sz w:val="30"/>
                <w:szCs w:val="30"/>
              </w:rPr>
              <w:t>12</w:t>
            </w:r>
            <w:r w:rsidRPr="00EB056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E5E7B" w14:textId="77777777" w:rsidR="00C376E3" w:rsidRPr="00AE4D5B" w:rsidRDefault="00C376E3" w:rsidP="00C376E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050F3CF1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(51,162)</w:t>
            </w:r>
          </w:p>
        </w:tc>
      </w:tr>
      <w:tr w:rsidR="00C376E3" w:rsidRPr="00AE4D5B" w14:paraId="02BBE926" w14:textId="77777777" w:rsidTr="00C921E9">
        <w:tc>
          <w:tcPr>
            <w:tcW w:w="3762" w:type="dxa"/>
            <w:hideMark/>
          </w:tcPr>
          <w:p w14:paraId="021C2E88" w14:textId="77777777" w:rsidR="00C376E3" w:rsidRPr="00AE4D5B" w:rsidRDefault="00C376E3" w:rsidP="00C376E3">
            <w:pPr>
              <w:ind w:left="252" w:hanging="252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5E543B49" w:rsidR="00C376E3" w:rsidRPr="00CF0DA1" w:rsidRDefault="00EB0568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</w:rPr>
            </w:pPr>
            <w:r w:rsidRPr="00EB0568">
              <w:rPr>
                <w:rFonts w:cs="Angsana New"/>
                <w:b/>
                <w:bCs/>
                <w:sz w:val="30"/>
                <w:szCs w:val="30"/>
              </w:rPr>
              <w:t>2,608,118</w:t>
            </w:r>
          </w:p>
        </w:tc>
        <w:tc>
          <w:tcPr>
            <w:tcW w:w="270" w:type="dxa"/>
          </w:tcPr>
          <w:p w14:paraId="26F93503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16D6DDEC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</w:t>
            </w:r>
            <w:r w:rsidRPr="00CF0DA1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696</w:t>
            </w:r>
            <w:r w:rsidRPr="00CF0DA1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04EB653F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75063618" w:rsidR="00C376E3" w:rsidRPr="00AE4D5B" w:rsidRDefault="00D03237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3237">
              <w:rPr>
                <w:rFonts w:cs="Angsana New"/>
                <w:b/>
                <w:bCs/>
                <w:sz w:val="30"/>
                <w:szCs w:val="30"/>
                <w:lang w:bidi="th-TH"/>
              </w:rPr>
              <w:t>1,1</w:t>
            </w:r>
            <w:r w:rsidR="00FD4C91">
              <w:rPr>
                <w:rFonts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2D6AD3">
              <w:rPr>
                <w:rFonts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D03237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D4C91">
              <w:rPr>
                <w:rFonts w:cs="Angsana New"/>
                <w:b/>
                <w:bCs/>
                <w:sz w:val="30"/>
                <w:szCs w:val="30"/>
                <w:lang w:bidi="th-TH"/>
              </w:rPr>
              <w:t>740</w:t>
            </w:r>
          </w:p>
        </w:tc>
        <w:tc>
          <w:tcPr>
            <w:tcW w:w="270" w:type="dxa"/>
          </w:tcPr>
          <w:p w14:paraId="3C9665D2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38DAF2A7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1,523,026</w:t>
            </w:r>
          </w:p>
        </w:tc>
      </w:tr>
      <w:tr w:rsidR="0043556D" w:rsidRPr="00981E2D" w14:paraId="4C83F0DA" w14:textId="77777777" w:rsidTr="00C921E9">
        <w:tc>
          <w:tcPr>
            <w:tcW w:w="3762" w:type="dxa"/>
          </w:tcPr>
          <w:p w14:paraId="7DEC0B2D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2A3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</w:tr>
      <w:tr w:rsidR="0043556D" w:rsidRPr="00AE4D5B" w14:paraId="6C12A6D7" w14:textId="77777777" w:rsidTr="00D97CDB">
        <w:tc>
          <w:tcPr>
            <w:tcW w:w="4842" w:type="dxa"/>
            <w:gridSpan w:val="2"/>
            <w:hideMark/>
          </w:tcPr>
          <w:p w14:paraId="4922802C" w14:textId="11B2C063" w:rsidR="0043556D" w:rsidRPr="00AE4D5B" w:rsidRDefault="0043556D" w:rsidP="0043556D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</w:t>
            </w:r>
            <w:r w:rsidRPr="00AE4D5B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AE4D5B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AE4D5B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376E3" w:rsidRPr="00AE4D5B" w14:paraId="221051BA" w14:textId="77777777" w:rsidTr="00BF3B0D">
        <w:tc>
          <w:tcPr>
            <w:tcW w:w="3762" w:type="dxa"/>
            <w:hideMark/>
          </w:tcPr>
          <w:p w14:paraId="22976E55" w14:textId="77777777" w:rsidR="00C376E3" w:rsidRPr="00AE4D5B" w:rsidRDefault="00C376E3" w:rsidP="00C376E3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6981E0D8" w:rsidR="00C376E3" w:rsidRPr="00BE4100" w:rsidRDefault="00E06638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E06638">
              <w:rPr>
                <w:rFonts w:cs="Angsana New"/>
                <w:sz w:val="30"/>
                <w:szCs w:val="30"/>
                <w:lang w:bidi="th-TH"/>
              </w:rPr>
              <w:t>15,</w:t>
            </w:r>
            <w:r w:rsidRPr="00926E03">
              <w:rPr>
                <w:rFonts w:cs="Angsana New"/>
                <w:sz w:val="30"/>
                <w:szCs w:val="30"/>
                <w:lang w:bidi="th-TH"/>
              </w:rPr>
              <w:t>176,75</w:t>
            </w:r>
            <w:r w:rsidR="00EC6947">
              <w:rPr>
                <w:rFonts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44E4D6C2" w14:textId="77777777" w:rsidR="00C376E3" w:rsidRPr="00BE4100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225C506F" w:rsidR="00C376E3" w:rsidRPr="00BE4100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 w:rsidRPr="00BE4100">
              <w:rPr>
                <w:rFonts w:cs="Angsana New" w:hint="cs"/>
                <w:sz w:val="30"/>
                <w:szCs w:val="30"/>
                <w:cs/>
                <w:lang w:bidi="th-TH"/>
              </w:rPr>
              <w:t>16</w:t>
            </w:r>
            <w:r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817,315</w:t>
            </w:r>
          </w:p>
        </w:tc>
        <w:tc>
          <w:tcPr>
            <w:tcW w:w="270" w:type="dxa"/>
          </w:tcPr>
          <w:p w14:paraId="68B1D851" w14:textId="77777777" w:rsidR="00C376E3" w:rsidRPr="00BE4100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4DEB8A08" w:rsidR="00C376E3" w:rsidRPr="00BE4100" w:rsidRDefault="00750061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750061">
              <w:rPr>
                <w:rFonts w:cs="Angsana New"/>
                <w:sz w:val="30"/>
                <w:szCs w:val="30"/>
                <w:lang w:bidi="th-TH"/>
              </w:rPr>
              <w:t>12,</w:t>
            </w:r>
            <w:r w:rsidR="001C5A07">
              <w:rPr>
                <w:rFonts w:cs="Angsana New"/>
                <w:sz w:val="30"/>
                <w:szCs w:val="30"/>
                <w:lang w:bidi="th-TH"/>
              </w:rPr>
              <w:t>783</w:t>
            </w:r>
            <w:r w:rsidRPr="00750061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1C5A07">
              <w:rPr>
                <w:rFonts w:cs="Angsana New"/>
                <w:sz w:val="30"/>
                <w:szCs w:val="30"/>
                <w:lang w:bidi="th-TH"/>
              </w:rPr>
              <w:t>149</w:t>
            </w:r>
          </w:p>
        </w:tc>
        <w:tc>
          <w:tcPr>
            <w:tcW w:w="270" w:type="dxa"/>
          </w:tcPr>
          <w:p w14:paraId="53406771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7AC62F1A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</w:t>
            </w:r>
            <w:r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711</w:t>
            </w:r>
            <w:r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971</w:t>
            </w:r>
          </w:p>
        </w:tc>
      </w:tr>
      <w:tr w:rsidR="00C376E3" w:rsidRPr="00AE4D5B" w14:paraId="08EDF34B" w14:textId="77777777" w:rsidTr="004B06C1">
        <w:tc>
          <w:tcPr>
            <w:tcW w:w="3762" w:type="dxa"/>
            <w:hideMark/>
          </w:tcPr>
          <w:p w14:paraId="671C1EEA" w14:textId="1169990B" w:rsidR="00C376E3" w:rsidRPr="00AE4D5B" w:rsidRDefault="00C376E3" w:rsidP="00C376E3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FDD40" w14:textId="7D16CE2D" w:rsidR="00C376E3" w:rsidRPr="00BE4100" w:rsidRDefault="00C816CA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C816CA">
              <w:rPr>
                <w:rFonts w:cs="Angsana New"/>
                <w:sz w:val="30"/>
                <w:szCs w:val="30"/>
                <w:lang w:bidi="th-TH"/>
              </w:rPr>
              <w:t>122,51</w:t>
            </w:r>
            <w:r w:rsidR="00371909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277AF60" w14:textId="77777777" w:rsidR="00C376E3" w:rsidRPr="00BE4100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0C7D90" w14:textId="2596C61F" w:rsidR="00C376E3" w:rsidRPr="00BE4100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148</w:t>
            </w:r>
            <w:r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93A090E" w14:textId="77777777" w:rsidR="00C376E3" w:rsidRPr="00BE4100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61A08D" w14:textId="5EE60621" w:rsidR="00C376E3" w:rsidRPr="00BE4100" w:rsidRDefault="00C816CA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 w:rsidRPr="00C816CA"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371909">
              <w:rPr>
                <w:rFonts w:cs="Angsana New"/>
                <w:sz w:val="30"/>
                <w:szCs w:val="30"/>
                <w:lang w:bidi="th-TH"/>
              </w:rPr>
              <w:t>6</w:t>
            </w:r>
            <w:r w:rsidRPr="00C816CA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371909">
              <w:rPr>
                <w:rFonts w:cs="Angsana New"/>
                <w:sz w:val="30"/>
                <w:szCs w:val="30"/>
                <w:lang w:bidi="th-TH"/>
              </w:rPr>
              <w:t>185</w:t>
            </w:r>
          </w:p>
        </w:tc>
        <w:tc>
          <w:tcPr>
            <w:tcW w:w="270" w:type="dxa"/>
          </w:tcPr>
          <w:p w14:paraId="0058F84D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15AF2D" w14:textId="39B74880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</w:t>
            </w:r>
            <w:r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415</w:t>
            </w:r>
          </w:p>
        </w:tc>
      </w:tr>
      <w:tr w:rsidR="00C376E3" w:rsidRPr="00AE4D5B" w14:paraId="7C06F66A" w14:textId="77777777" w:rsidTr="004B06C1">
        <w:tc>
          <w:tcPr>
            <w:tcW w:w="3762" w:type="dxa"/>
            <w:hideMark/>
          </w:tcPr>
          <w:p w14:paraId="2B9B4297" w14:textId="77777777" w:rsidR="00C376E3" w:rsidRPr="00AE4D5B" w:rsidRDefault="00C376E3" w:rsidP="00C376E3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343E796C" w:rsidR="00C376E3" w:rsidRPr="00AE4D5B" w:rsidRDefault="00C816CA" w:rsidP="000E7B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C816CA">
              <w:rPr>
                <w:rFonts w:cs="Angsana New"/>
                <w:b/>
                <w:bCs/>
                <w:sz w:val="30"/>
                <w:szCs w:val="30"/>
                <w:lang w:bidi="th-TH"/>
              </w:rPr>
              <w:t>15,299,268</w:t>
            </w:r>
          </w:p>
        </w:tc>
        <w:tc>
          <w:tcPr>
            <w:tcW w:w="270" w:type="dxa"/>
          </w:tcPr>
          <w:p w14:paraId="50BFDC46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1684D3BE" w:rsidR="00C376E3" w:rsidRPr="00AE4D5B" w:rsidRDefault="00C376E3" w:rsidP="000E7B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12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16,966,233</w:t>
            </w:r>
          </w:p>
        </w:tc>
        <w:tc>
          <w:tcPr>
            <w:tcW w:w="270" w:type="dxa"/>
          </w:tcPr>
          <w:p w14:paraId="1A37F7FB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07081945" w:rsidR="00C376E3" w:rsidRPr="00AE4D5B" w:rsidRDefault="00654112" w:rsidP="000E7B5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654112">
              <w:rPr>
                <w:rFonts w:cs="Angsana New"/>
                <w:b/>
                <w:bCs/>
                <w:sz w:val="30"/>
                <w:szCs w:val="30"/>
                <w:lang w:bidi="th-TH"/>
              </w:rPr>
              <w:t>12,8</w:t>
            </w:r>
            <w:r w:rsidR="004F0BD3">
              <w:rPr>
                <w:rFonts w:cs="Angsana New"/>
                <w:b/>
                <w:bCs/>
                <w:sz w:val="30"/>
                <w:szCs w:val="30"/>
                <w:lang w:bidi="th-TH"/>
              </w:rPr>
              <w:t>29</w:t>
            </w:r>
            <w:r w:rsidRPr="00654112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07CEE">
              <w:rPr>
                <w:rFonts w:cs="Angsana New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270" w:type="dxa"/>
          </w:tcPr>
          <w:p w14:paraId="27BDFFDB" w14:textId="77777777" w:rsidR="00C376E3" w:rsidRPr="00AE4D5B" w:rsidRDefault="00C376E3" w:rsidP="00C376E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0F4CF32B" w:rsidR="00C376E3" w:rsidRPr="00AE4D5B" w:rsidRDefault="00C376E3" w:rsidP="000E7B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126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13,742,386</w:t>
            </w:r>
          </w:p>
        </w:tc>
      </w:tr>
    </w:tbl>
    <w:p w14:paraId="7F495A41" w14:textId="0AF7CDFC" w:rsidR="00B81C25" w:rsidRDefault="00B81C25" w:rsidP="004B06C1">
      <w:pPr>
        <w:tabs>
          <w:tab w:val="left" w:pos="360"/>
        </w:tabs>
        <w:spacing w:line="240" w:lineRule="auto"/>
        <w:ind w:right="-43"/>
        <w:jc w:val="thaiDistribute"/>
        <w:rPr>
          <w:sz w:val="2"/>
          <w:szCs w:val="2"/>
        </w:rPr>
      </w:pPr>
    </w:p>
    <w:p w14:paraId="33B0E2A5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52D80BF0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79F180D6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3214A69D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489A76D9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4BE8F96C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32FBF6F0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4DF4D73C" w14:textId="77777777" w:rsid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  <w:lang w:val="en-US"/>
        </w:rPr>
      </w:pPr>
    </w:p>
    <w:p w14:paraId="143D8320" w14:textId="77777777" w:rsidR="000D19BB" w:rsidRPr="000D19BB" w:rsidRDefault="000D19BB" w:rsidP="000D19BB">
      <w:pPr>
        <w:pStyle w:val="ListParagraph"/>
        <w:spacing w:after="120"/>
        <w:ind w:left="540" w:right="-45" w:firstLine="0"/>
        <w:rPr>
          <w:rFonts w:asciiTheme="majorBidi" w:hAnsiTheme="majorBidi"/>
          <w:i w:val="0"/>
          <w:iCs w:val="0"/>
        </w:rPr>
      </w:pPr>
    </w:p>
    <w:p w14:paraId="1828E9CD" w14:textId="6BE462D8" w:rsidR="00600A44" w:rsidRPr="000A10BE" w:rsidRDefault="00DE5511" w:rsidP="000A10BE">
      <w:pPr>
        <w:pStyle w:val="ListParagraph"/>
        <w:numPr>
          <w:ilvl w:val="0"/>
          <w:numId w:val="9"/>
        </w:numPr>
        <w:spacing w:after="120"/>
        <w:ind w:right="-45" w:hanging="540"/>
        <w:rPr>
          <w:rFonts w:asciiTheme="majorBidi" w:hAnsiTheme="majorBidi"/>
          <w:i w:val="0"/>
          <w:iCs w:val="0"/>
        </w:rPr>
      </w:pPr>
      <w:r w:rsidRPr="00671B24">
        <w:rPr>
          <w:rFonts w:asciiTheme="majorBidi" w:hAnsiTheme="majorBidi" w:hint="cs"/>
          <w:i w:val="0"/>
          <w:iCs w:val="0"/>
          <w:cs/>
        </w:rPr>
        <w:lastRenderedPageBreak/>
        <w:t>สิน</w:t>
      </w:r>
      <w:r w:rsidR="00E060EB" w:rsidRPr="00671B24">
        <w:rPr>
          <w:rFonts w:asciiTheme="majorBidi" w:hAnsiTheme="majorBidi"/>
          <w:i w:val="0"/>
          <w:iCs w:val="0"/>
          <w:cs/>
        </w:rPr>
        <w:t>ทรัพย์ที่ถือไว้เพื่อขาย</w:t>
      </w:r>
    </w:p>
    <w:p w14:paraId="4CB6FB2E" w14:textId="77777777" w:rsidR="000A10BE" w:rsidRPr="000A10BE" w:rsidRDefault="000A10BE" w:rsidP="000A10BE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786D8107" w14:textId="6A95C57F" w:rsidR="000A10BE" w:rsidRPr="000A10BE" w:rsidRDefault="000A10BE" w:rsidP="00313255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2567 กลุ่มบริษัทได้เข้าลงนามในสัญญาซื้อขายเงินลงทุนใน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MYANMAR GOLDEN EAGLE COMPANY LIMITED (MGE)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และ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MYANMAR GOLDEN GLASS COMPANY LIMITED (MGG) 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รวมเรียกว่า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MGE Group </w:t>
      </w:r>
      <w:r w:rsidR="00313255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br/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ซึ่งเป็นการร่วมค้าของกลุ่มบริษัท ให้กับ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MARLARMYAING PUBLIC COMPANY LIMITED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โดยมีมูลค่าการซื้อขายเป็นจำนวนเงิน 49,850.0 ล้านเมียนมาร์จัต หรือประมาณ 803.7 ล้านบาท โดยชำระเป็นเงินสดจำนวน 37,679.0 ล้านเมียนมาร์จัต หรือประมาณ 607.7 ล้านบาท และรับโอนภาระค้ำประกันเงินกู้ยืมบางส่วนเป็นจำนวนเงิน 12,171.0 ล้านเมียนมาร์จัต หรือประมาณ 196.0 ล้านบาท ซึ่งกลุ่มบริษัทได้รับชำระค่าหุ้นบางส่วนแล้วเป็นจำนวนเงิน 10,000.0 ล้านเมียนมาร์จัต หรือประมาณ 162.0 ล้านบาท และกลุ่มบริษัทได้จัดประเภทกลุ่มสินทรัพย์ดังกล่าวเป็นสินทรัพย์ที่ถือไว้เพื่อขายเป็นจำนวนเงินรวม 297.0 ล้านบาท</w:t>
      </w:r>
      <w:r w:rsidR="008B5CF8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ในงบการเงินรวม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 และในเดือนกันยายน 2567 ฝ่ายบริหารของกลุ่มบริษัทได้ประเมินความสามารถในการชำระหนี้ของลูกหนี้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MGE </w:t>
      </w:r>
      <w:r w:rsidRPr="000A10B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และพิจารณาบันทึกตัดจำหน่ายหนี้สูญ เป็นจำนวนเงิน 1,238.5 ล้านบาทในงบการเงินรวม และจำนวนเงิน 1.4 ล้านบาทในงบการเงินเฉพาะกิจการ</w:t>
      </w:r>
    </w:p>
    <w:p w14:paraId="0E7CA9B1" w14:textId="77777777" w:rsidR="00CE65BD" w:rsidRDefault="00CE65BD" w:rsidP="00CE65B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05B694CA" w14:textId="3C7CA316" w:rsidR="00CE65BD" w:rsidRPr="00FE478F" w:rsidRDefault="00CE65BD" w:rsidP="00CE65B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ต่อมา </w:t>
      </w:r>
      <w:r w:rsidRPr="00FE1BA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>18</w:t>
      </w:r>
      <w:r w:rsidRPr="00FE1BA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มีนาคม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FE1BA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</w:t>
      </w:r>
      <w:r w:rsidRPr="00FE1BAE">
        <w:rPr>
          <w:rFonts w:asciiTheme="majorBidi" w:hAnsiTheme="majorBidi"/>
          <w:color w:val="000000" w:themeColor="text1"/>
          <w:sz w:val="30"/>
          <w:szCs w:val="30"/>
          <w:cs/>
        </w:rPr>
        <w:t>ได้รับชำระ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ค่าหุ้นส่วนที่เหลือเป็นจำนวนเงิน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 xml:space="preserve">27,679.0 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ล้านเมียนมาร์จัต หรือประมาณ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>445.7</w:t>
      </w:r>
      <w:r w:rsidRPr="00FE1BA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และเมื่อวันที่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>19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มีนาคม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 xml:space="preserve">2568 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กลุ่มบริษัทได้จดทะเบียนโอนหุ้นกับหน่วยงานที่เกี่ยวข้องแล้วเสร็จและรับรู้กำไรจากการขาย</w:t>
      </w:r>
      <w:r w:rsidRPr="00FE1BAE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สินทรัพย์ที่ถือไว้เพื่อขาย</w:t>
      </w:r>
      <w:r w:rsidRPr="00FE1BAE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สุทธิจากผลต่างของอัตราแลกเปลี่ยนจากการแปลงค่าหน่วยงานต่างประเทศ และค่าใช้จ่ายที่เกี่ยวข้อง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เป็นจำนวนเงิน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 xml:space="preserve"> 294.7 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ล้านบาทในรายได้อื่นในงบกำไรขาดทุนรวมสำหรับ</w:t>
      </w:r>
      <w:r w:rsidR="00C00AF5"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>ปี</w:t>
      </w:r>
      <w:r w:rsidR="00F604E2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F604E2">
        <w:rPr>
          <w:rFonts w:asciiTheme="majorBidi" w:hAnsiTheme="majorBidi"/>
          <w:color w:val="000000" w:themeColor="text1"/>
          <w:sz w:val="30"/>
          <w:szCs w:val="30"/>
        </w:rPr>
        <w:t>31</w:t>
      </w:r>
      <w:r w:rsidR="00F604E2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ธันวาคม</w:t>
      </w:r>
      <w:r w:rsidRPr="00FE1BA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E1BAE">
        <w:rPr>
          <w:rFonts w:asciiTheme="majorBidi" w:hAnsiTheme="majorBidi"/>
          <w:color w:val="000000" w:themeColor="text1"/>
          <w:sz w:val="30"/>
          <w:szCs w:val="30"/>
        </w:rPr>
        <w:t>2568</w:t>
      </w:r>
    </w:p>
    <w:p w14:paraId="6F114CA7" w14:textId="77777777" w:rsidR="00C36EA2" w:rsidRDefault="00C36EA2" w:rsidP="00C36EA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B342F0E" w14:textId="77777777" w:rsidR="00ED4DBC" w:rsidRPr="005B7182" w:rsidRDefault="00ED4DBC" w:rsidP="00ED4DB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4ED79999" w14:textId="77777777" w:rsidR="009E4871" w:rsidRDefault="009E4871">
      <w:pPr>
        <w:spacing w:line="240" w:lineRule="auto"/>
        <w:rPr>
          <w:sz w:val="30"/>
          <w:szCs w:val="30"/>
        </w:rPr>
        <w:sectPr w:rsidR="009E4871" w:rsidSect="00BE5628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559FD517" w14:textId="551BAB8B" w:rsidR="00140BFC" w:rsidRPr="00140BFC" w:rsidRDefault="00634A1C" w:rsidP="000E7B53">
      <w:pPr>
        <w:numPr>
          <w:ilvl w:val="0"/>
          <w:numId w:val="9"/>
        </w:numPr>
        <w:spacing w:line="240" w:lineRule="auto"/>
        <w:ind w:left="547" w:right="-43" w:hanging="547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เ</w:t>
      </w:r>
      <w:r w:rsidR="00140BFC" w:rsidRPr="00140BFC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งินลงทุนในบริษัทร่วมและการร่วมค้า</w:t>
      </w:r>
    </w:p>
    <w:p w14:paraId="0D4B8CDF" w14:textId="5FCDE4BE" w:rsidR="00092727" w:rsidRPr="00097BE7" w:rsidRDefault="00092727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851"/>
        <w:gridCol w:w="1007"/>
        <w:gridCol w:w="272"/>
        <w:gridCol w:w="990"/>
        <w:gridCol w:w="272"/>
        <w:gridCol w:w="1078"/>
        <w:gridCol w:w="274"/>
        <w:gridCol w:w="981"/>
      </w:tblGrid>
      <w:tr w:rsidR="00092727" w:rsidRPr="00AE4D5B" w14:paraId="3A4D27F8" w14:textId="77777777" w:rsidTr="00A840F2">
        <w:trPr>
          <w:tblHeader/>
        </w:trPr>
        <w:tc>
          <w:tcPr>
            <w:tcW w:w="1952" w:type="pct"/>
          </w:tcPr>
          <w:p w14:paraId="26681012" w14:textId="77777777" w:rsidR="00092727" w:rsidRPr="00AE4D5B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</w:tcPr>
          <w:p w14:paraId="013D39D7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pct"/>
            <w:gridSpan w:val="3"/>
          </w:tcPr>
          <w:p w14:paraId="24E0A288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8C80270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</w:tcPr>
          <w:p w14:paraId="0C126F86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E3" w:rsidRPr="00AE4D5B" w14:paraId="5E16DA4B" w14:textId="77777777" w:rsidTr="00A840F2">
        <w:trPr>
          <w:tblHeader/>
        </w:trPr>
        <w:tc>
          <w:tcPr>
            <w:tcW w:w="1952" w:type="pct"/>
          </w:tcPr>
          <w:p w14:paraId="3D032917" w14:textId="77777777" w:rsidR="00C376E3" w:rsidRPr="00AE4D5B" w:rsidRDefault="00C376E3" w:rsidP="00C376E3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3D4C2295" w14:textId="42726953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  <w:vAlign w:val="center"/>
          </w:tcPr>
          <w:p w14:paraId="2CD7960E" w14:textId="64C4D608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vAlign w:val="center"/>
          </w:tcPr>
          <w:p w14:paraId="65A46E73" w14:textId="77777777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702E2A09" w14:textId="20144D5F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60F8991" w14:textId="77777777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D1D418B" w14:textId="788469CE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36681803" w14:textId="77777777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526DEC80" w14:textId="33212193" w:rsidR="00C376E3" w:rsidRPr="00AE4D5B" w:rsidRDefault="00C376E3" w:rsidP="00C376E3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556D" w:rsidRPr="00AE4D5B" w14:paraId="0E6019EB" w14:textId="77777777" w:rsidTr="00F34298">
        <w:trPr>
          <w:tblHeader/>
        </w:trPr>
        <w:tc>
          <w:tcPr>
            <w:tcW w:w="1952" w:type="pct"/>
          </w:tcPr>
          <w:p w14:paraId="2DC14963" w14:textId="77777777" w:rsidR="0043556D" w:rsidRPr="00AE4D5B" w:rsidRDefault="0043556D" w:rsidP="0043556D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6B292225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5" w:type="pct"/>
            <w:gridSpan w:val="7"/>
          </w:tcPr>
          <w:p w14:paraId="240FD4B6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56D" w:rsidRPr="00AE4D5B" w14:paraId="71F482CF" w14:textId="77777777" w:rsidTr="00A840F2">
        <w:tc>
          <w:tcPr>
            <w:tcW w:w="1952" w:type="pct"/>
          </w:tcPr>
          <w:p w14:paraId="17CF1102" w14:textId="77777777" w:rsidR="0043556D" w:rsidRPr="00AE4D5B" w:rsidRDefault="0043556D" w:rsidP="0043556D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3" w:type="pct"/>
          </w:tcPr>
          <w:p w14:paraId="7DCC3BE3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1F225C38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438816D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06C9E51A" w14:textId="77777777" w:rsidR="0043556D" w:rsidRPr="00AE4D5B" w:rsidRDefault="0043556D" w:rsidP="0043556D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DA42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6CFD837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EA67F57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246FD96A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C376E3" w:rsidRPr="00AE4D5B" w14:paraId="704EC0A8" w14:textId="77777777" w:rsidTr="00A840F2">
        <w:tc>
          <w:tcPr>
            <w:tcW w:w="1952" w:type="pct"/>
          </w:tcPr>
          <w:p w14:paraId="4C4B2E18" w14:textId="7FDBCF3B" w:rsidR="00C376E3" w:rsidRPr="00AE4D5B" w:rsidRDefault="00C376E3" w:rsidP="00C376E3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pct"/>
          </w:tcPr>
          <w:p w14:paraId="7B3421F6" w14:textId="77777777" w:rsidR="00C376E3" w:rsidRPr="00AE4D5B" w:rsidRDefault="00C376E3" w:rsidP="00C376E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A07D301" w14:textId="72ACE35B" w:rsidR="00C376E3" w:rsidRPr="00C376E3" w:rsidRDefault="00C376E3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 w:rsidRPr="00C376E3">
              <w:rPr>
                <w:sz w:val="30"/>
                <w:szCs w:val="30"/>
              </w:rPr>
              <w:t xml:space="preserve"> -</w:t>
            </w:r>
          </w:p>
        </w:tc>
        <w:tc>
          <w:tcPr>
            <w:tcW w:w="145" w:type="pct"/>
            <w:vAlign w:val="bottom"/>
          </w:tcPr>
          <w:p w14:paraId="393691EC" w14:textId="77777777" w:rsidR="00C376E3" w:rsidRPr="00AE4D5B" w:rsidRDefault="00C376E3" w:rsidP="00C376E3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D88EC4A" w14:textId="3A2EA640" w:rsidR="00C376E3" w:rsidRPr="00AE4D5B" w:rsidRDefault="00C376E3" w:rsidP="000E7B53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368,938</w:t>
            </w:r>
          </w:p>
        </w:tc>
        <w:tc>
          <w:tcPr>
            <w:tcW w:w="145" w:type="pct"/>
          </w:tcPr>
          <w:p w14:paraId="08DDBFC2" w14:textId="77777777" w:rsidR="00C376E3" w:rsidRPr="00AE4D5B" w:rsidRDefault="00C376E3" w:rsidP="00C376E3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E12261B" w14:textId="557FD6AB" w:rsidR="00C376E3" w:rsidRPr="00AE4D5B" w:rsidRDefault="00C376E3" w:rsidP="00C376E3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94CAF3A" w14:textId="77777777" w:rsidR="00C376E3" w:rsidRPr="00AE4D5B" w:rsidRDefault="00C376E3" w:rsidP="00C376E3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6DEB209B" w14:textId="6F67D6E3" w:rsidR="00C376E3" w:rsidRPr="00AE4D5B" w:rsidRDefault="00C376E3" w:rsidP="00C376E3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06605" w:rsidRPr="00AE4D5B" w14:paraId="165CE005" w14:textId="77777777" w:rsidTr="00A840F2">
        <w:tc>
          <w:tcPr>
            <w:tcW w:w="1952" w:type="pct"/>
          </w:tcPr>
          <w:p w14:paraId="34904526" w14:textId="77777777" w:rsidR="00406605" w:rsidRDefault="00406605" w:rsidP="00406605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B657B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กำไร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สุทธิจากเงินลงทุนใน</w:t>
            </w:r>
          </w:p>
          <w:p w14:paraId="142F9964" w14:textId="4CC51753" w:rsidR="00406605" w:rsidRPr="00AE4D5B" w:rsidRDefault="00406605" w:rsidP="00406605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 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3" w:type="pct"/>
          </w:tcPr>
          <w:p w14:paraId="011C5E35" w14:textId="77777777" w:rsidR="00406605" w:rsidRPr="00AE4D5B" w:rsidRDefault="00406605" w:rsidP="0040660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856D8AB" w14:textId="7042BB03" w:rsidR="00406605" w:rsidRPr="00AE4D5B" w:rsidRDefault="00406605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6C2E18D" w14:textId="77777777" w:rsidR="00406605" w:rsidRPr="00AE4D5B" w:rsidRDefault="00406605" w:rsidP="00406605">
            <w:pPr>
              <w:pStyle w:val="BodyText"/>
              <w:tabs>
                <w:tab w:val="decimal" w:pos="50"/>
                <w:tab w:val="decimal" w:pos="892"/>
              </w:tabs>
              <w:spacing w:after="0" w:line="380" w:lineRule="exact"/>
              <w:ind w:left="-108" w:right="78"/>
              <w:jc w:val="center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D53C3D4" w14:textId="0F85CBF3" w:rsidR="00406605" w:rsidRPr="00AE4D5B" w:rsidRDefault="00406605" w:rsidP="000E7B53">
            <w:pPr>
              <w:pStyle w:val="acctfourfigures"/>
              <w:tabs>
                <w:tab w:val="clear" w:pos="765"/>
                <w:tab w:val="decimal" w:pos="759"/>
              </w:tabs>
              <w:spacing w:line="380" w:lineRule="exact"/>
              <w:ind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1,435</w:t>
            </w:r>
          </w:p>
        </w:tc>
        <w:tc>
          <w:tcPr>
            <w:tcW w:w="145" w:type="pct"/>
          </w:tcPr>
          <w:p w14:paraId="018C5B2F" w14:textId="77777777" w:rsidR="00406605" w:rsidRPr="00AE4D5B" w:rsidRDefault="00406605" w:rsidP="0040660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092D246" w14:textId="117EC8AA" w:rsidR="00406605" w:rsidRPr="00AE4D5B" w:rsidRDefault="00406605" w:rsidP="00406605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B9983C0" w14:textId="77777777" w:rsidR="00406605" w:rsidRPr="00AE4D5B" w:rsidRDefault="00406605" w:rsidP="00406605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62594946" w14:textId="3FFC1B97" w:rsidR="00406605" w:rsidRPr="00AE4D5B" w:rsidRDefault="00406605" w:rsidP="00406605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06605" w:rsidRPr="00AE4D5B" w14:paraId="5D5C6FD3" w14:textId="77777777" w:rsidTr="00A840F2">
        <w:tc>
          <w:tcPr>
            <w:tcW w:w="1952" w:type="pct"/>
          </w:tcPr>
          <w:p w14:paraId="68655FA7" w14:textId="77777777" w:rsidR="00406605" w:rsidRPr="00AE4D5B" w:rsidRDefault="00406605" w:rsidP="0040660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5B51C222" w14:textId="141385E8" w:rsidR="00406605" w:rsidRPr="00AE4D5B" w:rsidRDefault="00406605" w:rsidP="0040660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    เงินลงทุนในบริษัทร่วม</w:t>
            </w:r>
          </w:p>
        </w:tc>
        <w:tc>
          <w:tcPr>
            <w:tcW w:w="453" w:type="pct"/>
          </w:tcPr>
          <w:p w14:paraId="6A916CB6" w14:textId="77777777" w:rsidR="00406605" w:rsidRPr="00AE4D5B" w:rsidRDefault="00406605" w:rsidP="0040660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8048491" w14:textId="3E91A62E" w:rsidR="00406605" w:rsidRPr="00AE4D5B" w:rsidRDefault="00406605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05E9196" w14:textId="77777777" w:rsidR="00406605" w:rsidRPr="00AE4D5B" w:rsidRDefault="00406605" w:rsidP="00406605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703D1FB" w14:textId="36379788" w:rsidR="00406605" w:rsidRPr="00AE4D5B" w:rsidRDefault="00406605" w:rsidP="000E7B53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617</w:t>
            </w:r>
          </w:p>
        </w:tc>
        <w:tc>
          <w:tcPr>
            <w:tcW w:w="145" w:type="pct"/>
          </w:tcPr>
          <w:p w14:paraId="089B3D4A" w14:textId="77777777" w:rsidR="00406605" w:rsidRPr="00AE4D5B" w:rsidRDefault="00406605" w:rsidP="0040660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8AEEB7" w14:textId="47E4DB74" w:rsidR="00406605" w:rsidRPr="00AE4D5B" w:rsidRDefault="00406605" w:rsidP="00406605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AF4AA1C" w14:textId="77777777" w:rsidR="00406605" w:rsidRPr="00AE4D5B" w:rsidRDefault="00406605" w:rsidP="00406605">
            <w:pPr>
              <w:pStyle w:val="BodyText"/>
              <w:tabs>
                <w:tab w:val="decimal" w:pos="445"/>
                <w:tab w:val="decimal" w:pos="549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772EE6E2" w14:textId="6D34FC0E" w:rsidR="00406605" w:rsidRPr="00AE4D5B" w:rsidRDefault="00406605" w:rsidP="00406605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06605" w:rsidRPr="00AE4D5B" w14:paraId="1DF6BE9B" w14:textId="77777777" w:rsidTr="00A840F2">
        <w:tc>
          <w:tcPr>
            <w:tcW w:w="1952" w:type="pct"/>
          </w:tcPr>
          <w:p w14:paraId="72300DF2" w14:textId="69974550" w:rsidR="00406605" w:rsidRPr="00246FCB" w:rsidRDefault="00406605" w:rsidP="00406605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53" w:type="pct"/>
          </w:tcPr>
          <w:p w14:paraId="3893F6AC" w14:textId="77777777" w:rsidR="00406605" w:rsidRPr="00AE4D5B" w:rsidRDefault="00406605" w:rsidP="0040660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F6B04C5" w14:textId="43682311" w:rsidR="00406605" w:rsidRPr="00AE4D5B" w:rsidRDefault="00406605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7A2BCB3" w14:textId="58248F88" w:rsidR="00406605" w:rsidRPr="00AE4D5B" w:rsidRDefault="00406605" w:rsidP="00406605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92E15A3" w14:textId="53329EA2" w:rsidR="00406605" w:rsidRPr="00AE4D5B" w:rsidRDefault="00406605" w:rsidP="000E7B53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(370,990)</w:t>
            </w:r>
          </w:p>
        </w:tc>
        <w:tc>
          <w:tcPr>
            <w:tcW w:w="145" w:type="pct"/>
            <w:vAlign w:val="bottom"/>
          </w:tcPr>
          <w:p w14:paraId="2800FCA9" w14:textId="58570439" w:rsidR="00406605" w:rsidRPr="00AE4D5B" w:rsidRDefault="00406605" w:rsidP="00406605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8E9AF31" w14:textId="31C3C5BC" w:rsidR="00406605" w:rsidRPr="00AE4D5B" w:rsidRDefault="00406605" w:rsidP="00406605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7F2D5CC" w14:textId="77777777" w:rsidR="00406605" w:rsidRPr="00AE4D5B" w:rsidRDefault="00406605" w:rsidP="00406605">
            <w:pPr>
              <w:pStyle w:val="BodyText"/>
              <w:tabs>
                <w:tab w:val="decimal" w:pos="445"/>
                <w:tab w:val="decimal" w:pos="549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A00DBA2" w14:textId="3F0C6C0F" w:rsidR="00406605" w:rsidRPr="00AE4D5B" w:rsidRDefault="00406605" w:rsidP="00406605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06605" w:rsidRPr="00AE4D5B" w14:paraId="18EA1B31" w14:textId="77777777" w:rsidTr="00A840F2">
        <w:tc>
          <w:tcPr>
            <w:tcW w:w="1952" w:type="pct"/>
          </w:tcPr>
          <w:p w14:paraId="17890523" w14:textId="323A3654" w:rsidR="00406605" w:rsidRPr="00246FCB" w:rsidRDefault="00406605" w:rsidP="0040660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246FC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3" w:type="pct"/>
          </w:tcPr>
          <w:p w14:paraId="7E96DA44" w14:textId="77777777" w:rsidR="00406605" w:rsidRPr="00AE4D5B" w:rsidRDefault="00406605" w:rsidP="0040660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58A3" w14:textId="5CC5759C" w:rsidR="00406605" w:rsidRPr="00644959" w:rsidRDefault="00406605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b/>
                <w:bCs/>
                <w:sz w:val="30"/>
                <w:szCs w:val="30"/>
              </w:rPr>
            </w:pPr>
            <w:r w:rsidRPr="0064495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B9561D2" w14:textId="4F859383" w:rsidR="00406605" w:rsidRPr="002267BD" w:rsidRDefault="00406605" w:rsidP="00406605">
            <w:pPr>
              <w:pStyle w:val="BodyText"/>
              <w:tabs>
                <w:tab w:val="decimal" w:pos="549"/>
                <w:tab w:val="decimal" w:pos="628"/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91D3" w14:textId="60799836" w:rsidR="00406605" w:rsidRPr="00AE4D5B" w:rsidRDefault="00406605" w:rsidP="00406605">
            <w:pPr>
              <w:pStyle w:val="BodyText"/>
              <w:tabs>
                <w:tab w:val="decimal" w:pos="480"/>
              </w:tabs>
              <w:spacing w:after="0" w:line="380" w:lineRule="exact"/>
              <w:ind w:right="20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A53202" w14:textId="77777777" w:rsidR="00406605" w:rsidRPr="00AE4D5B" w:rsidRDefault="00406605" w:rsidP="00406605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2ED8" w14:textId="3E8599E9" w:rsidR="00406605" w:rsidRPr="00AE4D5B" w:rsidRDefault="00406605" w:rsidP="00406605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11E168C" w14:textId="77777777" w:rsidR="00406605" w:rsidRPr="00AE4D5B" w:rsidRDefault="00406605" w:rsidP="00406605">
            <w:pPr>
              <w:tabs>
                <w:tab w:val="decimal" w:pos="882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3B8ED" w14:textId="6BC72093" w:rsidR="00406605" w:rsidRPr="00AE4D5B" w:rsidRDefault="00406605" w:rsidP="00406605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406605" w:rsidRPr="00AE4D5B" w14:paraId="6A3EE1A4" w14:textId="77777777" w:rsidTr="00A840F2">
        <w:tc>
          <w:tcPr>
            <w:tcW w:w="1952" w:type="pct"/>
          </w:tcPr>
          <w:p w14:paraId="79DCFFE0" w14:textId="77777777" w:rsidR="00406605" w:rsidRPr="00246FCB" w:rsidRDefault="00406605" w:rsidP="0040660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2E51224C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799D8311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ABA0BA1" w14:textId="77777777" w:rsidR="00406605" w:rsidRPr="00AE4D5B" w:rsidRDefault="00406605" w:rsidP="0040660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3E5CDB0F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B4C9170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13743801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C952852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3138C734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06605" w:rsidRPr="00AE4D5B" w14:paraId="09ECCDFE" w14:textId="77777777" w:rsidTr="00A840F2">
        <w:tc>
          <w:tcPr>
            <w:tcW w:w="1952" w:type="pct"/>
          </w:tcPr>
          <w:p w14:paraId="4A816CBF" w14:textId="77777777" w:rsidR="00406605" w:rsidRPr="00246FCB" w:rsidRDefault="00406605" w:rsidP="0040660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246FCB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3" w:type="pct"/>
          </w:tcPr>
          <w:p w14:paraId="6235C363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43958B4D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5B0DD6BF" w14:textId="758315F8" w:rsidR="00406605" w:rsidRPr="00AE4D5B" w:rsidRDefault="00406605" w:rsidP="0040660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3CF44C0E" w14:textId="77777777" w:rsidR="00406605" w:rsidRPr="00AE4D5B" w:rsidRDefault="00406605" w:rsidP="0040660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31699CB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1516B905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3C4B81B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4CD7B2A2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06605" w:rsidRPr="00AE4D5B" w14:paraId="1879FF9D" w14:textId="77777777" w:rsidTr="00A840F2">
        <w:tc>
          <w:tcPr>
            <w:tcW w:w="1952" w:type="pct"/>
          </w:tcPr>
          <w:p w14:paraId="5CA73448" w14:textId="37D60432" w:rsidR="00406605" w:rsidRPr="00246FCB" w:rsidRDefault="00406605" w:rsidP="00406605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246FCB">
              <w:rPr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1</w:t>
            </w:r>
            <w:r w:rsidRPr="00246FCB">
              <w:rPr>
                <w:sz w:val="30"/>
                <w:szCs w:val="30"/>
              </w:rPr>
              <w:t xml:space="preserve"> </w:t>
            </w:r>
            <w:r w:rsidRPr="00246FC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pct"/>
          </w:tcPr>
          <w:p w14:paraId="158D920A" w14:textId="77777777" w:rsidR="00406605" w:rsidRPr="00AE4D5B" w:rsidRDefault="00406605" w:rsidP="0040660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732841FA" w14:textId="5312E512" w:rsidR="00406605" w:rsidRPr="00B91FB5" w:rsidRDefault="00406605" w:rsidP="00644959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69"/>
              <w:rPr>
                <w:sz w:val="30"/>
                <w:szCs w:val="30"/>
              </w:rPr>
            </w:pPr>
            <w:r w:rsidRPr="00B91FB5">
              <w:rPr>
                <w:sz w:val="30"/>
                <w:szCs w:val="30"/>
              </w:rPr>
              <w:t>694,772</w:t>
            </w:r>
          </w:p>
        </w:tc>
        <w:tc>
          <w:tcPr>
            <w:tcW w:w="145" w:type="pct"/>
          </w:tcPr>
          <w:p w14:paraId="6A78046F" w14:textId="2C01DC43" w:rsidR="00406605" w:rsidRPr="00C376E3" w:rsidRDefault="00406605" w:rsidP="00406605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194F16D4" w14:textId="5CEE00CF" w:rsidR="00406605" w:rsidRPr="00644959" w:rsidRDefault="00406605" w:rsidP="000E7B53">
            <w:pPr>
              <w:pStyle w:val="acctfourfigures"/>
              <w:spacing w:line="380" w:lineRule="exact"/>
              <w:ind w:right="-72"/>
              <w:rPr>
                <w:rFonts w:cs="Angsana New"/>
                <w:sz w:val="30"/>
                <w:szCs w:val="30"/>
              </w:rPr>
            </w:pPr>
            <w:r w:rsidRPr="00644959">
              <w:rPr>
                <w:rFonts w:cs="Angsana New"/>
                <w:sz w:val="30"/>
                <w:szCs w:val="30"/>
                <w:cs/>
              </w:rPr>
              <w:t>837</w:t>
            </w:r>
            <w:r w:rsidRPr="00644959">
              <w:rPr>
                <w:rFonts w:cs="Angsana New"/>
                <w:sz w:val="30"/>
                <w:szCs w:val="30"/>
              </w:rPr>
              <w:t>,107</w:t>
            </w:r>
          </w:p>
        </w:tc>
        <w:tc>
          <w:tcPr>
            <w:tcW w:w="145" w:type="pct"/>
          </w:tcPr>
          <w:p w14:paraId="0A2B8A33" w14:textId="77777777" w:rsidR="00406605" w:rsidRPr="00C376E3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3618F6F" w14:textId="67F95660" w:rsidR="00406605" w:rsidRPr="00C376E3" w:rsidRDefault="00406605" w:rsidP="000E7B53">
            <w:pPr>
              <w:pStyle w:val="BodyText"/>
              <w:tabs>
                <w:tab w:val="decimal" w:pos="843"/>
              </w:tabs>
              <w:spacing w:after="0" w:line="380" w:lineRule="exact"/>
              <w:ind w:left="-108" w:right="-69"/>
              <w:rPr>
                <w:sz w:val="30"/>
                <w:szCs w:val="30"/>
              </w:rPr>
            </w:pPr>
            <w:r w:rsidRPr="00C376E3">
              <w:rPr>
                <w:sz w:val="30"/>
                <w:szCs w:val="30"/>
              </w:rPr>
              <w:t>110,700</w:t>
            </w:r>
          </w:p>
        </w:tc>
        <w:tc>
          <w:tcPr>
            <w:tcW w:w="146" w:type="pct"/>
          </w:tcPr>
          <w:p w14:paraId="10C8650D" w14:textId="77777777" w:rsidR="00406605" w:rsidRPr="00AE4D5B" w:rsidRDefault="00406605" w:rsidP="00406605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72D96163" w14:textId="6855957B" w:rsidR="00406605" w:rsidRPr="00AE4D5B" w:rsidRDefault="00406605" w:rsidP="000E7B53">
            <w:pPr>
              <w:pStyle w:val="BodyText"/>
              <w:tabs>
                <w:tab w:val="decimal" w:pos="749"/>
              </w:tabs>
              <w:spacing w:after="0" w:line="380" w:lineRule="exact"/>
              <w:ind w:left="-108" w:right="-7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</w:t>
            </w:r>
            <w:r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700</w:t>
            </w:r>
          </w:p>
        </w:tc>
      </w:tr>
      <w:tr w:rsidR="00255CDC" w:rsidRPr="00AE4D5B" w14:paraId="722AA510" w14:textId="77777777" w:rsidTr="00A840F2">
        <w:trPr>
          <w:trHeight w:val="408"/>
        </w:trPr>
        <w:tc>
          <w:tcPr>
            <w:tcW w:w="1952" w:type="pct"/>
          </w:tcPr>
          <w:p w14:paraId="1B4FEC33" w14:textId="32328439" w:rsidR="00255CDC" w:rsidRPr="00246FCB" w:rsidRDefault="00255CDC" w:rsidP="00255CDC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246FCB">
              <w:rPr>
                <w:sz w:val="30"/>
                <w:szCs w:val="30"/>
                <w:cs/>
              </w:rPr>
              <w:br/>
            </w:r>
            <w:r w:rsidRPr="00246FCB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453" w:type="pct"/>
          </w:tcPr>
          <w:p w14:paraId="642522E9" w14:textId="77777777" w:rsidR="00255CDC" w:rsidRPr="00AE4D5B" w:rsidRDefault="00255CDC" w:rsidP="00CF45D1">
            <w:pPr>
              <w:pStyle w:val="BodyText"/>
              <w:tabs>
                <w:tab w:val="decimal" w:pos="638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FB9424C" w14:textId="7FBD36A8" w:rsidR="00255CDC" w:rsidRPr="00B91FB5" w:rsidRDefault="00255CDC" w:rsidP="00644959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69"/>
              <w:rPr>
                <w:sz w:val="30"/>
                <w:szCs w:val="30"/>
              </w:rPr>
            </w:pPr>
            <w:r w:rsidRPr="00B91FB5">
              <w:rPr>
                <w:sz w:val="30"/>
                <w:szCs w:val="30"/>
              </w:rPr>
              <w:t>145,95</w:t>
            </w:r>
            <w:r w:rsidR="00B91FB5" w:rsidRPr="00B91FB5">
              <w:rPr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1314EE8" w14:textId="77777777" w:rsidR="00255CDC" w:rsidRPr="00AE4D5B" w:rsidRDefault="00255CDC" w:rsidP="00255CD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5BACBFF8" w14:textId="29B71727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206</w:t>
            </w:r>
            <w:r w:rsidRPr="0066239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682</w:t>
            </w:r>
          </w:p>
        </w:tc>
        <w:tc>
          <w:tcPr>
            <w:tcW w:w="145" w:type="pct"/>
          </w:tcPr>
          <w:p w14:paraId="0D4D74F3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F8C43C6" w14:textId="0EA03AE9" w:rsidR="00255CDC" w:rsidRPr="00AE4D5B" w:rsidRDefault="00255CDC" w:rsidP="00255CDC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10F74A" w14:textId="77777777" w:rsidR="00255CDC" w:rsidRPr="00AE4D5B" w:rsidRDefault="00255CDC" w:rsidP="00255CDC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2E6BA1CB" w14:textId="636EBCAA" w:rsidR="00255CDC" w:rsidRPr="00AE4D5B" w:rsidRDefault="00255CDC" w:rsidP="00255CD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55CDC" w:rsidRPr="00AE4D5B" w14:paraId="786A0719" w14:textId="77777777" w:rsidTr="00A840F2">
        <w:tc>
          <w:tcPr>
            <w:tcW w:w="1952" w:type="pct"/>
          </w:tcPr>
          <w:p w14:paraId="51794B93" w14:textId="77777777" w:rsidR="00255CDC" w:rsidRPr="00246FCB" w:rsidRDefault="00255CDC" w:rsidP="00255CDC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53" w:type="pct"/>
          </w:tcPr>
          <w:p w14:paraId="35551E25" w14:textId="77777777" w:rsidR="00255CDC" w:rsidRPr="00AE4D5B" w:rsidRDefault="00255CDC" w:rsidP="00255CD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D723FD2" w14:textId="08CD7481" w:rsidR="00255CDC" w:rsidRPr="00B91FB5" w:rsidRDefault="00255CDC" w:rsidP="00644959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69"/>
              <w:rPr>
                <w:sz w:val="30"/>
                <w:szCs w:val="30"/>
              </w:rPr>
            </w:pPr>
            <w:r w:rsidRPr="00B91FB5">
              <w:rPr>
                <w:sz w:val="30"/>
                <w:szCs w:val="30"/>
              </w:rPr>
              <w:t>(200,509)</w:t>
            </w:r>
          </w:p>
        </w:tc>
        <w:tc>
          <w:tcPr>
            <w:tcW w:w="145" w:type="pct"/>
          </w:tcPr>
          <w:p w14:paraId="43070E9D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00C88723" w14:textId="49458256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 w:rsidRPr="00662395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186</w:t>
            </w:r>
            <w:r w:rsidRPr="0066239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626</w:t>
            </w:r>
            <w:r w:rsidRPr="00662395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F504FC" w14:textId="77777777" w:rsidR="00255CDC" w:rsidRPr="00AE4D5B" w:rsidRDefault="00255CDC" w:rsidP="00255CD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7DCD0505" w14:textId="3400A6AE" w:rsidR="00255CDC" w:rsidRPr="00AE4D5B" w:rsidRDefault="00255CDC" w:rsidP="00255CDC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46957A" w14:textId="77777777" w:rsidR="00255CDC" w:rsidRPr="00AE4D5B" w:rsidRDefault="00255CDC" w:rsidP="00255CDC">
            <w:pPr>
              <w:pStyle w:val="BodyText"/>
              <w:tabs>
                <w:tab w:val="decimal" w:pos="445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57E146E8" w14:textId="4053146B" w:rsidR="00255CDC" w:rsidRPr="00AE4D5B" w:rsidRDefault="00255CDC" w:rsidP="00255CD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55CDC" w:rsidRPr="00AE4D5B" w14:paraId="1D6E2D31" w14:textId="77777777" w:rsidTr="00A840F2">
        <w:tc>
          <w:tcPr>
            <w:tcW w:w="1952" w:type="pct"/>
          </w:tcPr>
          <w:p w14:paraId="75BE3D9C" w14:textId="6C8B718F" w:rsidR="00255CDC" w:rsidRPr="00246FCB" w:rsidRDefault="00255CDC" w:rsidP="00255CDC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246FCB">
              <w:rPr>
                <w:sz w:val="30"/>
                <w:szCs w:val="30"/>
                <w:cs/>
              </w:rPr>
              <w:br/>
            </w:r>
            <w:r w:rsidRPr="00246FCB">
              <w:rPr>
                <w:rFonts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453" w:type="pct"/>
          </w:tcPr>
          <w:p w14:paraId="1E4E927E" w14:textId="6DDE2B23" w:rsidR="00255CDC" w:rsidRPr="00AE4D5B" w:rsidRDefault="00255CDC" w:rsidP="00255CD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756B953" w14:textId="58DAB8EB" w:rsidR="00255CDC" w:rsidRPr="00AE4D5B" w:rsidRDefault="00255CDC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5107EEA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27" w:type="pct"/>
            <w:vAlign w:val="bottom"/>
          </w:tcPr>
          <w:p w14:paraId="44E1C813" w14:textId="1A0AC911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(708)</w:t>
            </w:r>
          </w:p>
        </w:tc>
        <w:tc>
          <w:tcPr>
            <w:tcW w:w="145" w:type="pct"/>
          </w:tcPr>
          <w:p w14:paraId="24C55E6A" w14:textId="77777777" w:rsidR="00255CDC" w:rsidRPr="00AE4D5B" w:rsidRDefault="00255CDC" w:rsidP="00255CD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42C3D65C" w14:textId="1807373B" w:rsidR="00255CDC" w:rsidRPr="00AE4D5B" w:rsidRDefault="00255CDC" w:rsidP="00255CDC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0356B2" w14:textId="77777777" w:rsidR="00255CDC" w:rsidRPr="00AE4D5B" w:rsidRDefault="00255CDC" w:rsidP="00255CDC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587F0EF8" w14:textId="7E486748" w:rsidR="00255CDC" w:rsidRPr="00AE4D5B" w:rsidRDefault="00255CDC" w:rsidP="00255CD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55CDC" w:rsidRPr="00AE4D5B" w14:paraId="03C50CFE" w14:textId="77777777">
        <w:tc>
          <w:tcPr>
            <w:tcW w:w="1952" w:type="pct"/>
          </w:tcPr>
          <w:p w14:paraId="2A966B29" w14:textId="1CBDB0EA" w:rsidR="00255CDC" w:rsidRPr="00246FCB" w:rsidRDefault="00255CDC" w:rsidP="00255CDC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453" w:type="pct"/>
          </w:tcPr>
          <w:p w14:paraId="6799CEF8" w14:textId="77777777" w:rsidR="00255CDC" w:rsidRPr="00AE4D5B" w:rsidRDefault="00255CDC" w:rsidP="00255CD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A60073" w14:textId="27C83E92" w:rsidR="00255CDC" w:rsidRPr="00255CDC" w:rsidRDefault="00255CDC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6BF507" w14:textId="77777777" w:rsidR="00255CDC" w:rsidRPr="00AE4D5B" w:rsidRDefault="00255CDC" w:rsidP="00255CD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19A3B854" w14:textId="124B5354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 w:rsidRPr="00662395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29</w:t>
            </w:r>
            <w:r w:rsidRPr="0066239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150</w:t>
            </w:r>
            <w:r w:rsidRPr="00662395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8E33D7E" w14:textId="77777777" w:rsidR="00255CDC" w:rsidRPr="00AE4D5B" w:rsidRDefault="00255CDC" w:rsidP="00255CD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00BACF7D" w14:textId="67DE99FD" w:rsidR="00255CDC" w:rsidRPr="00AE4D5B" w:rsidRDefault="00255CDC" w:rsidP="00255CDC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B6912E" w14:textId="77777777" w:rsidR="00255CDC" w:rsidRPr="00AE4D5B" w:rsidRDefault="00255CDC" w:rsidP="00255CDC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BEC4FFB" w14:textId="6D8808C9" w:rsidR="00255CDC" w:rsidRPr="00AE4D5B" w:rsidRDefault="00255CDC" w:rsidP="00255CDC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55CDC" w:rsidRPr="00AE4D5B" w14:paraId="2A5F0948" w14:textId="77777777">
        <w:tc>
          <w:tcPr>
            <w:tcW w:w="1952" w:type="pct"/>
          </w:tcPr>
          <w:p w14:paraId="05B10D9D" w14:textId="52DA95D0" w:rsidR="00255CDC" w:rsidRPr="00246FCB" w:rsidRDefault="00255CDC" w:rsidP="00255CDC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453" w:type="pct"/>
          </w:tcPr>
          <w:p w14:paraId="7463E8A5" w14:textId="3A3F6208" w:rsidR="00255CDC" w:rsidRPr="00072022" w:rsidRDefault="00255CDC" w:rsidP="00255CDC">
            <w:pPr>
              <w:pStyle w:val="BodyText"/>
              <w:tabs>
                <w:tab w:val="decimal" w:pos="419"/>
              </w:tabs>
              <w:spacing w:after="0" w:line="380" w:lineRule="exact"/>
              <w:ind w:right="-156"/>
              <w:jc w:val="both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7E0ED04" w14:textId="6EA99479" w:rsidR="00255CDC" w:rsidRPr="00AE4D5B" w:rsidRDefault="00255CDC" w:rsidP="00644959">
            <w:pPr>
              <w:pStyle w:val="BodyText"/>
              <w:tabs>
                <w:tab w:val="decimal" w:pos="497"/>
              </w:tabs>
              <w:spacing w:after="0" w:line="380" w:lineRule="exact"/>
              <w:ind w:left="-108" w:right="-79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F17BA8" w14:textId="77777777" w:rsidR="00255CDC" w:rsidRPr="00AE4D5B" w:rsidRDefault="00255CDC" w:rsidP="00255CD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2D21C7A1" w14:textId="196D1FEA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(132,533)</w:t>
            </w:r>
          </w:p>
        </w:tc>
        <w:tc>
          <w:tcPr>
            <w:tcW w:w="145" w:type="pct"/>
          </w:tcPr>
          <w:p w14:paraId="03F43F0A" w14:textId="77777777" w:rsidR="00255CDC" w:rsidRPr="00AE4D5B" w:rsidRDefault="00255CDC" w:rsidP="00255CDC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4C23040D" w14:textId="61C66AA8" w:rsidR="00255CDC" w:rsidRPr="00AE4D5B" w:rsidRDefault="00255CDC" w:rsidP="00255CDC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5F4102" w14:textId="77777777" w:rsidR="00255CDC" w:rsidRPr="00AE4D5B" w:rsidRDefault="00255CDC" w:rsidP="00255CDC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3F4DE535" w14:textId="44BF96A9" w:rsidR="00255CDC" w:rsidRPr="00AE4D5B" w:rsidRDefault="00255CDC" w:rsidP="00255CDC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55CDC" w:rsidRPr="00AE4D5B" w14:paraId="677E2458" w14:textId="77777777" w:rsidTr="00A840F2">
        <w:tc>
          <w:tcPr>
            <w:tcW w:w="1952" w:type="pct"/>
          </w:tcPr>
          <w:p w14:paraId="24BF9B7C" w14:textId="248D69E0" w:rsidR="00255CDC" w:rsidRPr="00E55540" w:rsidRDefault="00255CDC" w:rsidP="00255CDC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5554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E5554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3" w:type="pct"/>
          </w:tcPr>
          <w:p w14:paraId="65BCA60F" w14:textId="77777777" w:rsidR="00255CDC" w:rsidRPr="009927E4" w:rsidRDefault="00255CDC" w:rsidP="00255CDC">
            <w:pPr>
              <w:pStyle w:val="BodyText"/>
              <w:tabs>
                <w:tab w:val="decimal" w:pos="419"/>
              </w:tabs>
              <w:spacing w:after="0" w:line="380" w:lineRule="exact"/>
              <w:ind w:right="-156"/>
              <w:jc w:val="both"/>
              <w:rPr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6FFA3766" w:rsidR="00255CDC" w:rsidRPr="00AE4D5B" w:rsidRDefault="00255CDC" w:rsidP="00644959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69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640,21</w:t>
            </w:r>
            <w:r w:rsidR="007A363B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F1BB1E0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3D8BCA67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694,772</w:t>
            </w:r>
          </w:p>
        </w:tc>
        <w:tc>
          <w:tcPr>
            <w:tcW w:w="145" w:type="pct"/>
          </w:tcPr>
          <w:p w14:paraId="59E622AE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57E8" w14:textId="13F69084" w:rsidR="00255CDC" w:rsidRPr="00AE4D5B" w:rsidRDefault="00255CDC" w:rsidP="000E7B53">
            <w:pPr>
              <w:pStyle w:val="BodyText"/>
              <w:tabs>
                <w:tab w:val="decimal" w:pos="843"/>
              </w:tabs>
              <w:spacing w:after="0" w:line="380" w:lineRule="exact"/>
              <w:ind w:left="-108" w:right="-69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1CB2524C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C008F" w14:textId="785713C5" w:rsidR="00255CDC" w:rsidRPr="00AE4D5B" w:rsidRDefault="00255CDC" w:rsidP="000E7B53">
            <w:pPr>
              <w:pStyle w:val="BodyText"/>
              <w:tabs>
                <w:tab w:val="decimal" w:pos="749"/>
              </w:tabs>
              <w:spacing w:after="0" w:line="380" w:lineRule="exact"/>
              <w:ind w:left="-108" w:right="-7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</w:tr>
      <w:tr w:rsidR="00255CDC" w:rsidRPr="00AE4D5B" w14:paraId="1C1529BA" w14:textId="77777777" w:rsidTr="00A840F2">
        <w:trPr>
          <w:trHeight w:val="171"/>
        </w:trPr>
        <w:tc>
          <w:tcPr>
            <w:tcW w:w="1952" w:type="pct"/>
          </w:tcPr>
          <w:p w14:paraId="6D453F3A" w14:textId="1BDA0FD4" w:rsidR="00255CDC" w:rsidRPr="00E55540" w:rsidRDefault="00255CDC" w:rsidP="00255CDC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149773D5" w14:textId="77777777" w:rsidR="00255CDC" w:rsidRPr="00AE4D5B" w:rsidRDefault="00255CDC" w:rsidP="00255CDC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1436B41" w14:textId="77777777" w:rsidR="00255CDC" w:rsidRPr="00AE4D5B" w:rsidRDefault="00255CDC" w:rsidP="00255CDC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5" w:type="pct"/>
          </w:tcPr>
          <w:p w14:paraId="62764AEB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F24FCF3" w14:textId="77777777" w:rsidR="00255CDC" w:rsidRPr="00AE4D5B" w:rsidRDefault="00255CDC" w:rsidP="00255CDC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7908DF79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472260E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0A2AE618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2AC9D5A0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255CDC" w:rsidRPr="00AE4D5B" w14:paraId="02D8633E" w14:textId="77777777" w:rsidTr="00A840F2">
        <w:trPr>
          <w:trHeight w:val="74"/>
        </w:trPr>
        <w:tc>
          <w:tcPr>
            <w:tcW w:w="1952" w:type="pct"/>
            <w:vAlign w:val="bottom"/>
          </w:tcPr>
          <w:p w14:paraId="449C7235" w14:textId="7EDA09DD" w:rsidR="00255CDC" w:rsidRPr="00F76EDF" w:rsidRDefault="00255CDC" w:rsidP="00255CDC">
            <w:pPr>
              <w:spacing w:line="380" w:lineRule="exact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76EDF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53" w:type="pct"/>
          </w:tcPr>
          <w:p w14:paraId="40D63E16" w14:textId="77777777" w:rsidR="00255CDC" w:rsidRPr="00AE4D5B" w:rsidRDefault="00255CDC" w:rsidP="00255CD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bottom"/>
          </w:tcPr>
          <w:p w14:paraId="76189BDE" w14:textId="2262267D" w:rsidR="00255CDC" w:rsidRPr="00AE4D5B" w:rsidRDefault="00255CDC" w:rsidP="00644959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69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640,21</w:t>
            </w:r>
            <w:r w:rsidR="007A363B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9209799" w14:textId="77777777" w:rsidR="00255CDC" w:rsidRPr="00AE4D5B" w:rsidRDefault="00255CDC" w:rsidP="00255CDC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62649D79" w14:textId="65FF7EA9" w:rsidR="00255CDC" w:rsidRPr="00AE4D5B" w:rsidRDefault="00255CDC" w:rsidP="00644959">
            <w:pPr>
              <w:pStyle w:val="BodyText"/>
              <w:tabs>
                <w:tab w:val="decimal" w:pos="759"/>
              </w:tabs>
              <w:spacing w:after="0" w:line="380" w:lineRule="exact"/>
              <w:ind w:left="-108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694,772</w:t>
            </w:r>
          </w:p>
        </w:tc>
        <w:tc>
          <w:tcPr>
            <w:tcW w:w="145" w:type="pct"/>
            <w:vAlign w:val="bottom"/>
          </w:tcPr>
          <w:p w14:paraId="48FA2371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3F2E82E3" w14:textId="7512D77D" w:rsidR="00255CDC" w:rsidRPr="00AE4D5B" w:rsidRDefault="00255CDC" w:rsidP="000E7B53">
            <w:pPr>
              <w:pStyle w:val="BodyText"/>
              <w:tabs>
                <w:tab w:val="decimal" w:pos="843"/>
              </w:tabs>
              <w:spacing w:after="0" w:line="380" w:lineRule="exact"/>
              <w:ind w:left="-108" w:right="-69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6" w:type="pct"/>
            <w:vAlign w:val="bottom"/>
          </w:tcPr>
          <w:p w14:paraId="76601A53" w14:textId="77777777" w:rsidR="00255CDC" w:rsidRPr="00AE4D5B" w:rsidRDefault="00255CDC" w:rsidP="00255CDC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5FDED684" w14:textId="38419B76" w:rsidR="00255CDC" w:rsidRPr="00AE4D5B" w:rsidRDefault="00255CDC" w:rsidP="000E7B53">
            <w:pPr>
              <w:pStyle w:val="BodyText"/>
              <w:tabs>
                <w:tab w:val="decimal" w:pos="749"/>
              </w:tabs>
              <w:spacing w:after="0" w:line="380" w:lineRule="exact"/>
              <w:ind w:left="-108" w:right="-76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</w:tr>
    </w:tbl>
    <w:p w14:paraId="1EF04721" w14:textId="77777777" w:rsidR="00092727" w:rsidRDefault="00092727" w:rsidP="00092727">
      <w:pPr>
        <w:spacing w:line="240" w:lineRule="auto"/>
        <w:jc w:val="thaiDistribute"/>
        <w:rPr>
          <w:sz w:val="30"/>
          <w:szCs w:val="30"/>
        </w:rPr>
      </w:pPr>
    </w:p>
    <w:p w14:paraId="43F060FB" w14:textId="77777777" w:rsidR="003902AA" w:rsidRDefault="003902AA" w:rsidP="00092727">
      <w:pPr>
        <w:spacing w:line="240" w:lineRule="auto"/>
        <w:jc w:val="thaiDistribute"/>
        <w:rPr>
          <w:sz w:val="30"/>
          <w:szCs w:val="30"/>
        </w:rPr>
      </w:pPr>
    </w:p>
    <w:p w14:paraId="4263FA78" w14:textId="77777777" w:rsidR="003902AA" w:rsidRPr="00AE4D5B" w:rsidRDefault="003902AA" w:rsidP="00092727">
      <w:pPr>
        <w:spacing w:line="240" w:lineRule="auto"/>
        <w:jc w:val="thaiDistribute"/>
        <w:rPr>
          <w:sz w:val="30"/>
          <w:szCs w:val="30"/>
        </w:rPr>
        <w:sectPr w:rsidR="003902AA" w:rsidRPr="00AE4D5B" w:rsidSect="00F32E80"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326"/>
        </w:sectPr>
      </w:pPr>
    </w:p>
    <w:p w14:paraId="108CA93D" w14:textId="61F854CD" w:rsidR="00092727" w:rsidRPr="00AE4D5B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AE4D5B">
        <w:rPr>
          <w:rFonts w:cs="Angsana New"/>
          <w:cs/>
        </w:rPr>
        <w:lastRenderedPageBreak/>
        <w:t>เงินลงทุนใน</w:t>
      </w:r>
      <w:r w:rsidRPr="00AE4D5B">
        <w:rPr>
          <w:rFonts w:cs="Angsana New" w:hint="cs"/>
          <w:cs/>
        </w:rPr>
        <w:t>บริษัทร่วมและการร่วมค้า</w:t>
      </w:r>
      <w:r w:rsidRPr="00AE4D5B">
        <w:rPr>
          <w:rFonts w:cs="Angsana New"/>
          <w:spacing w:val="-6"/>
          <w:cs/>
        </w:rPr>
        <w:t xml:space="preserve"> </w:t>
      </w:r>
      <w:r w:rsidR="00E06F5E" w:rsidRPr="00AE4D5B">
        <w:rPr>
          <w:rFonts w:cs="Angsana New"/>
          <w:cs/>
        </w:rPr>
        <w:t>ณ วันที่</w:t>
      </w:r>
      <w:r w:rsidRPr="00AE4D5B">
        <w:rPr>
          <w:rFonts w:cs="Angsana New"/>
          <w:cs/>
        </w:rPr>
        <w:t xml:space="preserve"> </w:t>
      </w:r>
      <w:r w:rsidR="00B176C5">
        <w:rPr>
          <w:rFonts w:cs="Angsana New"/>
          <w:lang w:val="en-US"/>
        </w:rPr>
        <w:t>31</w:t>
      </w:r>
      <w:r w:rsidRPr="00AE4D5B">
        <w:rPr>
          <w:rFonts w:cs="Angsana New"/>
          <w:cs/>
        </w:rPr>
        <w:t xml:space="preserve"> ธันวาคม และ</w:t>
      </w:r>
      <w:r w:rsidR="0014790A" w:rsidRPr="00AE4D5B">
        <w:rPr>
          <w:rFonts w:cs="Angsana New" w:hint="cs"/>
          <w:cs/>
        </w:rPr>
        <w:t>รายได้เงินปันผล</w:t>
      </w:r>
      <w:r w:rsidRPr="00AE4D5B">
        <w:rPr>
          <w:rFonts w:cs="Angsana New"/>
          <w:cs/>
        </w:rPr>
        <w:t xml:space="preserve">สำหรับแต่ละปี มีดังนี้ </w:t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14790A" w:rsidRPr="00AE4D5B" w14:paraId="2A333C1A" w14:textId="1D3B982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0AABA2D9" w14:textId="6A65E272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59305DE" w14:textId="77777777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245507D7" w14:textId="67175E69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1A960C" w14:textId="77777777" w:rsidR="0014790A" w:rsidRPr="00AE4D5B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1247D6E0" w14:textId="2E6ED524" w:rsidR="0014790A" w:rsidRPr="00AE4D5B" w:rsidRDefault="0014790A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14A84" w:rsidRPr="00AE4D5B" w14:paraId="6D840B91" w14:textId="690AFB48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0A958E0F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26779C6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81C25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131C938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4A5484F3" w14:textId="62A72B2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277D2F20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885B81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CF41F8D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0C6B2BDC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67E3CEA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F39402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81D0A4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92DFB18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06A78E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56B247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F021067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5D50F07E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DAE3889" w14:textId="77777777" w:rsidR="00F8094B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6556E3ED" w14:textId="4FBBDF86" w:rsidR="00A14A84" w:rsidRPr="00AE4D5B" w:rsidRDefault="00F8094B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C376E3" w:rsidRPr="00AE4D5B" w14:paraId="2D95F6F9" w14:textId="5172F515" w:rsidTr="000115FC">
        <w:trPr>
          <w:cantSplit/>
          <w:trHeight w:val="20"/>
        </w:trPr>
        <w:tc>
          <w:tcPr>
            <w:tcW w:w="1843" w:type="dxa"/>
          </w:tcPr>
          <w:p w14:paraId="7DBC98FB" w14:textId="77777777" w:rsidR="00C376E3" w:rsidRPr="00AE4D5B" w:rsidRDefault="00C376E3" w:rsidP="00C376E3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5D72F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5D059B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54ACFBDA" w14:textId="648FFE1A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B46AD4B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3172DA95" w14:textId="347FD7A5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</w:tcPr>
          <w:p w14:paraId="1E3852C8" w14:textId="77777777" w:rsidR="00C376E3" w:rsidRPr="00AE4D5B" w:rsidRDefault="00C376E3" w:rsidP="00C376E3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1CC9586" w14:textId="52A4CD7B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09131D6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31B7D4" w14:textId="1F69FB22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</w:tcPr>
          <w:p w14:paraId="27663F19" w14:textId="77777777" w:rsidR="00C376E3" w:rsidRPr="00AE4D5B" w:rsidRDefault="00C376E3" w:rsidP="00C376E3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88F57F5" w14:textId="6F8A7A7B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E2E1C7B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0789A7" w14:textId="73EACB1B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</w:tcPr>
          <w:p w14:paraId="6E38A5E1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409D41" w14:textId="48D27B74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FDD8B79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3C7806" w14:textId="4A93DEC0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</w:tcPr>
          <w:p w14:paraId="17D55A92" w14:textId="77777777" w:rsidR="00C376E3" w:rsidRPr="00AE4D5B" w:rsidRDefault="00C376E3" w:rsidP="00C376E3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004517" w14:textId="4DE0B66A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8676A14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5D82AB" w14:textId="113637DD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436B7DB6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CA26A1D" w14:textId="20F7E168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02" w:type="dxa"/>
            <w:vAlign w:val="center"/>
          </w:tcPr>
          <w:p w14:paraId="12D615A6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4230F561" w14:textId="6F25A7A3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</w:tr>
      <w:tr w:rsidR="00D37380" w:rsidRPr="00AE4D5B" w14:paraId="26516AC8" w14:textId="6B426067" w:rsidTr="002D5303">
        <w:trPr>
          <w:cantSplit/>
          <w:trHeight w:val="20"/>
        </w:trPr>
        <w:tc>
          <w:tcPr>
            <w:tcW w:w="1843" w:type="dxa"/>
          </w:tcPr>
          <w:p w14:paraId="570A7B41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8274FD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DF1A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7AC6A886" w14:textId="49B1C7F2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323C09B4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6C794B46" w14:textId="0DC2982C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C376E3" w:rsidRPr="00AE4D5B" w14:paraId="714BCA8D" w14:textId="262A0603" w:rsidTr="000115FC">
        <w:trPr>
          <w:cantSplit/>
          <w:trHeight w:val="20"/>
        </w:trPr>
        <w:tc>
          <w:tcPr>
            <w:tcW w:w="1843" w:type="dxa"/>
          </w:tcPr>
          <w:p w14:paraId="27730B85" w14:textId="77777777" w:rsidR="00C376E3" w:rsidRPr="00AE4D5B" w:rsidRDefault="00C376E3" w:rsidP="00C376E3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038DC7FC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13DB9C7" w14:textId="77777777" w:rsidR="00C376E3" w:rsidRPr="00AE4D5B" w:rsidRDefault="00C376E3" w:rsidP="00C376E3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680D0013" w14:textId="77777777" w:rsidR="00C376E3" w:rsidRPr="00AE4D5B" w:rsidRDefault="00C376E3" w:rsidP="00C376E3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C8D19C" w14:textId="77777777" w:rsidR="00C376E3" w:rsidRPr="00AE4D5B" w:rsidRDefault="00C376E3" w:rsidP="00C376E3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41E3F6B" w14:textId="77777777" w:rsidR="00C376E3" w:rsidRPr="00AE4D5B" w:rsidRDefault="00C376E3" w:rsidP="00C376E3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39501" w14:textId="77777777" w:rsidR="00C376E3" w:rsidRPr="00AE4D5B" w:rsidRDefault="00C376E3" w:rsidP="00C376E3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</w:tcPr>
          <w:p w14:paraId="58283CDA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B349D8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6B24A45B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21C6F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CC9C562" w14:textId="4CD9127C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A63292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EEC927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A7CD44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87A52FE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E90F8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C6ADC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C61FF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6F0858F0" w14:textId="0E1B6AF0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48DF35" w14:textId="77777777" w:rsidR="00C376E3" w:rsidRPr="00AE4D5B" w:rsidRDefault="00C376E3" w:rsidP="00C376E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A7BD03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14B2105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156E580" w14:textId="15EB9AE2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A0395C2" w14:textId="77777777" w:rsidR="00C376E3" w:rsidRPr="00AE4D5B" w:rsidRDefault="00C376E3" w:rsidP="00C376E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5356C2B" w14:textId="2518F2D7" w:rsidR="00C376E3" w:rsidRPr="00AE4D5B" w:rsidRDefault="00C376E3" w:rsidP="00C376E3">
            <w:pPr>
              <w:pStyle w:val="acctfourfigures"/>
              <w:tabs>
                <w:tab w:val="clear" w:pos="765"/>
                <w:tab w:val="decimal" w:pos="311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C6AC3" w:rsidRPr="00AE4D5B" w14:paraId="5D202D30" w14:textId="5D83879C" w:rsidTr="002D5303">
        <w:trPr>
          <w:cantSplit/>
          <w:trHeight w:val="20"/>
        </w:trPr>
        <w:tc>
          <w:tcPr>
            <w:tcW w:w="1843" w:type="dxa"/>
          </w:tcPr>
          <w:p w14:paraId="70BA52B6" w14:textId="2C1D2832" w:rsidR="00FC6AC3" w:rsidRPr="00AE4D5B" w:rsidRDefault="00FC6AC3" w:rsidP="00FC6AC3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5" w:type="dxa"/>
          </w:tcPr>
          <w:p w14:paraId="3704139E" w14:textId="759BC0FB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ผลิตภัณฑ์อาหารและ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27165D9" w14:textId="73474D93" w:rsidR="00FC6AC3" w:rsidRPr="00AE4D5B" w:rsidRDefault="00FC6AC3" w:rsidP="00FC6AC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35CFA51" w14:textId="6EC8F303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0FBD003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767F415" w14:textId="61D9822A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2A0BA02C" w14:textId="77777777" w:rsidR="00FC6AC3" w:rsidRPr="00AE4D5B" w:rsidRDefault="00FC6AC3" w:rsidP="00FC6AC3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0C89F5" w14:textId="34ED0B14" w:rsidR="00FC6AC3" w:rsidRPr="00900E2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656F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560,634</w:t>
            </w:r>
          </w:p>
        </w:tc>
        <w:tc>
          <w:tcPr>
            <w:tcW w:w="180" w:type="dxa"/>
          </w:tcPr>
          <w:p w14:paraId="4B154AE7" w14:textId="77777777" w:rsidR="00FC6AC3" w:rsidRPr="00AE4D5B" w:rsidRDefault="00FC6AC3" w:rsidP="00FC6AC3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AE76407" w14:textId="4C0B8FFC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560,574</w:t>
            </w:r>
          </w:p>
        </w:tc>
        <w:tc>
          <w:tcPr>
            <w:tcW w:w="180" w:type="dxa"/>
          </w:tcPr>
          <w:p w14:paraId="69F5076E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82AEB36" w14:textId="460085BD" w:rsidR="00FC6AC3" w:rsidRPr="00AE4D5B" w:rsidRDefault="00FC6AC3" w:rsidP="00FC6AC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218E782C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A4E5B5" w14:textId="71372664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5E0D33A8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3AB3E" w14:textId="047BB72A" w:rsidR="00FC6AC3" w:rsidRPr="00AE4D5B" w:rsidRDefault="00FC6AC3" w:rsidP="00FC6AC3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D42FD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0FB91B" w14:textId="030C4985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3D0871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E79A367" w14:textId="2D2B1A20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B7E83C6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24F92" w14:textId="1FB2A6D4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</w:tcPr>
          <w:p w14:paraId="08A5FC14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94F4EF1" w14:textId="77777777" w:rsidR="00FC6AC3" w:rsidRDefault="00FC6AC3" w:rsidP="00FC6AC3">
            <w:pPr>
              <w:pStyle w:val="acctfourfigures"/>
              <w:tabs>
                <w:tab w:val="clear" w:pos="765"/>
                <w:tab w:val="decimal" w:pos="311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B1D270" w14:textId="06DC37A4" w:rsidR="00FC6AC3" w:rsidRPr="00A23F43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136,272</w:t>
            </w:r>
          </w:p>
        </w:tc>
        <w:tc>
          <w:tcPr>
            <w:tcW w:w="202" w:type="dxa"/>
          </w:tcPr>
          <w:p w14:paraId="1F0FEF65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A8A3F6B" w14:textId="77777777" w:rsidR="00FC6AC3" w:rsidRPr="00A23F43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4B48" w14:textId="34AFD512" w:rsidR="00FC6AC3" w:rsidRPr="00AE4D5B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  <w:r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908</w:t>
            </w:r>
          </w:p>
        </w:tc>
      </w:tr>
      <w:tr w:rsidR="00FC6AC3" w:rsidRPr="00AE4D5B" w14:paraId="3E04D532" w14:textId="18B2DA4E" w:rsidTr="00731021">
        <w:trPr>
          <w:cantSplit/>
          <w:trHeight w:val="20"/>
        </w:trPr>
        <w:tc>
          <w:tcPr>
            <w:tcW w:w="1843" w:type="dxa"/>
          </w:tcPr>
          <w:p w14:paraId="50826EE2" w14:textId="1C2EDF42" w:rsidR="00FC6AC3" w:rsidRPr="00AE4D5B" w:rsidRDefault="00FC6AC3" w:rsidP="00FC6AC3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จำกัด</w:t>
            </w:r>
            <w:r w:rsidRPr="00AE4D5B">
              <w:rPr>
                <w:rFonts w:hint="cs"/>
                <w:color w:val="000000"/>
                <w:cs/>
              </w:rPr>
              <w:t xml:space="preserve"> </w:t>
            </w:r>
          </w:p>
        </w:tc>
        <w:tc>
          <w:tcPr>
            <w:tcW w:w="1785" w:type="dxa"/>
          </w:tcPr>
          <w:p w14:paraId="36E4A8D9" w14:textId="2369127A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เพื่อสุขภาพ </w:t>
            </w:r>
          </w:p>
        </w:tc>
        <w:tc>
          <w:tcPr>
            <w:tcW w:w="992" w:type="dxa"/>
            <w:vAlign w:val="bottom"/>
          </w:tcPr>
          <w:p w14:paraId="7D2E5103" w14:textId="3C3D2B9F" w:rsidR="00FC6AC3" w:rsidRPr="00AE4D5B" w:rsidRDefault="00FC6AC3" w:rsidP="00FC6AC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74E6EB87" w14:textId="2E1FBABE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9E69B98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EEBF24D" w14:textId="2F697213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CBB7D3E" w14:textId="77777777" w:rsidR="00FC6AC3" w:rsidRPr="00AE4D5B" w:rsidRDefault="00FC6AC3" w:rsidP="00FC6AC3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C0845E" w14:textId="04CEC6E0" w:rsidR="00FC6AC3" w:rsidRPr="00900E2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656F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59,703</w:t>
            </w:r>
          </w:p>
        </w:tc>
        <w:tc>
          <w:tcPr>
            <w:tcW w:w="180" w:type="dxa"/>
          </w:tcPr>
          <w:p w14:paraId="17A309FB" w14:textId="77777777" w:rsidR="00FC6AC3" w:rsidRPr="00AE4D5B" w:rsidRDefault="00FC6AC3" w:rsidP="00FC6AC3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4C29129" w14:textId="6EAC750C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  <w:r w:rsidRPr="0079086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359</w:t>
            </w:r>
          </w:p>
        </w:tc>
        <w:tc>
          <w:tcPr>
            <w:tcW w:w="180" w:type="dxa"/>
          </w:tcPr>
          <w:p w14:paraId="1747CDD4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8B00220" w14:textId="1D177329" w:rsidR="00FC6AC3" w:rsidRPr="00AE4D5B" w:rsidRDefault="00FC6AC3" w:rsidP="00FC6AC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534E63BC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1550289" w14:textId="0E6DF36B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354EF014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CEC7C" w14:textId="192E6C06" w:rsidR="00FC6AC3" w:rsidRPr="00AE4D5B" w:rsidRDefault="00FC6AC3" w:rsidP="00FC6AC3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1F62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65DBFD" w14:textId="3D0B5930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551FF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A17A2B8" w14:textId="69960FD2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17CA22B8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2B753" w14:textId="39D1F471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1D37B5BE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96145B" w14:textId="0CB804CE" w:rsidR="00FC6AC3" w:rsidRPr="00A23F43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59,037</w:t>
            </w:r>
          </w:p>
        </w:tc>
        <w:tc>
          <w:tcPr>
            <w:tcW w:w="202" w:type="dxa"/>
            <w:vAlign w:val="bottom"/>
          </w:tcPr>
          <w:p w14:paraId="0E45A428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6DB150" w14:textId="57FAF25B" w:rsidR="00FC6AC3" w:rsidRPr="00AE4D5B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</w:t>
            </w:r>
            <w:r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718</w:t>
            </w:r>
          </w:p>
        </w:tc>
      </w:tr>
      <w:tr w:rsidR="00FC6AC3" w:rsidRPr="00AE4D5B" w14:paraId="4D2DB705" w14:textId="2B380EC6" w:rsidTr="002D5303">
        <w:trPr>
          <w:cantSplit/>
          <w:trHeight w:val="20"/>
        </w:trPr>
        <w:tc>
          <w:tcPr>
            <w:tcW w:w="1843" w:type="dxa"/>
          </w:tcPr>
          <w:p w14:paraId="23F6CF3C" w14:textId="13085CE6" w:rsidR="00FC6AC3" w:rsidRPr="00AE4D5B" w:rsidRDefault="00FC6AC3" w:rsidP="00FC6AC3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ยามามูระ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อินเตอร์เนชั่น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785" w:type="dxa"/>
            <w:vAlign w:val="bottom"/>
          </w:tcPr>
          <w:p w14:paraId="4E78EFBC" w14:textId="3BB31BA2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จัดจำหน่ายบรรจุภัณฑ์ เครื่องจักร ชิ้นส่วนและอุปกรณ์ต่าง ๆ</w:t>
            </w:r>
          </w:p>
        </w:tc>
        <w:tc>
          <w:tcPr>
            <w:tcW w:w="992" w:type="dxa"/>
            <w:vAlign w:val="bottom"/>
          </w:tcPr>
          <w:p w14:paraId="1091EF51" w14:textId="27BAC45C" w:rsidR="00FC6AC3" w:rsidRPr="00AE4D5B" w:rsidRDefault="00FC6AC3" w:rsidP="00FC6AC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996BF1B" w14:textId="124BE038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  <w:vAlign w:val="bottom"/>
          </w:tcPr>
          <w:p w14:paraId="372E4FFE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6BF8D4E" w14:textId="62E79198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7D9CAE7E" w14:textId="77777777" w:rsidR="00FC6AC3" w:rsidRPr="00AE4D5B" w:rsidRDefault="00FC6AC3" w:rsidP="00FC6AC3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EDF0AB6" w14:textId="0BB0333B" w:rsidR="00FC6AC3" w:rsidRPr="00900E2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656F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17,703</w:t>
            </w:r>
          </w:p>
        </w:tc>
        <w:tc>
          <w:tcPr>
            <w:tcW w:w="180" w:type="dxa"/>
          </w:tcPr>
          <w:p w14:paraId="4DAADA88" w14:textId="77777777" w:rsidR="00FC6AC3" w:rsidRPr="00AE4D5B" w:rsidRDefault="00FC6AC3" w:rsidP="00FC6AC3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E8E7B55" w14:textId="23AD6968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</w:t>
            </w:r>
          </w:p>
        </w:tc>
        <w:tc>
          <w:tcPr>
            <w:tcW w:w="180" w:type="dxa"/>
          </w:tcPr>
          <w:p w14:paraId="2B1E433F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30699C9" w14:textId="27A9BB05" w:rsidR="00FC6AC3" w:rsidRPr="00AE4D5B" w:rsidRDefault="00FC6AC3" w:rsidP="00FC6AC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6F467BF3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0E0180" w14:textId="07F36A93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A5C7ED0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79E062" w14:textId="24F2EAA3" w:rsidR="00FC6AC3" w:rsidRPr="00AE4D5B" w:rsidRDefault="00FC6AC3" w:rsidP="00FC6AC3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A1DBF4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FFD00" w14:textId="1D68DE71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019CF46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2931AE50" w14:textId="3CE9CF18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1F8EC88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970375" w14:textId="516892A0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</w:tcPr>
          <w:p w14:paraId="3300AD68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E94E510" w14:textId="77777777" w:rsidR="00FC6AC3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A6DA898" w14:textId="77777777" w:rsidR="00FC6AC3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D61FFD" w14:textId="0BE9D02D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5,200</w:t>
            </w:r>
          </w:p>
        </w:tc>
        <w:tc>
          <w:tcPr>
            <w:tcW w:w="202" w:type="dxa"/>
          </w:tcPr>
          <w:p w14:paraId="353027EE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CED68ED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DF3A51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9B8B10" w14:textId="70CD16AE" w:rsidR="00FC6AC3" w:rsidRPr="00AE4D5B" w:rsidRDefault="00FC6AC3" w:rsidP="00FC6AC3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C6AC3" w:rsidRPr="00AE4D5B" w14:paraId="73A47466" w14:textId="0A32A315" w:rsidTr="00E53F8E">
        <w:trPr>
          <w:cantSplit/>
          <w:trHeight w:val="20"/>
        </w:trPr>
        <w:tc>
          <w:tcPr>
            <w:tcW w:w="1843" w:type="dxa"/>
          </w:tcPr>
          <w:p w14:paraId="1C1F6EDE" w14:textId="430BCBDF" w:rsidR="00FC6AC3" w:rsidRPr="00AE4D5B" w:rsidRDefault="00FC6AC3" w:rsidP="00FC6AC3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PT Osotspa ABC Indonesia</w:t>
            </w:r>
          </w:p>
        </w:tc>
        <w:tc>
          <w:tcPr>
            <w:tcW w:w="1785" w:type="dxa"/>
            <w:vAlign w:val="bottom"/>
          </w:tcPr>
          <w:p w14:paraId="7CECF28B" w14:textId="60EDC0EA" w:rsidR="00FC6AC3" w:rsidRPr="00AE4D5B" w:rsidRDefault="00FC6AC3" w:rsidP="00E53F8E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992" w:type="dxa"/>
            <w:vAlign w:val="bottom"/>
          </w:tcPr>
          <w:p w14:paraId="2921ABAB" w14:textId="283B281A" w:rsidR="00FC6AC3" w:rsidRPr="00AE4D5B" w:rsidRDefault="00FC6AC3" w:rsidP="00FC6AC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อินโดนีเซีย</w:t>
            </w:r>
          </w:p>
        </w:tc>
        <w:tc>
          <w:tcPr>
            <w:tcW w:w="629" w:type="dxa"/>
            <w:vAlign w:val="bottom"/>
          </w:tcPr>
          <w:p w14:paraId="0BC38BA0" w14:textId="03E58BFB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  <w:vAlign w:val="bottom"/>
          </w:tcPr>
          <w:p w14:paraId="67D03E0F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E9A37C" w14:textId="0FB2D0E1" w:rsidR="00FC6AC3" w:rsidRPr="00AE4D5B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031A450" w14:textId="77777777" w:rsidR="00FC6AC3" w:rsidRPr="00AE4D5B" w:rsidRDefault="00FC6AC3" w:rsidP="00FC6AC3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7969D9" w14:textId="01AA063A" w:rsidR="00FC6AC3" w:rsidRPr="00AE4D5B" w:rsidRDefault="00FC6AC3" w:rsidP="00FC6AC3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BDEB366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953CC7" w14:textId="7471ADDB" w:rsidR="00FC6AC3" w:rsidRPr="00AE4D5B" w:rsidRDefault="00FC6AC3" w:rsidP="00FC6AC3">
            <w:pPr>
              <w:pStyle w:val="acctfourfigures"/>
              <w:tabs>
                <w:tab w:val="clear" w:pos="765"/>
                <w:tab w:val="decimal" w:pos="38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496759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40E9EFE" w14:textId="357881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65210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B6F6D8" w14:textId="27DF5461" w:rsidR="00FC6AC3" w:rsidRPr="00AE4D5B" w:rsidRDefault="00FC6AC3" w:rsidP="00FC6AC3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89DCD" w14:textId="2A549B33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3A9971" w14:textId="16203B7F" w:rsidR="00FC6AC3" w:rsidRPr="00AE4D5B" w:rsidRDefault="00FC6AC3" w:rsidP="00FC6AC3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1D40F8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52376D" w14:textId="03F30944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24EF18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EF542CA" w14:textId="70BAA375" w:rsidR="00FC6AC3" w:rsidRPr="00AE4D5B" w:rsidRDefault="00FC6AC3" w:rsidP="00CF45D1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100C69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B8E77F" w14:textId="79FD331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6B0416C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FA07799" w14:textId="77777777" w:rsidR="00FE1BAE" w:rsidRDefault="00FE1BAE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F28C68" w14:textId="6DD26C51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62982D2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811B084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A70DEE" w14:textId="49AD8BDF" w:rsidR="00FC6AC3" w:rsidRPr="00AE4D5B" w:rsidRDefault="00FC6AC3" w:rsidP="00FC6AC3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C6AC3" w:rsidRPr="00AE4D5B" w14:paraId="7E58B4A4" w14:textId="77777777" w:rsidTr="00E53F8E">
        <w:trPr>
          <w:cantSplit/>
          <w:trHeight w:val="20"/>
        </w:trPr>
        <w:tc>
          <w:tcPr>
            <w:tcW w:w="1843" w:type="dxa"/>
          </w:tcPr>
          <w:p w14:paraId="5C05EB1B" w14:textId="077D3771" w:rsidR="00FC6AC3" w:rsidRPr="00030520" w:rsidRDefault="00FC6AC3" w:rsidP="00FC6AC3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052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บริษัท โอสถสภา ยันฮี เบฟเวอเรจ จำกัด</w:t>
            </w:r>
          </w:p>
        </w:tc>
        <w:tc>
          <w:tcPr>
            <w:tcW w:w="1785" w:type="dxa"/>
            <w:vAlign w:val="bottom"/>
          </w:tcPr>
          <w:p w14:paraId="6A196218" w14:textId="2FB219BF" w:rsidR="00FC6AC3" w:rsidRPr="00030520" w:rsidRDefault="00FC6AC3" w:rsidP="00E53F8E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</w:p>
        </w:tc>
        <w:tc>
          <w:tcPr>
            <w:tcW w:w="992" w:type="dxa"/>
            <w:vAlign w:val="bottom"/>
          </w:tcPr>
          <w:p w14:paraId="6AD51326" w14:textId="63D5DBE5" w:rsidR="00FC6AC3" w:rsidRPr="00030520" w:rsidRDefault="00FC6AC3" w:rsidP="00FC6AC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0B4C903E" w14:textId="1837C22D" w:rsidR="00FC6AC3" w:rsidRPr="00030520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55.00</w:t>
            </w:r>
          </w:p>
        </w:tc>
        <w:tc>
          <w:tcPr>
            <w:tcW w:w="180" w:type="dxa"/>
            <w:vAlign w:val="bottom"/>
          </w:tcPr>
          <w:p w14:paraId="134662AF" w14:textId="77777777" w:rsidR="00FC6AC3" w:rsidRPr="00030520" w:rsidRDefault="00FC6AC3" w:rsidP="00FC6A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E4483FB" w14:textId="4A2D780D" w:rsidR="00FC6AC3" w:rsidRPr="00030520" w:rsidRDefault="00FC6AC3" w:rsidP="00FC6AC3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7587F4B2" w14:textId="77777777" w:rsidR="00FC6AC3" w:rsidRPr="00030520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BC3398F" w14:textId="72BD7D7D" w:rsidR="00FC6AC3" w:rsidRPr="00030520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2,176</w:t>
            </w:r>
          </w:p>
        </w:tc>
        <w:tc>
          <w:tcPr>
            <w:tcW w:w="180" w:type="dxa"/>
          </w:tcPr>
          <w:p w14:paraId="0B842E8B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8FA4D41" w14:textId="04FF6B18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1,708</w:t>
            </w:r>
          </w:p>
        </w:tc>
        <w:tc>
          <w:tcPr>
            <w:tcW w:w="180" w:type="dxa"/>
          </w:tcPr>
          <w:p w14:paraId="6572B0BF" w14:textId="77777777" w:rsidR="00FC6AC3" w:rsidRPr="00AE4D5B" w:rsidRDefault="00FC6AC3" w:rsidP="00FC6AC3">
            <w:pPr>
              <w:pStyle w:val="acctfourfigures"/>
              <w:tabs>
                <w:tab w:val="decimal" w:pos="372"/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7BF36C12" w14:textId="6B0B731E" w:rsidR="00FC6AC3" w:rsidRPr="00AE4D5B" w:rsidRDefault="00FC6AC3" w:rsidP="00FC6AC3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85E2D4" w14:textId="77777777" w:rsidR="00FC6AC3" w:rsidRPr="00AE4D5B" w:rsidRDefault="00FC6AC3" w:rsidP="00FC6AC3">
            <w:pPr>
              <w:pStyle w:val="acctfourfigures"/>
              <w:tabs>
                <w:tab w:val="decimal" w:pos="555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5BB542" w14:textId="6C2BB16C" w:rsidR="00FC6AC3" w:rsidRPr="00AE4D5B" w:rsidRDefault="00FC6AC3" w:rsidP="00FC6AC3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458170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838512" w14:textId="6D97272A" w:rsidR="00FC6AC3" w:rsidRPr="00AE4D5B" w:rsidRDefault="00FC6AC3" w:rsidP="00CF45D1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94E625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4DF4C8" w14:textId="6B641F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4603E" w14:textId="77777777" w:rsidR="00FC6AC3" w:rsidRPr="00AE4D5B" w:rsidRDefault="00FC6AC3" w:rsidP="00FC6AC3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BDCFE37" w14:textId="431DB43E" w:rsidR="00FC6AC3" w:rsidRPr="00883020" w:rsidRDefault="00FC6AC3" w:rsidP="00FC6AC3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1800F" w14:textId="77777777" w:rsidR="00FC6AC3" w:rsidRPr="00883020" w:rsidRDefault="00FC6AC3" w:rsidP="00FC6AC3">
            <w:pPr>
              <w:pStyle w:val="acctfourfigures"/>
              <w:tabs>
                <w:tab w:val="decimal" w:pos="555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6AB7DD" w14:textId="175E12CD" w:rsidR="00FC6AC3" w:rsidRPr="00AE4D5B" w:rsidRDefault="00FC6AC3" w:rsidP="00CF45D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1C48CA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1511C8" w14:textId="77777777" w:rsidR="000F183E" w:rsidRDefault="000F183E" w:rsidP="00FC6AC3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214D5D" w14:textId="3C925E5B" w:rsidR="00FC6AC3" w:rsidRPr="00AE4D5B" w:rsidRDefault="00FC6AC3" w:rsidP="00CF45D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BA1F3C7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A0030E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11F109" w14:textId="6AA20AD2" w:rsidR="00FC6AC3" w:rsidRPr="00AE4D5B" w:rsidRDefault="00FC6AC3" w:rsidP="00FC6AC3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C6AC3" w:rsidRPr="00AE4D5B" w14:paraId="13DFB6C3" w14:textId="0875031A" w:rsidTr="00473D6A">
        <w:trPr>
          <w:cantSplit/>
          <w:trHeight w:val="20"/>
        </w:trPr>
        <w:tc>
          <w:tcPr>
            <w:tcW w:w="1843" w:type="dxa"/>
          </w:tcPr>
          <w:p w14:paraId="70EA82F8" w14:textId="77777777" w:rsidR="00FC6AC3" w:rsidRPr="00AE4D5B" w:rsidRDefault="00FC6AC3" w:rsidP="00FC6AC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5" w:type="dxa"/>
          </w:tcPr>
          <w:p w14:paraId="6FAF5E4D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193B4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5E4C313D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09CAA0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F3152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03DE6B" w14:textId="77777777" w:rsidR="00FC6AC3" w:rsidRPr="00AE4D5B" w:rsidRDefault="00FC6AC3" w:rsidP="00FC6AC3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8A197" w14:textId="6A841ADF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640,216</w:t>
            </w:r>
          </w:p>
        </w:tc>
        <w:tc>
          <w:tcPr>
            <w:tcW w:w="180" w:type="dxa"/>
          </w:tcPr>
          <w:p w14:paraId="43DBD4EE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7557" w14:textId="3A31101D" w:rsidR="00FC6AC3" w:rsidRPr="00AE4D5B" w:rsidRDefault="00FC6AC3" w:rsidP="00FC6A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694,772</w:t>
            </w:r>
          </w:p>
        </w:tc>
        <w:tc>
          <w:tcPr>
            <w:tcW w:w="180" w:type="dxa"/>
          </w:tcPr>
          <w:p w14:paraId="6B96845D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60C3FF" w14:textId="314C2B4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034BC9CF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89B835" w14:textId="6463CEF1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76C90F6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0217B1" w14:textId="5AC660A8" w:rsidR="00FC6AC3" w:rsidRPr="00CF45D1" w:rsidRDefault="00FC6AC3" w:rsidP="00CF45D1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F4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53B18D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CF364E" w14:textId="7250E1A1" w:rsidR="00FC6AC3" w:rsidRPr="00AE4D5B" w:rsidRDefault="00FC6AC3" w:rsidP="00FC6AC3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3631E23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87E95A" w14:textId="6598885C" w:rsidR="00FC6AC3" w:rsidRPr="004E563B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50FE3DB" w14:textId="77777777" w:rsidR="00FC6AC3" w:rsidRPr="00AE4D5B" w:rsidRDefault="00FC6AC3" w:rsidP="00FC6AC3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A5314E" w14:textId="59BDB9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1ACB433E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AFDE59" w14:textId="46ABA9DA" w:rsidR="00FC6AC3" w:rsidRPr="00207334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200,509</w:t>
            </w:r>
          </w:p>
        </w:tc>
        <w:tc>
          <w:tcPr>
            <w:tcW w:w="202" w:type="dxa"/>
          </w:tcPr>
          <w:p w14:paraId="71DF6D79" w14:textId="77777777" w:rsidR="00FC6AC3" w:rsidRPr="00AE4D5B" w:rsidRDefault="00FC6AC3" w:rsidP="00FC6AC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04B6D1" w14:textId="1C46DC9E" w:rsidR="00FC6AC3" w:rsidRPr="00AE4D5B" w:rsidRDefault="00FC6AC3" w:rsidP="00FC6AC3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186</w:t>
            </w:r>
            <w:r w:rsidRPr="00207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626</w:t>
            </w:r>
          </w:p>
        </w:tc>
      </w:tr>
      <w:tr w:rsidR="00425381" w:rsidRPr="00AE4D5B" w14:paraId="04F5A4A1" w14:textId="77777777" w:rsidTr="00473D6A">
        <w:trPr>
          <w:cantSplit/>
          <w:trHeight w:val="20"/>
        </w:trPr>
        <w:tc>
          <w:tcPr>
            <w:tcW w:w="1843" w:type="dxa"/>
          </w:tcPr>
          <w:p w14:paraId="051A19CA" w14:textId="77777777" w:rsidR="00425381" w:rsidRPr="00AE4D5B" w:rsidRDefault="00425381" w:rsidP="00EB432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5" w:type="dxa"/>
          </w:tcPr>
          <w:p w14:paraId="555C2024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A49E30A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F97C7EF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CDDD25F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4DC6957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C21ED9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20264892" w14:textId="77777777" w:rsidR="00425381" w:rsidRPr="00532318" w:rsidRDefault="00425381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</w:tcPr>
          <w:p w14:paraId="77BAC56E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334F63C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D73D94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2962322E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2BD944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83AD547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14DAE2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F1E04FD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DB2458A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B227AA0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C72E81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784FF7A8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DCDE58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4AA89D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D337649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4DB3E6" w14:textId="77777777" w:rsidR="00425381" w:rsidRPr="00B072CA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02" w:type="dxa"/>
          </w:tcPr>
          <w:p w14:paraId="21FB4F2E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195C45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641C793D" w14:textId="77777777" w:rsidR="005E6E02" w:rsidRDefault="005E6E02" w:rsidP="005E6E02">
      <w:pPr>
        <w:pStyle w:val="block"/>
        <w:tabs>
          <w:tab w:val="left" w:pos="270"/>
        </w:tabs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479F9FC" w14:textId="77777777" w:rsidR="00F97F46" w:rsidRDefault="00F97F46" w:rsidP="005E6E02">
      <w:pPr>
        <w:pStyle w:val="block"/>
        <w:tabs>
          <w:tab w:val="left" w:pos="270"/>
        </w:tabs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4D70988D" w14:textId="77777777" w:rsidR="00644959" w:rsidRDefault="00644959" w:rsidP="005E6E02">
      <w:pPr>
        <w:pStyle w:val="block"/>
        <w:tabs>
          <w:tab w:val="left" w:pos="270"/>
        </w:tabs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4E700FC6" w14:textId="3FF05787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B0015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lastRenderedPageBreak/>
        <w:t xml:space="preserve">ปี </w:t>
      </w:r>
      <w:r w:rsidR="00B176C5" w:rsidRPr="00B0015C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</w:p>
    <w:p w14:paraId="3C1A09A1" w14:textId="77777777" w:rsidR="00E538F7" w:rsidRPr="00B0015C" w:rsidRDefault="00E538F7" w:rsidP="00E538F7">
      <w:pPr>
        <w:spacing w:line="240" w:lineRule="auto"/>
        <w:ind w:left="142"/>
        <w:jc w:val="thaiDistribute"/>
        <w:rPr>
          <w:sz w:val="30"/>
          <w:szCs w:val="30"/>
        </w:rPr>
      </w:pPr>
    </w:p>
    <w:p w14:paraId="4DF03224" w14:textId="77777777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bookmarkStart w:id="2" w:name="_Hlk178081564"/>
      <w:r w:rsidRPr="00B0015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การจำหน่ายเงินลงทุนในบริษัทร่วม</w:t>
      </w:r>
    </w:p>
    <w:bookmarkEnd w:id="2"/>
    <w:p w14:paraId="12C061F4" w14:textId="77777777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797A7D11" w14:textId="4B6BC7FD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37AC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ได้ขายหุ้นทั้งหมดใน 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 xml:space="preserve">Basecamp Brews Ltd 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ซึ่งเป็นบริษัทร่วมของกลุ่มบริษัท เป็นจำนวนเงิน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ล้านปอนด์สเตอร์ลิง หรือประมาณ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กลุ่มบริษัทรับรู้ขาดทุนจากการขายจำนวน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305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bookmarkStart w:id="3" w:name="_Hlk178163274"/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ซึ่งรวมอยู่ใน</w:t>
      </w:r>
      <w:bookmarkEnd w:id="3"/>
      <w:r w:rsidRPr="00B0015C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ขาดทุนจากการจำหน่ายเงินลงทุนในบริษัทร่วมในงบกำไรขาดทุนรวม</w:t>
      </w:r>
    </w:p>
    <w:p w14:paraId="770250EA" w14:textId="77777777" w:rsidR="00A7314E" w:rsidRPr="007830BF" w:rsidRDefault="00A7314E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40A287E0" w14:textId="77777777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B0015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การลดทุนในการร่วมค้า</w:t>
      </w:r>
    </w:p>
    <w:p w14:paraId="364385F3" w14:textId="77777777" w:rsidR="00E538F7" w:rsidRPr="00B0015C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776927E" w14:textId="02362059" w:rsidR="00E538F7" w:rsidRPr="00E036C3" w:rsidRDefault="006D16BB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ในระหว่างปี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538F7"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โอสถสภา ยันฮี เบฟเวอเรจ จำกัด ซึ่งเป็นการร่วมค้าของกลุ่มบริษัท ได้ลดทุนจดทะเบียนจากจำนวนเงิน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E538F7"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E538F7"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เป็นจำนวนเงิน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47</w:t>
      </w:r>
      <w:r w:rsidR="00E538F7"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E538F7" w:rsidRPr="00B0015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โดยบริษัทย่อยได้รับชำระค่าหุ้นทั้งหมดจำนวน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B0015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ล้านบาทในเดือนกรกฎาคม</w:t>
      </w:r>
      <w:r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>และธันวาคม</w:t>
      </w:r>
      <w:r w:rsidR="00E538F7" w:rsidRPr="00B0015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176C5" w:rsidRPr="00B0015C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0325790F" w14:textId="77777777" w:rsidR="00E14010" w:rsidRDefault="00E14010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2E79804" w14:textId="77777777" w:rsidR="00E14010" w:rsidRPr="00E036C3" w:rsidRDefault="00E14010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DFE7BF2" w14:textId="43158590" w:rsidR="00331048" w:rsidRDefault="00331048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39C3157" w14:textId="77777777" w:rsidR="00023E16" w:rsidRDefault="00092727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023E16">
        <w:rPr>
          <w:rFonts w:cs="Angsana New"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บริษัทร่วมและการร่วมค้า</w:t>
      </w:r>
      <w:r w:rsidR="00D957AE" w:rsidRPr="00023E16">
        <w:rPr>
          <w:rFonts w:cs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0C5DC140" w14:textId="77777777" w:rsidR="00023E16" w:rsidRPr="00023E16" w:rsidRDefault="00023E16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10"/>
          <w:szCs w:val="10"/>
          <w:lang w:bidi="th-TH"/>
        </w:rPr>
      </w:pPr>
    </w:p>
    <w:p w14:paraId="3C4E3008" w14:textId="39830D01" w:rsidR="00092727" w:rsidRPr="002E0A44" w:rsidRDefault="00092727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spacing w:val="-2"/>
          <w:sz w:val="30"/>
          <w:szCs w:val="30"/>
          <w:lang w:bidi="th-TH"/>
        </w:rPr>
      </w:pPr>
      <w:r w:rsidRPr="002E0A44">
        <w:rPr>
          <w:rFonts w:cs="Angsana New" w:hint="cs"/>
          <w:spacing w:val="-2"/>
          <w:sz w:val="30"/>
          <w:szCs w:val="30"/>
          <w:cs/>
          <w:lang w:bidi="th-TH"/>
        </w:rPr>
        <w:t>ตารางต่อไปนี้สรุป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ข้อมูลทางการเงินของบริษัทร่วมและการร่วมค้า</w:t>
      </w:r>
      <w:r w:rsidR="00D957AE" w:rsidRPr="002E0A44">
        <w:rPr>
          <w:rFonts w:cs="Angsana New" w:hint="cs"/>
          <w:spacing w:val="-2"/>
          <w:sz w:val="30"/>
          <w:szCs w:val="30"/>
          <w:cs/>
          <w:lang w:bidi="th-TH"/>
        </w:rPr>
        <w:t>ที่มีสาระสำคัญซึ่งนำเสนอ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 xml:space="preserve">อยู่ในงบการเงินของบริษัทร่วมและการร่วมค้า ปรับปรุงด้วยการปรับมูลค่ายุติธรรม </w:t>
      </w:r>
      <w:r w:rsidR="00D228F7" w:rsidRPr="002E0A44">
        <w:rPr>
          <w:rFonts w:cs="Angsana New"/>
          <w:spacing w:val="-2"/>
          <w:sz w:val="30"/>
          <w:szCs w:val="30"/>
          <w:cs/>
          <w:lang w:bidi="th-TH"/>
        </w:rPr>
        <w:br/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E0A44">
        <w:rPr>
          <w:rFonts w:cs="Angsana New" w:hint="cs"/>
          <w:spacing w:val="-2"/>
          <w:sz w:val="30"/>
          <w:szCs w:val="30"/>
          <w:cs/>
          <w:lang w:bidi="th-TH"/>
        </w:rPr>
        <w:t>กลุ่มบริษัท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ในกิจการเหล่านี้</w:t>
      </w:r>
    </w:p>
    <w:p w14:paraId="6EE82F85" w14:textId="77777777" w:rsidR="00023E16" w:rsidRPr="005E4655" w:rsidRDefault="00023E16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20"/>
          <w:lang w:bidi="th-TH"/>
        </w:rPr>
      </w:pPr>
    </w:p>
    <w:tbl>
      <w:tblPr>
        <w:tblW w:w="4783" w:type="pct"/>
        <w:jc w:val="center"/>
        <w:tblLayout w:type="fixed"/>
        <w:tblLook w:val="04A0" w:firstRow="1" w:lastRow="0" w:firstColumn="1" w:lastColumn="0" w:noHBand="0" w:noVBand="1"/>
      </w:tblPr>
      <w:tblGrid>
        <w:gridCol w:w="3687"/>
        <w:gridCol w:w="1181"/>
        <w:gridCol w:w="241"/>
        <w:gridCol w:w="1134"/>
        <w:gridCol w:w="244"/>
        <w:gridCol w:w="1034"/>
        <w:gridCol w:w="244"/>
        <w:gridCol w:w="1020"/>
        <w:gridCol w:w="244"/>
        <w:gridCol w:w="1034"/>
        <w:gridCol w:w="244"/>
        <w:gridCol w:w="1028"/>
        <w:gridCol w:w="244"/>
        <w:gridCol w:w="1026"/>
        <w:gridCol w:w="244"/>
        <w:gridCol w:w="1012"/>
      </w:tblGrid>
      <w:tr w:rsidR="00C729E0" w:rsidRPr="00AE4D5B" w14:paraId="05B96E76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A5BE9" w14:textId="77777777" w:rsidR="00D228F7" w:rsidRPr="00AE4D5B" w:rsidRDefault="00D228F7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DF0B6" w14:textId="6705A46E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color w:val="000000"/>
              </w:rPr>
              <w:t>Basecamp Brews Ltd</w:t>
            </w:r>
            <w:r w:rsidR="00915C81" w:rsidRPr="00761ED2">
              <w:rPr>
                <w:color w:val="000000"/>
              </w:rPr>
              <w:t xml:space="preserve"> </w:t>
            </w:r>
            <w:r w:rsidR="00915C8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915C81" w:rsidRPr="00761ED2">
              <w:rPr>
                <w:color w:val="000000"/>
                <w:vertAlign w:val="superscript"/>
              </w:rPr>
              <w:t>)</w:t>
            </w:r>
            <w:r w:rsidR="002F4D4D" w:rsidRPr="00761E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866E3" w14:textId="77777777" w:rsidR="00710910" w:rsidRPr="00761ED2" w:rsidRDefault="00710910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5116F" w14:textId="6AEBE8B9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A97A1" w14:textId="77777777" w:rsidR="00710910" w:rsidRPr="00761ED2" w:rsidRDefault="00710910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3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80A0C" w14:textId="7FE3ECBD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5383" w14:textId="77777777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9EFF" w14:textId="3CF840D9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 w:cstheme="majorBidi"/>
              </w:rPr>
              <w:t>MYANMAR GOLDEN GLASS COMPANY LIMITED</w:t>
            </w:r>
            <w:r w:rsidR="008271F6" w:rsidRPr="00761ED2">
              <w:rPr>
                <w:rFonts w:asciiTheme="majorBidi" w:hAnsiTheme="majorBidi" w:cstheme="majorBidi"/>
              </w:rPr>
              <w:t xml:space="preserve"> </w:t>
            </w:r>
            <w:r w:rsidR="008271F6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8271F6" w:rsidRPr="00761ED2">
              <w:rPr>
                <w:color w:val="000000"/>
                <w:vertAlign w:val="superscript"/>
              </w:rPr>
              <w:t>)</w:t>
            </w:r>
          </w:p>
        </w:tc>
      </w:tr>
      <w:tr w:rsidR="00CB6EED" w:rsidRPr="00AE4D5B" w14:paraId="2023518E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B4D70" w14:textId="77777777" w:rsidR="00CB6EED" w:rsidRPr="00AE4D5B" w:rsidRDefault="00CB6EED" w:rsidP="00CB6EED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6B1EE" w14:textId="6EDA0101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4D532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3C1EC" w14:textId="18E337FC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33DA5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0C4A6" w14:textId="07F87C6B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4E8C0" w14:textId="77777777" w:rsidR="00CB6EED" w:rsidRPr="00AE4D5B" w:rsidRDefault="00CB6EED" w:rsidP="00CB6EE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1DC6D" w14:textId="73066544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210CD" w14:textId="77777777" w:rsidR="00CB6EED" w:rsidRPr="00AE4D5B" w:rsidRDefault="00CB6EED" w:rsidP="00CB6EE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B3BB8" w14:textId="7CE62452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F0B56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2C812" w14:textId="09704BBF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2E9C" w14:textId="77777777" w:rsidR="00CB6EED" w:rsidRPr="00AE4D5B" w:rsidRDefault="00CB6EED" w:rsidP="00CB6EED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E8DF" w14:textId="4BD344CE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7073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E9E1" w14:textId="371C271F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D37380" w:rsidRPr="00AE4D5B" w14:paraId="59CC8340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401CF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7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E86F6" w14:textId="66B6F260" w:rsidR="00D37380" w:rsidRPr="00AE4D5B" w:rsidRDefault="00D37380" w:rsidP="00D37380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246E61" w:rsidRPr="00AE4D5B" w14:paraId="13496D25" w14:textId="2C1FE24D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54C6D" w14:textId="77777777" w:rsidR="00246E61" w:rsidRPr="00EA74A2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29553" w14:textId="2F9A5A95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7703D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99AE5" w14:textId="528B6E47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134,516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808A7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99EDB" w14:textId="1C12B0F4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2,384,247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03404" w14:textId="77777777" w:rsidR="00246E61" w:rsidRPr="00EA74A2" w:rsidRDefault="00246E61" w:rsidP="00246E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84C0D" w14:textId="681CB757" w:rsidR="00246E61" w:rsidRPr="00EA74A2" w:rsidRDefault="00246E61" w:rsidP="00644959">
            <w:pPr>
              <w:pStyle w:val="BodyText"/>
              <w:tabs>
                <w:tab w:val="decimal" w:pos="800"/>
              </w:tabs>
              <w:spacing w:after="0"/>
              <w:ind w:left="-108" w:right="-14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2,452,663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A7D50" w14:textId="77777777" w:rsidR="00246E61" w:rsidRPr="00EA74A2" w:rsidRDefault="00246E61" w:rsidP="00246E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66A29" w14:textId="3708E808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2,036,489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389B9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6E73" w14:textId="2898A361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3,139,783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9EE" w14:textId="77777777" w:rsidR="00246E61" w:rsidRPr="00EA74A2" w:rsidRDefault="00246E61" w:rsidP="00246E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97A2" w14:textId="2BF91434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02AA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7F3C" w14:textId="481E50E2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717,285</w:t>
            </w:r>
          </w:p>
        </w:tc>
      </w:tr>
      <w:tr w:rsidR="00246E61" w:rsidRPr="00070F7A" w14:paraId="6A774F6B" w14:textId="5ED303C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CCF9B" w14:textId="353A70C0" w:rsidR="00246E61" w:rsidRPr="00EA74A2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 (ขาดทุน) จากการดำเนินงาน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6775" w14:textId="4F91D39B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1CB3E" w14:textId="77777777" w:rsidR="00246E61" w:rsidRPr="00EA74A2" w:rsidRDefault="00246E61" w:rsidP="00246E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EFE44" w14:textId="41639A18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5,520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2A2E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9C997" w14:textId="5802A6A1" w:rsidR="00246E61" w:rsidRPr="001807D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 w:rsidRPr="001807D2">
              <w:rPr>
                <w:rFonts w:asciiTheme="majorBidi" w:hAnsiTheme="majorBidi" w:cstheme="majorBidi"/>
              </w:rPr>
              <w:t>340,831</w:t>
            </w:r>
            <w:r w:rsidR="009F45C2" w:rsidRPr="00A05CD0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786BD" w14:textId="77777777" w:rsidR="00246E61" w:rsidRPr="00A05CD0" w:rsidRDefault="00246E61" w:rsidP="00246E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8D52F" w14:textId="49C0A057" w:rsidR="00246E61" w:rsidRPr="00A05CD0" w:rsidRDefault="00246E61" w:rsidP="00644959">
            <w:pPr>
              <w:pStyle w:val="BodyText"/>
              <w:tabs>
                <w:tab w:val="decimal" w:pos="800"/>
              </w:tabs>
              <w:spacing w:after="0"/>
              <w:ind w:left="-108" w:right="-148"/>
              <w:rPr>
                <w:rFonts w:asciiTheme="majorBidi" w:hAnsiTheme="majorBidi" w:cstheme="majorBidi"/>
              </w:rPr>
            </w:pPr>
            <w:r w:rsidRPr="00A05CD0">
              <w:rPr>
                <w:rFonts w:asciiTheme="majorBidi" w:hAnsiTheme="majorBidi" w:cstheme="majorBidi"/>
              </w:rPr>
              <w:t>339,070</w:t>
            </w:r>
            <w:r w:rsidRPr="00A05CD0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71B5B" w14:textId="77777777" w:rsidR="00246E61" w:rsidRPr="00EA74A2" w:rsidRDefault="00246E61" w:rsidP="00246E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13D24" w14:textId="0C9DB924" w:rsidR="00246E61" w:rsidRPr="001807D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  <w:cs/>
              </w:rPr>
            </w:pPr>
            <w:r w:rsidRPr="001807D2">
              <w:rPr>
                <w:rFonts w:asciiTheme="majorBidi" w:hAnsiTheme="majorBidi" w:cstheme="majorBidi"/>
              </w:rPr>
              <w:t>13,451</w:t>
            </w:r>
            <w:r w:rsidR="009F45C2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41B4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C7600" w14:textId="320C0121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177,178</w:t>
            </w:r>
            <w:r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FFD5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98F" w14:textId="0D88CCEF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vAlign w:val="bottom"/>
          </w:tcPr>
          <w:p w14:paraId="54569A74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1B" w14:textId="1955EF90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(510)</w:t>
            </w:r>
            <w:r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</w:tr>
      <w:tr w:rsidR="00246E61" w:rsidRPr="00AE4D5B" w14:paraId="4B6A5DC0" w14:textId="48B12484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EB9E6" w14:textId="77777777" w:rsidR="00246E61" w:rsidRPr="00EA74A2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5EC282" w14:textId="286FB41B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8E923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F4E3EA" w14:textId="23EB3648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2,373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8800A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D96F8E0" w14:textId="6D0DF03A" w:rsidR="00246E61" w:rsidRPr="001807D2" w:rsidRDefault="00246E61" w:rsidP="00644959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62"/>
              <w:rPr>
                <w:rFonts w:asciiTheme="majorBidi" w:hAnsiTheme="majorBidi" w:cstheme="majorBidi"/>
                <w:szCs w:val="24"/>
              </w:rPr>
            </w:pPr>
            <w:r w:rsidRPr="001807D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95A6" w14:textId="77777777" w:rsidR="00246E61" w:rsidRPr="00EA74A2" w:rsidRDefault="00246E61" w:rsidP="00246E6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37D48C" w14:textId="488C89FC" w:rsidR="00246E61" w:rsidRPr="00EA74A2" w:rsidRDefault="00246E61" w:rsidP="0064495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8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1F77E" w14:textId="77777777" w:rsidR="00246E61" w:rsidRPr="00EA74A2" w:rsidRDefault="00246E61" w:rsidP="00246E6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E087B2" w14:textId="3721BFCF" w:rsidR="00246E61" w:rsidRPr="001807D2" w:rsidRDefault="00902BA3" w:rsidP="0064495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07D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9939" w14:textId="77777777" w:rsidR="00246E61" w:rsidRPr="00EA74A2" w:rsidRDefault="00246E61" w:rsidP="00246E6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7CE636" w14:textId="78F857D4" w:rsidR="00246E61" w:rsidRPr="00EA74A2" w:rsidRDefault="00246E61" w:rsidP="00644959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D0C7C76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72A01" w14:textId="542AAF96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7E8FB423" w14:textId="77777777" w:rsidR="00246E61" w:rsidRPr="00EA74A2" w:rsidRDefault="00246E61" w:rsidP="00246E6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B185" w14:textId="382DB9DA" w:rsidR="00246E61" w:rsidRPr="00EA74A2" w:rsidRDefault="00246E61" w:rsidP="006449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8" w:right="-57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(1,363)</w:t>
            </w:r>
          </w:p>
        </w:tc>
      </w:tr>
      <w:tr w:rsidR="00246E61" w:rsidRPr="00070F7A" w14:paraId="1F2893E7" w14:textId="03F125CB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B7F11" w14:textId="77777777" w:rsidR="00246E61" w:rsidRPr="00EA74A2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8314BB" w14:textId="605D3EA2" w:rsidR="00246E61" w:rsidRPr="009B26EF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9B26EF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F1D55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4FFB9" w14:textId="183EF40E" w:rsidR="00246E61" w:rsidRPr="00CB6EED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  <w:b/>
                <w:bCs/>
              </w:rPr>
            </w:pPr>
            <w:r w:rsidRPr="00CB6EED">
              <w:rPr>
                <w:rFonts w:asciiTheme="majorBidi" w:hAnsiTheme="majorBidi" w:cstheme="majorBidi"/>
                <w:b/>
                <w:bCs/>
              </w:rPr>
              <w:t>7,893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33EBD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AD6905" w14:textId="323BEC4D" w:rsidR="00246E61" w:rsidRPr="001807D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</w:rPr>
            </w:pPr>
            <w:r w:rsidRPr="001807D2">
              <w:rPr>
                <w:rFonts w:asciiTheme="majorBidi" w:hAnsiTheme="majorBidi" w:cstheme="majorBidi"/>
                <w:b/>
                <w:bCs/>
              </w:rPr>
              <w:t>340,831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2DB6D" w14:textId="7D1E5562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C8D30B" w14:textId="6D9149E9" w:rsidR="00246E61" w:rsidRPr="00EA74A2" w:rsidRDefault="00246E61" w:rsidP="00644959">
            <w:pPr>
              <w:pStyle w:val="BodyText"/>
              <w:tabs>
                <w:tab w:val="decimal" w:pos="800"/>
              </w:tabs>
              <w:spacing w:after="0"/>
              <w:ind w:left="-108" w:right="-148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339,070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51CF2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44427C" w14:textId="0E208E34" w:rsidR="00246E61" w:rsidRPr="001807D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  <w:b/>
                <w:bCs/>
              </w:rPr>
            </w:pPr>
            <w:r w:rsidRPr="001807D2">
              <w:rPr>
                <w:rFonts w:asciiTheme="majorBidi" w:hAnsiTheme="majorBidi" w:cstheme="majorBidi"/>
                <w:b/>
                <w:bCs/>
              </w:rPr>
              <w:t>13,451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76F54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E36D303" w14:textId="5C71EEA5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177,178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BD386DE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1B9BE" w14:textId="049EE144" w:rsidR="00246E61" w:rsidRPr="009B26EF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9B26EF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9D97663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3947E" w14:textId="1F8BEB8F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(1,873)</w:t>
            </w:r>
          </w:p>
        </w:tc>
      </w:tr>
      <w:tr w:rsidR="00246E61" w:rsidRPr="00AE4D5B" w14:paraId="5062101A" w14:textId="1CA48503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C3C8" w14:textId="709C0755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4D30B2" w14:textId="77777777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51E053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17AAD1" w14:textId="77777777" w:rsidR="00246E61" w:rsidRPr="00EA74A2" w:rsidRDefault="00246E61" w:rsidP="00644959">
            <w:pPr>
              <w:tabs>
                <w:tab w:val="decimal" w:pos="904"/>
              </w:tabs>
              <w:spacing w:line="0" w:lineRule="atLeast"/>
              <w:ind w:right="-8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00E58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0B1B43C1" w14:textId="77777777" w:rsidR="00246E61" w:rsidRPr="00EA74A2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0" w:lineRule="atLeast"/>
              <w:ind w:left="-68" w:right="-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02EF6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BA6DCF0" w14:textId="212D7715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70" w:right="-14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76EEEE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CB8F129" w14:textId="77777777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2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087D6C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6C075AC" w14:textId="083CD7BF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2285423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CEF76" w14:textId="0CE9D8A1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62EDA0C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</w:tcPr>
          <w:p w14:paraId="6E8F7265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46E61" w:rsidRPr="00070F7A" w14:paraId="1D14E593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31979" w14:textId="3C5B56BE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กำไรขาดทุนเบ็ดเสร็จรวมส่วนที่เป็นของกลุ</w:t>
            </w:r>
            <w:r w:rsidRPr="00EA74A2">
              <w:rPr>
                <w:rFonts w:asciiTheme="majorBidi" w:hAnsiTheme="majorBidi" w:cstheme="majorBidi" w:hint="cs"/>
                <w:color w:val="000000"/>
                <w:cs/>
              </w:rPr>
              <w:t>่ม</w:t>
            </w:r>
            <w:r w:rsidRPr="00EA74A2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1605136C" w14:textId="7438A9FC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5BC6CF41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7509D337" w14:textId="32B50677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2,052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4F8E6AF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2BB68B3C" w14:textId="05B7D307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136,333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5085777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7C101B76" w14:textId="587F72A1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135,628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0FA76A8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3A6B703" w14:textId="55E9E883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5,380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DC7DFD4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57E2BE07" w14:textId="4F06B840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70,871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0A0EF9B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914D7B7" w14:textId="5E34A406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FA4491F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7C95E23B" w14:textId="6E7E7EDC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(971)</w:t>
            </w:r>
          </w:p>
        </w:tc>
      </w:tr>
      <w:tr w:rsidR="00246E61" w:rsidRPr="00AE4D5B" w14:paraId="66BA4C8E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B16D1" w14:textId="77777777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2E971C5B" w14:textId="77777777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76278D05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665A0155" w14:textId="77777777" w:rsidR="00246E61" w:rsidRPr="00EA74A2" w:rsidRDefault="00246E61" w:rsidP="00644959">
            <w:pPr>
              <w:pStyle w:val="acctfourfigures"/>
              <w:tabs>
                <w:tab w:val="clear" w:pos="765"/>
                <w:tab w:val="decimal" w:pos="643"/>
                <w:tab w:val="decimal" w:pos="904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5F21849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539A6C67" w14:textId="77777777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63D9AFC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646FA124" w14:textId="77777777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68" w:right="-14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985DBFD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0F5540B2" w14:textId="77777777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2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49FA097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0AE095FA" w14:textId="77777777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4E6587B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3DD5D84" w14:textId="77777777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E59944E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1D9B37D9" w14:textId="77777777" w:rsidR="00246E61" w:rsidRPr="00EA74A2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46E61" w:rsidRPr="00AE4D5B" w14:paraId="141D0F9D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955F" w14:textId="42F4A91B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38A512C9" w14:textId="3CDE2048" w:rsidR="00246E61" w:rsidRPr="00EA74A2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2FCE887B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215699E5" w14:textId="734E86BE" w:rsidR="00246E61" w:rsidRPr="00EA74A2" w:rsidRDefault="00246E61" w:rsidP="0064495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25ABD69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3E21291B" w14:textId="3D7E40CD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136,272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932C0FC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4B2244A9" w14:textId="19D84E69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</w:rPr>
              <w:t>120,908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CB0DB50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27DA76B0" w14:textId="488070FB" w:rsidR="00246E61" w:rsidRPr="00EA74A2" w:rsidRDefault="00803B2A" w:rsidP="00644959">
            <w:pPr>
              <w:tabs>
                <w:tab w:val="decimal" w:pos="816"/>
              </w:tabs>
              <w:spacing w:line="0" w:lineRule="atLeast"/>
              <w:ind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59,037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30803B3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6582A19F" w14:textId="13690E85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65,718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F7F486C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310A4B26" w14:textId="24856E78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2F1CA91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40F50DBE" w14:textId="73F4430E" w:rsidR="00246E61" w:rsidRPr="00EA74A2" w:rsidRDefault="00246E61" w:rsidP="006449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246E61" w:rsidRPr="00AE4D5B" w14:paraId="02BC35E7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E115E" w14:textId="77777777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18DCE6BE" w14:textId="77777777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6D8CC53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4C769FAE" w14:textId="77777777" w:rsidR="00246E61" w:rsidRPr="00EA74A2" w:rsidRDefault="00246E61" w:rsidP="00644959">
            <w:pPr>
              <w:tabs>
                <w:tab w:val="decimal" w:pos="904"/>
              </w:tabs>
              <w:spacing w:line="0" w:lineRule="atLeast"/>
              <w:ind w:right="-8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DD8A1CF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AC48CF7" w14:textId="77777777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160C8DA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59064D67" w14:textId="77777777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70" w:right="-14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1D44C12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28773EB5" w14:textId="77777777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2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1AD7C60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77892173" w14:textId="77777777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2D529EB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6B617EE" w14:textId="77777777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2C0CD18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2988DE13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46E61" w:rsidRPr="00AE4D5B" w14:paraId="3E755CAB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9ED6" w14:textId="0D37B866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271628E6" w14:textId="30894E30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182BD005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63D81D8D" w14:textId="1A7E472B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111,611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4F2A89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1C3A7C7A" w14:textId="0E4B7ACA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1,932,702</w:t>
            </w:r>
            <w:r w:rsidR="009F45C2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AC62313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6E3C3FB4" w14:textId="5B24B905" w:rsidR="00246E61" w:rsidRPr="00EA74A2" w:rsidRDefault="00246E61" w:rsidP="00644959">
            <w:pPr>
              <w:pStyle w:val="BodyText"/>
              <w:tabs>
                <w:tab w:val="decimal" w:pos="800"/>
              </w:tabs>
              <w:spacing w:after="0"/>
              <w:ind w:left="-108" w:right="-14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1,962,088</w:t>
            </w:r>
            <w:r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864D840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6FC8CC77" w14:textId="34507955" w:rsidR="00246E61" w:rsidRPr="00EA74A2" w:rsidRDefault="00803B2A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726,554</w:t>
            </w:r>
            <w:r w:rsidR="009F45C2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558DA6F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3CC088B3" w14:textId="0C8CDA9F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1,061,822</w:t>
            </w:r>
            <w:r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1491398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B817C85" w14:textId="2DEBC7D6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192CD0A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17D0C07E" w14:textId="0AB4B6C5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</w:rPr>
              <w:t>869,462</w:t>
            </w:r>
            <w:r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</w:tr>
      <w:tr w:rsidR="00246E61" w:rsidRPr="00AE4D5B" w14:paraId="5AE15407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5FCCA" w14:textId="1E16075E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544FBFC0" w14:textId="1E894DB9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127C17F2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3DAF67AB" w14:textId="4A5E51E2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2,076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D28F34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7098A56" w14:textId="2492FE4A" w:rsidR="00246E61" w:rsidRPr="00EA74A2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5,200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40CF124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3F8BBB22" w14:textId="28000BA7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left="-68" w:right="-148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5,379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E96E502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2DDC7FE1" w14:textId="571E37E3" w:rsidR="00246E61" w:rsidRPr="00EA74A2" w:rsidRDefault="00803B2A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2,805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F22A1D7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6EA7C3C4" w14:textId="5FDD171E" w:rsidR="00246E61" w:rsidRPr="00EA74A2" w:rsidRDefault="00246E61" w:rsidP="00644959">
            <w:pPr>
              <w:tabs>
                <w:tab w:val="decimal" w:pos="816"/>
              </w:tabs>
              <w:spacing w:line="0" w:lineRule="atLeast"/>
              <w:ind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3,729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50E306A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C640FDF" w14:textId="495E3934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5C1D526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181AE574" w14:textId="58A0A3BD" w:rsidR="00246E61" w:rsidRPr="00644959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202</w:t>
            </w:r>
          </w:p>
        </w:tc>
      </w:tr>
      <w:tr w:rsidR="00246E61" w:rsidRPr="003747AB" w14:paraId="5DA3EDBE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8F653" w14:textId="3818F6AC" w:rsidR="00246E61" w:rsidRPr="00EA74A2" w:rsidRDefault="00246E61" w:rsidP="00246E6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206EBF12" w14:textId="14777439" w:rsidR="00246E61" w:rsidRPr="009E6360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53A4E530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77F93F7F" w14:textId="5D175B47" w:rsidR="00246E61" w:rsidRPr="00EA74A2" w:rsidRDefault="00246E61" w:rsidP="00644959">
            <w:pPr>
              <w:pStyle w:val="BodyText"/>
              <w:tabs>
                <w:tab w:val="decimal" w:pos="904"/>
              </w:tabs>
              <w:spacing w:after="0"/>
              <w:ind w:left="-108" w:right="-8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(68,932)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005DBE8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6BD214FE" w14:textId="771C9724" w:rsidR="00246E61" w:rsidRPr="00EA74A2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6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(5</w:t>
            </w:r>
            <w:r w:rsidR="00422A45">
              <w:rPr>
                <w:rFonts w:asciiTheme="majorBidi" w:hAnsiTheme="majorBidi" w:cstheme="majorBidi"/>
                <w:szCs w:val="24"/>
                <w:lang w:bidi="th-TH"/>
              </w:rPr>
              <w:t>34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422A45">
              <w:rPr>
                <w:rFonts w:asciiTheme="majorBidi" w:hAnsiTheme="majorBidi" w:cstheme="majorBidi"/>
                <w:szCs w:val="24"/>
                <w:lang w:bidi="th-TH"/>
              </w:rPr>
              <w:t>457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57C3993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39B9AC6C" w14:textId="393C7313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(564,477)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31873FE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C26990F" w14:textId="404278E8" w:rsidR="00246E61" w:rsidRPr="00EA74A2" w:rsidRDefault="00803B2A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(577,329)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FCAC0B8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50503ED1" w14:textId="2C34BE88" w:rsidR="00246E61" w:rsidRPr="00EA74A2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(779,508)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186A806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15E8CEB1" w14:textId="3EC55F46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E6360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F4E0DFB" w14:textId="77777777" w:rsidR="00246E61" w:rsidRPr="00EA74A2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107B1A12" w14:textId="620B2C0C" w:rsidR="00246E61" w:rsidRPr="00EA74A2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(708,644)</w:t>
            </w:r>
          </w:p>
        </w:tc>
      </w:tr>
      <w:tr w:rsidR="00246E61" w:rsidRPr="00AE4D5B" w14:paraId="269B10D9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D3884" w14:textId="3E41761D" w:rsidR="00246E61" w:rsidRPr="00EA74A2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42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CE16F1" w14:textId="45B26328" w:rsidR="00246E61" w:rsidRPr="00EA74A2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7952E01B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C73BA" w14:textId="2992F698" w:rsidR="00246E61" w:rsidRPr="00EA74A2" w:rsidRDefault="00246E61" w:rsidP="0064495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AA09398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4AECC9" w14:textId="301BEBC9" w:rsidR="00246E61" w:rsidRPr="00EA74A2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6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(1,860)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E6AA832" w14:textId="3BF11411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C36373" w14:textId="23D6F1FD" w:rsidR="00246E61" w:rsidRPr="00EA74A2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(1,556)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ECB1217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81B1A0" w14:textId="3E826826" w:rsidR="00246E61" w:rsidRPr="00EA74A2" w:rsidRDefault="00803B2A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(2,774)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D884CF2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CC9A3" w14:textId="48E26A5D" w:rsidR="00246E61" w:rsidRPr="00EA74A2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(2,644)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CD0575F" w14:textId="77777777" w:rsidR="00246E61" w:rsidRPr="00EA74A2" w:rsidRDefault="00246E61" w:rsidP="00246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4933B" w14:textId="34E4E309" w:rsidR="00246E61" w:rsidRPr="00246E61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D810F5B" w14:textId="77777777" w:rsidR="00246E61" w:rsidRPr="00EA74A2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6F67E" w14:textId="2E9C1E8A" w:rsidR="00246E61" w:rsidRPr="00EA74A2" w:rsidRDefault="00246E61" w:rsidP="006449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46E61" w:rsidRPr="00AE4D5B" w14:paraId="1A9119B6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AFD1E" w14:textId="58A38F11" w:rsidR="00246E61" w:rsidRPr="005E4655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46FC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FD312D" w14:textId="6792D510" w:rsidR="00246E61" w:rsidRPr="009B26EF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9B26EF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04547DEB" w14:textId="77777777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6F496F" w14:textId="6D388784" w:rsidR="00246E61" w:rsidRPr="005E4655" w:rsidRDefault="00246E61" w:rsidP="00644959">
            <w:pPr>
              <w:tabs>
                <w:tab w:val="decimal" w:pos="904"/>
              </w:tabs>
              <w:spacing w:line="0" w:lineRule="atLeast"/>
              <w:ind w:right="-8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</w:t>
            </w:r>
            <w:r w:rsidRPr="0091732A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755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060EF7B" w14:textId="77777777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D01873" w14:textId="4188CBDF" w:rsidR="00246E61" w:rsidRPr="005E4655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62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1,4</w:t>
            </w:r>
            <w:r w:rsidR="00422A45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01,585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746DAA7" w14:textId="452644D6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655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3F2192" w14:textId="25F241CE" w:rsidR="00246E61" w:rsidRPr="005E4655" w:rsidRDefault="00246E61" w:rsidP="00644959">
            <w:pPr>
              <w:tabs>
                <w:tab w:val="decimal" w:pos="800"/>
              </w:tabs>
              <w:spacing w:line="0" w:lineRule="atLeast"/>
              <w:ind w:right="-14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1,401,434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4F79CE8" w14:textId="77777777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B32F8" w14:textId="79215618" w:rsidR="00246E61" w:rsidRPr="005E4655" w:rsidRDefault="00803B2A" w:rsidP="00644959">
            <w:pPr>
              <w:tabs>
                <w:tab w:val="decimal" w:pos="816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149,256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1EF20E5" w14:textId="77777777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DD201" w14:textId="68E1E695" w:rsidR="00246E61" w:rsidRPr="005E4655" w:rsidRDefault="00246E61" w:rsidP="00644959">
            <w:pPr>
              <w:tabs>
                <w:tab w:val="decimal" w:pos="8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283,399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BFE178D" w14:textId="77777777" w:rsidR="00246E61" w:rsidRPr="005E4655" w:rsidRDefault="00246E61" w:rsidP="00246E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55FC" w14:textId="4BE6AB9B" w:rsidR="00246E61" w:rsidRPr="009B26EF" w:rsidRDefault="00246E61" w:rsidP="0064495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9B26EF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C21959D" w14:textId="77777777" w:rsidR="00246E61" w:rsidRPr="005E4655" w:rsidRDefault="00246E61" w:rsidP="00246E6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5858C" w14:textId="2BA28C76" w:rsidR="00246E61" w:rsidRPr="00644959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44959">
              <w:rPr>
                <w:rFonts w:asciiTheme="majorBidi" w:hAnsiTheme="majorBidi" w:cstheme="majorBidi"/>
                <w:b/>
                <w:bCs/>
              </w:rPr>
              <w:t>161,020</w:t>
            </w:r>
          </w:p>
        </w:tc>
      </w:tr>
      <w:tr w:rsidR="007E26ED" w:rsidRPr="00AE4D5B" w14:paraId="6F54DFFB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33E25" w14:textId="77777777" w:rsidR="007E26ED" w:rsidRPr="005E4655" w:rsidRDefault="007E26ED" w:rsidP="005E4655">
            <w:pPr>
              <w:spacing w:line="240" w:lineRule="auto"/>
              <w:ind w:firstLine="37"/>
              <w:rPr>
                <w:rFonts w:asciiTheme="majorBidi" w:hAnsiTheme="majorBidi" w:cstheme="majorBidi"/>
                <w:b/>
                <w:bCs/>
                <w:color w:val="000000"/>
                <w:highlight w:val="cyan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A3BDCD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15B52955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FF5CC5" w14:textId="77777777" w:rsidR="007E26ED" w:rsidRPr="005E4655" w:rsidRDefault="007E26ED" w:rsidP="005E4655">
            <w:pPr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C96E8EE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72B37F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F5D0274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33E485" w14:textId="77777777" w:rsidR="007E26ED" w:rsidRPr="005E4655" w:rsidRDefault="007E26ED" w:rsidP="005E465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7D2ADFD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699D6D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6C92241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3418A4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2A21D52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D982" w14:textId="77777777" w:rsidR="007E26ED" w:rsidRPr="00246E61" w:rsidRDefault="007E26ED" w:rsidP="00246E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8E440D9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87889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37380" w:rsidRPr="00AE4D5B" w14:paraId="5F53F22C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D4B6F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2" w:type="pct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1C3E6B3" w14:textId="2F0F3640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color w:val="000000"/>
              </w:rPr>
              <w:t>Basecamp Brews Ltd</w:t>
            </w:r>
            <w:r w:rsidR="00FC5C51" w:rsidRPr="00761ED2">
              <w:rPr>
                <w:color w:val="000000"/>
              </w:rPr>
              <w:t xml:space="preserve"> </w:t>
            </w:r>
            <w:r w:rsidR="00FC5C5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FC5C51" w:rsidRPr="00761ED2">
              <w:rPr>
                <w:color w:val="000000"/>
                <w:vertAlign w:val="superscript"/>
              </w:rPr>
              <w:t>)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37620CB" w14:textId="77777777" w:rsidR="00D37380" w:rsidRPr="00761ED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9" w:type="pct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D4D554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5108B93A" w14:textId="77777777" w:rsidR="00D37380" w:rsidRPr="00761ED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32" w:type="pct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56B6CB5F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center"/>
          </w:tcPr>
          <w:p w14:paraId="3DA4EB88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3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AEC8915" w14:textId="3DD58226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 w:cstheme="majorBidi"/>
              </w:rPr>
              <w:t>MYANMAR GOLDEN GLASS COMPANY LIMITED</w:t>
            </w:r>
            <w:r w:rsidR="00FC5C51" w:rsidRPr="00761ED2">
              <w:rPr>
                <w:color w:val="000000"/>
              </w:rPr>
              <w:t xml:space="preserve"> </w:t>
            </w:r>
            <w:r w:rsidR="00FC5C5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FC5C51" w:rsidRPr="00761ED2">
              <w:rPr>
                <w:color w:val="000000"/>
                <w:vertAlign w:val="superscript"/>
              </w:rPr>
              <w:t>)</w:t>
            </w:r>
          </w:p>
        </w:tc>
      </w:tr>
      <w:tr w:rsidR="00CB6EED" w:rsidRPr="00AE4D5B" w14:paraId="37DF9392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E7274" w14:textId="77777777" w:rsidR="00CB6EED" w:rsidRPr="00AE4D5B" w:rsidRDefault="00CB6EED" w:rsidP="00CB6EED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99845" w14:textId="22AE6C14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35785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17BF6" w14:textId="5D336FF0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D3C8C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898D5" w14:textId="34F671C1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BFDC8" w14:textId="77777777" w:rsidR="00CB6EED" w:rsidRPr="00AE4D5B" w:rsidRDefault="00CB6EED" w:rsidP="00CB6EE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3AE15" w14:textId="02AD0AA3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A3FF6" w14:textId="77777777" w:rsidR="00CB6EED" w:rsidRPr="00AE4D5B" w:rsidRDefault="00CB6EED" w:rsidP="00CB6EE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47C28" w14:textId="484CECE0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C08C9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9E368" w14:textId="01109F2F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E533" w14:textId="77777777" w:rsidR="00CB6EED" w:rsidRPr="00AE4D5B" w:rsidRDefault="00CB6EED" w:rsidP="00CB6EED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95E5" w14:textId="1A7F0095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26CA" w14:textId="7777777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00DB" w14:textId="3B790D27" w:rsidR="00CB6EED" w:rsidRPr="00AE4D5B" w:rsidRDefault="00CB6EED" w:rsidP="00CB6EE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D37380" w:rsidRPr="00AE4D5B" w14:paraId="1FB9A41D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D22DB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7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EE4BB" w14:textId="77777777" w:rsidR="00D37380" w:rsidRPr="00AE4D5B" w:rsidRDefault="00D37380" w:rsidP="00D37380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246E61" w:rsidRPr="00AE4D5B" w14:paraId="5942F9CA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3A6FC" w14:textId="6B10E8F9" w:rsidR="00246E61" w:rsidRPr="00AE4D5B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5379F8B9" w14:textId="33AF7D45" w:rsidR="00246E61" w:rsidRPr="00644959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0947AFB2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1E2BF504" w14:textId="6C2FD148" w:rsidR="00246E61" w:rsidRPr="00644959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7635A85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59945F68" w14:textId="6187A057" w:rsidR="00246E61" w:rsidRPr="00AE4D5B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560,634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C1CF060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6D3E5350" w14:textId="43433DF1" w:rsidR="00246E61" w:rsidRPr="00644959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560,574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B0F05FF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5A65CAB2" w14:textId="534D31B5" w:rsidR="00246E61" w:rsidRPr="00AE4D5B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59,703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E1DFE50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2FB1E8E7" w14:textId="7CAB4A30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113,359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740B557" w14:textId="77777777" w:rsidR="00246E61" w:rsidRPr="00AE4D5B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6879B91F" w14:textId="4204B4C2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0BFD765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7AB6FE34" w14:textId="0211BD60" w:rsidR="00246E61" w:rsidRPr="00AE4D5B" w:rsidRDefault="00246E61" w:rsidP="006449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246FC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46E61" w:rsidRPr="00AE4D5B" w14:paraId="7D63C3AC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0B373" w14:textId="77777777" w:rsidR="00246E61" w:rsidRPr="00241CFA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21C117C0" w14:textId="77777777" w:rsidR="00246E61" w:rsidRPr="00644959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07B8D37B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5895C809" w14:textId="77777777" w:rsidR="00246E61" w:rsidRPr="00644959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0527DD83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65698EB4" w14:textId="77777777" w:rsidR="00246E61" w:rsidRPr="00644959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D947E5D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64C069A2" w14:textId="77777777" w:rsidR="00246E61" w:rsidRPr="00644959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4A1605D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DFABAEE" w14:textId="77777777" w:rsidR="00246E61" w:rsidRPr="00644959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6E232ED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7EC86850" w14:textId="77777777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956CA6F" w14:textId="77777777" w:rsidR="00246E61" w:rsidRPr="00241CFA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41A0EA74" w14:textId="77777777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54F2DB8" w14:textId="77777777" w:rsidR="00246E61" w:rsidRPr="00241CFA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5999D3EB" w14:textId="77777777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246E61" w:rsidRPr="00AE4D5B" w14:paraId="64BFC217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881A6" w14:textId="49A52E49" w:rsidR="00246E61" w:rsidRPr="00AE4D5B" w:rsidRDefault="00246E61" w:rsidP="00246E6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ก.</w:t>
            </w:r>
            <w:r w:rsidRPr="00AE4D5B">
              <w:rPr>
                <w:rFonts w:ascii="AngsanaUPC" w:hAnsi="AngsanaUPC" w:cs="AngsanaUPC"/>
                <w:color w:val="000000"/>
              </w:rPr>
              <w:t xml:space="preserve"> 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>รวมรายการต่อไปนี้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0FA273A2" w14:textId="77777777" w:rsidR="00246E61" w:rsidRPr="00AE4D5B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663AB56A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754E90C0" w14:textId="77777777" w:rsidR="00246E61" w:rsidRPr="00AE4D5B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2140F82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36A3CE83" w14:textId="77777777" w:rsidR="00246E61" w:rsidRPr="00AE4D5B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5363ABA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4C77C1D1" w14:textId="77777777" w:rsidR="00246E61" w:rsidRPr="00644959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9535D5F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7E31D54F" w14:textId="77777777" w:rsidR="00246E61" w:rsidRPr="00AE4D5B" w:rsidRDefault="00246E61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8D122B2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6A2CEF30" w14:textId="77777777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8E0ED30" w14:textId="77777777" w:rsidR="00246E61" w:rsidRPr="00AE4D5B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47F821BB" w14:textId="77777777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532CDDD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59106356" w14:textId="77777777" w:rsidR="00246E61" w:rsidRPr="00AE4D5B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246E61" w:rsidRPr="00AE4D5B" w14:paraId="593E21A4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E5FE0" w14:textId="18FEC104" w:rsidR="00246E61" w:rsidRPr="00AE4D5B" w:rsidRDefault="00246E61" w:rsidP="00246E61">
            <w:pPr>
              <w:spacing w:line="240" w:lineRule="auto"/>
              <w:ind w:left="109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center"/>
          </w:tcPr>
          <w:p w14:paraId="21D0F748" w14:textId="6E6598B4" w:rsidR="00246E61" w:rsidRPr="00AE4D5B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68AB5600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center"/>
          </w:tcPr>
          <w:p w14:paraId="100F3DD5" w14:textId="2E636D2B" w:rsidR="00246E61" w:rsidRPr="00AE4D5B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3C3C336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7824B63F" w14:textId="28C9CC29" w:rsidR="00246E61" w:rsidRPr="00AE4D5B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1,052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370819A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</w:tcPr>
          <w:p w14:paraId="7E28CE61" w14:textId="37B10A82" w:rsidR="00246E61" w:rsidRPr="00644959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1,046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E824C7B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67BD0497" w14:textId="23718F42" w:rsidR="00246E61" w:rsidRPr="00AE4D5B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9660313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</w:tcPr>
          <w:p w14:paraId="3990D129" w14:textId="7E78D0FA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983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3B4E2E5" w14:textId="77777777" w:rsidR="00246E61" w:rsidRPr="00AE4D5B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center"/>
          </w:tcPr>
          <w:p w14:paraId="4D712C3B" w14:textId="49975988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9BAA063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57A7BE58" w14:textId="32C5E73A" w:rsidR="00246E61" w:rsidRPr="00AE4D5B" w:rsidRDefault="00246E61" w:rsidP="006449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46E61" w:rsidRPr="00AE4D5B" w14:paraId="0DB1ACD3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EFAB8" w14:textId="6AE913CC" w:rsidR="00246E61" w:rsidRPr="00AE4D5B" w:rsidRDefault="00246E61" w:rsidP="00246E61">
            <w:pPr>
              <w:spacing w:line="240" w:lineRule="auto"/>
              <w:ind w:left="109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center"/>
          </w:tcPr>
          <w:p w14:paraId="72553790" w14:textId="7DEC0DED" w:rsidR="00246E61" w:rsidRPr="00AE4D5B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4A417D88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center"/>
          </w:tcPr>
          <w:p w14:paraId="4D79ABBD" w14:textId="3F8B6C82" w:rsidR="00246E61" w:rsidRPr="00AE4D5B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FBE49A0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521B6267" w14:textId="34BC07B9" w:rsidR="00246E61" w:rsidRPr="00AE4D5B" w:rsidRDefault="00422A45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  <w:r w:rsidR="00861F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F9AFD1B" w14:textId="38912466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</w:tcPr>
          <w:p w14:paraId="77ECE007" w14:textId="1040700F" w:rsidR="00246E61" w:rsidRPr="00AE4D5B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84,900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55B6A0C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2F0031CA" w14:textId="439C6B90" w:rsidR="00246E61" w:rsidRPr="00861F94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 w:rsidRPr="00861F94">
              <w:rPr>
                <w:rFonts w:asciiTheme="majorBidi" w:hAnsiTheme="majorBidi" w:cstheme="majorBidi"/>
              </w:rPr>
              <w:t>3,370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582EDA5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</w:tcPr>
          <w:p w14:paraId="7AE3B5EB" w14:textId="24A3B639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44,580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CC6F68E" w14:textId="77777777" w:rsidR="00246E61" w:rsidRPr="00AE4D5B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center"/>
          </w:tcPr>
          <w:p w14:paraId="47ED5491" w14:textId="51324A06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76D2143E" w14:textId="77777777" w:rsidR="00246E61" w:rsidRPr="00AE4D5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745F78FE" w14:textId="5C58F633" w:rsidR="00246E61" w:rsidRPr="00AE4D5B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(12)</w:t>
            </w:r>
          </w:p>
        </w:tc>
      </w:tr>
      <w:tr w:rsidR="00246E61" w:rsidRPr="0036658D" w14:paraId="6B7B65F3" w14:textId="77777777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A6570" w14:textId="4AB87CEA" w:rsidR="00246E61" w:rsidRPr="00C92F2B" w:rsidRDefault="00246E61" w:rsidP="00246E61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  <w:r w:rsidRPr="00C92F2B">
              <w:rPr>
                <w:rFonts w:ascii="AngsanaUPC" w:hAnsi="AngsanaUPC" w:cs="AngsanaUPC"/>
                <w:color w:val="000000"/>
                <w:cs/>
              </w:rPr>
              <w:t>ข.</w:t>
            </w:r>
            <w:r w:rsidRPr="00C92F2B">
              <w:rPr>
                <w:rFonts w:ascii="AngsanaUPC" w:hAnsi="AngsanaUPC" w:cs="AngsanaUPC"/>
                <w:color w:val="000000"/>
              </w:rPr>
              <w:t xml:space="preserve"> </w:t>
            </w:r>
            <w:r w:rsidRPr="00C92F2B">
              <w:rPr>
                <w:rFonts w:ascii="AngsanaUPC" w:hAnsi="AngsanaUPC" w:cs="AngsanaUPC"/>
                <w:color w:val="00000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10B270C0" w14:textId="63DF39A0" w:rsidR="00246E61" w:rsidRPr="00644959" w:rsidRDefault="00246E61" w:rsidP="0064495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289C415B" w14:textId="77777777" w:rsidR="00246E61" w:rsidRPr="00C92F2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0D83FE1A" w14:textId="26A64D1F" w:rsidR="00246E61" w:rsidRPr="00644959" w:rsidRDefault="00246E61" w:rsidP="0066260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BB7EE35" w14:textId="77777777" w:rsidR="00246E61" w:rsidRPr="00C92F2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7A3A3B05" w14:textId="4D6FDAD2" w:rsidR="00246E61" w:rsidRPr="00C92F2B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1,251,599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6F731DE" w14:textId="77777777" w:rsidR="00246E61" w:rsidRPr="00C92F2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</w:tcPr>
          <w:p w14:paraId="7440DFA5" w14:textId="0FB4EE89" w:rsidR="00246E61" w:rsidRPr="00644959" w:rsidRDefault="00246E61" w:rsidP="0064495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68" w:right="-14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1,332,417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7D0C083" w14:textId="77777777" w:rsidR="00246E61" w:rsidRPr="00C92F2B" w:rsidRDefault="00246E61" w:rsidP="00246E61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1E76604C" w14:textId="7FD46E68" w:rsidR="00246E61" w:rsidRPr="00861F94" w:rsidRDefault="00861F94" w:rsidP="00644959">
            <w:pPr>
              <w:pStyle w:val="BodyText"/>
              <w:tabs>
                <w:tab w:val="decimal" w:pos="816"/>
              </w:tabs>
              <w:spacing w:after="0"/>
              <w:ind w:left="-108" w:right="-128"/>
              <w:rPr>
                <w:rFonts w:asciiTheme="majorBidi" w:hAnsiTheme="majorBidi" w:cstheme="majorBidi"/>
              </w:rPr>
            </w:pPr>
            <w:r w:rsidRPr="00861F94">
              <w:rPr>
                <w:rFonts w:asciiTheme="majorBidi" w:hAnsiTheme="majorBidi" w:cstheme="majorBidi"/>
              </w:rPr>
              <w:t>10,183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E58FD14" w14:textId="77777777" w:rsidR="00246E61" w:rsidRPr="00C92F2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</w:tcPr>
          <w:p w14:paraId="76F1CE51" w14:textId="0981D3BA" w:rsidR="00246E61" w:rsidRPr="00644959" w:rsidRDefault="00246E61" w:rsidP="006449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68" w:right="-108"/>
              <w:rPr>
                <w:rFonts w:asciiTheme="majorBidi" w:hAnsiTheme="majorBidi" w:cstheme="majorBidi"/>
                <w:szCs w:val="24"/>
                <w:lang w:bidi="th-TH"/>
              </w:rPr>
            </w:pPr>
            <w:r w:rsidRPr="00644959">
              <w:rPr>
                <w:rFonts w:asciiTheme="majorBidi" w:hAnsiTheme="majorBidi" w:cstheme="majorBidi"/>
                <w:szCs w:val="24"/>
                <w:lang w:bidi="th-TH"/>
              </w:rPr>
              <w:t>305,920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584E267" w14:textId="77777777" w:rsidR="00246E61" w:rsidRPr="00C92F2B" w:rsidRDefault="00246E61" w:rsidP="00246E6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45EE4F53" w14:textId="114E9E20" w:rsidR="00246E61" w:rsidRPr="00644959" w:rsidRDefault="00246E61" w:rsidP="00246E6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4959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2660F0C" w14:textId="77777777" w:rsidR="00246E61" w:rsidRPr="00C92F2B" w:rsidRDefault="00246E61" w:rsidP="00246E6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005C2EC8" w14:textId="39D6C45C" w:rsidR="00246E61" w:rsidRPr="0036658D" w:rsidRDefault="00246E61" w:rsidP="00644959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</w:rPr>
            </w:pPr>
            <w:r w:rsidRPr="00644959">
              <w:rPr>
                <w:rFonts w:asciiTheme="majorBidi" w:hAnsiTheme="majorBidi" w:cstheme="majorBidi"/>
              </w:rPr>
              <w:t>35,564</w:t>
            </w:r>
          </w:p>
        </w:tc>
      </w:tr>
      <w:tr w:rsidR="009E6360" w:rsidRPr="0036658D" w14:paraId="43C1258D" w14:textId="77777777" w:rsidTr="00CB6EED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9E878" w14:textId="77777777" w:rsidR="009E6360" w:rsidRPr="00C92F2B" w:rsidRDefault="009E6360" w:rsidP="009E6360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noWrap/>
            <w:vAlign w:val="bottom"/>
          </w:tcPr>
          <w:p w14:paraId="37083C01" w14:textId="77777777" w:rsidR="009E6360" w:rsidRPr="00C92F2B" w:rsidRDefault="009E6360" w:rsidP="009E63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51F2C83B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69F85F6A" w14:textId="77777777" w:rsidR="009E6360" w:rsidRPr="00C92F2B" w:rsidRDefault="009E6360" w:rsidP="009E636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871597E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2F833DDF" w14:textId="77777777" w:rsidR="009E6360" w:rsidRPr="00C92F2B" w:rsidRDefault="009E6360" w:rsidP="009E636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8E95AAB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</w:tcPr>
          <w:p w14:paraId="0B4836FA" w14:textId="77777777" w:rsidR="009E6360" w:rsidRPr="00C92F2B" w:rsidRDefault="009E6360" w:rsidP="009E6360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C71DB07" w14:textId="77777777" w:rsidR="009E6360" w:rsidRPr="00C92F2B" w:rsidRDefault="009E6360" w:rsidP="009E6360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</w:tcPr>
          <w:p w14:paraId="66EC7CF3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9825537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</w:tcPr>
          <w:p w14:paraId="380BD7C7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961BAFF" w14:textId="77777777" w:rsidR="009E6360" w:rsidRPr="00C92F2B" w:rsidRDefault="009E6360" w:rsidP="009E636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754F89F9" w14:textId="77777777" w:rsidR="009E6360" w:rsidRPr="00C92F2B" w:rsidRDefault="009E6360" w:rsidP="009E636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76CFE49" w14:textId="77777777" w:rsidR="009E6360" w:rsidRPr="00C92F2B" w:rsidRDefault="009E6360" w:rsidP="009E636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</w:tcPr>
          <w:p w14:paraId="7B63EE7D" w14:textId="77777777" w:rsidR="009E6360" w:rsidRPr="00C92F2B" w:rsidRDefault="009E6360" w:rsidP="009E636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41CFA" w:rsidRPr="00AE4D5B" w14:paraId="540AFFB1" w14:textId="77777777" w:rsidTr="00CB6EED">
        <w:trPr>
          <w:trHeight w:val="20"/>
          <w:jc w:val="center"/>
        </w:trPr>
        <w:tc>
          <w:tcPr>
            <w:tcW w:w="17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663B0" w14:textId="64B5E9B5" w:rsidR="00241CFA" w:rsidRPr="00C40074" w:rsidRDefault="00241CFA" w:rsidP="00241C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Cs w:val="24"/>
                <w:lang w:bidi="th-TH"/>
              </w:rPr>
            </w:pPr>
            <w:r w:rsidRPr="00246FCB">
              <w:rPr>
                <w:rFonts w:asciiTheme="majorBidi" w:hAnsiTheme="majorBidi" w:cstheme="majorBidi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vertAlign w:val="superscript"/>
              </w:rPr>
              <w:t>1</w:t>
            </w:r>
            <w:r w:rsidRPr="00246FCB">
              <w:rPr>
                <w:rFonts w:asciiTheme="majorBidi" w:hAnsiTheme="majorBidi" w:cstheme="majorBidi"/>
                <w:vertAlign w:val="superscript"/>
              </w:rPr>
              <w:t>)</w:t>
            </w:r>
            <w:r w:rsidRPr="00246FCB">
              <w:rPr>
                <w:rFonts w:asciiTheme="majorBidi" w:hAnsiTheme="majorBidi" w:cstheme="majorBidi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เป็นข้อมูลตั้งแต่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46F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มกราคม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246F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ถึงวันที่สูญเสียการควบคุม</w:t>
            </w:r>
          </w:p>
        </w:tc>
        <w:tc>
          <w:tcPr>
            <w:tcW w:w="87" w:type="pct"/>
            <w:tcBorders>
              <w:left w:val="nil"/>
              <w:right w:val="nil"/>
            </w:tcBorders>
            <w:noWrap/>
            <w:vAlign w:val="bottom"/>
          </w:tcPr>
          <w:p w14:paraId="190B33C7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noWrap/>
            <w:vAlign w:val="bottom"/>
          </w:tcPr>
          <w:p w14:paraId="5DCE0ECA" w14:textId="77777777" w:rsidR="00241CFA" w:rsidRPr="00C40074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51A4FBF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1D722F9A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098D8EC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noWrap/>
            <w:vAlign w:val="bottom"/>
          </w:tcPr>
          <w:p w14:paraId="42C6B57E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C2D81DB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noWrap/>
            <w:vAlign w:val="bottom"/>
          </w:tcPr>
          <w:p w14:paraId="58DB9BA7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BEF417D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noWrap/>
            <w:vAlign w:val="bottom"/>
          </w:tcPr>
          <w:p w14:paraId="24B040DD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8B519DB" w14:textId="77777777" w:rsidR="00241CFA" w:rsidRPr="00AE4D5B" w:rsidRDefault="00241CFA" w:rsidP="001A615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6ADA98B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F4E222B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vAlign w:val="bottom"/>
          </w:tcPr>
          <w:p w14:paraId="7381C261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C505297" w14:textId="3AE48780" w:rsidR="00733819" w:rsidRDefault="00733819"/>
    <w:p w14:paraId="0713D8DB" w14:textId="41CBD7C5" w:rsidR="00733819" w:rsidRPr="000D000A" w:rsidRDefault="00733819" w:rsidP="00553B25">
      <w:pPr>
        <w:spacing w:before="100" w:line="276" w:lineRule="auto"/>
        <w:rPr>
          <w:color w:val="000000"/>
          <w:sz w:val="22"/>
          <w:szCs w:val="22"/>
        </w:rPr>
        <w:sectPr w:rsidR="00733819" w:rsidRPr="000D000A" w:rsidSect="00BE5628">
          <w:footerReference w:type="default" r:id="rId13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43E7C89A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 xml:space="preserve">การร่วมค้าที่ไม่มีสาระสำคัญ </w:t>
      </w:r>
    </w:p>
    <w:p w14:paraId="1C1C9485" w14:textId="4695233D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30C4471F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AE4D5B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21D5F4C4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AE4D5B" w14:paraId="220473A9" w14:textId="77777777" w:rsidTr="0013428D">
        <w:trPr>
          <w:cantSplit/>
          <w:tblHeader/>
        </w:trPr>
        <w:tc>
          <w:tcPr>
            <w:tcW w:w="6354" w:type="dxa"/>
          </w:tcPr>
          <w:p w14:paraId="594FF0B6" w14:textId="0652B6FB" w:rsidR="00092727" w:rsidRPr="00AE4D5B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AE4D5B" w14:paraId="10A370C1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1FD5DA76" w14:textId="04B9B495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</w:tcPr>
          <w:p w14:paraId="6A2A9FF4" w14:textId="4CE87A83" w:rsidR="00092727" w:rsidRPr="00AE4D5B" w:rsidRDefault="00B176C5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B6E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27" w:type="dxa"/>
          </w:tcPr>
          <w:p w14:paraId="004751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50B4DE6E" w:rsidR="00092727" w:rsidRPr="00AE4D5B" w:rsidRDefault="00B176C5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B6E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092727" w:rsidRPr="00AE4D5B" w14:paraId="0E9AC7CA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6929471F" w14:textId="4FCDE412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6EED" w:rsidRPr="00AE4D5B" w14:paraId="1277F97C" w14:textId="77777777" w:rsidTr="0013428D">
        <w:trPr>
          <w:cantSplit/>
          <w:tblHeader/>
        </w:trPr>
        <w:tc>
          <w:tcPr>
            <w:tcW w:w="6354" w:type="dxa"/>
          </w:tcPr>
          <w:p w14:paraId="62EF5AA3" w14:textId="58C90567" w:rsidR="00CB6EED" w:rsidRPr="00AE4D5B" w:rsidRDefault="00CB6EED" w:rsidP="00CB6EE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vAlign w:val="bottom"/>
          </w:tcPr>
          <w:p w14:paraId="1374F948" w14:textId="1859C9A6" w:rsidR="00CB6EED" w:rsidRPr="00AE4D5B" w:rsidRDefault="0052111F" w:rsidP="0064495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</w:t>
            </w:r>
            <w:r w:rsidR="00D959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7" w:type="dxa"/>
            <w:vAlign w:val="bottom"/>
          </w:tcPr>
          <w:p w14:paraId="098BFF60" w14:textId="77777777" w:rsidR="00CB6EED" w:rsidRPr="00AE4D5B" w:rsidRDefault="00CB6EED" w:rsidP="00CB6EE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AD0AC89" w14:textId="7DF0ADD1" w:rsidR="00CB6EED" w:rsidRPr="00AE4D5B" w:rsidRDefault="00CB6EED" w:rsidP="00644959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20,839</w:t>
            </w:r>
          </w:p>
        </w:tc>
      </w:tr>
      <w:tr w:rsidR="00CB6EED" w:rsidRPr="00AE4D5B" w14:paraId="6DB3E79F" w14:textId="77777777" w:rsidTr="0013428D">
        <w:trPr>
          <w:cantSplit/>
          <w:tblHeader/>
        </w:trPr>
        <w:tc>
          <w:tcPr>
            <w:tcW w:w="6354" w:type="dxa"/>
          </w:tcPr>
          <w:p w14:paraId="1FAACB3D" w14:textId="5122FD08" w:rsidR="00CB6EED" w:rsidRPr="00AE4D5B" w:rsidRDefault="00CB6EED" w:rsidP="00CB6E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CB6EED" w:rsidRPr="00AE4D5B" w:rsidRDefault="00CB6EED" w:rsidP="00644959">
            <w:pPr>
              <w:pStyle w:val="acctfourfigures"/>
              <w:tabs>
                <w:tab w:val="clear" w:pos="765"/>
                <w:tab w:val="decimal" w:pos="803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CB6EED" w:rsidRPr="00AE4D5B" w:rsidRDefault="00CB6EED" w:rsidP="00CB6E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CB6EED" w:rsidRPr="00AE4D5B" w:rsidRDefault="00CB6EED" w:rsidP="00644959">
            <w:pPr>
              <w:pStyle w:val="acctfourfigures"/>
              <w:tabs>
                <w:tab w:val="clear" w:pos="765"/>
                <w:tab w:val="decimal" w:pos="803"/>
                <w:tab w:val="decimal" w:pos="103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EED" w:rsidRPr="00AE4D5B" w14:paraId="49B1EA4F" w14:textId="77777777" w:rsidTr="0013428D">
        <w:trPr>
          <w:cantSplit/>
          <w:tblHeader/>
        </w:trPr>
        <w:tc>
          <w:tcPr>
            <w:tcW w:w="6354" w:type="dxa"/>
          </w:tcPr>
          <w:p w14:paraId="29C9A5F1" w14:textId="6C0FA9DB" w:rsidR="00CB6EED" w:rsidRPr="00AE4D5B" w:rsidRDefault="00CB6EED" w:rsidP="00CB6EED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B2D00">
              <w:rPr>
                <w:sz w:val="30"/>
                <w:szCs w:val="30"/>
                <w:cs/>
              </w:rPr>
              <w:t>กำไรจาก</w:t>
            </w:r>
            <w:r w:rsidRPr="00AE4D5B">
              <w:rPr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1DCD74D2" w:rsidR="00CB6EED" w:rsidRPr="00AE4D5B" w:rsidRDefault="005E3F9E" w:rsidP="0064495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4,239</w:t>
            </w:r>
          </w:p>
        </w:tc>
        <w:tc>
          <w:tcPr>
            <w:tcW w:w="227" w:type="dxa"/>
          </w:tcPr>
          <w:p w14:paraId="04A59033" w14:textId="77777777" w:rsidR="00CB6EED" w:rsidRPr="00AE4D5B" w:rsidRDefault="00CB6EED" w:rsidP="00CB6E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3278A934" w:rsidR="00CB6EED" w:rsidRPr="00AE4D5B" w:rsidRDefault="00CB6EED" w:rsidP="00644959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E82268" w:rsidRPr="00AE4D5B" w14:paraId="5119F364" w14:textId="77777777" w:rsidTr="0013428D">
        <w:trPr>
          <w:cantSplit/>
          <w:tblHeader/>
        </w:trPr>
        <w:tc>
          <w:tcPr>
            <w:tcW w:w="6354" w:type="dxa"/>
          </w:tcPr>
          <w:p w14:paraId="31F19269" w14:textId="7C94EDAF" w:rsidR="00E82268" w:rsidRPr="00AE4D5B" w:rsidRDefault="00E82268" w:rsidP="00CB6EED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82268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vAlign w:val="bottom"/>
          </w:tcPr>
          <w:p w14:paraId="1B8A9712" w14:textId="48879E39" w:rsidR="00E82268" w:rsidRDefault="00E82268" w:rsidP="00E82268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7" w:type="dxa"/>
          </w:tcPr>
          <w:p w14:paraId="2ED2479C" w14:textId="77777777" w:rsidR="00E82268" w:rsidRPr="00AE4D5B" w:rsidRDefault="00E82268" w:rsidP="00CB6E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411FCBE" w14:textId="15CDD111" w:rsidR="00E82268" w:rsidRDefault="00E82268" w:rsidP="00E82268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EED" w:rsidRPr="00AE4D5B" w14:paraId="0F07E5B1" w14:textId="77777777" w:rsidTr="0013428D">
        <w:trPr>
          <w:cantSplit/>
          <w:tblHeader/>
        </w:trPr>
        <w:tc>
          <w:tcPr>
            <w:tcW w:w="6354" w:type="dxa"/>
          </w:tcPr>
          <w:p w14:paraId="732CBF91" w14:textId="34DF2815" w:rsidR="00CB6EED" w:rsidRPr="002D6800" w:rsidRDefault="00CB6EED" w:rsidP="00CB6EED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8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D6800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61872C04" w:rsidR="00CB6EED" w:rsidRPr="002D6800" w:rsidRDefault="005E3F9E" w:rsidP="0064495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4,239</w:t>
            </w:r>
          </w:p>
        </w:tc>
        <w:tc>
          <w:tcPr>
            <w:tcW w:w="227" w:type="dxa"/>
          </w:tcPr>
          <w:p w14:paraId="14EF251C" w14:textId="77777777" w:rsidR="00CB6EED" w:rsidRPr="002D6800" w:rsidRDefault="00CB6EED" w:rsidP="00CB6EE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61DAE49A" w:rsidR="00CB6EED" w:rsidRPr="002D6800" w:rsidRDefault="00CB6EED" w:rsidP="00644959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446</w:t>
            </w:r>
          </w:p>
        </w:tc>
      </w:tr>
    </w:tbl>
    <w:p w14:paraId="3D036575" w14:textId="46DEE8FE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202E00E5" w:rsidR="00312513" w:rsidRPr="001B0005" w:rsidRDefault="00312513" w:rsidP="00757D70">
      <w:pPr>
        <w:numPr>
          <w:ilvl w:val="0"/>
          <w:numId w:val="9"/>
        </w:numPr>
        <w:spacing w:after="120" w:line="240" w:lineRule="auto"/>
        <w:ind w:right="-45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B0005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DE41A8" w14:textId="5B0C1762" w:rsidR="00161FB1" w:rsidRPr="00AE4D5B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AE4D5B" w14:paraId="22BBF916" w14:textId="77777777" w:rsidTr="00312513">
        <w:tc>
          <w:tcPr>
            <w:tcW w:w="2797" w:type="pct"/>
          </w:tcPr>
          <w:p w14:paraId="13ED9779" w14:textId="5A2EF155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0F4A81C0" w:rsidR="00312513" w:rsidRPr="00AE4D5B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AE4D5B" w14:paraId="6D63CCD5" w14:textId="77777777" w:rsidTr="00312513">
        <w:tc>
          <w:tcPr>
            <w:tcW w:w="2797" w:type="pct"/>
          </w:tcPr>
          <w:p w14:paraId="204F931E" w14:textId="731E2A50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0844AC5A" w:rsidR="00312513" w:rsidRPr="00AE4D5B" w:rsidRDefault="00B176C5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CB6EED">
              <w:rPr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E8C64DF" w14:textId="77777777" w:rsidR="00312513" w:rsidRPr="00AE4D5B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5DCB9A39" w:rsidR="00312513" w:rsidRPr="00AE4D5B" w:rsidRDefault="00B176C5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CB6EED">
              <w:rPr>
                <w:sz w:val="30"/>
                <w:szCs w:val="30"/>
              </w:rPr>
              <w:t>7</w:t>
            </w:r>
          </w:p>
        </w:tc>
      </w:tr>
      <w:tr w:rsidR="00312513" w:rsidRPr="00AE4D5B" w14:paraId="5BEFF57E" w14:textId="77777777" w:rsidTr="00312513">
        <w:tc>
          <w:tcPr>
            <w:tcW w:w="2797" w:type="pct"/>
          </w:tcPr>
          <w:p w14:paraId="28B5E724" w14:textId="77777777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4B44311F" w:rsidR="00312513" w:rsidRPr="00AE4D5B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EED" w:rsidRPr="00AE4D5B" w14:paraId="5D9C722C" w14:textId="77777777" w:rsidTr="00312513">
        <w:tc>
          <w:tcPr>
            <w:tcW w:w="2797" w:type="pct"/>
          </w:tcPr>
          <w:p w14:paraId="1FA9CBFA" w14:textId="5B378F46" w:rsidR="00CB6EED" w:rsidRPr="00EA74A2" w:rsidRDefault="00CB6EED" w:rsidP="00CB6EE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  <w:cs/>
              </w:rPr>
              <w:t xml:space="preserve">ณ วันที่ </w:t>
            </w:r>
            <w:r w:rsidRPr="00EA74A2">
              <w:rPr>
                <w:sz w:val="30"/>
                <w:szCs w:val="30"/>
              </w:rPr>
              <w:t xml:space="preserve">1 </w:t>
            </w:r>
            <w:r w:rsidRPr="00EA74A2">
              <w:rPr>
                <w:sz w:val="30"/>
                <w:szCs w:val="30"/>
                <w:cs/>
              </w:rPr>
              <w:t>มกราคม</w:t>
            </w:r>
            <w:r w:rsidRPr="00EA74A2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CB6EED" w:rsidRPr="00AE4D5B" w:rsidRDefault="00CB6EED" w:rsidP="00CB6E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4C58A45B" w:rsidR="00CB6EED" w:rsidRPr="00CB6EED" w:rsidRDefault="00CB6EED" w:rsidP="00644959">
            <w:pPr>
              <w:pStyle w:val="BodyText"/>
              <w:tabs>
                <w:tab w:val="decimal" w:pos="137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B6EED">
              <w:rPr>
                <w:sz w:val="30"/>
                <w:szCs w:val="30"/>
              </w:rPr>
              <w:t>9,662,443</w:t>
            </w:r>
          </w:p>
        </w:tc>
        <w:tc>
          <w:tcPr>
            <w:tcW w:w="147" w:type="pct"/>
          </w:tcPr>
          <w:p w14:paraId="055BCC3D" w14:textId="77777777" w:rsidR="00CB6EED" w:rsidRPr="00AE4D5B" w:rsidRDefault="00CB6EED" w:rsidP="00CB6EED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0784B558" w:rsidR="00CB6EED" w:rsidRPr="00AE4D5B" w:rsidRDefault="00CB6EED" w:rsidP="00644959">
            <w:pPr>
              <w:pStyle w:val="BodyText"/>
              <w:tabs>
                <w:tab w:val="decimal" w:pos="144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9,752,953</w:t>
            </w:r>
          </w:p>
        </w:tc>
      </w:tr>
      <w:tr w:rsidR="00CB6EED" w:rsidRPr="00AE4D5B" w14:paraId="62BB145C" w14:textId="77777777" w:rsidTr="00312513">
        <w:tc>
          <w:tcPr>
            <w:tcW w:w="2797" w:type="pct"/>
          </w:tcPr>
          <w:p w14:paraId="03F28AE0" w14:textId="3DD6A33E" w:rsidR="00CB6EED" w:rsidRPr="00421F99" w:rsidRDefault="001A7601" w:rsidP="00CB6EED">
            <w:pPr>
              <w:pStyle w:val="BodyText"/>
              <w:spacing w:after="0"/>
              <w:ind w:right="-131"/>
              <w:rPr>
                <w:sz w:val="30"/>
                <w:szCs w:val="30"/>
                <w:highlight w:val="cyan"/>
                <w:cs/>
              </w:rPr>
            </w:pPr>
            <w:r w:rsidRPr="00DC791B">
              <w:rPr>
                <w:sz w:val="30"/>
                <w:szCs w:val="30"/>
                <w:cs/>
              </w:rPr>
              <w:t>รับคืน</w:t>
            </w:r>
            <w:r w:rsidR="00CB6EED" w:rsidRPr="00DC791B">
              <w:rPr>
                <w:rFonts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9" w:type="pct"/>
          </w:tcPr>
          <w:p w14:paraId="0AC65998" w14:textId="77777777" w:rsidR="00CB6EED" w:rsidRPr="00AE4D5B" w:rsidRDefault="00CB6EED" w:rsidP="00CB6E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7667C1C1" w14:textId="0274A9CA" w:rsidR="00CB6EED" w:rsidRDefault="00C85D5A" w:rsidP="00644959">
            <w:pPr>
              <w:pStyle w:val="BodyText"/>
              <w:tabs>
                <w:tab w:val="decimal" w:pos="13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(5,341)</w:t>
            </w:r>
          </w:p>
        </w:tc>
        <w:tc>
          <w:tcPr>
            <w:tcW w:w="147" w:type="pct"/>
          </w:tcPr>
          <w:p w14:paraId="05810965" w14:textId="77777777" w:rsidR="00CB6EED" w:rsidRPr="00AE4D5B" w:rsidRDefault="00CB6EED" w:rsidP="00CB6EE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pct"/>
          </w:tcPr>
          <w:p w14:paraId="425219F8" w14:textId="62A402F1" w:rsidR="00CB6EED" w:rsidRPr="00CB6EED" w:rsidRDefault="00B60602" w:rsidP="00B60602">
            <w:pPr>
              <w:pStyle w:val="BodyText"/>
              <w:tabs>
                <w:tab w:val="decimal" w:pos="117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95940" w:rsidRPr="00AE4D5B" w14:paraId="175F533C" w14:textId="77777777" w:rsidTr="00312513">
        <w:tc>
          <w:tcPr>
            <w:tcW w:w="2797" w:type="pct"/>
          </w:tcPr>
          <w:p w14:paraId="7A67239B" w14:textId="18E59D75" w:rsidR="00D95940" w:rsidRPr="00DC791B" w:rsidRDefault="00B60602" w:rsidP="00CB6EE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9" w:type="pct"/>
          </w:tcPr>
          <w:p w14:paraId="61CDF302" w14:textId="77777777" w:rsidR="00D95940" w:rsidRPr="00AE4D5B" w:rsidRDefault="00D95940" w:rsidP="00CB6E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34F07DC0" w14:textId="4911B8CF" w:rsidR="00D95940" w:rsidRDefault="00B60602" w:rsidP="00B60602">
            <w:pPr>
              <w:pStyle w:val="BodyText"/>
              <w:tabs>
                <w:tab w:val="decimal" w:pos="109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15096B" w14:textId="77777777" w:rsidR="00D95940" w:rsidRPr="00AE4D5B" w:rsidRDefault="00D95940" w:rsidP="00CB6EE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pct"/>
          </w:tcPr>
          <w:p w14:paraId="0716F91C" w14:textId="4A02FF8F" w:rsidR="00D95940" w:rsidRPr="00CB6EED" w:rsidRDefault="00B60602" w:rsidP="00644959">
            <w:pPr>
              <w:pStyle w:val="BodyText"/>
              <w:tabs>
                <w:tab w:val="decimal" w:pos="144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B6EED">
              <w:rPr>
                <w:sz w:val="30"/>
                <w:szCs w:val="30"/>
              </w:rPr>
              <w:t>(90,</w:t>
            </w:r>
            <w:r>
              <w:rPr>
                <w:sz w:val="30"/>
                <w:szCs w:val="30"/>
              </w:rPr>
              <w:t>510</w:t>
            </w:r>
            <w:r w:rsidRPr="00CB6EED">
              <w:rPr>
                <w:sz w:val="30"/>
                <w:szCs w:val="30"/>
              </w:rPr>
              <w:t>)</w:t>
            </w:r>
          </w:p>
        </w:tc>
      </w:tr>
      <w:tr w:rsidR="00CB6EED" w:rsidRPr="00AE4D5B" w14:paraId="38292579" w14:textId="77777777" w:rsidTr="00312513">
        <w:tc>
          <w:tcPr>
            <w:tcW w:w="2797" w:type="pct"/>
          </w:tcPr>
          <w:p w14:paraId="3331FF76" w14:textId="4ABA6295" w:rsidR="00CB6EED" w:rsidRPr="00AE4D5B" w:rsidRDefault="00CB6EED" w:rsidP="00CB6EE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CB6EED" w:rsidRPr="00AE4D5B" w:rsidRDefault="00CB6EED" w:rsidP="00CB6E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4D68A22D" w:rsidR="00CB6EED" w:rsidRPr="00AE4D5B" w:rsidRDefault="00C85D5A" w:rsidP="00644959">
            <w:pPr>
              <w:pStyle w:val="BodyText"/>
              <w:tabs>
                <w:tab w:val="decimal" w:pos="137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9,657,102</w:t>
            </w:r>
          </w:p>
        </w:tc>
        <w:tc>
          <w:tcPr>
            <w:tcW w:w="147" w:type="pct"/>
          </w:tcPr>
          <w:p w14:paraId="40DDC02C" w14:textId="77777777" w:rsidR="00CB6EED" w:rsidRPr="00AE4D5B" w:rsidRDefault="00CB6EED" w:rsidP="00CB6EED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72CBA159" w:rsidR="00CB6EED" w:rsidRPr="00AE4D5B" w:rsidRDefault="00CB6EED" w:rsidP="00644959">
            <w:pPr>
              <w:pStyle w:val="BodyText"/>
              <w:tabs>
                <w:tab w:val="decimal" w:pos="14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9,662,443</w:t>
            </w:r>
          </w:p>
        </w:tc>
      </w:tr>
    </w:tbl>
    <w:p w14:paraId="1D8F636F" w14:textId="1F5C3ADD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4AF1FAE2" w14:textId="77777777" w:rsidR="00CD7784" w:rsidRPr="009B26EF" w:rsidRDefault="00CD7784" w:rsidP="001736B5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/>
          <w:i/>
          <w:iCs/>
          <w:sz w:val="30"/>
          <w:szCs w:val="30"/>
        </w:rPr>
      </w:pPr>
      <w:r w:rsidRPr="009B26EF">
        <w:rPr>
          <w:rFonts w:asciiTheme="majorBidi" w:hAnsiTheme="majorBidi"/>
          <w:i/>
          <w:iCs/>
          <w:sz w:val="30"/>
          <w:szCs w:val="30"/>
          <w:cs/>
        </w:rPr>
        <w:t>การลดทุนใน</w:t>
      </w:r>
      <w:r w:rsidRPr="009B26EF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</w:p>
    <w:p w14:paraId="40329255" w14:textId="77777777" w:rsidR="00CD7784" w:rsidRPr="009E7830" w:rsidRDefault="00CD7784" w:rsidP="00CD778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20E64FF3" w14:textId="4354BAF3" w:rsidR="00312513" w:rsidRPr="00AE4D5B" w:rsidRDefault="00CD7784" w:rsidP="001736B5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sz w:val="30"/>
          <w:szCs w:val="30"/>
          <w:cs/>
        </w:rPr>
      </w:pPr>
      <w:r w:rsidRPr="009B26EF">
        <w:rPr>
          <w:rFonts w:asciiTheme="majorBidi" w:hAnsiTheme="majorBidi"/>
          <w:sz w:val="30"/>
          <w:szCs w:val="30"/>
          <w:cs/>
        </w:rPr>
        <w:t>ใน</w:t>
      </w:r>
      <w:r w:rsidRPr="009B26EF">
        <w:rPr>
          <w:rFonts w:asciiTheme="majorBidi" w:hAnsiTheme="majorBidi" w:hint="cs"/>
          <w:sz w:val="30"/>
          <w:szCs w:val="30"/>
          <w:cs/>
        </w:rPr>
        <w:t xml:space="preserve">เดือนพฤษภาคม </w:t>
      </w:r>
      <w:r w:rsidRPr="009B26EF">
        <w:rPr>
          <w:rFonts w:asciiTheme="majorBidi" w:hAnsiTheme="majorBidi"/>
          <w:sz w:val="30"/>
          <w:szCs w:val="30"/>
        </w:rPr>
        <w:t xml:space="preserve">2568 </w:t>
      </w:r>
      <w:r w:rsidRPr="009B26EF">
        <w:rPr>
          <w:rFonts w:asciiTheme="majorBidi" w:hAnsiTheme="majorBidi"/>
          <w:sz w:val="30"/>
          <w:szCs w:val="30"/>
          <w:cs/>
        </w:rPr>
        <w:t xml:space="preserve">บริษัท สยามกลาสอยุธยา จำกัด ซึ่งเป็นบริษัทย่อยของบริษัท </w:t>
      </w:r>
      <w:r w:rsidRPr="009B26EF">
        <w:rPr>
          <w:rFonts w:asciiTheme="majorBidi" w:hAnsiTheme="majorBidi" w:hint="cs"/>
          <w:sz w:val="30"/>
          <w:szCs w:val="30"/>
          <w:cs/>
        </w:rPr>
        <w:t>ได้</w:t>
      </w:r>
      <w:r w:rsidRPr="009B26EF">
        <w:rPr>
          <w:rFonts w:asciiTheme="majorBidi" w:hAnsiTheme="majorBidi"/>
          <w:sz w:val="30"/>
          <w:szCs w:val="30"/>
          <w:cs/>
        </w:rPr>
        <w:t>ลดทุนจดทะเบียนจา</w:t>
      </w:r>
      <w:r w:rsidR="00247D05">
        <w:rPr>
          <w:rFonts w:asciiTheme="majorBidi" w:hAnsiTheme="majorBidi" w:hint="cs"/>
          <w:sz w:val="30"/>
          <w:szCs w:val="30"/>
          <w:cs/>
        </w:rPr>
        <w:t xml:space="preserve">ก </w:t>
      </w:r>
      <w:r w:rsidR="00247D05">
        <w:rPr>
          <w:rFonts w:asciiTheme="majorBidi" w:hAnsiTheme="majorBidi"/>
          <w:sz w:val="30"/>
          <w:szCs w:val="30"/>
          <w:cs/>
        </w:rPr>
        <w:br/>
      </w:r>
      <w:r w:rsidRPr="009B26EF">
        <w:rPr>
          <w:rFonts w:asciiTheme="majorBidi" w:hAnsiTheme="majorBidi"/>
          <w:sz w:val="30"/>
          <w:szCs w:val="30"/>
        </w:rPr>
        <w:t>4,180.0</w:t>
      </w:r>
      <w:r w:rsidRPr="009B26EF">
        <w:rPr>
          <w:rFonts w:asciiTheme="majorBidi" w:hAnsiTheme="majorBidi"/>
          <w:sz w:val="30"/>
          <w:szCs w:val="30"/>
          <w:cs/>
        </w:rPr>
        <w:t xml:space="preserve"> ล้านบาท เป็</w:t>
      </w:r>
      <w:r w:rsidRPr="009B26EF">
        <w:rPr>
          <w:rFonts w:asciiTheme="majorBidi" w:hAnsiTheme="majorBidi" w:hint="cs"/>
          <w:sz w:val="30"/>
          <w:szCs w:val="30"/>
          <w:cs/>
        </w:rPr>
        <w:t xml:space="preserve">น </w:t>
      </w:r>
      <w:r w:rsidRPr="009B26EF">
        <w:rPr>
          <w:rFonts w:asciiTheme="majorBidi" w:hAnsiTheme="majorBidi"/>
          <w:sz w:val="30"/>
          <w:szCs w:val="30"/>
        </w:rPr>
        <w:t>3,553.0</w:t>
      </w:r>
      <w:r w:rsidRPr="009B26EF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โดยการลดมูลค่าหุ้นที่ตราไว้จากหุ้นละ </w:t>
      </w:r>
      <w:r w:rsidRPr="009B26EF">
        <w:rPr>
          <w:rFonts w:asciiTheme="majorBidi" w:hAnsiTheme="majorBidi"/>
          <w:sz w:val="30"/>
          <w:szCs w:val="30"/>
        </w:rPr>
        <w:t>100.0</w:t>
      </w:r>
      <w:r w:rsidRPr="009B26EF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Pr="009B26EF">
        <w:rPr>
          <w:rFonts w:asciiTheme="majorBidi" w:hAnsiTheme="majorBidi"/>
          <w:sz w:val="30"/>
          <w:szCs w:val="30"/>
        </w:rPr>
        <w:t>85.0</w:t>
      </w:r>
      <w:r w:rsidRPr="009B26EF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เพื่อหักกลบกับผลขาดทุนสะสมจำนวน </w:t>
      </w:r>
      <w:r w:rsidRPr="009B26EF">
        <w:rPr>
          <w:rFonts w:asciiTheme="majorBidi" w:hAnsiTheme="majorBidi"/>
          <w:sz w:val="30"/>
          <w:szCs w:val="30"/>
        </w:rPr>
        <w:t>621.7</w:t>
      </w:r>
      <w:r w:rsidRPr="009B26E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9B26EF">
        <w:rPr>
          <w:rFonts w:asciiTheme="majorBidi" w:hAnsiTheme="majorBidi" w:hint="cs"/>
          <w:sz w:val="30"/>
          <w:szCs w:val="30"/>
          <w:cs/>
        </w:rPr>
        <w:t xml:space="preserve"> และชำระเงินคืนแก่ผู้ถือหุ้นอีกจำนวน </w:t>
      </w:r>
      <w:r w:rsidRPr="009B26EF">
        <w:rPr>
          <w:rFonts w:asciiTheme="majorBidi" w:hAnsiTheme="majorBidi"/>
          <w:sz w:val="30"/>
          <w:szCs w:val="30"/>
        </w:rPr>
        <w:t xml:space="preserve">5.3 </w:t>
      </w:r>
      <w:r w:rsidRPr="009B26EF">
        <w:rPr>
          <w:rFonts w:asciiTheme="majorBidi" w:hAnsiTheme="majorBidi" w:hint="cs"/>
          <w:sz w:val="30"/>
          <w:szCs w:val="30"/>
          <w:cs/>
        </w:rPr>
        <w:t>ล้านบาท</w:t>
      </w:r>
      <w:r w:rsidR="00312513" w:rsidRPr="00AE4D5B">
        <w:rPr>
          <w:sz w:val="30"/>
          <w:szCs w:val="30"/>
          <w:cs/>
        </w:rPr>
        <w:br w:type="page"/>
      </w:r>
    </w:p>
    <w:p w14:paraId="3E95E0B7" w14:textId="522E47B9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Pr="00AE4D5B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CB6EED">
        <w:rPr>
          <w:rFonts w:asciiTheme="majorBidi" w:hAnsiTheme="majorBidi" w:cstheme="majorBidi"/>
          <w:sz w:val="30"/>
          <w:szCs w:val="30"/>
          <w:lang w:bidi="th-TH"/>
        </w:rPr>
        <w:t>8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CB6EED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45" w:type="dxa"/>
        <w:jc w:val="center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553"/>
        <w:gridCol w:w="2570"/>
        <w:gridCol w:w="1001"/>
        <w:gridCol w:w="974"/>
        <w:gridCol w:w="7"/>
      </w:tblGrid>
      <w:tr w:rsidR="00312513" w:rsidRPr="00AE4D5B" w14:paraId="7530BD01" w14:textId="77777777" w:rsidTr="00662603">
        <w:trPr>
          <w:cantSplit/>
          <w:trHeight w:val="272"/>
          <w:tblHeader/>
          <w:jc w:val="center"/>
        </w:trPr>
        <w:tc>
          <w:tcPr>
            <w:tcW w:w="3240" w:type="dxa"/>
          </w:tcPr>
          <w:p w14:paraId="5A290C1E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53" w:type="dxa"/>
          </w:tcPr>
          <w:p w14:paraId="73C2D28E" w14:textId="3D3CF7B1" w:rsidR="00312513" w:rsidRPr="00AE4D5B" w:rsidRDefault="009F3AB8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570" w:type="dxa"/>
          </w:tcPr>
          <w:p w14:paraId="141494DD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82" w:type="dxa"/>
            <w:gridSpan w:val="3"/>
          </w:tcPr>
          <w:p w14:paraId="2A9A1BFF" w14:textId="147904B1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12513" w:rsidRPr="00AE4D5B" w14:paraId="4C2CA505" w14:textId="77777777" w:rsidTr="00662603">
        <w:trPr>
          <w:cantSplit/>
          <w:trHeight w:val="163"/>
          <w:tblHeader/>
          <w:jc w:val="center"/>
        </w:trPr>
        <w:tc>
          <w:tcPr>
            <w:tcW w:w="3240" w:type="dxa"/>
          </w:tcPr>
          <w:p w14:paraId="038AF59A" w14:textId="134B48B9" w:rsidR="00312513" w:rsidRPr="00AE4D5B" w:rsidRDefault="00312513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3" w:type="dxa"/>
          </w:tcPr>
          <w:p w14:paraId="04FCD576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0" w:type="dxa"/>
          </w:tcPr>
          <w:p w14:paraId="7295D267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1" w:type="dxa"/>
            <w:vAlign w:val="bottom"/>
          </w:tcPr>
          <w:p w14:paraId="78B59EA5" w14:textId="29FCB169" w:rsidR="00312513" w:rsidRPr="00AE4D5B" w:rsidRDefault="00B176C5" w:rsidP="0059183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CB6EE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1" w:type="dxa"/>
            <w:gridSpan w:val="2"/>
            <w:vAlign w:val="bottom"/>
          </w:tcPr>
          <w:p w14:paraId="6A940910" w14:textId="45038F08" w:rsidR="00312513" w:rsidRPr="00AE4D5B" w:rsidRDefault="00B176C5" w:rsidP="0059183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256</w:t>
            </w:r>
            <w:r w:rsidR="00CB6EED">
              <w:rPr>
                <w:rFonts w:asciiTheme="majorBidi" w:hAnsiTheme="majorBidi" w:cstheme="majorBidi"/>
              </w:rPr>
              <w:t>7</w:t>
            </w:r>
          </w:p>
        </w:tc>
      </w:tr>
      <w:tr w:rsidR="00E54B1D" w:rsidRPr="00AE4D5B" w14:paraId="7D6A2CB2" w14:textId="77777777" w:rsidTr="00662603">
        <w:trPr>
          <w:cantSplit/>
          <w:trHeight w:val="163"/>
          <w:tblHeader/>
          <w:jc w:val="center"/>
        </w:trPr>
        <w:tc>
          <w:tcPr>
            <w:tcW w:w="3240" w:type="dxa"/>
          </w:tcPr>
          <w:p w14:paraId="48DF3D0C" w14:textId="77777777" w:rsidR="00E54B1D" w:rsidRPr="00AE4D5B" w:rsidRDefault="00E54B1D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3" w:type="dxa"/>
          </w:tcPr>
          <w:p w14:paraId="3735C78E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0" w:type="dxa"/>
          </w:tcPr>
          <w:p w14:paraId="25357664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EBB2AEA" w14:textId="40890FA4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i/>
                <w:i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C100FF" w:rsidRPr="00AE4D5B" w14:paraId="2323BB18" w14:textId="77777777" w:rsidTr="00662603">
        <w:trPr>
          <w:cantSplit/>
          <w:trHeight w:val="163"/>
          <w:jc w:val="center"/>
        </w:trPr>
        <w:tc>
          <w:tcPr>
            <w:tcW w:w="3240" w:type="dxa"/>
          </w:tcPr>
          <w:p w14:paraId="658A18AF" w14:textId="0FC4FDDA" w:rsidR="00C100FF" w:rsidRPr="00AE4D5B" w:rsidRDefault="00C100FF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53" w:type="dxa"/>
          </w:tcPr>
          <w:p w14:paraId="7DE1E9A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0" w:type="dxa"/>
          </w:tcPr>
          <w:p w14:paraId="5ECEBEE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1" w:type="dxa"/>
            <w:vAlign w:val="bottom"/>
          </w:tcPr>
          <w:p w14:paraId="3C7FA114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7535655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7024D1" w:rsidRPr="00AE4D5B" w14:paraId="79BAEF6D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67C39478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</w:tcPr>
          <w:p w14:paraId="5523AFC3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551AA275" w14:textId="51A2A7B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1001" w:type="dxa"/>
          </w:tcPr>
          <w:p w14:paraId="79D73B71" w14:textId="4B77C29E" w:rsidR="007024D1" w:rsidRPr="003D22FA" w:rsidRDefault="007024D1" w:rsidP="004660E1">
            <w:pPr>
              <w:pStyle w:val="NoSpacing"/>
              <w:tabs>
                <w:tab w:val="decimal" w:pos="548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51104F31" w14:textId="25163A6B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2AFA613E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138026A1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53" w:type="dxa"/>
          </w:tcPr>
          <w:p w14:paraId="3656B60C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3792AFBE" w14:textId="387AFB58" w:rsidR="007024D1" w:rsidRPr="003D22FA" w:rsidRDefault="007024D1" w:rsidP="007024D1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1001" w:type="dxa"/>
          </w:tcPr>
          <w:p w14:paraId="116CED82" w14:textId="4C71F8FF" w:rsidR="007024D1" w:rsidRPr="003D22FA" w:rsidRDefault="007024D1" w:rsidP="00662603">
            <w:pPr>
              <w:pStyle w:val="NoSpacing"/>
              <w:tabs>
                <w:tab w:val="decimal" w:pos="537"/>
              </w:tabs>
              <w:ind w:right="-7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1AE053C5" w14:textId="075BAB20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870816" w14:paraId="27525BF1" w14:textId="77777777" w:rsidTr="00662603">
        <w:trPr>
          <w:cantSplit/>
          <w:trHeight w:val="325"/>
          <w:jc w:val="center"/>
        </w:trPr>
        <w:tc>
          <w:tcPr>
            <w:tcW w:w="3240" w:type="dxa"/>
          </w:tcPr>
          <w:p w14:paraId="62715599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53" w:type="dxa"/>
          </w:tcPr>
          <w:p w14:paraId="30EDB2C3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29EFB710" w14:textId="37F24499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1001" w:type="dxa"/>
          </w:tcPr>
          <w:p w14:paraId="6C4E9A94" w14:textId="4B6A210F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1E8D21B2" w14:textId="143E88F2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870816" w14:paraId="50F35E4A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1D9E01D2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53" w:type="dxa"/>
          </w:tcPr>
          <w:p w14:paraId="51B8A3E3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33742A0F" w14:textId="4C456D94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1001" w:type="dxa"/>
          </w:tcPr>
          <w:p w14:paraId="0A7E5F30" w14:textId="41830ECC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2D1670D5" w14:textId="496381BD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4A214B73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23751E97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53" w:type="dxa"/>
          </w:tcPr>
          <w:p w14:paraId="5F235B4C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6A7267A5" w14:textId="2133A85D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1001" w:type="dxa"/>
          </w:tcPr>
          <w:p w14:paraId="41FF1A81" w14:textId="5BDB737C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30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81" w:type="dxa"/>
            <w:gridSpan w:val="2"/>
          </w:tcPr>
          <w:p w14:paraId="72A8A07A" w14:textId="6BC6307A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7024D1" w:rsidRPr="00AE4D5B" w14:paraId="672CC4C9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7A58609A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53" w:type="dxa"/>
          </w:tcPr>
          <w:p w14:paraId="2B7EEE61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3F8BD196" w14:textId="74703C4D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1" w:type="dxa"/>
          </w:tcPr>
          <w:p w14:paraId="71F432DE" w14:textId="0CEA51EA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40506483" w14:textId="59148B9E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4E60140E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3B8652FF" w14:textId="77777777" w:rsidR="007024D1" w:rsidRPr="003D22FA" w:rsidRDefault="007024D1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53" w:type="dxa"/>
          </w:tcPr>
          <w:p w14:paraId="2B2AE3C5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2770BBF5" w14:textId="2440C9F5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1001" w:type="dxa"/>
          </w:tcPr>
          <w:p w14:paraId="2AE7731B" w14:textId="145526C6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0C37A921" w14:textId="34DFFB6D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1476006F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3D623866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53" w:type="dxa"/>
          </w:tcPr>
          <w:p w14:paraId="7C1A8741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20C3BF87" w14:textId="41954A7D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1001" w:type="dxa"/>
          </w:tcPr>
          <w:p w14:paraId="10975BB6" w14:textId="3598D937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19A61B67" w14:textId="36DC8466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4A24094D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0DFB56C7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53" w:type="dxa"/>
          </w:tcPr>
          <w:p w14:paraId="7E3CC976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70" w:type="dxa"/>
          </w:tcPr>
          <w:p w14:paraId="7D09A468" w14:textId="12CE552F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1001" w:type="dxa"/>
          </w:tcPr>
          <w:p w14:paraId="75F52363" w14:textId="43D1E7A6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585B85AC" w14:textId="7A5C4B47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4E73D49C" w14:textId="77777777" w:rsidTr="00662603">
        <w:trPr>
          <w:cantSplit/>
          <w:trHeight w:val="647"/>
          <w:jc w:val="center"/>
        </w:trPr>
        <w:tc>
          <w:tcPr>
            <w:tcW w:w="3240" w:type="dxa"/>
          </w:tcPr>
          <w:p w14:paraId="6385A570" w14:textId="2BC5769D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53" w:type="dxa"/>
          </w:tcPr>
          <w:p w14:paraId="1928AB0F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7024D1" w:rsidRPr="003D22FA" w:rsidRDefault="007024D1" w:rsidP="007024D1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570" w:type="dxa"/>
          </w:tcPr>
          <w:p w14:paraId="02B1EE8B" w14:textId="61C846F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1001" w:type="dxa"/>
          </w:tcPr>
          <w:p w14:paraId="7F18F4E7" w14:textId="66B0AEE2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81" w:type="dxa"/>
            <w:gridSpan w:val="2"/>
          </w:tcPr>
          <w:p w14:paraId="7B783AC7" w14:textId="2118D3A4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7024D1" w:rsidRPr="00AE4D5B" w14:paraId="43FDAACF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4CB0494D" w14:textId="77961BE2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53" w:type="dxa"/>
          </w:tcPr>
          <w:p w14:paraId="21F8E6A4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570" w:type="dxa"/>
          </w:tcPr>
          <w:p w14:paraId="64B4E8FC" w14:textId="3FF2269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1001" w:type="dxa"/>
          </w:tcPr>
          <w:p w14:paraId="0B5AE95C" w14:textId="2331FD4E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3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981" w:type="dxa"/>
            <w:gridSpan w:val="2"/>
          </w:tcPr>
          <w:p w14:paraId="39B731C8" w14:textId="42B80396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</w:tr>
      <w:tr w:rsidR="007024D1" w:rsidRPr="00AE4D5B" w14:paraId="57EA028F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5140DDA5" w14:textId="00EB2261" w:rsidR="007024D1" w:rsidRPr="003D22FA" w:rsidRDefault="007024D1" w:rsidP="007024D1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553" w:type="dxa"/>
          </w:tcPr>
          <w:p w14:paraId="4083E7A5" w14:textId="2126234C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1F5A8394" w14:textId="1D77E625" w:rsidR="007024D1" w:rsidRPr="003D22FA" w:rsidRDefault="007024D1" w:rsidP="0083171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1001" w:type="dxa"/>
          </w:tcPr>
          <w:p w14:paraId="6E76880C" w14:textId="4FCF4DB6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544E38E8" w14:textId="301E01C9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4287509F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2265E27B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Myanmar Osotspa Company Limited</w:t>
            </w:r>
          </w:p>
        </w:tc>
        <w:tc>
          <w:tcPr>
            <w:tcW w:w="1553" w:type="dxa"/>
          </w:tcPr>
          <w:p w14:paraId="39AE5543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7024D1" w:rsidRPr="003D22FA" w:rsidRDefault="007024D1" w:rsidP="007024D1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570" w:type="dxa"/>
          </w:tcPr>
          <w:p w14:paraId="3FC79F70" w14:textId="173F5B98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1001" w:type="dxa"/>
          </w:tcPr>
          <w:p w14:paraId="683C6453" w14:textId="47A4246F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6FE1BFC8" w14:textId="2787872F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24D1" w:rsidRPr="00AE4D5B" w14:paraId="6D0535CC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76371351" w14:textId="77777777" w:rsidR="001B3D60" w:rsidRPr="0001424A" w:rsidRDefault="001B3D60" w:rsidP="001B3D6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  <w:p w14:paraId="39ED12F2" w14:textId="77777777" w:rsidR="001B3D60" w:rsidRPr="0001424A" w:rsidRDefault="001B3D60" w:rsidP="001B3D60">
            <w:pPr>
              <w:pStyle w:val="NoSpacing"/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</w:pPr>
            <w:r w:rsidRPr="0001424A">
              <w:rPr>
                <w:rFonts w:hint="cs"/>
                <w:sz w:val="23"/>
                <w:szCs w:val="23"/>
                <w:cs/>
              </w:rPr>
              <w:t xml:space="preserve">      </w:t>
            </w:r>
            <w:r w:rsidRPr="0001424A">
              <w:rPr>
                <w:sz w:val="23"/>
                <w:szCs w:val="23"/>
                <w:cs/>
              </w:rPr>
              <w:t xml:space="preserve">(เดิมชื่อ </w:t>
            </w: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OSOTSPA VTA JOINT STOCK   </w:t>
            </w:r>
          </w:p>
          <w:p w14:paraId="11D06277" w14:textId="56FCA5F4" w:rsidR="007024D1" w:rsidRPr="0001424A" w:rsidRDefault="001B3D60" w:rsidP="001B3D6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      COMPANY</w:t>
            </w:r>
            <w:r w:rsidRPr="0001424A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1553" w:type="dxa"/>
          </w:tcPr>
          <w:p w14:paraId="025E34FE" w14:textId="5172A3A2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570" w:type="dxa"/>
          </w:tcPr>
          <w:p w14:paraId="7323ABDE" w14:textId="35C24848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1001" w:type="dxa"/>
          </w:tcPr>
          <w:p w14:paraId="3A855B50" w14:textId="216B9880" w:rsidR="007024D1" w:rsidRPr="003D22FA" w:rsidRDefault="007024D1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81" w:type="dxa"/>
            <w:gridSpan w:val="2"/>
          </w:tcPr>
          <w:p w14:paraId="290CD99D" w14:textId="479834A5" w:rsidR="007024D1" w:rsidRPr="003D22FA" w:rsidRDefault="007024D1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7024D1" w:rsidRPr="00AE4D5B" w14:paraId="65AEE916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6B65B7A9" w14:textId="77777777" w:rsidR="007024D1" w:rsidRPr="0001424A" w:rsidRDefault="007024D1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</w:tcPr>
          <w:p w14:paraId="3843BA97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195A17C9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304F4732" w14:textId="77777777" w:rsidR="007024D1" w:rsidRPr="003D22FA" w:rsidRDefault="007024D1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1" w:type="dxa"/>
            <w:gridSpan w:val="2"/>
          </w:tcPr>
          <w:p w14:paraId="6C6B2673" w14:textId="77777777" w:rsidR="007024D1" w:rsidRPr="003D22FA" w:rsidRDefault="007024D1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278B" w:rsidRPr="00AE4D5B" w14:paraId="2DDBE296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46A755B8" w14:textId="69275332" w:rsidR="00DC278B" w:rsidRPr="00DC278B" w:rsidRDefault="00DC278B" w:rsidP="007024D1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27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53" w:type="dxa"/>
          </w:tcPr>
          <w:p w14:paraId="1C904CDC" w14:textId="77777777" w:rsidR="00DC278B" w:rsidRPr="003D22FA" w:rsidRDefault="00DC278B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66E165AB" w14:textId="77777777" w:rsidR="00DC278B" w:rsidRPr="003D22FA" w:rsidRDefault="00DC278B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7006317A" w14:textId="77777777" w:rsidR="00DC278B" w:rsidRPr="003D22FA" w:rsidRDefault="00DC278B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1" w:type="dxa"/>
            <w:gridSpan w:val="2"/>
          </w:tcPr>
          <w:p w14:paraId="38A505CA" w14:textId="77777777" w:rsidR="00DC278B" w:rsidRPr="003D22FA" w:rsidRDefault="00DC278B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24D1" w:rsidRPr="00AE4D5B" w14:paraId="285CA70B" w14:textId="77777777" w:rsidTr="00662603">
        <w:trPr>
          <w:gridAfter w:val="1"/>
          <w:wAfter w:w="7" w:type="dxa"/>
          <w:cantSplit/>
          <w:trHeight w:val="330"/>
          <w:jc w:val="center"/>
        </w:trPr>
        <w:tc>
          <w:tcPr>
            <w:tcW w:w="9338" w:type="dxa"/>
            <w:gridSpan w:val="5"/>
          </w:tcPr>
          <w:p w14:paraId="25C8EDEF" w14:textId="14280CB0" w:rsidR="007024D1" w:rsidRPr="0001424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E863A0" w:rsidRPr="00AE4D5B" w14:paraId="723788D7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58113D6" w14:textId="77777777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</w:rPr>
              <w:t>Osotspa Enterprises Singapore Pte. Ltd.</w:t>
            </w:r>
          </w:p>
        </w:tc>
        <w:tc>
          <w:tcPr>
            <w:tcW w:w="1553" w:type="dxa"/>
          </w:tcPr>
          <w:p w14:paraId="43E2AD1E" w14:textId="7777777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70" w:type="dxa"/>
          </w:tcPr>
          <w:p w14:paraId="6A183076" w14:textId="308541C2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1001" w:type="dxa"/>
          </w:tcPr>
          <w:p w14:paraId="3D081388" w14:textId="2944E0FE" w:rsidR="00E863A0" w:rsidRPr="004660E1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79E21B20" w14:textId="737BB531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863A0" w:rsidRPr="005C7CD3" w14:paraId="4CC45C27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5789A7CD" w14:textId="2405FAB2" w:rsidR="00E863A0" w:rsidRPr="0001424A" w:rsidRDefault="00E863A0" w:rsidP="00E863A0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</w:rPr>
              <w:t>Oventure Pte. Ltd.</w:t>
            </w:r>
          </w:p>
        </w:tc>
        <w:tc>
          <w:tcPr>
            <w:tcW w:w="1553" w:type="dxa"/>
          </w:tcPr>
          <w:p w14:paraId="56F73B83" w14:textId="7777777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70" w:type="dxa"/>
          </w:tcPr>
          <w:p w14:paraId="65B2FAD6" w14:textId="153B799A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1001" w:type="dxa"/>
          </w:tcPr>
          <w:p w14:paraId="1E4DD350" w14:textId="52782B04" w:rsidR="00E863A0" w:rsidRPr="004660E1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2AB0694C" w14:textId="02A7A8AA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863A0" w:rsidRPr="00AE4D5B" w14:paraId="21EE08A7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24103251" w14:textId="66AA7748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01424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53" w:type="dxa"/>
          </w:tcPr>
          <w:p w14:paraId="1C67015B" w14:textId="7777777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36ABAED1" w14:textId="453BA4AE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1001" w:type="dxa"/>
          </w:tcPr>
          <w:p w14:paraId="735E4896" w14:textId="671721E0" w:rsidR="00E863A0" w:rsidRPr="004660E1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03139955" w14:textId="54F72B5F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863A0" w:rsidRPr="00AE4D5B" w14:paraId="356C351A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43CEC00B" w14:textId="0517F69F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53" w:type="dxa"/>
          </w:tcPr>
          <w:p w14:paraId="6DAA3A83" w14:textId="035CEFBB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3693AF99" w14:textId="4A27E306" w:rsidR="00E863A0" w:rsidRPr="003D22FA" w:rsidRDefault="00E863A0" w:rsidP="00E863A0">
            <w:pPr>
              <w:pStyle w:val="NoSpacing"/>
              <w:ind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1001" w:type="dxa"/>
          </w:tcPr>
          <w:p w14:paraId="5AC44BBC" w14:textId="7D7B7E04" w:rsidR="00E863A0" w:rsidRPr="003D22F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379A4C41" w14:textId="3EA353C4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863A0" w:rsidRPr="00AE4D5B" w14:paraId="406250B5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48344758" w14:textId="1C6F27D7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</w:rPr>
              <w:t>Flash Power do Brasil</w:t>
            </w: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1424A">
              <w:rPr>
                <w:rFonts w:asciiTheme="majorBidi" w:hAnsiTheme="majorBidi" w:cstheme="majorBidi"/>
                <w:sz w:val="24"/>
                <w:szCs w:val="24"/>
              </w:rPr>
              <w:t>Ltda</w:t>
            </w:r>
          </w:p>
        </w:tc>
        <w:tc>
          <w:tcPr>
            <w:tcW w:w="1553" w:type="dxa"/>
          </w:tcPr>
          <w:p w14:paraId="18A1D63C" w14:textId="6F582EB5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570" w:type="dxa"/>
          </w:tcPr>
          <w:p w14:paraId="13A4786B" w14:textId="59797618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1001" w:type="dxa"/>
          </w:tcPr>
          <w:p w14:paraId="27AC5253" w14:textId="25BD5951" w:rsidR="00E863A0" w:rsidRPr="003D22F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81" w:type="dxa"/>
            <w:gridSpan w:val="2"/>
          </w:tcPr>
          <w:p w14:paraId="18DF0F80" w14:textId="3D840E95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863A0" w:rsidRPr="00AE4D5B" w14:paraId="657E1F7B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1606874" w14:textId="77777777" w:rsidR="001B3D60" w:rsidRPr="0001424A" w:rsidRDefault="001B3D60" w:rsidP="001B3D6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IGNITEVINA JOINT STOCK COMPANY</w:t>
            </w:r>
          </w:p>
          <w:p w14:paraId="6A93CBB5" w14:textId="77777777" w:rsidR="001B3D60" w:rsidRPr="0001424A" w:rsidRDefault="001B3D60" w:rsidP="001B3D60">
            <w:pPr>
              <w:pStyle w:val="NoSpacing"/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</w:pPr>
            <w:r w:rsidRPr="0001424A">
              <w:rPr>
                <w:rFonts w:hint="cs"/>
                <w:sz w:val="23"/>
                <w:szCs w:val="23"/>
                <w:cs/>
              </w:rPr>
              <w:t xml:space="preserve">      </w:t>
            </w:r>
            <w:r w:rsidRPr="0001424A">
              <w:rPr>
                <w:sz w:val="23"/>
                <w:szCs w:val="23"/>
                <w:cs/>
              </w:rPr>
              <w:t xml:space="preserve">(เดิมชื่อ </w:t>
            </w: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OSOTSPA VTA JOINT STOCK   </w:t>
            </w:r>
          </w:p>
          <w:p w14:paraId="270C6FC0" w14:textId="42FAC6FB" w:rsidR="00E863A0" w:rsidRPr="0001424A" w:rsidRDefault="001B3D60" w:rsidP="001B3D6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      COMPANY</w:t>
            </w:r>
            <w:r w:rsidRPr="0001424A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1553" w:type="dxa"/>
          </w:tcPr>
          <w:p w14:paraId="2327D4D8" w14:textId="06EBC78A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570" w:type="dxa"/>
          </w:tcPr>
          <w:p w14:paraId="4A1D2FDF" w14:textId="2C5F9CA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1001" w:type="dxa"/>
          </w:tcPr>
          <w:p w14:paraId="5CC249D6" w14:textId="6C18478C" w:rsidR="00E863A0" w:rsidRPr="003D22F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3D22FA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 w:rsidRPr="003D22FA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Pr="003D22FA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  <w:tc>
          <w:tcPr>
            <w:tcW w:w="981" w:type="dxa"/>
            <w:gridSpan w:val="2"/>
          </w:tcPr>
          <w:p w14:paraId="2497900E" w14:textId="6AFA464B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7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3D22FA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 w:rsidRPr="003D22FA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Pr="003D22FA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7024D1" w:rsidRPr="00AE4D5B" w14:paraId="52EECFBD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4A865FE" w14:textId="77777777" w:rsidR="009A3C05" w:rsidRPr="003D22FA" w:rsidRDefault="009A3C05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</w:tcPr>
          <w:p w14:paraId="4B5D7F2A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5CE44972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3CE2766D" w14:textId="77777777" w:rsidR="007024D1" w:rsidRPr="003D22FA" w:rsidRDefault="007024D1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56E60F89" w14:textId="77777777" w:rsidR="007024D1" w:rsidRPr="003D22FA" w:rsidRDefault="007024D1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033" w:rsidRPr="00AE4D5B" w14:paraId="76037030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6A4B2EB" w14:textId="77777777" w:rsidR="00122033" w:rsidRPr="003D22FA" w:rsidRDefault="00122033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</w:tcPr>
          <w:p w14:paraId="777088DB" w14:textId="77777777" w:rsidR="00122033" w:rsidRPr="003D22FA" w:rsidRDefault="00122033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333F3CDA" w14:textId="77777777" w:rsidR="00122033" w:rsidRPr="003D22FA" w:rsidRDefault="00122033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1C0E523C" w14:textId="77777777" w:rsidR="00122033" w:rsidRPr="003D22FA" w:rsidRDefault="00122033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6C7595DF" w14:textId="77777777" w:rsidR="00122033" w:rsidRPr="003D22FA" w:rsidRDefault="00122033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22033" w:rsidRPr="00AE4D5B" w14:paraId="2BE05D5D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94A1EC5" w14:textId="77777777" w:rsidR="00122033" w:rsidRPr="003D22FA" w:rsidRDefault="00122033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</w:tcPr>
          <w:p w14:paraId="7B8B203D" w14:textId="77777777" w:rsidR="00122033" w:rsidRPr="003D22FA" w:rsidRDefault="00122033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2360B89A" w14:textId="77777777" w:rsidR="00122033" w:rsidRPr="003D22FA" w:rsidRDefault="00122033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5096A9E9" w14:textId="77777777" w:rsidR="00122033" w:rsidRPr="003D22FA" w:rsidRDefault="00122033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3F0131CD" w14:textId="77777777" w:rsidR="00122033" w:rsidRPr="003D22FA" w:rsidRDefault="00122033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7024D1" w:rsidRPr="00AE4D5B" w14:paraId="4B5EB08C" w14:textId="77777777" w:rsidTr="00662603">
        <w:trPr>
          <w:gridAfter w:val="1"/>
          <w:wAfter w:w="7" w:type="dxa"/>
          <w:cantSplit/>
          <w:trHeight w:val="330"/>
          <w:jc w:val="center"/>
        </w:trPr>
        <w:tc>
          <w:tcPr>
            <w:tcW w:w="9338" w:type="dxa"/>
            <w:gridSpan w:val="5"/>
          </w:tcPr>
          <w:p w14:paraId="133DF7F8" w14:textId="77777777" w:rsidR="007024D1" w:rsidRPr="003D22F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ถือหุ้นโดย </w:t>
            </w: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E863A0" w:rsidRPr="00AE4D5B" w14:paraId="26A650AB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0AA7C155" w14:textId="4EF49E66" w:rsidR="00E863A0" w:rsidRPr="0052640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553" w:type="dxa"/>
          </w:tcPr>
          <w:p w14:paraId="60B07E84" w14:textId="7777777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E863A0" w:rsidRPr="003D22FA" w:rsidRDefault="00E863A0" w:rsidP="00E863A0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570" w:type="dxa"/>
          </w:tcPr>
          <w:p w14:paraId="0C3ED1FA" w14:textId="77777777" w:rsidR="00E863A0" w:rsidRPr="003D22F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1001" w:type="dxa"/>
          </w:tcPr>
          <w:p w14:paraId="610A0E4E" w14:textId="3741824D" w:rsidR="00E863A0" w:rsidRPr="003D22F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81" w:type="dxa"/>
            <w:gridSpan w:val="2"/>
          </w:tcPr>
          <w:p w14:paraId="59D39FCD" w14:textId="0CF966EE" w:rsidR="00E863A0" w:rsidRPr="003D22FA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E863A0" w:rsidRPr="00AE4D5B" w14:paraId="3778A744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557177C0" w14:textId="43126390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53" w:type="dxa"/>
          </w:tcPr>
          <w:p w14:paraId="687E9C45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E863A0" w:rsidRPr="0001424A" w:rsidRDefault="00E863A0" w:rsidP="00E863A0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570" w:type="dxa"/>
          </w:tcPr>
          <w:p w14:paraId="4E87F997" w14:textId="2AEFAB43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1001" w:type="dxa"/>
          </w:tcPr>
          <w:p w14:paraId="517EFC48" w14:textId="67308CCD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80.86</w:t>
            </w:r>
            <w:r w:rsidRPr="0001424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81" w:type="dxa"/>
            <w:gridSpan w:val="2"/>
          </w:tcPr>
          <w:p w14:paraId="0FA13B9D" w14:textId="492D42F8" w:rsidR="00E863A0" w:rsidRPr="0001424A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01424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E863A0" w:rsidRPr="00AE4D5B" w14:paraId="45C235BC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6893A686" w14:textId="6AE3A1C0" w:rsidR="0052640A" w:rsidRPr="0001424A" w:rsidRDefault="00FD66CB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IGNITEVINA </w:t>
            </w:r>
            <w:r w:rsidR="00E863A0"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JOINT STOCK COMPANY</w:t>
            </w:r>
          </w:p>
          <w:p w14:paraId="1C7BD98B" w14:textId="77777777" w:rsidR="00093948" w:rsidRPr="0001424A" w:rsidRDefault="00093948" w:rsidP="0052640A">
            <w:pPr>
              <w:pStyle w:val="NoSpacing"/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</w:pPr>
            <w:r w:rsidRPr="0001424A">
              <w:rPr>
                <w:rFonts w:hint="cs"/>
                <w:sz w:val="23"/>
                <w:szCs w:val="23"/>
                <w:cs/>
              </w:rPr>
              <w:t xml:space="preserve">      </w:t>
            </w:r>
            <w:r w:rsidR="0052640A" w:rsidRPr="0001424A">
              <w:rPr>
                <w:sz w:val="23"/>
                <w:szCs w:val="23"/>
                <w:cs/>
              </w:rPr>
              <w:t xml:space="preserve">(เดิมชื่อ </w:t>
            </w:r>
            <w:r w:rsidR="0052640A"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OSOTSPA VTA JOINT STOCK </w:t>
            </w: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  </w:t>
            </w:r>
          </w:p>
          <w:p w14:paraId="630D0DD2" w14:textId="2545D4D2" w:rsidR="00E863A0" w:rsidRPr="0001424A" w:rsidRDefault="00093948" w:rsidP="0052640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      </w:t>
            </w:r>
            <w:r w:rsidR="0052640A"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>COMPANY</w:t>
            </w:r>
            <w:r w:rsidR="0052640A" w:rsidRPr="0001424A">
              <w:rPr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553" w:type="dxa"/>
          </w:tcPr>
          <w:p w14:paraId="06D809EF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570" w:type="dxa"/>
          </w:tcPr>
          <w:p w14:paraId="2901C4BB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1001" w:type="dxa"/>
          </w:tcPr>
          <w:p w14:paraId="43E50889" w14:textId="4C968397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.00</w:t>
            </w:r>
            <w:r w:rsidRPr="0001424A">
              <w:rPr>
                <w:rFonts w:asciiTheme="majorBidi" w:hAnsiTheme="majorBidi" w:cstheme="majorBidi"/>
                <w:szCs w:val="24"/>
                <w:vertAlign w:val="superscript"/>
              </w:rPr>
              <w:t>(2)</w:t>
            </w:r>
          </w:p>
        </w:tc>
        <w:tc>
          <w:tcPr>
            <w:tcW w:w="981" w:type="dxa"/>
            <w:gridSpan w:val="2"/>
          </w:tcPr>
          <w:p w14:paraId="44853800" w14:textId="4DC82B90" w:rsidR="00E863A0" w:rsidRPr="0001424A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Cs w:val="24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01424A">
              <w:rPr>
                <w:rFonts w:asciiTheme="majorBidi" w:hAnsiTheme="majorBidi" w:cstheme="majorBidi" w:hint="cs"/>
                <w:szCs w:val="24"/>
                <w:cs/>
              </w:rPr>
              <w:t>.00</w:t>
            </w:r>
            <w:r w:rsidRPr="0001424A">
              <w:rPr>
                <w:rFonts w:asciiTheme="majorBidi" w:hAnsiTheme="majorBidi" w:cstheme="majorBidi"/>
                <w:szCs w:val="24"/>
                <w:vertAlign w:val="superscript"/>
              </w:rPr>
              <w:t>(2)</w:t>
            </w:r>
          </w:p>
        </w:tc>
      </w:tr>
      <w:tr w:rsidR="00211E59" w:rsidRPr="00AE4D5B" w14:paraId="208AE04C" w14:textId="77777777" w:rsidTr="00662603">
        <w:trPr>
          <w:cantSplit/>
          <w:trHeight w:val="315"/>
          <w:jc w:val="center"/>
        </w:trPr>
        <w:tc>
          <w:tcPr>
            <w:tcW w:w="3240" w:type="dxa"/>
          </w:tcPr>
          <w:p w14:paraId="0166CC94" w14:textId="77777777" w:rsidR="00211E59" w:rsidRPr="0001424A" w:rsidRDefault="00211E59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5FC30136" w14:textId="77777777" w:rsidR="00211E59" w:rsidRPr="0001424A" w:rsidRDefault="00211E59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0" w:type="dxa"/>
          </w:tcPr>
          <w:p w14:paraId="57125E57" w14:textId="77777777" w:rsidR="00211E59" w:rsidRPr="0001424A" w:rsidRDefault="00211E59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76BA2038" w14:textId="77777777" w:rsidR="00211E59" w:rsidRPr="0001424A" w:rsidRDefault="00211E59" w:rsidP="00E863A0">
            <w:pPr>
              <w:pStyle w:val="NoSpacing"/>
              <w:ind w:right="-4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5D7304C5" w14:textId="77777777" w:rsidR="00211E59" w:rsidRPr="0001424A" w:rsidRDefault="00211E59" w:rsidP="00E863A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7024D1" w:rsidRPr="00AE4D5B" w14:paraId="1433F303" w14:textId="77777777" w:rsidTr="00662603">
        <w:trPr>
          <w:gridAfter w:val="1"/>
          <w:wAfter w:w="7" w:type="dxa"/>
          <w:cantSplit/>
          <w:trHeight w:val="330"/>
          <w:jc w:val="center"/>
        </w:trPr>
        <w:tc>
          <w:tcPr>
            <w:tcW w:w="9338" w:type="dxa"/>
            <w:gridSpan w:val="5"/>
          </w:tcPr>
          <w:p w14:paraId="2AB59C25" w14:textId="16AFBE73" w:rsidR="007024D1" w:rsidRPr="0001424A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0142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E863A0" w:rsidRPr="00AE4D5B" w14:paraId="109BF9E1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27FE7D14" w14:textId="77777777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53" w:type="dxa"/>
          </w:tcPr>
          <w:p w14:paraId="69112A93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529B4017" w14:textId="77777777" w:rsidR="00E863A0" w:rsidRPr="0001424A" w:rsidRDefault="00E863A0" w:rsidP="00E863A0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1001" w:type="dxa"/>
          </w:tcPr>
          <w:p w14:paraId="28F68168" w14:textId="49B9749D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81" w:type="dxa"/>
            <w:gridSpan w:val="2"/>
          </w:tcPr>
          <w:p w14:paraId="13CF3E76" w14:textId="70E91527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E863A0" w:rsidRPr="00AE4D5B" w14:paraId="4E83DCFB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4ACDEB61" w14:textId="318BB9F8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0142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53" w:type="dxa"/>
          </w:tcPr>
          <w:p w14:paraId="58CBBC62" w14:textId="652E00F2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1B06D4C5" w14:textId="0DF7C1B6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1001" w:type="dxa"/>
          </w:tcPr>
          <w:p w14:paraId="701D42E2" w14:textId="36417E6B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81" w:type="dxa"/>
            <w:gridSpan w:val="2"/>
          </w:tcPr>
          <w:p w14:paraId="2D9BD695" w14:textId="65411864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E863A0" w:rsidRPr="00AE4D5B" w14:paraId="60D82FE6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5B5006C5" w14:textId="77777777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</w:tcPr>
          <w:p w14:paraId="28209F8A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06954129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6F17513" w14:textId="77777777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18250FB4" w14:textId="77777777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63A0" w:rsidRPr="00AE4D5B" w14:paraId="0A9F0326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6CDB8B09" w14:textId="41E750DF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01424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53" w:type="dxa"/>
          </w:tcPr>
          <w:p w14:paraId="3D71D09B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525C995B" w14:textId="77777777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45742A19" w14:textId="77777777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147FEC75" w14:textId="77777777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63A0" w:rsidRPr="00AE4D5B" w14:paraId="03D01EB5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63E56C55" w14:textId="62164317" w:rsidR="00E863A0" w:rsidRPr="0001424A" w:rsidRDefault="00E863A0" w:rsidP="00E863A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53" w:type="dxa"/>
          </w:tcPr>
          <w:p w14:paraId="7379DA95" w14:textId="0B18BF85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70" w:type="dxa"/>
          </w:tcPr>
          <w:p w14:paraId="24C380F0" w14:textId="10863A66" w:rsidR="00E863A0" w:rsidRPr="0001424A" w:rsidRDefault="00E863A0" w:rsidP="00E863A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424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1001" w:type="dxa"/>
          </w:tcPr>
          <w:p w14:paraId="7B3645EF" w14:textId="099BACFC" w:rsidR="00E863A0" w:rsidRPr="0001424A" w:rsidRDefault="00E863A0" w:rsidP="004660E1">
            <w:pPr>
              <w:pStyle w:val="NoSpacing"/>
              <w:tabs>
                <w:tab w:val="decimal" w:pos="537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81" w:type="dxa"/>
            <w:gridSpan w:val="2"/>
          </w:tcPr>
          <w:p w14:paraId="6C25DE5A" w14:textId="10850E3B" w:rsidR="00E863A0" w:rsidRPr="004660E1" w:rsidRDefault="00E863A0" w:rsidP="004660E1">
            <w:pPr>
              <w:pStyle w:val="NoSpacing"/>
              <w:tabs>
                <w:tab w:val="decimal" w:pos="513"/>
              </w:tabs>
              <w:ind w:right="-2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7024D1" w:rsidRPr="00AE4D5B" w14:paraId="17567643" w14:textId="77777777" w:rsidTr="00662603">
        <w:trPr>
          <w:cantSplit/>
          <w:trHeight w:val="330"/>
          <w:jc w:val="center"/>
        </w:trPr>
        <w:tc>
          <w:tcPr>
            <w:tcW w:w="3240" w:type="dxa"/>
          </w:tcPr>
          <w:p w14:paraId="23EB5112" w14:textId="77777777" w:rsidR="007024D1" w:rsidRPr="00B657B8" w:rsidRDefault="007024D1" w:rsidP="007024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</w:tcPr>
          <w:p w14:paraId="1591D724" w14:textId="77777777" w:rsidR="007024D1" w:rsidRPr="00B657B8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0" w:type="dxa"/>
          </w:tcPr>
          <w:p w14:paraId="16F72B04" w14:textId="77777777" w:rsidR="007024D1" w:rsidRPr="00B657B8" w:rsidRDefault="007024D1" w:rsidP="007024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339EF01" w14:textId="77777777" w:rsidR="007024D1" w:rsidRPr="00AE4D5B" w:rsidRDefault="007024D1" w:rsidP="007024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14:paraId="0092B5D6" w14:textId="77777777" w:rsidR="007024D1" w:rsidRPr="00B657B8" w:rsidRDefault="007024D1" w:rsidP="007024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7024D1" w:rsidRPr="00AE4D5B" w14:paraId="18E1DFD3" w14:textId="77777777" w:rsidTr="00662603">
        <w:trPr>
          <w:gridAfter w:val="1"/>
          <w:wAfter w:w="7" w:type="dxa"/>
          <w:cantSplit/>
          <w:trHeight w:val="330"/>
          <w:jc w:val="center"/>
        </w:trPr>
        <w:tc>
          <w:tcPr>
            <w:tcW w:w="9338" w:type="dxa"/>
            <w:gridSpan w:val="5"/>
          </w:tcPr>
          <w:p w14:paraId="3A3EDE45" w14:textId="364FBA06" w:rsidR="007024D1" w:rsidRPr="00AE4D5B" w:rsidRDefault="007024D1" w:rsidP="007024D1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4C1091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6.92 และถือหุ้นโดย </w:t>
            </w:r>
            <w:r w:rsidRPr="004C1091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4C1091">
              <w:rPr>
                <w:rFonts w:asciiTheme="majorBidi" w:hAnsiTheme="majorBidi" w:cs="Angsana New"/>
                <w:sz w:val="20"/>
                <w:cs/>
                <w:lang w:bidi="th-TH"/>
              </w:rPr>
              <w:t>ร้อยละ 80.86 รวมเป็นร้อยละ 87.78</w:t>
            </w:r>
          </w:p>
        </w:tc>
      </w:tr>
      <w:tr w:rsidR="007024D1" w:rsidRPr="00AE4D5B" w14:paraId="1B4646F5" w14:textId="77777777" w:rsidTr="00662603">
        <w:trPr>
          <w:gridAfter w:val="1"/>
          <w:wAfter w:w="7" w:type="dxa"/>
          <w:cantSplit/>
          <w:trHeight w:val="330"/>
          <w:jc w:val="center"/>
        </w:trPr>
        <w:tc>
          <w:tcPr>
            <w:tcW w:w="9338" w:type="dxa"/>
            <w:gridSpan w:val="5"/>
          </w:tcPr>
          <w:p w14:paraId="5AC60B8C" w14:textId="11CD7327" w:rsidR="007024D1" w:rsidRPr="004C784A" w:rsidRDefault="007024D1" w:rsidP="007024D1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39.00 ถือหุ้นโดยบริษัท โอสถสภา เอ็นเตอร์ไพรซ์ จำกัด ร้อยละ 1.00 และถือหุ้นโดย </w:t>
            </w:r>
            <w:r w:rsidRPr="004C784A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60.00 </w:t>
            </w:r>
          </w:p>
          <w:p w14:paraId="7E26382E" w14:textId="7AB5F184" w:rsidR="007024D1" w:rsidRPr="00493807" w:rsidRDefault="007024D1" w:rsidP="007024D1">
            <w:pPr>
              <w:pStyle w:val="acctfourfigures"/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 รวมเป็นร้อยละ 100.00</w:t>
            </w:r>
          </w:p>
        </w:tc>
      </w:tr>
    </w:tbl>
    <w:p w14:paraId="33C174A2" w14:textId="0DC7BFA8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AE4D5B" w:rsidSect="00BE5628">
          <w:headerReference w:type="even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34B5892" w14:textId="0C91C504" w:rsidR="00CD41AD" w:rsidRDefault="00312513" w:rsidP="00CD41AD">
      <w:pPr>
        <w:spacing w:line="240" w:lineRule="auto"/>
        <w:ind w:left="806" w:right="-43" w:hanging="536"/>
        <w:rPr>
          <w:sz w:val="30"/>
          <w:szCs w:val="30"/>
        </w:rPr>
      </w:pPr>
      <w:r w:rsidRPr="00AE4D5B">
        <w:rPr>
          <w:sz w:val="30"/>
          <w:szCs w:val="30"/>
          <w:cs/>
        </w:rPr>
        <w:lastRenderedPageBreak/>
        <w:t>เงินลงทุนในบริษัทย่อย ณ วันที่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31</w:t>
      </w:r>
      <w:r w:rsidR="00A5698A" w:rsidRPr="00AE4D5B">
        <w:rPr>
          <w:sz w:val="30"/>
          <w:szCs w:val="30"/>
        </w:rPr>
        <w:t xml:space="preserve"> </w:t>
      </w:r>
      <w:r w:rsidR="00A5698A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</w:t>
      </w:r>
      <w:r w:rsidR="00CB6EED">
        <w:rPr>
          <w:sz w:val="30"/>
          <w:szCs w:val="30"/>
        </w:rPr>
        <w:t>8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และ </w:t>
      </w:r>
      <w:r w:rsidR="00B176C5">
        <w:rPr>
          <w:sz w:val="30"/>
          <w:szCs w:val="30"/>
        </w:rPr>
        <w:t>256</w:t>
      </w:r>
      <w:r w:rsidR="00CB6EED">
        <w:rPr>
          <w:sz w:val="30"/>
          <w:szCs w:val="30"/>
        </w:rPr>
        <w:t>7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</w:t>
      </w:r>
      <w:r w:rsidR="00A73CC0" w:rsidRPr="00AE4D5B">
        <w:rPr>
          <w:rFonts w:hint="cs"/>
          <w:sz w:val="30"/>
          <w:szCs w:val="30"/>
          <w:cs/>
        </w:rPr>
        <w:t>รายได้เงินปันผล</w:t>
      </w:r>
      <w:r w:rsidRPr="00AE4D5B">
        <w:rPr>
          <w:sz w:val="30"/>
          <w:szCs w:val="30"/>
          <w:cs/>
        </w:rPr>
        <w:t>จากเงินลงทุนสำหรับ</w:t>
      </w:r>
      <w:r w:rsidR="009F3AB8" w:rsidRPr="00AE4D5B">
        <w:rPr>
          <w:rFonts w:hint="cs"/>
          <w:sz w:val="30"/>
          <w:szCs w:val="30"/>
          <w:cs/>
        </w:rPr>
        <w:t>แต่ละปี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มีดังนี้</w:t>
      </w:r>
      <w:r w:rsidR="00E31F6F" w:rsidRPr="00AE4D5B">
        <w:rPr>
          <w:rFonts w:hint="cs"/>
          <w:sz w:val="30"/>
          <w:szCs w:val="30"/>
          <w:cs/>
        </w:rPr>
        <w:t xml:space="preserve"> </w:t>
      </w:r>
    </w:p>
    <w:p w14:paraId="324F6BE5" w14:textId="77777777" w:rsidR="00122033" w:rsidRPr="00AE4D5B" w:rsidRDefault="00122033" w:rsidP="00CD41AD">
      <w:pPr>
        <w:spacing w:line="240" w:lineRule="auto"/>
        <w:ind w:left="806" w:right="-43" w:hanging="536"/>
        <w:rPr>
          <w:sz w:val="30"/>
          <w:szCs w:val="30"/>
          <w:cs/>
        </w:rPr>
      </w:pPr>
    </w:p>
    <w:tbl>
      <w:tblPr>
        <w:tblW w:w="149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0"/>
        <w:gridCol w:w="942"/>
        <w:gridCol w:w="179"/>
        <w:gridCol w:w="999"/>
        <w:gridCol w:w="179"/>
        <w:gridCol w:w="984"/>
        <w:gridCol w:w="179"/>
        <w:gridCol w:w="1020"/>
        <w:gridCol w:w="179"/>
        <w:gridCol w:w="978"/>
        <w:gridCol w:w="6"/>
        <w:gridCol w:w="185"/>
        <w:gridCol w:w="1005"/>
        <w:gridCol w:w="188"/>
        <w:gridCol w:w="990"/>
        <w:gridCol w:w="179"/>
        <w:gridCol w:w="999"/>
        <w:gridCol w:w="182"/>
        <w:gridCol w:w="978"/>
        <w:gridCol w:w="179"/>
        <w:gridCol w:w="1041"/>
      </w:tblGrid>
      <w:tr w:rsidR="00CD41AD" w:rsidRPr="00AE4D5B" w14:paraId="39734463" w14:textId="77777777" w:rsidTr="00122033">
        <w:trPr>
          <w:cantSplit/>
          <w:trHeight w:val="289"/>
          <w:tblHeader/>
        </w:trPr>
        <w:tc>
          <w:tcPr>
            <w:tcW w:w="1120" w:type="pct"/>
          </w:tcPr>
          <w:p w14:paraId="78E3EEE3" w14:textId="77777777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80" w:type="pct"/>
            <w:gridSpan w:val="20"/>
            <w:vAlign w:val="bottom"/>
          </w:tcPr>
          <w:p w14:paraId="5B507A5E" w14:textId="52DC336D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41AD" w:rsidRPr="00AE4D5B" w14:paraId="62CF1FDD" w14:textId="77777777" w:rsidTr="00122033">
        <w:trPr>
          <w:cantSplit/>
          <w:trHeight w:val="267"/>
          <w:tblHeader/>
        </w:trPr>
        <w:tc>
          <w:tcPr>
            <w:tcW w:w="1120" w:type="pct"/>
            <w:vAlign w:val="bottom"/>
          </w:tcPr>
          <w:p w14:paraId="16135472" w14:textId="74C64E32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1" w:type="pct"/>
            <w:gridSpan w:val="3"/>
            <w:vAlign w:val="bottom"/>
          </w:tcPr>
          <w:p w14:paraId="7E9B620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14:paraId="2A0C3408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2" w:type="pct"/>
            <w:gridSpan w:val="3"/>
            <w:vAlign w:val="bottom"/>
          </w:tcPr>
          <w:p w14:paraId="3134E50F" w14:textId="1128F6D3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5544353B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pct"/>
            <w:gridSpan w:val="4"/>
            <w:vAlign w:val="bottom"/>
          </w:tcPr>
          <w:p w14:paraId="34BB0EE5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3" w:type="pct"/>
          </w:tcPr>
          <w:p w14:paraId="073747B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6EC67611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1" w:type="pct"/>
          </w:tcPr>
          <w:p w14:paraId="4EAC546C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gridSpan w:val="3"/>
            <w:vAlign w:val="bottom"/>
          </w:tcPr>
          <w:p w14:paraId="367FC297" w14:textId="77777777" w:rsidR="00F8094B" w:rsidRPr="00AE4D5B" w:rsidRDefault="00F8094B" w:rsidP="0059183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728B3DCF" w14:textId="5E58E4CF" w:rsidR="00312513" w:rsidRPr="00AE4D5B" w:rsidRDefault="00F8094B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122033" w:rsidRPr="00AE4D5B" w14:paraId="70DD6E4E" w14:textId="77777777" w:rsidTr="00122033">
        <w:trPr>
          <w:cantSplit/>
          <w:trHeight w:val="267"/>
          <w:tblHeader/>
        </w:trPr>
        <w:tc>
          <w:tcPr>
            <w:tcW w:w="1120" w:type="pct"/>
          </w:tcPr>
          <w:p w14:paraId="7023F740" w14:textId="77777777" w:rsidR="00CB6EED" w:rsidRPr="00AE4D5B" w:rsidRDefault="00CB6EED" w:rsidP="00CB6EED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2ED1329C" w14:textId="12DF071E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60" w:type="pct"/>
          </w:tcPr>
          <w:p w14:paraId="2A8F54ED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57B9E229" w14:textId="2F86C3A0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0" w:type="pct"/>
          </w:tcPr>
          <w:p w14:paraId="11262579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F785FFB" w14:textId="4C441A49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60" w:type="pct"/>
          </w:tcPr>
          <w:p w14:paraId="480715E5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52DFD9D1" w14:textId="0C0608D6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0" w:type="pct"/>
          </w:tcPr>
          <w:p w14:paraId="70B408C8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45C1C309" w14:textId="55B4FED9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64" w:type="pct"/>
            <w:gridSpan w:val="2"/>
          </w:tcPr>
          <w:p w14:paraId="35641D24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5CBEC4FE" w14:textId="25FD2C3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3" w:type="pct"/>
          </w:tcPr>
          <w:p w14:paraId="1D983917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3D2E1A6" w14:textId="516FEBB9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60" w:type="pct"/>
          </w:tcPr>
          <w:p w14:paraId="7C278347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12E4433E" w14:textId="67AE7474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1" w:type="pct"/>
          </w:tcPr>
          <w:p w14:paraId="59F44C28" w14:textId="77777777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0C1A81F0" w14:textId="5268B191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60" w:type="pct"/>
          </w:tcPr>
          <w:p w14:paraId="6FF77AC6" w14:textId="2EDCD8B3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042DECAD" w14:textId="274EADB4" w:rsidR="00CB6EED" w:rsidRPr="00AE4D5B" w:rsidRDefault="00CB6EED" w:rsidP="00CB6EE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</w:tr>
      <w:tr w:rsidR="00CD41AD" w:rsidRPr="00AE4D5B" w14:paraId="0E9AD1B4" w14:textId="77777777" w:rsidTr="00122033">
        <w:trPr>
          <w:cantSplit/>
          <w:trHeight w:val="227"/>
          <w:tblHeader/>
        </w:trPr>
        <w:tc>
          <w:tcPr>
            <w:tcW w:w="1120" w:type="pct"/>
          </w:tcPr>
          <w:p w14:paraId="79DD8EC8" w14:textId="77777777" w:rsidR="009809FD" w:rsidRPr="00AE4D5B" w:rsidRDefault="009809FD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80" w:type="pct"/>
            <w:gridSpan w:val="20"/>
            <w:vAlign w:val="bottom"/>
          </w:tcPr>
          <w:p w14:paraId="43BB96F3" w14:textId="04F640AD" w:rsidR="009809FD" w:rsidRPr="00AE4D5B" w:rsidRDefault="009809FD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033" w:rsidRPr="00AE4D5B" w14:paraId="267F0C45" w14:textId="77777777" w:rsidTr="00122033">
        <w:trPr>
          <w:cantSplit/>
          <w:trHeight w:val="267"/>
        </w:trPr>
        <w:tc>
          <w:tcPr>
            <w:tcW w:w="1120" w:type="pct"/>
            <w:vAlign w:val="bottom"/>
          </w:tcPr>
          <w:p w14:paraId="646BAFAB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16" w:type="pct"/>
            <w:vAlign w:val="bottom"/>
          </w:tcPr>
          <w:p w14:paraId="123F25B1" w14:textId="2B6F5A6A" w:rsidR="00A2743A" w:rsidRPr="00AE4D5B" w:rsidRDefault="00A2743A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0" w:type="pct"/>
          </w:tcPr>
          <w:p w14:paraId="1B95A05D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5635D7F1" w14:textId="679F0FD5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0" w:type="pct"/>
          </w:tcPr>
          <w:p w14:paraId="6AAA0F51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191A7D4E" w14:textId="2CD09B8D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0" w:type="pct"/>
          </w:tcPr>
          <w:p w14:paraId="2845DBE0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1B10DF3E" w14:textId="0F136261" w:rsidR="00A2743A" w:rsidRPr="00AE4D5B" w:rsidRDefault="00A2743A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0" w:type="pct"/>
          </w:tcPr>
          <w:p w14:paraId="71511035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DE7B46B" w14:textId="3C454AE3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4D014DC1" w14:textId="77777777" w:rsidR="00A2743A" w:rsidRPr="00AE4D5B" w:rsidRDefault="00A2743A" w:rsidP="00A274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610B9A2" w14:textId="443480A6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AAE5180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794037" w14:textId="095CBFE9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0" w:type="pct"/>
          </w:tcPr>
          <w:p w14:paraId="32A157F8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2B8A4B3" w14:textId="272EAF73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1" w:type="pct"/>
          </w:tcPr>
          <w:p w14:paraId="30935E8A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209EA32F" w14:textId="225042AC" w:rsidR="00A2743A" w:rsidRPr="00AE4D5B" w:rsidRDefault="0035317E" w:rsidP="0012203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661</w:t>
            </w:r>
            <w:r w:rsidR="005D1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26C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58106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60" w:type="pct"/>
          </w:tcPr>
          <w:p w14:paraId="00E70DC2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3B076A1F" w14:textId="2B8D90F5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251</w:t>
            </w:r>
            <w:r w:rsidRPr="00826C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</w:t>
            </w:r>
          </w:p>
        </w:tc>
      </w:tr>
      <w:tr w:rsidR="00122033" w:rsidRPr="00AE4D5B" w14:paraId="273BCBB7" w14:textId="77777777" w:rsidTr="00122033">
        <w:trPr>
          <w:cantSplit/>
          <w:trHeight w:val="267"/>
        </w:trPr>
        <w:tc>
          <w:tcPr>
            <w:tcW w:w="1120" w:type="pct"/>
          </w:tcPr>
          <w:p w14:paraId="73066C4F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16" w:type="pct"/>
            <w:vAlign w:val="bottom"/>
          </w:tcPr>
          <w:p w14:paraId="58760A35" w14:textId="69EC58C4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0" w:type="pct"/>
          </w:tcPr>
          <w:p w14:paraId="437288AB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1BF1D3CD" w14:textId="1C80B784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0" w:type="pct"/>
          </w:tcPr>
          <w:p w14:paraId="2757247C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551F67B0" w14:textId="55C354DD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0" w:type="pct"/>
          </w:tcPr>
          <w:p w14:paraId="30D99F15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27B8C1CC" w14:textId="4289DC06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0" w:type="pct"/>
          </w:tcPr>
          <w:p w14:paraId="75EF686D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C861C13" w14:textId="4956C21A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3FEFF61F" w14:textId="77777777" w:rsidR="00A2743A" w:rsidRPr="00AE4D5B" w:rsidRDefault="00A2743A" w:rsidP="00A274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C1C86B" w14:textId="5E836CFC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C32A3CF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DC32E9D" w14:textId="463B0E3C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0" w:type="pct"/>
          </w:tcPr>
          <w:p w14:paraId="73E024F5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8F6C8CE" w14:textId="35FF5E9C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1" w:type="pct"/>
          </w:tcPr>
          <w:p w14:paraId="2E828624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6060DDEE" w14:textId="1680A644" w:rsidR="00A2743A" w:rsidRPr="00AE4D5B" w:rsidRDefault="0035317E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285,991</w:t>
            </w:r>
          </w:p>
        </w:tc>
        <w:tc>
          <w:tcPr>
            <w:tcW w:w="60" w:type="pct"/>
          </w:tcPr>
          <w:p w14:paraId="7F2EDEE8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442A5641" w14:textId="7D18AF3B" w:rsidR="00A2743A" w:rsidRPr="00AE4D5B" w:rsidRDefault="00A2743A" w:rsidP="00122033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289</w:t>
            </w:r>
            <w:r w:rsidRPr="00C64B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891</w:t>
            </w:r>
          </w:p>
        </w:tc>
      </w:tr>
      <w:tr w:rsidR="00122033" w:rsidRPr="00AE4D5B" w14:paraId="04F484C5" w14:textId="77777777" w:rsidTr="00122033">
        <w:trPr>
          <w:cantSplit/>
          <w:trHeight w:val="267"/>
        </w:trPr>
        <w:tc>
          <w:tcPr>
            <w:tcW w:w="1120" w:type="pct"/>
          </w:tcPr>
          <w:p w14:paraId="3C02E5A0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16" w:type="pct"/>
            <w:vAlign w:val="bottom"/>
          </w:tcPr>
          <w:p w14:paraId="5630032A" w14:textId="2B164340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0AF64C82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25E1E06F" w14:textId="3B0B97FA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656BC78E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2D38C7E" w14:textId="0171411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0" w:type="pct"/>
          </w:tcPr>
          <w:p w14:paraId="38C1ABEB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78ED30CE" w14:textId="22899540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0" w:type="pct"/>
          </w:tcPr>
          <w:p w14:paraId="3E765841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D24948C" w14:textId="20613EE8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5F639E04" w14:textId="77777777" w:rsidR="00A2743A" w:rsidRPr="00AE4D5B" w:rsidRDefault="00A2743A" w:rsidP="00A274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0BB1F385" w14:textId="5455E77C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4D7F6A7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1E4D7F" w14:textId="629DDD4D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0" w:type="pct"/>
          </w:tcPr>
          <w:p w14:paraId="218FB909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21BA5514" w14:textId="6525F1C8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1" w:type="pct"/>
          </w:tcPr>
          <w:p w14:paraId="045EACB2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3F13E6A1" w14:textId="1B7CE5C1" w:rsidR="00A2743A" w:rsidRPr="00AE4D5B" w:rsidRDefault="00F26CE2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798390A4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4750E1D5" w14:textId="33F1712F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54F67768" w14:textId="77777777" w:rsidTr="00122033">
        <w:trPr>
          <w:cantSplit/>
          <w:trHeight w:val="251"/>
        </w:trPr>
        <w:tc>
          <w:tcPr>
            <w:tcW w:w="1120" w:type="pct"/>
          </w:tcPr>
          <w:p w14:paraId="33962B9F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16" w:type="pct"/>
          </w:tcPr>
          <w:p w14:paraId="23143321" w14:textId="2590AB1A" w:rsidR="00A2743A" w:rsidRPr="00AE4D5B" w:rsidRDefault="00FD19F7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A2743A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553</w:t>
            </w:r>
            <w:r w:rsidR="00A2743A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274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58FA2D96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5" w:type="pct"/>
          </w:tcPr>
          <w:p w14:paraId="10B3C0F7" w14:textId="05ED9A93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5AFE85AB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</w:tcPr>
          <w:p w14:paraId="715AC4F7" w14:textId="142D16EA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4,174,65</w:t>
            </w:r>
            <w:r w:rsidR="00F658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60" w:type="pct"/>
          </w:tcPr>
          <w:p w14:paraId="42431B63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</w:tcPr>
          <w:p w14:paraId="237E6EEC" w14:textId="1FC2B389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447211ED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672681CB" w14:textId="4DB70D7E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4B4E3AA3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</w:tcPr>
          <w:p w14:paraId="132C5CA7" w14:textId="1AFF75BE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7EB398D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060BA99F" w14:textId="5D3FB414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4,174,659</w:t>
            </w:r>
          </w:p>
        </w:tc>
        <w:tc>
          <w:tcPr>
            <w:tcW w:w="60" w:type="pct"/>
          </w:tcPr>
          <w:p w14:paraId="0876F29C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</w:tcPr>
          <w:p w14:paraId="564606D7" w14:textId="1385864F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</w:tcPr>
          <w:p w14:paraId="57813A79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13AD2208" w14:textId="577575E0" w:rsidR="00A2743A" w:rsidRPr="00AE4D5B" w:rsidRDefault="0035317E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651</w:t>
            </w:r>
            <w:r w:rsidR="00716A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26C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</w:p>
        </w:tc>
        <w:tc>
          <w:tcPr>
            <w:tcW w:w="60" w:type="pct"/>
          </w:tcPr>
          <w:p w14:paraId="73FF39DC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215BAC87" w14:textId="3D9F4B6A" w:rsidR="00A2743A" w:rsidRPr="00CB6EED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52457BC3" w14:textId="77777777" w:rsidTr="00122033">
        <w:trPr>
          <w:cantSplit/>
          <w:trHeight w:val="251"/>
        </w:trPr>
        <w:tc>
          <w:tcPr>
            <w:tcW w:w="1120" w:type="pct"/>
          </w:tcPr>
          <w:p w14:paraId="0E4FABBF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16" w:type="pct"/>
          </w:tcPr>
          <w:p w14:paraId="217C857F" w14:textId="0781B0F2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411A1B13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5" w:type="pct"/>
          </w:tcPr>
          <w:p w14:paraId="218D7BC0" w14:textId="14D09A9F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4BD1320A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</w:tcPr>
          <w:p w14:paraId="337999CD" w14:textId="6255897A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5B0E2417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</w:tcPr>
          <w:p w14:paraId="488B5F4C" w14:textId="20BF3340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25D3B164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5490772" w14:textId="028D71FE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1DAF6A25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</w:tcPr>
          <w:p w14:paraId="6D87DD16" w14:textId="3125A468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039986B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0C990B6E" w14:textId="6FEC4CB0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6658242B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</w:tcPr>
          <w:p w14:paraId="5E708213" w14:textId="7AF2D45C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</w:tcPr>
          <w:p w14:paraId="1D3B07CB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7CA6B801" w14:textId="2186CE32" w:rsidR="00A2743A" w:rsidRPr="00AE4D5B" w:rsidRDefault="00F26CE2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22EE0696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207F64A9" w14:textId="26B01BDD" w:rsidR="00A2743A" w:rsidRPr="00CB6EED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4F466E27" w14:textId="77777777" w:rsidTr="00122033">
        <w:trPr>
          <w:cantSplit/>
          <w:trHeight w:val="251"/>
        </w:trPr>
        <w:tc>
          <w:tcPr>
            <w:tcW w:w="1120" w:type="pct"/>
          </w:tcPr>
          <w:p w14:paraId="4EA9D5E9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16" w:type="pct"/>
          </w:tcPr>
          <w:p w14:paraId="64801EF6" w14:textId="156DEA1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2230C2F9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5" w:type="pct"/>
          </w:tcPr>
          <w:p w14:paraId="43B48ABF" w14:textId="265B02BE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003B9563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</w:tcPr>
          <w:p w14:paraId="08DE9BD5" w14:textId="0687EC98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5F0CFBF1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</w:tcPr>
          <w:p w14:paraId="102A324C" w14:textId="2E794D6E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3DD84B6D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DD268D2" w14:textId="075AE13D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7C0BFA0E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</w:tcPr>
          <w:p w14:paraId="7284ED02" w14:textId="6A8071D4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08564BA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8762F47" w14:textId="5746EB94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0" w:type="pct"/>
          </w:tcPr>
          <w:p w14:paraId="79008C6F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</w:tcPr>
          <w:p w14:paraId="25186FC5" w14:textId="66EE1B5F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</w:tcPr>
          <w:p w14:paraId="35848C58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3908D327" w14:textId="4BA106AA" w:rsidR="00A2743A" w:rsidRPr="00AE4D5B" w:rsidRDefault="00F26CE2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22994813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6D6ED0A0" w14:textId="5481628D" w:rsidR="00A2743A" w:rsidRPr="00CB6EED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1C316C73" w14:textId="77777777" w:rsidTr="00122033">
        <w:trPr>
          <w:cantSplit/>
          <w:trHeight w:val="251"/>
        </w:trPr>
        <w:tc>
          <w:tcPr>
            <w:tcW w:w="1120" w:type="pct"/>
          </w:tcPr>
          <w:p w14:paraId="5BFCBAE3" w14:textId="77777777" w:rsidR="00A2743A" w:rsidRPr="00AE4D5B" w:rsidRDefault="00A2743A" w:rsidP="00A2743A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16" w:type="pct"/>
          </w:tcPr>
          <w:p w14:paraId="099A85D0" w14:textId="34BA3458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0" w:type="pct"/>
          </w:tcPr>
          <w:p w14:paraId="080C2CE5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5" w:type="pct"/>
          </w:tcPr>
          <w:p w14:paraId="562306BC" w14:textId="657F60A6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0" w:type="pct"/>
          </w:tcPr>
          <w:p w14:paraId="18C64752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</w:tcPr>
          <w:p w14:paraId="09AAD348" w14:textId="278C4828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0" w:type="pct"/>
          </w:tcPr>
          <w:p w14:paraId="7978375C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</w:tcPr>
          <w:p w14:paraId="13F0CC32" w14:textId="4DAA5E98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0" w:type="pct"/>
          </w:tcPr>
          <w:p w14:paraId="17D652BD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1430D575" w14:textId="447F8AF9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3079B735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</w:tcPr>
          <w:p w14:paraId="48762D97" w14:textId="5C253655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8BFE2AD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74680B78" w14:textId="56C87F7B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0" w:type="pct"/>
          </w:tcPr>
          <w:p w14:paraId="568CE7EA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</w:tcPr>
          <w:p w14:paraId="76A9D671" w14:textId="3E0B2656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1" w:type="pct"/>
          </w:tcPr>
          <w:p w14:paraId="6C94B678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2028F888" w14:textId="3408D68E" w:rsidR="00A2743A" w:rsidRPr="00AE4D5B" w:rsidRDefault="00633216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716A9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010</w:t>
            </w:r>
          </w:p>
        </w:tc>
        <w:tc>
          <w:tcPr>
            <w:tcW w:w="60" w:type="pct"/>
          </w:tcPr>
          <w:p w14:paraId="5ED33246" w14:textId="77777777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673CA276" w14:textId="7D6B860F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C64B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824</w:t>
            </w:r>
          </w:p>
        </w:tc>
      </w:tr>
      <w:tr w:rsidR="00122033" w:rsidRPr="00AE4D5B" w14:paraId="71539D3F" w14:textId="77777777" w:rsidTr="00122033">
        <w:trPr>
          <w:cantSplit/>
          <w:trHeight w:val="251"/>
        </w:trPr>
        <w:tc>
          <w:tcPr>
            <w:tcW w:w="1120" w:type="pct"/>
          </w:tcPr>
          <w:p w14:paraId="2E5FCE07" w14:textId="77777777" w:rsidR="00A2743A" w:rsidRPr="00AE4D5B" w:rsidRDefault="00A2743A" w:rsidP="00A2743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16" w:type="pct"/>
            <w:vAlign w:val="bottom"/>
          </w:tcPr>
          <w:p w14:paraId="2C6FA89A" w14:textId="7C4027D9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0" w:type="pct"/>
          </w:tcPr>
          <w:p w14:paraId="52A3EF6A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6249CAE" w14:textId="454758A6" w:rsidR="00A2743A" w:rsidRPr="00AE4D5B" w:rsidRDefault="00A2743A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0" w:type="pct"/>
          </w:tcPr>
          <w:p w14:paraId="759BC3FB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3BA6F4A" w14:textId="7D2E6591" w:rsidR="00A2743A" w:rsidRPr="00AE4D5B" w:rsidRDefault="00A2743A" w:rsidP="00A2743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0" w:type="pct"/>
          </w:tcPr>
          <w:p w14:paraId="524C5481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5552C4FC" w14:textId="65A93812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0" w:type="pct"/>
          </w:tcPr>
          <w:p w14:paraId="635BD581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1AAD86" w14:textId="5550583E" w:rsidR="00A2743A" w:rsidRPr="00AE4D5B" w:rsidRDefault="00A2743A" w:rsidP="00A2743A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7B7FCA96" w14:textId="77777777" w:rsidR="00A2743A" w:rsidRPr="00AE4D5B" w:rsidRDefault="00A2743A" w:rsidP="00A274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7" w:type="pct"/>
            <w:vAlign w:val="bottom"/>
          </w:tcPr>
          <w:p w14:paraId="708BE5AF" w14:textId="5A48EE24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1F75AE4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966C175" w14:textId="04E3DF47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0" w:type="pct"/>
          </w:tcPr>
          <w:p w14:paraId="06187D2D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center"/>
          </w:tcPr>
          <w:p w14:paraId="7486C863" w14:textId="275FA311" w:rsidR="00A2743A" w:rsidRPr="00AE4D5B" w:rsidRDefault="00A2743A" w:rsidP="00A2743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1" w:type="pct"/>
          </w:tcPr>
          <w:p w14:paraId="71C28223" w14:textId="77777777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4E076270" w14:textId="48F29E08" w:rsidR="00A2743A" w:rsidRPr="00AE4D5B" w:rsidRDefault="00716A96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0C5847EB" w14:textId="77777777" w:rsidR="00A2743A" w:rsidRPr="00AE4D5B" w:rsidRDefault="00A2743A" w:rsidP="00A2743A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31CBC50F" w14:textId="6A19A9F6" w:rsidR="00A2743A" w:rsidRPr="00AE4D5B" w:rsidRDefault="00A2743A" w:rsidP="00A274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74431DD5" w14:textId="77777777" w:rsidTr="00122033">
        <w:trPr>
          <w:cantSplit/>
          <w:trHeight w:val="251"/>
        </w:trPr>
        <w:tc>
          <w:tcPr>
            <w:tcW w:w="1120" w:type="pct"/>
            <w:vAlign w:val="bottom"/>
          </w:tcPr>
          <w:p w14:paraId="2FC4810F" w14:textId="77777777" w:rsidR="00B16937" w:rsidRPr="00AE4D5B" w:rsidRDefault="00B16937" w:rsidP="00B1693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16" w:type="pct"/>
            <w:vAlign w:val="bottom"/>
          </w:tcPr>
          <w:p w14:paraId="2097EA01" w14:textId="4445BC9F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0" w:type="pct"/>
          </w:tcPr>
          <w:p w14:paraId="7EF8DBC3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2C13B8E8" w14:textId="47CFA499" w:rsidR="00B16937" w:rsidRPr="00AE4D5B" w:rsidRDefault="00B16937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0" w:type="pct"/>
          </w:tcPr>
          <w:p w14:paraId="0BA979DF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FB50E77" w14:textId="0AC82524" w:rsidR="00B16937" w:rsidRPr="00AE4D5B" w:rsidRDefault="00B16937" w:rsidP="00BA126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0" w:type="pct"/>
          </w:tcPr>
          <w:p w14:paraId="5FF8DCBF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69396C6B" w14:textId="4A1C881D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0" w:type="pct"/>
          </w:tcPr>
          <w:p w14:paraId="5B012753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64E8EEA" w14:textId="06562BF4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2" w:type="pct"/>
          </w:tcPr>
          <w:p w14:paraId="1ECD9933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507B0C79" w14:textId="1BDE2232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B9A5AB9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B9719BE" w14:textId="34F957F2" w:rsidR="00B16937" w:rsidRPr="00AE4D5B" w:rsidRDefault="00B16937" w:rsidP="007A4B3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3EC339C8" w14:textId="5C45D92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628C8A7E" w14:textId="599986BF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1" w:type="pct"/>
          </w:tcPr>
          <w:p w14:paraId="44A9DFA3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43F53E37" w14:textId="33B20D0E" w:rsidR="00B16937" w:rsidRPr="00AE4D5B" w:rsidRDefault="00716A96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3260A131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4014AD24" w14:textId="3A578872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375700A7" w14:textId="77777777" w:rsidTr="00122033">
        <w:trPr>
          <w:cantSplit/>
          <w:trHeight w:val="251"/>
        </w:trPr>
        <w:tc>
          <w:tcPr>
            <w:tcW w:w="1120" w:type="pct"/>
          </w:tcPr>
          <w:p w14:paraId="4DDC79D3" w14:textId="77777777" w:rsidR="00B16937" w:rsidRPr="00AE4D5B" w:rsidRDefault="00B16937" w:rsidP="00B1693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16" w:type="pct"/>
            <w:vAlign w:val="bottom"/>
          </w:tcPr>
          <w:p w14:paraId="1E3A80D3" w14:textId="4262054A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530</w:t>
            </w:r>
          </w:p>
        </w:tc>
        <w:tc>
          <w:tcPr>
            <w:tcW w:w="60" w:type="pct"/>
          </w:tcPr>
          <w:p w14:paraId="456CEB14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E834297" w14:textId="53853017" w:rsidR="00B16937" w:rsidRPr="00AE4D5B" w:rsidRDefault="00B16937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530</w:t>
            </w:r>
          </w:p>
        </w:tc>
        <w:tc>
          <w:tcPr>
            <w:tcW w:w="60" w:type="pct"/>
          </w:tcPr>
          <w:p w14:paraId="0C9EA361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3CEE71EB" w14:textId="033FEBBA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71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60" w:type="pct"/>
          </w:tcPr>
          <w:p w14:paraId="22950842" w14:textId="77777777" w:rsidR="00B16937" w:rsidRPr="00AE4D5B" w:rsidRDefault="00B16937" w:rsidP="00B1693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4A6A952E" w14:textId="35367653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0" w:type="pct"/>
          </w:tcPr>
          <w:p w14:paraId="75E9F14E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ADB373F" w14:textId="32E0D28F" w:rsidR="00B16937" w:rsidRPr="00AE4D5B" w:rsidRDefault="00B16937" w:rsidP="00B1693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</w:tcPr>
          <w:p w14:paraId="36E333BE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4544E148" w14:textId="40D1C26C" w:rsidR="00B16937" w:rsidRPr="00AE4D5B" w:rsidRDefault="00B16937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E835826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FD9B793" w14:textId="5CAFBEBF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771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60" w:type="pct"/>
          </w:tcPr>
          <w:p w14:paraId="2E6428FE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538560A7" w14:textId="4F354F7B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1" w:type="pct"/>
          </w:tcPr>
          <w:p w14:paraId="3ED9D257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45672E1E" w14:textId="4373B4F9" w:rsidR="00B16937" w:rsidRPr="00AE4D5B" w:rsidRDefault="00716A96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22611EED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02EC1E67" w14:textId="4961CF03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03E80260" w14:textId="77777777" w:rsidTr="00122033">
        <w:trPr>
          <w:cantSplit/>
          <w:trHeight w:val="251"/>
        </w:trPr>
        <w:tc>
          <w:tcPr>
            <w:tcW w:w="1120" w:type="pct"/>
          </w:tcPr>
          <w:p w14:paraId="1FC0D918" w14:textId="76FAADA8" w:rsidR="00B16937" w:rsidRPr="00AE4D5B" w:rsidRDefault="00B16937" w:rsidP="00B1693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16" w:type="pct"/>
            <w:vAlign w:val="bottom"/>
          </w:tcPr>
          <w:p w14:paraId="445530B4" w14:textId="4571C671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23,517</w:t>
            </w:r>
          </w:p>
        </w:tc>
        <w:tc>
          <w:tcPr>
            <w:tcW w:w="60" w:type="pct"/>
          </w:tcPr>
          <w:p w14:paraId="133A5212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3F6B2680" w14:textId="16867698" w:rsidR="00B16937" w:rsidRPr="007C77E8" w:rsidRDefault="00B16937" w:rsidP="0012203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23,517</w:t>
            </w:r>
          </w:p>
        </w:tc>
        <w:tc>
          <w:tcPr>
            <w:tcW w:w="60" w:type="pct"/>
          </w:tcPr>
          <w:p w14:paraId="0CB0CB8E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57DABE6" w14:textId="6FE98A0B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24,830</w:t>
            </w:r>
          </w:p>
        </w:tc>
        <w:tc>
          <w:tcPr>
            <w:tcW w:w="60" w:type="pct"/>
          </w:tcPr>
          <w:p w14:paraId="713881ED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1FDD462E" w14:textId="3BA306BD" w:rsidR="00B16937" w:rsidRPr="007C77E8" w:rsidRDefault="00B16937" w:rsidP="00B1693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24,830</w:t>
            </w:r>
          </w:p>
        </w:tc>
        <w:tc>
          <w:tcPr>
            <w:tcW w:w="60" w:type="pct"/>
          </w:tcPr>
          <w:p w14:paraId="06DA078A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5FEEC7" w14:textId="75FA8426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2" w:type="pct"/>
          </w:tcPr>
          <w:p w14:paraId="7C584A97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62327E43" w14:textId="7258F1C1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3" w:type="pct"/>
          </w:tcPr>
          <w:p w14:paraId="4622B079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BD8ED85" w14:textId="5D358B70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19,446</w:t>
            </w:r>
          </w:p>
        </w:tc>
        <w:tc>
          <w:tcPr>
            <w:tcW w:w="60" w:type="pct"/>
          </w:tcPr>
          <w:p w14:paraId="0C1CDFCF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4AC2CF88" w14:textId="16819F2F" w:rsidR="00B16937" w:rsidRPr="007C77E8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19,446</w:t>
            </w:r>
          </w:p>
        </w:tc>
        <w:tc>
          <w:tcPr>
            <w:tcW w:w="61" w:type="pct"/>
          </w:tcPr>
          <w:p w14:paraId="2EA06B40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5B3F3DBB" w14:textId="65C14B54" w:rsidR="00B16937" w:rsidRPr="007C77E8" w:rsidRDefault="00716A96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243013B7" w14:textId="77777777" w:rsidR="00B16937" w:rsidRPr="007C77E8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37112B8" w14:textId="2FC5BE49" w:rsidR="00B16937" w:rsidRPr="007C77E8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660E1" w:rsidRPr="00AE4D5B" w14:paraId="72D450D5" w14:textId="77777777" w:rsidTr="00122033">
        <w:trPr>
          <w:cantSplit/>
          <w:trHeight w:val="251"/>
        </w:trPr>
        <w:tc>
          <w:tcPr>
            <w:tcW w:w="1120" w:type="pct"/>
          </w:tcPr>
          <w:p w14:paraId="61E7A056" w14:textId="51609341" w:rsidR="004660E1" w:rsidRPr="00AE4D5B" w:rsidRDefault="004660E1" w:rsidP="004660E1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316" w:type="pct"/>
            <w:vAlign w:val="bottom"/>
          </w:tcPr>
          <w:p w14:paraId="0DFEF583" w14:textId="00FDFDA2" w:rsidR="004660E1" w:rsidRPr="007C77E8" w:rsidRDefault="004660E1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1,080,000</w:t>
            </w:r>
          </w:p>
        </w:tc>
        <w:tc>
          <w:tcPr>
            <w:tcW w:w="60" w:type="pct"/>
          </w:tcPr>
          <w:p w14:paraId="091D5625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457E7BB8" w14:textId="2AF7DB3D" w:rsidR="004660E1" w:rsidRPr="007C77E8" w:rsidRDefault="004660E1" w:rsidP="004660E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1,080,000</w:t>
            </w:r>
          </w:p>
        </w:tc>
        <w:tc>
          <w:tcPr>
            <w:tcW w:w="60" w:type="pct"/>
          </w:tcPr>
          <w:p w14:paraId="205D171D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2E4C8223" w14:textId="01A26D29" w:rsidR="004660E1" w:rsidRPr="007C77E8" w:rsidRDefault="004660E1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0" w:type="pct"/>
          </w:tcPr>
          <w:p w14:paraId="482940F2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71AD61A6" w14:textId="4F426D23" w:rsidR="004660E1" w:rsidRPr="007C77E8" w:rsidRDefault="004660E1" w:rsidP="004660E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0" w:type="pct"/>
          </w:tcPr>
          <w:p w14:paraId="23880010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37728E0" w14:textId="4261B27E" w:rsidR="004660E1" w:rsidRPr="007C77E8" w:rsidRDefault="004660E1" w:rsidP="00CF45D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</w:tcPr>
          <w:p w14:paraId="7D67E2A7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156F133C" w14:textId="39096025" w:rsidR="004660E1" w:rsidRPr="007C77E8" w:rsidRDefault="004660E1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141B44B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0AE96BC" w14:textId="37BA3326" w:rsidR="004660E1" w:rsidRDefault="004660E1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0" w:type="pct"/>
          </w:tcPr>
          <w:p w14:paraId="34D97CF2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169B10CE" w14:textId="7D490C1F" w:rsidR="004660E1" w:rsidRPr="007C77E8" w:rsidRDefault="004660E1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1" w:type="pct"/>
          </w:tcPr>
          <w:p w14:paraId="55E06DDA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1DE314D2" w14:textId="766300DD" w:rsidR="004660E1" w:rsidRDefault="004660E1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2BA280DA" w14:textId="77777777" w:rsidR="004660E1" w:rsidRPr="007C77E8" w:rsidRDefault="004660E1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435E664" w14:textId="4F250503" w:rsidR="004660E1" w:rsidRPr="007C77E8" w:rsidRDefault="004660E1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77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312D7" w:rsidRPr="00AE4D5B" w14:paraId="2CB2C043" w14:textId="77777777" w:rsidTr="00122033">
        <w:trPr>
          <w:cantSplit/>
          <w:trHeight w:val="251"/>
        </w:trPr>
        <w:tc>
          <w:tcPr>
            <w:tcW w:w="1120" w:type="pct"/>
          </w:tcPr>
          <w:p w14:paraId="4D79DEE9" w14:textId="77777777" w:rsidR="008312D7" w:rsidRPr="00AE4D5B" w:rsidRDefault="008312D7" w:rsidP="004660E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57697D4A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04F86843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48C486CA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3673D2E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146F4B8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0CB23352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2B679520" w14:textId="77777777" w:rsidR="008312D7" w:rsidRPr="007C77E8" w:rsidRDefault="008312D7" w:rsidP="004660E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3FD0B947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560ABAA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2" w:type="pct"/>
          </w:tcPr>
          <w:p w14:paraId="28A66E8D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13EBF03E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3" w:type="pct"/>
          </w:tcPr>
          <w:p w14:paraId="5D6C25E8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8F715A4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5A05FEA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33084BB4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</w:tcPr>
          <w:p w14:paraId="604D00D8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0526511D" w14:textId="77777777" w:rsidR="008312D7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2A027591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3B64FFB6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312D7" w:rsidRPr="00AE4D5B" w14:paraId="417F1D3C" w14:textId="77777777" w:rsidTr="00122033">
        <w:trPr>
          <w:cantSplit/>
          <w:trHeight w:val="251"/>
        </w:trPr>
        <w:tc>
          <w:tcPr>
            <w:tcW w:w="1120" w:type="pct"/>
          </w:tcPr>
          <w:p w14:paraId="001A071D" w14:textId="77777777" w:rsidR="008312D7" w:rsidRPr="00AE4D5B" w:rsidRDefault="008312D7" w:rsidP="004660E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18F9751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7CAC9F3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05660B2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36C7303C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12924FC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120C5BC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7F2A38EF" w14:textId="77777777" w:rsidR="008312D7" w:rsidRPr="007C77E8" w:rsidRDefault="008312D7" w:rsidP="004660E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11D71FE3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4EF1312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2" w:type="pct"/>
          </w:tcPr>
          <w:p w14:paraId="62BB5794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481BB1E4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3" w:type="pct"/>
          </w:tcPr>
          <w:p w14:paraId="69844B99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3550945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405169F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0E5C0B85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</w:tcPr>
          <w:p w14:paraId="7C32A369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DB3F8E4" w14:textId="77777777" w:rsidR="008312D7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3C602582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4F8BCE88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312D7" w:rsidRPr="00AE4D5B" w14:paraId="3E88CFAD" w14:textId="77777777" w:rsidTr="00122033">
        <w:trPr>
          <w:cantSplit/>
          <w:trHeight w:val="251"/>
        </w:trPr>
        <w:tc>
          <w:tcPr>
            <w:tcW w:w="1120" w:type="pct"/>
          </w:tcPr>
          <w:p w14:paraId="284800C2" w14:textId="77777777" w:rsidR="008312D7" w:rsidRPr="00AE4D5B" w:rsidRDefault="008312D7" w:rsidP="004660E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D51ED36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7B062F8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375ADC4F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33C2A36F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4D049FE8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4577652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1070ECF4" w14:textId="77777777" w:rsidR="008312D7" w:rsidRPr="007C77E8" w:rsidRDefault="008312D7" w:rsidP="004660E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573F074F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8084428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2" w:type="pct"/>
          </w:tcPr>
          <w:p w14:paraId="602B7FE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7FD7BFA6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3" w:type="pct"/>
          </w:tcPr>
          <w:p w14:paraId="12E03C9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F822FDF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007359E1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644BB460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</w:tcPr>
          <w:p w14:paraId="4753A416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6ECAC3CB" w14:textId="77777777" w:rsidR="008312D7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73C640D9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7B2B9A6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312D7" w:rsidRPr="00AE4D5B" w14:paraId="18261EB3" w14:textId="77777777" w:rsidTr="00122033">
        <w:trPr>
          <w:cantSplit/>
          <w:trHeight w:val="251"/>
        </w:trPr>
        <w:tc>
          <w:tcPr>
            <w:tcW w:w="1120" w:type="pct"/>
          </w:tcPr>
          <w:p w14:paraId="0D4D5525" w14:textId="77777777" w:rsidR="008312D7" w:rsidRPr="00AE4D5B" w:rsidRDefault="008312D7" w:rsidP="004660E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AC82DDA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1C93F3FE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3040B0C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7D28B8E7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1E4A6557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271E71F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56076693" w14:textId="77777777" w:rsidR="008312D7" w:rsidRPr="007C77E8" w:rsidRDefault="008312D7" w:rsidP="004660E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74F6FEAC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295148E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2" w:type="pct"/>
          </w:tcPr>
          <w:p w14:paraId="6C426007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496AE195" w14:textId="77777777" w:rsidR="008312D7" w:rsidRPr="007C77E8" w:rsidRDefault="008312D7" w:rsidP="00CF45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63" w:type="pct"/>
          </w:tcPr>
          <w:p w14:paraId="245CE07B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A1C8FE0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54C838E6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203BB60F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</w:tcPr>
          <w:p w14:paraId="2DC42382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589305B2" w14:textId="77777777" w:rsidR="008312D7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1B4E64D8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297F6A84" w14:textId="77777777" w:rsidR="008312D7" w:rsidRPr="007C77E8" w:rsidRDefault="008312D7" w:rsidP="004660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22033" w:rsidRPr="00AE4D5B" w14:paraId="2688792B" w14:textId="77777777" w:rsidTr="00122033">
        <w:trPr>
          <w:cantSplit/>
          <w:trHeight w:val="251"/>
        </w:trPr>
        <w:tc>
          <w:tcPr>
            <w:tcW w:w="1120" w:type="pct"/>
          </w:tcPr>
          <w:p w14:paraId="525AE379" w14:textId="77777777" w:rsidR="00B16937" w:rsidRPr="00AE4D5B" w:rsidRDefault="00B16937" w:rsidP="00B16937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Myanmar Osotspa Company Limited</w:t>
            </w:r>
          </w:p>
        </w:tc>
        <w:tc>
          <w:tcPr>
            <w:tcW w:w="316" w:type="pct"/>
            <w:vAlign w:val="bottom"/>
          </w:tcPr>
          <w:p w14:paraId="03D588FB" w14:textId="04F811F6" w:rsidR="00B16937" w:rsidRPr="00AE4D5B" w:rsidRDefault="00B16937" w:rsidP="0012203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0" w:type="pct"/>
          </w:tcPr>
          <w:p w14:paraId="31F4A780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11CABAAF" w14:textId="7C783935" w:rsidR="00B16937" w:rsidRPr="00AE4D5B" w:rsidRDefault="00B16937" w:rsidP="001220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0" w:type="pct"/>
          </w:tcPr>
          <w:p w14:paraId="2968959B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2C402078" w14:textId="31D6B205" w:rsidR="00B16937" w:rsidRPr="00AE4D5B" w:rsidRDefault="00BA1269" w:rsidP="009462D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0" w:type="pct"/>
          </w:tcPr>
          <w:p w14:paraId="332A682C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vAlign w:val="bottom"/>
          </w:tcPr>
          <w:p w14:paraId="7CEB2BE2" w14:textId="3D2D3DC2" w:rsidR="00B16937" w:rsidRPr="00AE4D5B" w:rsidRDefault="00B16937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0" w:type="pct"/>
          </w:tcPr>
          <w:p w14:paraId="64FF7D60" w14:textId="3817595F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3879CAE1" w14:textId="66325AF9" w:rsidR="00B16937" w:rsidRPr="00AE4D5B" w:rsidRDefault="00B16937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4" w:type="pct"/>
            <w:gridSpan w:val="2"/>
          </w:tcPr>
          <w:p w14:paraId="3368EF02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5BA5EE53" w14:textId="0452D458" w:rsidR="00B16937" w:rsidRPr="00AE4D5B" w:rsidRDefault="00B16937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7B4D4C0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F52811F" w14:textId="01F142D0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5B306504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6AA033BA" w14:textId="26125E20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1" w:type="pct"/>
          </w:tcPr>
          <w:p w14:paraId="1EED4847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vAlign w:val="bottom"/>
          </w:tcPr>
          <w:p w14:paraId="0FFAA03E" w14:textId="4BCB3F96" w:rsidR="00B16937" w:rsidRPr="00AE4D5B" w:rsidRDefault="00716A96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1CE212D6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27F96AF1" w14:textId="5FEFF632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421CC373" w14:textId="77777777" w:rsidTr="00122033">
        <w:trPr>
          <w:cantSplit/>
          <w:trHeight w:val="251"/>
        </w:trPr>
        <w:tc>
          <w:tcPr>
            <w:tcW w:w="1120" w:type="pct"/>
          </w:tcPr>
          <w:p w14:paraId="66337418" w14:textId="77777777" w:rsidR="00A109B4" w:rsidRPr="0001424A" w:rsidRDefault="00E557D6" w:rsidP="00A109B4">
            <w:pPr>
              <w:pStyle w:val="NoSpacing"/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</w:pPr>
            <w:r w:rsidRPr="0001424A">
              <w:rPr>
                <w:rFonts w:asciiTheme="majorBidi" w:hAnsiTheme="majorBidi" w:cstheme="majorBidi"/>
                <w:sz w:val="26"/>
                <w:szCs w:val="26"/>
              </w:rPr>
              <w:t>IGNITEVINA JOINT STOCK COMPANY</w:t>
            </w:r>
            <w:r w:rsidR="00A109B4" w:rsidRPr="0001424A">
              <w:rPr>
                <w:rFonts w:hint="cs"/>
                <w:sz w:val="23"/>
                <w:szCs w:val="23"/>
                <w:cs/>
              </w:rPr>
              <w:t xml:space="preserve">      </w:t>
            </w:r>
            <w:r w:rsidR="00A109B4" w:rsidRPr="0001424A">
              <w:rPr>
                <w:sz w:val="23"/>
                <w:szCs w:val="23"/>
                <w:cs/>
              </w:rPr>
              <w:t xml:space="preserve">(เดิมชื่อ </w:t>
            </w:r>
            <w:r w:rsidR="00A109B4" w:rsidRPr="0001424A">
              <w:rPr>
                <w:rFonts w:ascii="EucrosiaUPC" w:hAnsi="EucrosiaUPC" w:cs="EucrosiaUPC"/>
                <w:color w:val="000000"/>
                <w:sz w:val="23"/>
                <w:szCs w:val="23"/>
                <w:lang w:val="en-US"/>
              </w:rPr>
              <w:t xml:space="preserve">OSOTSPA VTA JOINT STOCK   </w:t>
            </w:r>
          </w:p>
          <w:p w14:paraId="629A71F5" w14:textId="5EF9980E" w:rsidR="00B16937" w:rsidRPr="00AE4D5B" w:rsidRDefault="00A109B4" w:rsidP="00A109B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01424A">
              <w:rPr>
                <w:rFonts w:ascii="EucrosiaUPC" w:hAnsi="EucrosiaUPC" w:cs="EucrosiaUPC"/>
                <w:color w:val="000000"/>
                <w:sz w:val="23"/>
                <w:szCs w:val="23"/>
              </w:rPr>
              <w:t xml:space="preserve">      COMPANY</w:t>
            </w:r>
            <w:r w:rsidRPr="0001424A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316" w:type="pct"/>
            <w:vAlign w:val="bottom"/>
          </w:tcPr>
          <w:p w14:paraId="5A12B931" w14:textId="11767DEE" w:rsidR="00B16937" w:rsidRPr="00AE4D5B" w:rsidRDefault="00B16937" w:rsidP="0012203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698</w:t>
            </w:r>
          </w:p>
        </w:tc>
        <w:tc>
          <w:tcPr>
            <w:tcW w:w="60" w:type="pct"/>
          </w:tcPr>
          <w:p w14:paraId="1B5769F0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0387ED90" w14:textId="6C85E6BB" w:rsidR="00B16937" w:rsidRPr="00AE4D5B" w:rsidRDefault="00B16937" w:rsidP="001220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698</w:t>
            </w:r>
          </w:p>
        </w:tc>
        <w:tc>
          <w:tcPr>
            <w:tcW w:w="60" w:type="pct"/>
          </w:tcPr>
          <w:p w14:paraId="10B16AD5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015C25BB" w14:textId="358EA29C" w:rsidR="00B16937" w:rsidRPr="00AE4D5B" w:rsidRDefault="00B16937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0" w:type="pct"/>
          </w:tcPr>
          <w:p w14:paraId="47201AD3" w14:textId="77777777" w:rsidR="00B16937" w:rsidRPr="00AE4D5B" w:rsidRDefault="00B16937" w:rsidP="00B1693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14:paraId="35B1EAB8" w14:textId="3F69D2A5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0" w:type="pct"/>
          </w:tcPr>
          <w:p w14:paraId="05866086" w14:textId="60957328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  <w:tab w:val="decimal" w:pos="553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0F31B9B1" w14:textId="2B5BCA5F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4" w:type="pct"/>
            <w:gridSpan w:val="2"/>
          </w:tcPr>
          <w:p w14:paraId="01AD79F2" w14:textId="00FC2D58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bottom"/>
          </w:tcPr>
          <w:p w14:paraId="772BE6B1" w14:textId="0CF3ACB3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  <w:tab w:val="left" w:pos="49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A3E13D4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6A8BA2C6" w14:textId="612D9010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0" w:type="pct"/>
          </w:tcPr>
          <w:p w14:paraId="09F08250" w14:textId="298DA938" w:rsidR="00B16937" w:rsidRPr="00AE4D5B" w:rsidRDefault="00B16937" w:rsidP="00B1693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bottom"/>
          </w:tcPr>
          <w:p w14:paraId="6AC3FE9E" w14:textId="3FFC4D38" w:rsidR="00B16937" w:rsidRPr="00AE4D5B" w:rsidRDefault="00B16937" w:rsidP="0012203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1" w:type="pct"/>
          </w:tcPr>
          <w:p w14:paraId="7C0BDF24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bottom"/>
          </w:tcPr>
          <w:p w14:paraId="6E7C6FEC" w14:textId="450BBA3C" w:rsidR="00B16937" w:rsidRPr="00AE4D5B" w:rsidRDefault="00716A96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14:paraId="36DE96B6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448A634" w14:textId="2434F489" w:rsidR="00B16937" w:rsidRPr="00AE4D5B" w:rsidRDefault="00B16937" w:rsidP="00B1693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22033" w:rsidRPr="00AE4D5B" w14:paraId="51CB88E2" w14:textId="77777777" w:rsidTr="00122033">
        <w:trPr>
          <w:cantSplit/>
          <w:trHeight w:val="308"/>
        </w:trPr>
        <w:tc>
          <w:tcPr>
            <w:tcW w:w="1120" w:type="pct"/>
          </w:tcPr>
          <w:p w14:paraId="0D4FD877" w14:textId="535B5453" w:rsidR="00B16937" w:rsidRPr="00AE4D5B" w:rsidRDefault="00B16937" w:rsidP="00B16937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6" w:type="pct"/>
            <w:vAlign w:val="bottom"/>
          </w:tcPr>
          <w:p w14:paraId="4B2FFAA3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0AAF1BE8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vAlign w:val="bottom"/>
          </w:tcPr>
          <w:p w14:paraId="7ACE3AD7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14:paraId="54B446B6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1CDFA49A" w:rsidR="00B16937" w:rsidRPr="001D3D68" w:rsidRDefault="00B16937" w:rsidP="00B1693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</w:t>
            </w:r>
            <w:r w:rsidR="00BA126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A126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36</w:t>
            </w:r>
            <w:r w:rsidR="00F658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60" w:type="pct"/>
          </w:tcPr>
          <w:p w14:paraId="40FF3D05" w14:textId="77777777" w:rsidR="00B16937" w:rsidRPr="001D3D68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2189ECF0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Pr="001D3D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836</w:t>
            </w:r>
            <w:r w:rsidRPr="001D3D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703</w:t>
            </w:r>
          </w:p>
        </w:tc>
        <w:tc>
          <w:tcPr>
            <w:tcW w:w="60" w:type="pct"/>
          </w:tcPr>
          <w:p w14:paraId="6FEEB0AF" w14:textId="22C291CA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5A780D13" w:rsidR="00B16937" w:rsidRPr="003B02CC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174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260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4" w:type="pct"/>
            <w:gridSpan w:val="2"/>
          </w:tcPr>
          <w:p w14:paraId="315BB587" w14:textId="581E67BB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3F28F872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174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260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608228A0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7E9664E2" w:rsidR="00B16937" w:rsidRPr="00AE4D5B" w:rsidRDefault="00B16937" w:rsidP="00122033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9,657,102</w:t>
            </w:r>
          </w:p>
        </w:tc>
        <w:tc>
          <w:tcPr>
            <w:tcW w:w="60" w:type="pct"/>
          </w:tcPr>
          <w:p w14:paraId="25E2B5CA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0DB75A56" w:rsidR="00B16937" w:rsidRPr="00AE4D5B" w:rsidRDefault="00B16937" w:rsidP="00B1693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9,662,443</w:t>
            </w:r>
          </w:p>
        </w:tc>
        <w:tc>
          <w:tcPr>
            <w:tcW w:w="61" w:type="pct"/>
          </w:tcPr>
          <w:p w14:paraId="09204636" w14:textId="561BE80C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1FCDDFCC" w:rsidR="00B16937" w:rsidRPr="00AE4D5B" w:rsidRDefault="00633216" w:rsidP="00B16937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1,625</w:t>
            </w:r>
            <w:r w:rsidR="000A6036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64</w:t>
            </w:r>
            <w:r w:rsidR="00581069">
              <w:rPr>
                <w:rFonts w:cs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60" w:type="pct"/>
          </w:tcPr>
          <w:p w14:paraId="40A5554E" w14:textId="77777777" w:rsidR="00B16937" w:rsidRPr="00AE4D5B" w:rsidRDefault="00B16937" w:rsidP="00B1693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4F6B7CED" w:rsidR="00B16937" w:rsidRPr="00AE4D5B" w:rsidRDefault="00B16937" w:rsidP="00B16937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572</w:t>
            </w:r>
            <w:r w:rsidRPr="00C64BA1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842</w:t>
            </w:r>
          </w:p>
        </w:tc>
      </w:tr>
      <w:tr w:rsidR="00122033" w:rsidRPr="00AE4D5B" w14:paraId="0EE8A7A4" w14:textId="77777777" w:rsidTr="00122033">
        <w:trPr>
          <w:cantSplit/>
          <w:trHeight w:val="855"/>
        </w:trPr>
        <w:tc>
          <w:tcPr>
            <w:tcW w:w="5000" w:type="pct"/>
            <w:gridSpan w:val="21"/>
          </w:tcPr>
          <w:p w14:paraId="084F3214" w14:textId="794DC6BB" w:rsidR="00B16937" w:rsidRPr="004660E1" w:rsidRDefault="00B16937" w:rsidP="00B16937">
            <w:pPr>
              <w:pStyle w:val="block"/>
              <w:spacing w:after="0" w:line="240" w:lineRule="auto"/>
              <w:ind w:left="0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  <w:p w14:paraId="6140D2ED" w14:textId="72C841C5" w:rsidR="00B16937" w:rsidRPr="00AE4D5B" w:rsidRDefault="00B16937" w:rsidP="00B16937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521C7AC5" w:rsidR="00312513" w:rsidRPr="00AE4D5B" w:rsidRDefault="00312513" w:rsidP="00312513">
      <w:pPr>
        <w:sectPr w:rsidR="00312513" w:rsidRPr="00AE4D5B" w:rsidSect="00BE5628">
          <w:footerReference w:type="default" r:id="rId17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36082AEF" w14:textId="7AF5703C" w:rsidR="0076201A" w:rsidRPr="00266985" w:rsidRDefault="0076201A" w:rsidP="0076201A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66985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B176C5" w:rsidRPr="00266985">
        <w:rPr>
          <w:rFonts w:asciiTheme="majorBidi" w:hAnsiTheme="majorBidi"/>
          <w:i/>
          <w:iCs/>
          <w:sz w:val="30"/>
          <w:szCs w:val="30"/>
        </w:rPr>
        <w:t>2567</w:t>
      </w:r>
    </w:p>
    <w:p w14:paraId="63A1174F" w14:textId="77777777" w:rsidR="0076201A" w:rsidRPr="00266985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A352C67" w14:textId="77777777" w:rsidR="0076201A" w:rsidRPr="00266985" w:rsidRDefault="0076201A" w:rsidP="0076201A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85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266985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266985">
        <w:rPr>
          <w:rFonts w:asciiTheme="majorBidi" w:hAnsiTheme="majorBidi"/>
          <w:i/>
          <w:iCs/>
          <w:sz w:val="30"/>
          <w:szCs w:val="30"/>
          <w:cs/>
        </w:rPr>
        <w:t xml:space="preserve"> บริษัท สยาม เบฟ แมนูแฟคเจอริ่ง จำกัด</w:t>
      </w:r>
      <w:r w:rsidRPr="0026698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266985">
        <w:rPr>
          <w:rFonts w:asciiTheme="majorBidi" w:hAnsiTheme="majorBidi"/>
          <w:i/>
          <w:iCs/>
          <w:sz w:val="30"/>
          <w:szCs w:val="30"/>
          <w:cs/>
        </w:rPr>
        <w:t>ให้แก่บริษัท</w:t>
      </w:r>
    </w:p>
    <w:p w14:paraId="44F56327" w14:textId="77777777" w:rsidR="0076201A" w:rsidRPr="00266985" w:rsidRDefault="0076201A" w:rsidP="0076201A">
      <w:pPr>
        <w:spacing w:line="240" w:lineRule="auto"/>
        <w:ind w:firstLine="40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E9B30D" w14:textId="25B56427" w:rsidR="0076201A" w:rsidRPr="00266985" w:rsidRDefault="0076201A" w:rsidP="0076201A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6698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 w:rsidRPr="00266985">
        <w:rPr>
          <w:rFonts w:asciiTheme="majorBidi" w:hAnsiTheme="majorBidi" w:cstheme="majorBidi"/>
          <w:sz w:val="30"/>
          <w:szCs w:val="30"/>
        </w:rPr>
        <w:t>19</w:t>
      </w:r>
      <w:r w:rsidRPr="00266985">
        <w:rPr>
          <w:rFonts w:asciiTheme="majorBidi" w:hAnsiTheme="majorBidi" w:cstheme="majorBidi"/>
          <w:sz w:val="30"/>
          <w:szCs w:val="30"/>
        </w:rPr>
        <w:t xml:space="preserve"> </w:t>
      </w:r>
      <w:r w:rsidRPr="00266985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176C5" w:rsidRPr="00266985">
        <w:rPr>
          <w:rFonts w:asciiTheme="majorBidi" w:hAnsiTheme="majorBidi" w:cstheme="majorBidi"/>
          <w:sz w:val="30"/>
          <w:szCs w:val="30"/>
        </w:rPr>
        <w:t>2566</w:t>
      </w:r>
      <w:r w:rsidRPr="00266985">
        <w:rPr>
          <w:rFonts w:asciiTheme="majorBidi" w:hAnsiTheme="majorBidi" w:cstheme="majorBidi"/>
          <w:sz w:val="30"/>
          <w:szCs w:val="30"/>
        </w:rPr>
        <w:t xml:space="preserve"> </w:t>
      </w:r>
      <w:r w:rsidRPr="00266985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</w:t>
      </w:r>
      <w:r w:rsidRPr="00266985">
        <w:rPr>
          <w:rFonts w:asciiTheme="majorBidi" w:hAnsiTheme="majorBidi" w:cstheme="majorBidi"/>
          <w:sz w:val="30"/>
          <w:szCs w:val="30"/>
          <w:cs/>
        </w:rPr>
        <w:br/>
        <w:t>การรับโอนกิจการทั้งหมด (</w:t>
      </w:r>
      <w:r w:rsidRPr="00266985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266985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Pr="002669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6985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266985">
        <w:rPr>
          <w:rFonts w:asciiTheme="majorBidi" w:hAnsiTheme="majorBidi" w:cstheme="majorBidi"/>
          <w:sz w:val="30"/>
          <w:szCs w:val="30"/>
        </w:rPr>
        <w:t xml:space="preserve">SBM) </w:t>
      </w:r>
      <w:r w:rsidRPr="00266985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 w:rsidRPr="00266985">
        <w:rPr>
          <w:rFonts w:asciiTheme="majorBidi" w:hAnsiTheme="majorBidi" w:cstheme="majorBidi"/>
          <w:sz w:val="30"/>
          <w:szCs w:val="30"/>
        </w:rPr>
        <w:t>100</w:t>
      </w:r>
      <w:r w:rsidRPr="00266985">
        <w:rPr>
          <w:rFonts w:asciiTheme="majorBidi" w:hAnsiTheme="majorBidi" w:cstheme="majorBidi"/>
          <w:sz w:val="30"/>
          <w:szCs w:val="30"/>
        </w:rPr>
        <w:t xml:space="preserve"> </w:t>
      </w:r>
      <w:r w:rsidRPr="00266985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266985">
        <w:rPr>
          <w:rFonts w:asciiTheme="majorBidi" w:hAnsiTheme="majorBidi" w:cstheme="majorBidi"/>
          <w:sz w:val="30"/>
          <w:szCs w:val="30"/>
        </w:rPr>
        <w:t xml:space="preserve"> SBM </w:t>
      </w:r>
      <w:r w:rsidRPr="00266985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266985">
        <w:rPr>
          <w:rFonts w:asciiTheme="majorBidi" w:hAnsiTheme="majorBidi" w:cstheme="majorBidi"/>
          <w:sz w:val="30"/>
          <w:szCs w:val="30"/>
        </w:rPr>
        <w:t xml:space="preserve"> SBM </w:t>
      </w:r>
      <w:r w:rsidRPr="00266985">
        <w:rPr>
          <w:rFonts w:asciiTheme="majorBidi" w:hAnsiTheme="majorBidi" w:cstheme="majorBidi"/>
          <w:sz w:val="30"/>
          <w:szCs w:val="30"/>
          <w:cs/>
        </w:rPr>
        <w:t>เป็น</w:t>
      </w:r>
      <w:r w:rsidRPr="00266985">
        <w:rPr>
          <w:rFonts w:asciiTheme="majorBidi" w:hAnsiTheme="majorBidi" w:cstheme="majorBidi"/>
          <w:sz w:val="30"/>
          <w:szCs w:val="30"/>
          <w:cs/>
        </w:rPr>
        <w:br/>
        <w:t>ราคาโอน</w:t>
      </w:r>
      <w:r w:rsidRPr="00266985">
        <w:rPr>
          <w:rFonts w:asciiTheme="majorBidi" w:hAnsiTheme="majorBidi" w:cstheme="majorBidi"/>
          <w:sz w:val="30"/>
          <w:szCs w:val="30"/>
        </w:rPr>
        <w:t xml:space="preserve">  </w:t>
      </w:r>
      <w:r w:rsidRPr="00266985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Pr="0026698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176C5" w:rsidRPr="00266985">
        <w:rPr>
          <w:rFonts w:asciiTheme="majorBidi" w:hAnsiTheme="majorBidi" w:cstheme="majorBidi"/>
          <w:sz w:val="30"/>
          <w:szCs w:val="30"/>
        </w:rPr>
        <w:t>1</w:t>
      </w:r>
      <w:r w:rsidRPr="00266985">
        <w:rPr>
          <w:rFonts w:asciiTheme="majorBidi" w:hAnsiTheme="majorBidi" w:cstheme="majorBidi"/>
          <w:sz w:val="30"/>
          <w:szCs w:val="30"/>
        </w:rPr>
        <w:t xml:space="preserve"> </w:t>
      </w:r>
      <w:r w:rsidRPr="002669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176C5" w:rsidRPr="00266985">
        <w:rPr>
          <w:rFonts w:asciiTheme="majorBidi" w:hAnsiTheme="majorBidi" w:cstheme="majorBidi"/>
          <w:sz w:val="30"/>
          <w:szCs w:val="30"/>
        </w:rPr>
        <w:t>2567</w:t>
      </w:r>
      <w:r w:rsidRPr="00266985">
        <w:rPr>
          <w:rFonts w:asciiTheme="majorBidi" w:hAnsiTheme="majorBidi" w:cstheme="majorBidi"/>
          <w:sz w:val="30"/>
          <w:szCs w:val="30"/>
        </w:rPr>
        <w:t xml:space="preserve"> </w:t>
      </w:r>
      <w:r w:rsidRPr="0026698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66985">
        <w:rPr>
          <w:rFonts w:asciiTheme="majorBidi" w:hAnsiTheme="majorBidi" w:cstheme="majorBidi"/>
          <w:sz w:val="30"/>
          <w:szCs w:val="30"/>
        </w:rPr>
        <w:t>SBM </w:t>
      </w:r>
      <w:r w:rsidRPr="00266985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6486B211" w14:textId="77777777" w:rsidR="0076201A" w:rsidRPr="00266985" w:rsidRDefault="0076201A" w:rsidP="0076201A">
      <w:pPr>
        <w:spacing w:line="240" w:lineRule="auto"/>
        <w:ind w:left="164" w:firstLine="403"/>
        <w:jc w:val="thaiDistribute"/>
        <w:rPr>
          <w:rFonts w:asciiTheme="majorBidi" w:eastAsia="Arial Unicode MS" w:hAnsiTheme="majorBidi" w:cstheme="majorBidi"/>
          <w:sz w:val="30"/>
          <w:szCs w:val="30"/>
          <w:highlight w:val="cyan"/>
        </w:rPr>
      </w:pPr>
    </w:p>
    <w:p w14:paraId="1E6A26CC" w14:textId="77777777" w:rsidR="0076201A" w:rsidRPr="00834C3A" w:rsidRDefault="0076201A" w:rsidP="0076201A">
      <w:pPr>
        <w:spacing w:line="240" w:lineRule="auto"/>
        <w:ind w:left="164" w:firstLine="403"/>
        <w:jc w:val="thaiDistribute"/>
        <w:rPr>
          <w:rFonts w:asciiTheme="majorBidi" w:hAnsiTheme="majorBidi" w:cstheme="majorBidi"/>
          <w:color w:val="FF0000"/>
        </w:rPr>
      </w:pPr>
      <w:r w:rsidRPr="00834C3A">
        <w:rPr>
          <w:rFonts w:asciiTheme="majorBidi" w:eastAsia="Arial Unicode MS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Pr="00834C3A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ของ </w:t>
      </w:r>
      <w:r w:rsidRPr="00834C3A">
        <w:rPr>
          <w:rFonts w:asciiTheme="majorBidi" w:eastAsia="Arial Unicode MS" w:hAnsiTheme="majorBidi" w:cstheme="majorBidi"/>
          <w:sz w:val="30"/>
          <w:szCs w:val="30"/>
        </w:rPr>
        <w:t>SBM</w:t>
      </w:r>
      <w:r w:rsidRPr="00834C3A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ณ วันโอนกิจการ</w:t>
      </w:r>
      <w:r w:rsidRPr="00834C3A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มีดังนี้</w:t>
      </w:r>
    </w:p>
    <w:p w14:paraId="37127592" w14:textId="77777777" w:rsidR="0076201A" w:rsidRPr="00834C3A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4650" w:type="pct"/>
        <w:tblInd w:w="567" w:type="dxa"/>
        <w:tblLook w:val="04A0" w:firstRow="1" w:lastRow="0" w:firstColumn="1" w:lastColumn="0" w:noHBand="0" w:noVBand="1"/>
      </w:tblPr>
      <w:tblGrid>
        <w:gridCol w:w="6937"/>
        <w:gridCol w:w="2044"/>
      </w:tblGrid>
      <w:tr w:rsidR="0076201A" w:rsidRPr="00CB6EED" w14:paraId="17CCE5CB" w14:textId="77777777" w:rsidTr="00204207">
        <w:trPr>
          <w:cantSplit/>
          <w:trHeight w:val="420"/>
        </w:trPr>
        <w:tc>
          <w:tcPr>
            <w:tcW w:w="3862" w:type="pct"/>
          </w:tcPr>
          <w:p w14:paraId="0300E56B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</w:tcPr>
          <w:p w14:paraId="546DEA93" w14:textId="77777777" w:rsidR="0076201A" w:rsidRPr="00834C3A" w:rsidRDefault="0076201A" w:rsidP="0020420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834C3A">
              <w:rPr>
                <w:rFonts w:asciiTheme="majorBidi" w:eastAsia="Arial Unicode MS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34C3A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6201A" w:rsidRPr="00CB6EED" w14:paraId="4163BF24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A9865CE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4722" w14:textId="49088A96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76201A" w:rsidRPr="00CB6EED" w14:paraId="1A115AD5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AA88F1D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0682" w14:textId="5084B1FB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76201A" w:rsidRPr="00CB6EED" w14:paraId="6ED8D60B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6D65A4C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E2F0" w14:textId="4E162E73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76201A" w:rsidRPr="00CB6EED" w14:paraId="675A51B4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0F98616E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6F22" w14:textId="6EA151C8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76201A" w:rsidRPr="00CB6EED" w14:paraId="5B2A2F6B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0EFD44E1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2117" w14:textId="3DD068F3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76201A" w:rsidRPr="00CB6EED" w14:paraId="64D9F3E6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7C6A0152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A4BF" w14:textId="48F75264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76201A" w:rsidRPr="00CB6EED" w14:paraId="6CD0E932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186EA775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F25E" w14:textId="38F3F3A0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76201A" w:rsidRPr="00CB6EED" w14:paraId="459C9E93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58F1655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7565" w14:textId="25B1FCE0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76201A" w:rsidRPr="00CB6EED" w14:paraId="79DC18AC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47C430C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834C3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4EE70" w14:textId="77777777" w:rsidR="0076201A" w:rsidRPr="00834C3A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174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390</w:t>
            </w:r>
          </w:p>
        </w:tc>
      </w:tr>
      <w:tr w:rsidR="0076201A" w:rsidRPr="00CB6EED" w14:paraId="3C80CEA5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0BAB8476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4DA7" w14:textId="629BEAC8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76201A" w:rsidRPr="00CB6EED" w14:paraId="2E8B9DBD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348454A7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53CC" w14:textId="7393B778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76201A" w:rsidRPr="00CB6EED" w14:paraId="26EB0F8C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3D2F3354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0E4EC" w14:textId="632EF42A" w:rsidR="0076201A" w:rsidRPr="00834C3A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6201A" w:rsidRPr="00834C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76201A" w:rsidRPr="00CB6EED" w14:paraId="56C4E837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2C03139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D167F" w14:textId="77777777" w:rsidR="0076201A" w:rsidRPr="00834C3A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696</w:t>
            </w:r>
          </w:p>
        </w:tc>
      </w:tr>
      <w:tr w:rsidR="0076201A" w:rsidRPr="00B657B8" w14:paraId="14D961CA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5B0D7D44" w14:textId="77777777" w:rsidR="0076201A" w:rsidRPr="00834C3A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34C3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B7A23" w14:textId="77777777" w:rsidR="0076201A" w:rsidRPr="00B657B8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104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C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694</w:t>
            </w:r>
          </w:p>
        </w:tc>
      </w:tr>
    </w:tbl>
    <w:p w14:paraId="638BBDE5" w14:textId="77777777" w:rsidR="0076201A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6756768" w14:textId="01585D50" w:rsidR="0076201A" w:rsidRPr="00257DFF" w:rsidRDefault="0076201A" w:rsidP="004660E1">
      <w:pPr>
        <w:spacing w:line="240" w:lineRule="auto"/>
        <w:ind w:left="144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column"/>
      </w:r>
      <w:r w:rsidRPr="00257DFF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ปรับโครงสร้างการถือหุ้นในบริษัท โอ</w:t>
      </w:r>
      <w:r w:rsidRPr="00257DFF">
        <w:rPr>
          <w:rFonts w:asciiTheme="majorBidi" w:hAnsiTheme="majorBidi"/>
          <w:i/>
          <w:iCs/>
          <w:sz w:val="30"/>
          <w:szCs w:val="30"/>
        </w:rPr>
        <w:t>-</w:t>
      </w:r>
      <w:r w:rsidRPr="00257DFF">
        <w:rPr>
          <w:rFonts w:asciiTheme="majorBidi" w:hAnsiTheme="majorBidi" w:hint="cs"/>
          <w:i/>
          <w:iCs/>
          <w:sz w:val="30"/>
          <w:szCs w:val="30"/>
          <w:cs/>
        </w:rPr>
        <w:t>พรีเมียร์ จำกัด</w:t>
      </w:r>
    </w:p>
    <w:p w14:paraId="1A4E9F75" w14:textId="77777777" w:rsidR="004660E1" w:rsidRPr="004660E1" w:rsidRDefault="004660E1" w:rsidP="0076201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0CBBAC" w14:textId="25CF3C72" w:rsidR="0076201A" w:rsidRPr="00257DFF" w:rsidRDefault="0076201A" w:rsidP="007620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 w:rsidRPr="00257DFF">
        <w:rPr>
          <w:rFonts w:asciiTheme="majorBidi" w:hAnsiTheme="majorBidi" w:cstheme="majorBidi"/>
          <w:sz w:val="30"/>
          <w:szCs w:val="30"/>
        </w:rPr>
        <w:t>1</w:t>
      </w:r>
      <w:r w:rsidRPr="00257DFF">
        <w:rPr>
          <w:rFonts w:asciiTheme="majorBidi" w:hAnsiTheme="majorBidi" w:cstheme="majorBidi"/>
          <w:sz w:val="30"/>
          <w:szCs w:val="30"/>
        </w:rPr>
        <w:t xml:space="preserve"> 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176C5" w:rsidRPr="00257DFF">
        <w:rPr>
          <w:rFonts w:asciiTheme="majorBidi" w:hAnsiTheme="majorBidi" w:cstheme="majorBidi"/>
          <w:sz w:val="30"/>
          <w:szCs w:val="30"/>
        </w:rPr>
        <w:t>2566</w:t>
      </w:r>
      <w:r w:rsidRPr="00257DFF">
        <w:rPr>
          <w:rFonts w:asciiTheme="majorBidi" w:hAnsiTheme="majorBidi" w:cstheme="majorBidi"/>
          <w:sz w:val="30"/>
          <w:szCs w:val="30"/>
        </w:rPr>
        <w:t xml:space="preserve"> 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ที่ประชุมคณะกรรมการบริหารได้มีมติให้บริษัทปรับโครงสร้างการถือหุ้นใน</w:t>
      </w:r>
      <w:r w:rsidRPr="00257DF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257DFF">
        <w:rPr>
          <w:rFonts w:asciiTheme="majorBidi" w:hAnsiTheme="majorBidi" w:cstheme="majorBidi"/>
          <w:sz w:val="30"/>
          <w:szCs w:val="30"/>
          <w:cs/>
        </w:rPr>
        <w:t>โอ-พรีเมียร์ จำกัด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7DFF">
        <w:rPr>
          <w:rFonts w:asciiTheme="majorBidi" w:hAnsiTheme="majorBidi" w:cstheme="majorBidi"/>
          <w:sz w:val="30"/>
          <w:szCs w:val="30"/>
        </w:rPr>
        <w:t xml:space="preserve">(OPM) 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 ดังนี้</w:t>
      </w:r>
    </w:p>
    <w:p w14:paraId="4088ACD8" w14:textId="2728AD49" w:rsidR="0076201A" w:rsidRPr="00257DFF" w:rsidRDefault="0076201A" w:rsidP="0076201A">
      <w:pPr>
        <w:pStyle w:val="ListParagraph"/>
        <w:numPr>
          <w:ilvl w:val="0"/>
          <w:numId w:val="42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บริษัทจำหน่ายเงินลงทุนใน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OPM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ทั้งหมด จำนวน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,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998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คิดเป็นร้อยละ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99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98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ของหุ้นสามัญที่ออกและชำระเต็มมูลค่าแล้วให้แก่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ซึ่งเป็นบริษัทย่อยของกลุ่มบริษัท รวมเป็นจำนวนเงิน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3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 โดยบริษัทบันทึกกำไรจากการจำหน่ายเงินลงทุนดังกล่าว จำนวน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8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</w:t>
      </w:r>
    </w:p>
    <w:p w14:paraId="565BC1DE" w14:textId="7763BF41" w:rsidR="0076201A" w:rsidRPr="00257DFF" w:rsidRDefault="0076201A" w:rsidP="004660E1">
      <w:pPr>
        <w:pStyle w:val="ListParagraph"/>
        <w:numPr>
          <w:ilvl w:val="0"/>
          <w:numId w:val="42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257DF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ซื้อเงินลงทุนใน 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จำนวน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จากบุคคลที่เกี่ยวข้องกัน คิดเป็นร้อยละ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01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ของหุ้นสามัญที่ออกและชำระเต็มมูลค่าแล้วของ 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OPM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เป็นจำนวนเงิน </w:t>
      </w:r>
      <w:r w:rsidR="00B176C5"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130</w:t>
      </w:r>
      <w:r w:rsidRPr="00257D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257DF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บาท</w:t>
      </w:r>
    </w:p>
    <w:p w14:paraId="071ACE90" w14:textId="77777777" w:rsidR="004660E1" w:rsidRPr="004660E1" w:rsidRDefault="004660E1" w:rsidP="004660E1">
      <w:pPr>
        <w:spacing w:line="240" w:lineRule="auto"/>
        <w:ind w:left="540" w:firstLine="442"/>
        <w:jc w:val="thaiDistribute"/>
        <w:rPr>
          <w:rFonts w:asciiTheme="majorBidi" w:hAnsiTheme="majorBidi" w:cstheme="majorBidi"/>
        </w:rPr>
      </w:pPr>
    </w:p>
    <w:p w14:paraId="192954F7" w14:textId="0D761BF2" w:rsidR="0076201A" w:rsidRDefault="0076201A" w:rsidP="004660E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DFF">
        <w:rPr>
          <w:rFonts w:asciiTheme="majorBidi" w:hAnsiTheme="majorBidi" w:cstheme="majorBidi"/>
          <w:sz w:val="30"/>
          <w:szCs w:val="30"/>
          <w:cs/>
        </w:rPr>
        <w:t>การ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ปรับโครงสร้างการถือหุ้นดังกล่าวได้ดำเนินการแล้วเสร็จในเดือนกุมภาพันธ์ </w:t>
      </w:r>
      <w:r w:rsidR="00B176C5" w:rsidRPr="00257DFF">
        <w:rPr>
          <w:rFonts w:asciiTheme="majorBidi" w:hAnsiTheme="majorBidi" w:cstheme="majorBidi"/>
          <w:sz w:val="30"/>
          <w:szCs w:val="30"/>
        </w:rPr>
        <w:t>2567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 ซึ่งทำให้บริษัท โอทูซี จำกัด มีสัดส่วนความเป็นเจ้าของใน </w:t>
      </w:r>
      <w:r w:rsidRPr="00257DFF">
        <w:rPr>
          <w:rFonts w:asciiTheme="majorBidi" w:hAnsiTheme="majorBidi" w:cstheme="majorBidi"/>
          <w:sz w:val="30"/>
          <w:szCs w:val="30"/>
        </w:rPr>
        <w:t xml:space="preserve">OPM </w:t>
      </w:r>
      <w:r w:rsidRPr="00257DFF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B176C5" w:rsidRPr="00257DFF">
        <w:rPr>
          <w:rFonts w:asciiTheme="majorBidi" w:hAnsiTheme="majorBidi" w:cstheme="majorBidi"/>
          <w:sz w:val="30"/>
          <w:szCs w:val="30"/>
        </w:rPr>
        <w:t>99</w:t>
      </w:r>
      <w:r w:rsidRPr="00257DFF">
        <w:rPr>
          <w:rFonts w:asciiTheme="majorBidi" w:hAnsiTheme="majorBidi" w:cstheme="majorBidi"/>
          <w:sz w:val="30"/>
          <w:szCs w:val="30"/>
        </w:rPr>
        <w:t>.</w:t>
      </w:r>
      <w:r w:rsidR="00B176C5" w:rsidRPr="00257DFF">
        <w:rPr>
          <w:rFonts w:asciiTheme="majorBidi" w:hAnsiTheme="majorBidi" w:cstheme="majorBidi"/>
          <w:sz w:val="30"/>
          <w:szCs w:val="30"/>
        </w:rPr>
        <w:t>99</w:t>
      </w:r>
      <w:r w:rsidRPr="00257DFF">
        <w:rPr>
          <w:rFonts w:asciiTheme="majorBidi" w:hAnsiTheme="majorBidi" w:cstheme="majorBidi"/>
          <w:sz w:val="30"/>
          <w:szCs w:val="30"/>
        </w:rPr>
        <w:t xml:space="preserve"> </w:t>
      </w:r>
    </w:p>
    <w:p w14:paraId="372967B8" w14:textId="77777777" w:rsidR="004660E1" w:rsidRPr="004660E1" w:rsidRDefault="004660E1" w:rsidP="004660E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AD501C" w14:textId="77777777" w:rsidR="0076201A" w:rsidRPr="00A22EED" w:rsidRDefault="0076201A" w:rsidP="004660E1">
      <w:pPr>
        <w:spacing w:line="240" w:lineRule="auto"/>
        <w:ind w:left="144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2EED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A22EED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A22EED">
        <w:rPr>
          <w:rFonts w:asciiTheme="majorBidi" w:hAnsiTheme="majorBidi"/>
          <w:i/>
          <w:iCs/>
          <w:sz w:val="30"/>
          <w:szCs w:val="30"/>
          <w:cs/>
        </w:rPr>
        <w:t xml:space="preserve"> บริษัท โอสถสภา แดรี่ จำกัด</w:t>
      </w:r>
      <w:r w:rsidRPr="00A22EE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A22EED">
        <w:rPr>
          <w:rFonts w:asciiTheme="majorBidi" w:hAnsiTheme="majorBidi"/>
          <w:i/>
          <w:iCs/>
          <w:sz w:val="30"/>
          <w:szCs w:val="30"/>
          <w:cs/>
        </w:rPr>
        <w:t>ให้แก่บริษัท สยามกลาส อินดัสทรี จำกัด</w:t>
      </w:r>
    </w:p>
    <w:p w14:paraId="0DDCDF54" w14:textId="77777777" w:rsidR="004660E1" w:rsidRPr="004660E1" w:rsidRDefault="004660E1" w:rsidP="0076201A">
      <w:pPr>
        <w:spacing w:line="240" w:lineRule="auto"/>
        <w:ind w:left="567" w:right="-43"/>
        <w:jc w:val="thaiDistribute"/>
        <w:rPr>
          <w:rFonts w:asciiTheme="majorBidi" w:hAnsiTheme="majorBidi" w:cstheme="majorBidi"/>
        </w:rPr>
      </w:pPr>
    </w:p>
    <w:p w14:paraId="50E72DD8" w14:textId="36EBC477" w:rsidR="0076201A" w:rsidRPr="00A22EED" w:rsidRDefault="0076201A" w:rsidP="004660E1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 w:rsidRPr="00A22EED">
        <w:rPr>
          <w:rFonts w:asciiTheme="majorBidi" w:hAnsiTheme="majorBidi" w:cstheme="majorBidi"/>
          <w:sz w:val="30"/>
          <w:szCs w:val="30"/>
        </w:rPr>
        <w:t>28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176C5" w:rsidRPr="00A22EED">
        <w:rPr>
          <w:rFonts w:asciiTheme="majorBidi" w:hAnsiTheme="majorBidi" w:cstheme="majorBidi"/>
          <w:sz w:val="30"/>
          <w:szCs w:val="30"/>
        </w:rPr>
        <w:t>2567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ที่ประชุมคณะกรรมการบริษัทได้มีมติให้บริษัทปรับโครงสร้างกลุ่มบริษัทโดยการโอนกิจการทั้งหมด (</w:t>
      </w:r>
      <w:r w:rsidRPr="00A22EED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A22EED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โอสถสภา แดรี่ </w:t>
      </w:r>
      <w:r w:rsidRPr="00A22EED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A22EED">
        <w:rPr>
          <w:rFonts w:asciiTheme="majorBidi" w:hAnsiTheme="majorBidi" w:cstheme="majorBidi"/>
          <w:sz w:val="30"/>
          <w:szCs w:val="30"/>
        </w:rPr>
        <w:t xml:space="preserve">OSD) </w:t>
      </w:r>
      <w:r w:rsidRPr="00A22EED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 w:rsidRPr="00A22EED">
        <w:rPr>
          <w:rFonts w:asciiTheme="majorBidi" w:hAnsiTheme="majorBidi" w:cstheme="majorBidi"/>
          <w:sz w:val="30"/>
          <w:szCs w:val="30"/>
        </w:rPr>
        <w:t>100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ไปยัง บริษัท สยามกลาส อินดัสทรี จำกัด </w:t>
      </w:r>
      <w:r w:rsidRPr="00A22EED">
        <w:rPr>
          <w:rFonts w:asciiTheme="majorBidi" w:hAnsiTheme="majorBidi" w:cstheme="majorBidi"/>
          <w:sz w:val="30"/>
          <w:szCs w:val="30"/>
        </w:rPr>
        <w:t xml:space="preserve">(SGI) </w:t>
      </w:r>
      <w:r w:rsidRPr="00A22EED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 w:rsidRPr="00A22EED">
        <w:rPr>
          <w:rFonts w:asciiTheme="majorBidi" w:hAnsiTheme="majorBidi" w:cstheme="majorBidi"/>
          <w:sz w:val="30"/>
          <w:szCs w:val="30"/>
        </w:rPr>
        <w:t>100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/>
          <w:sz w:val="30"/>
          <w:szCs w:val="30"/>
          <w:cs/>
        </w:rPr>
        <w:t>โดย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EED">
        <w:rPr>
          <w:rFonts w:asciiTheme="majorBidi" w:hAnsiTheme="majorBidi" w:cstheme="majorBidi"/>
          <w:sz w:val="30"/>
          <w:szCs w:val="30"/>
        </w:rPr>
        <w:t xml:space="preserve">SGI </w:t>
      </w:r>
      <w:r w:rsidRPr="00A22EED">
        <w:rPr>
          <w:rFonts w:asciiTheme="majorBidi" w:hAnsiTheme="majorBidi" w:cstheme="majorBidi"/>
          <w:sz w:val="30"/>
          <w:szCs w:val="30"/>
          <w:cs/>
        </w:rPr>
        <w:t>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A22EED">
        <w:rPr>
          <w:rFonts w:asciiTheme="majorBidi" w:hAnsiTheme="majorBidi" w:cstheme="majorBidi"/>
          <w:sz w:val="30"/>
          <w:szCs w:val="30"/>
        </w:rPr>
        <w:t xml:space="preserve"> OSD </w:t>
      </w:r>
      <w:r w:rsidRPr="00A22EED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A22EED">
        <w:rPr>
          <w:rFonts w:asciiTheme="majorBidi" w:hAnsiTheme="majorBidi" w:cstheme="majorBidi"/>
          <w:sz w:val="30"/>
          <w:szCs w:val="30"/>
        </w:rPr>
        <w:t xml:space="preserve"> OSD </w:t>
      </w:r>
      <w:r w:rsidRPr="00A22EED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Pr="00A22EED">
        <w:rPr>
          <w:rFonts w:asciiTheme="majorBidi" w:hAnsiTheme="majorBidi" w:cstheme="majorBidi"/>
          <w:sz w:val="30"/>
          <w:szCs w:val="30"/>
        </w:rPr>
        <w:t xml:space="preserve">  SGI </w:t>
      </w:r>
      <w:r w:rsidRPr="00A22EED">
        <w:rPr>
          <w:rFonts w:asciiTheme="majorBidi" w:hAnsiTheme="majorBidi" w:cstheme="majorBidi"/>
          <w:sz w:val="30"/>
          <w:szCs w:val="30"/>
          <w:cs/>
        </w:rPr>
        <w:t>ได้รับการโอนกิจการแล้วใน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176C5" w:rsidRPr="00A22EED">
        <w:rPr>
          <w:rFonts w:asciiTheme="majorBidi" w:hAnsiTheme="majorBidi" w:cstheme="majorBidi"/>
          <w:sz w:val="30"/>
          <w:szCs w:val="30"/>
        </w:rPr>
        <w:t>15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22E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6C5" w:rsidRPr="00A22EED">
        <w:rPr>
          <w:rFonts w:asciiTheme="majorBidi" w:hAnsiTheme="majorBidi" w:cstheme="majorBidi"/>
          <w:sz w:val="30"/>
          <w:szCs w:val="30"/>
        </w:rPr>
        <w:t>2567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22EED">
        <w:rPr>
          <w:rFonts w:asciiTheme="majorBidi" w:hAnsiTheme="majorBidi" w:cstheme="majorBidi"/>
          <w:sz w:val="30"/>
          <w:szCs w:val="30"/>
        </w:rPr>
        <w:t>OSD </w:t>
      </w:r>
      <w:r w:rsidRPr="00A22EED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การโอนกิจการทั้งหมดของ </w:t>
      </w:r>
      <w:r w:rsidRPr="00A22EED">
        <w:rPr>
          <w:rFonts w:asciiTheme="majorBidi" w:hAnsiTheme="majorBidi" w:cstheme="majorBidi"/>
          <w:sz w:val="30"/>
          <w:szCs w:val="30"/>
        </w:rPr>
        <w:t xml:space="preserve">OSD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มาที่ </w:t>
      </w:r>
      <w:r w:rsidRPr="00A22EED">
        <w:rPr>
          <w:rFonts w:asciiTheme="majorBidi" w:hAnsiTheme="majorBidi" w:cstheme="majorBidi"/>
          <w:sz w:val="30"/>
          <w:szCs w:val="30"/>
        </w:rPr>
        <w:t xml:space="preserve">SGI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323C4C8F" w14:textId="77777777" w:rsidR="004660E1" w:rsidRPr="004660E1" w:rsidRDefault="004660E1" w:rsidP="004660E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FD691FB" w14:textId="560C5596" w:rsidR="0076201A" w:rsidRPr="00A22EED" w:rsidRDefault="0076201A" w:rsidP="004660E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ต่อมาในเดือนพฤษภาคม </w:t>
      </w:r>
      <w:r w:rsidR="00B176C5" w:rsidRPr="00A22EED">
        <w:rPr>
          <w:rFonts w:asciiTheme="majorBidi" w:hAnsiTheme="majorBidi" w:cstheme="majorBidi"/>
          <w:sz w:val="30"/>
          <w:szCs w:val="30"/>
        </w:rPr>
        <w:t>2567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บริษัทได้จำหน่ายเงินลงทุนใน </w:t>
      </w:r>
      <w:r w:rsidRPr="00A22EED">
        <w:rPr>
          <w:rFonts w:asciiTheme="majorBidi" w:hAnsiTheme="majorBidi" w:cstheme="majorBidi"/>
          <w:sz w:val="30"/>
          <w:szCs w:val="30"/>
        </w:rPr>
        <w:t xml:space="preserve">OSD </w:t>
      </w:r>
      <w:r w:rsidRPr="00A22EED">
        <w:rPr>
          <w:rFonts w:asciiTheme="majorBidi" w:hAnsiTheme="majorBidi" w:cstheme="majorBidi" w:hint="cs"/>
          <w:sz w:val="30"/>
          <w:szCs w:val="30"/>
          <w:cs/>
        </w:rPr>
        <w:t xml:space="preserve">ทั้งหมดให้แก่ </w:t>
      </w:r>
      <w:r w:rsidRPr="00A22EED">
        <w:rPr>
          <w:rFonts w:asciiTheme="majorBidi" w:hAnsiTheme="majorBidi" w:cstheme="majorBidi"/>
          <w:sz w:val="30"/>
          <w:szCs w:val="30"/>
        </w:rPr>
        <w:t>SGI</w:t>
      </w:r>
      <w:r w:rsidRPr="00A22EED">
        <w:rPr>
          <w:rFonts w:asciiTheme="majorBidi" w:hAnsiTheme="majorBidi" w:hint="cs"/>
          <w:sz w:val="30"/>
          <w:szCs w:val="30"/>
          <w:cs/>
        </w:rPr>
        <w:t xml:space="preserve"> </w:t>
      </w:r>
      <w:r w:rsidRPr="00A22EED">
        <w:rPr>
          <w:rFonts w:asciiTheme="majorBidi" w:hAnsiTheme="majorBidi"/>
          <w:sz w:val="30"/>
          <w:szCs w:val="30"/>
          <w:cs/>
        </w:rPr>
        <w:t xml:space="preserve">รวมเป็นจำนวนเงิน </w:t>
      </w:r>
      <w:r w:rsidR="00B176C5" w:rsidRPr="00A22EED">
        <w:rPr>
          <w:rFonts w:asciiTheme="majorBidi" w:hAnsiTheme="majorBidi" w:cstheme="majorBidi"/>
          <w:sz w:val="30"/>
          <w:szCs w:val="30"/>
        </w:rPr>
        <w:t>170</w:t>
      </w:r>
      <w:r w:rsidRPr="00A22EED">
        <w:rPr>
          <w:rFonts w:asciiTheme="majorBidi" w:hAnsiTheme="majorBidi" w:cstheme="majorBidi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z w:val="30"/>
          <w:szCs w:val="30"/>
        </w:rPr>
        <w:t>4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/>
          <w:sz w:val="30"/>
          <w:szCs w:val="30"/>
          <w:cs/>
        </w:rPr>
        <w:t xml:space="preserve">ล้านบาท โดยบริษัทบันทึกกำไรจากการจำหน่ายเงินลงทุนดังกล่าว จำนวน </w:t>
      </w:r>
      <w:r w:rsidR="00B176C5" w:rsidRPr="00A22EED">
        <w:rPr>
          <w:rFonts w:asciiTheme="majorBidi" w:hAnsiTheme="majorBidi" w:cstheme="majorBidi"/>
          <w:sz w:val="30"/>
          <w:szCs w:val="30"/>
        </w:rPr>
        <w:t>80</w:t>
      </w:r>
      <w:r w:rsidRPr="00A22EED">
        <w:rPr>
          <w:rFonts w:asciiTheme="majorBidi" w:hAnsiTheme="majorBidi" w:cstheme="majorBidi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z w:val="30"/>
          <w:szCs w:val="30"/>
        </w:rPr>
        <w:t>4</w:t>
      </w:r>
      <w:r w:rsidRPr="00A22EED">
        <w:rPr>
          <w:rFonts w:asciiTheme="majorBidi" w:hAnsiTheme="majorBidi" w:cstheme="majorBidi"/>
          <w:sz w:val="30"/>
          <w:szCs w:val="30"/>
        </w:rPr>
        <w:t xml:space="preserve"> </w:t>
      </w:r>
      <w:r w:rsidRPr="00A22EED">
        <w:rPr>
          <w:rFonts w:asciiTheme="majorBidi" w:hAnsiTheme="majorBidi"/>
          <w:sz w:val="30"/>
          <w:szCs w:val="30"/>
          <w:cs/>
        </w:rPr>
        <w:t>ล้านบาท</w:t>
      </w:r>
      <w:r w:rsidRPr="00A22EED">
        <w:rPr>
          <w:rFonts w:asciiTheme="majorBidi" w:hAnsiTheme="majorBidi" w:hint="cs"/>
          <w:sz w:val="30"/>
          <w:szCs w:val="30"/>
          <w:cs/>
        </w:rPr>
        <w:t>ในงบกำไรขาดทุนเฉพาะกิจการทั้งจำนวน</w:t>
      </w:r>
    </w:p>
    <w:p w14:paraId="75AB3434" w14:textId="77777777" w:rsidR="0076201A" w:rsidRPr="004660E1" w:rsidRDefault="0076201A" w:rsidP="0076201A">
      <w:pPr>
        <w:spacing w:line="240" w:lineRule="auto"/>
        <w:ind w:left="540"/>
        <w:jc w:val="thaiDistribute"/>
        <w:rPr>
          <w:rFonts w:asciiTheme="majorBidi" w:hAnsiTheme="majorBidi" w:cstheme="majorBidi"/>
          <w:highlight w:val="yellow"/>
        </w:rPr>
      </w:pPr>
    </w:p>
    <w:p w14:paraId="43FEAFEB" w14:textId="77777777" w:rsidR="0076201A" w:rsidRPr="00A22EED" w:rsidRDefault="0076201A" w:rsidP="004660E1">
      <w:pPr>
        <w:spacing w:line="240" w:lineRule="auto"/>
        <w:ind w:left="144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2EED">
        <w:rPr>
          <w:rFonts w:asciiTheme="majorBidi" w:hAnsiTheme="majorBidi" w:hint="cs"/>
          <w:i/>
          <w:iCs/>
          <w:sz w:val="30"/>
          <w:szCs w:val="30"/>
          <w:cs/>
        </w:rPr>
        <w:t>การจำหน่ายเงินลงทุนใน</w:t>
      </w:r>
      <w:bookmarkStart w:id="4" w:name="_Hlk178082054"/>
      <w:r w:rsidRPr="00A22EED">
        <w:rPr>
          <w:rFonts w:asciiTheme="majorBidi" w:hAnsiTheme="majorBidi" w:hint="cs"/>
          <w:i/>
          <w:iCs/>
          <w:sz w:val="30"/>
          <w:szCs w:val="30"/>
          <w:cs/>
        </w:rPr>
        <w:t>บริษัท อินโนเวชั่น ออฟ เอ็กซ์พีเรียนซ์ จำกัด</w:t>
      </w:r>
      <w:bookmarkEnd w:id="4"/>
      <w:r w:rsidRPr="00A22EE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7963EB74" w14:textId="77777777" w:rsidR="004660E1" w:rsidRPr="004660E1" w:rsidRDefault="004660E1" w:rsidP="0076201A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</w:rPr>
      </w:pPr>
    </w:p>
    <w:p w14:paraId="1CAF9C1F" w14:textId="7F18E707" w:rsidR="0076201A" w:rsidRPr="00A22EED" w:rsidRDefault="0076201A" w:rsidP="0076201A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กลุ่มบริษัทได้ขายเงินลงทุนทั้งหมดในบริษัท อินโนเวชั่น ออฟ เอ็กซ์พีเรียนซ์ จำกัด 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(iEX)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ซึ่งเป็นบริษัทย่อยของกลุ่มบริษัท เป็นจำนวนเงิน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6B73CB"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>ผู้ซื้อจ่ายชำระค่าหุ้น</w:t>
      </w:r>
      <w:r w:rsidR="003E3A67"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ครบทั้งจำนวนแล้วในปี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และกลุ่มบริษัท</w:t>
      </w:r>
      <w:r w:rsidR="003E3A67"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ยกหนี้เงินให้กู้ยืมแก่ 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iEX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ณ วันที่จำหน่ายมูลค่าตามบัญชีของหนี้สินสุทธิของ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iEX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ในงบการเงินของกลุ่มบริษัทมีจำนวน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กลุ่มบริษัทรับรู้ส่วนได้เสียที่ไม่มีอำนาจควบคุมเพิ่มขึ้นเป็นจำนวน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และกลุ่มบริษัทรับรู้กำไรจากการขายเป็นจำนวน 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 w:rsidRPr="00A22EE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22E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22E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</w:p>
    <w:p w14:paraId="09EA54CE" w14:textId="562DF8A8" w:rsidR="00D3749D" w:rsidRPr="001E3498" w:rsidRDefault="00D3749D" w:rsidP="001E3498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75A0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</w:t>
      </w:r>
      <w:r w:rsidR="006C41DB" w:rsidRPr="00175A00">
        <w:rPr>
          <w:rFonts w:asciiTheme="majorBidi" w:hAnsiTheme="majorBidi" w:hint="cs"/>
          <w:i/>
          <w:iCs/>
          <w:sz w:val="30"/>
          <w:szCs w:val="30"/>
          <w:cs/>
        </w:rPr>
        <w:t>เลิกกิจการ</w:t>
      </w:r>
      <w:r w:rsidR="00A76AD1" w:rsidRPr="00175A00">
        <w:rPr>
          <w:rFonts w:asciiTheme="majorBidi" w:hAnsiTheme="majorBidi" w:hint="cs"/>
          <w:i/>
          <w:iCs/>
          <w:sz w:val="30"/>
          <w:szCs w:val="30"/>
          <w:cs/>
        </w:rPr>
        <w:t>ของ</w:t>
      </w:r>
      <w:r w:rsidRPr="00175A0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175A00">
        <w:rPr>
          <w:rFonts w:asciiTheme="majorBidi" w:hAnsiTheme="majorBidi"/>
          <w:i/>
          <w:iCs/>
          <w:sz w:val="30"/>
          <w:szCs w:val="30"/>
        </w:rPr>
        <w:t>Shark AG</w:t>
      </w:r>
      <w:r w:rsidRPr="00175A0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A16615" w:rsidRPr="00175A00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A16615" w:rsidRPr="00175A00">
        <w:rPr>
          <w:rFonts w:asciiTheme="majorBidi" w:hAnsiTheme="majorBidi"/>
          <w:i/>
          <w:iCs/>
          <w:sz w:val="30"/>
          <w:szCs w:val="30"/>
        </w:rPr>
        <w:t>Osotspa Europe Limited</w:t>
      </w:r>
    </w:p>
    <w:p w14:paraId="05CC8560" w14:textId="77777777" w:rsidR="004660E1" w:rsidRDefault="004660E1" w:rsidP="00613EA8">
      <w:pPr>
        <w:spacing w:line="240" w:lineRule="auto"/>
        <w:ind w:left="567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C71C7C4" w14:textId="1B6827D3" w:rsidR="00613EA8" w:rsidRPr="00175A00" w:rsidRDefault="00F17640" w:rsidP="00613EA8">
      <w:pPr>
        <w:spacing w:line="240" w:lineRule="auto"/>
        <w:ind w:left="567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27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2559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 มีมติอนุมัติเลิกกิจการกลุ่มบริษัทยุโรปทั้งหมด                      กลุ่มบริษัทจึงดำเนินการเพื่อปิดบริษัทกลุ่มยุโรปมาอย่างต่อเนื่อง ต่อมาที่ประชุมคณะกรรมการบริษัทของ </w:t>
      </w:r>
      <w:r w:rsidRPr="00175A00">
        <w:rPr>
          <w:rFonts w:asciiTheme="majorBidi" w:hAnsiTheme="majorBidi"/>
          <w:color w:val="000000" w:themeColor="text1"/>
          <w:sz w:val="30"/>
          <w:szCs w:val="30"/>
        </w:rPr>
        <w:t xml:space="preserve">Shark AG  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ซึ่งเป็นบริษัทย่อยของกลุ่มบริษัทในประเทศออสเตรียที่กลุ่มบริษัทถือหุ้นในสัดส่วนร้อยละ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100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ของจำนวนหุ้นที่ออกและจำหน่ายแล้วทั้งหมด มีมติอนุมัติให้เลิกบริษัทและชำระบัญชี โดย </w:t>
      </w:r>
      <w:r w:rsidRPr="00175A00">
        <w:rPr>
          <w:rFonts w:asciiTheme="majorBidi" w:hAnsiTheme="majorBidi"/>
          <w:color w:val="000000" w:themeColor="text1"/>
          <w:sz w:val="30"/>
          <w:szCs w:val="30"/>
        </w:rPr>
        <w:t xml:space="preserve">Shark AG 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ได้คืนเงินลงทุนแก่              บริษัท โอสถสภา เบฟเวอเรจ  จำกัด เป็นจำนวนเงิน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0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6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ล้านยูโร หรือเทียบเท่าประมาณ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23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ล้านบาทในเดือนธันวาคม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และได้ดำเนินการจดทะเบียนเลิกบริษัทแล้ว และที่ประชุมคณะกรรมการ</w:t>
      </w:r>
      <w:r w:rsidR="007443F1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บริหาร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ของ </w:t>
      </w:r>
      <w:r w:rsidRPr="00175A00">
        <w:rPr>
          <w:rFonts w:asciiTheme="majorBidi" w:hAnsiTheme="majorBidi"/>
          <w:color w:val="000000" w:themeColor="text1"/>
          <w:sz w:val="30"/>
          <w:szCs w:val="30"/>
        </w:rPr>
        <w:t xml:space="preserve">Osotspa Europe Limited (“OEL”) 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ซึ่งเป็นบริษัทย่อยของบริษัทในประเทศไซปรัสที่บริษัทถือหุ้นในสัดส่วนร้อยละ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100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ของจำนวนหุ้นที่ออกและจำหน่ายแล้วทั้งหมด มีมติให้เลิกบริษัทและชำระบัญชีเช่นกัน ปัจจุบัน </w:t>
      </w:r>
      <w:r w:rsidRPr="00175A00">
        <w:rPr>
          <w:rFonts w:asciiTheme="majorBidi" w:hAnsiTheme="majorBidi"/>
          <w:color w:val="000000" w:themeColor="text1"/>
          <w:sz w:val="30"/>
          <w:szCs w:val="30"/>
        </w:rPr>
        <w:t xml:space="preserve">OEL 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อยู่ระหว่างการจดทะเบียนเลิกบริษัทและชำระบัญชี </w:t>
      </w:r>
      <w:r w:rsidR="00224E55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</w:t>
      </w:r>
      <w:r w:rsidR="008E6DF1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>รับรู้ส่วนเกินทุนจากการรวมธุรกิจภายใต้การควบคุมเดียวกัน</w:t>
      </w:r>
      <w:r w:rsidR="00613EA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จำนวน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186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613EA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4B508B" w:rsidRPr="00175A00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="00613EA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>และ</w:t>
      </w:r>
      <w:r w:rsidR="00613EA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ขาดทุนจาก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>ผล</w:t>
      </w:r>
      <w:r w:rsidR="00613EA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>ต่างของอัตราแลกเปลี่ยนจากการแปลงค่าหน่วยงานต่างประเทศ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จำนวน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240</w:t>
      </w:r>
      <w:r w:rsidR="00094A22" w:rsidRPr="00175A0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5</w:t>
      </w:r>
      <w:r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</w:t>
      </w:r>
      <w:r w:rsidR="00094A22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สุทธิเป็นผล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ขาดทุนจำนวน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54</w:t>
      </w:r>
      <w:r w:rsidR="00094A22" w:rsidRPr="00175A0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4</w:t>
      </w:r>
      <w:r w:rsidR="00613EA8" w:rsidRPr="00175A0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</w:t>
      </w:r>
      <w:r w:rsidR="00855EDF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ซึ่งบันทึกเป็นส่วนหนึ่งของค่าใช้จ่ายในการบริหารในงบกำไรขาดทุนรวม</w:t>
      </w:r>
      <w:r w:rsidR="0001032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31</w:t>
      </w:r>
      <w:r w:rsidR="00010328" w:rsidRPr="00175A0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ธันวาคม </w:t>
      </w:r>
      <w:r w:rsidR="00B176C5" w:rsidRPr="00175A00">
        <w:rPr>
          <w:rFonts w:asciiTheme="majorBidi" w:hAnsiTheme="majorBidi"/>
          <w:color w:val="000000" w:themeColor="text1"/>
          <w:sz w:val="30"/>
          <w:szCs w:val="30"/>
        </w:rPr>
        <w:t>2567</w:t>
      </w:r>
    </w:p>
    <w:p w14:paraId="798E6437" w14:textId="2A9D580C" w:rsidR="00761ED2" w:rsidRPr="00CB6EED" w:rsidRDefault="00761ED2">
      <w:pPr>
        <w:spacing w:line="240" w:lineRule="auto"/>
        <w:rPr>
          <w:rFonts w:asciiTheme="majorBidi" w:hAnsiTheme="majorBidi"/>
          <w:i/>
          <w:iCs/>
          <w:sz w:val="30"/>
          <w:szCs w:val="30"/>
          <w:highlight w:val="yellow"/>
          <w:cs/>
        </w:rPr>
      </w:pPr>
    </w:p>
    <w:p w14:paraId="7CD55890" w14:textId="63137A26" w:rsidR="00F5097E" w:rsidRDefault="00F5097E" w:rsidP="002116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079E7A8" w14:textId="2EF1EE23" w:rsidR="00092727" w:rsidRPr="00B10EE4" w:rsidRDefault="00092727" w:rsidP="00733655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B10EE4">
        <w:rPr>
          <w:rFonts w:asciiTheme="majorBidi" w:hAnsiTheme="majorBidi" w:cstheme="majorBidi" w:hint="cs"/>
          <w:i w:val="0"/>
          <w:iCs w:val="0"/>
          <w:cs/>
        </w:rPr>
        <w:lastRenderedPageBreak/>
        <w:t>อสังหาริมทรัพย์เพื่อการลงทุน</w:t>
      </w:r>
    </w:p>
    <w:p w14:paraId="1FB8EC67" w14:textId="77777777" w:rsidR="00092727" w:rsidRPr="00CC397D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810"/>
        <w:gridCol w:w="242"/>
        <w:gridCol w:w="748"/>
        <w:gridCol w:w="236"/>
        <w:gridCol w:w="837"/>
        <w:gridCol w:w="243"/>
        <w:gridCol w:w="934"/>
        <w:gridCol w:w="240"/>
        <w:gridCol w:w="879"/>
        <w:gridCol w:w="236"/>
        <w:gridCol w:w="756"/>
        <w:gridCol w:w="236"/>
        <w:gridCol w:w="803"/>
      </w:tblGrid>
      <w:tr w:rsidR="00581069" w:rsidRPr="00AE4D5B" w14:paraId="67CFF87D" w14:textId="77777777" w:rsidTr="000A6EF1">
        <w:trPr>
          <w:trHeight w:val="20"/>
          <w:tblHeader/>
        </w:trPr>
        <w:tc>
          <w:tcPr>
            <w:tcW w:w="1980" w:type="dxa"/>
          </w:tcPr>
          <w:p w14:paraId="70775280" w14:textId="77777777" w:rsidR="00581069" w:rsidRPr="00AE4D5B" w:rsidRDefault="00581069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490387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7"/>
          </w:tcPr>
          <w:p w14:paraId="2CA4F58F" w14:textId="7A8D998F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6D2892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5"/>
          </w:tcPr>
          <w:p w14:paraId="29BA36AB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1069" w:rsidRPr="00AE4D5B" w14:paraId="63C1C533" w14:textId="77777777" w:rsidTr="000A6EF1">
        <w:trPr>
          <w:trHeight w:val="20"/>
          <w:tblHeader/>
        </w:trPr>
        <w:tc>
          <w:tcPr>
            <w:tcW w:w="1980" w:type="dxa"/>
          </w:tcPr>
          <w:p w14:paraId="307CC05B" w14:textId="77777777" w:rsidR="00581069" w:rsidRPr="00AE4D5B" w:rsidRDefault="00581069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0FA105" w14:textId="77777777" w:rsidR="00581069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47C1AC" w14:textId="77777777" w:rsidR="00581069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F4E2F3" w14:textId="3F72AC5B" w:rsidR="00581069" w:rsidRPr="00E467F3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467F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3CEC40F2" w14:textId="7D192031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4E844E3E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4BA818E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</w:p>
          <w:p w14:paraId="4209070B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</w:p>
          <w:p w14:paraId="6F5FFE65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0AF5AE2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723E630B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5E6AA01E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8D9A4E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2658265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4B483149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B979A22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" w:type="dxa"/>
            <w:vAlign w:val="bottom"/>
          </w:tcPr>
          <w:p w14:paraId="7200D14E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246A9E11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3" w:type="dxa"/>
            <w:vAlign w:val="bottom"/>
          </w:tcPr>
          <w:p w14:paraId="293EA80D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81069" w:rsidRPr="00AE4D5B" w14:paraId="059AA8D9" w14:textId="77777777" w:rsidTr="000A6EF1">
        <w:trPr>
          <w:trHeight w:val="20"/>
          <w:tblHeader/>
        </w:trPr>
        <w:tc>
          <w:tcPr>
            <w:tcW w:w="1980" w:type="dxa"/>
          </w:tcPr>
          <w:p w14:paraId="1BB72480" w14:textId="77777777" w:rsidR="00581069" w:rsidRPr="00AE4D5B" w:rsidRDefault="00581069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BE8720" w14:textId="7777777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</w:tcPr>
          <w:p w14:paraId="5BFFF659" w14:textId="18B35487" w:rsidR="00581069" w:rsidRPr="00AE4D5B" w:rsidRDefault="00581069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1069" w:rsidRPr="00AE4D5B" w14:paraId="7EEDB774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194C519E" w14:textId="77777777" w:rsidR="00581069" w:rsidRPr="00AE4D5B" w:rsidRDefault="00581069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20" w:type="dxa"/>
          </w:tcPr>
          <w:p w14:paraId="47C7683B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E3EA80" w14:textId="5252A66C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05A7EAA6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15E193FC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F6EE6F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6125E187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549E3A5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AEDE1F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58C3969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F832538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537B867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65A9FFD6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8AC54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3E87E875" w14:textId="77777777" w:rsidR="00581069" w:rsidRPr="00AE4D5B" w:rsidRDefault="00581069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69" w:rsidRPr="00AE4D5B" w14:paraId="23C0B533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0386071E" w14:textId="0F60F45B" w:rsidR="00581069" w:rsidRPr="00AE4D5B" w:rsidRDefault="00581069" w:rsidP="00CB6EE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57CAAAC1" w14:textId="77777777" w:rsidR="00581069" w:rsidRPr="005772E9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CBAA7E" w14:textId="47F687F5" w:rsidR="00581069" w:rsidRPr="005772E9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176,577</w:t>
            </w:r>
          </w:p>
        </w:tc>
        <w:tc>
          <w:tcPr>
            <w:tcW w:w="242" w:type="dxa"/>
          </w:tcPr>
          <w:p w14:paraId="6B587E22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3CEBE0CD" w14:textId="3C49F70E" w:rsidR="00581069" w:rsidRPr="005772E9" w:rsidRDefault="00581069" w:rsidP="006049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28,</w:t>
            </w:r>
            <w:r w:rsidRPr="005772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</w:tcPr>
          <w:p w14:paraId="401BFB74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</w:tcPr>
          <w:p w14:paraId="0C8A68F6" w14:textId="1B3E028A" w:rsidR="00581069" w:rsidRPr="005772E9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78,659</w:t>
            </w:r>
          </w:p>
        </w:tc>
        <w:tc>
          <w:tcPr>
            <w:tcW w:w="243" w:type="dxa"/>
          </w:tcPr>
          <w:p w14:paraId="34E95459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655AFE6" w14:textId="15E56C29" w:rsidR="00581069" w:rsidRPr="005772E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283,788</w:t>
            </w:r>
          </w:p>
        </w:tc>
        <w:tc>
          <w:tcPr>
            <w:tcW w:w="240" w:type="dxa"/>
          </w:tcPr>
          <w:p w14:paraId="5049F507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049EBBA" w14:textId="3D9DAE69" w:rsidR="00581069" w:rsidRPr="005772E9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451,929</w:t>
            </w:r>
          </w:p>
        </w:tc>
        <w:tc>
          <w:tcPr>
            <w:tcW w:w="236" w:type="dxa"/>
          </w:tcPr>
          <w:p w14:paraId="6EE524C5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67C0907A" w14:textId="534F145F" w:rsidR="00581069" w:rsidRPr="005772E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28,893</w:t>
            </w:r>
          </w:p>
        </w:tc>
        <w:tc>
          <w:tcPr>
            <w:tcW w:w="236" w:type="dxa"/>
          </w:tcPr>
          <w:p w14:paraId="61737C59" w14:textId="77777777" w:rsidR="00581069" w:rsidRPr="005772E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6764EFB" w14:textId="127737B2" w:rsidR="00581069" w:rsidRPr="005772E9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480,822</w:t>
            </w:r>
          </w:p>
        </w:tc>
      </w:tr>
      <w:tr w:rsidR="00581069" w:rsidRPr="00AE4D5B" w14:paraId="035FBC77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40B9C6E1" w14:textId="431EED5A" w:rsidR="00581069" w:rsidRPr="00581069" w:rsidRDefault="00581069" w:rsidP="0058106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106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</w:t>
            </w:r>
            <w:r w:rsidRPr="0058106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81069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581069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810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จากที่ดิน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8106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720" w:type="dxa"/>
          </w:tcPr>
          <w:p w14:paraId="36CBF70C" w14:textId="77777777" w:rsidR="00581069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DBB1B6" w14:textId="053C6496" w:rsidR="00581069" w:rsidRPr="00581069" w:rsidRDefault="00581069" w:rsidP="00581069">
            <w:pPr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8106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810" w:type="dxa"/>
          </w:tcPr>
          <w:p w14:paraId="51D9DC28" w14:textId="77777777" w:rsidR="00581069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F69D9" w14:textId="06ADBA89" w:rsidR="00581069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80,753</w:t>
            </w:r>
          </w:p>
        </w:tc>
        <w:tc>
          <w:tcPr>
            <w:tcW w:w="242" w:type="dxa"/>
          </w:tcPr>
          <w:p w14:paraId="145C87F2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7C1B8694" w14:textId="77777777" w:rsidR="00581069" w:rsidRDefault="00581069" w:rsidP="00D262B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D807C9" w14:textId="2DDFC1D3" w:rsidR="00581069" w:rsidRDefault="00581069" w:rsidP="002C6B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AF7EB0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</w:tcPr>
          <w:p w14:paraId="6B20A2A2" w14:textId="77777777" w:rsidR="00581069" w:rsidRDefault="00581069" w:rsidP="00D262B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9C0984" w14:textId="4706CE2E" w:rsidR="00581069" w:rsidRDefault="00581069" w:rsidP="00D262B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25F627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1FE0C2E" w14:textId="77777777" w:rsidR="0058106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6110E7" w14:textId="5E0C1E94" w:rsidR="0058106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80,753</w:t>
            </w:r>
          </w:p>
        </w:tc>
        <w:tc>
          <w:tcPr>
            <w:tcW w:w="240" w:type="dxa"/>
          </w:tcPr>
          <w:p w14:paraId="33D26CD9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7C7D4DF6" w14:textId="77777777" w:rsidR="00581069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68F49" w14:textId="5A25F037" w:rsidR="00581069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(42,989)</w:t>
            </w:r>
          </w:p>
        </w:tc>
        <w:tc>
          <w:tcPr>
            <w:tcW w:w="236" w:type="dxa"/>
          </w:tcPr>
          <w:p w14:paraId="52D39DD0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1473E5CB" w14:textId="77777777" w:rsidR="00581069" w:rsidRDefault="00581069" w:rsidP="00D262B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-15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A1A8B" w14:textId="6E24CA5B" w:rsidR="00581069" w:rsidRDefault="00581069" w:rsidP="00D262B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-15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B90223" w14:textId="77777777" w:rsidR="00581069" w:rsidRPr="00C17027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5D494B45" w14:textId="77777777" w:rsidR="00581069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93E908" w14:textId="3D436367" w:rsidR="00581069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(42,989)</w:t>
            </w:r>
          </w:p>
        </w:tc>
      </w:tr>
      <w:tr w:rsidR="00581069" w:rsidRPr="00AE4D5B" w14:paraId="417E1FED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00A3CD03" w14:textId="7F8D208E" w:rsidR="00581069" w:rsidRPr="00AE4D5B" w:rsidRDefault="00581069" w:rsidP="00CB6EE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1F78DC79" w14:textId="77777777" w:rsidR="00581069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26FCA6E9" w14:textId="7A3D5F2B" w:rsidR="00581069" w:rsidRPr="00AE4D5B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(25,299)</w:t>
            </w:r>
          </w:p>
        </w:tc>
        <w:tc>
          <w:tcPr>
            <w:tcW w:w="242" w:type="dxa"/>
            <w:shd w:val="clear" w:color="auto" w:fill="FFFFFF" w:themeFill="background1"/>
          </w:tcPr>
          <w:p w14:paraId="459C02AD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FFFFFF" w:themeFill="background1"/>
          </w:tcPr>
          <w:p w14:paraId="0D1F7783" w14:textId="1A027712" w:rsidR="00581069" w:rsidRPr="00AE4D5B" w:rsidRDefault="00581069" w:rsidP="006049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B38917E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14:paraId="14324B65" w14:textId="7E6EC67E" w:rsidR="00581069" w:rsidRPr="00AE4D5B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(49,76</w:t>
            </w:r>
            <w:r w:rsidR="00E221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FFFFFF" w:themeFill="background1"/>
          </w:tcPr>
          <w:p w14:paraId="68831324" w14:textId="77777777" w:rsidR="00581069" w:rsidRPr="00AE4D5B" w:rsidRDefault="00581069" w:rsidP="00CB6EED">
            <w:pPr>
              <w:tabs>
                <w:tab w:val="decimal" w:pos="32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078247CA" w14:textId="76BC4DEE" w:rsidR="00581069" w:rsidRPr="00AE4D5B" w:rsidRDefault="00581069" w:rsidP="00D262BD">
            <w:pPr>
              <w:tabs>
                <w:tab w:val="decimal" w:pos="726"/>
              </w:tabs>
              <w:spacing w:line="240" w:lineRule="auto"/>
              <w:ind w:left="-256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(103,61</w:t>
            </w:r>
            <w:r w:rsidR="00E221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C08BF97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6AAC7F7" w14:textId="23678E49" w:rsidR="00581069" w:rsidRPr="00AE4D5B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C62CD7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</w:tcPr>
          <w:p w14:paraId="0DB31358" w14:textId="2705DE79" w:rsidR="00581069" w:rsidRPr="00AE4D5B" w:rsidRDefault="00581069" w:rsidP="00D262B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-15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F9C547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6E11F202" w14:textId="28EDC3C2" w:rsidR="00581069" w:rsidRPr="00AE4D5B" w:rsidRDefault="00581069" w:rsidP="004660E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069" w:rsidRPr="00AE4D5B" w14:paraId="7543F748" w14:textId="77777777" w:rsidTr="000A6EF1">
        <w:trPr>
          <w:trHeight w:val="2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E9BA1D7" w14:textId="57DBCEB4" w:rsidR="00581069" w:rsidRPr="00AE4D5B" w:rsidRDefault="00581069" w:rsidP="00CB6EED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219ADED2" w14:textId="77777777" w:rsidR="00581069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B46246" w14:textId="7AAEDE80" w:rsidR="00581069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9C674E" w14:textId="59EEDD80" w:rsidR="00581069" w:rsidRPr="00AE4D5B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  <w:r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42" w:type="dxa"/>
            <w:shd w:val="clear" w:color="auto" w:fill="FFFFFF" w:themeFill="background1"/>
          </w:tcPr>
          <w:p w14:paraId="32341000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D3D95A" w14:textId="77777777" w:rsidR="00581069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56A2B9" w14:textId="72AFBC33" w:rsidR="00581069" w:rsidRPr="00AE4D5B" w:rsidRDefault="00581069" w:rsidP="00CB6EE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40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0AD5B11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FE3A0B" w14:textId="77777777" w:rsidR="00581069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58B5612" w14:textId="7CEB8C32" w:rsidR="00581069" w:rsidRPr="00AE4D5B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FFFFFF" w:themeFill="background1"/>
          </w:tcPr>
          <w:p w14:paraId="3D71C189" w14:textId="77777777" w:rsidR="00581069" w:rsidRPr="00AE4D5B" w:rsidRDefault="00581069" w:rsidP="00CB6EED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B12F9CD" w14:textId="77777777" w:rsidR="0058106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1A8C2B" w14:textId="63746886" w:rsidR="00581069" w:rsidRPr="00AE4D5B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0" w:type="dxa"/>
            <w:shd w:val="clear" w:color="auto" w:fill="FFFFFF" w:themeFill="background1"/>
          </w:tcPr>
          <w:p w14:paraId="258040F0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ED22ABA" w14:textId="77777777" w:rsidR="00581069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47FF91" w14:textId="64FAA67E" w:rsidR="00581069" w:rsidRPr="00AE4D5B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</w:t>
            </w:r>
            <w:r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236" w:type="dxa"/>
            <w:shd w:val="clear" w:color="auto" w:fill="FFFFFF" w:themeFill="background1"/>
          </w:tcPr>
          <w:p w14:paraId="1924495A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8CD5D2" w14:textId="77777777" w:rsidR="0058106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01EB5D9" w14:textId="5FBE248B" w:rsidR="00581069" w:rsidRPr="00AE4D5B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28,893</w:t>
            </w:r>
          </w:p>
        </w:tc>
        <w:tc>
          <w:tcPr>
            <w:tcW w:w="236" w:type="dxa"/>
            <w:shd w:val="clear" w:color="auto" w:fill="FFFFFF" w:themeFill="background1"/>
          </w:tcPr>
          <w:p w14:paraId="5533097E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7802BF8" w14:textId="77777777" w:rsidR="00581069" w:rsidRDefault="00581069" w:rsidP="004660E1">
            <w:pPr>
              <w:tabs>
                <w:tab w:val="decimal" w:pos="60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000170" w14:textId="61F38D4A" w:rsidR="00581069" w:rsidRPr="00AE4D5B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437,833</w:t>
            </w:r>
          </w:p>
        </w:tc>
      </w:tr>
      <w:tr w:rsidR="00581069" w:rsidRPr="009561BE" w14:paraId="46A6E882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5118E935" w14:textId="5CB498F9" w:rsidR="00581069" w:rsidRPr="00104C7E" w:rsidRDefault="00581069" w:rsidP="00CB6EE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5" w:name="_Hlk154735873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64E2092E" w14:textId="77777777" w:rsidR="00581069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789CB" w14:textId="4D62DDC1" w:rsidR="00581069" w:rsidRPr="00AE4D5B" w:rsidRDefault="00581069" w:rsidP="0060491B">
            <w:pPr>
              <w:tabs>
                <w:tab w:val="decimal" w:pos="609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(625)</w:t>
            </w:r>
          </w:p>
        </w:tc>
        <w:tc>
          <w:tcPr>
            <w:tcW w:w="242" w:type="dxa"/>
          </w:tcPr>
          <w:p w14:paraId="732E0E07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48DD2837" w14:textId="48B3307D" w:rsidR="00581069" w:rsidRPr="00B72D77" w:rsidRDefault="00581069" w:rsidP="00B72D77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72D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5CA19E" w14:textId="77777777" w:rsidR="00581069" w:rsidRPr="00AE4D5B" w:rsidRDefault="00581069" w:rsidP="00130698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7B109DB" w14:textId="1D580DB8" w:rsidR="00581069" w:rsidRPr="00AE4D5B" w:rsidRDefault="00581069" w:rsidP="00D262B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DD40023" w14:textId="77777777" w:rsidR="00581069" w:rsidRPr="00AE4D5B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915EF92" w14:textId="67F29D07" w:rsidR="00581069" w:rsidRPr="00AE4D5B" w:rsidRDefault="00581069" w:rsidP="00D262BD">
            <w:pPr>
              <w:tabs>
                <w:tab w:val="decimal" w:pos="726"/>
              </w:tabs>
              <w:spacing w:line="240" w:lineRule="auto"/>
              <w:ind w:left="-256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(625)</w:t>
            </w:r>
          </w:p>
        </w:tc>
        <w:tc>
          <w:tcPr>
            <w:tcW w:w="240" w:type="dxa"/>
          </w:tcPr>
          <w:p w14:paraId="799477FF" w14:textId="77777777" w:rsidR="00581069" w:rsidRPr="00A1057F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FCC682C" w14:textId="16526C63" w:rsidR="00581069" w:rsidRPr="00AE4D5B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</w:t>
            </w:r>
            <w:r w:rsidR="00172E8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FC5479C" w14:textId="4E89AAFC" w:rsidR="00581069" w:rsidRPr="00A1057F" w:rsidRDefault="00581069" w:rsidP="00CB6EE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E590D86" w14:textId="53345EF4" w:rsidR="00581069" w:rsidRPr="00AE4D5B" w:rsidRDefault="00581069" w:rsidP="00D262B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-15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8D693" w14:textId="77777777" w:rsidR="00581069" w:rsidRPr="00AE4D5B" w:rsidRDefault="00581069" w:rsidP="00CB6EE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5FC99DA" w14:textId="7EED1176" w:rsidR="00581069" w:rsidRPr="00AE4D5B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</w:t>
            </w:r>
            <w:r w:rsidR="00172E8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1069" w:rsidRPr="00AE4D5B" w14:paraId="1F81F3DC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75CA2917" w14:textId="1E1E1066" w:rsidR="00581069" w:rsidRPr="00AE4D5B" w:rsidRDefault="00581069" w:rsidP="00CB6EE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313A94DF" w14:textId="77777777" w:rsidR="00581069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97565B" w14:textId="4E872245" w:rsidR="00581069" w:rsidRPr="005C43D0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231,406</w:t>
            </w:r>
          </w:p>
        </w:tc>
        <w:tc>
          <w:tcPr>
            <w:tcW w:w="242" w:type="dxa"/>
          </w:tcPr>
          <w:p w14:paraId="33D8DCC4" w14:textId="77777777" w:rsidR="00581069" w:rsidRPr="005C43D0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14:paraId="219A20C6" w14:textId="716513DF" w:rsidR="00581069" w:rsidRPr="00BB40DD" w:rsidRDefault="00581069" w:rsidP="00CB6EE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E8100A" w14:textId="77777777" w:rsidR="00581069" w:rsidRPr="005C43D0" w:rsidRDefault="00581069" w:rsidP="00CB6EED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51BC2DBE" w14:textId="696E5269" w:rsidR="00581069" w:rsidRPr="005C43D0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3B33B142" w14:textId="77777777" w:rsidR="00581069" w:rsidRPr="005C43D0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92405A5" w14:textId="29B5C751" w:rsidR="00581069" w:rsidRPr="005C43D0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260,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40" w:type="dxa"/>
          </w:tcPr>
          <w:p w14:paraId="05F96E86" w14:textId="77777777" w:rsidR="00581069" w:rsidRPr="005C43D0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D11CD84" w14:textId="5E90FF49" w:rsidR="00581069" w:rsidRPr="005C43D0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408,31</w:t>
            </w:r>
            <w:r w:rsidR="00172E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F061BB1" w14:textId="77777777" w:rsidR="00581069" w:rsidRPr="005C43D0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68612DDD" w14:textId="78C0F9C2" w:rsidR="00581069" w:rsidRPr="005C43D0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28,893</w:t>
            </w:r>
          </w:p>
        </w:tc>
        <w:tc>
          <w:tcPr>
            <w:tcW w:w="236" w:type="dxa"/>
          </w:tcPr>
          <w:p w14:paraId="73296BF2" w14:textId="77777777" w:rsidR="00581069" w:rsidRPr="005C43D0" w:rsidRDefault="00581069" w:rsidP="00CB6EE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71F1C00" w14:textId="0B76AA53" w:rsidR="00581069" w:rsidRPr="005C43D0" w:rsidRDefault="00581069" w:rsidP="004660E1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437,20</w:t>
            </w:r>
            <w:r w:rsidR="00172E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bookmarkEnd w:id="5"/>
      <w:tr w:rsidR="00581069" w:rsidRPr="00AE4D5B" w14:paraId="35EF874E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5774F9D0" w14:textId="77777777" w:rsidR="00581069" w:rsidRPr="00CC397D" w:rsidRDefault="00581069" w:rsidP="00CB6EE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B05E87D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DA097EC" w14:textId="2F6E06C1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2" w:type="dxa"/>
            <w:vAlign w:val="bottom"/>
          </w:tcPr>
          <w:p w14:paraId="54F12022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416AABAB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4488781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5D83252C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3" w:type="dxa"/>
            <w:vAlign w:val="bottom"/>
          </w:tcPr>
          <w:p w14:paraId="0B35E380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656929" w14:textId="77777777" w:rsidR="00581069" w:rsidRPr="00CC397D" w:rsidRDefault="00581069" w:rsidP="00D262BD">
            <w:pPr>
              <w:pStyle w:val="acctfourfigures"/>
              <w:tabs>
                <w:tab w:val="clear" w:pos="765"/>
                <w:tab w:val="decimal" w:pos="726"/>
                <w:tab w:val="decimal" w:pos="9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0" w:type="dxa"/>
          </w:tcPr>
          <w:p w14:paraId="2680248F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1D07538C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3D1CF448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AD44081" w14:textId="77777777" w:rsidR="00581069" w:rsidRPr="00CC397D" w:rsidRDefault="00581069" w:rsidP="00D262BD">
            <w:pPr>
              <w:pStyle w:val="acctfourfigures"/>
              <w:tabs>
                <w:tab w:val="clear" w:pos="765"/>
                <w:tab w:val="decimal" w:pos="544"/>
                <w:tab w:val="decimal" w:pos="996"/>
              </w:tabs>
              <w:spacing w:line="240" w:lineRule="atLeast"/>
              <w:ind w:right="-157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BBB603D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E67FA06" w14:textId="77777777" w:rsidR="00581069" w:rsidRPr="00CC397D" w:rsidRDefault="00581069" w:rsidP="00CB6EE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81069" w:rsidRPr="00AE4D5B" w14:paraId="76E33720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253023C0" w14:textId="204C46BC" w:rsidR="00581069" w:rsidRPr="00AE4D5B" w:rsidRDefault="00581069" w:rsidP="005772E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74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0" w:type="dxa"/>
          </w:tcPr>
          <w:p w14:paraId="6192F22E" w14:textId="77777777" w:rsidR="00581069" w:rsidRPr="005772E9" w:rsidRDefault="00581069" w:rsidP="0060491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D83F5D" w14:textId="1CB4DD1A" w:rsidR="00581069" w:rsidRPr="005772E9" w:rsidRDefault="00581069" w:rsidP="0060491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7D03989D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E02CA55" w14:textId="77777777" w:rsidR="00581069" w:rsidRPr="005772E9" w:rsidRDefault="00581069" w:rsidP="006049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18C5C5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7D67D474" w14:textId="77777777" w:rsidR="00581069" w:rsidRPr="005772E9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34E67B2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ECCD63" w14:textId="77777777" w:rsidR="00581069" w:rsidRPr="005772E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49031DF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1AD608DD" w14:textId="77777777" w:rsidR="00581069" w:rsidRPr="005772E9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1EB963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</w:tcPr>
          <w:p w14:paraId="55BAE028" w14:textId="77777777" w:rsidR="00581069" w:rsidRPr="005772E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64C86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2722A366" w14:textId="77777777" w:rsidR="00581069" w:rsidRPr="005772E9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69" w:rsidRPr="00AE4D5B" w14:paraId="02E5773D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37B6FB2C" w14:textId="03478B95" w:rsidR="00581069" w:rsidRPr="00AE4D5B" w:rsidRDefault="00581069" w:rsidP="005772E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07B6ED73" w14:textId="77777777" w:rsidR="00581069" w:rsidRPr="005772E9" w:rsidRDefault="00581069" w:rsidP="0060491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CE9AFC" w14:textId="5D61B057" w:rsidR="00581069" w:rsidRPr="005772E9" w:rsidRDefault="00581069" w:rsidP="0060491B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E1C5A69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50C55612" w14:textId="72E26E1C" w:rsidR="00581069" w:rsidRPr="005772E9" w:rsidRDefault="00581069" w:rsidP="006049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vAlign w:val="bottom"/>
          </w:tcPr>
          <w:p w14:paraId="3D83DEE9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070B597B" w14:textId="6B3585B1" w:rsidR="00581069" w:rsidRPr="005772E9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74,910</w:t>
            </w:r>
          </w:p>
        </w:tc>
        <w:tc>
          <w:tcPr>
            <w:tcW w:w="243" w:type="dxa"/>
            <w:vAlign w:val="bottom"/>
          </w:tcPr>
          <w:p w14:paraId="59746613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7CCF0D" w14:textId="3E2C68ED" w:rsidR="00581069" w:rsidRPr="005772E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103,462</w:t>
            </w:r>
          </w:p>
        </w:tc>
        <w:tc>
          <w:tcPr>
            <w:tcW w:w="240" w:type="dxa"/>
          </w:tcPr>
          <w:p w14:paraId="0C2011FF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455F292C" w14:textId="62221FEE" w:rsidR="00581069" w:rsidRPr="005772E9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B4609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</w:tcPr>
          <w:p w14:paraId="217ACB4C" w14:textId="22EE546D" w:rsidR="00581069" w:rsidRPr="005772E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25,144</w:t>
            </w:r>
          </w:p>
        </w:tc>
        <w:tc>
          <w:tcPr>
            <w:tcW w:w="236" w:type="dxa"/>
          </w:tcPr>
          <w:p w14:paraId="7ED5D82E" w14:textId="77777777" w:rsidR="00581069" w:rsidRPr="005772E9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6CD3580A" w14:textId="60A82227" w:rsidR="00581069" w:rsidRPr="005772E9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5772E9">
              <w:rPr>
                <w:rFonts w:asciiTheme="majorBidi" w:hAnsiTheme="majorBidi" w:cstheme="majorBidi"/>
                <w:sz w:val="26"/>
                <w:szCs w:val="26"/>
              </w:rPr>
              <w:t>25,144</w:t>
            </w:r>
          </w:p>
        </w:tc>
      </w:tr>
      <w:tr w:rsidR="00581069" w:rsidRPr="00AE4D5B" w14:paraId="06CB340A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728FA5B3" w14:textId="1CC2871D" w:rsidR="00581069" w:rsidRPr="00AE4D5B" w:rsidRDefault="00581069" w:rsidP="005772E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3FB4371" w14:textId="77777777" w:rsidR="00581069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D4A942" w14:textId="0FC00137" w:rsidR="00581069" w:rsidRPr="00C17027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786E0BBC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30C5256E" w14:textId="1B2111BC" w:rsidR="00581069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39C9CD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41FF72F9" w14:textId="5EB22B1E" w:rsidR="00581069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43" w:type="dxa"/>
            <w:vAlign w:val="bottom"/>
          </w:tcPr>
          <w:p w14:paraId="7FEA8874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81CDB6" w14:textId="742D0539" w:rsidR="00581069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40" w:type="dxa"/>
          </w:tcPr>
          <w:p w14:paraId="05BDBDD3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5B28010C" w14:textId="7E2E480D" w:rsidR="00581069" w:rsidRPr="00C17027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BD0872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</w:tcPr>
          <w:p w14:paraId="76F9C425" w14:textId="508F0DBD" w:rsidR="0058106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36" w:type="dxa"/>
          </w:tcPr>
          <w:p w14:paraId="66E6AB43" w14:textId="77777777" w:rsidR="00581069" w:rsidRPr="00C17027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3A4511DE" w14:textId="1B0EDE9C" w:rsidR="00581069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581069" w:rsidRPr="00AE4D5B" w14:paraId="21CB9502" w14:textId="77777777" w:rsidTr="000A6EF1">
        <w:trPr>
          <w:trHeight w:val="2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381C1F86" w14:textId="676A11D9" w:rsidR="00581069" w:rsidRPr="00AE4D5B" w:rsidRDefault="00581069" w:rsidP="005772E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439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4EEDB9CF" w14:textId="77777777" w:rsidR="00581069" w:rsidRPr="00791986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F232A6" w14:textId="6957232F" w:rsidR="00581069" w:rsidRPr="00AE4D5B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919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B8DC20D" w14:textId="77777777" w:rsidR="00581069" w:rsidRPr="00AE4D5B" w:rsidRDefault="00581069" w:rsidP="005772E9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185A4BF6" w14:textId="4406C640" w:rsidR="00581069" w:rsidRPr="00AE4D5B" w:rsidRDefault="00581069" w:rsidP="006049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(28,</w:t>
            </w:r>
            <w:r w:rsidRPr="00EA74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B20CAAC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140C0C11" w14:textId="189C38BF" w:rsidR="00581069" w:rsidRPr="00AE4D5B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(49,76</w:t>
            </w:r>
            <w:r w:rsidR="00E221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2D37AB03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A86CD4" w14:textId="13CD9C5B" w:rsidR="00581069" w:rsidRPr="00AE4D5B" w:rsidRDefault="00581069" w:rsidP="00D262BD">
            <w:pPr>
              <w:tabs>
                <w:tab w:val="decimal" w:pos="726"/>
              </w:tabs>
              <w:spacing w:line="240" w:lineRule="auto"/>
              <w:ind w:left="-256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(78,31</w:t>
            </w:r>
            <w:r w:rsidR="00E221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763D995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C9EF76D" w14:textId="7DD09C91" w:rsidR="00581069" w:rsidRPr="00AE4D5B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8709AF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</w:tcPr>
          <w:p w14:paraId="3C8B466E" w14:textId="4BD7D4A8" w:rsidR="00581069" w:rsidRPr="005772E9" w:rsidRDefault="00581069" w:rsidP="00D262B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4" w:right="-15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19CB38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6695F457" w14:textId="2FDB5C28" w:rsidR="00581069" w:rsidRPr="005772E9" w:rsidRDefault="00581069" w:rsidP="00D262B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069" w:rsidRPr="00AE4D5B" w14:paraId="2DE46F05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1A203AAE" w14:textId="48B42C93" w:rsidR="00581069" w:rsidRPr="00AE4D5B" w:rsidRDefault="00581069" w:rsidP="005772E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7FD4C3F9" w14:textId="77777777" w:rsidR="00581069" w:rsidRPr="00B33096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177ED97" w14:textId="10FE1E15" w:rsidR="00581069" w:rsidRPr="00AE4D5B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50E2A587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1F5068F" w14:textId="543CF921" w:rsidR="00581069" w:rsidRPr="00AE4D5B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095F9C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2A5BE57" w14:textId="0D9E77F7" w:rsidR="00581069" w:rsidRPr="00AE4D5B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25,53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  <w:vAlign w:val="bottom"/>
          </w:tcPr>
          <w:p w14:paraId="7B83BAD6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7A39C88" w14:textId="57DC32AC" w:rsidR="00581069" w:rsidRPr="00AE4D5B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25,53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2AB8B964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77D7B793" w14:textId="77777777" w:rsidR="00581069" w:rsidRDefault="00581069" w:rsidP="005772E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ACFCB6" w14:textId="4558B9AB" w:rsidR="00581069" w:rsidRPr="00AE4D5B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677B42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0B841B87" w14:textId="77777777" w:rsidR="00581069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F03BBD" w14:textId="29AA762B" w:rsidR="00581069" w:rsidRPr="00AE4D5B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B33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36" w:type="dxa"/>
          </w:tcPr>
          <w:p w14:paraId="7D30944D" w14:textId="77777777" w:rsidR="00581069" w:rsidRPr="00AE4D5B" w:rsidRDefault="00581069" w:rsidP="005772E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11648DD" w14:textId="77777777" w:rsidR="00581069" w:rsidRPr="004660E1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B65B96" w14:textId="6620BD97" w:rsidR="00581069" w:rsidRPr="00D262BD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25,536</w:t>
            </w:r>
          </w:p>
        </w:tc>
      </w:tr>
      <w:tr w:rsidR="00581069" w:rsidRPr="00AE4D5B" w14:paraId="59A30786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509A2227" w14:textId="6EA52C16" w:rsidR="00581069" w:rsidRPr="00AE4D5B" w:rsidRDefault="00581069" w:rsidP="00BA4CF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60FB6B0A" w14:textId="77777777" w:rsidR="00581069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1D10BA" w14:textId="206F1814" w:rsidR="00581069" w:rsidRPr="00791986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2A179241" w14:textId="77777777" w:rsidR="00581069" w:rsidRPr="00791986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6552838E" w14:textId="05EC5C2D" w:rsidR="00581069" w:rsidRPr="002C6B81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976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8DC46A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3EB4EA94" w14:textId="1052A35B" w:rsidR="00581069" w:rsidRPr="00EA74A2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43" w:type="dxa"/>
            <w:vAlign w:val="bottom"/>
          </w:tcPr>
          <w:p w14:paraId="3D9801F6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B901E2D" w14:textId="4D519540" w:rsidR="00581069" w:rsidRPr="00EA74A2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40" w:type="dxa"/>
          </w:tcPr>
          <w:p w14:paraId="32E255BA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FFF8EF2" w14:textId="1E774727" w:rsidR="00581069" w:rsidRPr="00EA74A2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1BB39A" w14:textId="77777777" w:rsidR="00581069" w:rsidRPr="00AC1B9E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C6050C" w14:textId="49D0D9A2" w:rsidR="00581069" w:rsidRPr="00AC1B9E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172E8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EBC58A1" w14:textId="77777777" w:rsidR="00581069" w:rsidRPr="00AC1B9E" w:rsidRDefault="00581069" w:rsidP="00BA4CFC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AA0E5F8" w14:textId="07AFEC2C" w:rsidR="00581069" w:rsidRPr="00AC1B9E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172E8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81069" w:rsidRPr="00AE4D5B" w14:paraId="23B49941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2317A028" w14:textId="38D35D6D" w:rsidR="00581069" w:rsidRPr="00AE4D5B" w:rsidRDefault="00581069" w:rsidP="00BA4CF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2BE5499E" w14:textId="77777777" w:rsidR="00581069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7D50A" w14:textId="28464C2E" w:rsidR="00581069" w:rsidRPr="00B33096" w:rsidRDefault="00581069" w:rsidP="00D262B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1664D32A" w14:textId="77777777" w:rsidR="00581069" w:rsidRPr="00B33096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5AB0E" w14:textId="5798E5EA" w:rsidR="00581069" w:rsidRPr="00EA74A2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8005CA" w14:textId="77777777" w:rsidR="00581069" w:rsidRPr="00EA74A2" w:rsidRDefault="00581069" w:rsidP="00BA4CFC">
            <w:pPr>
              <w:tabs>
                <w:tab w:val="decimal" w:pos="329"/>
              </w:tabs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D7B9" w14:textId="2D8F6604" w:rsidR="00581069" w:rsidRPr="00EA74A2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25,89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3" w:type="dxa"/>
            <w:vAlign w:val="bottom"/>
          </w:tcPr>
          <w:p w14:paraId="1CE296AC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AFC62" w14:textId="0FB9F7CD" w:rsidR="00581069" w:rsidRPr="00EA74A2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25,89</w:t>
            </w:r>
            <w:r w:rsidR="00E221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14:paraId="0F710269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D764291" w14:textId="60F166D4" w:rsidR="00581069" w:rsidRPr="00EA74A2" w:rsidRDefault="00581069" w:rsidP="00D262B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4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4BF5E" w14:textId="77777777" w:rsidR="00581069" w:rsidRPr="00B33096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E8E5B61" w14:textId="446F370E" w:rsidR="00581069" w:rsidRPr="00B33096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25,89</w:t>
            </w:r>
            <w:r w:rsidR="000F67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14:paraId="26547719" w14:textId="77777777" w:rsidR="00581069" w:rsidRPr="00B33096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169D247" w14:textId="06215E2A" w:rsidR="00581069" w:rsidRPr="00D262BD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25,89</w:t>
            </w:r>
            <w:r w:rsidR="000F67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581069" w:rsidRPr="00AE4D5B" w14:paraId="262C2CC8" w14:textId="77777777" w:rsidTr="000A6EF1">
        <w:trPr>
          <w:trHeight w:val="110"/>
        </w:trPr>
        <w:tc>
          <w:tcPr>
            <w:tcW w:w="1980" w:type="dxa"/>
            <w:vAlign w:val="bottom"/>
          </w:tcPr>
          <w:p w14:paraId="62681393" w14:textId="77777777" w:rsidR="00581069" w:rsidRPr="00CC397D" w:rsidRDefault="00581069" w:rsidP="00BA4CF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6CC434B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C3DAC0" w14:textId="16460220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vAlign w:val="bottom"/>
          </w:tcPr>
          <w:p w14:paraId="6DABC440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8" w:type="dxa"/>
            <w:vAlign w:val="bottom"/>
          </w:tcPr>
          <w:p w14:paraId="7194B68B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12BF6E4" w14:textId="77777777" w:rsidR="00581069" w:rsidRPr="00CC397D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3EAB8788" w14:textId="77777777" w:rsidR="00581069" w:rsidRPr="00CC397D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557B4C3D" w14:textId="77777777" w:rsidR="00581069" w:rsidRPr="00CC397D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7628A636" w14:textId="77777777" w:rsidR="00581069" w:rsidRPr="00CC397D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107D4E98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14:paraId="323CE321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4E22E85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541F93BC" w14:textId="77777777" w:rsidR="00581069" w:rsidRPr="00CC397D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A7370F5" w14:textId="77777777" w:rsidR="00581069" w:rsidRPr="00CC397D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19C142CB" w14:textId="77777777" w:rsidR="00581069" w:rsidRPr="00CC397D" w:rsidRDefault="00581069" w:rsidP="004660E1">
            <w:pPr>
              <w:tabs>
                <w:tab w:val="decimal" w:pos="60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81069" w:rsidRPr="00AE4D5B" w14:paraId="674B1C63" w14:textId="77777777" w:rsidTr="000A6EF1">
        <w:trPr>
          <w:trHeight w:val="20"/>
        </w:trPr>
        <w:tc>
          <w:tcPr>
            <w:tcW w:w="1980" w:type="dxa"/>
            <w:vAlign w:val="bottom"/>
          </w:tcPr>
          <w:p w14:paraId="07BEAFA1" w14:textId="77777777" w:rsidR="00581069" w:rsidRPr="00AE4D5B" w:rsidRDefault="00581069" w:rsidP="00BA4CF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3423D56B" w14:textId="77777777" w:rsidR="00581069" w:rsidRPr="00AE4D5B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646517" w14:textId="353E5A88" w:rsidR="00581069" w:rsidRPr="00AE4D5B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5B8706A2" w14:textId="77777777" w:rsidR="00581069" w:rsidRPr="00AE4D5B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6616688A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B5615C" w14:textId="77777777" w:rsidR="00581069" w:rsidRPr="00EA74A2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3D64B720" w14:textId="77777777" w:rsidR="00581069" w:rsidRPr="00EA74A2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BD22303" w14:textId="77777777" w:rsidR="00581069" w:rsidRPr="00EA74A2" w:rsidRDefault="00581069" w:rsidP="00BA4CF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960282" w14:textId="77777777" w:rsidR="00581069" w:rsidRPr="00EA74A2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0EAF597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DC7CD2" w14:textId="77777777" w:rsidR="00581069" w:rsidRPr="00EA74A2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D4B65" w14:textId="77777777" w:rsidR="00581069" w:rsidRPr="00AE4D5B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</w:tcPr>
          <w:p w14:paraId="143249FF" w14:textId="77777777" w:rsidR="00581069" w:rsidRPr="00AE4D5B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4D691E" w14:textId="77777777" w:rsidR="00581069" w:rsidRPr="00AE4D5B" w:rsidRDefault="00581069" w:rsidP="00BA4CFC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</w:tcPr>
          <w:p w14:paraId="7CC6878D" w14:textId="77777777" w:rsidR="00581069" w:rsidRPr="004660E1" w:rsidRDefault="00581069" w:rsidP="004660E1">
            <w:pPr>
              <w:tabs>
                <w:tab w:val="decimal" w:pos="60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69" w:rsidRPr="00AE4D5B" w14:paraId="5992F45C" w14:textId="77777777" w:rsidTr="000A6EF1">
        <w:trPr>
          <w:trHeight w:val="20"/>
        </w:trPr>
        <w:tc>
          <w:tcPr>
            <w:tcW w:w="1980" w:type="dxa"/>
            <w:vAlign w:val="center"/>
          </w:tcPr>
          <w:p w14:paraId="478CFF05" w14:textId="0637A239" w:rsidR="00581069" w:rsidRPr="00AE4D5B" w:rsidRDefault="00581069" w:rsidP="00BA4CFC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0DBACD1C" w14:textId="77777777" w:rsidR="00581069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72042BA" w14:textId="5DBF44AF" w:rsidR="00581069" w:rsidRPr="00AE4D5B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232,031</w:t>
            </w:r>
          </w:p>
        </w:tc>
        <w:tc>
          <w:tcPr>
            <w:tcW w:w="242" w:type="dxa"/>
            <w:vAlign w:val="bottom"/>
          </w:tcPr>
          <w:p w14:paraId="7BACA039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bottom w:val="double" w:sz="4" w:space="0" w:color="auto"/>
            </w:tcBorders>
            <w:vAlign w:val="bottom"/>
          </w:tcPr>
          <w:p w14:paraId="288BB5ED" w14:textId="595F3089" w:rsidR="00581069" w:rsidRPr="00EA74A2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CF0B75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vAlign w:val="bottom"/>
          </w:tcPr>
          <w:p w14:paraId="2BF7507C" w14:textId="2E91CB6E" w:rsidR="00581069" w:rsidRPr="00EA74A2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3,357</w:t>
            </w:r>
          </w:p>
        </w:tc>
        <w:tc>
          <w:tcPr>
            <w:tcW w:w="243" w:type="dxa"/>
            <w:vAlign w:val="bottom"/>
          </w:tcPr>
          <w:p w14:paraId="49D77BBD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AB2E191" w14:textId="749872DF" w:rsidR="00581069" w:rsidRPr="00EA74A2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235,388</w:t>
            </w:r>
          </w:p>
        </w:tc>
        <w:tc>
          <w:tcPr>
            <w:tcW w:w="240" w:type="dxa"/>
          </w:tcPr>
          <w:p w14:paraId="6B8464B2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5117E584" w14:textId="01C9D219" w:rsidR="00581069" w:rsidRPr="00EA74A2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408,940</w:t>
            </w:r>
          </w:p>
        </w:tc>
        <w:tc>
          <w:tcPr>
            <w:tcW w:w="236" w:type="dxa"/>
            <w:vAlign w:val="bottom"/>
          </w:tcPr>
          <w:p w14:paraId="1CCCE5AD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7B93E6D3" w14:textId="75DDF340" w:rsidR="00581069" w:rsidRPr="00AE4D5B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3,357</w:t>
            </w:r>
          </w:p>
        </w:tc>
        <w:tc>
          <w:tcPr>
            <w:tcW w:w="236" w:type="dxa"/>
          </w:tcPr>
          <w:p w14:paraId="740B29B4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14:paraId="6B4BE4BC" w14:textId="00FA9ECE" w:rsidR="00581069" w:rsidRPr="00D262BD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412,297</w:t>
            </w:r>
          </w:p>
        </w:tc>
      </w:tr>
      <w:tr w:rsidR="00581069" w:rsidRPr="00AE4D5B" w14:paraId="062FEDC3" w14:textId="77777777" w:rsidTr="000A6EF1">
        <w:trPr>
          <w:trHeight w:val="397"/>
        </w:trPr>
        <w:tc>
          <w:tcPr>
            <w:tcW w:w="1980" w:type="dxa"/>
            <w:vAlign w:val="center"/>
          </w:tcPr>
          <w:p w14:paraId="75B55532" w14:textId="4DA03B78" w:rsidR="00581069" w:rsidRPr="00AE4D5B" w:rsidRDefault="00581069" w:rsidP="00BA4CFC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19B1D0CB" w14:textId="77777777" w:rsidR="00581069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924EF5" w14:textId="525B755A" w:rsidR="00581069" w:rsidRPr="00AE4D5B" w:rsidRDefault="00581069" w:rsidP="0060491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231,406</w:t>
            </w:r>
          </w:p>
        </w:tc>
        <w:tc>
          <w:tcPr>
            <w:tcW w:w="242" w:type="dxa"/>
            <w:vAlign w:val="bottom"/>
          </w:tcPr>
          <w:p w14:paraId="2FEBE725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0F3DA1" w14:textId="127F49E9" w:rsidR="00581069" w:rsidRPr="00EA74A2" w:rsidRDefault="00581069" w:rsidP="002C6B81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BBEC08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5ABEA2" w14:textId="26A9F261" w:rsidR="00581069" w:rsidRPr="00EA74A2" w:rsidRDefault="00581069" w:rsidP="00D262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3,002</w:t>
            </w:r>
          </w:p>
        </w:tc>
        <w:tc>
          <w:tcPr>
            <w:tcW w:w="243" w:type="dxa"/>
            <w:vAlign w:val="bottom"/>
          </w:tcPr>
          <w:p w14:paraId="4B500A84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B05699" w14:textId="0F7FDCFA" w:rsidR="00581069" w:rsidRPr="00EA74A2" w:rsidRDefault="00581069" w:rsidP="00D262BD">
            <w:pPr>
              <w:tabs>
                <w:tab w:val="decimal" w:pos="72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234,408</w:t>
            </w:r>
          </w:p>
        </w:tc>
        <w:tc>
          <w:tcPr>
            <w:tcW w:w="240" w:type="dxa"/>
          </w:tcPr>
          <w:p w14:paraId="7FF713F4" w14:textId="77777777" w:rsidR="00581069" w:rsidRPr="00EA74A2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C578D1" w14:textId="21D54FC3" w:rsidR="00581069" w:rsidRPr="00EA74A2" w:rsidRDefault="00581069" w:rsidP="00D262BD">
            <w:pPr>
              <w:tabs>
                <w:tab w:val="decimal" w:pos="665"/>
              </w:tabs>
              <w:spacing w:line="240" w:lineRule="auto"/>
              <w:ind w:left="-108" w:right="-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408,31</w:t>
            </w:r>
            <w:r w:rsidR="00172E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6B8C975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  <w:bottom w:val="double" w:sz="4" w:space="0" w:color="auto"/>
            </w:tcBorders>
          </w:tcPr>
          <w:p w14:paraId="5A157E0C" w14:textId="34317E29" w:rsidR="00581069" w:rsidRPr="00AE4D5B" w:rsidRDefault="00581069" w:rsidP="00D262BD">
            <w:pPr>
              <w:tabs>
                <w:tab w:val="decimal" w:pos="5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</w:t>
            </w:r>
            <w:r w:rsidR="00172E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916575" w14:textId="77777777" w:rsidR="00581069" w:rsidRPr="00AE4D5B" w:rsidRDefault="00581069" w:rsidP="00BA4CF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</w:tcPr>
          <w:p w14:paraId="35EDFDD7" w14:textId="5CACF9AF" w:rsidR="00581069" w:rsidRPr="00D262BD" w:rsidRDefault="00581069" w:rsidP="00D262BD">
            <w:pPr>
              <w:tabs>
                <w:tab w:val="decimal" w:pos="60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28604ECB" w14:textId="77777777" w:rsidR="00122033" w:rsidRPr="00CC397D" w:rsidRDefault="00122033" w:rsidP="00092727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55C051AD" w14:textId="474CC858" w:rsidR="00092727" w:rsidRDefault="00092727" w:rsidP="00733655">
      <w:pPr>
        <w:tabs>
          <w:tab w:val="left" w:pos="540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AE4D5B">
        <w:rPr>
          <w:rFonts w:hint="cs"/>
          <w:sz w:val="30"/>
          <w:szCs w:val="30"/>
          <w:cs/>
        </w:rPr>
        <w:t>ที่ดิน</w:t>
      </w:r>
      <w:r w:rsidRPr="00AE4D5B">
        <w:rPr>
          <w:sz w:val="30"/>
          <w:szCs w:val="30"/>
          <w:cs/>
        </w:rPr>
        <w:t>และอาคารที่ให้เช่าแก่บริษัทอื่น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สัญญาเช่ามีอายุ</w:t>
      </w:r>
      <w:r w:rsidRPr="00AE4D5B">
        <w:rPr>
          <w:rFonts w:hint="cs"/>
          <w:sz w:val="30"/>
          <w:szCs w:val="30"/>
          <w:cs/>
        </w:rPr>
        <w:t>ตั้งแต่</w:t>
      </w:r>
      <w:r w:rsidRPr="00AE4D5B">
        <w:rPr>
          <w:sz w:val="30"/>
          <w:szCs w:val="30"/>
          <w:cs/>
        </w:rPr>
        <w:t xml:space="preserve"> </w:t>
      </w:r>
      <w:r w:rsidR="00136628">
        <w:rPr>
          <w:sz w:val="30"/>
          <w:szCs w:val="30"/>
        </w:rPr>
        <w:t>2</w:t>
      </w:r>
      <w:r w:rsidRPr="00825F40">
        <w:rPr>
          <w:sz w:val="30"/>
          <w:szCs w:val="30"/>
        </w:rPr>
        <w:t xml:space="preserve"> </w:t>
      </w:r>
      <w:r w:rsidRPr="00825F40">
        <w:rPr>
          <w:rFonts w:hint="cs"/>
          <w:sz w:val="30"/>
          <w:szCs w:val="30"/>
          <w:cs/>
        </w:rPr>
        <w:t xml:space="preserve">ถึง </w:t>
      </w:r>
      <w:r w:rsidR="00136628">
        <w:rPr>
          <w:sz w:val="30"/>
          <w:szCs w:val="30"/>
        </w:rPr>
        <w:t>3</w:t>
      </w:r>
      <w:r w:rsidRPr="00825F40">
        <w:rPr>
          <w:sz w:val="30"/>
          <w:szCs w:val="30"/>
        </w:rPr>
        <w:t xml:space="preserve"> </w:t>
      </w:r>
      <w:r w:rsidRPr="00825F40">
        <w:rPr>
          <w:sz w:val="30"/>
          <w:szCs w:val="30"/>
          <w:cs/>
        </w:rPr>
        <w:t>ปี</w:t>
      </w:r>
      <w:r w:rsidR="00DF3A7C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39097908" w14:textId="77777777" w:rsidR="00136628" w:rsidRDefault="00136628" w:rsidP="00733655">
      <w:pPr>
        <w:tabs>
          <w:tab w:val="left" w:pos="540"/>
        </w:tabs>
        <w:spacing w:line="240" w:lineRule="auto"/>
        <w:ind w:left="540" w:right="-25"/>
        <w:jc w:val="thaiDistribute"/>
        <w:rPr>
          <w:sz w:val="30"/>
          <w:szCs w:val="30"/>
        </w:rPr>
      </w:pPr>
    </w:p>
    <w:p w14:paraId="0F0DD963" w14:textId="77777777" w:rsidR="00136628" w:rsidRDefault="00136628" w:rsidP="00733655">
      <w:pPr>
        <w:tabs>
          <w:tab w:val="left" w:pos="540"/>
        </w:tabs>
        <w:spacing w:line="240" w:lineRule="auto"/>
        <w:ind w:left="540" w:right="-25"/>
        <w:jc w:val="thaiDistribute"/>
        <w:rPr>
          <w:sz w:val="30"/>
          <w:szCs w:val="30"/>
        </w:rPr>
      </w:pPr>
    </w:p>
    <w:p w14:paraId="4E0A4AFE" w14:textId="77777777" w:rsidR="00092727" w:rsidRPr="00CC397D" w:rsidRDefault="00092727" w:rsidP="00136628">
      <w:pPr>
        <w:tabs>
          <w:tab w:val="left" w:pos="540"/>
        </w:tabs>
        <w:spacing w:line="240" w:lineRule="auto"/>
        <w:ind w:right="-43"/>
        <w:jc w:val="thaiDistribute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90"/>
        <w:gridCol w:w="180"/>
        <w:gridCol w:w="1080"/>
        <w:gridCol w:w="180"/>
        <w:gridCol w:w="1080"/>
      </w:tblGrid>
      <w:tr w:rsidR="00407142" w:rsidRPr="00AE4D5B" w14:paraId="005E748B" w14:textId="77777777" w:rsidTr="00B407DE">
        <w:trPr>
          <w:cantSplit/>
          <w:tblHeader/>
        </w:trPr>
        <w:tc>
          <w:tcPr>
            <w:tcW w:w="4320" w:type="dxa"/>
            <w:vAlign w:val="bottom"/>
          </w:tcPr>
          <w:p w14:paraId="59D12A52" w14:textId="77777777" w:rsidR="00407142" w:rsidRPr="00AE4D5B" w:rsidRDefault="00407142" w:rsidP="00C91E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851791C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A00188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D67C0DC" w14:textId="77777777" w:rsidR="00407142" w:rsidRPr="00AE4D5B" w:rsidRDefault="00407142" w:rsidP="00C91E1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407142" w:rsidRPr="00AE4D5B" w14:paraId="25112B6C" w14:textId="77777777" w:rsidTr="00B407DE">
        <w:trPr>
          <w:cantSplit/>
          <w:tblHeader/>
        </w:trPr>
        <w:tc>
          <w:tcPr>
            <w:tcW w:w="4320" w:type="dxa"/>
          </w:tcPr>
          <w:p w14:paraId="42A9A9F3" w14:textId="77777777" w:rsidR="00407142" w:rsidRPr="00AE4D5B" w:rsidRDefault="00407142" w:rsidP="00C91E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cs="Angsana New"/>
                <w:b/>
                <w:i/>
                <w:iCs/>
                <w:sz w:val="28"/>
                <w:szCs w:val="28"/>
                <w:lang w:bidi="th-TH"/>
              </w:rPr>
              <w:t>31</w:t>
            </w:r>
            <w:r w:rsidRPr="00AE4D5B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01E9A4A0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7B5D4BB6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2E9129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2683AF08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E9748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0A5E62AD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C3F31" w14:textId="77777777" w:rsidR="00407142" w:rsidRPr="00AE4D5B" w:rsidRDefault="00407142" w:rsidP="00C91E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407142" w:rsidRPr="00AE4D5B" w14:paraId="056E0073" w14:textId="77777777" w:rsidTr="00B407DE">
        <w:trPr>
          <w:cantSplit/>
          <w:tblHeader/>
        </w:trPr>
        <w:tc>
          <w:tcPr>
            <w:tcW w:w="4320" w:type="dxa"/>
          </w:tcPr>
          <w:p w14:paraId="1EBB81F0" w14:textId="77777777" w:rsidR="00407142" w:rsidRPr="00AE4D5B" w:rsidRDefault="00407142" w:rsidP="00C91E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A749467" w14:textId="77777777" w:rsidR="00407142" w:rsidRPr="00AE4D5B" w:rsidRDefault="00407142" w:rsidP="00C91E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7142" w:rsidRPr="00AE4D5B" w14:paraId="6E3E689B" w14:textId="77777777" w:rsidTr="00B407DE">
        <w:trPr>
          <w:cantSplit/>
        </w:trPr>
        <w:tc>
          <w:tcPr>
            <w:tcW w:w="4320" w:type="dxa"/>
          </w:tcPr>
          <w:p w14:paraId="6813E4C3" w14:textId="77777777" w:rsidR="00407142" w:rsidRPr="00AE4D5B" w:rsidRDefault="00407142" w:rsidP="00C91E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4D5B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5E3BF464" w14:textId="77777777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1B7B37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52D37B" w14:textId="77777777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88021B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59947" w14:textId="77777777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961FF8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54B82" w14:textId="77777777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142" w:rsidRPr="00AE4D5B" w14:paraId="304D6F30" w14:textId="77777777" w:rsidTr="00B407DE">
        <w:trPr>
          <w:cantSplit/>
        </w:trPr>
        <w:tc>
          <w:tcPr>
            <w:tcW w:w="4320" w:type="dxa"/>
          </w:tcPr>
          <w:p w14:paraId="6B3FECDB" w14:textId="483C106E" w:rsidR="00407142" w:rsidRPr="00AE4D5B" w:rsidRDefault="00407142" w:rsidP="00C91E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7142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0E6E72CA" w14:textId="6EF77A42" w:rsidR="00407142" w:rsidRPr="00D105D3" w:rsidRDefault="00D105D3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inorBidi"/>
                <w:sz w:val="28"/>
                <w:szCs w:val="35"/>
                <w:cs/>
                <w:lang w:bidi="th-TH"/>
              </w:rPr>
            </w:pPr>
            <w:r w:rsidRPr="00D105D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D105D3">
              <w:rPr>
                <w:sz w:val="28"/>
                <w:szCs w:val="28"/>
              </w:rPr>
              <w:t>677</w:t>
            </w:r>
          </w:p>
        </w:tc>
        <w:tc>
          <w:tcPr>
            <w:tcW w:w="180" w:type="dxa"/>
            <w:vAlign w:val="center"/>
          </w:tcPr>
          <w:p w14:paraId="3E367225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9C5C936" w14:textId="2E5BC20F" w:rsidR="00407142" w:rsidRPr="00AE4D5B" w:rsidRDefault="00D105D3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05D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05D3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80" w:type="dxa"/>
            <w:vAlign w:val="bottom"/>
          </w:tcPr>
          <w:p w14:paraId="43C4F94E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9CF342" w14:textId="6948761B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20,857</w:t>
            </w:r>
          </w:p>
        </w:tc>
        <w:tc>
          <w:tcPr>
            <w:tcW w:w="180" w:type="dxa"/>
            <w:vAlign w:val="bottom"/>
          </w:tcPr>
          <w:p w14:paraId="7E2D2794" w14:textId="77777777" w:rsidR="00407142" w:rsidRPr="00AE4D5B" w:rsidRDefault="00407142" w:rsidP="00C91E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545BAB" w14:textId="6434C2D1" w:rsidR="00407142" w:rsidRPr="00AE4D5B" w:rsidRDefault="00407142" w:rsidP="00C91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19,602</w:t>
            </w:r>
          </w:p>
        </w:tc>
      </w:tr>
    </w:tbl>
    <w:p w14:paraId="7E0BECA8" w14:textId="77777777" w:rsidR="00407142" w:rsidRDefault="00407142" w:rsidP="00733655">
      <w:pPr>
        <w:tabs>
          <w:tab w:val="left" w:pos="540"/>
        </w:tabs>
        <w:spacing w:line="240" w:lineRule="auto"/>
        <w:ind w:left="540" w:right="-25"/>
        <w:jc w:val="thaiDistribute"/>
        <w:rPr>
          <w:sz w:val="30"/>
          <w:szCs w:val="30"/>
        </w:rPr>
      </w:pPr>
    </w:p>
    <w:p w14:paraId="60F43DD5" w14:textId="0AB287AF" w:rsidR="00092727" w:rsidRPr="00AE4D5B" w:rsidRDefault="00092727" w:rsidP="00733655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</w:rPr>
      </w:pPr>
      <w:r w:rsidRPr="00AE4D5B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AE4D5B">
        <w:rPr>
          <w:rFonts w:hint="cs"/>
          <w:sz w:val="30"/>
          <w:szCs w:val="30"/>
          <w:cs/>
        </w:rPr>
        <w:t xml:space="preserve"> ณ วันที่ </w:t>
      </w:r>
      <w:r w:rsidR="00136628">
        <w:rPr>
          <w:sz w:val="30"/>
          <w:szCs w:val="30"/>
        </w:rPr>
        <w:t>31</w:t>
      </w:r>
      <w:r w:rsidRPr="00AE4D5B">
        <w:rPr>
          <w:rFonts w:hint="cs"/>
          <w:sz w:val="30"/>
          <w:szCs w:val="30"/>
          <w:cs/>
        </w:rPr>
        <w:t xml:space="preserve"> ธันวาคม </w:t>
      </w:r>
      <w:r w:rsidR="00136628">
        <w:rPr>
          <w:sz w:val="30"/>
          <w:szCs w:val="30"/>
        </w:rPr>
        <w:t>2568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AE4D5B">
        <w:rPr>
          <w:sz w:val="30"/>
          <w:szCs w:val="30"/>
          <w:cs/>
        </w:rPr>
        <w:t xml:space="preserve">จำนวน </w:t>
      </w:r>
      <w:r w:rsidR="00136628">
        <w:rPr>
          <w:sz w:val="30"/>
          <w:szCs w:val="30"/>
        </w:rPr>
        <w:t>744.4</w:t>
      </w:r>
      <w:r w:rsidR="00DC6EC5" w:rsidRPr="00AE4D5B">
        <w:rPr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rFonts w:hint="cs"/>
          <w:sz w:val="30"/>
          <w:szCs w:val="30"/>
          <w:cs/>
        </w:rPr>
        <w:t xml:space="preserve"> และ</w:t>
      </w:r>
      <w:r w:rsidR="006E50F6" w:rsidRPr="00AE4D5B">
        <w:rPr>
          <w:sz w:val="30"/>
          <w:szCs w:val="30"/>
          <w:cs/>
        </w:rPr>
        <w:t xml:space="preserve"> </w:t>
      </w:r>
      <w:r w:rsidR="00136628">
        <w:rPr>
          <w:sz w:val="30"/>
          <w:szCs w:val="30"/>
        </w:rPr>
        <w:t>1,086.1</w:t>
      </w:r>
      <w:r w:rsidR="00C17027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ล้านบาท ตามลำดับ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136628">
        <w:rPr>
          <w:i/>
          <w:iCs/>
          <w:sz w:val="30"/>
          <w:szCs w:val="30"/>
        </w:rPr>
        <w:t>2567</w:t>
      </w:r>
      <w:r w:rsidRPr="00AE4D5B">
        <w:rPr>
          <w:i/>
          <w:iCs/>
          <w:sz w:val="30"/>
          <w:szCs w:val="30"/>
          <w:cs/>
        </w:rPr>
        <w:t xml:space="preserve">: </w:t>
      </w:r>
      <w:r w:rsidR="00136628">
        <w:rPr>
          <w:i/>
          <w:iCs/>
          <w:sz w:val="30"/>
          <w:szCs w:val="30"/>
        </w:rPr>
        <w:t>745.4</w:t>
      </w:r>
      <w:r w:rsidR="00C17027" w:rsidRPr="00C17027">
        <w:rPr>
          <w:i/>
          <w:iCs/>
          <w:sz w:val="30"/>
          <w:szCs w:val="30"/>
          <w:cs/>
        </w:rPr>
        <w:t xml:space="preserve"> ล้านบาท และ </w:t>
      </w:r>
      <w:r w:rsidR="00136628">
        <w:rPr>
          <w:i/>
          <w:iCs/>
          <w:sz w:val="30"/>
          <w:szCs w:val="30"/>
        </w:rPr>
        <w:t>1,087.1</w:t>
      </w:r>
      <w:r w:rsidR="00C17027" w:rsidRPr="00C17027">
        <w:rPr>
          <w:i/>
          <w:iCs/>
          <w:sz w:val="30"/>
          <w:szCs w:val="30"/>
          <w:cs/>
        </w:rPr>
        <w:t xml:space="preserve"> </w:t>
      </w:r>
      <w:r w:rsidR="00CD3A76" w:rsidRPr="00AE4D5B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AE4D5B">
        <w:rPr>
          <w:i/>
          <w:iCs/>
          <w:sz w:val="30"/>
          <w:szCs w:val="30"/>
          <w:cs/>
        </w:rPr>
        <w:t xml:space="preserve"> </w:t>
      </w:r>
      <w:r w:rsidR="00421FA4" w:rsidRPr="00AE4D5B">
        <w:rPr>
          <w:rFonts w:hint="cs"/>
          <w:i/>
          <w:iCs/>
          <w:sz w:val="30"/>
          <w:szCs w:val="30"/>
          <w:cs/>
        </w:rPr>
        <w:t>ตามลำดับ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AE4D5B">
        <w:rPr>
          <w:rFonts w:ascii="AngsanaNew" w:hAnsi="AngsanaNew"/>
          <w:sz w:val="30"/>
          <w:szCs w:val="30"/>
          <w:cs/>
        </w:rPr>
        <w:t>ปัจจุบัน</w:t>
      </w:r>
      <w:r w:rsidRPr="00AE4D5B">
        <w:rPr>
          <w:rFonts w:ascii="AngsanaNew" w:hAnsi="AngsanaNew" w:hint="cs"/>
          <w:sz w:val="30"/>
          <w:szCs w:val="30"/>
          <w:cs/>
        </w:rPr>
        <w:t>และวิธีรายได้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452930" w:rsidRPr="00AE4D5B">
        <w:rPr>
          <w:rFonts w:hint="cs"/>
          <w:sz w:val="30"/>
          <w:szCs w:val="30"/>
          <w:cs/>
        </w:rPr>
        <w:t xml:space="preserve">ระดับที่ </w:t>
      </w:r>
      <w:r w:rsidR="00136628">
        <w:rPr>
          <w:sz w:val="30"/>
          <w:szCs w:val="30"/>
        </w:rPr>
        <w:t>3</w:t>
      </w:r>
      <w:r w:rsidR="0076570E" w:rsidRPr="00AE4D5B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AE4D5B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AE4D5B" w:rsidSect="00BE5628">
          <w:footerReference w:type="default" r:id="rId18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30080F63" w:rsidR="00EE365B" w:rsidRPr="001E3498" w:rsidRDefault="00092727" w:rsidP="00A850D1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ที่ดิน อาคารและอุปกรณ์</w:t>
      </w:r>
    </w:p>
    <w:p w14:paraId="431CF420" w14:textId="77777777" w:rsidR="001E3498" w:rsidRPr="001E3498" w:rsidRDefault="001E3498" w:rsidP="001E3498">
      <w:pPr>
        <w:pStyle w:val="ListParagraph"/>
        <w:ind w:left="540" w:firstLine="0"/>
        <w:rPr>
          <w:rFonts w:asciiTheme="majorBidi" w:hAnsiTheme="majorBidi"/>
          <w:i w:val="0"/>
          <w:iCs w:val="0"/>
          <w:sz w:val="16"/>
          <w:szCs w:val="16"/>
          <w:cs/>
        </w:rPr>
      </w:pPr>
    </w:p>
    <w:tbl>
      <w:tblPr>
        <w:tblW w:w="14276" w:type="dxa"/>
        <w:jc w:val="center"/>
        <w:tblLayout w:type="fixed"/>
        <w:tblLook w:val="01E0" w:firstRow="1" w:lastRow="1" w:firstColumn="1" w:lastColumn="1" w:noHBand="0" w:noVBand="0"/>
      </w:tblPr>
      <w:tblGrid>
        <w:gridCol w:w="3384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1035"/>
        <w:gridCol w:w="270"/>
        <w:gridCol w:w="1080"/>
        <w:gridCol w:w="270"/>
        <w:gridCol w:w="990"/>
        <w:gridCol w:w="270"/>
        <w:gridCol w:w="900"/>
      </w:tblGrid>
      <w:tr w:rsidR="00177B4F" w:rsidRPr="00AE4D5B" w14:paraId="63AE5C1C" w14:textId="77777777" w:rsidTr="00A850D1">
        <w:trPr>
          <w:trHeight w:val="20"/>
          <w:tblHeader/>
          <w:jc w:val="center"/>
        </w:trPr>
        <w:tc>
          <w:tcPr>
            <w:tcW w:w="3384" w:type="dxa"/>
          </w:tcPr>
          <w:p w14:paraId="3FFBA794" w14:textId="77777777" w:rsidR="00177B4F" w:rsidRPr="00AE4D5B" w:rsidRDefault="00177B4F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3458B0F5" w14:textId="77777777" w:rsidR="00177B4F" w:rsidRPr="00AE4D5B" w:rsidRDefault="00177B4F" w:rsidP="0059183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  <w:vAlign w:val="bottom"/>
          </w:tcPr>
          <w:p w14:paraId="3827A33E" w14:textId="2A8D78B2" w:rsidR="00177B4F" w:rsidRPr="00177B4F" w:rsidRDefault="00177B4F" w:rsidP="0059183F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7B4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:rsidRPr="00AE4D5B" w14:paraId="7DF98FA1" w14:textId="77777777" w:rsidTr="00A850D1">
        <w:trPr>
          <w:trHeight w:val="20"/>
          <w:tblHeader/>
          <w:jc w:val="center"/>
        </w:trPr>
        <w:tc>
          <w:tcPr>
            <w:tcW w:w="3384" w:type="dxa"/>
          </w:tcPr>
          <w:p w14:paraId="364942AC" w14:textId="26CE6000" w:rsidR="00941844" w:rsidRPr="00AE4D5B" w:rsidRDefault="00941844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Pr="00AE4D5B" w:rsidRDefault="00941844" w:rsidP="0059183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5CED5721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06978A99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bottom"/>
            <w:hideMark/>
          </w:tcPr>
          <w:p w14:paraId="4C677BBF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9031CD6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47761E66" w14:textId="73023BD4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19791509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B8710ED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57A0FE6E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64DB3DA" w14:textId="4F60E04F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CA48A9" w:rsidRPr="00CA48A9" w14:paraId="3C9175B9" w14:textId="77777777" w:rsidTr="00A850D1">
        <w:trPr>
          <w:trHeight w:val="20"/>
          <w:tblHeader/>
          <w:jc w:val="center"/>
        </w:trPr>
        <w:tc>
          <w:tcPr>
            <w:tcW w:w="3384" w:type="dxa"/>
            <w:vAlign w:val="bottom"/>
          </w:tcPr>
          <w:p w14:paraId="5609FD8C" w14:textId="77777777" w:rsidR="00CA48A9" w:rsidRPr="00AE4D5B" w:rsidRDefault="00CA48A9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5850D812" w14:textId="77777777" w:rsidR="00CA48A9" w:rsidRPr="00AE4D5B" w:rsidRDefault="00CA48A9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</w:tcPr>
          <w:p w14:paraId="578FA3F3" w14:textId="3B26F406" w:rsidR="00CA48A9" w:rsidRPr="00CA48A9" w:rsidRDefault="00CA48A9" w:rsidP="00CA48A9">
            <w:pPr>
              <w:spacing w:line="26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CA48A9">
              <w:rPr>
                <w:i/>
                <w:iCs/>
                <w:sz w:val="22"/>
                <w:szCs w:val="22"/>
              </w:rPr>
              <w:t>(</w:t>
            </w:r>
            <w:r w:rsidRPr="00CA48A9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941844" w:rsidRPr="00AE4D5B" w14:paraId="5050F873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511C6140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9B9A1CF" w14:textId="698E9008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8174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60B32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EC634B7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62A768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BD1D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23326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5772E9" w:rsidRPr="00AE4D5B" w14:paraId="64FB5771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4D58309D" w14:textId="5A8D2EF3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4B4DD2E6" w14:textId="77777777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center"/>
          </w:tcPr>
          <w:p w14:paraId="03A08F8F" w14:textId="044B25C9" w:rsidR="005772E9" w:rsidRPr="005772E9" w:rsidRDefault="005772E9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sz w:val="22"/>
                <w:szCs w:val="22"/>
                <w:cs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1,405,725</w:t>
            </w:r>
          </w:p>
        </w:tc>
        <w:tc>
          <w:tcPr>
            <w:tcW w:w="236" w:type="dxa"/>
            <w:vAlign w:val="center"/>
          </w:tcPr>
          <w:p w14:paraId="41B017CC" w14:textId="77777777" w:rsidR="005772E9" w:rsidRPr="005772E9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center"/>
          </w:tcPr>
          <w:p w14:paraId="1B8DC574" w14:textId="46AA2DA6" w:rsidR="005772E9" w:rsidRPr="005772E9" w:rsidRDefault="005772E9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529,659</w:t>
            </w:r>
          </w:p>
        </w:tc>
        <w:tc>
          <w:tcPr>
            <w:tcW w:w="245" w:type="dxa"/>
            <w:vAlign w:val="center"/>
          </w:tcPr>
          <w:p w14:paraId="28DCAC8A" w14:textId="77777777" w:rsidR="005772E9" w:rsidRPr="005772E9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center"/>
          </w:tcPr>
          <w:p w14:paraId="34D3E2DB" w14:textId="42E5E7DD" w:rsidR="005772E9" w:rsidRPr="005772E9" w:rsidRDefault="005772E9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6,026,904</w:t>
            </w:r>
          </w:p>
        </w:tc>
        <w:tc>
          <w:tcPr>
            <w:tcW w:w="236" w:type="dxa"/>
            <w:vAlign w:val="center"/>
          </w:tcPr>
          <w:p w14:paraId="3FB2B24B" w14:textId="77777777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14:paraId="456EACB4" w14:textId="693A6D71" w:rsidR="005772E9" w:rsidRPr="005772E9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1,802,004</w:t>
            </w:r>
          </w:p>
        </w:tc>
        <w:tc>
          <w:tcPr>
            <w:tcW w:w="243" w:type="dxa"/>
            <w:vAlign w:val="center"/>
          </w:tcPr>
          <w:p w14:paraId="41E45DD7" w14:textId="77777777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14:paraId="70F0E2E2" w14:textId="76BB45F8" w:rsidR="005772E9" w:rsidRPr="005772E9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15,756,644</w:t>
            </w:r>
          </w:p>
        </w:tc>
        <w:tc>
          <w:tcPr>
            <w:tcW w:w="236" w:type="dxa"/>
            <w:vAlign w:val="center"/>
          </w:tcPr>
          <w:p w14:paraId="643CF9E0" w14:textId="77777777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center"/>
          </w:tcPr>
          <w:p w14:paraId="124AF74C" w14:textId="63319F35" w:rsidR="005772E9" w:rsidRPr="005772E9" w:rsidRDefault="005772E9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464,168</w:t>
            </w:r>
          </w:p>
        </w:tc>
        <w:tc>
          <w:tcPr>
            <w:tcW w:w="270" w:type="dxa"/>
            <w:vAlign w:val="center"/>
          </w:tcPr>
          <w:p w14:paraId="60FDC7D1" w14:textId="77777777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2E79963" w14:textId="31602F1E" w:rsidR="005772E9" w:rsidRPr="005772E9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1,180,683</w:t>
            </w:r>
          </w:p>
        </w:tc>
        <w:tc>
          <w:tcPr>
            <w:tcW w:w="270" w:type="dxa"/>
            <w:vAlign w:val="center"/>
          </w:tcPr>
          <w:p w14:paraId="09F41321" w14:textId="77777777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44BE98D" w14:textId="5C173653" w:rsidR="005772E9" w:rsidRPr="005772E9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948,569</w:t>
            </w:r>
          </w:p>
        </w:tc>
        <w:tc>
          <w:tcPr>
            <w:tcW w:w="270" w:type="dxa"/>
            <w:vAlign w:val="center"/>
          </w:tcPr>
          <w:p w14:paraId="5F4B9259" w14:textId="332A2826" w:rsidR="005772E9" w:rsidRPr="005772E9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13A4F26" w14:textId="71BCB102" w:rsidR="005772E9" w:rsidRPr="005772E9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28,114,356</w:t>
            </w:r>
          </w:p>
        </w:tc>
      </w:tr>
      <w:tr w:rsidR="005772E9" w:rsidRPr="00AE4D5B" w14:paraId="53E1894D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195686F5" w14:textId="2D088713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163DE3B9" w14:textId="11E4EAFA" w:rsidR="005772E9" w:rsidRPr="00C17027" w:rsidRDefault="005772E9" w:rsidP="005772E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F55EDF2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E965086" w14:textId="11D1B3DF" w:rsidR="005772E9" w:rsidRPr="00AE4D5B" w:rsidRDefault="005772E9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1,816</w:t>
            </w:r>
          </w:p>
        </w:tc>
        <w:tc>
          <w:tcPr>
            <w:tcW w:w="245" w:type="dxa"/>
            <w:vAlign w:val="center"/>
          </w:tcPr>
          <w:p w14:paraId="679C2F4C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DCF51F2" w14:textId="2FEA3508" w:rsidR="005772E9" w:rsidRPr="00AE4D5B" w:rsidRDefault="005772E9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236" w:type="dxa"/>
            <w:vAlign w:val="center"/>
          </w:tcPr>
          <w:p w14:paraId="45879ADD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E4CE420" w14:textId="15028D3D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5,208</w:t>
            </w:r>
          </w:p>
        </w:tc>
        <w:tc>
          <w:tcPr>
            <w:tcW w:w="243" w:type="dxa"/>
            <w:vAlign w:val="center"/>
          </w:tcPr>
          <w:p w14:paraId="66D8A9A4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0F0E8E6" w14:textId="4548C12E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110,184</w:t>
            </w:r>
          </w:p>
        </w:tc>
        <w:tc>
          <w:tcPr>
            <w:tcW w:w="236" w:type="dxa"/>
            <w:vAlign w:val="center"/>
          </w:tcPr>
          <w:p w14:paraId="55237DBF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4D9BD916" w14:textId="78D41C46" w:rsidR="005772E9" w:rsidRPr="00AE4D5B" w:rsidRDefault="005772E9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57,425</w:t>
            </w:r>
          </w:p>
        </w:tc>
        <w:tc>
          <w:tcPr>
            <w:tcW w:w="270" w:type="dxa"/>
            <w:vAlign w:val="center"/>
          </w:tcPr>
          <w:p w14:paraId="6EE3EC84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8F587C1" w14:textId="49E1C410" w:rsidR="005772E9" w:rsidRPr="00AE4D5B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20,929</w:t>
            </w:r>
          </w:p>
        </w:tc>
        <w:tc>
          <w:tcPr>
            <w:tcW w:w="270" w:type="dxa"/>
            <w:vAlign w:val="center"/>
          </w:tcPr>
          <w:p w14:paraId="3E65BE12" w14:textId="0DFBACC9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365FD46" w14:textId="221FBB64" w:rsidR="005772E9" w:rsidRPr="00AE4D5B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780,746</w:t>
            </w:r>
          </w:p>
        </w:tc>
        <w:tc>
          <w:tcPr>
            <w:tcW w:w="270" w:type="dxa"/>
            <w:vAlign w:val="center"/>
          </w:tcPr>
          <w:p w14:paraId="7AB210E9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C3FBA7A" w14:textId="4DE50E3B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976,471</w:t>
            </w:r>
          </w:p>
        </w:tc>
      </w:tr>
      <w:tr w:rsidR="005772E9" w:rsidRPr="00AE4D5B" w14:paraId="034AD17B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027CE03C" w14:textId="22448F1D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D62F65B" w14:textId="61135299" w:rsidR="005772E9" w:rsidRPr="00AE4D5B" w:rsidRDefault="005772E9" w:rsidP="005772E9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891EA07" w14:textId="4474B6A0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60CBC52A" w14:textId="74B6FBBA" w:rsidR="005772E9" w:rsidRPr="00AE4D5B" w:rsidRDefault="005772E9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245" w:type="dxa"/>
            <w:vAlign w:val="center"/>
          </w:tcPr>
          <w:p w14:paraId="0457C60F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655F335" w14:textId="061E0176" w:rsidR="005772E9" w:rsidRPr="00AE4D5B" w:rsidRDefault="005772E9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236" w:type="dxa"/>
            <w:vAlign w:val="center"/>
          </w:tcPr>
          <w:p w14:paraId="1A601637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410D46" w14:textId="2C1DB795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243" w:type="dxa"/>
            <w:vAlign w:val="center"/>
          </w:tcPr>
          <w:p w14:paraId="21A739B5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75D9139" w14:textId="47235CCC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236" w:type="dxa"/>
            <w:vAlign w:val="center"/>
          </w:tcPr>
          <w:p w14:paraId="4B990196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47DEB514" w14:textId="079C1F07" w:rsidR="005772E9" w:rsidRPr="00AE4D5B" w:rsidRDefault="005772E9" w:rsidP="005772E9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D59516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C53826" w14:textId="57AD40DB" w:rsidR="005772E9" w:rsidRPr="00AE4D5B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  <w:tc>
          <w:tcPr>
            <w:tcW w:w="270" w:type="dxa"/>
            <w:vAlign w:val="center"/>
          </w:tcPr>
          <w:p w14:paraId="0207C467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7DE085A" w14:textId="4519AEA9" w:rsidR="005772E9" w:rsidRPr="00AE4D5B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(409,433)</w:t>
            </w:r>
          </w:p>
        </w:tc>
        <w:tc>
          <w:tcPr>
            <w:tcW w:w="270" w:type="dxa"/>
            <w:vAlign w:val="center"/>
          </w:tcPr>
          <w:p w14:paraId="6BF312B3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7214B18" w14:textId="2C80D81D" w:rsidR="005772E9" w:rsidRPr="00AE4D5B" w:rsidRDefault="005772E9" w:rsidP="005772E9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72E9" w:rsidRPr="00AE4D5B" w14:paraId="0D19F36C" w14:textId="77777777" w:rsidTr="00A850D1">
        <w:trPr>
          <w:trHeight w:val="20"/>
          <w:jc w:val="center"/>
        </w:trPr>
        <w:tc>
          <w:tcPr>
            <w:tcW w:w="3384" w:type="dxa"/>
            <w:vAlign w:val="bottom"/>
          </w:tcPr>
          <w:p w14:paraId="4BE02D4B" w14:textId="32CEF553" w:rsidR="005772E9" w:rsidRPr="00AE4D5B" w:rsidRDefault="005772E9" w:rsidP="005772E9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E83CBB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7236757A" w14:textId="605EAC63" w:rsidR="005772E9" w:rsidRPr="00D262BD" w:rsidRDefault="005772E9" w:rsidP="005772E9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262B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1848D1" w:rsidRPr="00D262B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83" w:type="dxa"/>
            <w:vAlign w:val="center"/>
          </w:tcPr>
          <w:p w14:paraId="2E45C45B" w14:textId="36C6D248" w:rsidR="005772E9" w:rsidRPr="005772E9" w:rsidRDefault="005772E9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753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58A946D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06CEA5E" w14:textId="6AECE62A" w:rsidR="005772E9" w:rsidRPr="00AE4D5B" w:rsidRDefault="005772E9" w:rsidP="005772E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1D681103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C61531E" w14:textId="3FC9CFCB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CBE741F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179BB61" w14:textId="693211BE" w:rsidR="005772E9" w:rsidRPr="00AE4D5B" w:rsidRDefault="005772E9" w:rsidP="005772E9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616444B" w14:textId="7F09209D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F46B2BC" w14:textId="5AC2E13D" w:rsidR="005772E9" w:rsidRPr="00AE4D5B" w:rsidRDefault="005772E9" w:rsidP="005772E9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643A6B3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3C5ED0AF" w14:textId="396D4EB2" w:rsidR="005772E9" w:rsidRPr="00AE4D5B" w:rsidRDefault="005772E9" w:rsidP="005772E9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C789122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8648ABC" w14:textId="521B7A3F" w:rsidR="005772E9" w:rsidRPr="00AE4D5B" w:rsidRDefault="005772E9" w:rsidP="005772E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42B2FC8" w14:textId="7F0B9310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BA150F7" w14:textId="0BB3B146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ABF7EA" w14:textId="77777777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E5279DE" w14:textId="4F2B372B" w:rsidR="005772E9" w:rsidRPr="00F0303F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(80,753)</w:t>
            </w:r>
          </w:p>
        </w:tc>
      </w:tr>
      <w:tr w:rsidR="005772E9" w:rsidRPr="00AE4D5B" w14:paraId="4F35CE21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2C02C6E3" w14:textId="2F21BDBD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0194C99C" w14:textId="75F7F350" w:rsidR="005772E9" w:rsidRPr="00D262BD" w:rsidRDefault="005772E9" w:rsidP="005772E9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262B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1848D1" w:rsidRPr="00D262B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83" w:type="dxa"/>
            <w:vAlign w:val="center"/>
          </w:tcPr>
          <w:p w14:paraId="440722AA" w14:textId="6693B098" w:rsidR="005772E9" w:rsidRPr="00C17027" w:rsidRDefault="005772E9" w:rsidP="005772E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C9A80D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340ED4A" w14:textId="27B4111E" w:rsidR="005772E9" w:rsidRPr="00AE4D5B" w:rsidRDefault="005772E9" w:rsidP="005772E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CDBFF4E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EDE41DA" w14:textId="4D2FCF75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F914554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1D682D" w14:textId="4D403755" w:rsidR="005772E9" w:rsidRPr="00AE4D5B" w:rsidRDefault="005772E9" w:rsidP="005772E9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A327D2F" w14:textId="77777777" w:rsidR="005772E9" w:rsidRPr="00AE4D5B" w:rsidRDefault="005772E9" w:rsidP="005772E9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0DF95137" w14:textId="59C0C5E0" w:rsidR="005772E9" w:rsidRPr="005772E9" w:rsidRDefault="005772E9" w:rsidP="005772E9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0AD55FE" w14:textId="26099243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04C8AECB" w14:textId="25770672" w:rsidR="005772E9" w:rsidRPr="005772E9" w:rsidRDefault="005772E9" w:rsidP="005772E9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1E65A18" w14:textId="77777777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D1B14FA" w14:textId="26B481EE" w:rsidR="005772E9" w:rsidRPr="00AE4D5B" w:rsidRDefault="005772E9" w:rsidP="005772E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3006E86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DE3B3B2" w14:textId="12D9B495" w:rsidR="005772E9" w:rsidRPr="00AE4D5B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(189)</w:t>
            </w:r>
          </w:p>
        </w:tc>
        <w:tc>
          <w:tcPr>
            <w:tcW w:w="270" w:type="dxa"/>
            <w:vAlign w:val="center"/>
          </w:tcPr>
          <w:p w14:paraId="137174DB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29CAA16" w14:textId="7DD95E0B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(189)</w:t>
            </w:r>
          </w:p>
        </w:tc>
      </w:tr>
      <w:tr w:rsidR="005772E9" w:rsidRPr="00AE4D5B" w14:paraId="6A6BF873" w14:textId="77777777" w:rsidTr="00A850D1">
        <w:trPr>
          <w:trHeight w:val="20"/>
          <w:jc w:val="center"/>
        </w:trPr>
        <w:tc>
          <w:tcPr>
            <w:tcW w:w="3384" w:type="dxa"/>
            <w:vAlign w:val="bottom"/>
          </w:tcPr>
          <w:p w14:paraId="29597979" w14:textId="3C78CF0E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6895E4BB" w14:textId="77777777" w:rsidR="005772E9" w:rsidRPr="004449A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5974C89A" w14:textId="16F9D5A4" w:rsidR="005772E9" w:rsidRPr="00AE4D5B" w:rsidRDefault="005772E9" w:rsidP="005772E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040A0A5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A5FDEF0" w14:textId="0985C1FC" w:rsidR="005772E9" w:rsidRPr="00AE4D5B" w:rsidRDefault="005772E9" w:rsidP="005772E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4AF886E9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B5C7DE0" w14:textId="6B6F8602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655BD0F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242DB9E" w14:textId="3074F409" w:rsidR="005772E9" w:rsidRPr="00AE4D5B" w:rsidRDefault="005772E9" w:rsidP="005772E9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9EFF6D7" w14:textId="77777777" w:rsidR="005772E9" w:rsidRPr="00AE4D5B" w:rsidRDefault="005772E9" w:rsidP="005772E9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65DD8A05" w14:textId="11C2DA1C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F04D294" w14:textId="77777777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770F8620" w14:textId="7B3619AB" w:rsidR="005772E9" w:rsidRPr="00AE4D5B" w:rsidRDefault="005772E9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9997E53" w14:textId="77777777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0900402" w14:textId="6583A97C" w:rsidR="005772E9" w:rsidRPr="00AE4D5B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FF669A4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B3F72CD" w14:textId="0709D756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C23E69E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853302D" w14:textId="1F96B731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(1,308,029)</w:t>
            </w:r>
          </w:p>
        </w:tc>
      </w:tr>
      <w:tr w:rsidR="005772E9" w:rsidRPr="00AE4D5B" w14:paraId="691D5FBB" w14:textId="77777777" w:rsidTr="00A850D1">
        <w:trPr>
          <w:trHeight w:val="20"/>
          <w:jc w:val="center"/>
        </w:trPr>
        <w:tc>
          <w:tcPr>
            <w:tcW w:w="3384" w:type="dxa"/>
            <w:vAlign w:val="bottom"/>
          </w:tcPr>
          <w:p w14:paraId="75AE34C0" w14:textId="01AC2C4C" w:rsidR="005772E9" w:rsidRPr="00AE4D5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จำหน่ายบริษัทย่อย</w:t>
            </w:r>
          </w:p>
        </w:tc>
        <w:tc>
          <w:tcPr>
            <w:tcW w:w="693" w:type="dxa"/>
          </w:tcPr>
          <w:p w14:paraId="372AAA7A" w14:textId="77777777" w:rsidR="005772E9" w:rsidRPr="004449A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ADAE68E" w14:textId="73FE8812" w:rsidR="005772E9" w:rsidRPr="00AE4D5B" w:rsidRDefault="005772E9" w:rsidP="005772E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ACBC66E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68832B8" w14:textId="06B7205D" w:rsidR="005772E9" w:rsidRPr="00AE4D5B" w:rsidRDefault="005772E9" w:rsidP="005772E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20E7EA2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11CD2C3" w14:textId="3A615325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9CE485F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9BB53EF" w14:textId="42BF9798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28FAF20" w14:textId="77777777" w:rsidR="005772E9" w:rsidRPr="00AE4D5B" w:rsidRDefault="005772E9" w:rsidP="005772E9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2D3E140D" w14:textId="4B27844D" w:rsidR="005772E9" w:rsidRPr="00AE4D5B" w:rsidRDefault="005772E9" w:rsidP="005772E9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193FDC1" w14:textId="77777777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657AB671" w14:textId="460B4EE5" w:rsidR="005772E9" w:rsidRPr="00AE4D5B" w:rsidRDefault="005772E9" w:rsidP="005772E9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FB60B62" w14:textId="77777777" w:rsidR="005772E9" w:rsidRPr="00AE4D5B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5DF6B84" w14:textId="3ADE87A0" w:rsidR="005772E9" w:rsidRPr="00AE4D5B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72C9AA5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53570CD" w14:textId="0605D634" w:rsidR="005772E9" w:rsidRPr="00AE4D5B" w:rsidRDefault="005772E9" w:rsidP="005772E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353F8B" w14:textId="77777777" w:rsidR="005772E9" w:rsidRPr="00AE4D5B" w:rsidRDefault="005772E9" w:rsidP="005772E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BD36D85" w14:textId="28F72A89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(1,838)</w:t>
            </w:r>
          </w:p>
        </w:tc>
      </w:tr>
      <w:tr w:rsidR="005772E9" w:rsidRPr="00AE4D5B" w14:paraId="02768B61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5E31B469" w14:textId="483275AA" w:rsidR="005772E9" w:rsidRPr="00AE4D5B" w:rsidRDefault="005772E9" w:rsidP="005772E9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E83CBB">
              <w:rPr>
                <w:sz w:val="22"/>
                <w:szCs w:val="22"/>
              </w:rPr>
              <w:br/>
            </w:r>
            <w:r w:rsidRPr="00E83CB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46A844C9" w:rsidR="005772E9" w:rsidRPr="004449AB" w:rsidRDefault="005772E9" w:rsidP="005772E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FE6B3" w14:textId="77777777" w:rsidR="005772E9" w:rsidRPr="00E83CBB" w:rsidRDefault="005772E9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1B2D83" w14:textId="62B2492D" w:rsidR="005772E9" w:rsidRPr="00222620" w:rsidRDefault="005772E9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5ADB376" w14:textId="77777777" w:rsidR="005772E9" w:rsidRPr="00AE4D5B" w:rsidRDefault="005772E9" w:rsidP="005772E9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65AC4B" w14:textId="77777777" w:rsidR="005772E9" w:rsidRPr="00E83CB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CA8A89" w14:textId="648FA8AA" w:rsidR="005772E9" w:rsidRPr="00AE4D5B" w:rsidRDefault="005772E9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6C318D59" w14:textId="77777777" w:rsidR="005772E9" w:rsidRPr="00AE4D5B" w:rsidRDefault="005772E9" w:rsidP="005772E9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A4788" w14:textId="77777777" w:rsidR="005772E9" w:rsidRPr="00E83CB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087888" w14:textId="5F26EF77" w:rsidR="005772E9" w:rsidRPr="00AE4D5B" w:rsidRDefault="005772E9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404D426" w14:textId="77777777" w:rsidR="005772E9" w:rsidRPr="00AE4D5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3894" w14:textId="77777777" w:rsidR="005772E9" w:rsidRPr="00E83CB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4B6802" w14:textId="5E1F5543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FE1E307" w14:textId="77777777" w:rsidR="005772E9" w:rsidRPr="00AE4D5B" w:rsidRDefault="005772E9" w:rsidP="005772E9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BF7A9" w14:textId="77777777" w:rsidR="005772E9" w:rsidRPr="00E83CB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F5644" w14:textId="7918F5B8" w:rsidR="005772E9" w:rsidRPr="00AE4D5B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2D3690" w14:textId="77777777" w:rsidR="005772E9" w:rsidRPr="00AE4D5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DA474" w14:textId="77777777" w:rsidR="005772E9" w:rsidRPr="00E83CB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92ED34" w14:textId="343AC903" w:rsidR="005772E9" w:rsidRPr="00AE4D5B" w:rsidRDefault="005772E9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4A2DB40" w14:textId="77777777" w:rsidR="005772E9" w:rsidRPr="00AE4D5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EB01E" w14:textId="77777777" w:rsidR="005772E9" w:rsidRPr="00E83CBB" w:rsidRDefault="005772E9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C20DA7" w14:textId="4AF740A5" w:rsidR="005772E9" w:rsidRPr="00AE4D5B" w:rsidRDefault="005772E9" w:rsidP="00222620">
            <w:pPr>
              <w:pStyle w:val="accttwolines"/>
              <w:tabs>
                <w:tab w:val="decimal" w:pos="880"/>
              </w:tabs>
              <w:spacing w:after="0" w:line="260" w:lineRule="exact"/>
              <w:ind w:left="0" w:right="-110" w:firstLine="0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191</w:t>
            </w:r>
            <w:r w:rsidRPr="00E83CB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A77DA4E" w14:textId="77777777" w:rsidR="005772E9" w:rsidRPr="00E83CBB" w:rsidRDefault="005772E9" w:rsidP="005772E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928C9E" w14:textId="77777777" w:rsidR="005772E9" w:rsidRPr="00AE4D5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A7964" w14:textId="77777777" w:rsidR="005772E9" w:rsidRDefault="005772E9" w:rsidP="005772E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D7E843" w14:textId="34BFE026" w:rsidR="005772E9" w:rsidRPr="00AE4D5B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(1,177)</w:t>
            </w:r>
          </w:p>
        </w:tc>
        <w:tc>
          <w:tcPr>
            <w:tcW w:w="270" w:type="dxa"/>
            <w:vAlign w:val="center"/>
          </w:tcPr>
          <w:p w14:paraId="1DF63C5E" w14:textId="77777777" w:rsidR="005772E9" w:rsidRPr="00AE4D5B" w:rsidRDefault="005772E9" w:rsidP="005772E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2A205" w14:textId="77777777" w:rsidR="005772E9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769674" w14:textId="488E8437" w:rsidR="005772E9" w:rsidRPr="00222620" w:rsidRDefault="005772E9" w:rsidP="00222620">
            <w:pPr>
              <w:pStyle w:val="accttwolines"/>
              <w:tabs>
                <w:tab w:val="decimal" w:pos="700"/>
              </w:tabs>
              <w:spacing w:after="0" w:line="260" w:lineRule="exact"/>
              <w:ind w:left="-108" w:right="-110" w:firstLine="0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(11,363)</w:t>
            </w:r>
          </w:p>
        </w:tc>
      </w:tr>
      <w:tr w:rsidR="005772E9" w:rsidRPr="00AE4D5B" w14:paraId="0D71D8E4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18CDB44D" w14:textId="4EEA341F" w:rsidR="005772E9" w:rsidRPr="00AE4D5B" w:rsidRDefault="005772E9" w:rsidP="005772E9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2567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268A99F6" w14:textId="77777777" w:rsidR="005772E9" w:rsidRPr="004449AB" w:rsidRDefault="005772E9" w:rsidP="005772E9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412E63" w14:textId="2DC453CD" w:rsidR="005772E9" w:rsidRPr="00AE4D5B" w:rsidRDefault="005772E9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,323,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6" w:type="dxa"/>
            <w:vAlign w:val="center"/>
          </w:tcPr>
          <w:p w14:paraId="159D5266" w14:textId="4E736743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EE301" w14:textId="3E4FEBE2" w:rsidR="005772E9" w:rsidRPr="00222620" w:rsidRDefault="005772E9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538,960</w:t>
            </w:r>
          </w:p>
        </w:tc>
        <w:tc>
          <w:tcPr>
            <w:tcW w:w="245" w:type="dxa"/>
            <w:vAlign w:val="center"/>
          </w:tcPr>
          <w:p w14:paraId="6C076FEF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5E041B" w14:textId="2B2A9D64" w:rsidR="005772E9" w:rsidRPr="00222620" w:rsidRDefault="005772E9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6,049,575</w:t>
            </w:r>
          </w:p>
        </w:tc>
        <w:tc>
          <w:tcPr>
            <w:tcW w:w="236" w:type="dxa"/>
            <w:vAlign w:val="center"/>
          </w:tcPr>
          <w:p w14:paraId="55D06962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67ABE5" w14:textId="0FF6CCF7" w:rsidR="005772E9" w:rsidRPr="00222620" w:rsidRDefault="005772E9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1,829,307</w:t>
            </w:r>
          </w:p>
        </w:tc>
        <w:tc>
          <w:tcPr>
            <w:tcW w:w="243" w:type="dxa"/>
            <w:vAlign w:val="center"/>
          </w:tcPr>
          <w:p w14:paraId="1F3A3B1F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FAE051" w14:textId="4F4E82D0" w:rsidR="005772E9" w:rsidRPr="00222620" w:rsidRDefault="005772E9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15,038,528</w:t>
            </w:r>
          </w:p>
        </w:tc>
        <w:tc>
          <w:tcPr>
            <w:tcW w:w="236" w:type="dxa"/>
            <w:vAlign w:val="center"/>
          </w:tcPr>
          <w:p w14:paraId="0E7C44EB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C9568" w14:textId="3BEBFECA" w:rsidR="005772E9" w:rsidRPr="00222620" w:rsidRDefault="005772E9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419,830</w:t>
            </w:r>
          </w:p>
        </w:tc>
        <w:tc>
          <w:tcPr>
            <w:tcW w:w="270" w:type="dxa"/>
            <w:vAlign w:val="center"/>
          </w:tcPr>
          <w:p w14:paraId="70AC8CCC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A25C08" w14:textId="26C5C8ED" w:rsidR="005772E9" w:rsidRPr="00AE4D5B" w:rsidRDefault="005772E9" w:rsidP="005772E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  <w:r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505</w:t>
            </w:r>
          </w:p>
        </w:tc>
        <w:tc>
          <w:tcPr>
            <w:tcW w:w="270" w:type="dxa"/>
            <w:vAlign w:val="center"/>
          </w:tcPr>
          <w:p w14:paraId="3DB1645E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51982E" w14:textId="56C20286" w:rsidR="005772E9" w:rsidRPr="00222620" w:rsidRDefault="005772E9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1,318,516</w:t>
            </w:r>
          </w:p>
        </w:tc>
        <w:tc>
          <w:tcPr>
            <w:tcW w:w="270" w:type="dxa"/>
            <w:vAlign w:val="center"/>
          </w:tcPr>
          <w:p w14:paraId="3A47E744" w14:textId="77777777" w:rsidR="005772E9" w:rsidRPr="00AE4D5B" w:rsidRDefault="005772E9" w:rsidP="005772E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7FEB46" w14:textId="3249DBB4" w:rsidR="005772E9" w:rsidRPr="00222620" w:rsidRDefault="005772E9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27,688,655</w:t>
            </w:r>
          </w:p>
        </w:tc>
      </w:tr>
      <w:tr w:rsidR="005309A1" w:rsidRPr="00AE4D5B" w14:paraId="27F5686B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4448F6D5" w14:textId="7D8C7A7A" w:rsidR="005309A1" w:rsidRPr="00AE4D5B" w:rsidRDefault="005309A1" w:rsidP="005309A1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219CA710" w:rsidR="005309A1" w:rsidRPr="0017531E" w:rsidRDefault="005309A1" w:rsidP="0017531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2CEC06B" w14:textId="4F28CBAA" w:rsidR="005309A1" w:rsidRPr="00AE4D5B" w:rsidRDefault="00F44571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2,076</w:t>
            </w:r>
          </w:p>
        </w:tc>
        <w:tc>
          <w:tcPr>
            <w:tcW w:w="236" w:type="dxa"/>
            <w:vAlign w:val="center"/>
          </w:tcPr>
          <w:p w14:paraId="70B8803E" w14:textId="7DD0013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11CAD47" w14:textId="228B79C0" w:rsidR="005309A1" w:rsidRPr="00AE4D5B" w:rsidRDefault="001421F3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306EE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5" w:type="dxa"/>
            <w:vAlign w:val="center"/>
          </w:tcPr>
          <w:p w14:paraId="74306637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FCE3BB2" w14:textId="05B516F0" w:rsidR="005309A1" w:rsidRPr="00AE4D5B" w:rsidRDefault="00405121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A804F1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236" w:type="dxa"/>
            <w:vAlign w:val="center"/>
          </w:tcPr>
          <w:p w14:paraId="25D51546" w14:textId="0A023616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A9DF0C6" w14:textId="5B7DDC6D" w:rsidR="005309A1" w:rsidRPr="00AE4D5B" w:rsidRDefault="00EA404B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4,198</w:t>
            </w:r>
          </w:p>
        </w:tc>
        <w:tc>
          <w:tcPr>
            <w:tcW w:w="243" w:type="dxa"/>
            <w:vAlign w:val="center"/>
          </w:tcPr>
          <w:p w14:paraId="182ACDAC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D210F22" w14:textId="5A45DEE4" w:rsidR="005309A1" w:rsidRPr="004C1D5C" w:rsidRDefault="00CC397D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24,954</w:t>
            </w:r>
          </w:p>
        </w:tc>
        <w:tc>
          <w:tcPr>
            <w:tcW w:w="236" w:type="dxa"/>
            <w:vAlign w:val="center"/>
          </w:tcPr>
          <w:p w14:paraId="384E686A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330874EA" w14:textId="54A40D92" w:rsidR="005309A1" w:rsidRPr="008058B1" w:rsidRDefault="00405121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058B1">
              <w:rPr>
                <w:rFonts w:asciiTheme="majorBidi" w:hAnsiTheme="majorBidi" w:cstheme="majorBidi"/>
                <w:sz w:val="22"/>
                <w:szCs w:val="22"/>
              </w:rPr>
              <w:t>9,51</w:t>
            </w:r>
            <w:r w:rsidR="003D3C6C" w:rsidRPr="008058B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center"/>
          </w:tcPr>
          <w:p w14:paraId="6679F6A5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FF7F646" w14:textId="484C2939" w:rsidR="005309A1" w:rsidRPr="006533AB" w:rsidRDefault="00405121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33AB">
              <w:rPr>
                <w:rFonts w:asciiTheme="majorBidi" w:hAnsiTheme="majorBidi" w:cstheme="majorBidi"/>
                <w:sz w:val="22"/>
                <w:szCs w:val="22"/>
              </w:rPr>
              <w:t>26,1</w:t>
            </w:r>
            <w:r w:rsidR="00AD21EB" w:rsidRPr="006533A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B2EA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16AFCF92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347790E" w14:textId="254EF7CE" w:rsidR="005309A1" w:rsidRPr="00443644" w:rsidRDefault="00405121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4364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C397D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44364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397D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270" w:type="dxa"/>
            <w:vAlign w:val="center"/>
          </w:tcPr>
          <w:p w14:paraId="37FBB9B2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F0FB090" w14:textId="1CAEE7F3" w:rsidR="005309A1" w:rsidRPr="00AE4D5B" w:rsidRDefault="00163297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3297">
              <w:rPr>
                <w:rFonts w:asciiTheme="majorBidi" w:hAnsiTheme="majorBidi" w:cstheme="majorBidi"/>
                <w:sz w:val="22"/>
                <w:szCs w:val="22"/>
              </w:rPr>
              <w:t>728,1</w:t>
            </w:r>
            <w:r w:rsidR="00017B8E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5309A1" w:rsidRPr="00AE4D5B" w14:paraId="546E0210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181D3EA2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FC6F801" w14:textId="33901DF9" w:rsidR="005309A1" w:rsidRPr="00E83CBB" w:rsidRDefault="00381AB9" w:rsidP="005309A1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F251FFF" w14:textId="77777777" w:rsidR="005309A1" w:rsidRPr="00E83CB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5E49471C" w14:textId="4830D436" w:rsidR="005309A1" w:rsidRPr="00E83CBB" w:rsidRDefault="00320D81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36,842</w:t>
            </w:r>
          </w:p>
        </w:tc>
        <w:tc>
          <w:tcPr>
            <w:tcW w:w="245" w:type="dxa"/>
            <w:vAlign w:val="center"/>
          </w:tcPr>
          <w:p w14:paraId="3C39F655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16ABE9B5" w14:textId="1EB45445" w:rsidR="005309A1" w:rsidRPr="00E83CBB" w:rsidRDefault="00320D81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469,943</w:t>
            </w:r>
          </w:p>
        </w:tc>
        <w:tc>
          <w:tcPr>
            <w:tcW w:w="236" w:type="dxa"/>
            <w:vAlign w:val="center"/>
          </w:tcPr>
          <w:p w14:paraId="5C317B86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15CBB6A" w14:textId="182D8492" w:rsidR="005309A1" w:rsidRPr="00E83CBB" w:rsidRDefault="00320D81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38,823</w:t>
            </w:r>
          </w:p>
        </w:tc>
        <w:tc>
          <w:tcPr>
            <w:tcW w:w="243" w:type="dxa"/>
            <w:vAlign w:val="center"/>
          </w:tcPr>
          <w:p w14:paraId="0D8EB564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6D175C0" w14:textId="2E5EC235" w:rsidR="005309A1" w:rsidRPr="004C1D5C" w:rsidRDefault="00320D81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C1D5C">
              <w:rPr>
                <w:rFonts w:asciiTheme="majorBidi" w:hAnsiTheme="majorBidi" w:cstheme="majorBidi"/>
                <w:sz w:val="22"/>
                <w:szCs w:val="22"/>
              </w:rPr>
              <w:t>781,525</w:t>
            </w:r>
          </w:p>
        </w:tc>
        <w:tc>
          <w:tcPr>
            <w:tcW w:w="236" w:type="dxa"/>
            <w:vAlign w:val="center"/>
          </w:tcPr>
          <w:p w14:paraId="1C9F17FA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center"/>
          </w:tcPr>
          <w:p w14:paraId="1E678167" w14:textId="2B198377" w:rsidR="005309A1" w:rsidRPr="008058B1" w:rsidRDefault="00381AB9" w:rsidP="005309A1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3DC0D03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BEBCF3C" w14:textId="71A11559" w:rsidR="005309A1" w:rsidRPr="006533AB" w:rsidRDefault="00320D81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33AB">
              <w:rPr>
                <w:rFonts w:asciiTheme="majorBidi" w:hAnsiTheme="majorBidi" w:cstheme="majorBidi"/>
                <w:sz w:val="22"/>
                <w:szCs w:val="22"/>
              </w:rPr>
              <w:t>43,650</w:t>
            </w:r>
          </w:p>
        </w:tc>
        <w:tc>
          <w:tcPr>
            <w:tcW w:w="270" w:type="dxa"/>
            <w:vAlign w:val="center"/>
          </w:tcPr>
          <w:p w14:paraId="1079EB8B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081C4A4" w14:textId="5981B76C" w:rsidR="005309A1" w:rsidRPr="00443644" w:rsidRDefault="00320D81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43644">
              <w:rPr>
                <w:rFonts w:asciiTheme="majorBidi" w:hAnsiTheme="majorBidi" w:cstheme="majorBidi"/>
                <w:sz w:val="22"/>
                <w:szCs w:val="22"/>
              </w:rPr>
              <w:t>(1,370,783)</w:t>
            </w:r>
          </w:p>
        </w:tc>
        <w:tc>
          <w:tcPr>
            <w:tcW w:w="270" w:type="dxa"/>
            <w:vAlign w:val="center"/>
          </w:tcPr>
          <w:p w14:paraId="5D6170A3" w14:textId="1ABEBFEC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E2B0BBB" w14:textId="176C09F4" w:rsidR="005309A1" w:rsidRPr="00AE4D5B" w:rsidRDefault="00381AB9" w:rsidP="00D87C8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613F" w:rsidRPr="00AE4D5B" w14:paraId="1DA19DCA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272EDA29" w14:textId="77777777" w:rsidR="00C1613F" w:rsidRPr="00E83CBB" w:rsidRDefault="00C1613F" w:rsidP="00C161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C1613F" w:rsidRPr="00E83CBB" w:rsidRDefault="00C1613F" w:rsidP="00C161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198A3D3" w14:textId="3ADA9E9E" w:rsidR="00C1613F" w:rsidRPr="00E83CBB" w:rsidRDefault="00381AB9" w:rsidP="00D87C82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7D1B4F7" w14:textId="77777777" w:rsidR="00C1613F" w:rsidRPr="00E83CBB" w:rsidRDefault="00C1613F" w:rsidP="00D87C82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3181D01" w14:textId="21E3A433" w:rsidR="00C1613F" w:rsidRPr="00E83CBB" w:rsidRDefault="00381AB9" w:rsidP="00D87C82">
            <w:pPr>
              <w:tabs>
                <w:tab w:val="left" w:pos="200"/>
              </w:tabs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F1D8ED3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1BFCF7DE" w14:textId="076D316B" w:rsidR="00C1613F" w:rsidRPr="00E83CBB" w:rsidRDefault="000C0372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2BDB080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22908D3" w14:textId="26C6939C" w:rsidR="00C1613F" w:rsidRPr="00E83CBB" w:rsidRDefault="00381AB9" w:rsidP="00D87C8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B4456D4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7C3C421" w14:textId="1C5D1A49" w:rsidR="00C1613F" w:rsidRPr="004C1D5C" w:rsidRDefault="00DE1E2C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C1D5C">
              <w:rPr>
                <w:rFonts w:asciiTheme="majorBidi" w:hAnsiTheme="majorBidi" w:cstheme="majorBidi"/>
                <w:sz w:val="22"/>
                <w:szCs w:val="22"/>
              </w:rPr>
              <w:t>(188,755)</w:t>
            </w:r>
          </w:p>
        </w:tc>
        <w:tc>
          <w:tcPr>
            <w:tcW w:w="236" w:type="dxa"/>
            <w:vAlign w:val="center"/>
          </w:tcPr>
          <w:p w14:paraId="0C47F9E9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14:paraId="404B23E8" w14:textId="250E34DC" w:rsidR="00C1613F" w:rsidRPr="008058B1" w:rsidRDefault="00DE1E2C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058B1">
              <w:rPr>
                <w:rFonts w:asciiTheme="majorBidi" w:hAnsiTheme="majorBidi" w:cstheme="majorBidi"/>
                <w:sz w:val="22"/>
                <w:szCs w:val="22"/>
              </w:rPr>
              <w:t>(113,768)</w:t>
            </w:r>
          </w:p>
        </w:tc>
        <w:tc>
          <w:tcPr>
            <w:tcW w:w="270" w:type="dxa"/>
            <w:vAlign w:val="center"/>
          </w:tcPr>
          <w:p w14:paraId="1DAD40F8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AA21ABA" w14:textId="2736D098" w:rsidR="00C1613F" w:rsidRPr="006533AB" w:rsidRDefault="00DE1E2C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33AB">
              <w:rPr>
                <w:rFonts w:asciiTheme="majorBidi" w:hAnsiTheme="majorBidi" w:cstheme="majorBidi"/>
                <w:sz w:val="22"/>
                <w:szCs w:val="22"/>
              </w:rPr>
              <w:t>(52,973)</w:t>
            </w:r>
          </w:p>
        </w:tc>
        <w:tc>
          <w:tcPr>
            <w:tcW w:w="270" w:type="dxa"/>
            <w:vAlign w:val="center"/>
          </w:tcPr>
          <w:p w14:paraId="57E800A0" w14:textId="77777777" w:rsidR="00C1613F" w:rsidRPr="00E83CBB" w:rsidRDefault="00C1613F" w:rsidP="00D66AE0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7F43905" w14:textId="599D808B" w:rsidR="00C1613F" w:rsidRPr="00443644" w:rsidRDefault="00D66AE0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43644">
              <w:rPr>
                <w:rFonts w:asciiTheme="majorBidi" w:hAnsiTheme="majorBidi" w:cstheme="majorBidi"/>
                <w:sz w:val="22"/>
                <w:szCs w:val="22"/>
              </w:rPr>
              <w:t>(39,265)</w:t>
            </w:r>
          </w:p>
        </w:tc>
        <w:tc>
          <w:tcPr>
            <w:tcW w:w="270" w:type="dxa"/>
            <w:vAlign w:val="center"/>
          </w:tcPr>
          <w:p w14:paraId="7F3C5E76" w14:textId="77777777" w:rsidR="00C1613F" w:rsidRPr="00AE4D5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A00D96A" w14:textId="28FC1BF7" w:rsidR="00C1613F" w:rsidRPr="00AE4D5B" w:rsidRDefault="00D66AE0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(396,890)</w:t>
            </w:r>
          </w:p>
        </w:tc>
      </w:tr>
      <w:tr w:rsidR="000B1126" w:rsidRPr="00AE4D5B" w14:paraId="499041D4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5C2EFF89" w14:textId="77777777" w:rsidR="005309A1" w:rsidRPr="00E83CBB" w:rsidRDefault="005309A1" w:rsidP="005309A1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E83CBB">
              <w:rPr>
                <w:sz w:val="22"/>
                <w:szCs w:val="22"/>
              </w:rPr>
              <w:br/>
            </w:r>
            <w:r w:rsidRPr="00E83CB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B99BFF" w14:textId="78B06ACE" w:rsidR="005309A1" w:rsidRPr="00E83CBB" w:rsidRDefault="00594811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(17,684)</w:t>
            </w:r>
          </w:p>
        </w:tc>
        <w:tc>
          <w:tcPr>
            <w:tcW w:w="236" w:type="dxa"/>
            <w:vAlign w:val="bottom"/>
          </w:tcPr>
          <w:p w14:paraId="4EA26E9C" w14:textId="77777777" w:rsidR="005309A1" w:rsidRPr="00E83CBB" w:rsidRDefault="005309A1" w:rsidP="00301300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7A42DE" w14:textId="21D4F7AA" w:rsidR="005309A1" w:rsidRPr="00E83CBB" w:rsidRDefault="00594811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(1,030)</w:t>
            </w:r>
          </w:p>
        </w:tc>
        <w:tc>
          <w:tcPr>
            <w:tcW w:w="245" w:type="dxa"/>
            <w:vAlign w:val="bottom"/>
          </w:tcPr>
          <w:p w14:paraId="15642394" w14:textId="77777777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B5B1F1" w14:textId="4756C5DA" w:rsidR="005309A1" w:rsidRPr="00E83CBB" w:rsidRDefault="00594811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(36,549)</w:t>
            </w:r>
          </w:p>
        </w:tc>
        <w:tc>
          <w:tcPr>
            <w:tcW w:w="236" w:type="dxa"/>
            <w:vAlign w:val="bottom"/>
          </w:tcPr>
          <w:p w14:paraId="7E7847D5" w14:textId="77777777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8BC0D" w14:textId="21F150BB" w:rsidR="005309A1" w:rsidRPr="00E83CBB" w:rsidRDefault="00594811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(11,173)</w:t>
            </w:r>
          </w:p>
        </w:tc>
        <w:tc>
          <w:tcPr>
            <w:tcW w:w="243" w:type="dxa"/>
            <w:vAlign w:val="bottom"/>
          </w:tcPr>
          <w:p w14:paraId="38031A5C" w14:textId="48612C73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71AE1" w14:textId="403933F7" w:rsidR="005309A1" w:rsidRPr="004C1D5C" w:rsidRDefault="00594811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C1D5C">
              <w:rPr>
                <w:rFonts w:asciiTheme="majorBidi" w:hAnsiTheme="majorBidi" w:cstheme="majorBidi"/>
                <w:sz w:val="22"/>
                <w:szCs w:val="22"/>
              </w:rPr>
              <w:t>(26,705)</w:t>
            </w:r>
          </w:p>
        </w:tc>
        <w:tc>
          <w:tcPr>
            <w:tcW w:w="236" w:type="dxa"/>
            <w:vAlign w:val="bottom"/>
          </w:tcPr>
          <w:p w14:paraId="136F1351" w14:textId="77777777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44BB48" w14:textId="5FFCE8A1" w:rsidR="005309A1" w:rsidRPr="008058B1" w:rsidRDefault="00594811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058B1">
              <w:rPr>
                <w:rFonts w:asciiTheme="majorBidi" w:hAnsiTheme="majorBidi" w:cstheme="majorBidi"/>
                <w:sz w:val="22"/>
                <w:szCs w:val="22"/>
              </w:rPr>
              <w:t>(1,668)</w:t>
            </w:r>
          </w:p>
        </w:tc>
        <w:tc>
          <w:tcPr>
            <w:tcW w:w="270" w:type="dxa"/>
            <w:vAlign w:val="bottom"/>
          </w:tcPr>
          <w:p w14:paraId="12D17D1F" w14:textId="77777777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B813" w14:textId="300A477E" w:rsidR="005309A1" w:rsidRPr="006533AB" w:rsidRDefault="00594811" w:rsidP="00222620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33AB">
              <w:rPr>
                <w:rFonts w:asciiTheme="majorBidi" w:hAnsiTheme="majorBidi" w:cstheme="majorBidi"/>
                <w:sz w:val="22"/>
                <w:szCs w:val="22"/>
              </w:rPr>
              <w:t>(9,727)</w:t>
            </w:r>
          </w:p>
        </w:tc>
        <w:tc>
          <w:tcPr>
            <w:tcW w:w="270" w:type="dxa"/>
            <w:vAlign w:val="bottom"/>
          </w:tcPr>
          <w:p w14:paraId="34D77204" w14:textId="77777777" w:rsidR="005309A1" w:rsidRPr="00E83CB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01FE66" w14:textId="4180022E" w:rsidR="005309A1" w:rsidRPr="00443644" w:rsidRDefault="00594811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43644">
              <w:rPr>
                <w:rFonts w:asciiTheme="majorBidi" w:hAnsiTheme="majorBidi" w:cstheme="majorBidi"/>
                <w:sz w:val="22"/>
                <w:szCs w:val="22"/>
              </w:rPr>
              <w:t>(756)</w:t>
            </w:r>
          </w:p>
        </w:tc>
        <w:tc>
          <w:tcPr>
            <w:tcW w:w="270" w:type="dxa"/>
            <w:vAlign w:val="bottom"/>
          </w:tcPr>
          <w:p w14:paraId="7889660B" w14:textId="77777777" w:rsidR="005309A1" w:rsidRPr="00AE4D5B" w:rsidRDefault="005309A1" w:rsidP="00301300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1CAFC7" w14:textId="3B29D646" w:rsidR="005309A1" w:rsidRPr="00AE4D5B" w:rsidRDefault="00594811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(105,29</w:t>
            </w:r>
            <w:r w:rsidR="008D799A">
              <w:rPr>
                <w:rFonts w:asciiTheme="majorBidi" w:hAnsiTheme="majorBidi" w:cstheme="majorBidi"/>
                <w:sz w:val="22"/>
                <w:szCs w:val="22"/>
              </w:rPr>
              <w:t>2)</w:t>
            </w:r>
          </w:p>
        </w:tc>
      </w:tr>
      <w:tr w:rsidR="000B1126" w:rsidRPr="00AE4D5B" w14:paraId="218D6A90" w14:textId="77777777" w:rsidTr="00A850D1">
        <w:trPr>
          <w:trHeight w:val="20"/>
          <w:jc w:val="center"/>
        </w:trPr>
        <w:tc>
          <w:tcPr>
            <w:tcW w:w="3384" w:type="dxa"/>
            <w:vAlign w:val="bottom"/>
            <w:hideMark/>
          </w:tcPr>
          <w:p w14:paraId="3E3A485E" w14:textId="3586975B" w:rsidR="005309A1" w:rsidRPr="00E83CBB" w:rsidRDefault="005309A1" w:rsidP="005309A1">
            <w:pPr>
              <w:spacing w:line="260" w:lineRule="exact"/>
              <w:ind w:left="74" w:right="-108" w:hanging="74"/>
              <w:rPr>
                <w:sz w:val="22"/>
                <w:szCs w:val="22"/>
                <w:cs/>
              </w:rPr>
            </w:pPr>
            <w:r w:rsidRPr="00E83CB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E83CB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</w:t>
            </w:r>
            <w:r w:rsidR="005772E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3" w:type="dxa"/>
          </w:tcPr>
          <w:p w14:paraId="5CF71CA2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24E91" w14:textId="6AB61719" w:rsidR="005309A1" w:rsidRPr="00E83CBB" w:rsidRDefault="00163297" w:rsidP="00222620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32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1,307,826</w:t>
            </w:r>
          </w:p>
        </w:tc>
        <w:tc>
          <w:tcPr>
            <w:tcW w:w="236" w:type="dxa"/>
            <w:vAlign w:val="center"/>
          </w:tcPr>
          <w:p w14:paraId="4C5CD0BD" w14:textId="77777777" w:rsidR="005309A1" w:rsidRPr="00E83CBB" w:rsidRDefault="005309A1" w:rsidP="005309A1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C0C81E" w14:textId="0D5A35CD" w:rsidR="005309A1" w:rsidRPr="00222620" w:rsidRDefault="00163297" w:rsidP="00222620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575,03</w:t>
            </w:r>
            <w:r w:rsidR="00274311" w:rsidRPr="002226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5" w:type="dxa"/>
            <w:vAlign w:val="center"/>
          </w:tcPr>
          <w:p w14:paraId="41C9D82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752A6C" w14:textId="4A2F70CA" w:rsidR="005309A1" w:rsidRPr="00E83CBB" w:rsidRDefault="00163297" w:rsidP="00222620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32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6,482,746</w:t>
            </w:r>
          </w:p>
        </w:tc>
        <w:tc>
          <w:tcPr>
            <w:tcW w:w="236" w:type="dxa"/>
            <w:vAlign w:val="center"/>
          </w:tcPr>
          <w:p w14:paraId="64E97987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81977" w14:textId="72935B90" w:rsidR="005309A1" w:rsidRPr="00E83CBB" w:rsidRDefault="00163297" w:rsidP="00222620">
            <w:pPr>
              <w:tabs>
                <w:tab w:val="decimal" w:pos="700"/>
              </w:tabs>
              <w:spacing w:line="26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32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1,861,155</w:t>
            </w:r>
          </w:p>
        </w:tc>
        <w:tc>
          <w:tcPr>
            <w:tcW w:w="243" w:type="dxa"/>
            <w:vAlign w:val="center"/>
          </w:tcPr>
          <w:p w14:paraId="4225D9E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432BA" w14:textId="27BE3AEF" w:rsidR="005309A1" w:rsidRPr="004C1D5C" w:rsidRDefault="00163297" w:rsidP="00222620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1D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</w:t>
            </w:r>
            <w:r w:rsidR="00CC39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4C1D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17B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CC39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236" w:type="dxa"/>
            <w:vAlign w:val="center"/>
          </w:tcPr>
          <w:p w14:paraId="24BAE6EF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A1EBD" w14:textId="301E4E7C" w:rsidR="005309A1" w:rsidRPr="008058B1" w:rsidRDefault="00BB5A1B" w:rsidP="00222620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58B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313,90</w:t>
            </w:r>
            <w:r w:rsidR="00BE3DDA" w:rsidRPr="008058B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center"/>
          </w:tcPr>
          <w:p w14:paraId="1DBA102E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B6E2F" w14:textId="3C8F6BB2" w:rsidR="005309A1" w:rsidRPr="006533AB" w:rsidRDefault="00BB5A1B" w:rsidP="00222620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33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1,177,6</w:t>
            </w:r>
            <w:r w:rsidR="00AD21EB" w:rsidRPr="006533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6B2E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7F8EC0C2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5DB46" w14:textId="29826322" w:rsidR="005309A1" w:rsidRPr="00443644" w:rsidRDefault="00BB5A1B" w:rsidP="00222620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3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CC39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</w:t>
            </w:r>
            <w:r w:rsidRPr="00443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,7</w:t>
            </w:r>
            <w:r w:rsidR="00CC39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270" w:type="dxa"/>
            <w:vAlign w:val="center"/>
          </w:tcPr>
          <w:p w14:paraId="6549FBD9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F917E" w14:textId="23EC86DA" w:rsidR="005309A1" w:rsidRPr="00AE4D5B" w:rsidRDefault="00BB5A1B" w:rsidP="00222620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5A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27,914,</w:t>
            </w:r>
            <w:r w:rsidR="00AD55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</w:t>
            </w:r>
            <w:r w:rsidR="00017B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</w:tr>
      <w:tr w:rsidR="000B1126" w:rsidRPr="00AE4D5B" w14:paraId="58C93195" w14:textId="77777777" w:rsidTr="00A850D1">
        <w:trPr>
          <w:trHeight w:val="20"/>
          <w:jc w:val="center"/>
        </w:trPr>
        <w:tc>
          <w:tcPr>
            <w:tcW w:w="3384" w:type="dxa"/>
            <w:vAlign w:val="bottom"/>
          </w:tcPr>
          <w:p w14:paraId="2DA7DE0D" w14:textId="77777777" w:rsidR="005309A1" w:rsidRPr="00AE4D5B" w:rsidRDefault="005309A1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BFE767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943" w14:textId="77777777" w:rsidR="005309A1" w:rsidRPr="00AE4D5B" w:rsidRDefault="005309A1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EE5240" w14:textId="77777777" w:rsidR="005309A1" w:rsidRPr="00AE4D5B" w:rsidRDefault="005309A1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3D642F6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DD38573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35B74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C8405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2338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FE79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74DB6" w14:textId="77777777" w:rsidR="005309A1" w:rsidRPr="00AE4D5B" w:rsidRDefault="005309A1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AD0C5E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5666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BF889B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87E65" w14:textId="77777777" w:rsidR="005309A1" w:rsidRPr="00AE4D5B" w:rsidRDefault="005309A1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445CB98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110A9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D90D4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EDCCB" w14:textId="5487E254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0510F" w:rsidRPr="00AE4D5B" w14:paraId="57137981" w14:textId="77777777" w:rsidTr="00A850D1">
        <w:trPr>
          <w:trHeight w:val="20"/>
          <w:jc w:val="center"/>
        </w:trPr>
        <w:tc>
          <w:tcPr>
            <w:tcW w:w="3384" w:type="dxa"/>
            <w:vAlign w:val="bottom"/>
          </w:tcPr>
          <w:p w14:paraId="07344B46" w14:textId="77777777" w:rsidR="00B0510F" w:rsidRPr="00AE4D5B" w:rsidRDefault="00B0510F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C3878E5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D82D970" w14:textId="77777777" w:rsidR="00B0510F" w:rsidRPr="00AE4D5B" w:rsidRDefault="00B0510F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FDC550F" w14:textId="77777777" w:rsidR="00B0510F" w:rsidRPr="00AE4D5B" w:rsidRDefault="00B0510F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2B80335" w14:textId="77777777" w:rsidR="00B0510F" w:rsidRPr="00AE4D5B" w:rsidRDefault="00B0510F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85FCB2A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E01EBF8" w14:textId="77777777" w:rsidR="00B0510F" w:rsidRPr="00AE4D5B" w:rsidRDefault="00B0510F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C64E2D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4B20052" w14:textId="77777777" w:rsidR="00B0510F" w:rsidRPr="00AE4D5B" w:rsidRDefault="00B0510F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BC319E3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6C4F9FA" w14:textId="77777777" w:rsidR="00B0510F" w:rsidRPr="00AE4D5B" w:rsidRDefault="00B0510F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B69D80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1C4FB64" w14:textId="77777777" w:rsidR="00B0510F" w:rsidRPr="00AE4D5B" w:rsidRDefault="00B0510F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ECCE2B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AE3339" w14:textId="77777777" w:rsidR="00B0510F" w:rsidRPr="00AE4D5B" w:rsidRDefault="00B0510F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CEFD5F7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F050C7" w14:textId="77777777" w:rsidR="00B0510F" w:rsidRPr="00AE4D5B" w:rsidRDefault="00B0510F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57B96F" w14:textId="77777777" w:rsidR="00B0510F" w:rsidRPr="00AE4D5B" w:rsidRDefault="00B0510F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71BAAD" w14:textId="77777777" w:rsidR="00B0510F" w:rsidRPr="00AE4D5B" w:rsidRDefault="00B0510F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48FBAA26" w14:textId="77777777" w:rsidR="00D262BD" w:rsidRDefault="00D262BD"/>
    <w:p w14:paraId="1FF7F7A0" w14:textId="26B4BF9E" w:rsidR="00A850D1" w:rsidRDefault="00A850D1">
      <w:pPr>
        <w:spacing w:line="240" w:lineRule="auto"/>
      </w:pPr>
      <w:r>
        <w:br w:type="page"/>
      </w:r>
    </w:p>
    <w:tbl>
      <w:tblPr>
        <w:tblW w:w="14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02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1035"/>
        <w:gridCol w:w="270"/>
        <w:gridCol w:w="1080"/>
        <w:gridCol w:w="270"/>
        <w:gridCol w:w="990"/>
        <w:gridCol w:w="270"/>
        <w:gridCol w:w="900"/>
      </w:tblGrid>
      <w:tr w:rsidR="00D262BD" w:rsidRPr="00AE4D5B" w14:paraId="08809414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54749150" w14:textId="77777777" w:rsidR="00D262BD" w:rsidRPr="00AE4D5B" w:rsidRDefault="00D262BD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6F78421" w14:textId="77777777" w:rsidR="00D262BD" w:rsidRPr="00AE4D5B" w:rsidRDefault="00D262BD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  <w:tcBorders>
              <w:left w:val="nil"/>
              <w:right w:val="nil"/>
            </w:tcBorders>
            <w:vAlign w:val="bottom"/>
          </w:tcPr>
          <w:p w14:paraId="7E3D15F7" w14:textId="2925CCEB" w:rsidR="00D262BD" w:rsidRPr="00AE4D5B" w:rsidRDefault="00D262BD" w:rsidP="00A850D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177B4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262BD" w:rsidRPr="00AE4D5B" w14:paraId="2E209B31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2FDBE933" w14:textId="77777777" w:rsidR="00D262BD" w:rsidRPr="00AE4D5B" w:rsidRDefault="00D262BD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28E0FE3" w14:textId="77777777" w:rsidR="00D262BD" w:rsidRPr="00AE4D5B" w:rsidRDefault="00D262BD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F044072" w14:textId="4E71FA51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1292C1C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438DE7B8" w14:textId="059CD616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35FF4481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CF3C75B" w14:textId="6CCDC99B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F33B444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D97761D" w14:textId="2DBC2151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69AEF1C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0D3BDF9" w14:textId="2556EA62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562BA0CB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2C47372" w14:textId="126A6FCC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258DD0B4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8C5FA2" w14:textId="184F8F72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  <w:cs/>
              </w:rPr>
              <w:br/>
            </w:r>
            <w:r w:rsidRPr="006D03D8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403DA650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222A73" w14:textId="3F3ED3F1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71C33A04" w14:textId="77777777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95AD27" w14:textId="6855A1FC" w:rsidR="00D262BD" w:rsidRPr="00D262BD" w:rsidRDefault="00D262BD" w:rsidP="00A850D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6D03D8" w:rsidRPr="00AE4D5B" w14:paraId="275AB1B8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6425EA6F" w14:textId="77777777" w:rsidR="006D03D8" w:rsidRPr="00AE4D5B" w:rsidRDefault="006D03D8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D9F934C" w14:textId="77777777" w:rsidR="006D03D8" w:rsidRPr="00AE4D5B" w:rsidRDefault="006D03D8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  <w:tcBorders>
              <w:left w:val="nil"/>
              <w:right w:val="nil"/>
            </w:tcBorders>
            <w:vAlign w:val="bottom"/>
          </w:tcPr>
          <w:p w14:paraId="2CB142C1" w14:textId="36340347" w:rsidR="006D03D8" w:rsidRPr="00AE4D5B" w:rsidRDefault="006D03D8" w:rsidP="00A850D1">
            <w:pPr>
              <w:spacing w:line="240" w:lineRule="auto"/>
              <w:ind w:left="-108" w:right="-18"/>
              <w:jc w:val="center"/>
              <w:rPr>
                <w:b/>
                <w:bCs/>
                <w:sz w:val="22"/>
                <w:szCs w:val="22"/>
              </w:rPr>
            </w:pPr>
            <w:r w:rsidRPr="00CA48A9">
              <w:rPr>
                <w:i/>
                <w:iCs/>
                <w:sz w:val="22"/>
                <w:szCs w:val="22"/>
              </w:rPr>
              <w:t>(</w:t>
            </w:r>
            <w:r w:rsidRPr="00CA48A9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0510F" w:rsidRPr="00AE4D5B" w14:paraId="130B4283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11CF2350" w14:textId="13995254" w:rsidR="00B0510F" w:rsidRPr="00AE4D5B" w:rsidRDefault="00B0510F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528A7DA4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602E4A8" w14:textId="77777777" w:rsidR="00B0510F" w:rsidRPr="00AE4D5B" w:rsidRDefault="00B0510F" w:rsidP="00A850D1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80ABFF8" w14:textId="77777777" w:rsidR="00B0510F" w:rsidRPr="00AE4D5B" w:rsidRDefault="00B0510F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F737D1D" w14:textId="77777777" w:rsidR="00B0510F" w:rsidRPr="00AE4D5B" w:rsidRDefault="00B0510F" w:rsidP="00A850D1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C938A36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32A412A" w14:textId="77777777" w:rsidR="00B0510F" w:rsidRPr="00AE4D5B" w:rsidRDefault="00B0510F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12B25D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35165EA" w14:textId="77777777" w:rsidR="00B0510F" w:rsidRPr="00AE4D5B" w:rsidRDefault="00B0510F" w:rsidP="00A850D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BF8A76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532FC382" w14:textId="77777777" w:rsidR="00B0510F" w:rsidRPr="00AE4D5B" w:rsidRDefault="00B0510F" w:rsidP="00A850D1">
            <w:pPr>
              <w:spacing w:line="240" w:lineRule="auto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6C289E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25F1FCC" w14:textId="77777777" w:rsidR="00B0510F" w:rsidRPr="00AE4D5B" w:rsidRDefault="00B0510F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53AC41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03F69A" w14:textId="77777777" w:rsidR="00B0510F" w:rsidRPr="00AE4D5B" w:rsidRDefault="00B0510F" w:rsidP="00A850D1">
            <w:pPr>
              <w:spacing w:line="240" w:lineRule="auto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186C9A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0B3720" w14:textId="77777777" w:rsidR="00B0510F" w:rsidRPr="00AE4D5B" w:rsidRDefault="00B0510F" w:rsidP="00A850D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4E7EBF" w14:textId="77777777" w:rsidR="00B0510F" w:rsidRPr="00AE4D5B" w:rsidRDefault="00B0510F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61411A" w14:textId="77777777" w:rsidR="00B0510F" w:rsidRPr="00AE4D5B" w:rsidRDefault="00B0510F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46005A79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56BDC7BF" w14:textId="73FF92FE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49A4C22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50B83A5D" w14:textId="7E62F95A" w:rsidR="00301300" w:rsidRPr="001E4008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28,347</w:t>
            </w:r>
          </w:p>
        </w:tc>
        <w:tc>
          <w:tcPr>
            <w:tcW w:w="236" w:type="dxa"/>
            <w:vAlign w:val="center"/>
          </w:tcPr>
          <w:p w14:paraId="46A3DB79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17279B0F" w14:textId="36050082" w:rsidR="00301300" w:rsidRPr="001E4008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277,119</w:t>
            </w:r>
          </w:p>
        </w:tc>
        <w:tc>
          <w:tcPr>
            <w:tcW w:w="245" w:type="dxa"/>
            <w:vAlign w:val="center"/>
          </w:tcPr>
          <w:p w14:paraId="657449B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93CE552" w14:textId="78F15D28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2,635,066</w:t>
            </w:r>
          </w:p>
        </w:tc>
        <w:tc>
          <w:tcPr>
            <w:tcW w:w="236" w:type="dxa"/>
            <w:vAlign w:val="center"/>
          </w:tcPr>
          <w:p w14:paraId="70364D9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6E4B4250" w14:textId="5E8FB0E1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878,196</w:t>
            </w:r>
          </w:p>
        </w:tc>
        <w:tc>
          <w:tcPr>
            <w:tcW w:w="243" w:type="dxa"/>
            <w:vAlign w:val="center"/>
          </w:tcPr>
          <w:p w14:paraId="583BFA8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100837C3" w14:textId="49819090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10,119,881</w:t>
            </w:r>
          </w:p>
        </w:tc>
        <w:tc>
          <w:tcPr>
            <w:tcW w:w="236" w:type="dxa"/>
            <w:vAlign w:val="center"/>
          </w:tcPr>
          <w:p w14:paraId="264FF85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4F662BD" w14:textId="0A93C293" w:rsidR="00301300" w:rsidRPr="001E4008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263,075</w:t>
            </w:r>
          </w:p>
        </w:tc>
        <w:tc>
          <w:tcPr>
            <w:tcW w:w="270" w:type="dxa"/>
            <w:vAlign w:val="center"/>
          </w:tcPr>
          <w:p w14:paraId="5B36DDA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2E22635" w14:textId="619C4835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893,102</w:t>
            </w:r>
          </w:p>
        </w:tc>
        <w:tc>
          <w:tcPr>
            <w:tcW w:w="270" w:type="dxa"/>
            <w:vAlign w:val="center"/>
          </w:tcPr>
          <w:p w14:paraId="18E0B79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EFEAC0" w14:textId="438B0C0B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0DD23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7467B98" w14:textId="4859E653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rFonts w:asciiTheme="majorBidi" w:hAnsiTheme="majorBidi" w:cstheme="majorBidi"/>
                <w:sz w:val="22"/>
                <w:szCs w:val="22"/>
              </w:rPr>
              <w:t>15,094,786</w:t>
            </w:r>
          </w:p>
        </w:tc>
      </w:tr>
      <w:tr w:rsidR="00301300" w:rsidRPr="00AE4D5B" w14:paraId="0A705399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6A9D49D5" w14:textId="2EB7081F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F26601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6E417240" w14:textId="3BE5E04F" w:rsidR="00301300" w:rsidRPr="001E4008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236" w:type="dxa"/>
            <w:vAlign w:val="center"/>
          </w:tcPr>
          <w:p w14:paraId="5FC8F2EA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3B1BE9FA" w14:textId="7CDB0E96" w:rsidR="00301300" w:rsidRPr="001E4008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  <w:tc>
          <w:tcPr>
            <w:tcW w:w="245" w:type="dxa"/>
            <w:vAlign w:val="center"/>
          </w:tcPr>
          <w:p w14:paraId="38EBF60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4F4A856B" w14:textId="7ACB932A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236" w:type="dxa"/>
            <w:vAlign w:val="center"/>
          </w:tcPr>
          <w:p w14:paraId="78ED450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417DA0EA" w14:textId="6ED9AA11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273</w:t>
            </w:r>
          </w:p>
        </w:tc>
        <w:tc>
          <w:tcPr>
            <w:tcW w:w="243" w:type="dxa"/>
            <w:vAlign w:val="center"/>
          </w:tcPr>
          <w:p w14:paraId="0B93119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416ACDE" w14:textId="2F5E391A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480</w:t>
            </w:r>
          </w:p>
        </w:tc>
        <w:tc>
          <w:tcPr>
            <w:tcW w:w="236" w:type="dxa"/>
            <w:vAlign w:val="center"/>
          </w:tcPr>
          <w:p w14:paraId="14F2806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36352C17" w14:textId="4CC155B7" w:rsidR="00301300" w:rsidRPr="001E4008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270" w:type="dxa"/>
            <w:vAlign w:val="center"/>
          </w:tcPr>
          <w:p w14:paraId="30E9301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CE5E17A" w14:textId="30021AF5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291</w:t>
            </w:r>
          </w:p>
        </w:tc>
        <w:tc>
          <w:tcPr>
            <w:tcW w:w="270" w:type="dxa"/>
            <w:vAlign w:val="center"/>
          </w:tcPr>
          <w:p w14:paraId="1A07F55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E5BD35C" w14:textId="5BD0FBCC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C8589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7FAC550" w14:textId="7B58B64B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301300" w:rsidRPr="00AE4D5B" w14:paraId="3413C01E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0B7618D6" w14:textId="3EBF4BD4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4CA38F3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9B97FFA" w14:textId="15565EC0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C6F7B9B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7BE59E5B" w14:textId="2D7D96D6" w:rsidR="00301300" w:rsidRPr="00222620" w:rsidRDefault="00301300" w:rsidP="00A850D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2F8F9F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149ABB79" w14:textId="4610543A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F16C7A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77F6426F" w14:textId="7B7C0FA8" w:rsidR="00301300" w:rsidRPr="00222620" w:rsidRDefault="00301300" w:rsidP="00A850D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D5F845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1464427D" w14:textId="61719105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236" w:type="dxa"/>
            <w:vAlign w:val="center"/>
          </w:tcPr>
          <w:p w14:paraId="6557832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95090BE" w14:textId="5CD569B8" w:rsidR="00301300" w:rsidRPr="001E4008" w:rsidRDefault="00301300" w:rsidP="00A850D1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2CDADB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78E9735" w14:textId="0245B02F" w:rsidR="00301300" w:rsidRPr="001E4008" w:rsidRDefault="00301300" w:rsidP="00A850D1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44B8F8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1CE7F52" w14:textId="4684A39C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9F72CB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A7ACCE8" w14:textId="69857BC7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01300" w:rsidRPr="00AE4D5B" w14:paraId="3F434699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2A331585" w14:textId="4BCCD131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04CD4DBC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532BE489" w14:textId="40EA658C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5EB414C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3D34DF2B" w14:textId="7B46870B" w:rsidR="00301300" w:rsidRPr="00222620" w:rsidRDefault="00301300" w:rsidP="00A850D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062574E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47BC0747" w14:textId="5BB7B35F" w:rsidR="00301300" w:rsidRPr="00222620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37014A0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4DD3EBD5" w14:textId="31691F73" w:rsidR="00301300" w:rsidRPr="00222620" w:rsidRDefault="00301300" w:rsidP="00A850D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0B1C9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03541736" w14:textId="28E853BF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020</w:t>
            </w:r>
          </w:p>
        </w:tc>
        <w:tc>
          <w:tcPr>
            <w:tcW w:w="236" w:type="dxa"/>
            <w:vAlign w:val="center"/>
          </w:tcPr>
          <w:p w14:paraId="4C0B23F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270BC03" w14:textId="73E19F79" w:rsidR="00301300" w:rsidRPr="001E4008" w:rsidRDefault="00301300" w:rsidP="00A850D1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9E9AFC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5096CB0" w14:textId="31AFE409" w:rsidR="00301300" w:rsidRPr="001E4008" w:rsidRDefault="00301300" w:rsidP="00A850D1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9B7E6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94CB617" w14:textId="43CC0982" w:rsidR="00301300" w:rsidRPr="00AE4D5B" w:rsidRDefault="00301300" w:rsidP="00A850D1">
            <w:pPr>
              <w:tabs>
                <w:tab w:val="decimal" w:pos="79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270" w:type="dxa"/>
            <w:vAlign w:val="center"/>
          </w:tcPr>
          <w:p w14:paraId="0EF2828D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88707CF" w14:textId="05958AB6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</w:tr>
      <w:tr w:rsidR="00301300" w:rsidRPr="00AE4D5B" w14:paraId="16750B2F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5330A5F4" w14:textId="0B822217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0C5B760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2BCAE193" w14:textId="54F70A5C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13C9CBF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2D5604C9" w14:textId="245545A3" w:rsidR="00301300" w:rsidRPr="00222620" w:rsidRDefault="00301300" w:rsidP="00A850D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8024BBD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6B207EC1" w14:textId="765D4C5D" w:rsidR="00301300" w:rsidRPr="00222620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8AB9DE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4AD6C259" w14:textId="744776EE" w:rsidR="00301300" w:rsidRPr="00222620" w:rsidRDefault="00301300" w:rsidP="00A850D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BEAB91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66CB31EB" w14:textId="74AA7F12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C46F5A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94B46CF" w14:textId="4BD9C40F" w:rsidR="00301300" w:rsidRPr="00AE4D5B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7E85B0E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7F9D21E" w14:textId="7C434A4A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5FEC54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9E322B6" w14:textId="3C85E6BA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B78BDC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7D7EC5" w14:textId="77F1527F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1300" w:rsidRPr="00AE4D5B" w14:paraId="1608D45D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13EB1BF9" w14:textId="1A62854E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จำหน่ายบริษัทย่อย</w:t>
            </w:r>
          </w:p>
        </w:tc>
        <w:tc>
          <w:tcPr>
            <w:tcW w:w="693" w:type="dxa"/>
          </w:tcPr>
          <w:p w14:paraId="3D9CCB9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433B392C" w14:textId="7FF6C5AC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20D143E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5ACE5E65" w14:textId="390A5B49" w:rsidR="00301300" w:rsidRPr="00222620" w:rsidRDefault="00301300" w:rsidP="00A850D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A083AA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68BF236F" w14:textId="5D5CC67A" w:rsidR="00301300" w:rsidRPr="00222620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7BF427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4F65098C" w14:textId="4B3710AF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722C1C8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14FF4C9" w14:textId="1A87E5AA" w:rsidR="00301300" w:rsidRPr="00222620" w:rsidRDefault="00301300" w:rsidP="00A850D1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36E994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14FA7BCE" w14:textId="6A82674C" w:rsidR="00301300" w:rsidRPr="001E4008" w:rsidRDefault="00301300" w:rsidP="00A850D1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86C46D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CE7222B" w14:textId="27C1C5D2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A16809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C50312A" w14:textId="4FCEE2C1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B7B125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B7A8338" w14:textId="4EDDDB4E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1300" w:rsidRPr="00AE4D5B" w14:paraId="079234B5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186178B2" w14:textId="50A0B69C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A6555">
              <w:rPr>
                <w:sz w:val="22"/>
                <w:szCs w:val="22"/>
              </w:rPr>
              <w:br/>
            </w:r>
            <w:r w:rsidRPr="00AA6555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6E5FFB6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332D55" w14:textId="77777777" w:rsidR="00301300" w:rsidRPr="00AA6555" w:rsidRDefault="00301300" w:rsidP="00A850D1">
            <w:pPr>
              <w:spacing w:line="240" w:lineRule="auto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3DC90F" w14:textId="365EE23B" w:rsidR="00301300" w:rsidRPr="00AE4D5B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457287B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19CECB" w14:textId="77777777" w:rsidR="00301300" w:rsidRPr="00AA6555" w:rsidRDefault="00301300" w:rsidP="00A850D1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B8BD0B" w14:textId="061F2807" w:rsidR="00301300" w:rsidRPr="00AE4D5B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503917F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4F45C5" w14:textId="77777777" w:rsidR="00301300" w:rsidRPr="00AA6555" w:rsidRDefault="00301300" w:rsidP="00A850D1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59A883" w14:textId="20347D5F" w:rsidR="00301300" w:rsidRPr="00AE4D5B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FA28980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BA6115" w14:textId="77777777" w:rsidR="00301300" w:rsidRPr="00AA6555" w:rsidRDefault="00301300" w:rsidP="00A850D1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81BA28" w14:textId="412B259D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998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0CF756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4EE0B6" w14:textId="77777777" w:rsidR="00301300" w:rsidRPr="00AA6555" w:rsidRDefault="00301300" w:rsidP="00A850D1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D71D2D" w14:textId="000F7672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487026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3F9C19" w14:textId="77777777" w:rsidR="00301300" w:rsidRPr="00AA6555" w:rsidRDefault="00301300" w:rsidP="00A850D1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739543" w14:textId="5F545D1F" w:rsidR="00301300" w:rsidRPr="00AE4D5B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F320A80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85676C" w14:textId="77777777" w:rsidR="00301300" w:rsidRPr="00AA6555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C99E33" w14:textId="12DD6910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AC6F23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144196" w14:textId="77777777" w:rsidR="00301300" w:rsidRPr="00AA6555" w:rsidRDefault="00301300" w:rsidP="00A850D1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4783E5" w14:textId="4B24E8DD" w:rsidR="00301300" w:rsidRPr="00AE4D5B" w:rsidRDefault="00301300" w:rsidP="00A850D1">
            <w:pPr>
              <w:tabs>
                <w:tab w:val="decimal" w:pos="79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B9BC67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064A2A" w14:textId="77777777" w:rsidR="00301300" w:rsidRPr="00AA6555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1916F3" w14:textId="26580BF8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1300" w:rsidRPr="00AE4D5B" w14:paraId="0C89F34D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7142E5EC" w14:textId="408A5E21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2567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2E7B850C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ABF001" w14:textId="1ACFF35A" w:rsidR="00301300" w:rsidRPr="00AE4D5B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309</w:t>
            </w:r>
          </w:p>
        </w:tc>
        <w:tc>
          <w:tcPr>
            <w:tcW w:w="236" w:type="dxa"/>
            <w:vAlign w:val="center"/>
          </w:tcPr>
          <w:p w14:paraId="06233D9E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FF956B" w14:textId="36B77766" w:rsidR="00301300" w:rsidRPr="00AE4D5B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301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</w:t>
            </w:r>
          </w:p>
        </w:tc>
        <w:tc>
          <w:tcPr>
            <w:tcW w:w="245" w:type="dxa"/>
            <w:vAlign w:val="center"/>
          </w:tcPr>
          <w:p w14:paraId="3813D42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BDE0E9" w14:textId="376C4445" w:rsidR="00301300" w:rsidRPr="00AE4D5B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910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364</w:t>
            </w:r>
          </w:p>
        </w:tc>
        <w:tc>
          <w:tcPr>
            <w:tcW w:w="236" w:type="dxa"/>
            <w:vAlign w:val="center"/>
          </w:tcPr>
          <w:p w14:paraId="6E6A2C3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E8D8B" w14:textId="4F83D818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017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438</w:t>
            </w:r>
          </w:p>
        </w:tc>
        <w:tc>
          <w:tcPr>
            <w:tcW w:w="243" w:type="dxa"/>
            <w:vAlign w:val="center"/>
          </w:tcPr>
          <w:p w14:paraId="66F918C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38CAA1" w14:textId="1005E012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814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236" w:type="dxa"/>
            <w:vAlign w:val="center"/>
          </w:tcPr>
          <w:p w14:paraId="06C28D1C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AC2025" w14:textId="4C71D3BA" w:rsidR="00301300" w:rsidRPr="001E4008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231,012</w:t>
            </w:r>
          </w:p>
        </w:tc>
        <w:tc>
          <w:tcPr>
            <w:tcW w:w="270" w:type="dxa"/>
            <w:vAlign w:val="center"/>
          </w:tcPr>
          <w:p w14:paraId="165A156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F3712D" w14:textId="45D46175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926,805</w:t>
            </w:r>
          </w:p>
        </w:tc>
        <w:tc>
          <w:tcPr>
            <w:tcW w:w="270" w:type="dxa"/>
            <w:vAlign w:val="center"/>
          </w:tcPr>
          <w:p w14:paraId="4E4988A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BC561" w14:textId="7FABAC01" w:rsidR="00301300" w:rsidRPr="00AE4D5B" w:rsidRDefault="00301300" w:rsidP="00A850D1">
            <w:pPr>
              <w:tabs>
                <w:tab w:val="decimal" w:pos="79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859</w:t>
            </w:r>
          </w:p>
        </w:tc>
        <w:tc>
          <w:tcPr>
            <w:tcW w:w="270" w:type="dxa"/>
            <w:vAlign w:val="center"/>
          </w:tcPr>
          <w:p w14:paraId="3CA0173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A79848" w14:textId="77F28EC8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262</w:t>
            </w:r>
            <w:r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287</w:t>
            </w:r>
          </w:p>
        </w:tc>
      </w:tr>
      <w:tr w:rsidR="00301300" w:rsidRPr="00AE4D5B" w14:paraId="131D8C99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58E0AF61" w14:textId="174A0191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EB50F6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431CC33A" w14:textId="47D842D8" w:rsidR="00301300" w:rsidRPr="00AE4D5B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4,978</w:t>
            </w:r>
          </w:p>
        </w:tc>
        <w:tc>
          <w:tcPr>
            <w:tcW w:w="236" w:type="dxa"/>
            <w:vAlign w:val="center"/>
          </w:tcPr>
          <w:p w14:paraId="417A559F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0D338E87" w14:textId="4E894244" w:rsidR="00301300" w:rsidRPr="001E4008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26</w:t>
            </w:r>
            <w:r w:rsidRPr="007C6B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857</w:t>
            </w:r>
          </w:p>
        </w:tc>
        <w:tc>
          <w:tcPr>
            <w:tcW w:w="245" w:type="dxa"/>
            <w:vAlign w:val="center"/>
          </w:tcPr>
          <w:p w14:paraId="0DEF9BC0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C36CBE6" w14:textId="02C016D4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18649F">
              <w:rPr>
                <w:rFonts w:asciiTheme="majorBidi" w:hAnsiTheme="majorBidi" w:cstheme="majorBidi"/>
                <w:sz w:val="22"/>
                <w:szCs w:val="22"/>
              </w:rPr>
              <w:t>279,625</w:t>
            </w:r>
          </w:p>
        </w:tc>
        <w:tc>
          <w:tcPr>
            <w:tcW w:w="236" w:type="dxa"/>
            <w:vAlign w:val="center"/>
          </w:tcPr>
          <w:p w14:paraId="1D39046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2F6AD90F" w14:textId="1E387A9D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 w:rsidRPr="00D26CF6">
              <w:rPr>
                <w:rFonts w:asciiTheme="majorBidi" w:hAnsiTheme="majorBidi" w:cstheme="majorBidi"/>
                <w:sz w:val="22"/>
                <w:szCs w:val="22"/>
              </w:rPr>
              <w:t>136,3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243" w:type="dxa"/>
            <w:vAlign w:val="center"/>
          </w:tcPr>
          <w:p w14:paraId="3115CEA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CA65522" w14:textId="77C4AA55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353D5">
              <w:rPr>
                <w:rFonts w:asciiTheme="majorBidi" w:hAnsiTheme="majorBidi" w:cstheme="majorBidi"/>
                <w:sz w:val="22"/>
                <w:szCs w:val="22"/>
              </w:rPr>
              <w:t>838,903</w:t>
            </w:r>
          </w:p>
        </w:tc>
        <w:tc>
          <w:tcPr>
            <w:tcW w:w="236" w:type="dxa"/>
            <w:vAlign w:val="center"/>
          </w:tcPr>
          <w:p w14:paraId="041CB91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5CF67D7A" w14:textId="4EC772CB" w:rsidR="00301300" w:rsidRPr="00AE4D5B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 w:rsidRPr="00106D1A">
              <w:rPr>
                <w:rFonts w:asciiTheme="majorBidi" w:hAnsiTheme="majorBidi" w:cstheme="majorBidi"/>
                <w:sz w:val="22"/>
                <w:szCs w:val="22"/>
              </w:rPr>
              <w:t>60,817</w:t>
            </w:r>
          </w:p>
        </w:tc>
        <w:tc>
          <w:tcPr>
            <w:tcW w:w="270" w:type="dxa"/>
            <w:vAlign w:val="center"/>
          </w:tcPr>
          <w:p w14:paraId="7738996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1619CFE" w14:textId="548BAF96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15B48">
              <w:rPr>
                <w:rFonts w:asciiTheme="majorBidi" w:hAnsiTheme="majorBidi" w:cstheme="majorBidi"/>
                <w:sz w:val="22"/>
                <w:szCs w:val="22"/>
              </w:rPr>
              <w:t>70,604</w:t>
            </w:r>
          </w:p>
        </w:tc>
        <w:tc>
          <w:tcPr>
            <w:tcW w:w="270" w:type="dxa"/>
            <w:vAlign w:val="center"/>
          </w:tcPr>
          <w:p w14:paraId="28D0AC4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86E81ED" w14:textId="0DDBDF2B" w:rsidR="00301300" w:rsidRPr="001E4008" w:rsidRDefault="00301300" w:rsidP="00A850D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27B424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DAA8E2F" w14:textId="470D27A6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E3C34">
              <w:rPr>
                <w:rFonts w:asciiTheme="majorBidi" w:hAnsiTheme="majorBidi" w:cstheme="majorBidi"/>
                <w:sz w:val="22"/>
                <w:szCs w:val="22"/>
              </w:rPr>
              <w:t>1,418,10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301300" w:rsidRPr="00AE4D5B" w14:paraId="1264DC6B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77D25046" w14:textId="4177D12B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5A5E766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74F139B0" w14:textId="5EB6D987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53F00D5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3D0FDACC" w14:textId="27C40229" w:rsidR="00301300" w:rsidRPr="001E4008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39531C">
              <w:rPr>
                <w:rFonts w:asciiTheme="majorBidi" w:hAnsiTheme="majorBidi" w:cstheme="majorBidi"/>
                <w:sz w:val="22"/>
                <w:szCs w:val="22"/>
                <w:cs/>
              </w:rPr>
              <w:t>180</w:t>
            </w:r>
          </w:p>
        </w:tc>
        <w:tc>
          <w:tcPr>
            <w:tcW w:w="245" w:type="dxa"/>
            <w:vAlign w:val="center"/>
          </w:tcPr>
          <w:p w14:paraId="2449A1C6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7CFDE5B" w14:textId="2593AAE0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18649F">
              <w:rPr>
                <w:rFonts w:asciiTheme="majorBidi" w:hAnsiTheme="majorBidi" w:cstheme="majorBidi"/>
                <w:sz w:val="22"/>
                <w:szCs w:val="22"/>
              </w:rPr>
              <w:t>28,634</w:t>
            </w:r>
          </w:p>
        </w:tc>
        <w:tc>
          <w:tcPr>
            <w:tcW w:w="236" w:type="dxa"/>
            <w:vAlign w:val="center"/>
          </w:tcPr>
          <w:p w14:paraId="3C92101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4A8023B0" w14:textId="2D0F0DE5" w:rsidR="00301300" w:rsidRPr="00222620" w:rsidRDefault="00301300" w:rsidP="00A850D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30E5EEE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000AF734" w14:textId="0BC40EB6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353D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14B6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4353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4B6D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  <w:tc>
          <w:tcPr>
            <w:tcW w:w="236" w:type="dxa"/>
            <w:vAlign w:val="center"/>
          </w:tcPr>
          <w:p w14:paraId="3FBA2CD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457926B" w14:textId="2B30C1C3" w:rsidR="00301300" w:rsidRPr="001E4008" w:rsidRDefault="00301300" w:rsidP="00A850D1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98F79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D5EA10A" w14:textId="088620EC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15B48">
              <w:rPr>
                <w:rFonts w:asciiTheme="majorBidi" w:hAnsiTheme="majorBidi" w:cstheme="majorBidi"/>
                <w:sz w:val="22"/>
                <w:szCs w:val="22"/>
              </w:rPr>
              <w:t>1,326</w:t>
            </w:r>
          </w:p>
        </w:tc>
        <w:tc>
          <w:tcPr>
            <w:tcW w:w="270" w:type="dxa"/>
            <w:vAlign w:val="center"/>
          </w:tcPr>
          <w:p w14:paraId="5254BFE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853788F" w14:textId="757578BE" w:rsidR="00301300" w:rsidRPr="001E4008" w:rsidRDefault="009A4C22" w:rsidP="00A850D1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10,944</w:t>
            </w:r>
          </w:p>
        </w:tc>
        <w:tc>
          <w:tcPr>
            <w:tcW w:w="270" w:type="dxa"/>
            <w:vAlign w:val="center"/>
          </w:tcPr>
          <w:p w14:paraId="5544C5C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64A6EE" w14:textId="48639420" w:rsidR="00301300" w:rsidRPr="001E4008" w:rsidRDefault="00C22F7D" w:rsidP="00A850D1">
            <w:pPr>
              <w:tabs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A4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9A4C22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</w:tr>
      <w:tr w:rsidR="00301300" w:rsidRPr="00AE4D5B" w14:paraId="41DE79F3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300FAF55" w14:textId="29D2164C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C60EE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1D3637D1" w14:textId="40BC620E" w:rsidR="00301300" w:rsidRPr="00222620" w:rsidRDefault="00301300" w:rsidP="00A850D1">
            <w:pPr>
              <w:spacing w:line="240" w:lineRule="auto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262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408117C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0493A39C" w14:textId="160A8210" w:rsidR="00301300" w:rsidRPr="00222620" w:rsidRDefault="00301300" w:rsidP="00A850D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62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5" w:type="dxa"/>
            <w:vAlign w:val="center"/>
          </w:tcPr>
          <w:p w14:paraId="2EF837D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038223D9" w14:textId="2C2C6486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9531C">
              <w:rPr>
                <w:rFonts w:asciiTheme="majorBidi" w:hAnsiTheme="majorBidi" w:cstheme="majorBidi"/>
                <w:sz w:val="22"/>
                <w:szCs w:val="22"/>
              </w:rPr>
              <w:t>2,129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2A5E3E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21258F08" w14:textId="3E1931CF" w:rsidR="00301300" w:rsidRPr="00222620" w:rsidRDefault="00301300" w:rsidP="00A850D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38ECE58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732E0152" w14:textId="6798B6D3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53D5">
              <w:rPr>
                <w:rFonts w:asciiTheme="majorBidi" w:hAnsiTheme="majorBidi" w:cstheme="majorBidi"/>
                <w:sz w:val="22"/>
                <w:szCs w:val="22"/>
              </w:rPr>
              <w:t>175,539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6F5971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56B2CB70" w14:textId="68AABAAE" w:rsidR="00301300" w:rsidRPr="00AE4D5B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15B48">
              <w:rPr>
                <w:rFonts w:asciiTheme="majorBidi" w:hAnsiTheme="majorBidi" w:cstheme="majorBidi"/>
                <w:sz w:val="22"/>
                <w:szCs w:val="22"/>
              </w:rPr>
              <w:t>98,954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4335F5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1DDED77" w14:textId="78C892FA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15B48">
              <w:rPr>
                <w:rFonts w:asciiTheme="majorBidi" w:hAnsiTheme="majorBidi" w:cstheme="majorBidi"/>
                <w:sz w:val="22"/>
                <w:szCs w:val="22"/>
              </w:rPr>
              <w:t>51,598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9EBCC0B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5FF855C" w14:textId="1D5E85FB" w:rsidR="00301300" w:rsidRPr="001E4008" w:rsidRDefault="009A4C22" w:rsidP="009A4C22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(30,054)</w:t>
            </w:r>
          </w:p>
        </w:tc>
        <w:tc>
          <w:tcPr>
            <w:tcW w:w="270" w:type="dxa"/>
            <w:vAlign w:val="center"/>
          </w:tcPr>
          <w:p w14:paraId="36ABD936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9B8CEB2" w14:textId="75322D1D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967B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A4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22F7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967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A4C22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1300" w:rsidRPr="00AE4D5B" w14:paraId="748343FC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7088BDE5" w14:textId="7BAE3141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A6555">
              <w:rPr>
                <w:sz w:val="22"/>
                <w:szCs w:val="22"/>
              </w:rPr>
              <w:br/>
            </w:r>
            <w:r w:rsidRPr="00AA6555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48E9E93C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58421" w14:textId="165C34CB" w:rsidR="00301300" w:rsidRPr="00AE4D5B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C6B65">
              <w:rPr>
                <w:rFonts w:asciiTheme="majorBidi" w:hAnsiTheme="majorBidi" w:cstheme="majorBidi"/>
                <w:sz w:val="22"/>
                <w:szCs w:val="22"/>
              </w:rPr>
              <w:t>2,584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8CABDF3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E61CEC" w14:textId="6A620B76" w:rsidR="00301300" w:rsidRPr="00AE4D5B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C6B65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0)</w:t>
            </w:r>
          </w:p>
        </w:tc>
        <w:tc>
          <w:tcPr>
            <w:tcW w:w="245" w:type="dxa"/>
            <w:vAlign w:val="bottom"/>
          </w:tcPr>
          <w:p w14:paraId="5AF05722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4BA58B" w14:textId="4E5EA527" w:rsidR="00301300" w:rsidRPr="001E4008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9531C">
              <w:rPr>
                <w:rFonts w:asciiTheme="majorBidi" w:hAnsiTheme="majorBidi" w:cstheme="majorBidi"/>
                <w:sz w:val="22"/>
                <w:szCs w:val="22"/>
              </w:rPr>
              <w:t>10,365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E1A987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5703D0" w14:textId="1FF2A99A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26CF6">
              <w:rPr>
                <w:rFonts w:asciiTheme="majorBidi" w:hAnsiTheme="majorBidi" w:cstheme="majorBidi"/>
                <w:sz w:val="22"/>
                <w:szCs w:val="22"/>
              </w:rPr>
              <w:t>5,311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E3A177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2B5A1" w14:textId="3B614A05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06D1A">
              <w:rPr>
                <w:rFonts w:asciiTheme="majorBidi" w:hAnsiTheme="majorBidi" w:cstheme="majorBidi"/>
                <w:sz w:val="22"/>
                <w:szCs w:val="22"/>
              </w:rPr>
              <w:t>11,447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E1E97F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8943B" w14:textId="1E6169D3" w:rsidR="00301300" w:rsidRPr="001E4008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E3C34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21B6996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E6447" w14:textId="1A258C7C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E3C34">
              <w:rPr>
                <w:rFonts w:asciiTheme="majorBidi" w:hAnsiTheme="majorBidi" w:cstheme="majorBidi"/>
                <w:sz w:val="22"/>
                <w:szCs w:val="22"/>
              </w:rPr>
              <w:t>5,604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D49C7E3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865657" w14:textId="2D8B39CE" w:rsidR="00301300" w:rsidRPr="001E4008" w:rsidRDefault="00301300" w:rsidP="00A850D1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E3C34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6AAF94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A2968" w14:textId="5135559F" w:rsidR="00301300" w:rsidRPr="001E4008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967B3">
              <w:rPr>
                <w:rFonts w:asciiTheme="majorBidi" w:hAnsiTheme="majorBidi" w:cstheme="majorBidi"/>
                <w:sz w:val="22"/>
                <w:szCs w:val="22"/>
              </w:rPr>
              <w:t>37,297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1300" w:rsidRPr="00AE4D5B" w14:paraId="2A60D52F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2D74C957" w14:textId="64A48E09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A6555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AA6555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745CD5E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882F08" w14:textId="0622A109" w:rsidR="00301300" w:rsidRPr="00AE4D5B" w:rsidRDefault="00301300" w:rsidP="00A850D1">
            <w:pPr>
              <w:tabs>
                <w:tab w:val="decimal" w:pos="556"/>
              </w:tabs>
              <w:spacing w:line="240" w:lineRule="auto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 w:rsidRPr="001E400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35</w:t>
            </w:r>
            <w:r w:rsidRPr="007C6B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C6B6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703</w:t>
            </w:r>
          </w:p>
        </w:tc>
        <w:tc>
          <w:tcPr>
            <w:tcW w:w="236" w:type="dxa"/>
            <w:vAlign w:val="center"/>
          </w:tcPr>
          <w:p w14:paraId="0B810D77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E539D" w14:textId="79889BCD" w:rsidR="00301300" w:rsidRPr="00AE4D5B" w:rsidRDefault="00301300" w:rsidP="00A850D1">
            <w:pPr>
              <w:tabs>
                <w:tab w:val="decimal" w:pos="60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6C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328,742</w:t>
            </w:r>
          </w:p>
        </w:tc>
        <w:tc>
          <w:tcPr>
            <w:tcW w:w="245" w:type="dxa"/>
            <w:vAlign w:val="center"/>
          </w:tcPr>
          <w:p w14:paraId="020A8F85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30A0EE" w14:textId="08CDF6E5" w:rsidR="00301300" w:rsidRPr="00AE4D5B" w:rsidRDefault="00301300" w:rsidP="00A850D1">
            <w:pPr>
              <w:tabs>
                <w:tab w:val="decimal" w:pos="570"/>
              </w:tabs>
              <w:spacing w:line="240" w:lineRule="auto"/>
              <w:ind w:left="-108" w:right="-70"/>
              <w:rPr>
                <w:b/>
                <w:bCs/>
                <w:sz w:val="22"/>
                <w:szCs w:val="22"/>
              </w:rPr>
            </w:pPr>
            <w:r w:rsidRPr="0039531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3,206,129</w:t>
            </w:r>
          </w:p>
        </w:tc>
        <w:tc>
          <w:tcPr>
            <w:tcW w:w="236" w:type="dxa"/>
            <w:vAlign w:val="center"/>
          </w:tcPr>
          <w:p w14:paraId="669AAC7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7588D" w14:textId="60856690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 w:rsidRPr="00D26C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1,148,44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43" w:type="dxa"/>
            <w:vAlign w:val="center"/>
          </w:tcPr>
          <w:p w14:paraId="1E6CF4B6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F4BBA3" w14:textId="5CA7910B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left="-108" w:right="-120"/>
              <w:rPr>
                <w:b/>
                <w:bCs/>
                <w:sz w:val="22"/>
                <w:szCs w:val="22"/>
              </w:rPr>
            </w:pPr>
            <w:r w:rsidRPr="00106D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10,58</w:t>
            </w:r>
            <w:r w:rsidR="00E14B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106D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E14B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236" w:type="dxa"/>
            <w:vAlign w:val="center"/>
          </w:tcPr>
          <w:p w14:paraId="4BCF4E0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F15F5F" w14:textId="7349C672" w:rsidR="00301300" w:rsidRPr="00AE4D5B" w:rsidRDefault="00301300" w:rsidP="00A850D1">
            <w:pPr>
              <w:tabs>
                <w:tab w:val="decimal" w:pos="84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 w:rsidRPr="00EE3C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191,905</w:t>
            </w:r>
          </w:p>
        </w:tc>
        <w:tc>
          <w:tcPr>
            <w:tcW w:w="270" w:type="dxa"/>
            <w:vAlign w:val="center"/>
          </w:tcPr>
          <w:p w14:paraId="48E4B0E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627AD6" w14:textId="704F0B8E" w:rsidR="00301300" w:rsidRPr="001E4008" w:rsidRDefault="00301300" w:rsidP="00A850D1">
            <w:pPr>
              <w:tabs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3C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941,53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450F2814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8153EA" w14:textId="55C68D19" w:rsidR="00301300" w:rsidRPr="00AE4D5B" w:rsidRDefault="00E14B6D" w:rsidP="00A850D1">
            <w:pPr>
              <w:tabs>
                <w:tab w:val="decimal" w:pos="790"/>
              </w:tabs>
              <w:spacing w:line="240" w:lineRule="auto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301300" w:rsidRPr="00EE3C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270" w:type="dxa"/>
            <w:vAlign w:val="center"/>
          </w:tcPr>
          <w:p w14:paraId="097D313F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D6ED78" w14:textId="4B96C249" w:rsidR="00301300" w:rsidRPr="00AE4D5B" w:rsidRDefault="00301300" w:rsidP="00A850D1">
            <w:pPr>
              <w:tabs>
                <w:tab w:val="decimal" w:pos="700"/>
              </w:tabs>
              <w:spacing w:line="240" w:lineRule="auto"/>
              <w:ind w:left="-108" w:right="-110"/>
              <w:rPr>
                <w:b/>
                <w:bCs/>
                <w:sz w:val="22"/>
                <w:szCs w:val="22"/>
              </w:rPr>
            </w:pPr>
            <w:r w:rsidRPr="00EE3C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16,443,32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</w:tr>
      <w:tr w:rsidR="00301300" w:rsidRPr="00AE4D5B" w14:paraId="6C4E24A8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6291770F" w14:textId="77777777" w:rsidR="00301300" w:rsidRPr="00AE4D5B" w:rsidRDefault="00301300" w:rsidP="00A850D1">
            <w:pPr>
              <w:spacing w:line="240" w:lineRule="auto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19163BA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B91EA" w14:textId="77777777" w:rsidR="00301300" w:rsidRPr="00AE4D5B" w:rsidRDefault="00301300" w:rsidP="00A850D1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E099273" w14:textId="77777777" w:rsidR="00301300" w:rsidRPr="00AE4D5B" w:rsidRDefault="00301300" w:rsidP="00A850D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0444649" w14:textId="77777777" w:rsidR="00301300" w:rsidRPr="00AE4D5B" w:rsidRDefault="00301300" w:rsidP="00A850D1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648FF69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B5562" w14:textId="77777777" w:rsidR="00301300" w:rsidRPr="00AE4D5B" w:rsidRDefault="00301300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876A98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0277" w14:textId="77777777" w:rsidR="00301300" w:rsidRPr="00AE4D5B" w:rsidRDefault="00301300" w:rsidP="00A850D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8986060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63837" w14:textId="77777777" w:rsidR="00301300" w:rsidRPr="00AE4D5B" w:rsidRDefault="00301300" w:rsidP="00A850D1">
            <w:pPr>
              <w:spacing w:line="240" w:lineRule="auto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975AB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F016E" w14:textId="77777777" w:rsidR="00301300" w:rsidRPr="00AE4D5B" w:rsidRDefault="00301300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66BD97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42185" w14:textId="77777777" w:rsidR="00301300" w:rsidRPr="00AE4D5B" w:rsidRDefault="00301300" w:rsidP="00A850D1">
            <w:pPr>
              <w:spacing w:line="240" w:lineRule="auto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106D916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2FECD" w14:textId="77777777" w:rsidR="00301300" w:rsidRPr="00AE4D5B" w:rsidRDefault="00301300" w:rsidP="00A850D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B5E831" w14:textId="77777777" w:rsidR="00301300" w:rsidRPr="00AE4D5B" w:rsidRDefault="00301300" w:rsidP="00A850D1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9AB51" w14:textId="77777777" w:rsidR="00301300" w:rsidRPr="00AE4D5B" w:rsidRDefault="00301300" w:rsidP="00A850D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5593AEBF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35E38906" w14:textId="77777777" w:rsidR="00301300" w:rsidRPr="00AE4D5B" w:rsidRDefault="00301300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50C737C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9B740BF" w14:textId="77777777" w:rsidR="00301300" w:rsidRPr="00AE4D5B" w:rsidRDefault="00301300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3BE463" w14:textId="77777777" w:rsidR="00301300" w:rsidRPr="00AE4D5B" w:rsidRDefault="00301300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2B56D53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52FEE4E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AD6086A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0DC1CB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AD0692F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85FDAC8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0591907" w14:textId="77777777" w:rsidR="00301300" w:rsidRPr="00AE4D5B" w:rsidRDefault="00301300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21EA73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12C0D80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0ECB87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2E6B1" w14:textId="77777777" w:rsidR="00301300" w:rsidRPr="00AE4D5B" w:rsidRDefault="00301300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078D650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C295E1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FC91E9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7661D3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51441551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763973F9" w14:textId="77777777" w:rsidR="00301300" w:rsidRPr="00AE4D5B" w:rsidRDefault="00301300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52306CE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BC8BD50" w14:textId="77777777" w:rsidR="00301300" w:rsidRPr="00AE4D5B" w:rsidRDefault="00301300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F1393E8" w14:textId="77777777" w:rsidR="00301300" w:rsidRPr="00AE4D5B" w:rsidRDefault="00301300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D1E1037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560B4CB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A04AD07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06EEB38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A42789E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31A24DB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5D04CF22" w14:textId="77777777" w:rsidR="00301300" w:rsidRPr="00AE4D5B" w:rsidRDefault="00301300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8B2292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0B9FF00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78732D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E74677" w14:textId="77777777" w:rsidR="00301300" w:rsidRPr="00AE4D5B" w:rsidRDefault="00301300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886F0C9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D039A4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4034A1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B51E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6E0EB58A" w14:textId="77777777" w:rsidTr="00A850D1">
        <w:trPr>
          <w:trHeight w:val="20"/>
        </w:trPr>
        <w:tc>
          <w:tcPr>
            <w:tcW w:w="3402" w:type="dxa"/>
            <w:vAlign w:val="bottom"/>
          </w:tcPr>
          <w:p w14:paraId="51965117" w14:textId="77777777" w:rsidR="00301300" w:rsidRPr="00AE4D5B" w:rsidRDefault="00301300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EB1C26A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47C14EE" w14:textId="77777777" w:rsidR="00301300" w:rsidRPr="00AE4D5B" w:rsidRDefault="00301300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73BBFAF" w14:textId="77777777" w:rsidR="00301300" w:rsidRPr="00AE4D5B" w:rsidRDefault="00301300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A357285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3F7718E8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70345C9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3991121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232E20D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516D601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81CB091" w14:textId="77777777" w:rsidR="00301300" w:rsidRPr="00AE4D5B" w:rsidRDefault="00301300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AE7A1A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38EFF9B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F08DB7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7965FE" w14:textId="77777777" w:rsidR="00301300" w:rsidRPr="00AE4D5B" w:rsidRDefault="00301300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4AAA2C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F3F37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D8E3AB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A2E3EB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32D6EC86" w14:textId="77777777" w:rsidR="006D03D8" w:rsidRDefault="006D03D8"/>
    <w:p w14:paraId="4CF87839" w14:textId="77777777" w:rsidR="00A850D1" w:rsidRDefault="00A850D1">
      <w:r>
        <w:br w:type="page"/>
      </w:r>
    </w:p>
    <w:tbl>
      <w:tblPr>
        <w:tblW w:w="14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1035"/>
        <w:gridCol w:w="270"/>
        <w:gridCol w:w="1080"/>
        <w:gridCol w:w="270"/>
        <w:gridCol w:w="990"/>
        <w:gridCol w:w="270"/>
        <w:gridCol w:w="900"/>
      </w:tblGrid>
      <w:tr w:rsidR="006D03D8" w:rsidRPr="00AE4D5B" w14:paraId="07B92F4B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2954D6A9" w14:textId="7193C4F9" w:rsidR="006D03D8" w:rsidRPr="00AE4D5B" w:rsidRDefault="006D03D8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6BBDCEC" w14:textId="77777777" w:rsidR="006D03D8" w:rsidRPr="00AE4D5B" w:rsidRDefault="006D03D8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  <w:tcBorders>
              <w:left w:val="nil"/>
              <w:right w:val="nil"/>
            </w:tcBorders>
            <w:vAlign w:val="bottom"/>
          </w:tcPr>
          <w:p w14:paraId="6A382A3C" w14:textId="5CAB32EE" w:rsidR="006D03D8" w:rsidRPr="00AE4D5B" w:rsidRDefault="006D03D8" w:rsidP="006D03D8">
            <w:pPr>
              <w:spacing w:line="260" w:lineRule="exact"/>
              <w:ind w:left="-108" w:right="-18"/>
              <w:jc w:val="center"/>
              <w:rPr>
                <w:b/>
                <w:bCs/>
                <w:sz w:val="22"/>
                <w:szCs w:val="22"/>
              </w:rPr>
            </w:pPr>
            <w:r w:rsidRPr="00177B4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D03D8" w:rsidRPr="00AE4D5B" w14:paraId="6680E880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67B836FB" w14:textId="77777777" w:rsidR="006D03D8" w:rsidRPr="00AE4D5B" w:rsidRDefault="006D03D8" w:rsidP="006D03D8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1222A3B" w14:textId="77777777" w:rsidR="006D03D8" w:rsidRPr="00AE4D5B" w:rsidRDefault="006D03D8" w:rsidP="006D03D8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6BAD441" w14:textId="0ACFCC13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86D8BA5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D92FE19" w14:textId="60D4AED2" w:rsidR="006D03D8" w:rsidRPr="006D03D8" w:rsidRDefault="006D03D8" w:rsidP="006D03D8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6B2AF805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6A79CA14" w14:textId="5A4397C9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D4A619E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98FCA03" w14:textId="6E22F0A1" w:rsidR="006D03D8" w:rsidRPr="006D03D8" w:rsidRDefault="006D03D8" w:rsidP="006D03D8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6C457FDF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147835A" w14:textId="4D763EEF" w:rsidR="006D03D8" w:rsidRPr="006D03D8" w:rsidRDefault="006D03D8" w:rsidP="006D03D8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6F86D88D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32E96A8" w14:textId="4C5926C6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D566134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BEE3F" w14:textId="13314C81" w:rsidR="006D03D8" w:rsidRPr="006D03D8" w:rsidRDefault="006D03D8" w:rsidP="006D03D8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  <w:cs/>
              </w:rPr>
              <w:br/>
            </w:r>
            <w:r w:rsidRPr="006D03D8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614F9F02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93EB70" w14:textId="6550AAC8" w:rsidR="006D03D8" w:rsidRPr="006D03D8" w:rsidRDefault="006D03D8" w:rsidP="006D03D8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33BC0E1E" w14:textId="7777777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7653FD" w14:textId="62B4A427" w:rsidR="006D03D8" w:rsidRPr="006D03D8" w:rsidRDefault="006D03D8" w:rsidP="006D03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6D03D8" w:rsidRPr="00AE4D5B" w14:paraId="48445268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19A43D69" w14:textId="77777777" w:rsidR="006D03D8" w:rsidRPr="00AE4D5B" w:rsidRDefault="006D03D8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4CD4994B" w14:textId="77777777" w:rsidR="006D03D8" w:rsidRPr="00AE4D5B" w:rsidRDefault="006D03D8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99" w:type="dxa"/>
            <w:gridSpan w:val="17"/>
            <w:tcBorders>
              <w:left w:val="nil"/>
              <w:right w:val="nil"/>
            </w:tcBorders>
            <w:vAlign w:val="bottom"/>
          </w:tcPr>
          <w:p w14:paraId="24B17E3B" w14:textId="0C355B34" w:rsidR="006D03D8" w:rsidRPr="00AE4D5B" w:rsidRDefault="006D03D8" w:rsidP="006D03D8">
            <w:pPr>
              <w:spacing w:line="260" w:lineRule="exact"/>
              <w:ind w:left="-108" w:right="-18"/>
              <w:jc w:val="center"/>
              <w:rPr>
                <w:b/>
                <w:bCs/>
                <w:sz w:val="22"/>
                <w:szCs w:val="22"/>
              </w:rPr>
            </w:pPr>
            <w:r w:rsidRPr="00CA48A9">
              <w:rPr>
                <w:i/>
                <w:iCs/>
                <w:sz w:val="22"/>
                <w:szCs w:val="22"/>
              </w:rPr>
              <w:t>(</w:t>
            </w:r>
            <w:r w:rsidRPr="00CA48A9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301300" w:rsidRPr="00AE4D5B" w14:paraId="5312BF20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1A883640" w14:textId="3DC3E0A9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7695FD0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318F631" w14:textId="77777777" w:rsidR="00301300" w:rsidRPr="00AE4D5B" w:rsidRDefault="00301300" w:rsidP="00301300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FA9B15C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C05DE21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8276B5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B4C8EF0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1473D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42ACD31A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B2B57AC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8CF606A" w14:textId="77777777" w:rsidR="00301300" w:rsidRPr="00AE4D5B" w:rsidRDefault="00301300" w:rsidP="00301300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6B290F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B6FE7AA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17246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DB3285" w14:textId="77777777" w:rsidR="00301300" w:rsidRPr="00AE4D5B" w:rsidRDefault="00301300" w:rsidP="00301300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52DE24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4E559F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37857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7CB64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11118AFB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4893E316" w14:textId="1E8E81D9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6C7BAC6A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F924E26" w14:textId="77777777" w:rsidR="00301300" w:rsidRPr="00AE4D5B" w:rsidRDefault="00301300" w:rsidP="00301300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ACCFA86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74B39DAD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29B4DC2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A6D8F38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81C17C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68C93596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A19A4EB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4D894A7" w14:textId="77777777" w:rsidR="00301300" w:rsidRPr="00AE4D5B" w:rsidRDefault="00301300" w:rsidP="00301300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CB96DF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467B870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1B68D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91FD3C" w14:textId="77777777" w:rsidR="00301300" w:rsidRPr="00AE4D5B" w:rsidRDefault="00301300" w:rsidP="00301300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3ACCDAC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5B2862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291CD4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43DA11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3E4EEACD" w14:textId="77777777" w:rsidTr="00A850D1">
        <w:trPr>
          <w:trHeight w:val="20"/>
        </w:trPr>
        <w:tc>
          <w:tcPr>
            <w:tcW w:w="3420" w:type="dxa"/>
          </w:tcPr>
          <w:p w14:paraId="6601B68E" w14:textId="5C181C20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6AC565DC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1E1A7ED" w14:textId="0F898930" w:rsidR="00301300" w:rsidRPr="001E4008" w:rsidRDefault="00301300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1,074,319</w:t>
            </w:r>
          </w:p>
        </w:tc>
        <w:tc>
          <w:tcPr>
            <w:tcW w:w="236" w:type="dxa"/>
            <w:vAlign w:val="center"/>
          </w:tcPr>
          <w:p w14:paraId="38F40471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045B389F" w14:textId="2A60A62B" w:rsidR="00301300" w:rsidRPr="00AE4D5B" w:rsidRDefault="00301300" w:rsidP="001E4008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236,995</w:t>
            </w:r>
          </w:p>
        </w:tc>
        <w:tc>
          <w:tcPr>
            <w:tcW w:w="245" w:type="dxa"/>
            <w:vAlign w:val="center"/>
          </w:tcPr>
          <w:p w14:paraId="3A97EFDF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71DA1C1E" w14:textId="58D38E25" w:rsidR="00301300" w:rsidRPr="001E4008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3,108,366</w:t>
            </w:r>
          </w:p>
        </w:tc>
        <w:tc>
          <w:tcPr>
            <w:tcW w:w="236" w:type="dxa"/>
            <w:vAlign w:val="center"/>
          </w:tcPr>
          <w:p w14:paraId="5775B07F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5900CCE1" w14:textId="47010911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811,869</w:t>
            </w:r>
          </w:p>
        </w:tc>
        <w:tc>
          <w:tcPr>
            <w:tcW w:w="243" w:type="dxa"/>
            <w:vAlign w:val="center"/>
          </w:tcPr>
          <w:p w14:paraId="0EC0BE4A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1350DB9A" w14:textId="0DC5B309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5,106,671</w:t>
            </w:r>
          </w:p>
        </w:tc>
        <w:tc>
          <w:tcPr>
            <w:tcW w:w="236" w:type="dxa"/>
            <w:vAlign w:val="center"/>
          </w:tcPr>
          <w:p w14:paraId="200557B2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08021CB6" w14:textId="74721C49" w:rsidR="00301300" w:rsidRPr="001E4008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7,510</w:t>
            </w:r>
          </w:p>
        </w:tc>
        <w:tc>
          <w:tcPr>
            <w:tcW w:w="270" w:type="dxa"/>
            <w:vAlign w:val="center"/>
          </w:tcPr>
          <w:p w14:paraId="54142BD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4E19F29" w14:textId="58B40950" w:rsidR="00301300" w:rsidRPr="001E4008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242,875</w:t>
            </w:r>
          </w:p>
        </w:tc>
        <w:tc>
          <w:tcPr>
            <w:tcW w:w="270" w:type="dxa"/>
            <w:vAlign w:val="center"/>
          </w:tcPr>
          <w:p w14:paraId="7EA39E24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5F6B866" w14:textId="0DD63861" w:rsidR="00301300" w:rsidRPr="00AE4D5B" w:rsidRDefault="00301300" w:rsidP="001E4008">
            <w:pPr>
              <w:tabs>
                <w:tab w:val="decimal" w:pos="79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1,291,657</w:t>
            </w:r>
          </w:p>
        </w:tc>
        <w:tc>
          <w:tcPr>
            <w:tcW w:w="270" w:type="dxa"/>
            <w:vAlign w:val="center"/>
          </w:tcPr>
          <w:p w14:paraId="450CFB7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E18F3D5" w14:textId="6E3D8D72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11,880,262</w:t>
            </w:r>
          </w:p>
        </w:tc>
      </w:tr>
      <w:tr w:rsidR="00301300" w:rsidRPr="00AE4D5B" w14:paraId="18CA3AD3" w14:textId="77777777" w:rsidTr="00A850D1">
        <w:trPr>
          <w:trHeight w:val="20"/>
        </w:trPr>
        <w:tc>
          <w:tcPr>
            <w:tcW w:w="3420" w:type="dxa"/>
          </w:tcPr>
          <w:p w14:paraId="30637BA1" w14:textId="23FBDD9B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38AAF3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1E2F9" w14:textId="4A682EB2" w:rsidR="00301300" w:rsidRPr="001E4008" w:rsidRDefault="00301300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215,806</w:t>
            </w:r>
          </w:p>
        </w:tc>
        <w:tc>
          <w:tcPr>
            <w:tcW w:w="236" w:type="dxa"/>
            <w:vAlign w:val="bottom"/>
          </w:tcPr>
          <w:p w14:paraId="6E1D3143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7CA21" w14:textId="19D44C3E" w:rsidR="00301300" w:rsidRPr="001E4008" w:rsidRDefault="00301300" w:rsidP="001E4008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6D123851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75DA7" w14:textId="007D9762" w:rsidR="00301300" w:rsidRPr="001E4008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30,845</w:t>
            </w:r>
          </w:p>
        </w:tc>
        <w:tc>
          <w:tcPr>
            <w:tcW w:w="236" w:type="dxa"/>
            <w:vAlign w:val="bottom"/>
          </w:tcPr>
          <w:p w14:paraId="08A0D4F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6E6F7" w14:textId="6D252832" w:rsidR="00301300" w:rsidRPr="001E4008" w:rsidRDefault="00301300" w:rsidP="001E4008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2A7666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103AA3" w14:textId="4583FCB4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117,322</w:t>
            </w:r>
          </w:p>
        </w:tc>
        <w:tc>
          <w:tcPr>
            <w:tcW w:w="236" w:type="dxa"/>
            <w:vAlign w:val="bottom"/>
          </w:tcPr>
          <w:p w14:paraId="78A6420C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0C777" w14:textId="7382520A" w:rsidR="00301300" w:rsidRPr="001E4008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181,308</w:t>
            </w:r>
          </w:p>
        </w:tc>
        <w:tc>
          <w:tcPr>
            <w:tcW w:w="270" w:type="dxa"/>
            <w:vAlign w:val="bottom"/>
          </w:tcPr>
          <w:p w14:paraId="5930D282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89A7F" w14:textId="699242DD" w:rsidR="00301300" w:rsidRPr="001E4008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270" w:type="dxa"/>
            <w:vAlign w:val="bottom"/>
          </w:tcPr>
          <w:p w14:paraId="021BC8B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F0C2E3" w14:textId="2B1C1498" w:rsidR="00301300" w:rsidRPr="001E4008" w:rsidRDefault="00301300" w:rsidP="001E4008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71829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AC813" w14:textId="6F4ECBCE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546,106</w:t>
            </w:r>
          </w:p>
        </w:tc>
      </w:tr>
      <w:tr w:rsidR="00301300" w:rsidRPr="00AE4D5B" w14:paraId="5C53EF25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68FC994B" w14:textId="77777777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1B46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C2AB50" w14:textId="3CED8DB4" w:rsidR="00301300" w:rsidRPr="00AE4D5B" w:rsidRDefault="00301300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1,290,125</w:t>
            </w:r>
          </w:p>
        </w:tc>
        <w:tc>
          <w:tcPr>
            <w:tcW w:w="236" w:type="dxa"/>
            <w:vAlign w:val="center"/>
          </w:tcPr>
          <w:p w14:paraId="5C32D202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AF8E8A" w14:textId="00621394" w:rsidR="00301300" w:rsidRPr="00AE4D5B" w:rsidRDefault="00301300" w:rsidP="001E4008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236,995</w:t>
            </w:r>
          </w:p>
        </w:tc>
        <w:tc>
          <w:tcPr>
            <w:tcW w:w="245" w:type="dxa"/>
            <w:vAlign w:val="center"/>
          </w:tcPr>
          <w:p w14:paraId="7DFC089D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E36FFD" w14:textId="4D95B86E" w:rsidR="00301300" w:rsidRPr="00AE4D5B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3,139,211</w:t>
            </w:r>
          </w:p>
        </w:tc>
        <w:tc>
          <w:tcPr>
            <w:tcW w:w="236" w:type="dxa"/>
            <w:vAlign w:val="center"/>
          </w:tcPr>
          <w:p w14:paraId="584C079D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CEF8B" w14:textId="03D13F7D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811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869</w:t>
            </w:r>
          </w:p>
        </w:tc>
        <w:tc>
          <w:tcPr>
            <w:tcW w:w="243" w:type="dxa"/>
            <w:vAlign w:val="center"/>
          </w:tcPr>
          <w:p w14:paraId="0C0E9BB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786478" w14:textId="0D7D5303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223,993</w:t>
            </w:r>
          </w:p>
        </w:tc>
        <w:tc>
          <w:tcPr>
            <w:tcW w:w="236" w:type="dxa"/>
            <w:vAlign w:val="center"/>
          </w:tcPr>
          <w:p w14:paraId="50B310C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97A38C" w14:textId="1BE66133" w:rsidR="00301300" w:rsidRPr="00AE4D5B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188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818</w:t>
            </w:r>
          </w:p>
        </w:tc>
        <w:tc>
          <w:tcPr>
            <w:tcW w:w="270" w:type="dxa"/>
            <w:vAlign w:val="center"/>
          </w:tcPr>
          <w:p w14:paraId="5469F1FF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5B00E" w14:textId="702BA376" w:rsidR="00301300" w:rsidRPr="00AE4D5B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243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270" w:type="dxa"/>
            <w:vAlign w:val="center"/>
          </w:tcPr>
          <w:p w14:paraId="60F00E62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64A4D5" w14:textId="552AE013" w:rsidR="00301300" w:rsidRPr="00AE4D5B" w:rsidRDefault="00301300" w:rsidP="001E4008">
            <w:pPr>
              <w:tabs>
                <w:tab w:val="decimal" w:pos="79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291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657</w:t>
            </w:r>
          </w:p>
        </w:tc>
        <w:tc>
          <w:tcPr>
            <w:tcW w:w="270" w:type="dxa"/>
            <w:vAlign w:val="center"/>
          </w:tcPr>
          <w:p w14:paraId="54147A69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A8F1E0" w14:textId="68E31CA1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426</w:t>
            </w: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368</w:t>
            </w:r>
          </w:p>
        </w:tc>
      </w:tr>
      <w:tr w:rsidR="00301300" w:rsidRPr="00AE4D5B" w14:paraId="3C9D3236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48CA92E6" w14:textId="77777777" w:rsidR="00301300" w:rsidRPr="00AE4D5B" w:rsidRDefault="00301300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E72595F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DB66DB" w14:textId="77777777" w:rsidR="00301300" w:rsidRPr="00AE4D5B" w:rsidRDefault="00301300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305B521" w14:textId="77777777" w:rsidR="00301300" w:rsidRPr="00AE4D5B" w:rsidRDefault="00301300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</w:tcPr>
          <w:p w14:paraId="7D027718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29FD831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5AF09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B88C0F1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5E9AC5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0643A68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215C29" w14:textId="77777777" w:rsidR="00301300" w:rsidRPr="00AE4D5B" w:rsidRDefault="00301300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AD94319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EFF2C5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413D7D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0E105" w14:textId="77777777" w:rsidR="00301300" w:rsidRPr="00AE4D5B" w:rsidRDefault="00301300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22532FD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1FA44" w14:textId="77777777" w:rsidR="00301300" w:rsidRPr="00AE4D5B" w:rsidRDefault="00301300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A8ABAD3" w14:textId="77777777" w:rsidR="00301300" w:rsidRPr="00AE4D5B" w:rsidRDefault="00301300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2E0C5D" w14:textId="77777777" w:rsidR="00301300" w:rsidRPr="00AE4D5B" w:rsidRDefault="00301300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5D6CE52F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6FCE0F0D" w14:textId="731C2EE9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4F245A29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0A3BB39" w14:textId="77777777" w:rsidR="00301300" w:rsidRPr="00AE4D5B" w:rsidRDefault="00301300" w:rsidP="00301300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4525BDC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69B052D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4226BA9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78903D7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E6539F4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6C6D2060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18001C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6D20A4A" w14:textId="77777777" w:rsidR="00301300" w:rsidRPr="00AE4D5B" w:rsidRDefault="00301300" w:rsidP="00301300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2E1732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E0C6B53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7E312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30BBDA" w14:textId="77777777" w:rsidR="00301300" w:rsidRPr="00AE4D5B" w:rsidRDefault="00301300" w:rsidP="00301300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1A3587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857E89" w14:textId="77777777" w:rsidR="00301300" w:rsidRPr="00AE4D5B" w:rsidRDefault="00301300" w:rsidP="00301300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541553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C2FCE7" w14:textId="77777777" w:rsidR="00301300" w:rsidRPr="00AE4D5B" w:rsidRDefault="00301300" w:rsidP="00301300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01300" w:rsidRPr="00AE4D5B" w14:paraId="4EBB20EE" w14:textId="77777777" w:rsidTr="00A850D1">
        <w:trPr>
          <w:trHeight w:val="20"/>
        </w:trPr>
        <w:tc>
          <w:tcPr>
            <w:tcW w:w="3420" w:type="dxa"/>
          </w:tcPr>
          <w:p w14:paraId="689EB3C8" w14:textId="1B4090ED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2B63F179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433856D" w14:textId="2F4BF9F6" w:rsidR="00301300" w:rsidRPr="00AE4D5B" w:rsidRDefault="00301300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 w:rsidRPr="0011420D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11420D">
              <w:rPr>
                <w:rFonts w:asciiTheme="majorBidi" w:hAnsiTheme="majorBidi"/>
                <w:sz w:val="22"/>
                <w:szCs w:val="22"/>
              </w:rPr>
              <w:t>,</w:t>
            </w:r>
            <w:r w:rsidR="0039362A">
              <w:rPr>
                <w:rFonts w:asciiTheme="majorBidi" w:hAnsiTheme="majorBidi"/>
                <w:sz w:val="22"/>
                <w:szCs w:val="22"/>
              </w:rPr>
              <w:t>076</w:t>
            </w:r>
            <w:r w:rsidRPr="0011420D">
              <w:rPr>
                <w:rFonts w:asciiTheme="majorBidi" w:hAnsiTheme="majorBidi"/>
                <w:sz w:val="22"/>
                <w:szCs w:val="22"/>
              </w:rPr>
              <w:t>,</w:t>
            </w:r>
            <w:r w:rsidR="0039362A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236" w:type="dxa"/>
            <w:vAlign w:val="center"/>
          </w:tcPr>
          <w:p w14:paraId="3792719A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081CF3F8" w14:textId="20F8EFF0" w:rsidR="00301300" w:rsidRPr="00AE4D5B" w:rsidRDefault="00301300" w:rsidP="001E4008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420D">
              <w:rPr>
                <w:rFonts w:asciiTheme="majorBidi" w:hAnsiTheme="majorBidi"/>
                <w:sz w:val="22"/>
                <w:szCs w:val="22"/>
                <w:cs/>
              </w:rPr>
              <w:t>246</w:t>
            </w:r>
            <w:r w:rsidRPr="001142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420D">
              <w:rPr>
                <w:rFonts w:asciiTheme="majorBidi" w:hAnsiTheme="majorBidi"/>
                <w:sz w:val="22"/>
                <w:szCs w:val="22"/>
                <w:cs/>
              </w:rPr>
              <w:t>292</w:t>
            </w:r>
          </w:p>
        </w:tc>
        <w:tc>
          <w:tcPr>
            <w:tcW w:w="245" w:type="dxa"/>
            <w:vAlign w:val="center"/>
          </w:tcPr>
          <w:p w14:paraId="59C82E7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6FAB35A3" w14:textId="09198802" w:rsidR="00301300" w:rsidRPr="001E4008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1142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1142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120</w:t>
            </w:r>
          </w:p>
        </w:tc>
        <w:tc>
          <w:tcPr>
            <w:tcW w:w="236" w:type="dxa"/>
            <w:vAlign w:val="center"/>
          </w:tcPr>
          <w:p w14:paraId="1635A714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23575D4B" w14:textId="33836295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 w:rsidRPr="0011420D">
              <w:rPr>
                <w:rFonts w:asciiTheme="majorBidi" w:hAnsiTheme="majorBidi" w:cstheme="majorBidi"/>
                <w:sz w:val="22"/>
                <w:szCs w:val="22"/>
              </w:rPr>
              <w:t>712,708</w:t>
            </w:r>
          </w:p>
        </w:tc>
        <w:tc>
          <w:tcPr>
            <w:tcW w:w="243" w:type="dxa"/>
            <w:vAlign w:val="center"/>
          </w:tcPr>
          <w:p w14:paraId="69A2D47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26BDF1B6" w14:textId="326C4179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E2D45">
              <w:rPr>
                <w:rFonts w:asciiTheme="majorBidi" w:hAnsiTheme="majorBidi" w:cstheme="majorBidi"/>
                <w:sz w:val="22"/>
                <w:szCs w:val="22"/>
              </w:rPr>
              <w:t>4,9</w:t>
            </w:r>
            <w:r w:rsidR="004C48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0E9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E2D4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B0E9B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  <w:tc>
          <w:tcPr>
            <w:tcW w:w="236" w:type="dxa"/>
            <w:vAlign w:val="center"/>
          </w:tcPr>
          <w:p w14:paraId="5FEE9F1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center"/>
          </w:tcPr>
          <w:p w14:paraId="605A3C99" w14:textId="401ABBE7" w:rsidR="00301300" w:rsidRPr="001E4008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E4ED0">
              <w:rPr>
                <w:rFonts w:asciiTheme="majorBidi" w:hAnsiTheme="majorBidi" w:cstheme="majorBidi"/>
                <w:sz w:val="22"/>
                <w:szCs w:val="22"/>
              </w:rPr>
              <w:t>4,518</w:t>
            </w:r>
          </w:p>
        </w:tc>
        <w:tc>
          <w:tcPr>
            <w:tcW w:w="270" w:type="dxa"/>
            <w:vAlign w:val="center"/>
          </w:tcPr>
          <w:p w14:paraId="00D3B47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4BF0EDF" w14:textId="5CA76568" w:rsidR="00301300" w:rsidRPr="001E4008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227</w:t>
            </w:r>
            <w:r w:rsidRPr="00651E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E4008">
              <w:rPr>
                <w:rFonts w:asciiTheme="majorBidi" w:hAnsiTheme="majorBidi" w:cstheme="majorBidi"/>
                <w:sz w:val="22"/>
                <w:szCs w:val="22"/>
                <w:cs/>
              </w:rPr>
              <w:t>537</w:t>
            </w:r>
          </w:p>
        </w:tc>
        <w:tc>
          <w:tcPr>
            <w:tcW w:w="270" w:type="dxa"/>
            <w:vAlign w:val="center"/>
          </w:tcPr>
          <w:p w14:paraId="40AA7274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5F5B197" w14:textId="0A3756C3" w:rsidR="00301300" w:rsidRPr="00AE4D5B" w:rsidRDefault="00301300" w:rsidP="001E4008">
            <w:pPr>
              <w:tabs>
                <w:tab w:val="decimal" w:pos="79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 w:rsidRPr="00704E8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B0E9B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704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B0E9B">
              <w:rPr>
                <w:rFonts w:asciiTheme="majorBidi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270" w:type="dxa"/>
            <w:vAlign w:val="center"/>
          </w:tcPr>
          <w:p w14:paraId="1DAAEBD0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1254B00" w14:textId="1FEB68BC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9B3509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39362A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Pr="009B35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9362A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</w:tr>
      <w:tr w:rsidR="00301300" w:rsidRPr="00AE4D5B" w14:paraId="46938CC3" w14:textId="77777777" w:rsidTr="00A850D1">
        <w:trPr>
          <w:trHeight w:val="20"/>
        </w:trPr>
        <w:tc>
          <w:tcPr>
            <w:tcW w:w="3420" w:type="dxa"/>
          </w:tcPr>
          <w:p w14:paraId="6EFABC00" w14:textId="1704A21A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240B487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E77F1A" w14:textId="082B2BD3" w:rsidR="00301300" w:rsidRPr="001E4008" w:rsidRDefault="0039362A" w:rsidP="0039362A">
            <w:pPr>
              <w:tabs>
                <w:tab w:val="decimal" w:pos="556"/>
              </w:tabs>
              <w:spacing w:line="26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195,728</w:t>
            </w:r>
          </w:p>
        </w:tc>
        <w:tc>
          <w:tcPr>
            <w:tcW w:w="236" w:type="dxa"/>
            <w:vAlign w:val="bottom"/>
          </w:tcPr>
          <w:p w14:paraId="4F03F70A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9185E" w14:textId="11481C71" w:rsidR="00301300" w:rsidRPr="001E4008" w:rsidRDefault="00301300" w:rsidP="001E4008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5198B0E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77731" w14:textId="1677DA5E" w:rsidR="00301300" w:rsidRPr="001E4008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F8004E">
              <w:rPr>
                <w:rFonts w:asciiTheme="majorBidi" w:hAnsiTheme="majorBidi" w:cstheme="majorBidi"/>
                <w:sz w:val="22"/>
                <w:szCs w:val="22"/>
              </w:rPr>
              <w:t>20,497</w:t>
            </w:r>
          </w:p>
        </w:tc>
        <w:tc>
          <w:tcPr>
            <w:tcW w:w="236" w:type="dxa"/>
            <w:vAlign w:val="bottom"/>
          </w:tcPr>
          <w:p w14:paraId="24347482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673AD" w14:textId="0F010E49" w:rsidR="00301300" w:rsidRPr="001E4008" w:rsidRDefault="00301300" w:rsidP="001E4008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705C2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8C6019" w14:textId="368DBA98" w:rsidR="00301300" w:rsidRPr="001E4008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BE2D45">
              <w:rPr>
                <w:rFonts w:asciiTheme="majorBidi" w:hAnsiTheme="majorBidi" w:cstheme="majorBidi"/>
                <w:sz w:val="22"/>
                <w:szCs w:val="22"/>
              </w:rPr>
              <w:t>100,94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454F526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949E2" w14:textId="763C3C45" w:rsidR="00301300" w:rsidRPr="001E4008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E4ED0">
              <w:rPr>
                <w:rFonts w:asciiTheme="majorBidi" w:hAnsiTheme="majorBidi" w:cstheme="majorBidi"/>
                <w:sz w:val="22"/>
                <w:szCs w:val="22"/>
              </w:rPr>
              <w:t>117,485</w:t>
            </w:r>
          </w:p>
        </w:tc>
        <w:tc>
          <w:tcPr>
            <w:tcW w:w="270" w:type="dxa"/>
            <w:vAlign w:val="bottom"/>
          </w:tcPr>
          <w:p w14:paraId="58341E5E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DEFFC" w14:textId="7FE12836" w:rsidR="00301300" w:rsidRPr="001E4008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1E2B">
              <w:rPr>
                <w:rFonts w:asciiTheme="majorBidi" w:hAnsiTheme="majorBidi" w:cstheme="majorBidi"/>
                <w:sz w:val="22"/>
                <w:szCs w:val="22"/>
              </w:rPr>
              <w:t>8,573</w:t>
            </w:r>
          </w:p>
        </w:tc>
        <w:tc>
          <w:tcPr>
            <w:tcW w:w="270" w:type="dxa"/>
            <w:vAlign w:val="bottom"/>
          </w:tcPr>
          <w:p w14:paraId="146C8FB5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1E195" w14:textId="7BD09746" w:rsidR="00301300" w:rsidRPr="001E4008" w:rsidRDefault="00301300" w:rsidP="001E4008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04E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C7C7E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CBA4B" w14:textId="29257E33" w:rsidR="00301300" w:rsidRPr="001E4008" w:rsidRDefault="0039362A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="00301300" w:rsidRPr="009B35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</w:tr>
      <w:tr w:rsidR="00301300" w:rsidRPr="00AE4D5B" w14:paraId="613DC2B1" w14:textId="77777777" w:rsidTr="00A850D1">
        <w:trPr>
          <w:trHeight w:val="20"/>
        </w:trPr>
        <w:tc>
          <w:tcPr>
            <w:tcW w:w="3420" w:type="dxa"/>
            <w:vAlign w:val="bottom"/>
          </w:tcPr>
          <w:p w14:paraId="52AB9943" w14:textId="77777777" w:rsidR="00301300" w:rsidRPr="00AE4D5B" w:rsidRDefault="00301300" w:rsidP="00301300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C237223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DE778B" w14:textId="4EF5CB2B" w:rsidR="00301300" w:rsidRPr="00AE4D5B" w:rsidRDefault="00301300" w:rsidP="001E4008">
            <w:pPr>
              <w:tabs>
                <w:tab w:val="decimal" w:pos="556"/>
              </w:tabs>
              <w:spacing w:line="260" w:lineRule="exact"/>
              <w:ind w:left="-108" w:right="-80"/>
              <w:rPr>
                <w:b/>
                <w:bCs/>
                <w:sz w:val="22"/>
                <w:szCs w:val="22"/>
                <w:cs/>
              </w:rPr>
            </w:pPr>
            <w:r w:rsidRPr="00C3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1,272,123</w:t>
            </w:r>
          </w:p>
        </w:tc>
        <w:tc>
          <w:tcPr>
            <w:tcW w:w="236" w:type="dxa"/>
            <w:vAlign w:val="center"/>
          </w:tcPr>
          <w:p w14:paraId="6F9CC644" w14:textId="77777777" w:rsidR="00301300" w:rsidRPr="00AE4D5B" w:rsidRDefault="00301300" w:rsidP="00301300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6F1670" w14:textId="467FFD59" w:rsidR="00301300" w:rsidRPr="00AE4D5B" w:rsidRDefault="00301300" w:rsidP="001E4008">
            <w:pPr>
              <w:tabs>
                <w:tab w:val="decimal" w:pos="608"/>
              </w:tabs>
              <w:spacing w:line="260" w:lineRule="exact"/>
              <w:ind w:left="-108" w:right="-11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246,29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5" w:type="dxa"/>
            <w:vAlign w:val="center"/>
          </w:tcPr>
          <w:p w14:paraId="7CBCAAB7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EE1B33" w14:textId="3727192C" w:rsidR="00301300" w:rsidRPr="00AE4D5B" w:rsidRDefault="00301300" w:rsidP="001E4008">
            <w:pPr>
              <w:tabs>
                <w:tab w:val="decimal" w:pos="570"/>
              </w:tabs>
              <w:spacing w:line="260" w:lineRule="exact"/>
              <w:ind w:left="-108" w:right="-70"/>
              <w:rPr>
                <w:b/>
                <w:bCs/>
                <w:sz w:val="22"/>
                <w:szCs w:val="22"/>
              </w:rPr>
            </w:pPr>
            <w:r w:rsidRPr="00C3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3,276,617</w:t>
            </w:r>
          </w:p>
        </w:tc>
        <w:tc>
          <w:tcPr>
            <w:tcW w:w="236" w:type="dxa"/>
            <w:vAlign w:val="center"/>
          </w:tcPr>
          <w:p w14:paraId="059662F3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5EBBA5" w14:textId="71FD7EA7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 w:rsidRPr="00C3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712,70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4E51B20F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28D2E0" w14:textId="7D2FDCB6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left="-108" w:right="-120"/>
              <w:rPr>
                <w:b/>
                <w:bCs/>
                <w:sz w:val="22"/>
                <w:szCs w:val="22"/>
              </w:rPr>
            </w:pPr>
            <w:r w:rsidRPr="00BE2D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</w:t>
            </w:r>
            <w:r w:rsidR="004C48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3B0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BE2D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3B0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674</w:t>
            </w:r>
          </w:p>
        </w:tc>
        <w:tc>
          <w:tcPr>
            <w:tcW w:w="236" w:type="dxa"/>
            <w:vAlign w:val="center"/>
          </w:tcPr>
          <w:p w14:paraId="4C2EA4A8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6F8D3C" w14:textId="44DF1989" w:rsidR="00301300" w:rsidRPr="00AE4D5B" w:rsidRDefault="00301300" w:rsidP="001E4008">
            <w:pPr>
              <w:tabs>
                <w:tab w:val="decimal" w:pos="840"/>
              </w:tabs>
              <w:spacing w:line="260" w:lineRule="exact"/>
              <w:ind w:left="-108" w:right="-110"/>
              <w:rPr>
                <w:b/>
                <w:bCs/>
                <w:sz w:val="22"/>
                <w:szCs w:val="22"/>
              </w:rPr>
            </w:pPr>
            <w:r w:rsidRPr="008E4E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122,003</w:t>
            </w:r>
          </w:p>
        </w:tc>
        <w:tc>
          <w:tcPr>
            <w:tcW w:w="270" w:type="dxa"/>
            <w:vAlign w:val="center"/>
          </w:tcPr>
          <w:p w14:paraId="368A0639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1D80DC" w14:textId="3DE36F7E" w:rsidR="00301300" w:rsidRPr="00AE4D5B" w:rsidRDefault="00301300" w:rsidP="001E4008">
            <w:pPr>
              <w:tabs>
                <w:tab w:val="decimal" w:pos="880"/>
              </w:tabs>
              <w:spacing w:line="260" w:lineRule="exact"/>
              <w:ind w:right="-110"/>
              <w:rPr>
                <w:b/>
                <w:bCs/>
                <w:sz w:val="22"/>
                <w:szCs w:val="22"/>
              </w:rPr>
            </w:pPr>
            <w:r w:rsidRPr="00651E2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236,110</w:t>
            </w:r>
          </w:p>
        </w:tc>
        <w:tc>
          <w:tcPr>
            <w:tcW w:w="270" w:type="dxa"/>
            <w:vAlign w:val="center"/>
          </w:tcPr>
          <w:p w14:paraId="4EE5750D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85A99" w14:textId="633EB53E" w:rsidR="00301300" w:rsidRPr="001E4008" w:rsidRDefault="00301300" w:rsidP="001E4008">
            <w:pPr>
              <w:tabs>
                <w:tab w:val="decimal" w:pos="790"/>
              </w:tabs>
              <w:spacing w:line="26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4E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3B0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  <w:r w:rsidRPr="00704E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3B0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770</w:t>
            </w:r>
          </w:p>
        </w:tc>
        <w:tc>
          <w:tcPr>
            <w:tcW w:w="270" w:type="dxa"/>
            <w:vAlign w:val="center"/>
          </w:tcPr>
          <w:p w14:paraId="4848887B" w14:textId="77777777" w:rsidR="00301300" w:rsidRPr="00AE4D5B" w:rsidRDefault="00301300" w:rsidP="00301300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A8BBEA" w14:textId="7A408DBE" w:rsidR="00301300" w:rsidRPr="00AE4D5B" w:rsidRDefault="00301300" w:rsidP="001E4008">
            <w:pPr>
              <w:tabs>
                <w:tab w:val="decimal" w:pos="700"/>
              </w:tabs>
              <w:spacing w:line="260" w:lineRule="exact"/>
              <w:ind w:left="-108" w:right="-110"/>
              <w:rPr>
                <w:b/>
                <w:bCs/>
                <w:sz w:val="22"/>
                <w:szCs w:val="22"/>
              </w:rPr>
            </w:pPr>
            <w:r w:rsidRPr="009B350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11,471,297</w:t>
            </w:r>
          </w:p>
        </w:tc>
      </w:tr>
    </w:tbl>
    <w:p w14:paraId="68D7E1FE" w14:textId="77777777" w:rsidR="009F484E" w:rsidRPr="00AE4D5B" w:rsidRDefault="009F484E" w:rsidP="00225CA8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37590EFD" w:rsidR="00A850D1" w:rsidRDefault="00A850D1">
      <w:pPr>
        <w:spacing w:line="240" w:lineRule="auto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tbl>
      <w:tblPr>
        <w:tblW w:w="1422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29"/>
        <w:gridCol w:w="693"/>
        <w:gridCol w:w="783"/>
        <w:gridCol w:w="236"/>
        <w:gridCol w:w="808"/>
        <w:gridCol w:w="245"/>
        <w:gridCol w:w="779"/>
        <w:gridCol w:w="240"/>
        <w:gridCol w:w="896"/>
        <w:gridCol w:w="243"/>
        <w:gridCol w:w="918"/>
        <w:gridCol w:w="236"/>
        <w:gridCol w:w="900"/>
        <w:gridCol w:w="243"/>
        <w:gridCol w:w="1152"/>
        <w:gridCol w:w="243"/>
        <w:gridCol w:w="1017"/>
        <w:gridCol w:w="243"/>
        <w:gridCol w:w="925"/>
      </w:tblGrid>
      <w:tr w:rsidR="00365D4B" w:rsidRPr="00365D4B" w14:paraId="50E4CCA3" w14:textId="77777777" w:rsidTr="00A850D1">
        <w:trPr>
          <w:trHeight w:val="20"/>
          <w:tblHeader/>
        </w:trPr>
        <w:tc>
          <w:tcPr>
            <w:tcW w:w="3429" w:type="dxa"/>
          </w:tcPr>
          <w:p w14:paraId="375766AC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F0AAFF9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0107" w:type="dxa"/>
            <w:gridSpan w:val="17"/>
            <w:hideMark/>
          </w:tcPr>
          <w:p w14:paraId="480DB4FB" w14:textId="0863CB37" w:rsidR="00365D4B" w:rsidRPr="00DB782F" w:rsidRDefault="00365D4B" w:rsidP="00A850D1">
            <w:pPr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DB782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5D4B" w:rsidRPr="00AE4D5B" w14:paraId="0AC257D3" w14:textId="77777777" w:rsidTr="00A850D1">
        <w:trPr>
          <w:trHeight w:val="20"/>
          <w:tblHeader/>
        </w:trPr>
        <w:tc>
          <w:tcPr>
            <w:tcW w:w="3429" w:type="dxa"/>
          </w:tcPr>
          <w:p w14:paraId="748B5FAE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21E28794" w14:textId="00ACBBB8" w:rsidR="00365D4B" w:rsidRPr="00AE4D5B" w:rsidRDefault="00365D4B" w:rsidP="00A850D1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0A780BDD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502C2508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8957CEC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365D4B" w:rsidRPr="00AE4D5B" w14:paraId="43B30754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5CAFFFA2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  <w:vAlign w:val="bottom"/>
            <w:hideMark/>
          </w:tcPr>
          <w:p w14:paraId="749643C6" w14:textId="06ABF017" w:rsidR="00365D4B" w:rsidRPr="00AE4D5B" w:rsidRDefault="00365D4B" w:rsidP="00A850D1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65D4B" w:rsidRPr="00AE4D5B" w14:paraId="60D3D85B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462CF9DB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0F19810C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60785E68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5772E9" w:rsidRPr="0048778D" w14:paraId="3A9B3D29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3A200D40" w14:textId="7D7A02DE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7AA92331" w14:textId="77777777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5B811ED" w14:textId="1E94FE5C" w:rsidR="005772E9" w:rsidRPr="005772E9" w:rsidRDefault="005772E9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72E9">
              <w:rPr>
                <w:sz w:val="22"/>
                <w:szCs w:val="22"/>
              </w:rPr>
              <w:t>751,582</w:t>
            </w:r>
          </w:p>
        </w:tc>
        <w:tc>
          <w:tcPr>
            <w:tcW w:w="236" w:type="dxa"/>
            <w:vAlign w:val="center"/>
          </w:tcPr>
          <w:p w14:paraId="41948624" w14:textId="77777777" w:rsidR="005772E9" w:rsidRPr="005772E9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9EAF322" w14:textId="668125AF" w:rsidR="005772E9" w:rsidRPr="005772E9" w:rsidRDefault="005772E9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365,788</w:t>
            </w:r>
          </w:p>
        </w:tc>
        <w:tc>
          <w:tcPr>
            <w:tcW w:w="245" w:type="dxa"/>
            <w:vAlign w:val="center"/>
          </w:tcPr>
          <w:p w14:paraId="457E5A4F" w14:textId="77777777" w:rsidR="005772E9" w:rsidRPr="005772E9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B5B6563" w14:textId="3402C63E" w:rsidR="005772E9" w:rsidRPr="005772E9" w:rsidRDefault="005772E9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3,188,951</w:t>
            </w:r>
          </w:p>
        </w:tc>
        <w:tc>
          <w:tcPr>
            <w:tcW w:w="240" w:type="dxa"/>
            <w:vAlign w:val="center"/>
          </w:tcPr>
          <w:p w14:paraId="1C4D54E5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DBE8512" w14:textId="544454B6" w:rsidR="005772E9" w:rsidRPr="005772E9" w:rsidRDefault="005772E9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1,495,762</w:t>
            </w:r>
          </w:p>
        </w:tc>
        <w:tc>
          <w:tcPr>
            <w:tcW w:w="243" w:type="dxa"/>
            <w:vAlign w:val="center"/>
          </w:tcPr>
          <w:p w14:paraId="7103DFFF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CB53F62" w14:textId="36814EBC" w:rsidR="005772E9" w:rsidRPr="005772E9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8,309,177</w:t>
            </w:r>
          </w:p>
        </w:tc>
        <w:tc>
          <w:tcPr>
            <w:tcW w:w="236" w:type="dxa"/>
            <w:vAlign w:val="center"/>
          </w:tcPr>
          <w:p w14:paraId="104D7549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6992D77" w14:textId="037DE1F4" w:rsidR="005772E9" w:rsidRPr="005772E9" w:rsidRDefault="005772E9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142,096</w:t>
            </w:r>
          </w:p>
        </w:tc>
        <w:tc>
          <w:tcPr>
            <w:tcW w:w="243" w:type="dxa"/>
            <w:vAlign w:val="center"/>
          </w:tcPr>
          <w:p w14:paraId="3D71EDB2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6B899BC" w14:textId="55BFE790" w:rsidR="005772E9" w:rsidRPr="005772E9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881,521</w:t>
            </w:r>
          </w:p>
        </w:tc>
        <w:tc>
          <w:tcPr>
            <w:tcW w:w="243" w:type="dxa"/>
            <w:vAlign w:val="center"/>
          </w:tcPr>
          <w:p w14:paraId="02EE937F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F7ABD9A" w14:textId="7075B86D" w:rsidR="005772E9" w:rsidRPr="005772E9" w:rsidRDefault="005772E9" w:rsidP="00A850D1">
            <w:pPr>
              <w:tabs>
                <w:tab w:val="decimal" w:pos="82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795,828</w:t>
            </w:r>
          </w:p>
        </w:tc>
        <w:tc>
          <w:tcPr>
            <w:tcW w:w="243" w:type="dxa"/>
            <w:vAlign w:val="center"/>
          </w:tcPr>
          <w:p w14:paraId="22C8B3EF" w14:textId="77777777" w:rsidR="005772E9" w:rsidRPr="005772E9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8AB9C63" w14:textId="4D327DBC" w:rsidR="005772E9" w:rsidRPr="005772E9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15,930,705</w:t>
            </w:r>
          </w:p>
        </w:tc>
      </w:tr>
      <w:tr w:rsidR="005772E9" w:rsidRPr="00AE4D5B" w14:paraId="6C585EDB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70861466" w14:textId="7216E948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8CCD3B1" w14:textId="344374FA" w:rsidR="005772E9" w:rsidRPr="00AE4D5B" w:rsidRDefault="005772E9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4E20DF6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F3E55FB" w14:textId="539723B5" w:rsidR="005772E9" w:rsidRPr="00AE4D5B" w:rsidRDefault="005772E9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816</w:t>
            </w:r>
          </w:p>
        </w:tc>
        <w:tc>
          <w:tcPr>
            <w:tcW w:w="245" w:type="dxa"/>
            <w:vAlign w:val="center"/>
          </w:tcPr>
          <w:p w14:paraId="55756030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2F801C2" w14:textId="3BCD0122" w:rsidR="005772E9" w:rsidRPr="005772E9" w:rsidRDefault="005772E9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F682DAB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AACC9D1" w14:textId="24973ABD" w:rsidR="005772E9" w:rsidRPr="00AE4D5B" w:rsidRDefault="005772E9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931</w:t>
            </w:r>
          </w:p>
        </w:tc>
        <w:tc>
          <w:tcPr>
            <w:tcW w:w="243" w:type="dxa"/>
            <w:vAlign w:val="center"/>
          </w:tcPr>
          <w:p w14:paraId="01C748D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541575C" w14:textId="3723C01C" w:rsidR="005772E9" w:rsidRPr="001E4008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340</w:t>
            </w:r>
          </w:p>
        </w:tc>
        <w:tc>
          <w:tcPr>
            <w:tcW w:w="236" w:type="dxa"/>
            <w:vAlign w:val="center"/>
          </w:tcPr>
          <w:p w14:paraId="46C151AB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66F786" w14:textId="687F1942" w:rsidR="005772E9" w:rsidRPr="00AE4D5B" w:rsidRDefault="005772E9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999</w:t>
            </w:r>
          </w:p>
        </w:tc>
        <w:tc>
          <w:tcPr>
            <w:tcW w:w="243" w:type="dxa"/>
            <w:vAlign w:val="center"/>
          </w:tcPr>
          <w:p w14:paraId="66328075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A76EBDC" w14:textId="5F17BB6B" w:rsidR="005772E9" w:rsidRPr="00AE4D5B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243" w:type="dxa"/>
            <w:vAlign w:val="center"/>
          </w:tcPr>
          <w:p w14:paraId="7F4336AD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9DE274D" w14:textId="73AEF018" w:rsidR="005772E9" w:rsidRPr="00AE4D5B" w:rsidRDefault="005772E9" w:rsidP="00A850D1">
            <w:pPr>
              <w:tabs>
                <w:tab w:val="decimal" w:pos="82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768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131</w:t>
            </w:r>
          </w:p>
        </w:tc>
        <w:tc>
          <w:tcPr>
            <w:tcW w:w="243" w:type="dxa"/>
            <w:vAlign w:val="center"/>
          </w:tcPr>
          <w:p w14:paraId="4A9672F0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8C44359" w14:textId="712CA4AB" w:rsidR="005772E9" w:rsidRPr="00AE4D5B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858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417</w:t>
            </w:r>
          </w:p>
        </w:tc>
      </w:tr>
      <w:tr w:rsidR="005772E9" w:rsidRPr="00AE4D5B" w14:paraId="57007284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153BFA3D" w14:textId="4CD46F97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865B25F" w14:textId="61BCFD6B" w:rsidR="005772E9" w:rsidRPr="00AE4D5B" w:rsidRDefault="005772E9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78C119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1394CD14" w14:textId="45667667" w:rsidR="005772E9" w:rsidRPr="00AE4D5B" w:rsidRDefault="005772E9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245" w:type="dxa"/>
            <w:vAlign w:val="center"/>
          </w:tcPr>
          <w:p w14:paraId="4E8C2872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71F86F62" w14:textId="51D856C3" w:rsidR="005772E9" w:rsidRPr="001E4008" w:rsidRDefault="005772E9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522</w:t>
            </w:r>
          </w:p>
        </w:tc>
        <w:tc>
          <w:tcPr>
            <w:tcW w:w="240" w:type="dxa"/>
            <w:vAlign w:val="center"/>
          </w:tcPr>
          <w:p w14:paraId="62D5F7DD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592BD77" w14:textId="5E82FD37" w:rsidR="005772E9" w:rsidRPr="00AE4D5B" w:rsidRDefault="005772E9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464</w:t>
            </w:r>
          </w:p>
        </w:tc>
        <w:tc>
          <w:tcPr>
            <w:tcW w:w="243" w:type="dxa"/>
            <w:vAlign w:val="center"/>
          </w:tcPr>
          <w:p w14:paraId="297B5274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B16E5E8" w14:textId="41C9F3FA" w:rsidR="005772E9" w:rsidRPr="001E4008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627</w:t>
            </w:r>
          </w:p>
        </w:tc>
        <w:tc>
          <w:tcPr>
            <w:tcW w:w="236" w:type="dxa"/>
            <w:vAlign w:val="center"/>
          </w:tcPr>
          <w:p w14:paraId="387EF735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DE84E4" w14:textId="7FB1922B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89D1A75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0CEF9D" w14:textId="1D661D55" w:rsidR="005772E9" w:rsidRPr="00AE4D5B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785</w:t>
            </w:r>
          </w:p>
        </w:tc>
        <w:tc>
          <w:tcPr>
            <w:tcW w:w="243" w:type="dxa"/>
            <w:vAlign w:val="center"/>
          </w:tcPr>
          <w:p w14:paraId="0151569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27C2C23" w14:textId="5825EBDB" w:rsidR="005772E9" w:rsidRPr="00AE4D5B" w:rsidRDefault="005772E9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>
              <w:rPr>
                <w:rFonts w:cs="Angsana New"/>
                <w:sz w:val="22"/>
                <w:szCs w:val="22"/>
                <w:lang w:bidi="th-TH"/>
              </w:rPr>
              <w:t>258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973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0B6290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775019F3" w14:textId="4C5C7116" w:rsidR="005772E9" w:rsidRPr="00AE4D5B" w:rsidRDefault="005772E9" w:rsidP="00A850D1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72E9" w:rsidRPr="00AE4D5B" w14:paraId="49D7BD2D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2AE550BD" w14:textId="33D103C1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324A49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3A571CA8" w14:textId="5DCBC576" w:rsidR="005772E9" w:rsidRPr="004449AB" w:rsidRDefault="005772E9" w:rsidP="00A850D1">
            <w:pPr>
              <w:spacing w:line="280" w:lineRule="exact"/>
              <w:ind w:right="-108"/>
              <w:jc w:val="center"/>
              <w:rPr>
                <w:sz w:val="22"/>
                <w:szCs w:val="22"/>
              </w:rPr>
            </w:pPr>
            <w:r w:rsidRPr="006D03D8">
              <w:rPr>
                <w:i/>
                <w:iCs/>
                <w:sz w:val="22"/>
                <w:szCs w:val="22"/>
              </w:rPr>
              <w:t>1</w:t>
            </w:r>
            <w:r w:rsidR="00962196" w:rsidRPr="006D03D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83" w:type="dxa"/>
            <w:vAlign w:val="center"/>
          </w:tcPr>
          <w:p w14:paraId="3AF32323" w14:textId="5A6151D7" w:rsidR="005772E9" w:rsidRPr="009667D0" w:rsidRDefault="005772E9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Pr="00324A49">
              <w:rPr>
                <w:sz w:val="22"/>
                <w:szCs w:val="22"/>
              </w:rPr>
              <w:t>,</w:t>
            </w:r>
            <w:r w:rsidRPr="001E4008">
              <w:rPr>
                <w:sz w:val="22"/>
                <w:szCs w:val="22"/>
              </w:rPr>
              <w:t>989</w:t>
            </w:r>
          </w:p>
        </w:tc>
        <w:tc>
          <w:tcPr>
            <w:tcW w:w="236" w:type="dxa"/>
            <w:vAlign w:val="center"/>
          </w:tcPr>
          <w:p w14:paraId="1C97C1D8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4F443EE" w14:textId="6B6E0303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9DEA760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</w:tcPr>
          <w:p w14:paraId="5DC7E444" w14:textId="3A374CEE" w:rsidR="005772E9" w:rsidRPr="00AE4D5B" w:rsidRDefault="005772E9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588CEF1A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</w:tcPr>
          <w:p w14:paraId="31BD8F97" w14:textId="683F2507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3A50D9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83C6920" w14:textId="144D83F7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099D7B9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F5D203" w14:textId="43B066A2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9869607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B367BAF" w14:textId="7759F524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33CD0E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30BBE5A" w14:textId="129D9411" w:rsidR="005772E9" w:rsidRPr="00AE4D5B" w:rsidRDefault="005772E9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9273D7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172BD60" w14:textId="141DC2CC" w:rsidR="005772E9" w:rsidRPr="005772E9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989</w:t>
            </w:r>
          </w:p>
        </w:tc>
      </w:tr>
      <w:tr w:rsidR="005772E9" w:rsidRPr="00AE4D5B" w14:paraId="36821CEE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76ACBECE" w14:textId="63E93C9C" w:rsidR="005772E9" w:rsidRPr="00AE4D5B" w:rsidRDefault="005772E9" w:rsidP="00A850D1">
            <w:pPr>
              <w:spacing w:line="28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รับโอนจากการโอนกิจการทั้งหมด</w:t>
            </w:r>
          </w:p>
        </w:tc>
        <w:tc>
          <w:tcPr>
            <w:tcW w:w="693" w:type="dxa"/>
          </w:tcPr>
          <w:p w14:paraId="5C20E689" w14:textId="0F610564" w:rsidR="005772E9" w:rsidRPr="004449AB" w:rsidRDefault="005772E9" w:rsidP="00A850D1">
            <w:pPr>
              <w:spacing w:line="280" w:lineRule="exact"/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538FFCA" w14:textId="6AF52987" w:rsidR="005772E9" w:rsidRPr="00AE4D5B" w:rsidRDefault="005772E9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6B9E969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53C32E4" w14:textId="741D5488" w:rsidR="005772E9" w:rsidRPr="005772E9" w:rsidRDefault="005772E9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272</w:t>
            </w:r>
          </w:p>
        </w:tc>
        <w:tc>
          <w:tcPr>
            <w:tcW w:w="245" w:type="dxa"/>
            <w:vAlign w:val="center"/>
          </w:tcPr>
          <w:p w14:paraId="31793530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1FA3C8B" w14:textId="683F88CB" w:rsidR="005772E9" w:rsidRPr="00AE4D5B" w:rsidRDefault="005772E9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323</w:t>
            </w:r>
          </w:p>
        </w:tc>
        <w:tc>
          <w:tcPr>
            <w:tcW w:w="240" w:type="dxa"/>
            <w:vAlign w:val="center"/>
          </w:tcPr>
          <w:p w14:paraId="47F16CA0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3E0FE95" w14:textId="23BB931E" w:rsidR="005772E9" w:rsidRPr="005772E9" w:rsidRDefault="005772E9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275</w:t>
            </w:r>
          </w:p>
        </w:tc>
        <w:tc>
          <w:tcPr>
            <w:tcW w:w="243" w:type="dxa"/>
            <w:vAlign w:val="center"/>
          </w:tcPr>
          <w:p w14:paraId="39936668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6CC7A2C" w14:textId="36F80E00" w:rsidR="005772E9" w:rsidRPr="005772E9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5772E9">
              <w:rPr>
                <w:sz w:val="22"/>
                <w:szCs w:val="22"/>
              </w:rPr>
              <w:t>377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683</w:t>
            </w:r>
          </w:p>
        </w:tc>
        <w:tc>
          <w:tcPr>
            <w:tcW w:w="236" w:type="dxa"/>
            <w:vAlign w:val="center"/>
          </w:tcPr>
          <w:p w14:paraId="4D77D46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1B8ABF" w14:textId="14C7D58A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0A67E6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E4B2389" w14:textId="2EA96E28" w:rsidR="005772E9" w:rsidRPr="005772E9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769</w:t>
            </w:r>
          </w:p>
        </w:tc>
        <w:tc>
          <w:tcPr>
            <w:tcW w:w="243" w:type="dxa"/>
            <w:vAlign w:val="center"/>
          </w:tcPr>
          <w:p w14:paraId="739EFF82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A7670BE" w14:textId="055585D0" w:rsidR="005772E9" w:rsidRPr="00AE4D5B" w:rsidRDefault="005772E9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CD00B68" w14:textId="77777777" w:rsidR="005772E9" w:rsidRPr="00AE4D5B" w:rsidRDefault="005772E9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14525B38" w14:textId="0AF606BD" w:rsidR="005772E9" w:rsidRPr="00AE4D5B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322</w:t>
            </w:r>
          </w:p>
        </w:tc>
      </w:tr>
      <w:tr w:rsidR="005772E9" w:rsidRPr="00AE4D5B" w14:paraId="728A4194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473619E1" w14:textId="41E103C7" w:rsidR="005772E9" w:rsidRPr="00AE4D5B" w:rsidRDefault="005772E9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018BA41C" w14:textId="77777777" w:rsidR="005772E9" w:rsidRPr="004449AB" w:rsidRDefault="005772E9" w:rsidP="00A850D1">
            <w:pPr>
              <w:spacing w:line="280" w:lineRule="exact"/>
              <w:ind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52371B4" w14:textId="4A55D347" w:rsidR="005772E9" w:rsidRPr="00AE4D5B" w:rsidRDefault="005772E9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BCDF4B0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730D143" w14:textId="1933CC32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8E290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39788561" w14:textId="2CCBD575" w:rsidR="005772E9" w:rsidRPr="005772E9" w:rsidRDefault="005772E9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5FA1B6A0" w14:textId="77777777" w:rsidR="005772E9" w:rsidRPr="00AE4D5B" w:rsidRDefault="005772E9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9E7F08A" w14:textId="092EED56" w:rsidR="005772E9" w:rsidRPr="00AE4D5B" w:rsidRDefault="005772E9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203C4DC" w14:textId="77777777" w:rsidR="005772E9" w:rsidRPr="00AE4D5B" w:rsidRDefault="005772E9" w:rsidP="00A850D1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55A406E2" w14:textId="6E8BABE0" w:rsidR="005772E9" w:rsidRPr="00AE4D5B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51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284</w:t>
            </w:r>
            <w:r w:rsidRPr="00324A49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0A8F993" w14:textId="77777777" w:rsidR="005772E9" w:rsidRPr="00AE4D5B" w:rsidRDefault="005772E9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7B3E57" w14:textId="5E939C84" w:rsidR="005772E9" w:rsidRPr="00AE4D5B" w:rsidRDefault="005772E9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42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820</w:t>
            </w:r>
            <w:r w:rsidRPr="00324A4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C136373" w14:textId="77777777" w:rsidR="005772E9" w:rsidRPr="00AE4D5B" w:rsidRDefault="005772E9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EDB166E" w14:textId="712D91B0" w:rsidR="005772E9" w:rsidRPr="001E4008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34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194</w:t>
            </w:r>
            <w:r w:rsidRPr="00324A4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5F86A21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A4B6307" w14:textId="7D775239" w:rsidR="005772E9" w:rsidRPr="005772E9" w:rsidRDefault="005772E9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cs="Angsana New"/>
                <w:sz w:val="22"/>
                <w:szCs w:val="22"/>
                <w:lang w:bidi="th-TH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Pr="005A17F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>
              <w:rPr>
                <w:rFonts w:cs="Angsana New"/>
                <w:sz w:val="22"/>
                <w:szCs w:val="22"/>
                <w:lang w:bidi="th-TH"/>
              </w:rPr>
              <w:t>000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7922E805" w14:textId="77777777" w:rsidR="005772E9" w:rsidRPr="00AE4D5B" w:rsidRDefault="005772E9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B2C035F" w14:textId="6B429134" w:rsidR="005772E9" w:rsidRPr="005A17F5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153</w:t>
            </w:r>
            <w:r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298</w:t>
            </w:r>
            <w:r w:rsidRPr="00324A49">
              <w:rPr>
                <w:sz w:val="22"/>
                <w:szCs w:val="22"/>
              </w:rPr>
              <w:t>)</w:t>
            </w:r>
          </w:p>
        </w:tc>
      </w:tr>
      <w:tr w:rsidR="005772E9" w:rsidRPr="00AE4D5B" w14:paraId="1E18F130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3D02C473" w14:textId="4A33C90B" w:rsidR="005772E9" w:rsidRPr="00324A49" w:rsidRDefault="005772E9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2567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2E374905" w14:textId="77777777" w:rsidR="005772E9" w:rsidRPr="00324A49" w:rsidRDefault="005772E9" w:rsidP="00A850D1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9051C" w14:textId="0E179BAF" w:rsidR="005772E9" w:rsidRPr="001E4008" w:rsidRDefault="005772E9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b/>
                <w:bCs/>
                <w:sz w:val="22"/>
                <w:szCs w:val="22"/>
                <w:cs/>
              </w:rPr>
            </w:pPr>
            <w:r w:rsidRPr="001E4008">
              <w:rPr>
                <w:b/>
                <w:bCs/>
                <w:sz w:val="22"/>
                <w:szCs w:val="22"/>
              </w:rPr>
              <w:t>794,571</w:t>
            </w:r>
          </w:p>
        </w:tc>
        <w:tc>
          <w:tcPr>
            <w:tcW w:w="236" w:type="dxa"/>
            <w:vAlign w:val="center"/>
          </w:tcPr>
          <w:p w14:paraId="0145B0CF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C9A10" w14:textId="65AB6A1D" w:rsidR="005772E9" w:rsidRPr="001E4008" w:rsidRDefault="005772E9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  <w:cs/>
              </w:rPr>
            </w:pPr>
            <w:r w:rsidRPr="001E4008">
              <w:rPr>
                <w:b/>
                <w:bCs/>
                <w:sz w:val="22"/>
                <w:szCs w:val="22"/>
              </w:rPr>
              <w:t>375,451</w:t>
            </w:r>
          </w:p>
        </w:tc>
        <w:tc>
          <w:tcPr>
            <w:tcW w:w="245" w:type="dxa"/>
            <w:vAlign w:val="center"/>
          </w:tcPr>
          <w:p w14:paraId="37CF3FBD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D187E" w14:textId="75B84BDF" w:rsidR="005772E9" w:rsidRPr="001E4008" w:rsidRDefault="005772E9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3,418,796</w:t>
            </w:r>
          </w:p>
        </w:tc>
        <w:tc>
          <w:tcPr>
            <w:tcW w:w="240" w:type="dxa"/>
            <w:vAlign w:val="center"/>
          </w:tcPr>
          <w:p w14:paraId="6B3163A7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C8DB40" w14:textId="4DCC756C" w:rsidR="005772E9" w:rsidRPr="001E4008" w:rsidRDefault="005772E9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1,526,432</w:t>
            </w:r>
          </w:p>
        </w:tc>
        <w:tc>
          <w:tcPr>
            <w:tcW w:w="243" w:type="dxa"/>
            <w:vAlign w:val="center"/>
          </w:tcPr>
          <w:p w14:paraId="14902183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24A58" w14:textId="15CF789B" w:rsidR="005772E9" w:rsidRPr="001E4008" w:rsidRDefault="005772E9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8,896,543</w:t>
            </w:r>
          </w:p>
        </w:tc>
        <w:tc>
          <w:tcPr>
            <w:tcW w:w="236" w:type="dxa"/>
            <w:vAlign w:val="center"/>
          </w:tcPr>
          <w:p w14:paraId="6DCB152A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F7EE8F" w14:textId="1FC3A31E" w:rsidR="005772E9" w:rsidRPr="001E4008" w:rsidRDefault="005772E9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113,275</w:t>
            </w:r>
          </w:p>
        </w:tc>
        <w:tc>
          <w:tcPr>
            <w:tcW w:w="243" w:type="dxa"/>
            <w:vAlign w:val="center"/>
          </w:tcPr>
          <w:p w14:paraId="1C87B8FF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0C855" w14:textId="7BB26E4B" w:rsidR="005772E9" w:rsidRPr="001E4008" w:rsidRDefault="005772E9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881,081</w:t>
            </w:r>
          </w:p>
        </w:tc>
        <w:tc>
          <w:tcPr>
            <w:tcW w:w="243" w:type="dxa"/>
            <w:vAlign w:val="center"/>
          </w:tcPr>
          <w:p w14:paraId="6DA23978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24701" w14:textId="763A8C1D" w:rsidR="005772E9" w:rsidRPr="005A17F5" w:rsidRDefault="005772E9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F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1,279,986</w:t>
            </w:r>
          </w:p>
        </w:tc>
        <w:tc>
          <w:tcPr>
            <w:tcW w:w="243" w:type="dxa"/>
            <w:vAlign w:val="center"/>
          </w:tcPr>
          <w:p w14:paraId="0C0AA73D" w14:textId="77777777" w:rsidR="005772E9" w:rsidRPr="00324A49" w:rsidRDefault="005772E9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E99A4" w14:textId="02D1BFE5" w:rsidR="005772E9" w:rsidRPr="005A17F5" w:rsidRDefault="005772E9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  <w:r w:rsidRPr="005A17F5">
              <w:rPr>
                <w:b/>
                <w:bCs/>
                <w:sz w:val="22"/>
                <w:szCs w:val="22"/>
              </w:rPr>
              <w:t>17,286,135</w:t>
            </w:r>
          </w:p>
        </w:tc>
      </w:tr>
      <w:tr w:rsidR="00365D4B" w:rsidRPr="00AE4D5B" w14:paraId="3A977261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2EA016C5" w14:textId="77777777" w:rsidR="00365D4B" w:rsidRPr="00324A49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365D4B" w:rsidRPr="00324A49" w:rsidRDefault="00365D4B" w:rsidP="00A850D1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95952A6" w14:textId="174D85CA" w:rsidR="00365D4B" w:rsidRPr="00994DDD" w:rsidRDefault="00A60203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sz w:val="22"/>
                <w:szCs w:val="22"/>
                <w:cs/>
              </w:rPr>
            </w:pPr>
            <w:r w:rsidRPr="00994DDD">
              <w:rPr>
                <w:sz w:val="22"/>
                <w:szCs w:val="22"/>
              </w:rPr>
              <w:t>2</w:t>
            </w:r>
            <w:r w:rsidRPr="00A60203">
              <w:rPr>
                <w:sz w:val="22"/>
                <w:szCs w:val="22"/>
              </w:rPr>
              <w:t>,076</w:t>
            </w:r>
          </w:p>
        </w:tc>
        <w:tc>
          <w:tcPr>
            <w:tcW w:w="236" w:type="dxa"/>
            <w:vAlign w:val="center"/>
          </w:tcPr>
          <w:p w14:paraId="72C4A363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CBCFB2E" w14:textId="40D7AE2F" w:rsidR="00365D4B" w:rsidRPr="00324A49" w:rsidRDefault="00370BDF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C0834">
              <w:rPr>
                <w:sz w:val="22"/>
                <w:szCs w:val="22"/>
              </w:rPr>
              <w:t>0</w:t>
            </w:r>
          </w:p>
        </w:tc>
        <w:tc>
          <w:tcPr>
            <w:tcW w:w="245" w:type="dxa"/>
            <w:vAlign w:val="center"/>
          </w:tcPr>
          <w:p w14:paraId="78FD1B67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21113CD3" w14:textId="3A62ED95" w:rsidR="00365D4B" w:rsidRPr="00324A49" w:rsidRDefault="00E2288C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2D572E9D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04A40D36" w14:textId="7B8B755A" w:rsidR="00365D4B" w:rsidRPr="00324A49" w:rsidRDefault="00487BE6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2,887</w:t>
            </w:r>
          </w:p>
        </w:tc>
        <w:tc>
          <w:tcPr>
            <w:tcW w:w="243" w:type="dxa"/>
            <w:vAlign w:val="center"/>
          </w:tcPr>
          <w:p w14:paraId="249B91BB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F3286DA" w14:textId="272DF71A" w:rsidR="00365D4B" w:rsidRPr="00324A49" w:rsidRDefault="00A901AD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17,491</w:t>
            </w:r>
          </w:p>
        </w:tc>
        <w:tc>
          <w:tcPr>
            <w:tcW w:w="236" w:type="dxa"/>
            <w:vAlign w:val="center"/>
          </w:tcPr>
          <w:p w14:paraId="506C43D1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472950C" w14:textId="2D34C945" w:rsidR="00365D4B" w:rsidRPr="00E2288C" w:rsidRDefault="00E2288C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228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ACCCB52" w14:textId="77777777" w:rsidR="00365D4B" w:rsidRPr="00E2288C" w:rsidRDefault="00365D4B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DA0DA16" w14:textId="7A01BE41" w:rsidR="00365D4B" w:rsidRPr="00324A49" w:rsidRDefault="00BC54F5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20,80</w:t>
            </w:r>
            <w:r w:rsidR="00FE1622">
              <w:rPr>
                <w:sz w:val="22"/>
                <w:szCs w:val="22"/>
              </w:rPr>
              <w:t>1</w:t>
            </w:r>
          </w:p>
        </w:tc>
        <w:tc>
          <w:tcPr>
            <w:tcW w:w="243" w:type="dxa"/>
            <w:vAlign w:val="center"/>
          </w:tcPr>
          <w:p w14:paraId="5EDB5AE7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4DC3312" w14:textId="47C105DA" w:rsidR="00365D4B" w:rsidRPr="005A17F5" w:rsidRDefault="00782EB5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cs="Angsana New"/>
                <w:sz w:val="22"/>
                <w:szCs w:val="22"/>
                <w:lang w:bidi="th-TH"/>
              </w:rPr>
            </w:pPr>
            <w:r w:rsidRPr="005A17F5">
              <w:rPr>
                <w:rFonts w:cs="Angsana New"/>
                <w:sz w:val="22"/>
                <w:szCs w:val="22"/>
                <w:lang w:bidi="th-TH"/>
              </w:rPr>
              <w:t>620,56</w:t>
            </w:r>
            <w:r w:rsidR="004C481D">
              <w:rPr>
                <w:rFonts w:cs="Angsana New"/>
                <w:sz w:val="22"/>
                <w:szCs w:val="22"/>
                <w:lang w:bidi="th-TH"/>
              </w:rPr>
              <w:t>6</w:t>
            </w:r>
          </w:p>
        </w:tc>
        <w:tc>
          <w:tcPr>
            <w:tcW w:w="243" w:type="dxa"/>
            <w:vAlign w:val="center"/>
          </w:tcPr>
          <w:p w14:paraId="3EA034B9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313685D" w14:textId="520F2362" w:rsidR="00365D4B" w:rsidRPr="00324A49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664,08</w:t>
            </w:r>
            <w:r w:rsidR="004C481D">
              <w:rPr>
                <w:sz w:val="22"/>
                <w:szCs w:val="22"/>
              </w:rPr>
              <w:t>1</w:t>
            </w:r>
          </w:p>
        </w:tc>
      </w:tr>
      <w:tr w:rsidR="00365D4B" w:rsidRPr="00AE4D5B" w14:paraId="2C967AC0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5F0BCEB9" w14:textId="77777777" w:rsidR="00365D4B" w:rsidRPr="00324A49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365D4B" w:rsidRPr="00324A49" w:rsidRDefault="00365D4B" w:rsidP="00A850D1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0C796F2D" w14:textId="1C7EFA74" w:rsidR="00365D4B" w:rsidRPr="00324A49" w:rsidRDefault="001D5BE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9AAC174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16CC4A26" w14:textId="526FF1DB" w:rsidR="00365D4B" w:rsidRPr="00324A49" w:rsidRDefault="00E82B4A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36,842</w:t>
            </w:r>
          </w:p>
        </w:tc>
        <w:tc>
          <w:tcPr>
            <w:tcW w:w="245" w:type="dxa"/>
            <w:vAlign w:val="center"/>
          </w:tcPr>
          <w:p w14:paraId="36454076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9C6D299" w14:textId="67DDB324" w:rsidR="00365D4B" w:rsidRPr="00324A49" w:rsidRDefault="007315DE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469,943</w:t>
            </w:r>
          </w:p>
        </w:tc>
        <w:tc>
          <w:tcPr>
            <w:tcW w:w="240" w:type="dxa"/>
            <w:vAlign w:val="center"/>
          </w:tcPr>
          <w:p w14:paraId="7B8A085A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796F5D8D" w14:textId="731D3665" w:rsidR="00365D4B" w:rsidRPr="00324A49" w:rsidRDefault="00F87A9C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37,083</w:t>
            </w:r>
          </w:p>
        </w:tc>
        <w:tc>
          <w:tcPr>
            <w:tcW w:w="243" w:type="dxa"/>
            <w:vAlign w:val="center"/>
          </w:tcPr>
          <w:p w14:paraId="4064E9FA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70EA1E" w14:textId="3E739029" w:rsidR="00365D4B" w:rsidRPr="00324A49" w:rsidRDefault="00A901AD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735,038</w:t>
            </w:r>
          </w:p>
        </w:tc>
        <w:tc>
          <w:tcPr>
            <w:tcW w:w="236" w:type="dxa"/>
            <w:vAlign w:val="center"/>
          </w:tcPr>
          <w:p w14:paraId="58D279FB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D9E8068" w14:textId="5D1A1BD4" w:rsidR="00365D4B" w:rsidRPr="00324A49" w:rsidRDefault="00E2288C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4B0D0AC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424DD8" w14:textId="3437263A" w:rsidR="00365D4B" w:rsidRPr="00324A49" w:rsidRDefault="00BC54F5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42,60</w:t>
            </w:r>
            <w:r w:rsidR="0069462B">
              <w:rPr>
                <w:sz w:val="22"/>
                <w:szCs w:val="22"/>
              </w:rPr>
              <w:t>3</w:t>
            </w:r>
          </w:p>
        </w:tc>
        <w:tc>
          <w:tcPr>
            <w:tcW w:w="243" w:type="dxa"/>
            <w:vAlign w:val="center"/>
          </w:tcPr>
          <w:p w14:paraId="00B13EE0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53AAA58" w14:textId="4BE8938F" w:rsidR="00365D4B" w:rsidRPr="00324A49" w:rsidRDefault="0064292B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cs="Angsana New"/>
                <w:sz w:val="22"/>
                <w:szCs w:val="22"/>
                <w:lang w:bidi="th-TH"/>
              </w:rPr>
            </w:pPr>
            <w:r>
              <w:rPr>
                <w:rFonts w:cs="Angsana New"/>
                <w:sz w:val="22"/>
                <w:szCs w:val="22"/>
                <w:lang w:bidi="th-TH"/>
              </w:rPr>
              <w:t>(1,321,509)</w:t>
            </w:r>
          </w:p>
        </w:tc>
        <w:tc>
          <w:tcPr>
            <w:tcW w:w="243" w:type="dxa"/>
            <w:vAlign w:val="center"/>
          </w:tcPr>
          <w:p w14:paraId="66A5DB3E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14:paraId="03D8BB4F" w14:textId="3CF76690" w:rsidR="00365D4B" w:rsidRPr="00324A49" w:rsidRDefault="00E2288C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28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5D4B" w:rsidRPr="00AE4D5B" w14:paraId="20ADE7B8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23EFE24E" w14:textId="77777777" w:rsidR="00365D4B" w:rsidRPr="00324A49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365D4B" w:rsidRPr="00324A49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052255BE" w14:textId="23FC665E" w:rsidR="00365D4B" w:rsidRPr="00324A49" w:rsidRDefault="001D5BE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1400230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</w:tcPr>
          <w:p w14:paraId="5FA0ACB3" w14:textId="060D7AE9" w:rsidR="00365D4B" w:rsidRPr="00324A49" w:rsidRDefault="006C0834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20E30E3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76307B" w14:textId="61891E11" w:rsidR="00365D4B" w:rsidRPr="00324A49" w:rsidRDefault="00E2288C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40" w:type="dxa"/>
            <w:vAlign w:val="center"/>
          </w:tcPr>
          <w:p w14:paraId="022ECB7C" w14:textId="77777777" w:rsidR="00365D4B" w:rsidRPr="00324A49" w:rsidRDefault="00365D4B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40FDA2" w14:textId="1F702B2B" w:rsidR="00365D4B" w:rsidRPr="00324A49" w:rsidRDefault="00E2288C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4F026D" w14:textId="77777777" w:rsidR="00365D4B" w:rsidRPr="00324A49" w:rsidRDefault="00365D4B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1CE086" w14:textId="0426346C" w:rsidR="00365D4B" w:rsidRPr="00324A49" w:rsidRDefault="00A901AD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(137,180)</w:t>
            </w:r>
          </w:p>
        </w:tc>
        <w:tc>
          <w:tcPr>
            <w:tcW w:w="236" w:type="dxa"/>
            <w:vAlign w:val="center"/>
          </w:tcPr>
          <w:p w14:paraId="28DE2EC0" w14:textId="77777777" w:rsidR="00365D4B" w:rsidRPr="00324A49" w:rsidRDefault="00365D4B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44CD2" w14:textId="5C2339E6" w:rsidR="00365D4B" w:rsidRPr="00324A49" w:rsidRDefault="00ED668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(16,509)</w:t>
            </w:r>
          </w:p>
        </w:tc>
        <w:tc>
          <w:tcPr>
            <w:tcW w:w="243" w:type="dxa"/>
            <w:vAlign w:val="center"/>
          </w:tcPr>
          <w:p w14:paraId="15F419AA" w14:textId="77777777" w:rsidR="00365D4B" w:rsidRPr="00324A49" w:rsidRDefault="00365D4B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894E85" w14:textId="695FFEC7" w:rsidR="00365D4B" w:rsidRPr="00324A49" w:rsidRDefault="00BC54F5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(49,558)</w:t>
            </w:r>
          </w:p>
        </w:tc>
        <w:tc>
          <w:tcPr>
            <w:tcW w:w="243" w:type="dxa"/>
            <w:vAlign w:val="center"/>
          </w:tcPr>
          <w:p w14:paraId="3E963442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937E32" w14:textId="5BCF4406" w:rsidR="00365D4B" w:rsidRPr="005A17F5" w:rsidRDefault="00782EB5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cs="Angsana New"/>
                <w:sz w:val="22"/>
                <w:szCs w:val="22"/>
                <w:lang w:bidi="th-TH"/>
              </w:rPr>
            </w:pPr>
            <w:r w:rsidRPr="005A17F5">
              <w:rPr>
                <w:rFonts w:cs="Angsana New"/>
                <w:sz w:val="22"/>
                <w:szCs w:val="22"/>
                <w:lang w:bidi="th-TH"/>
              </w:rPr>
              <w:t>(9,21</w:t>
            </w:r>
            <w:r w:rsidR="004C481D">
              <w:rPr>
                <w:rFonts w:cs="Angsana New"/>
                <w:sz w:val="22"/>
                <w:szCs w:val="22"/>
                <w:lang w:bidi="th-TH"/>
              </w:rPr>
              <w:t>0</w:t>
            </w:r>
            <w:r w:rsidRPr="005A17F5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B5D3335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825970" w14:textId="41E34416" w:rsidR="00365D4B" w:rsidRPr="00324A49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(212,45</w:t>
            </w:r>
            <w:r w:rsidR="004C481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)</w:t>
            </w:r>
          </w:p>
        </w:tc>
      </w:tr>
      <w:tr w:rsidR="00365D4B" w:rsidRPr="00AE4D5B" w14:paraId="3EBE1984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4A9F4301" w14:textId="092E1061" w:rsidR="00365D4B" w:rsidRPr="00324A49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="00B176C5">
              <w:rPr>
                <w:b/>
                <w:bCs/>
                <w:sz w:val="22"/>
                <w:szCs w:val="22"/>
              </w:rPr>
              <w:t>256</w:t>
            </w:r>
            <w:r w:rsidR="005772E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3" w:type="dxa"/>
          </w:tcPr>
          <w:p w14:paraId="5ADA49F0" w14:textId="77777777" w:rsidR="00365D4B" w:rsidRPr="00324A49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36E75" w14:textId="41495898" w:rsidR="00365D4B" w:rsidRPr="00324A49" w:rsidRDefault="0007016F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796,647</w:t>
            </w:r>
          </w:p>
        </w:tc>
        <w:tc>
          <w:tcPr>
            <w:tcW w:w="236" w:type="dxa"/>
            <w:vAlign w:val="center"/>
          </w:tcPr>
          <w:p w14:paraId="32C1320E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A1BBB" w14:textId="177F0DE3" w:rsidR="00365D4B" w:rsidRPr="00324A49" w:rsidRDefault="006C0834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412,553</w:t>
            </w:r>
          </w:p>
        </w:tc>
        <w:tc>
          <w:tcPr>
            <w:tcW w:w="245" w:type="dxa"/>
            <w:vAlign w:val="center"/>
          </w:tcPr>
          <w:p w14:paraId="70F69AD7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9F1601" w14:textId="458196B9" w:rsidR="00365D4B" w:rsidRPr="00324A49" w:rsidRDefault="007315DE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3,888,739</w:t>
            </w:r>
          </w:p>
        </w:tc>
        <w:tc>
          <w:tcPr>
            <w:tcW w:w="240" w:type="dxa"/>
            <w:vAlign w:val="center"/>
          </w:tcPr>
          <w:p w14:paraId="551BED6B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6FFF88" w14:textId="2E2497E9" w:rsidR="00365D4B" w:rsidRPr="00324A49" w:rsidRDefault="00F87A9C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1,566,402</w:t>
            </w:r>
          </w:p>
        </w:tc>
        <w:tc>
          <w:tcPr>
            <w:tcW w:w="243" w:type="dxa"/>
            <w:vAlign w:val="center"/>
          </w:tcPr>
          <w:p w14:paraId="02AAE033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7A532" w14:textId="325CFE68" w:rsidR="00365D4B" w:rsidRPr="00324A49" w:rsidRDefault="00A901AD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9,511,892</w:t>
            </w:r>
          </w:p>
        </w:tc>
        <w:tc>
          <w:tcPr>
            <w:tcW w:w="236" w:type="dxa"/>
            <w:vAlign w:val="center"/>
          </w:tcPr>
          <w:p w14:paraId="5339507F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2071B" w14:textId="33F57B0C" w:rsidR="00365D4B" w:rsidRPr="00324A49" w:rsidRDefault="00ED668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96,766</w:t>
            </w:r>
          </w:p>
        </w:tc>
        <w:tc>
          <w:tcPr>
            <w:tcW w:w="243" w:type="dxa"/>
            <w:vAlign w:val="center"/>
          </w:tcPr>
          <w:p w14:paraId="0C677107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7C154" w14:textId="7D56BD5E" w:rsidR="00365D4B" w:rsidRPr="00324A49" w:rsidRDefault="00440F4C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894,927</w:t>
            </w:r>
          </w:p>
        </w:tc>
        <w:tc>
          <w:tcPr>
            <w:tcW w:w="243" w:type="dxa"/>
            <w:vAlign w:val="center"/>
          </w:tcPr>
          <w:p w14:paraId="62709EA9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948FF" w14:textId="53727A24" w:rsidR="00365D4B" w:rsidRPr="005A17F5" w:rsidRDefault="00782EB5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F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569,833</w:t>
            </w:r>
          </w:p>
        </w:tc>
        <w:tc>
          <w:tcPr>
            <w:tcW w:w="243" w:type="dxa"/>
            <w:vAlign w:val="center"/>
          </w:tcPr>
          <w:p w14:paraId="29B249B6" w14:textId="77777777" w:rsidR="00365D4B" w:rsidRPr="00324A49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2943F" w14:textId="085EBECD" w:rsidR="00365D4B" w:rsidRPr="00324A49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17,737,759</w:t>
            </w:r>
          </w:p>
        </w:tc>
      </w:tr>
      <w:tr w:rsidR="00365D4B" w:rsidRPr="00AE4D5B" w14:paraId="64ED07B9" w14:textId="77777777" w:rsidTr="00A850D1">
        <w:trPr>
          <w:trHeight w:val="223"/>
          <w:tblHeader/>
        </w:trPr>
        <w:tc>
          <w:tcPr>
            <w:tcW w:w="3429" w:type="dxa"/>
            <w:vAlign w:val="bottom"/>
            <w:hideMark/>
          </w:tcPr>
          <w:p w14:paraId="13B6DA32" w14:textId="3A48E7C0" w:rsidR="00365D4B" w:rsidRPr="00324A49" w:rsidRDefault="00365D4B" w:rsidP="00A850D1">
            <w:pPr>
              <w:spacing w:line="280" w:lineRule="exact"/>
              <w:ind w:right="-108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  <w:vAlign w:val="bottom"/>
          </w:tcPr>
          <w:p w14:paraId="68DD79D1" w14:textId="77777777" w:rsidR="00365D4B" w:rsidRPr="00324A49" w:rsidRDefault="00365D4B" w:rsidP="00A850D1">
            <w:pPr>
              <w:spacing w:line="280" w:lineRule="exact"/>
              <w:ind w:left="165" w:right="-108" w:hanging="1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39735F9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AFE4C47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B330037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E9C10DB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97B71" w:rsidRPr="00AE4D5B" w14:paraId="376549F9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744E32A6" w14:textId="77655772" w:rsidR="00097B71" w:rsidRPr="00324A49" w:rsidRDefault="00097B71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 w:rsidRPr="00324A49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76FA0077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FF0C04D" w14:textId="4369C16B" w:rsidR="00097B71" w:rsidRPr="00097B71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7B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20E398C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6C24ECD" w14:textId="3FBA6F26" w:rsidR="00097B71" w:rsidRPr="00097B71" w:rsidRDefault="00097B71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168,553</w:t>
            </w:r>
          </w:p>
        </w:tc>
        <w:tc>
          <w:tcPr>
            <w:tcW w:w="245" w:type="dxa"/>
            <w:vAlign w:val="center"/>
          </w:tcPr>
          <w:p w14:paraId="17560F5B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5B97CA6F" w14:textId="31AF9C68" w:rsidR="00097B71" w:rsidRPr="00097B71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1,651,147</w:t>
            </w:r>
          </w:p>
        </w:tc>
        <w:tc>
          <w:tcPr>
            <w:tcW w:w="240" w:type="dxa"/>
            <w:vAlign w:val="center"/>
          </w:tcPr>
          <w:p w14:paraId="693DDCE3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54FE522" w14:textId="36689DD2" w:rsidR="00097B71" w:rsidRPr="00097B71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783,</w:t>
            </w:r>
            <w:r w:rsidRPr="00097B71">
              <w:rPr>
                <w:sz w:val="22"/>
                <w:szCs w:val="22"/>
              </w:rPr>
              <w:t>888</w:t>
            </w:r>
          </w:p>
        </w:tc>
        <w:tc>
          <w:tcPr>
            <w:tcW w:w="243" w:type="dxa"/>
            <w:vAlign w:val="center"/>
          </w:tcPr>
          <w:p w14:paraId="6515F5B5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6800EFA" w14:textId="21BABCD3" w:rsidR="00097B71" w:rsidRPr="00097B71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5,663,850</w:t>
            </w:r>
          </w:p>
        </w:tc>
        <w:tc>
          <w:tcPr>
            <w:tcW w:w="236" w:type="dxa"/>
            <w:vAlign w:val="center"/>
          </w:tcPr>
          <w:p w14:paraId="49CB47B7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68B087B" w14:textId="2ACCA925" w:rsidR="00097B71" w:rsidRPr="00097B71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85,605</w:t>
            </w:r>
          </w:p>
        </w:tc>
        <w:tc>
          <w:tcPr>
            <w:tcW w:w="243" w:type="dxa"/>
            <w:vAlign w:val="center"/>
          </w:tcPr>
          <w:p w14:paraId="6ED117B8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687E128" w14:textId="73B05B0E" w:rsidR="00097B71" w:rsidRPr="00097B71" w:rsidRDefault="00097B71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692,934</w:t>
            </w:r>
          </w:p>
        </w:tc>
        <w:tc>
          <w:tcPr>
            <w:tcW w:w="243" w:type="dxa"/>
            <w:vAlign w:val="center"/>
          </w:tcPr>
          <w:p w14:paraId="05D5AA5B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CD0174D" w14:textId="16B7A142" w:rsidR="00097B71" w:rsidRPr="00097B71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97B7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1AE972" w14:textId="77777777" w:rsidR="00097B71" w:rsidRPr="00097B71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617A99A5" w14:textId="570072B2" w:rsidR="00097B71" w:rsidRPr="00097B71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9,045,977</w:t>
            </w:r>
          </w:p>
        </w:tc>
      </w:tr>
      <w:tr w:rsidR="00097B71" w:rsidRPr="00AE4D5B" w14:paraId="29BAD2E2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43D3B909" w14:textId="60E9E082" w:rsidR="00097B71" w:rsidRPr="00324A49" w:rsidRDefault="00097B71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4EA1155" w14:textId="08CC2C10" w:rsidR="00097B71" w:rsidRPr="00324A49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2A7C272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8DB5DB7" w14:textId="27BB168C" w:rsidR="00097B71" w:rsidRPr="00324A49" w:rsidRDefault="00097B71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19,314</w:t>
            </w:r>
          </w:p>
        </w:tc>
        <w:tc>
          <w:tcPr>
            <w:tcW w:w="245" w:type="dxa"/>
            <w:vAlign w:val="center"/>
          </w:tcPr>
          <w:p w14:paraId="52A70833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CF27ABF" w14:textId="326E83DA" w:rsidR="00097B71" w:rsidRPr="00324A49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148,549</w:t>
            </w:r>
          </w:p>
        </w:tc>
        <w:tc>
          <w:tcPr>
            <w:tcW w:w="240" w:type="dxa"/>
            <w:vAlign w:val="center"/>
          </w:tcPr>
          <w:p w14:paraId="2D5BD2A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6ACD517" w14:textId="299D6DC3" w:rsidR="00097B71" w:rsidRPr="00324A49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489</w:t>
            </w:r>
          </w:p>
        </w:tc>
        <w:tc>
          <w:tcPr>
            <w:tcW w:w="243" w:type="dxa"/>
            <w:vAlign w:val="center"/>
          </w:tcPr>
          <w:p w14:paraId="1F77A25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B9B5B96" w14:textId="6D830E2B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417,324</w:t>
            </w:r>
          </w:p>
        </w:tc>
        <w:tc>
          <w:tcPr>
            <w:tcW w:w="236" w:type="dxa"/>
            <w:vAlign w:val="center"/>
          </w:tcPr>
          <w:p w14:paraId="221578FD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CCF402D" w14:textId="03E813D9" w:rsidR="00097B71" w:rsidRPr="00324A49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17,771</w:t>
            </w:r>
          </w:p>
        </w:tc>
        <w:tc>
          <w:tcPr>
            <w:tcW w:w="243" w:type="dxa"/>
            <w:vAlign w:val="center"/>
          </w:tcPr>
          <w:p w14:paraId="25DDD604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A681EDC" w14:textId="45280A77" w:rsidR="00097B71" w:rsidRPr="00324A49" w:rsidRDefault="00097B71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52,019</w:t>
            </w:r>
          </w:p>
        </w:tc>
        <w:tc>
          <w:tcPr>
            <w:tcW w:w="243" w:type="dxa"/>
            <w:vAlign w:val="center"/>
          </w:tcPr>
          <w:p w14:paraId="1774BBBC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438AC54E" w14:textId="565FA16F" w:rsidR="00097B71" w:rsidRPr="00324A49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DC02032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E9FF65C" w14:textId="5E7719B0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767,466</w:t>
            </w:r>
          </w:p>
        </w:tc>
      </w:tr>
      <w:tr w:rsidR="00097B71" w:rsidRPr="00AE4D5B" w14:paraId="5B99423F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00E6D43D" w14:textId="261C4B73" w:rsidR="00097B71" w:rsidRPr="00324A49" w:rsidRDefault="00097B71" w:rsidP="00A850D1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รับโอนจากการโอนกิจการทั้งหมด</w:t>
            </w:r>
          </w:p>
        </w:tc>
        <w:tc>
          <w:tcPr>
            <w:tcW w:w="693" w:type="dxa"/>
          </w:tcPr>
          <w:p w14:paraId="3268E454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D0C3EE2" w14:textId="1A215F6A" w:rsidR="00097B71" w:rsidRPr="00324A49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9D55DAC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9777190" w14:textId="0D561D42" w:rsidR="00097B71" w:rsidRPr="001E4008" w:rsidRDefault="00097B71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30</w:t>
            </w:r>
          </w:p>
        </w:tc>
        <w:tc>
          <w:tcPr>
            <w:tcW w:w="245" w:type="dxa"/>
            <w:vAlign w:val="center"/>
          </w:tcPr>
          <w:p w14:paraId="264C989A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3870603" w14:textId="3BAD25D9" w:rsidR="00097B71" w:rsidRPr="001E4008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67,115</w:t>
            </w:r>
          </w:p>
        </w:tc>
        <w:tc>
          <w:tcPr>
            <w:tcW w:w="240" w:type="dxa"/>
            <w:vAlign w:val="center"/>
          </w:tcPr>
          <w:p w14:paraId="4DFE9886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B2E3B0D" w14:textId="7C91CA7F" w:rsidR="00097B71" w:rsidRPr="001E4008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694</w:t>
            </w:r>
          </w:p>
        </w:tc>
        <w:tc>
          <w:tcPr>
            <w:tcW w:w="243" w:type="dxa"/>
            <w:vAlign w:val="center"/>
          </w:tcPr>
          <w:p w14:paraId="779C2A8D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D195258" w14:textId="00127415" w:rsidR="00097B71" w:rsidRPr="001E4008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250,161</w:t>
            </w:r>
          </w:p>
        </w:tc>
        <w:tc>
          <w:tcPr>
            <w:tcW w:w="236" w:type="dxa"/>
            <w:vAlign w:val="center"/>
          </w:tcPr>
          <w:p w14:paraId="0F78BBD6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5CAA742" w14:textId="252B7FA4" w:rsidR="00097B71" w:rsidRDefault="00097B71" w:rsidP="00A850D1">
            <w:pPr>
              <w:spacing w:line="280" w:lineRule="exact"/>
              <w:ind w:left="-10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A7F5063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13BD5C2" w14:textId="0679EBD8" w:rsidR="00097B71" w:rsidRPr="001E4008" w:rsidRDefault="00097B71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8,697</w:t>
            </w:r>
          </w:p>
        </w:tc>
        <w:tc>
          <w:tcPr>
            <w:tcW w:w="243" w:type="dxa"/>
            <w:vAlign w:val="center"/>
          </w:tcPr>
          <w:p w14:paraId="5F844D9D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71A26D94" w14:textId="0E597931" w:rsidR="00097B71" w:rsidRPr="00324A49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F52B608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31E4712" w14:textId="198AF75D" w:rsidR="00097B71" w:rsidRPr="005A17F5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327,697</w:t>
            </w:r>
          </w:p>
        </w:tc>
      </w:tr>
      <w:tr w:rsidR="00097B71" w:rsidRPr="00AE4D5B" w14:paraId="71CE5023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092A5195" w14:textId="26874FD3" w:rsidR="00097B71" w:rsidRPr="00324A49" w:rsidRDefault="00097B71" w:rsidP="00A850D1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3788713C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086CD5CE" w14:textId="034064DC" w:rsidR="00097B71" w:rsidRPr="00324A49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252EC7E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2478181" w14:textId="5869F6A1" w:rsidR="00097B71" w:rsidRDefault="00097B71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1C4002A3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5EB1F9B6" w14:textId="74276CDB" w:rsidR="00097B71" w:rsidRDefault="00097B71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CC5946E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2DC2D94" w14:textId="278813C2" w:rsidR="00097B71" w:rsidRDefault="00097B71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CD7D1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D443AE8" w14:textId="2A6AB93E" w:rsidR="00097B71" w:rsidRPr="001E4008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9,578</w:t>
            </w:r>
          </w:p>
        </w:tc>
        <w:tc>
          <w:tcPr>
            <w:tcW w:w="236" w:type="dxa"/>
            <w:vAlign w:val="center"/>
          </w:tcPr>
          <w:p w14:paraId="3D94E3E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F7ADB9" w14:textId="5498C0A0" w:rsidR="00097B71" w:rsidRPr="00097B71" w:rsidRDefault="00097B71" w:rsidP="00A850D1">
            <w:pPr>
              <w:spacing w:line="280" w:lineRule="exact"/>
              <w:ind w:left="-108"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 w:rsidRPr="00097B71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D04A68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4C3341A" w14:textId="0851AF58" w:rsidR="00097B71" w:rsidRDefault="00097B71" w:rsidP="00A850D1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B28564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1EB40CCB" w14:textId="1B609D9F" w:rsidR="00097B71" w:rsidRPr="00324A49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C5B9BD0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6175731F" w14:textId="648BA66A" w:rsidR="00097B71" w:rsidRPr="005A17F5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9,578</w:t>
            </w:r>
          </w:p>
        </w:tc>
      </w:tr>
      <w:tr w:rsidR="00097B71" w:rsidRPr="00AE4D5B" w14:paraId="4A44050D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126C7DE0" w14:textId="241345B6" w:rsidR="00097B71" w:rsidRPr="00324A49" w:rsidRDefault="00097B71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A16A5" w14:textId="6BBF4BB0" w:rsidR="00097B71" w:rsidRPr="00324A49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C383B3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00FA4" w14:textId="19537847" w:rsidR="00097B71" w:rsidRPr="00324A49" w:rsidRDefault="00097B71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6F84E77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06E63" w14:textId="72EDA3A0" w:rsidR="00097B71" w:rsidRPr="00097B71" w:rsidRDefault="00097B71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0387A19D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FA8C1" w14:textId="3CECB394" w:rsidR="00097B71" w:rsidRPr="00097B71" w:rsidRDefault="00097B71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C09A7BD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4DD44" w14:textId="4E3D3297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(49,</w:t>
            </w:r>
            <w:r>
              <w:rPr>
                <w:sz w:val="22"/>
                <w:szCs w:val="22"/>
              </w:rPr>
              <w:t>845</w:t>
            </w:r>
            <w:r w:rsidRPr="001E4008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3597138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91A07" w14:textId="264AE4C2" w:rsidR="00097B71" w:rsidRPr="00324A49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(40,163)</w:t>
            </w:r>
          </w:p>
        </w:tc>
        <w:tc>
          <w:tcPr>
            <w:tcW w:w="243" w:type="dxa"/>
            <w:vAlign w:val="center"/>
          </w:tcPr>
          <w:p w14:paraId="1A487096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3EF80" w14:textId="27D0685E" w:rsidR="00097B71" w:rsidRPr="00324A49" w:rsidRDefault="00097B71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(34,</w:t>
            </w:r>
            <w:r w:rsidRPr="001E4008">
              <w:rPr>
                <w:sz w:val="22"/>
                <w:szCs w:val="22"/>
              </w:rPr>
              <w:t>099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FD7E680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02AAA" w14:textId="2AD696F9" w:rsidR="00097B71" w:rsidRPr="00324A49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2D17B85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C8D42" w14:textId="63D0966F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(124,107)</w:t>
            </w:r>
          </w:p>
        </w:tc>
      </w:tr>
      <w:tr w:rsidR="00097B71" w:rsidRPr="00AE4D5B" w14:paraId="1676B4C0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2E82A907" w14:textId="0B8206F5" w:rsidR="00097B71" w:rsidRPr="00324A49" w:rsidRDefault="00097B71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2567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93" w:type="dxa"/>
          </w:tcPr>
          <w:p w14:paraId="659B3B32" w14:textId="77777777" w:rsidR="00097B71" w:rsidRPr="00324A49" w:rsidRDefault="00097B7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ADC36" w14:textId="1E5FCBB1" w:rsidR="00097B71" w:rsidRPr="00324A49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1EBE6F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C98B8" w14:textId="51A53F96" w:rsidR="00097B71" w:rsidRPr="00324A49" w:rsidRDefault="00097B71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187,</w:t>
            </w:r>
            <w:r w:rsidRPr="001E4008">
              <w:rPr>
                <w:b/>
                <w:bCs/>
                <w:sz w:val="22"/>
                <w:szCs w:val="22"/>
              </w:rPr>
              <w:t>897</w:t>
            </w:r>
          </w:p>
        </w:tc>
        <w:tc>
          <w:tcPr>
            <w:tcW w:w="245" w:type="dxa"/>
            <w:vAlign w:val="center"/>
          </w:tcPr>
          <w:p w14:paraId="44FB9001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042F2" w14:textId="50A2C9CF" w:rsidR="00097B71" w:rsidRPr="00324A49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1,866,811</w:t>
            </w:r>
          </w:p>
        </w:tc>
        <w:tc>
          <w:tcPr>
            <w:tcW w:w="240" w:type="dxa"/>
            <w:vAlign w:val="center"/>
          </w:tcPr>
          <w:p w14:paraId="2DA4E374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6B30F" w14:textId="737817DA" w:rsidR="00097B71" w:rsidRPr="00324A49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898</w:t>
            </w:r>
            <w:r w:rsidRPr="009633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071</w:t>
            </w:r>
          </w:p>
        </w:tc>
        <w:tc>
          <w:tcPr>
            <w:tcW w:w="243" w:type="dxa"/>
            <w:vAlign w:val="center"/>
          </w:tcPr>
          <w:p w14:paraId="61000FBA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84522" w14:textId="3C4C14F5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6,291,</w:t>
            </w:r>
            <w:r w:rsidRPr="001E4008">
              <w:rPr>
                <w:b/>
                <w:bCs/>
                <w:sz w:val="22"/>
                <w:szCs w:val="22"/>
              </w:rPr>
              <w:t>068</w:t>
            </w:r>
          </w:p>
        </w:tc>
        <w:tc>
          <w:tcPr>
            <w:tcW w:w="236" w:type="dxa"/>
            <w:vAlign w:val="center"/>
          </w:tcPr>
          <w:p w14:paraId="6D311F23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84703D" w14:textId="4798026C" w:rsidR="00097B71" w:rsidRPr="00324A49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,213</w:t>
            </w:r>
          </w:p>
        </w:tc>
        <w:tc>
          <w:tcPr>
            <w:tcW w:w="243" w:type="dxa"/>
            <w:vAlign w:val="center"/>
          </w:tcPr>
          <w:p w14:paraId="43D284A4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374F0E" w14:textId="33550F99" w:rsidR="00097B71" w:rsidRPr="00324A49" w:rsidRDefault="00097B71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719,</w:t>
            </w:r>
            <w:r w:rsidRPr="001E4008">
              <w:rPr>
                <w:b/>
                <w:bCs/>
                <w:sz w:val="22"/>
                <w:szCs w:val="22"/>
              </w:rPr>
              <w:t>551</w:t>
            </w:r>
          </w:p>
        </w:tc>
        <w:tc>
          <w:tcPr>
            <w:tcW w:w="243" w:type="dxa"/>
            <w:vAlign w:val="center"/>
          </w:tcPr>
          <w:p w14:paraId="2AE0D73B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53089" w14:textId="11D56F29" w:rsidR="00097B71" w:rsidRPr="00324A49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D54012F" w14:textId="77777777" w:rsidR="00097B71" w:rsidRPr="00324A49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BE6D60" w14:textId="20CFD598" w:rsidR="00097B71" w:rsidRPr="00324A49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</w:t>
            </w:r>
            <w:r w:rsidRPr="005A17F5">
              <w:rPr>
                <w:b/>
                <w:bCs/>
                <w:sz w:val="22"/>
                <w:szCs w:val="22"/>
              </w:rPr>
              <w:t>026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,611</w:t>
            </w:r>
          </w:p>
        </w:tc>
      </w:tr>
      <w:tr w:rsidR="00365D4B" w:rsidRPr="00AE4D5B" w14:paraId="1DDA3F43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6300D80E" w14:textId="77777777" w:rsidR="00365D4B" w:rsidRPr="00324A49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365D4B" w:rsidRPr="00324A49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C2186F5" w14:textId="4B8173E9" w:rsidR="00365D4B" w:rsidRPr="00324A49" w:rsidRDefault="001D5BE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D433FBF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7F13497" w14:textId="58657234" w:rsidR="00365D4B" w:rsidRPr="00324A49" w:rsidRDefault="008B3A45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21,333</w:t>
            </w:r>
          </w:p>
        </w:tc>
        <w:tc>
          <w:tcPr>
            <w:tcW w:w="245" w:type="dxa"/>
            <w:vAlign w:val="center"/>
          </w:tcPr>
          <w:p w14:paraId="3B7B5328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531F842" w14:textId="3DE08701" w:rsidR="00365D4B" w:rsidRPr="00324A49" w:rsidRDefault="00860AE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 w:rsidR="006772D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0" w:type="dxa"/>
            <w:vAlign w:val="center"/>
          </w:tcPr>
          <w:p w14:paraId="690D9D78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A5EE5DA" w14:textId="1CA1A3E4" w:rsidR="00365D4B" w:rsidRPr="00324A49" w:rsidRDefault="009F75A6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,139</w:t>
            </w:r>
          </w:p>
        </w:tc>
        <w:tc>
          <w:tcPr>
            <w:tcW w:w="243" w:type="dxa"/>
            <w:vAlign w:val="center"/>
          </w:tcPr>
          <w:p w14:paraId="35A4AD32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9951835" w14:textId="59FD5EF3" w:rsidR="00365D4B" w:rsidRPr="001E4008" w:rsidRDefault="00A901AD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419,307</w:t>
            </w:r>
          </w:p>
        </w:tc>
        <w:tc>
          <w:tcPr>
            <w:tcW w:w="236" w:type="dxa"/>
            <w:vAlign w:val="center"/>
          </w:tcPr>
          <w:p w14:paraId="37CE4FD8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0D9D9DB" w14:textId="78638C68" w:rsidR="00365D4B" w:rsidRPr="001E4008" w:rsidRDefault="00877D92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17,045</w:t>
            </w:r>
          </w:p>
        </w:tc>
        <w:tc>
          <w:tcPr>
            <w:tcW w:w="243" w:type="dxa"/>
            <w:vAlign w:val="center"/>
          </w:tcPr>
          <w:p w14:paraId="40874581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0824061" w14:textId="590B94EE" w:rsidR="00365D4B" w:rsidRPr="00324A49" w:rsidRDefault="00440F4C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,677</w:t>
            </w:r>
          </w:p>
        </w:tc>
        <w:tc>
          <w:tcPr>
            <w:tcW w:w="243" w:type="dxa"/>
            <w:vAlign w:val="center"/>
          </w:tcPr>
          <w:p w14:paraId="3FEC985D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70F3E24" w14:textId="7421560D" w:rsidR="00365D4B" w:rsidRPr="00324A49" w:rsidRDefault="00E2288C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ECFF001" w14:textId="77777777" w:rsidR="00365D4B" w:rsidRPr="00324A49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A3712D5" w14:textId="2A979551" w:rsidR="00365D4B" w:rsidRPr="005A17F5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774,949</w:t>
            </w:r>
          </w:p>
        </w:tc>
      </w:tr>
      <w:tr w:rsidR="00A63F51" w:rsidRPr="00AE4D5B" w14:paraId="75A902C9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5CCA2DAC" w14:textId="55707AA2" w:rsidR="00A63F51" w:rsidRPr="00AE4D5B" w:rsidRDefault="00A63F51" w:rsidP="00A850D1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DC791B">
              <w:rPr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53471280" w14:textId="77777777" w:rsidR="00A63F51" w:rsidRPr="00AE4D5B" w:rsidRDefault="00A63F51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689D8B5E" w14:textId="62149308" w:rsidR="00A63F51" w:rsidRDefault="00A63F5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EF8914D" w14:textId="77777777" w:rsidR="00A63F51" w:rsidRPr="00AE4D5B" w:rsidRDefault="00A63F5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center"/>
          </w:tcPr>
          <w:p w14:paraId="20EB365A" w14:textId="4A597B3D" w:rsidR="00A63F51" w:rsidRDefault="00A63F51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7A90EC70" w14:textId="77777777" w:rsidR="00A63F51" w:rsidRPr="00AE4D5B" w:rsidRDefault="00A63F51" w:rsidP="00A850D1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14:paraId="24CB8B69" w14:textId="65D9B697" w:rsidR="00A63F51" w:rsidRDefault="00A63F51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2FB00566" w14:textId="77777777" w:rsidR="00A63F51" w:rsidRPr="00AE4D5B" w:rsidRDefault="00A63F5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center"/>
          </w:tcPr>
          <w:p w14:paraId="0ECBF41F" w14:textId="6C3E9A1E" w:rsidR="00A63F51" w:rsidRDefault="00A63F51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161097A" w14:textId="77777777" w:rsidR="00A63F51" w:rsidRPr="00AE4D5B" w:rsidRDefault="00A63F5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42B55A59" w14:textId="0724C1DF" w:rsidR="00A63F51" w:rsidRPr="001E4008" w:rsidRDefault="008A78FA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92,634</w:t>
            </w:r>
          </w:p>
        </w:tc>
        <w:tc>
          <w:tcPr>
            <w:tcW w:w="236" w:type="dxa"/>
            <w:vAlign w:val="center"/>
          </w:tcPr>
          <w:p w14:paraId="4257D7AE" w14:textId="77777777" w:rsidR="00A63F51" w:rsidRPr="00E2288C" w:rsidRDefault="00A63F51" w:rsidP="00A850D1">
            <w:pPr>
              <w:spacing w:line="280" w:lineRule="exact"/>
              <w:ind w:left="-108" w:right="-18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EFA15C3" w14:textId="068A1578" w:rsidR="00A63F51" w:rsidRPr="00E2288C" w:rsidRDefault="00E2288C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E228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B21B4BB" w14:textId="77777777" w:rsidR="00A63F51" w:rsidRPr="00E2288C" w:rsidRDefault="00A63F51" w:rsidP="00A850D1">
            <w:pPr>
              <w:spacing w:line="280" w:lineRule="exact"/>
              <w:ind w:left="-108" w:right="-18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771F2A12" w14:textId="7A267DDF" w:rsidR="00A63F51" w:rsidRPr="00AE4D5B" w:rsidRDefault="00E2288C" w:rsidP="00A850D1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19DE0F7" w14:textId="77777777" w:rsidR="00A63F51" w:rsidRPr="00AE4D5B" w:rsidRDefault="00A63F5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0CC10EA" w14:textId="31B7D2DE" w:rsidR="00A63F51" w:rsidRPr="00AE4D5B" w:rsidRDefault="00E2288C" w:rsidP="00A850D1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FB1A8CA" w14:textId="77777777" w:rsidR="00A63F51" w:rsidRPr="00AE4D5B" w:rsidRDefault="00A63F5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center"/>
          </w:tcPr>
          <w:p w14:paraId="6DA5332C" w14:textId="2FC18E7D" w:rsidR="00A63F51" w:rsidRPr="005A17F5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92,634</w:t>
            </w:r>
          </w:p>
        </w:tc>
      </w:tr>
      <w:tr w:rsidR="00365D4B" w:rsidRPr="00AE4D5B" w14:paraId="08A8BFCF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58B9A490" w14:textId="77777777" w:rsidR="00365D4B" w:rsidRPr="00AE4D5B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25FDCC82" w14:textId="40488231" w:rsidR="00365D4B" w:rsidRPr="00AE4D5B" w:rsidRDefault="001D5BE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49B51D3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EC0C7" w14:textId="601F4B71" w:rsidR="00365D4B" w:rsidRPr="00AE4D5B" w:rsidRDefault="00F1337F" w:rsidP="00A850D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65663D0" w14:textId="77777777" w:rsidR="00365D4B" w:rsidRPr="00AE4D5B" w:rsidRDefault="00365D4B" w:rsidP="00A850D1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401461" w14:textId="421838AE" w:rsidR="00365D4B" w:rsidRPr="00AE4D5B" w:rsidRDefault="00FF765B" w:rsidP="00A850D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745AA3B4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4721C2" w14:textId="57B701A0" w:rsidR="00365D4B" w:rsidRPr="00AE4D5B" w:rsidRDefault="00A86CB6" w:rsidP="00A850D1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7E6E292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8EE5BC" w14:textId="1B564A0A" w:rsidR="00365D4B" w:rsidRPr="001E4008" w:rsidRDefault="002D7F57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(</w:t>
            </w:r>
            <w:r w:rsidR="008A78FA" w:rsidRPr="001E4008">
              <w:rPr>
                <w:sz w:val="22"/>
                <w:szCs w:val="22"/>
              </w:rPr>
              <w:t>131,825</w:t>
            </w:r>
            <w:r w:rsidRPr="001E4008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105050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E5E003" w14:textId="5DD3AB3A" w:rsidR="00365D4B" w:rsidRPr="001E4008" w:rsidRDefault="00877D92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(14,481)</w:t>
            </w:r>
          </w:p>
        </w:tc>
        <w:tc>
          <w:tcPr>
            <w:tcW w:w="243" w:type="dxa"/>
            <w:vAlign w:val="center"/>
          </w:tcPr>
          <w:p w14:paraId="51CF897D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DA554E" w14:textId="7DE2AFED" w:rsidR="00365D4B" w:rsidRPr="00AE4D5B" w:rsidRDefault="009977DF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(48,</w:t>
            </w:r>
            <w:r w:rsidRPr="001E4008">
              <w:rPr>
                <w:sz w:val="22"/>
                <w:szCs w:val="22"/>
              </w:rPr>
              <w:t>664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076375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0703698" w14:textId="3DEF34E6" w:rsidR="00365D4B" w:rsidRPr="00AE4D5B" w:rsidRDefault="00E2288C" w:rsidP="00A850D1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BEB426D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604E4E" w14:textId="5C18A708" w:rsidR="00365D4B" w:rsidRPr="005A17F5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(194,970)</w:t>
            </w:r>
          </w:p>
        </w:tc>
      </w:tr>
      <w:tr w:rsidR="00365D4B" w:rsidRPr="00AE4D5B" w14:paraId="214D292D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4CD327E3" w14:textId="64010E1E" w:rsidR="00365D4B" w:rsidRPr="00AE4D5B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</w:t>
            </w:r>
            <w:r w:rsidR="00097B7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3" w:type="dxa"/>
          </w:tcPr>
          <w:p w14:paraId="5BAE1870" w14:textId="77777777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C6CE2" w14:textId="281D393B" w:rsidR="00365D4B" w:rsidRPr="00AE4D5B" w:rsidRDefault="00956CCB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56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919FF08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9A316" w14:textId="18A3D496" w:rsidR="00365D4B" w:rsidRPr="00AE4D5B" w:rsidRDefault="00F1337F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209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,230</w:t>
            </w:r>
          </w:p>
        </w:tc>
        <w:tc>
          <w:tcPr>
            <w:tcW w:w="245" w:type="dxa"/>
            <w:vAlign w:val="center"/>
          </w:tcPr>
          <w:p w14:paraId="5AD239EA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4A551" w14:textId="599B854D" w:rsidR="00365D4B" w:rsidRPr="00AE4D5B" w:rsidRDefault="00860AE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2,022,2</w:t>
            </w:r>
            <w:r w:rsidR="003406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0" w:type="dxa"/>
            <w:vAlign w:val="center"/>
          </w:tcPr>
          <w:p w14:paraId="2346F011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47545" w14:textId="62BA2662" w:rsidR="00365D4B" w:rsidRPr="00AE4D5B" w:rsidRDefault="009F75A6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 w:rsidRPr="001E4008">
              <w:rPr>
                <w:b/>
                <w:bCs/>
                <w:sz w:val="22"/>
                <w:szCs w:val="22"/>
              </w:rPr>
              <w:t>008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90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3406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3" w:type="dxa"/>
            <w:vAlign w:val="center"/>
          </w:tcPr>
          <w:p w14:paraId="55C3C1A4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887DE" w14:textId="5BDFD909" w:rsidR="00365D4B" w:rsidRPr="00AE4D5B" w:rsidRDefault="002D7F57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6,671,</w:t>
            </w:r>
            <w:r w:rsidRPr="001E4008">
              <w:rPr>
                <w:b/>
                <w:bCs/>
                <w:sz w:val="22"/>
                <w:szCs w:val="22"/>
              </w:rPr>
              <w:t>184</w:t>
            </w:r>
          </w:p>
        </w:tc>
        <w:tc>
          <w:tcPr>
            <w:tcW w:w="236" w:type="dxa"/>
            <w:vAlign w:val="center"/>
          </w:tcPr>
          <w:p w14:paraId="60B140F0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5299B" w14:textId="2596B2E2" w:rsidR="00365D4B" w:rsidRPr="001E4008" w:rsidRDefault="00877D92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65</w:t>
            </w:r>
            <w:r w:rsidRPr="001E40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,777</w:t>
            </w:r>
          </w:p>
        </w:tc>
        <w:tc>
          <w:tcPr>
            <w:tcW w:w="243" w:type="dxa"/>
            <w:vAlign w:val="center"/>
          </w:tcPr>
          <w:p w14:paraId="45E9E0CC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1C282" w14:textId="308989E5" w:rsidR="00365D4B" w:rsidRPr="00AE4D5B" w:rsidRDefault="00585CF6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722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,564</w:t>
            </w:r>
          </w:p>
        </w:tc>
        <w:tc>
          <w:tcPr>
            <w:tcW w:w="243" w:type="dxa"/>
            <w:vAlign w:val="center"/>
          </w:tcPr>
          <w:p w14:paraId="196FCB3F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094BD" w14:textId="1CCD1EEB" w:rsidR="00365D4B" w:rsidRPr="00BC3D90" w:rsidRDefault="00E2288C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1870A81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AA373" w14:textId="1263015C" w:rsidR="00365D4B" w:rsidRPr="00AE4D5B" w:rsidRDefault="00956CCB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10,699,224</w:t>
            </w:r>
          </w:p>
        </w:tc>
      </w:tr>
      <w:tr w:rsidR="00627395" w:rsidRPr="00AE4D5B" w14:paraId="056C820A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7AA1D9F8" w14:textId="77777777" w:rsidR="00627395" w:rsidRPr="00AE4D5B" w:rsidRDefault="00627395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E33E945" w14:textId="77777777" w:rsidR="00627395" w:rsidRPr="00AE4D5B" w:rsidRDefault="00627395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8BE61" w14:textId="77777777" w:rsidR="00627395" w:rsidRPr="00956CCB" w:rsidRDefault="0062739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0FC5F90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EAE65C" w14:textId="77777777" w:rsidR="00627395" w:rsidRPr="001E4008" w:rsidRDefault="00627395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5A944976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D31F65" w14:textId="77777777" w:rsidR="00627395" w:rsidRDefault="00627395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F680BE8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D8F30" w14:textId="77777777" w:rsidR="00627395" w:rsidRDefault="00627395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288AD7FD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8CDD8C" w14:textId="77777777" w:rsidR="00627395" w:rsidRDefault="00627395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41C3F7E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C9387" w14:textId="77777777" w:rsidR="00627395" w:rsidRPr="001E4008" w:rsidRDefault="00627395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7F7451D8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74C754" w14:textId="77777777" w:rsidR="00627395" w:rsidRPr="001E4008" w:rsidRDefault="00627395" w:rsidP="00A850D1">
            <w:pPr>
              <w:tabs>
                <w:tab w:val="decimal" w:pos="95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70F9EBC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495522" w14:textId="77777777" w:rsidR="00627395" w:rsidRDefault="0062739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153D418" w14:textId="77777777" w:rsidR="00627395" w:rsidRPr="00AE4D5B" w:rsidRDefault="00627395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FC4EEB" w14:textId="77777777" w:rsidR="00627395" w:rsidRDefault="00627395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65D4B" w:rsidRPr="00AE4D5B" w14:paraId="50963046" w14:textId="77777777" w:rsidTr="00A850D1">
        <w:trPr>
          <w:trHeight w:val="20"/>
          <w:tblHeader/>
        </w:trPr>
        <w:tc>
          <w:tcPr>
            <w:tcW w:w="3429" w:type="dxa"/>
          </w:tcPr>
          <w:p w14:paraId="4D01879B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0107" w:type="dxa"/>
            <w:gridSpan w:val="17"/>
            <w:hideMark/>
          </w:tcPr>
          <w:p w14:paraId="22C73DAF" w14:textId="6E5CA16E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5D4B" w:rsidRPr="00AE4D5B" w14:paraId="24F31982" w14:textId="77777777" w:rsidTr="00A850D1">
        <w:trPr>
          <w:trHeight w:val="20"/>
          <w:tblHeader/>
        </w:trPr>
        <w:tc>
          <w:tcPr>
            <w:tcW w:w="3429" w:type="dxa"/>
          </w:tcPr>
          <w:p w14:paraId="2CC6D522" w14:textId="77777777" w:rsidR="00365D4B" w:rsidRPr="00AE4D5B" w:rsidRDefault="00365D4B" w:rsidP="00A850D1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07C7F7D9" w:rsidR="00365D4B" w:rsidRPr="00AE4D5B" w:rsidRDefault="00365D4B" w:rsidP="00A850D1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56278D2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7042D472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EDD180B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365D4B" w:rsidRPr="00AE4D5B" w14:paraId="497759E0" w14:textId="77777777" w:rsidTr="00A850D1">
        <w:trPr>
          <w:trHeight w:val="20"/>
          <w:tblHeader/>
        </w:trPr>
        <w:tc>
          <w:tcPr>
            <w:tcW w:w="3429" w:type="dxa"/>
            <w:vAlign w:val="bottom"/>
          </w:tcPr>
          <w:p w14:paraId="1D26480D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  <w:vAlign w:val="bottom"/>
            <w:hideMark/>
          </w:tcPr>
          <w:p w14:paraId="7C1B96DB" w14:textId="2CD3F518" w:rsidR="00365D4B" w:rsidRPr="00AE4D5B" w:rsidRDefault="00365D4B" w:rsidP="00A850D1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65D4B" w:rsidRPr="00AE4D5B" w14:paraId="35186EF7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02BFCC35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365D4B" w:rsidRPr="00AE4D5B" w:rsidRDefault="00365D4B" w:rsidP="00A850D1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3D0F2E9F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0A7C54D8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097B71" w:rsidRPr="00AE4D5B" w14:paraId="08CF17C6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0565D7D8" w14:textId="75C6E69F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2F163257" w14:textId="77777777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097B71" w:rsidRPr="00AE4D5B" w:rsidRDefault="00097B71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ADEC665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F6DCA29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097B71" w:rsidRPr="00AE4D5B" w:rsidRDefault="00097B71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B71" w:rsidRPr="00AE4D5B" w14:paraId="03144D69" w14:textId="77777777" w:rsidTr="00A850D1">
        <w:trPr>
          <w:trHeight w:val="20"/>
          <w:tblHeader/>
        </w:trPr>
        <w:tc>
          <w:tcPr>
            <w:tcW w:w="3429" w:type="dxa"/>
            <w:hideMark/>
          </w:tcPr>
          <w:p w14:paraId="0BCFBFE1" w14:textId="56E9146A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  <w:vAlign w:val="bottom"/>
          </w:tcPr>
          <w:p w14:paraId="3C00D003" w14:textId="77777777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638E28D" w14:textId="7698B818" w:rsidR="00097B71" w:rsidRPr="00AE4D5B" w:rsidRDefault="00097B71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794,</w:t>
            </w:r>
            <w:r w:rsidRPr="001E4008">
              <w:rPr>
                <w:sz w:val="22"/>
                <w:szCs w:val="22"/>
              </w:rPr>
              <w:t>571</w:t>
            </w:r>
          </w:p>
        </w:tc>
        <w:tc>
          <w:tcPr>
            <w:tcW w:w="236" w:type="dxa"/>
            <w:vAlign w:val="center"/>
          </w:tcPr>
          <w:p w14:paraId="4F57FE6F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DC8BF8A" w14:textId="0B3D4E48" w:rsidR="00097B71" w:rsidRPr="00AE4D5B" w:rsidRDefault="00097B71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187,554</w:t>
            </w:r>
          </w:p>
        </w:tc>
        <w:tc>
          <w:tcPr>
            <w:tcW w:w="245" w:type="dxa"/>
            <w:vAlign w:val="center"/>
          </w:tcPr>
          <w:p w14:paraId="1968FB75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B8387C0" w14:textId="38EAC8E4" w:rsidR="00097B71" w:rsidRPr="001E4008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1,493,349</w:t>
            </w:r>
          </w:p>
        </w:tc>
        <w:tc>
          <w:tcPr>
            <w:tcW w:w="240" w:type="dxa"/>
            <w:vAlign w:val="center"/>
          </w:tcPr>
          <w:p w14:paraId="2FFBBF32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7E2B11C" w14:textId="34E8C140" w:rsidR="00097B71" w:rsidRPr="00AE4D5B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628,361</w:t>
            </w:r>
          </w:p>
        </w:tc>
        <w:tc>
          <w:tcPr>
            <w:tcW w:w="243" w:type="dxa"/>
            <w:vAlign w:val="center"/>
          </w:tcPr>
          <w:p w14:paraId="7EB1781A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9598417" w14:textId="24BE969C" w:rsidR="00097B71" w:rsidRPr="001E4008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2,532,484</w:t>
            </w:r>
          </w:p>
        </w:tc>
        <w:tc>
          <w:tcPr>
            <w:tcW w:w="236" w:type="dxa"/>
            <w:vAlign w:val="center"/>
          </w:tcPr>
          <w:p w14:paraId="7A2D4FED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6034C1" w14:textId="4EB7BD3D" w:rsidR="00097B71" w:rsidRPr="001E4008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6,677</w:t>
            </w:r>
          </w:p>
        </w:tc>
        <w:tc>
          <w:tcPr>
            <w:tcW w:w="243" w:type="dxa"/>
            <w:vAlign w:val="center"/>
          </w:tcPr>
          <w:p w14:paraId="00D49B1F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74FA0EA" w14:textId="2D14A1FA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160,705</w:t>
            </w:r>
          </w:p>
        </w:tc>
        <w:tc>
          <w:tcPr>
            <w:tcW w:w="243" w:type="dxa"/>
            <w:vAlign w:val="center"/>
          </w:tcPr>
          <w:p w14:paraId="44DD3B1A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C6ED97A" w14:textId="2FE18629" w:rsidR="00097B71" w:rsidRPr="00AE4D5B" w:rsidRDefault="00097B71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5A17F5">
              <w:rPr>
                <w:rFonts w:cs="Angsana New"/>
                <w:sz w:val="22"/>
                <w:szCs w:val="22"/>
                <w:lang w:bidi="th-TH"/>
              </w:rPr>
              <w:t>279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,986</w:t>
            </w:r>
          </w:p>
        </w:tc>
        <w:tc>
          <w:tcPr>
            <w:tcW w:w="243" w:type="dxa"/>
            <w:vAlign w:val="center"/>
          </w:tcPr>
          <w:p w14:paraId="1399D1EC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F1711D8" w14:textId="50AD290B" w:rsidR="00097B71" w:rsidRPr="005A17F5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7,083,687</w:t>
            </w:r>
          </w:p>
        </w:tc>
      </w:tr>
      <w:tr w:rsidR="00097B71" w:rsidRPr="00AE4D5B" w14:paraId="04891A0B" w14:textId="77777777" w:rsidTr="00A850D1">
        <w:trPr>
          <w:trHeight w:val="20"/>
          <w:tblHeader/>
        </w:trPr>
        <w:tc>
          <w:tcPr>
            <w:tcW w:w="3429" w:type="dxa"/>
            <w:hideMark/>
          </w:tcPr>
          <w:p w14:paraId="3CEA62A0" w14:textId="5D0F3134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06D677C9" w14:textId="77777777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E1476" w14:textId="5DE36D83" w:rsidR="00097B71" w:rsidRPr="00AE4D5B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323E6C8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9607F" w14:textId="3B8302A2" w:rsidR="00097B71" w:rsidRPr="00AE4D5B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7B9CF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01398" w14:textId="6808A902" w:rsidR="00097B71" w:rsidRPr="001E4008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58,636</w:t>
            </w:r>
          </w:p>
        </w:tc>
        <w:tc>
          <w:tcPr>
            <w:tcW w:w="240" w:type="dxa"/>
            <w:vAlign w:val="center"/>
          </w:tcPr>
          <w:p w14:paraId="56FC5614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F2F62" w14:textId="118B9865" w:rsidR="00097B71" w:rsidRPr="00AE4D5B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F498E95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FA4A7" w14:textId="5797AD52" w:rsidR="00097B71" w:rsidRPr="00AE4D5B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72,991</w:t>
            </w:r>
          </w:p>
        </w:tc>
        <w:tc>
          <w:tcPr>
            <w:tcW w:w="236" w:type="dxa"/>
            <w:vAlign w:val="center"/>
          </w:tcPr>
          <w:p w14:paraId="6B8C48D2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29C4B" w14:textId="04F49F62" w:rsidR="00097B71" w:rsidRPr="001E4008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43,385</w:t>
            </w:r>
          </w:p>
        </w:tc>
        <w:tc>
          <w:tcPr>
            <w:tcW w:w="243" w:type="dxa"/>
            <w:vAlign w:val="center"/>
          </w:tcPr>
          <w:p w14:paraId="4DC2DAC3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F4BDF" w14:textId="25958301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243" w:type="dxa"/>
            <w:vAlign w:val="center"/>
          </w:tcPr>
          <w:p w14:paraId="481E8C78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BE262C" w14:textId="7CAC45C9" w:rsidR="00097B71" w:rsidRPr="00AE4D5B" w:rsidRDefault="00097B71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ACB691D" w14:textId="77777777" w:rsidR="00097B71" w:rsidRPr="00AE4D5B" w:rsidRDefault="00097B71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C2C38" w14:textId="6C6D5962" w:rsidR="00097B71" w:rsidRPr="005A17F5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175,837</w:t>
            </w:r>
          </w:p>
        </w:tc>
      </w:tr>
      <w:tr w:rsidR="00097B71" w:rsidRPr="00AE4D5B" w14:paraId="3F569C99" w14:textId="77777777" w:rsidTr="00A850D1">
        <w:trPr>
          <w:trHeight w:val="20"/>
          <w:tblHeader/>
        </w:trPr>
        <w:tc>
          <w:tcPr>
            <w:tcW w:w="3429" w:type="dxa"/>
          </w:tcPr>
          <w:p w14:paraId="1AB8C63B" w14:textId="77777777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097B71" w:rsidRPr="00AE4D5B" w:rsidRDefault="00097B71" w:rsidP="00A850D1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AAF88" w14:textId="5345AA46" w:rsidR="00097B71" w:rsidRPr="00AE4D5B" w:rsidRDefault="00097B71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794,571</w:t>
            </w:r>
          </w:p>
        </w:tc>
        <w:tc>
          <w:tcPr>
            <w:tcW w:w="236" w:type="dxa"/>
            <w:vAlign w:val="center"/>
          </w:tcPr>
          <w:p w14:paraId="349CCEC5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537A6" w14:textId="0F17E499" w:rsidR="00097B71" w:rsidRPr="00AE4D5B" w:rsidRDefault="00097B71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187,554</w:t>
            </w:r>
          </w:p>
        </w:tc>
        <w:tc>
          <w:tcPr>
            <w:tcW w:w="245" w:type="dxa"/>
            <w:vAlign w:val="center"/>
          </w:tcPr>
          <w:p w14:paraId="0924E494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1AC3F" w14:textId="58280733" w:rsidR="00097B71" w:rsidRPr="00AE4D5B" w:rsidRDefault="00097B71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1,551,985</w:t>
            </w:r>
          </w:p>
        </w:tc>
        <w:tc>
          <w:tcPr>
            <w:tcW w:w="240" w:type="dxa"/>
            <w:vAlign w:val="center"/>
          </w:tcPr>
          <w:p w14:paraId="2919ECB7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9AFDAC" w14:textId="7CB62BD7" w:rsidR="00097B71" w:rsidRPr="00AE4D5B" w:rsidRDefault="00097B71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628,361</w:t>
            </w:r>
          </w:p>
        </w:tc>
        <w:tc>
          <w:tcPr>
            <w:tcW w:w="243" w:type="dxa"/>
            <w:vAlign w:val="center"/>
          </w:tcPr>
          <w:p w14:paraId="6F029D7A" w14:textId="77777777" w:rsidR="00097B71" w:rsidRPr="00AE4D5B" w:rsidRDefault="00097B71" w:rsidP="00A850D1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604409" w14:textId="2C49BE25" w:rsidR="00097B71" w:rsidRPr="00AE4D5B" w:rsidRDefault="00097B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2,605,475</w:t>
            </w:r>
          </w:p>
        </w:tc>
        <w:tc>
          <w:tcPr>
            <w:tcW w:w="236" w:type="dxa"/>
            <w:vAlign w:val="center"/>
          </w:tcPr>
          <w:p w14:paraId="521EEAB4" w14:textId="77777777" w:rsidR="00097B71" w:rsidRPr="00AE4D5B" w:rsidRDefault="00097B71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1EE8A4" w14:textId="207E2E0B" w:rsidR="00097B71" w:rsidRPr="001E4008" w:rsidRDefault="00097B7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50,062</w:t>
            </w:r>
          </w:p>
        </w:tc>
        <w:tc>
          <w:tcPr>
            <w:tcW w:w="243" w:type="dxa"/>
            <w:vAlign w:val="center"/>
          </w:tcPr>
          <w:p w14:paraId="47CF889C" w14:textId="77777777" w:rsidR="00097B71" w:rsidRPr="00AE4D5B" w:rsidRDefault="00097B71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8A8E0" w14:textId="109B83B7" w:rsidR="00097B71" w:rsidRPr="00AE4D5B" w:rsidRDefault="00097B71" w:rsidP="00A850D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161,530</w:t>
            </w:r>
          </w:p>
        </w:tc>
        <w:tc>
          <w:tcPr>
            <w:tcW w:w="243" w:type="dxa"/>
            <w:vAlign w:val="center"/>
          </w:tcPr>
          <w:p w14:paraId="6A33A244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19CE7" w14:textId="0418A7B7" w:rsidR="00097B71" w:rsidRPr="00AE4D5B" w:rsidRDefault="00097B71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1,279,986</w:t>
            </w:r>
          </w:p>
        </w:tc>
        <w:tc>
          <w:tcPr>
            <w:tcW w:w="243" w:type="dxa"/>
            <w:vAlign w:val="center"/>
          </w:tcPr>
          <w:p w14:paraId="77ED2387" w14:textId="77777777" w:rsidR="00097B71" w:rsidRPr="00AE4D5B" w:rsidRDefault="00097B71" w:rsidP="00A850D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78FB89" w14:textId="7024B4C3" w:rsidR="00097B71" w:rsidRPr="00AE4D5B" w:rsidRDefault="00097B71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</w:t>
            </w:r>
            <w:r w:rsidRPr="005A17F5">
              <w:rPr>
                <w:b/>
                <w:bCs/>
                <w:sz w:val="22"/>
                <w:szCs w:val="22"/>
              </w:rPr>
              <w:t>259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,524</w:t>
            </w:r>
          </w:p>
        </w:tc>
      </w:tr>
      <w:tr w:rsidR="00365D4B" w:rsidRPr="00AE4D5B" w14:paraId="40A68017" w14:textId="77777777" w:rsidTr="00A850D1">
        <w:trPr>
          <w:trHeight w:val="20"/>
          <w:tblHeader/>
        </w:trPr>
        <w:tc>
          <w:tcPr>
            <w:tcW w:w="3429" w:type="dxa"/>
            <w:vAlign w:val="bottom"/>
            <w:hideMark/>
          </w:tcPr>
          <w:p w14:paraId="78C26DA6" w14:textId="2CE25A4E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</w:t>
            </w:r>
            <w:r w:rsidR="00097B7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3" w:type="dxa"/>
          </w:tcPr>
          <w:p w14:paraId="55F571DD" w14:textId="77777777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A313917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365D4B" w:rsidRPr="00AE4D5B" w:rsidRDefault="00365D4B" w:rsidP="00A850D1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365D4B" w:rsidRPr="00AE4D5B" w:rsidRDefault="00365D4B" w:rsidP="00A850D1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365D4B" w:rsidRPr="00AE4D5B" w:rsidRDefault="00365D4B" w:rsidP="00A850D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365D4B" w:rsidRPr="00AE4D5B" w:rsidRDefault="00365D4B" w:rsidP="00A850D1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65D4B" w:rsidRPr="00AE4D5B" w14:paraId="777843DF" w14:textId="77777777" w:rsidTr="00A850D1">
        <w:trPr>
          <w:trHeight w:val="20"/>
          <w:tblHeader/>
        </w:trPr>
        <w:tc>
          <w:tcPr>
            <w:tcW w:w="3429" w:type="dxa"/>
            <w:hideMark/>
          </w:tcPr>
          <w:p w14:paraId="4E8CD290" w14:textId="5F078F2F" w:rsidR="00365D4B" w:rsidRPr="00AE4D5B" w:rsidRDefault="00365D4B" w:rsidP="00A850D1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365D4B" w:rsidRPr="00AE4D5B" w:rsidRDefault="00365D4B" w:rsidP="00A850D1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5D0F2D6" w14:textId="633A647E" w:rsidR="00365D4B" w:rsidRPr="00AE4D5B" w:rsidRDefault="007D097C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796,</w:t>
            </w:r>
            <w:r w:rsidRPr="001E4008">
              <w:rPr>
                <w:sz w:val="22"/>
                <w:szCs w:val="22"/>
              </w:rPr>
              <w:t>647</w:t>
            </w:r>
          </w:p>
        </w:tc>
        <w:tc>
          <w:tcPr>
            <w:tcW w:w="236" w:type="dxa"/>
            <w:vAlign w:val="center"/>
          </w:tcPr>
          <w:p w14:paraId="1C00E9D0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A16A3E1" w14:textId="6817A433" w:rsidR="00365D4B" w:rsidRPr="00AE4D5B" w:rsidRDefault="00A86CB6" w:rsidP="00A850D1">
            <w:pPr>
              <w:tabs>
                <w:tab w:val="decimal" w:pos="61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203,323</w:t>
            </w:r>
          </w:p>
        </w:tc>
        <w:tc>
          <w:tcPr>
            <w:tcW w:w="245" w:type="dxa"/>
            <w:vAlign w:val="center"/>
          </w:tcPr>
          <w:p w14:paraId="0199EE58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9596643" w14:textId="15125099" w:rsidR="00365D4B" w:rsidRPr="001E4008" w:rsidRDefault="00FF7CEE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1,822,477</w:t>
            </w:r>
          </w:p>
        </w:tc>
        <w:tc>
          <w:tcPr>
            <w:tcW w:w="240" w:type="dxa"/>
            <w:vAlign w:val="center"/>
          </w:tcPr>
          <w:p w14:paraId="45B4C5F9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431BB830" w14:textId="40F3C4FB" w:rsidR="00365D4B" w:rsidRPr="00AE4D5B" w:rsidRDefault="00AD6070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558,192</w:t>
            </w:r>
          </w:p>
        </w:tc>
        <w:tc>
          <w:tcPr>
            <w:tcW w:w="243" w:type="dxa"/>
            <w:vAlign w:val="center"/>
          </w:tcPr>
          <w:p w14:paraId="1975D99D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92A1D26" w14:textId="2749AC6D" w:rsidR="00365D4B" w:rsidRPr="001E4008" w:rsidRDefault="00FC03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2,779,641</w:t>
            </w:r>
          </w:p>
        </w:tc>
        <w:tc>
          <w:tcPr>
            <w:tcW w:w="236" w:type="dxa"/>
            <w:vAlign w:val="center"/>
          </w:tcPr>
          <w:p w14:paraId="3FAD0EBA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1AB9D4" w14:textId="2AFAD17B" w:rsidR="00365D4B" w:rsidRPr="001E4008" w:rsidRDefault="00BC54F5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3,763</w:t>
            </w:r>
          </w:p>
        </w:tc>
        <w:tc>
          <w:tcPr>
            <w:tcW w:w="243" w:type="dxa"/>
            <w:vAlign w:val="center"/>
          </w:tcPr>
          <w:p w14:paraId="3557E610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821CAF5" w14:textId="4618A9D0" w:rsidR="00365D4B" w:rsidRPr="00AE4D5B" w:rsidRDefault="004D410E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163,796</w:t>
            </w:r>
          </w:p>
        </w:tc>
        <w:tc>
          <w:tcPr>
            <w:tcW w:w="243" w:type="dxa"/>
            <w:vAlign w:val="center"/>
          </w:tcPr>
          <w:p w14:paraId="1373D600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F6D1BC2" w14:textId="3EEFDF5A" w:rsidR="00365D4B" w:rsidRPr="00AE4D5B" w:rsidRDefault="00782EB5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569,</w:t>
            </w:r>
            <w:r w:rsidRPr="005A17F5">
              <w:rPr>
                <w:rFonts w:cs="Angsana New"/>
                <w:sz w:val="22"/>
                <w:szCs w:val="22"/>
                <w:lang w:bidi="th-TH"/>
              </w:rPr>
              <w:t>833</w:t>
            </w:r>
          </w:p>
        </w:tc>
        <w:tc>
          <w:tcPr>
            <w:tcW w:w="243" w:type="dxa"/>
            <w:vAlign w:val="center"/>
          </w:tcPr>
          <w:p w14:paraId="37CE93FB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B0FC7FF" w14:textId="2F40CB8C" w:rsidR="00365D4B" w:rsidRPr="005A17F5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6,897,672</w:t>
            </w:r>
          </w:p>
        </w:tc>
      </w:tr>
      <w:tr w:rsidR="00365D4B" w:rsidRPr="00AE4D5B" w14:paraId="1DC2A977" w14:textId="77777777" w:rsidTr="00A850D1">
        <w:trPr>
          <w:trHeight w:val="20"/>
          <w:tblHeader/>
        </w:trPr>
        <w:tc>
          <w:tcPr>
            <w:tcW w:w="3429" w:type="dxa"/>
            <w:hideMark/>
          </w:tcPr>
          <w:p w14:paraId="5BD0B1BA" w14:textId="77777777" w:rsidR="00365D4B" w:rsidRPr="00AE4D5B" w:rsidRDefault="00365D4B" w:rsidP="00A850D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884FC" w14:textId="522E1BD3" w:rsidR="00365D4B" w:rsidRPr="00AE4D5B" w:rsidRDefault="007D097C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9027C1A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FF95D" w14:textId="6E0320D3" w:rsidR="00365D4B" w:rsidRPr="00AE4D5B" w:rsidRDefault="00A86CB6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4FEE51CE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530C5" w14:textId="304FAF8C" w:rsidR="00365D4B" w:rsidRPr="001E4008" w:rsidRDefault="00FF7CEE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44,003</w:t>
            </w:r>
          </w:p>
        </w:tc>
        <w:tc>
          <w:tcPr>
            <w:tcW w:w="240" w:type="dxa"/>
            <w:vAlign w:val="center"/>
          </w:tcPr>
          <w:p w14:paraId="1BEC9C62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81286" w14:textId="29AB409A" w:rsidR="00365D4B" w:rsidRPr="00AE4D5B" w:rsidRDefault="000B3FD3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52B7DFE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D2E8B" w14:textId="0AC4F129" w:rsidR="00365D4B" w:rsidRPr="001E4008" w:rsidRDefault="001416D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61,067</w:t>
            </w:r>
          </w:p>
        </w:tc>
        <w:tc>
          <w:tcPr>
            <w:tcW w:w="236" w:type="dxa"/>
            <w:vAlign w:val="center"/>
          </w:tcPr>
          <w:p w14:paraId="733F9051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05D26" w14:textId="5221FE4F" w:rsidR="00365D4B" w:rsidRPr="001E4008" w:rsidRDefault="00BC54F5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sz w:val="22"/>
                <w:szCs w:val="22"/>
              </w:rPr>
            </w:pPr>
            <w:r w:rsidRPr="001E4008">
              <w:rPr>
                <w:sz w:val="22"/>
                <w:szCs w:val="22"/>
              </w:rPr>
              <w:t>27,226</w:t>
            </w:r>
          </w:p>
        </w:tc>
        <w:tc>
          <w:tcPr>
            <w:tcW w:w="243" w:type="dxa"/>
            <w:vAlign w:val="center"/>
          </w:tcPr>
          <w:p w14:paraId="05526009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AFBF5" w14:textId="3C4BB637" w:rsidR="00365D4B" w:rsidRPr="00AE4D5B" w:rsidRDefault="004D410E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8,567</w:t>
            </w:r>
          </w:p>
        </w:tc>
        <w:tc>
          <w:tcPr>
            <w:tcW w:w="243" w:type="dxa"/>
            <w:vAlign w:val="center"/>
          </w:tcPr>
          <w:p w14:paraId="25E0B2CF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B378A" w14:textId="1358429C" w:rsidR="00365D4B" w:rsidRPr="00AE4D5B" w:rsidRDefault="00782EB5" w:rsidP="00A850D1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AE73D7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EB642" w14:textId="4B3775B3" w:rsidR="00365D4B" w:rsidRPr="005A17F5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sz w:val="22"/>
                <w:szCs w:val="22"/>
              </w:rPr>
            </w:pPr>
            <w:r w:rsidRPr="005A17F5">
              <w:rPr>
                <w:sz w:val="22"/>
                <w:szCs w:val="22"/>
              </w:rPr>
              <w:t>140,863</w:t>
            </w:r>
          </w:p>
        </w:tc>
      </w:tr>
      <w:tr w:rsidR="00365D4B" w:rsidRPr="00AE4D5B" w14:paraId="28C9FBA2" w14:textId="77777777" w:rsidTr="00A850D1">
        <w:trPr>
          <w:trHeight w:val="20"/>
          <w:tblHeader/>
        </w:trPr>
        <w:tc>
          <w:tcPr>
            <w:tcW w:w="3429" w:type="dxa"/>
          </w:tcPr>
          <w:p w14:paraId="4FEC0982" w14:textId="77777777" w:rsidR="00365D4B" w:rsidRPr="00AE4D5B" w:rsidRDefault="00365D4B" w:rsidP="00A850D1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365D4B" w:rsidRPr="00AE4D5B" w:rsidRDefault="00365D4B" w:rsidP="00A850D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19BEB8" w14:textId="0D06E2A0" w:rsidR="00365D4B" w:rsidRPr="00AE4D5B" w:rsidRDefault="007D097C" w:rsidP="00A850D1">
            <w:pPr>
              <w:tabs>
                <w:tab w:val="decimal" w:pos="570"/>
              </w:tabs>
              <w:spacing w:line="280" w:lineRule="exact"/>
              <w:ind w:left="-291" w:right="-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796,647</w:t>
            </w:r>
          </w:p>
        </w:tc>
        <w:tc>
          <w:tcPr>
            <w:tcW w:w="236" w:type="dxa"/>
            <w:vAlign w:val="center"/>
          </w:tcPr>
          <w:p w14:paraId="25B67FCC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517EC3" w14:textId="6F13522E" w:rsidR="00365D4B" w:rsidRPr="00AE4D5B" w:rsidRDefault="00A86CB6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203,323</w:t>
            </w:r>
          </w:p>
        </w:tc>
        <w:tc>
          <w:tcPr>
            <w:tcW w:w="245" w:type="dxa"/>
            <w:vAlign w:val="center"/>
          </w:tcPr>
          <w:p w14:paraId="0278EDE3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AD848" w14:textId="751ED11C" w:rsidR="00365D4B" w:rsidRPr="00AE4D5B" w:rsidRDefault="003177D3" w:rsidP="00A850D1">
            <w:pPr>
              <w:tabs>
                <w:tab w:val="decimal" w:pos="570"/>
              </w:tabs>
              <w:spacing w:line="280" w:lineRule="exact"/>
              <w:ind w:left="-108" w:right="-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1,866,480</w:t>
            </w:r>
          </w:p>
        </w:tc>
        <w:tc>
          <w:tcPr>
            <w:tcW w:w="240" w:type="dxa"/>
            <w:vAlign w:val="center"/>
          </w:tcPr>
          <w:p w14:paraId="7658328C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982776" w14:textId="07FC239D" w:rsidR="00365D4B" w:rsidRPr="00AE4D5B" w:rsidRDefault="00AD6070" w:rsidP="00A850D1">
            <w:pPr>
              <w:tabs>
                <w:tab w:val="decimal" w:pos="700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558,192</w:t>
            </w:r>
          </w:p>
        </w:tc>
        <w:tc>
          <w:tcPr>
            <w:tcW w:w="243" w:type="dxa"/>
            <w:vAlign w:val="center"/>
          </w:tcPr>
          <w:p w14:paraId="582EA46B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6692D0" w14:textId="4B7109EF" w:rsidR="00365D4B" w:rsidRPr="00AE4D5B" w:rsidRDefault="00FC0371" w:rsidP="00A850D1">
            <w:pPr>
              <w:tabs>
                <w:tab w:val="decimal" w:pos="730"/>
              </w:tabs>
              <w:spacing w:line="280" w:lineRule="exact"/>
              <w:ind w:left="-108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2,840,708</w:t>
            </w:r>
          </w:p>
        </w:tc>
        <w:tc>
          <w:tcPr>
            <w:tcW w:w="236" w:type="dxa"/>
            <w:vAlign w:val="center"/>
          </w:tcPr>
          <w:p w14:paraId="4A1AE54B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DB3CC6" w14:textId="005B752A" w:rsidR="00365D4B" w:rsidRPr="001E4008" w:rsidRDefault="00BF3E41" w:rsidP="00A850D1">
            <w:pPr>
              <w:tabs>
                <w:tab w:val="decimal" w:pos="680"/>
              </w:tabs>
              <w:spacing w:line="280" w:lineRule="exact"/>
              <w:ind w:left="-108" w:right="-150"/>
              <w:rPr>
                <w:b/>
                <w:bCs/>
                <w:sz w:val="22"/>
                <w:szCs w:val="22"/>
              </w:rPr>
            </w:pPr>
            <w:r w:rsidRPr="001E4008">
              <w:rPr>
                <w:b/>
                <w:bCs/>
                <w:sz w:val="22"/>
                <w:szCs w:val="22"/>
              </w:rPr>
              <w:t>30,989</w:t>
            </w:r>
          </w:p>
        </w:tc>
        <w:tc>
          <w:tcPr>
            <w:tcW w:w="243" w:type="dxa"/>
            <w:vAlign w:val="center"/>
          </w:tcPr>
          <w:p w14:paraId="69B73931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9EEA8" w14:textId="1F1BBAE0" w:rsidR="00365D4B" w:rsidRPr="00AE4D5B" w:rsidRDefault="004D410E" w:rsidP="00A850D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172,363</w:t>
            </w:r>
          </w:p>
        </w:tc>
        <w:tc>
          <w:tcPr>
            <w:tcW w:w="243" w:type="dxa"/>
            <w:vAlign w:val="center"/>
          </w:tcPr>
          <w:p w14:paraId="3EE5856A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FF9B12" w14:textId="1C240A57" w:rsidR="00365D4B" w:rsidRPr="00AE4D5B" w:rsidRDefault="00782EB5" w:rsidP="00A850D1">
            <w:pPr>
              <w:pStyle w:val="accttwolines"/>
              <w:tabs>
                <w:tab w:val="decimal" w:pos="820"/>
              </w:tabs>
              <w:spacing w:after="0" w:line="280" w:lineRule="exact"/>
              <w:ind w:left="-108" w:right="-110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</w:t>
            </w:r>
            <w:r w:rsidR="000B3F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9,833</w:t>
            </w:r>
          </w:p>
        </w:tc>
        <w:tc>
          <w:tcPr>
            <w:tcW w:w="243" w:type="dxa"/>
            <w:vAlign w:val="center"/>
          </w:tcPr>
          <w:p w14:paraId="35ECE1D3" w14:textId="77777777" w:rsidR="00365D4B" w:rsidRPr="00AE4D5B" w:rsidRDefault="00365D4B" w:rsidP="00A850D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A01EC9" w14:textId="33DDB65D" w:rsidR="00365D4B" w:rsidRPr="00AE4D5B" w:rsidRDefault="000B3FD3" w:rsidP="00A850D1">
            <w:pPr>
              <w:tabs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</w:t>
            </w:r>
            <w:r w:rsidRPr="005A17F5">
              <w:rPr>
                <w:b/>
                <w:bCs/>
                <w:sz w:val="22"/>
                <w:szCs w:val="22"/>
              </w:rPr>
              <w:t>038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,535</w:t>
            </w:r>
          </w:p>
        </w:tc>
      </w:tr>
    </w:tbl>
    <w:p w14:paraId="07813355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C330534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5026468F" w14:textId="77777777" w:rsidR="00407405" w:rsidRPr="00AE4D5B" w:rsidRDefault="00407405" w:rsidP="00092727">
      <w:pPr>
        <w:tabs>
          <w:tab w:val="left" w:pos="5067"/>
        </w:tabs>
        <w:rPr>
          <w:sz w:val="30"/>
          <w:szCs w:val="30"/>
        </w:rPr>
      </w:pPr>
    </w:p>
    <w:p w14:paraId="0134AC6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019B49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B4720B4" w14:textId="5CC58204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  <w:sectPr w:rsidR="00B24B55" w:rsidRPr="00AE4D5B" w:rsidSect="00A850D1">
          <w:footerReference w:type="default" r:id="rId19"/>
          <w:pgSz w:w="16840" w:h="11907" w:orient="landscape" w:code="9"/>
          <w:pgMar w:top="691" w:right="1152" w:bottom="720" w:left="1152" w:header="720" w:footer="720" w:gutter="0"/>
          <w:cols w:space="720"/>
          <w:docGrid w:linePitch="326"/>
        </w:sectPr>
      </w:pPr>
    </w:p>
    <w:p w14:paraId="43839400" w14:textId="65737171" w:rsidR="00FE284D" w:rsidRPr="00800A20" w:rsidRDefault="00E2008E" w:rsidP="00800A20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bookmarkStart w:id="6" w:name="_Hlk38970327"/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lastRenderedPageBreak/>
        <w:t>ขาดทุนจากการด้อยค่าสำหรับที่ดิน อาคารและอุปกรณ์</w:t>
      </w:r>
      <w:r w:rsidR="00800A20"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จำนวน 158.5 ล้านบาท และ 92.6 ล้านบาท ในงบกำไรขาดทุน</w:t>
      </w:r>
      <w:r w:rsidR="00800A2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รวมและงบกำไรขาดทุนเฉพาะกิจการ</w:t>
      </w:r>
      <w:r w:rsidR="00800A20"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สำหรับปีสิ้นสุดวันที่ 31 ธันวาคม 2568 ตามลำดับ</w:t>
      </w:r>
      <w:r w:rsidR="00800A2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Pr="00800A2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ที่ไม่ได้ใช้</w:t>
      </w:r>
      <w:r w:rsidR="00800A2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ในการดำเนิน</w:t>
      </w:r>
      <w:r w:rsidRPr="00800A20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งาน</w:t>
      </w:r>
      <w:r w:rsidR="00800A2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เป็นจำนวนที่ต่ำกว่าระหว่างมูลค่าตามบัญชีกับมูลค่ายุติธรรมหักต้นทุนในการขาย</w:t>
      </w:r>
    </w:p>
    <w:p w14:paraId="6BFDB55A" w14:textId="77777777" w:rsidR="00E2008E" w:rsidRPr="004A2656" w:rsidRDefault="00E2008E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2EF32CC5" w14:textId="36003D3F" w:rsidR="00B24B55" w:rsidRPr="004A2656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ในปี </w:t>
      </w:r>
      <w:r w:rsidR="00B176C5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256</w:t>
      </w:r>
      <w:r w:rsidR="00097B71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8</w:t>
      </w:r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สินทรัพย์สิทธิการใช้ของกลุ่มบริ</w:t>
      </w:r>
      <w:r w:rsidR="00681199"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ษัทและบริษัทเพิ่มขึ้นเป็นจำนวน </w:t>
      </w:r>
      <w:r w:rsidR="009B36DB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3</w:t>
      </w:r>
      <w:r w:rsidR="00241A7D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2</w:t>
      </w:r>
      <w:r w:rsidR="00963A9D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241A7D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0</w:t>
      </w:r>
      <w:r w:rsidR="00CF1796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และ </w:t>
      </w:r>
      <w:bookmarkStart w:id="7" w:name="_Hlk157066558"/>
      <w:r w:rsidR="00C14C04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17</w:t>
      </w:r>
      <w:r w:rsidR="00963A9D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C14C04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>0</w:t>
      </w:r>
      <w:r w:rsidR="00825BF2" w:rsidRPr="004A2656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bookmarkEnd w:id="7"/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ตามลำดับ </w:t>
      </w:r>
      <w:r w:rsidRPr="004A2656">
        <w:rPr>
          <w:rFonts w:asciiTheme="majorBidi" w:hAnsiTheme="majorBidi"/>
          <w:b w:val="0"/>
          <w:bCs w:val="0"/>
          <w:cs/>
          <w:lang w:val="en-US"/>
        </w:rPr>
        <w:t>(</w:t>
      </w:r>
      <w:r w:rsidR="00B176C5" w:rsidRPr="004A2656">
        <w:rPr>
          <w:rFonts w:asciiTheme="majorBidi" w:hAnsiTheme="majorBidi"/>
          <w:b w:val="0"/>
          <w:bCs w:val="0"/>
          <w:lang w:val="en-US"/>
        </w:rPr>
        <w:t>256</w:t>
      </w:r>
      <w:r w:rsidR="00097B71" w:rsidRPr="004A2656">
        <w:rPr>
          <w:rFonts w:asciiTheme="majorBidi" w:hAnsiTheme="majorBidi"/>
          <w:b w:val="0"/>
          <w:bCs w:val="0"/>
          <w:lang w:val="en-US"/>
        </w:rPr>
        <w:t>7</w:t>
      </w:r>
      <w:r w:rsidR="00681199" w:rsidRPr="004A2656">
        <w:rPr>
          <w:rFonts w:asciiTheme="majorBidi" w:hAnsiTheme="majorBidi"/>
          <w:b w:val="0"/>
          <w:bCs w:val="0"/>
          <w:lang w:val="en-US"/>
        </w:rPr>
        <w:t xml:space="preserve">: </w:t>
      </w:r>
      <w:r w:rsidR="00B176C5" w:rsidRPr="004A2656">
        <w:rPr>
          <w:rFonts w:asciiTheme="majorBidi" w:hAnsiTheme="majorBidi"/>
          <w:b w:val="0"/>
          <w:bCs w:val="0"/>
          <w:lang w:val="en-US"/>
        </w:rPr>
        <w:t>1</w:t>
      </w:r>
      <w:r w:rsidR="00097B71" w:rsidRPr="004A2656">
        <w:rPr>
          <w:rFonts w:asciiTheme="majorBidi" w:hAnsiTheme="majorBidi"/>
          <w:b w:val="0"/>
          <w:bCs w:val="0"/>
          <w:lang w:val="en-US"/>
        </w:rPr>
        <w:t>21.3</w:t>
      </w:r>
      <w:r w:rsidR="00E356B5" w:rsidRPr="004A2656">
        <w:rPr>
          <w:rFonts w:asciiTheme="majorBidi" w:hAnsiTheme="majorBidi"/>
          <w:b w:val="0"/>
          <w:bCs w:val="0"/>
          <w:lang w:val="en-US"/>
        </w:rPr>
        <w:t xml:space="preserve"> </w:t>
      </w:r>
      <w:r w:rsidR="00E356B5" w:rsidRPr="004A2656">
        <w:rPr>
          <w:rFonts w:asciiTheme="majorBidi" w:hAnsiTheme="majorBidi"/>
          <w:b w:val="0"/>
          <w:bCs w:val="0"/>
          <w:cs/>
          <w:lang w:val="en-US"/>
        </w:rPr>
        <w:t xml:space="preserve">ล้านบาท และ </w:t>
      </w:r>
      <w:r w:rsidR="00B176C5" w:rsidRPr="004A2656">
        <w:rPr>
          <w:rFonts w:asciiTheme="majorBidi" w:hAnsiTheme="majorBidi"/>
          <w:b w:val="0"/>
          <w:bCs w:val="0"/>
          <w:lang w:val="en-US"/>
        </w:rPr>
        <w:t>5</w:t>
      </w:r>
      <w:r w:rsidR="00097B71" w:rsidRPr="004A2656">
        <w:rPr>
          <w:rFonts w:asciiTheme="majorBidi" w:hAnsiTheme="majorBidi"/>
          <w:b w:val="0"/>
          <w:bCs w:val="0"/>
          <w:lang w:val="en-US"/>
        </w:rPr>
        <w:t>5.6</w:t>
      </w:r>
      <w:r w:rsidR="00E356B5" w:rsidRPr="004A2656">
        <w:rPr>
          <w:rFonts w:asciiTheme="majorBidi" w:hAnsiTheme="majorBidi"/>
          <w:b w:val="0"/>
          <w:bCs w:val="0"/>
          <w:lang w:val="en-US"/>
        </w:rPr>
        <w:t xml:space="preserve"> </w:t>
      </w:r>
      <w:r w:rsidRPr="004A2656">
        <w:rPr>
          <w:rFonts w:asciiTheme="majorBidi" w:hAnsiTheme="majorBidi"/>
          <w:b w:val="0"/>
          <w:bCs w:val="0"/>
          <w:cs/>
          <w:lang w:val="en-US"/>
        </w:rPr>
        <w:t>ล้านบาท ตามลำดับ</w:t>
      </w:r>
      <w:r w:rsidR="00681199" w:rsidRPr="004A2656">
        <w:rPr>
          <w:rFonts w:asciiTheme="majorBidi" w:hAnsiTheme="majorBidi"/>
          <w:b w:val="0"/>
          <w:bCs w:val="0"/>
          <w:lang w:val="en-US"/>
        </w:rPr>
        <w:t>)</w:t>
      </w:r>
    </w:p>
    <w:p w14:paraId="42095F27" w14:textId="77777777" w:rsidR="00B24B55" w:rsidRPr="004A2656" w:rsidRDefault="00B24B55" w:rsidP="00B24B55">
      <w:pPr>
        <w:pStyle w:val="ListParagraph"/>
        <w:ind w:left="54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17CDC3B8" w14:textId="60B7E87B" w:rsidR="00BB0EBC" w:rsidRPr="004A2656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bookmarkStart w:id="8" w:name="_Hlk123598091"/>
      <w:r w:rsidRPr="004A2656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</w:t>
      </w:r>
      <w:r w:rsidR="00B24B55" w:rsidRPr="004A2656">
        <w:rPr>
          <w:b w:val="0"/>
          <w:bCs w:val="0"/>
          <w:i w:val="0"/>
          <w:iCs w:val="0"/>
          <w:cs/>
        </w:rPr>
        <w:t>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bookmarkEnd w:id="8"/>
    <w:p w14:paraId="543330F9" w14:textId="77777777" w:rsidR="00BB0EBC" w:rsidRPr="004A2656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B264E" w14:textId="3D921BF4" w:rsidR="00BB0EBC" w:rsidRPr="004A2656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2656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D146413" w14:textId="1620264F" w:rsidR="00B24B55" w:rsidRPr="004A2656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กลุ่มบริษั</w:t>
      </w:r>
      <w:r w:rsidRPr="004A2656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ท</w:t>
      </w:r>
      <w:r w:rsidRPr="004A2656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bookmarkEnd w:id="6"/>
    <w:p w14:paraId="4BFC9FE7" w14:textId="77777777" w:rsidR="00865ECA" w:rsidRPr="004A2656" w:rsidRDefault="00865ECA" w:rsidP="0097435F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477BBC" w:rsidRPr="00AE4D5B" w14:paraId="4D37B1E2" w14:textId="77777777" w:rsidTr="00B407DE">
        <w:trPr>
          <w:cantSplit/>
          <w:tblHeader/>
        </w:trPr>
        <w:tc>
          <w:tcPr>
            <w:tcW w:w="4410" w:type="dxa"/>
            <w:vAlign w:val="bottom"/>
          </w:tcPr>
          <w:p w14:paraId="343040AB" w14:textId="77777777" w:rsidR="00477BBC" w:rsidRPr="00AE4D5B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bookmarkStart w:id="9" w:name="_Hlk221618331"/>
          </w:p>
        </w:tc>
        <w:tc>
          <w:tcPr>
            <w:tcW w:w="2250" w:type="dxa"/>
            <w:gridSpan w:val="3"/>
          </w:tcPr>
          <w:p w14:paraId="3A2DC187" w14:textId="221BD25D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6636FB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7F3FA" w14:textId="42D5ED92" w:rsidR="00477BBC" w:rsidRPr="00AE4D5B" w:rsidRDefault="00477BBC" w:rsidP="001A738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097B71" w:rsidRPr="00AE4D5B" w14:paraId="49E908BE" w14:textId="77777777" w:rsidTr="00B407DE">
        <w:trPr>
          <w:cantSplit/>
          <w:tblHeader/>
        </w:trPr>
        <w:tc>
          <w:tcPr>
            <w:tcW w:w="4410" w:type="dxa"/>
          </w:tcPr>
          <w:p w14:paraId="6CB012CD" w14:textId="5138510A" w:rsidR="00097B71" w:rsidRPr="00AE4D5B" w:rsidRDefault="00097B71" w:rsidP="00097B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cs="Angsana New"/>
                <w:b/>
                <w:i/>
                <w:iCs/>
                <w:sz w:val="28"/>
                <w:szCs w:val="28"/>
                <w:lang w:bidi="th-TH"/>
              </w:rPr>
              <w:t>31</w:t>
            </w:r>
            <w:r w:rsidRPr="00AE4D5B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39CE2B4C" w14:textId="3FBD39B5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355FE0F2" w14:textId="77777777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4571B1" w14:textId="2E31844A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15275B9C" w14:textId="77777777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22E04" w14:textId="1942AF23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62DC07B9" w14:textId="77777777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12DDB" w14:textId="40AB2594" w:rsidR="00097B71" w:rsidRPr="00AE4D5B" w:rsidRDefault="00097B71" w:rsidP="00097B7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477BBC" w:rsidRPr="00AE4D5B" w14:paraId="7A862D59" w14:textId="77777777" w:rsidTr="00B407DE">
        <w:trPr>
          <w:cantSplit/>
          <w:tblHeader/>
        </w:trPr>
        <w:tc>
          <w:tcPr>
            <w:tcW w:w="4410" w:type="dxa"/>
          </w:tcPr>
          <w:p w14:paraId="0C01473B" w14:textId="069F5F5F" w:rsidR="00477BBC" w:rsidRPr="00AE4D5B" w:rsidRDefault="00477BBC" w:rsidP="001A73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8164C9F" w14:textId="3E6FE5CF" w:rsidR="00477BBC" w:rsidRPr="00AE4D5B" w:rsidRDefault="00477BBC" w:rsidP="001A73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BBC" w:rsidRPr="00AE4D5B" w14:paraId="4F2A8C53" w14:textId="77777777" w:rsidTr="00B407DE">
        <w:trPr>
          <w:cantSplit/>
        </w:trPr>
        <w:tc>
          <w:tcPr>
            <w:tcW w:w="4410" w:type="dxa"/>
          </w:tcPr>
          <w:p w14:paraId="0886BB60" w14:textId="0C9ABB81" w:rsidR="00477BBC" w:rsidRPr="00AE4D5B" w:rsidRDefault="00477BBC" w:rsidP="00477BB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4D5B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33CF1815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DBBF0A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C9B34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AF9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1356C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B5803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C3499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AE4D5B" w14:paraId="085BFF52" w14:textId="77777777" w:rsidTr="00B407DE">
        <w:trPr>
          <w:cantSplit/>
        </w:trPr>
        <w:tc>
          <w:tcPr>
            <w:tcW w:w="4410" w:type="dxa"/>
          </w:tcPr>
          <w:p w14:paraId="2E563594" w14:textId="2717E954" w:rsidR="00477BBC" w:rsidRPr="00AE4D5B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C52380C" w14:textId="08D1256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CF090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593BC" w14:textId="4144D5F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181D2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05C5" w14:textId="322B46B8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01E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D9723" w14:textId="5A66BB4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B71" w:rsidRPr="00AE4D5B" w14:paraId="1906F7A7" w14:textId="77777777" w:rsidTr="00B407DE">
        <w:trPr>
          <w:cantSplit/>
        </w:trPr>
        <w:tc>
          <w:tcPr>
            <w:tcW w:w="4410" w:type="dxa"/>
          </w:tcPr>
          <w:p w14:paraId="4C5EABF4" w14:textId="3CD2B742" w:rsidR="00097B71" w:rsidRPr="00AE4D5B" w:rsidRDefault="00097B71" w:rsidP="00097B71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66F78E33" w14:textId="381A9B00" w:rsidR="00097B71" w:rsidRPr="00EA74A2" w:rsidRDefault="009E08BC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4,978</w:t>
            </w:r>
          </w:p>
        </w:tc>
        <w:tc>
          <w:tcPr>
            <w:tcW w:w="180" w:type="dxa"/>
            <w:vAlign w:val="center"/>
          </w:tcPr>
          <w:p w14:paraId="42171D35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C85C90" w14:textId="641C1C96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4A2">
              <w:rPr>
                <w:rFonts w:asciiTheme="majorBidi" w:hAnsiTheme="majorBidi" w:cstheme="majorBidi"/>
                <w:sz w:val="28"/>
                <w:szCs w:val="28"/>
              </w:rPr>
              <w:t>5,368</w:t>
            </w:r>
          </w:p>
        </w:tc>
        <w:tc>
          <w:tcPr>
            <w:tcW w:w="180" w:type="dxa"/>
            <w:vAlign w:val="bottom"/>
          </w:tcPr>
          <w:p w14:paraId="2093BFC7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31095C" w14:textId="7ED1A0F8" w:rsidR="00097B71" w:rsidRPr="00AE4D5B" w:rsidRDefault="00682DFA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4106FA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5AEFE" w14:textId="2A2BEBBB" w:rsidR="00097B71" w:rsidRPr="00AE4D5B" w:rsidRDefault="00097B7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bookmarkEnd w:id="9"/>
      <w:tr w:rsidR="00097B71" w:rsidRPr="00AE4D5B" w14:paraId="6A05EA30" w14:textId="77777777" w:rsidTr="00B407DE">
        <w:trPr>
          <w:cantSplit/>
        </w:trPr>
        <w:tc>
          <w:tcPr>
            <w:tcW w:w="4410" w:type="dxa"/>
          </w:tcPr>
          <w:p w14:paraId="3B57900B" w14:textId="68BAA1A0" w:rsidR="00097B71" w:rsidRPr="00AE4D5B" w:rsidRDefault="00097B71" w:rsidP="00097B71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293DCFB0" w14:textId="4E902AF4" w:rsidR="00097B71" w:rsidRPr="00AE4D5B" w:rsidRDefault="00626D9D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11,958</w:t>
            </w:r>
          </w:p>
        </w:tc>
        <w:tc>
          <w:tcPr>
            <w:tcW w:w="180" w:type="dxa"/>
            <w:vAlign w:val="bottom"/>
          </w:tcPr>
          <w:p w14:paraId="435556AC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AE61E" w14:textId="783E3F58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13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80" w:type="dxa"/>
            <w:vAlign w:val="bottom"/>
          </w:tcPr>
          <w:p w14:paraId="3D8ADA60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867AD" w14:textId="38F0D233" w:rsidR="00097B71" w:rsidRPr="00AE4D5B" w:rsidRDefault="00090E47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14,635</w:t>
            </w:r>
          </w:p>
        </w:tc>
        <w:tc>
          <w:tcPr>
            <w:tcW w:w="180" w:type="dxa"/>
            <w:vAlign w:val="bottom"/>
          </w:tcPr>
          <w:p w14:paraId="78DE004E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EB3D5" w14:textId="675A4C23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14,635</w:t>
            </w:r>
          </w:p>
        </w:tc>
      </w:tr>
      <w:tr w:rsidR="00097B71" w:rsidRPr="00AE4D5B" w14:paraId="79EA9CB3" w14:textId="77777777" w:rsidTr="00B407DE">
        <w:trPr>
          <w:cantSplit/>
        </w:trPr>
        <w:tc>
          <w:tcPr>
            <w:tcW w:w="4410" w:type="dxa"/>
          </w:tcPr>
          <w:p w14:paraId="2E1FF466" w14:textId="164BEBBA" w:rsidR="00097B71" w:rsidRPr="00AE4D5B" w:rsidRDefault="00097B71" w:rsidP="00097B71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bottom"/>
          </w:tcPr>
          <w:p w14:paraId="1AEFB36A" w14:textId="325925B0" w:rsidR="00097B71" w:rsidRPr="00AE4D5B" w:rsidRDefault="00626D9D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24,559</w:t>
            </w:r>
          </w:p>
        </w:tc>
        <w:tc>
          <w:tcPr>
            <w:tcW w:w="180" w:type="dxa"/>
            <w:vAlign w:val="bottom"/>
          </w:tcPr>
          <w:p w14:paraId="78C2B27C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63C1A" w14:textId="159E6855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20,712</w:t>
            </w:r>
          </w:p>
        </w:tc>
        <w:tc>
          <w:tcPr>
            <w:tcW w:w="180" w:type="dxa"/>
            <w:vAlign w:val="bottom"/>
          </w:tcPr>
          <w:p w14:paraId="017C916F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F697" w14:textId="23B577B7" w:rsidR="00097B71" w:rsidRPr="00AE4D5B" w:rsidRDefault="00090E47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A34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80" w:type="dxa"/>
            <w:vAlign w:val="bottom"/>
          </w:tcPr>
          <w:p w14:paraId="1E77B93A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9B827" w14:textId="1EF93A7D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13,052</w:t>
            </w:r>
          </w:p>
        </w:tc>
      </w:tr>
      <w:tr w:rsidR="00097B71" w:rsidRPr="00AE4D5B" w14:paraId="7B7DB5F5" w14:textId="77777777" w:rsidTr="00B407DE">
        <w:trPr>
          <w:cantSplit/>
        </w:trPr>
        <w:tc>
          <w:tcPr>
            <w:tcW w:w="4410" w:type="dxa"/>
          </w:tcPr>
          <w:p w14:paraId="388A703F" w14:textId="799EF50A" w:rsidR="00097B71" w:rsidRPr="00AE4D5B" w:rsidRDefault="00097B71" w:rsidP="00097B71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200E60C" w14:textId="389CF94E" w:rsidR="00097B71" w:rsidRPr="00AE4D5B" w:rsidRDefault="00626D9D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58,40</w:t>
            </w:r>
            <w:r w:rsidR="00021D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78626EF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909118" w14:textId="3E480AEC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60,959</w:t>
            </w:r>
          </w:p>
        </w:tc>
        <w:tc>
          <w:tcPr>
            <w:tcW w:w="180" w:type="dxa"/>
            <w:vAlign w:val="bottom"/>
          </w:tcPr>
          <w:p w14:paraId="651AF944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9A4B5" w14:textId="22647E07" w:rsidR="00097B71" w:rsidRPr="00AE4D5B" w:rsidRDefault="00090E47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15,247</w:t>
            </w:r>
          </w:p>
        </w:tc>
        <w:tc>
          <w:tcPr>
            <w:tcW w:w="180" w:type="dxa"/>
            <w:vAlign w:val="bottom"/>
          </w:tcPr>
          <w:p w14:paraId="76908905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579C8" w14:textId="3734D8B9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15,578</w:t>
            </w:r>
          </w:p>
        </w:tc>
      </w:tr>
      <w:tr w:rsidR="00097B71" w:rsidRPr="00AE4D5B" w14:paraId="5AC83E71" w14:textId="77777777" w:rsidTr="00B407DE">
        <w:trPr>
          <w:cantSplit/>
        </w:trPr>
        <w:tc>
          <w:tcPr>
            <w:tcW w:w="4410" w:type="dxa"/>
          </w:tcPr>
          <w:p w14:paraId="20BA8313" w14:textId="622B82DB" w:rsidR="00097B71" w:rsidRPr="00AE4D5B" w:rsidRDefault="00097B71" w:rsidP="00097B71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E43282D" w14:textId="75F69251" w:rsidR="00097B71" w:rsidRPr="00AE4D5B" w:rsidRDefault="00626D9D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4,147</w:t>
            </w:r>
          </w:p>
        </w:tc>
        <w:tc>
          <w:tcPr>
            <w:tcW w:w="180" w:type="dxa"/>
            <w:vAlign w:val="bottom"/>
          </w:tcPr>
          <w:p w14:paraId="616909A2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36A0A" w14:textId="2CCBD038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4,919</w:t>
            </w:r>
          </w:p>
        </w:tc>
        <w:tc>
          <w:tcPr>
            <w:tcW w:w="180" w:type="dxa"/>
            <w:vAlign w:val="bottom"/>
          </w:tcPr>
          <w:p w14:paraId="3927C179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60F81" w14:textId="6C6A6AAF" w:rsidR="00097B71" w:rsidRPr="00AE4D5B" w:rsidRDefault="00AE3500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4,147</w:t>
            </w:r>
          </w:p>
        </w:tc>
        <w:tc>
          <w:tcPr>
            <w:tcW w:w="180" w:type="dxa"/>
            <w:vAlign w:val="bottom"/>
          </w:tcPr>
          <w:p w14:paraId="45FDABD1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B5569B" w14:textId="035CD3FC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4,919</w:t>
            </w:r>
          </w:p>
        </w:tc>
      </w:tr>
      <w:tr w:rsidR="00097B71" w:rsidRPr="00AE4D5B" w14:paraId="07A2B56D" w14:textId="77777777" w:rsidTr="00B407DE">
        <w:trPr>
          <w:cantSplit/>
        </w:trPr>
        <w:tc>
          <w:tcPr>
            <w:tcW w:w="4410" w:type="dxa"/>
          </w:tcPr>
          <w:p w14:paraId="7037752C" w14:textId="3A480013" w:rsidR="00097B71" w:rsidRPr="00AE4D5B" w:rsidRDefault="00097B71" w:rsidP="00097B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971D4F" w14:textId="0C18169D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20,134</w:t>
            </w:r>
          </w:p>
        </w:tc>
        <w:tc>
          <w:tcPr>
            <w:tcW w:w="180" w:type="dxa"/>
            <w:vAlign w:val="bottom"/>
          </w:tcPr>
          <w:p w14:paraId="324C3126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06434A" w14:textId="69DB5DAE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17,449</w:t>
            </w:r>
          </w:p>
        </w:tc>
        <w:tc>
          <w:tcPr>
            <w:tcW w:w="180" w:type="dxa"/>
            <w:vAlign w:val="bottom"/>
          </w:tcPr>
          <w:p w14:paraId="7B504878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1496" w14:textId="41FD9E31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9,073</w:t>
            </w:r>
          </w:p>
        </w:tc>
        <w:tc>
          <w:tcPr>
            <w:tcW w:w="180" w:type="dxa"/>
            <w:vAlign w:val="bottom"/>
          </w:tcPr>
          <w:p w14:paraId="5B979508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D4C3D" w14:textId="0FA7CC87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10,423</w:t>
            </w:r>
          </w:p>
        </w:tc>
      </w:tr>
      <w:tr w:rsidR="00097B71" w:rsidRPr="00AE4D5B" w14:paraId="17A57DE3" w14:textId="77777777" w:rsidTr="00B407DE">
        <w:trPr>
          <w:cantSplit/>
        </w:trPr>
        <w:tc>
          <w:tcPr>
            <w:tcW w:w="4410" w:type="dxa"/>
          </w:tcPr>
          <w:p w14:paraId="0816D458" w14:textId="6BEAEC1C" w:rsidR="00097B71" w:rsidRPr="00AE4D5B" w:rsidRDefault="00097B71" w:rsidP="00097B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vAlign w:val="bottom"/>
          </w:tcPr>
          <w:p w14:paraId="6EDCDADB" w14:textId="479128CD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49,862</w:t>
            </w:r>
          </w:p>
        </w:tc>
        <w:tc>
          <w:tcPr>
            <w:tcW w:w="180" w:type="dxa"/>
            <w:vAlign w:val="bottom"/>
          </w:tcPr>
          <w:p w14:paraId="29C4E7D0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FDF1E7" w14:textId="3705F733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114,938</w:t>
            </w:r>
          </w:p>
        </w:tc>
        <w:tc>
          <w:tcPr>
            <w:tcW w:w="180" w:type="dxa"/>
            <w:vAlign w:val="bottom"/>
          </w:tcPr>
          <w:p w14:paraId="0635EE82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B9E8F" w14:textId="40DB2E51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20,404</w:t>
            </w:r>
          </w:p>
        </w:tc>
        <w:tc>
          <w:tcPr>
            <w:tcW w:w="180" w:type="dxa"/>
            <w:vAlign w:val="bottom"/>
          </w:tcPr>
          <w:p w14:paraId="7ECEC0A8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C1F374" w14:textId="3C03D830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27,730</w:t>
            </w:r>
          </w:p>
        </w:tc>
      </w:tr>
      <w:tr w:rsidR="00097B71" w:rsidRPr="00AE4D5B" w14:paraId="3FFBD847" w14:textId="77777777" w:rsidTr="00B407DE">
        <w:trPr>
          <w:cantSplit/>
        </w:trPr>
        <w:tc>
          <w:tcPr>
            <w:tcW w:w="4410" w:type="dxa"/>
          </w:tcPr>
          <w:p w14:paraId="42DB31A6" w14:textId="4F96F5C5" w:rsidR="00097B71" w:rsidRPr="00AE4D5B" w:rsidRDefault="00097B71" w:rsidP="00097B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E0C9261" w14:textId="5F5910D5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22,342</w:t>
            </w:r>
          </w:p>
        </w:tc>
        <w:tc>
          <w:tcPr>
            <w:tcW w:w="180" w:type="dxa"/>
            <w:vAlign w:val="bottom"/>
          </w:tcPr>
          <w:p w14:paraId="735894B6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E0587" w14:textId="60EB9594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40,782</w:t>
            </w:r>
          </w:p>
        </w:tc>
        <w:tc>
          <w:tcPr>
            <w:tcW w:w="180" w:type="dxa"/>
            <w:vAlign w:val="bottom"/>
          </w:tcPr>
          <w:p w14:paraId="5436C5D0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F9820" w14:textId="581A7253" w:rsidR="00097B71" w:rsidRPr="00AE4D5B" w:rsidRDefault="002F08B9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  <w:tc>
          <w:tcPr>
            <w:tcW w:w="180" w:type="dxa"/>
            <w:vAlign w:val="bottom"/>
          </w:tcPr>
          <w:p w14:paraId="0C8BDC1E" w14:textId="77777777" w:rsidR="00097B71" w:rsidRPr="00AE4D5B" w:rsidRDefault="00097B71" w:rsidP="00097B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8323A" w14:textId="08D2D8B1" w:rsidR="00097B71" w:rsidRPr="00AE4D5B" w:rsidRDefault="00097B71" w:rsidP="00097B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26,251</w:t>
            </w:r>
          </w:p>
        </w:tc>
      </w:tr>
    </w:tbl>
    <w:p w14:paraId="10BD8AE1" w14:textId="77777777" w:rsidR="0093468A" w:rsidRPr="004A2656" w:rsidRDefault="0093468A" w:rsidP="00B24B55">
      <w:pPr>
        <w:spacing w:line="240" w:lineRule="auto"/>
        <w:rPr>
          <w:sz w:val="30"/>
          <w:szCs w:val="30"/>
        </w:rPr>
      </w:pPr>
    </w:p>
    <w:p w14:paraId="3331F21F" w14:textId="23BB3E75" w:rsidR="00C9487E" w:rsidRDefault="0093468A" w:rsidP="00B407DE">
      <w:pPr>
        <w:spacing w:line="240" w:lineRule="auto"/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ในปี</w:t>
      </w:r>
      <w:r>
        <w:rPr>
          <w:sz w:val="30"/>
          <w:szCs w:val="30"/>
        </w:rPr>
        <w:t xml:space="preserve"> 2568 </w:t>
      </w:r>
      <w:r>
        <w:rPr>
          <w:rFonts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B407DE">
        <w:rPr>
          <w:sz w:val="30"/>
          <w:szCs w:val="30"/>
        </w:rPr>
        <w:t>1</w:t>
      </w:r>
      <w:r w:rsidR="00EF5EC1">
        <w:rPr>
          <w:sz w:val="30"/>
          <w:szCs w:val="30"/>
        </w:rPr>
        <w:t>77</w:t>
      </w:r>
      <w:r w:rsidR="00B407DE">
        <w:rPr>
          <w:sz w:val="30"/>
          <w:szCs w:val="30"/>
        </w:rPr>
        <w:t>.</w:t>
      </w:r>
      <w:r w:rsidR="00EF5EC1">
        <w:rPr>
          <w:sz w:val="30"/>
          <w:szCs w:val="30"/>
        </w:rPr>
        <w:t>8</w:t>
      </w:r>
      <w:r w:rsidR="00B407DE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ล้านบาทและ </w:t>
      </w:r>
      <w:r w:rsidR="00B407DE">
        <w:rPr>
          <w:sz w:val="30"/>
          <w:szCs w:val="30"/>
        </w:rPr>
        <w:br/>
      </w:r>
      <w:r w:rsidR="00EF5EC1">
        <w:rPr>
          <w:sz w:val="30"/>
          <w:szCs w:val="30"/>
        </w:rPr>
        <w:t>79</w:t>
      </w:r>
      <w:r w:rsidR="00B407DE">
        <w:rPr>
          <w:sz w:val="30"/>
          <w:szCs w:val="30"/>
        </w:rPr>
        <w:t>.</w:t>
      </w:r>
      <w:r w:rsidR="00EF5EC1">
        <w:rPr>
          <w:sz w:val="30"/>
          <w:szCs w:val="30"/>
        </w:rPr>
        <w:t>7</w:t>
      </w:r>
      <w:r w:rsidR="00B407DE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ตามลำดับ </w:t>
      </w:r>
      <w:r w:rsidR="00B407DE" w:rsidRPr="00B407DE">
        <w:rPr>
          <w:rFonts w:asciiTheme="majorBidi" w:hAnsiTheme="majorBidi"/>
          <w:i/>
          <w:iCs/>
          <w:sz w:val="30"/>
          <w:szCs w:val="30"/>
          <w:cs/>
        </w:rPr>
        <w:t xml:space="preserve">(2567: </w:t>
      </w:r>
      <w:r w:rsidR="00EF5EC1">
        <w:rPr>
          <w:rFonts w:asciiTheme="majorBidi" w:hAnsiTheme="majorBidi"/>
          <w:i/>
          <w:iCs/>
          <w:sz w:val="30"/>
          <w:szCs w:val="30"/>
        </w:rPr>
        <w:t>249</w:t>
      </w:r>
      <w:r w:rsidR="00B407DE">
        <w:rPr>
          <w:rFonts w:asciiTheme="majorBidi" w:hAnsiTheme="majorBidi"/>
          <w:i/>
          <w:iCs/>
          <w:sz w:val="30"/>
          <w:szCs w:val="30"/>
        </w:rPr>
        <w:t>.</w:t>
      </w:r>
      <w:r w:rsidR="00EF5EC1">
        <w:rPr>
          <w:rFonts w:asciiTheme="majorBidi" w:hAnsiTheme="majorBidi"/>
          <w:i/>
          <w:iCs/>
          <w:sz w:val="30"/>
          <w:szCs w:val="30"/>
        </w:rPr>
        <w:t>9</w:t>
      </w:r>
      <w:r w:rsidR="00B407DE" w:rsidRPr="00B407DE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EF5EC1">
        <w:rPr>
          <w:rFonts w:asciiTheme="majorBidi" w:hAnsiTheme="majorBidi"/>
          <w:i/>
          <w:iCs/>
          <w:sz w:val="30"/>
          <w:szCs w:val="30"/>
        </w:rPr>
        <w:t>92</w:t>
      </w:r>
      <w:r w:rsidR="00B407DE">
        <w:rPr>
          <w:rFonts w:asciiTheme="majorBidi" w:hAnsiTheme="majorBidi"/>
          <w:i/>
          <w:iCs/>
          <w:sz w:val="30"/>
          <w:szCs w:val="30"/>
        </w:rPr>
        <w:t>.0</w:t>
      </w:r>
      <w:r w:rsidR="00B407DE" w:rsidRPr="00B407DE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="00B24B55" w:rsidRPr="00AE4D5B">
        <w:rPr>
          <w:sz w:val="30"/>
          <w:szCs w:val="30"/>
          <w:cs/>
        </w:rPr>
        <w:br w:type="page"/>
      </w:r>
    </w:p>
    <w:p w14:paraId="39F44921" w14:textId="77777777" w:rsidR="0093468A" w:rsidRPr="00AE4D5B" w:rsidRDefault="0093468A" w:rsidP="00B24B55">
      <w:pPr>
        <w:spacing w:line="240" w:lineRule="auto"/>
        <w:rPr>
          <w:sz w:val="30"/>
          <w:szCs w:val="30"/>
          <w:cs/>
        </w:rPr>
        <w:sectPr w:rsidR="0093468A" w:rsidRPr="00AE4D5B" w:rsidSect="00BE5628">
          <w:headerReference w:type="default" r:id="rId20"/>
          <w:footerReference w:type="default" r:id="rId21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</w:p>
    <w:p w14:paraId="62BE6AFC" w14:textId="7C62F299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สินทรัพย์ไม่มีตัวต</w:t>
      </w:r>
      <w:r w:rsidR="00F77DD4">
        <w:rPr>
          <w:rFonts w:asciiTheme="majorBidi" w:hAnsiTheme="majorBidi" w:cstheme="majorBidi" w:hint="cs"/>
          <w:i w:val="0"/>
          <w:iCs w:val="0"/>
          <w:cs/>
        </w:rPr>
        <w:t>น</w:t>
      </w:r>
    </w:p>
    <w:p w14:paraId="3E1B3E55" w14:textId="5956C4F0" w:rsidR="00092727" w:rsidRPr="00AE4D5B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1"/>
        <w:gridCol w:w="628"/>
        <w:gridCol w:w="992"/>
        <w:gridCol w:w="244"/>
        <w:gridCol w:w="844"/>
        <w:gridCol w:w="242"/>
        <w:gridCol w:w="1468"/>
        <w:gridCol w:w="240"/>
        <w:gridCol w:w="1104"/>
        <w:gridCol w:w="242"/>
        <w:gridCol w:w="992"/>
        <w:gridCol w:w="236"/>
        <w:gridCol w:w="769"/>
        <w:gridCol w:w="284"/>
        <w:gridCol w:w="1417"/>
        <w:gridCol w:w="284"/>
        <w:gridCol w:w="1203"/>
      </w:tblGrid>
      <w:tr w:rsidR="00AA79BE" w:rsidRPr="00097B71" w14:paraId="73A23F8A" w14:textId="77777777" w:rsidTr="005A17F5">
        <w:trPr>
          <w:trHeight w:val="68"/>
          <w:tblHeader/>
        </w:trPr>
        <w:tc>
          <w:tcPr>
            <w:tcW w:w="3481" w:type="dxa"/>
          </w:tcPr>
          <w:p w14:paraId="4BBF1560" w14:textId="77777777" w:rsidR="00AA79BE" w:rsidRPr="00097B71" w:rsidRDefault="00AA79BE" w:rsidP="0030130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28" w:type="dxa"/>
          </w:tcPr>
          <w:p w14:paraId="7CA3E87B" w14:textId="77777777" w:rsidR="00AA79BE" w:rsidRPr="00097B71" w:rsidRDefault="00AA79BE" w:rsidP="0030130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6ACC0CF2" w14:textId="064F683B" w:rsidR="00AA79BE" w:rsidRPr="00097B71" w:rsidRDefault="00AA79BE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119A19E" w14:textId="77777777" w:rsidR="00AA79BE" w:rsidRPr="00097B71" w:rsidRDefault="00AA79BE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5" w:type="dxa"/>
            <w:gridSpan w:val="7"/>
            <w:vAlign w:val="bottom"/>
          </w:tcPr>
          <w:p w14:paraId="020E24B1" w14:textId="39619BBC" w:rsidR="00AA79BE" w:rsidRPr="00097B71" w:rsidRDefault="00AA79BE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01300" w:rsidRPr="00097B71" w14:paraId="639F8553" w14:textId="77777777" w:rsidTr="005A17F5">
        <w:trPr>
          <w:trHeight w:val="68"/>
          <w:tblHeader/>
        </w:trPr>
        <w:tc>
          <w:tcPr>
            <w:tcW w:w="3481" w:type="dxa"/>
          </w:tcPr>
          <w:p w14:paraId="2804B022" w14:textId="77777777" w:rsidR="00301300" w:rsidRPr="00097B71" w:rsidRDefault="00301300" w:rsidP="0030130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28" w:type="dxa"/>
          </w:tcPr>
          <w:p w14:paraId="56E5C6FE" w14:textId="77777777" w:rsidR="00301300" w:rsidRPr="00097B71" w:rsidRDefault="00301300" w:rsidP="0030130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80FD26B" w14:textId="3A8FD7B2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ค่าซอฟ</w:t>
            </w:r>
            <w:r w:rsidRPr="00097B71">
              <w:rPr>
                <w:rFonts w:asciiTheme="majorBidi" w:hAnsiTheme="majorBidi" w:cstheme="majorBidi" w:hint="cs"/>
                <w:cs/>
              </w:rPr>
              <w:t>ต์</w:t>
            </w:r>
            <w:r w:rsidRPr="00097B71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244" w:type="dxa"/>
          </w:tcPr>
          <w:p w14:paraId="22082C0A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2E8E34F4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20924CC2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27977955" w14:textId="3B528F5F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791676F6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vAlign w:val="bottom"/>
          </w:tcPr>
          <w:p w14:paraId="6DDEA756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11C684B5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7DDCDFA" w14:textId="695302D4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ค่าซอฟ</w:t>
            </w:r>
            <w:r w:rsidRPr="00097B71">
              <w:rPr>
                <w:rFonts w:asciiTheme="majorBidi" w:hAnsiTheme="majorBidi" w:cstheme="majorBidi" w:hint="cs"/>
                <w:cs/>
              </w:rPr>
              <w:t>ต์</w:t>
            </w:r>
            <w:r w:rsidRPr="00097B71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236" w:type="dxa"/>
          </w:tcPr>
          <w:p w14:paraId="6333A877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4FD2C35B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39D6A00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8F86A14" w14:textId="30A07E9F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284" w:type="dxa"/>
          </w:tcPr>
          <w:p w14:paraId="5D0A4034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6D4DFAE8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301300" w:rsidRPr="00097B71" w14:paraId="35D1066D" w14:textId="77777777" w:rsidTr="005A17F5">
        <w:trPr>
          <w:trHeight w:val="68"/>
          <w:tblHeader/>
        </w:trPr>
        <w:tc>
          <w:tcPr>
            <w:tcW w:w="3481" w:type="dxa"/>
          </w:tcPr>
          <w:p w14:paraId="43C9046E" w14:textId="77777777" w:rsidR="00301300" w:rsidRPr="00097B71" w:rsidRDefault="00301300" w:rsidP="0030130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28" w:type="dxa"/>
          </w:tcPr>
          <w:p w14:paraId="11BBD8B7" w14:textId="5E3D12B4" w:rsidR="00301300" w:rsidRPr="00301300" w:rsidRDefault="00301300" w:rsidP="00301300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7B7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992" w:type="dxa"/>
            <w:vAlign w:val="bottom"/>
          </w:tcPr>
          <w:p w14:paraId="6E759568" w14:textId="18265A0E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44" w:type="dxa"/>
          </w:tcPr>
          <w:p w14:paraId="2FF1A813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64C9ACF4" w14:textId="125978B8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242" w:type="dxa"/>
          </w:tcPr>
          <w:p w14:paraId="27FCF47E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2E3C562C" w14:textId="0D78F613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5BC2AC00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vAlign w:val="bottom"/>
          </w:tcPr>
          <w:p w14:paraId="564D69EB" w14:textId="7484F876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</w:tcPr>
          <w:p w14:paraId="72E5481D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10C8861" w14:textId="2C3CC499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8D8D737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71C53AFC" w14:textId="324EF3A1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284" w:type="dxa"/>
          </w:tcPr>
          <w:p w14:paraId="3674C5DE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8D793EA" w14:textId="19E53D5C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84" w:type="dxa"/>
          </w:tcPr>
          <w:p w14:paraId="41524FAD" w14:textId="77777777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0DC76742" w14:textId="0A6FAC0C" w:rsidR="00301300" w:rsidRPr="00097B71" w:rsidRDefault="00301300" w:rsidP="00AA79B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9BE" w:rsidRPr="00097B71" w14:paraId="07DAB06B" w14:textId="77777777" w:rsidTr="005A17F5">
        <w:trPr>
          <w:trHeight w:val="68"/>
          <w:tblHeader/>
        </w:trPr>
        <w:tc>
          <w:tcPr>
            <w:tcW w:w="3481" w:type="dxa"/>
          </w:tcPr>
          <w:p w14:paraId="0E32EA55" w14:textId="77777777" w:rsidR="00AA79BE" w:rsidRPr="00097B71" w:rsidRDefault="00AA79B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28" w:type="dxa"/>
          </w:tcPr>
          <w:p w14:paraId="5254853C" w14:textId="77777777" w:rsidR="00AA79BE" w:rsidRPr="00097B71" w:rsidRDefault="00AA79B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1" w:type="dxa"/>
            <w:gridSpan w:val="15"/>
          </w:tcPr>
          <w:p w14:paraId="4B794F0E" w14:textId="336633E0" w:rsidR="00AA79BE" w:rsidRPr="00AA79BE" w:rsidRDefault="00AA79BE" w:rsidP="00AA79B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79BE">
              <w:rPr>
                <w:rFonts w:asciiTheme="majorBidi" w:hAnsiTheme="majorBidi" w:cstheme="majorBidi"/>
                <w:i/>
                <w:iCs/>
                <w:szCs w:val="24"/>
              </w:rPr>
              <w:t>(</w:t>
            </w:r>
            <w:r w:rsidRPr="00AA79BE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พันบาท</w:t>
            </w:r>
            <w:r w:rsidRPr="00AA79BE">
              <w:rPr>
                <w:rFonts w:asciiTheme="majorBidi" w:hAnsiTheme="majorBidi" w:cstheme="majorBidi"/>
                <w:i/>
                <w:iCs/>
                <w:szCs w:val="24"/>
              </w:rPr>
              <w:t>)</w:t>
            </w:r>
          </w:p>
        </w:tc>
      </w:tr>
      <w:tr w:rsidR="001F4761" w:rsidRPr="00097B71" w14:paraId="32B90CE5" w14:textId="3AD5B022" w:rsidTr="005A17F5">
        <w:trPr>
          <w:trHeight w:val="68"/>
        </w:trPr>
        <w:tc>
          <w:tcPr>
            <w:tcW w:w="3481" w:type="dxa"/>
          </w:tcPr>
          <w:p w14:paraId="236B9A12" w14:textId="77777777" w:rsidR="001F4761" w:rsidRPr="00097B71" w:rsidRDefault="001F4761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7B7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628" w:type="dxa"/>
          </w:tcPr>
          <w:p w14:paraId="5C8F5126" w14:textId="77777777" w:rsidR="001F4761" w:rsidRPr="00097B71" w:rsidRDefault="001F4761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29DBAA6" w14:textId="75AB1F08" w:rsidR="001F4761" w:rsidRPr="00097B71" w:rsidRDefault="001F4761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1F6F4EAE" w14:textId="77777777" w:rsidR="001F4761" w:rsidRPr="00097B71" w:rsidRDefault="001F4761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7954D2A" w14:textId="78819CF5" w:rsidR="001F4761" w:rsidRPr="00097B71" w:rsidRDefault="001F4761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1234653E" w14:textId="77777777" w:rsidR="001F4761" w:rsidRPr="00097B71" w:rsidRDefault="001F4761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180E391D" w14:textId="3D0C0BFB" w:rsidR="001F4761" w:rsidRPr="00097B71" w:rsidRDefault="001F4761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4B1D9F6" w14:textId="77777777" w:rsidR="001F4761" w:rsidRPr="00097B71" w:rsidRDefault="001F4761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660396B2" w14:textId="77777777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7A22489A" w14:textId="77777777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26B1011" w14:textId="77777777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C373A15" w14:textId="77777777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3EFFFA6D" w14:textId="6663C2DB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35FD5F0" w14:textId="52145E1B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87CA53A" w14:textId="62557469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5B4765" w14:textId="4652FB39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</w:tcPr>
          <w:p w14:paraId="32D2D681" w14:textId="05A454F1" w:rsidR="001F4761" w:rsidRPr="00097B71" w:rsidRDefault="001F4761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1F4761" w:rsidRPr="00097B71" w14:paraId="1548C2F3" w14:textId="5D7BE31C" w:rsidTr="005A17F5">
        <w:trPr>
          <w:trHeight w:val="68"/>
        </w:trPr>
        <w:tc>
          <w:tcPr>
            <w:tcW w:w="3481" w:type="dxa"/>
          </w:tcPr>
          <w:p w14:paraId="00308C0E" w14:textId="59037361" w:rsidR="001F4761" w:rsidRPr="00097B71" w:rsidRDefault="001F4761" w:rsidP="00097B7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</w:rPr>
              <w:t>1</w:t>
            </w:r>
            <w:r w:rsidRPr="00097B71">
              <w:rPr>
                <w:rFonts w:asciiTheme="majorBidi" w:hAnsiTheme="majorBidi" w:cstheme="majorBidi"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097B7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8" w:type="dxa"/>
          </w:tcPr>
          <w:p w14:paraId="1BD7A39E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3187091F" w14:textId="5D063544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552,474</w:t>
            </w:r>
          </w:p>
        </w:tc>
        <w:tc>
          <w:tcPr>
            <w:tcW w:w="244" w:type="dxa"/>
          </w:tcPr>
          <w:p w14:paraId="46B81C51" w14:textId="77777777" w:rsidR="001F4761" w:rsidRPr="00097B71" w:rsidRDefault="001F4761" w:rsidP="00097B7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3CB1B2EE" w14:textId="08811F39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0B04FE14" w14:textId="77777777" w:rsidR="001F4761" w:rsidRPr="00097B71" w:rsidRDefault="001F4761" w:rsidP="00097B7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2475C527" w14:textId="3B88B6A5" w:rsidR="001F4761" w:rsidRPr="00097B71" w:rsidRDefault="001F476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35,449</w:t>
            </w:r>
          </w:p>
        </w:tc>
        <w:tc>
          <w:tcPr>
            <w:tcW w:w="240" w:type="dxa"/>
          </w:tcPr>
          <w:p w14:paraId="5519294E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415281C2" w14:textId="7EF3FE62" w:rsidR="001F4761" w:rsidRPr="00097B71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587,923</w:t>
            </w:r>
          </w:p>
        </w:tc>
        <w:tc>
          <w:tcPr>
            <w:tcW w:w="242" w:type="dxa"/>
          </w:tcPr>
          <w:p w14:paraId="3FED3BE5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C8EA7D6" w14:textId="5F055758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453,693</w:t>
            </w:r>
          </w:p>
        </w:tc>
        <w:tc>
          <w:tcPr>
            <w:tcW w:w="236" w:type="dxa"/>
          </w:tcPr>
          <w:p w14:paraId="6E8E12D0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2A481ACA" w14:textId="4C0E51C4" w:rsidR="001F4761" w:rsidRPr="00097B71" w:rsidRDefault="00AC7993" w:rsidP="00AC7993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03E8E8F4" w14:textId="10544959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62F06024" w14:textId="497CC72D" w:rsidR="001F4761" w:rsidRPr="00097B71" w:rsidRDefault="001F476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33,824</w:t>
            </w:r>
          </w:p>
        </w:tc>
        <w:tc>
          <w:tcPr>
            <w:tcW w:w="284" w:type="dxa"/>
          </w:tcPr>
          <w:p w14:paraId="247A3245" w14:textId="60DB9502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74C4979D" w14:textId="269F635A" w:rsidR="001F4761" w:rsidRPr="00097B71" w:rsidRDefault="001F476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487,517</w:t>
            </w:r>
          </w:p>
        </w:tc>
      </w:tr>
      <w:tr w:rsidR="001F4761" w:rsidRPr="00097B71" w14:paraId="3EEC60FF" w14:textId="34F95833" w:rsidTr="005A17F5">
        <w:trPr>
          <w:trHeight w:val="68"/>
        </w:trPr>
        <w:tc>
          <w:tcPr>
            <w:tcW w:w="3481" w:type="dxa"/>
          </w:tcPr>
          <w:p w14:paraId="236BA518" w14:textId="5BE3F531" w:rsidR="001F4761" w:rsidRPr="00097B71" w:rsidRDefault="001F4761" w:rsidP="00097B7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28" w:type="dxa"/>
          </w:tcPr>
          <w:p w14:paraId="0A3A0A54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1B279D0" w14:textId="336B4F3A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10,641</w:t>
            </w:r>
          </w:p>
        </w:tc>
        <w:tc>
          <w:tcPr>
            <w:tcW w:w="244" w:type="dxa"/>
          </w:tcPr>
          <w:p w14:paraId="7F746D10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56952241" w14:textId="2B1087FA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1FAB80D0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</w:tcPr>
          <w:p w14:paraId="16F81DEC" w14:textId="2FAA82D0" w:rsidR="001F4761" w:rsidRPr="00097B71" w:rsidRDefault="001F476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28,555</w:t>
            </w:r>
          </w:p>
        </w:tc>
        <w:tc>
          <w:tcPr>
            <w:tcW w:w="240" w:type="dxa"/>
          </w:tcPr>
          <w:p w14:paraId="47A0A141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78570F21" w14:textId="4B4B56C9" w:rsidR="001F4761" w:rsidRPr="00097B71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39,196</w:t>
            </w:r>
          </w:p>
        </w:tc>
        <w:tc>
          <w:tcPr>
            <w:tcW w:w="242" w:type="dxa"/>
          </w:tcPr>
          <w:p w14:paraId="557C210D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880A7E1" w14:textId="41CE2121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8,737</w:t>
            </w:r>
          </w:p>
        </w:tc>
        <w:tc>
          <w:tcPr>
            <w:tcW w:w="236" w:type="dxa"/>
          </w:tcPr>
          <w:p w14:paraId="2F71ED8E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59B0FC7A" w14:textId="5C63A764" w:rsidR="001F4761" w:rsidRPr="00097B71" w:rsidRDefault="00AC7993" w:rsidP="00AC7993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B295611" w14:textId="57C981AD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6DB976DB" w14:textId="0AC6D80A" w:rsidR="001F4761" w:rsidRPr="00097B71" w:rsidRDefault="001F476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24,852</w:t>
            </w:r>
          </w:p>
        </w:tc>
        <w:tc>
          <w:tcPr>
            <w:tcW w:w="284" w:type="dxa"/>
          </w:tcPr>
          <w:p w14:paraId="0C216D42" w14:textId="3AA52CEE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5CB9613C" w14:textId="76A25FFF" w:rsidR="001F4761" w:rsidRPr="00097B71" w:rsidRDefault="001F476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33,589</w:t>
            </w:r>
          </w:p>
        </w:tc>
      </w:tr>
      <w:tr w:rsidR="001F4761" w:rsidRPr="00097B71" w14:paraId="1CE21621" w14:textId="77777777" w:rsidTr="005A17F5">
        <w:trPr>
          <w:trHeight w:val="68"/>
        </w:trPr>
        <w:tc>
          <w:tcPr>
            <w:tcW w:w="3481" w:type="dxa"/>
          </w:tcPr>
          <w:p w14:paraId="66F95DD5" w14:textId="30946D1C" w:rsidR="001F4761" w:rsidRPr="00097B71" w:rsidRDefault="001F4761" w:rsidP="00097B7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โอนจาก</w:t>
            </w:r>
            <w:r w:rsidRPr="00097B71">
              <w:rPr>
                <w:rFonts w:asciiTheme="majorBidi" w:hAnsiTheme="majorBidi"/>
                <w:cs/>
              </w:rPr>
              <w:t>ที่ดิน อาคารและอุปกรณ์</w:t>
            </w:r>
          </w:p>
        </w:tc>
        <w:tc>
          <w:tcPr>
            <w:tcW w:w="628" w:type="dxa"/>
          </w:tcPr>
          <w:p w14:paraId="07919CE8" w14:textId="79D5644B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6D03D8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12</w:t>
            </w:r>
          </w:p>
        </w:tc>
        <w:tc>
          <w:tcPr>
            <w:tcW w:w="992" w:type="dxa"/>
          </w:tcPr>
          <w:p w14:paraId="783D32AA" w14:textId="7B4357AE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244" w:type="dxa"/>
          </w:tcPr>
          <w:p w14:paraId="5ECDA169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11B62A84" w14:textId="2C0D17E9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1489B69D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</w:tcPr>
          <w:p w14:paraId="022F6268" w14:textId="79B46228" w:rsidR="001F4761" w:rsidRPr="00097B71" w:rsidRDefault="001F476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0" w:type="dxa"/>
          </w:tcPr>
          <w:p w14:paraId="6EDEDA30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vAlign w:val="bottom"/>
          </w:tcPr>
          <w:p w14:paraId="76655C4C" w14:textId="1D6A82B4" w:rsidR="001F4761" w:rsidRPr="00097B71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242" w:type="dxa"/>
          </w:tcPr>
          <w:p w14:paraId="2992BFEE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DD9CBB9" w14:textId="149FC57D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0D8598F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0B66AF4F" w14:textId="76198356" w:rsidR="001F4761" w:rsidRPr="00097B71" w:rsidRDefault="00AC7993" w:rsidP="00AC7993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2769763D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13E9C9B8" w14:textId="408E5C1D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0AEC5D3B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28C15B8E" w14:textId="685C5E5E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</w:tr>
      <w:tr w:rsidR="001F4761" w:rsidRPr="00097B71" w14:paraId="6278AE08" w14:textId="77777777" w:rsidTr="005A17F5">
        <w:trPr>
          <w:trHeight w:val="68"/>
        </w:trPr>
        <w:tc>
          <w:tcPr>
            <w:tcW w:w="3481" w:type="dxa"/>
          </w:tcPr>
          <w:p w14:paraId="0686F14A" w14:textId="492A96C6" w:rsidR="001F4761" w:rsidRPr="00097B71" w:rsidRDefault="001F4761" w:rsidP="00097B7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628" w:type="dxa"/>
          </w:tcPr>
          <w:p w14:paraId="01E361C7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0B2AC41F" w14:textId="3A9D3289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49,749</w:t>
            </w:r>
          </w:p>
        </w:tc>
        <w:tc>
          <w:tcPr>
            <w:tcW w:w="244" w:type="dxa"/>
          </w:tcPr>
          <w:p w14:paraId="02B28EEB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17217394" w14:textId="3BA88B4F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95BB169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</w:tcPr>
          <w:p w14:paraId="4DB1FF5D" w14:textId="4BF531DC" w:rsidR="001F4761" w:rsidRPr="00097B71" w:rsidRDefault="001F476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(49,749)</w:t>
            </w:r>
          </w:p>
        </w:tc>
        <w:tc>
          <w:tcPr>
            <w:tcW w:w="240" w:type="dxa"/>
          </w:tcPr>
          <w:p w14:paraId="409E6655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vAlign w:val="bottom"/>
          </w:tcPr>
          <w:p w14:paraId="17C892AA" w14:textId="1886AECC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04AF37B0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50F809B1" w14:textId="01EC94D7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44,</w:t>
            </w: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421</w:t>
            </w:r>
          </w:p>
        </w:tc>
        <w:tc>
          <w:tcPr>
            <w:tcW w:w="236" w:type="dxa"/>
          </w:tcPr>
          <w:p w14:paraId="4871EBC4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0A9C0DDA" w14:textId="4BD07C8B" w:rsidR="001F4761" w:rsidRPr="00097B71" w:rsidRDefault="00AC7993" w:rsidP="00AC7993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698B253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3AFE10FD" w14:textId="6C16AF94" w:rsidR="001F4761" w:rsidRPr="00097B71" w:rsidRDefault="001F476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(44,421)</w:t>
            </w:r>
          </w:p>
        </w:tc>
        <w:tc>
          <w:tcPr>
            <w:tcW w:w="284" w:type="dxa"/>
          </w:tcPr>
          <w:p w14:paraId="3FDE96E6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594FB8FD" w14:textId="3D5AB8CE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</w:tr>
      <w:tr w:rsidR="001F4761" w:rsidRPr="00097B71" w14:paraId="6934FD48" w14:textId="5FAFA241" w:rsidTr="005A17F5">
        <w:trPr>
          <w:trHeight w:val="68"/>
        </w:trPr>
        <w:tc>
          <w:tcPr>
            <w:tcW w:w="3481" w:type="dxa"/>
          </w:tcPr>
          <w:p w14:paraId="0D51E1CB" w14:textId="181DBC02" w:rsidR="001F4761" w:rsidRPr="00097B71" w:rsidRDefault="001F4761" w:rsidP="00097B71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รับโอนจากการโอนกิจการทั้งหมด</w:t>
            </w:r>
          </w:p>
        </w:tc>
        <w:tc>
          <w:tcPr>
            <w:tcW w:w="628" w:type="dxa"/>
          </w:tcPr>
          <w:p w14:paraId="0B40600B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2115D3FA" w14:textId="630F69AD" w:rsidR="001F4761" w:rsidRPr="00097B71" w:rsidRDefault="001F4761" w:rsidP="00251FF1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4" w:type="dxa"/>
          </w:tcPr>
          <w:p w14:paraId="11086116" w14:textId="77777777" w:rsidR="001F4761" w:rsidRPr="00097B71" w:rsidRDefault="001F4761" w:rsidP="00097B7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11C933C" w14:textId="3B646C66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D199C6F" w14:textId="77777777" w:rsidR="001F4761" w:rsidRPr="00097B71" w:rsidRDefault="001F4761" w:rsidP="00097B7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5D71F44A" w14:textId="7A840ECF" w:rsidR="001F4761" w:rsidRPr="00097B71" w:rsidRDefault="001F476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0" w:type="dxa"/>
          </w:tcPr>
          <w:p w14:paraId="77B59CE3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vAlign w:val="bottom"/>
          </w:tcPr>
          <w:p w14:paraId="0D50A0C9" w14:textId="247594D3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2FD042FE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464DE0C" w14:textId="69235F33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5,057</w:t>
            </w:r>
          </w:p>
        </w:tc>
        <w:tc>
          <w:tcPr>
            <w:tcW w:w="236" w:type="dxa"/>
          </w:tcPr>
          <w:p w14:paraId="2AA65A6A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2A492C9C" w14:textId="18D74E81" w:rsidR="001F4761" w:rsidRPr="00097B71" w:rsidRDefault="00AC7993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C689863" w14:textId="43537965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C5DE7EF" w14:textId="0C9B661A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5CE916D3" w14:textId="22F06BA2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</w:tcPr>
          <w:p w14:paraId="6FF08561" w14:textId="2074A4C8" w:rsidR="001F4761" w:rsidRPr="00097B71" w:rsidRDefault="001F476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5,057</w:t>
            </w:r>
          </w:p>
        </w:tc>
      </w:tr>
      <w:tr w:rsidR="001F4761" w:rsidRPr="00097B71" w14:paraId="220808D1" w14:textId="77777777" w:rsidTr="005A17F5">
        <w:trPr>
          <w:trHeight w:val="68"/>
        </w:trPr>
        <w:tc>
          <w:tcPr>
            <w:tcW w:w="3481" w:type="dxa"/>
          </w:tcPr>
          <w:p w14:paraId="71D6B421" w14:textId="03097A0B" w:rsidR="001F4761" w:rsidRPr="00097B71" w:rsidRDefault="001F4761" w:rsidP="00097B71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จำหน่ายและตัดจำหน่าย</w:t>
            </w:r>
          </w:p>
        </w:tc>
        <w:tc>
          <w:tcPr>
            <w:tcW w:w="628" w:type="dxa"/>
          </w:tcPr>
          <w:p w14:paraId="54C942C9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4813E8F8" w14:textId="446702A7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(47,071)</w:t>
            </w:r>
          </w:p>
        </w:tc>
        <w:tc>
          <w:tcPr>
            <w:tcW w:w="244" w:type="dxa"/>
          </w:tcPr>
          <w:p w14:paraId="3EDD44AA" w14:textId="77777777" w:rsidR="001F4761" w:rsidRPr="00097B71" w:rsidRDefault="001F4761" w:rsidP="00097B7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9A00E0A" w14:textId="55B6E7D2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1C477F22" w14:textId="585286D2" w:rsidR="001F4761" w:rsidRPr="00097B71" w:rsidRDefault="001F4761" w:rsidP="00097B7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7DE50B99" w14:textId="3ECB3226" w:rsidR="001F4761" w:rsidRPr="00097B71" w:rsidRDefault="001F476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(8,020)</w:t>
            </w:r>
          </w:p>
        </w:tc>
        <w:tc>
          <w:tcPr>
            <w:tcW w:w="240" w:type="dxa"/>
          </w:tcPr>
          <w:p w14:paraId="56FADB06" w14:textId="77777777" w:rsidR="001F4761" w:rsidRPr="00097B71" w:rsidRDefault="001F4761" w:rsidP="00097B7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vAlign w:val="bottom"/>
          </w:tcPr>
          <w:p w14:paraId="70B16B7D" w14:textId="50C76ED0" w:rsidR="001F4761" w:rsidRPr="00097B71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(55,091)</w:t>
            </w:r>
          </w:p>
        </w:tc>
        <w:tc>
          <w:tcPr>
            <w:tcW w:w="242" w:type="dxa"/>
          </w:tcPr>
          <w:p w14:paraId="61759358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6A27766" w14:textId="3C925C60" w:rsidR="001F4761" w:rsidRPr="005A17F5" w:rsidRDefault="001F476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5A17F5">
              <w:rPr>
                <w:rFonts w:asciiTheme="majorBidi" w:hAnsiTheme="majorBidi" w:cstheme="majorBidi"/>
                <w:szCs w:val="24"/>
                <w:lang w:bidi="th-TH"/>
              </w:rPr>
              <w:t>(37,894)</w:t>
            </w:r>
          </w:p>
        </w:tc>
        <w:tc>
          <w:tcPr>
            <w:tcW w:w="236" w:type="dxa"/>
          </w:tcPr>
          <w:p w14:paraId="61D6ADC5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3C56F10B" w14:textId="4498112A" w:rsidR="001F4761" w:rsidRPr="00097B71" w:rsidRDefault="00AC7993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1CB7B7D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64D58EF" w14:textId="40E7D959" w:rsidR="001F4761" w:rsidRPr="00097B71" w:rsidRDefault="001F476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(8,020)</w:t>
            </w:r>
          </w:p>
        </w:tc>
        <w:tc>
          <w:tcPr>
            <w:tcW w:w="284" w:type="dxa"/>
          </w:tcPr>
          <w:p w14:paraId="6059793A" w14:textId="77777777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</w:tcPr>
          <w:p w14:paraId="638C8CF2" w14:textId="60FD833F" w:rsidR="001F4761" w:rsidRPr="00001C00" w:rsidRDefault="001F476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01C00">
              <w:rPr>
                <w:rFonts w:asciiTheme="majorBidi" w:hAnsiTheme="majorBidi" w:cstheme="majorBidi"/>
                <w:szCs w:val="24"/>
              </w:rPr>
              <w:t>(45,914)</w:t>
            </w:r>
          </w:p>
        </w:tc>
      </w:tr>
      <w:tr w:rsidR="001F4761" w:rsidRPr="00097B71" w14:paraId="6E5EE14C" w14:textId="3E6968E1" w:rsidTr="005A17F5">
        <w:trPr>
          <w:trHeight w:val="68"/>
        </w:trPr>
        <w:tc>
          <w:tcPr>
            <w:tcW w:w="3481" w:type="dxa"/>
          </w:tcPr>
          <w:p w14:paraId="65D2421F" w14:textId="7AA8F4A0" w:rsidR="001F4761" w:rsidRPr="00097B71" w:rsidRDefault="001F4761" w:rsidP="00097B71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8" w:type="dxa"/>
          </w:tcPr>
          <w:p w14:paraId="26A31BB4" w14:textId="77777777" w:rsidR="001F4761" w:rsidRPr="00097B71" w:rsidRDefault="001F4761" w:rsidP="00097B7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D894FB" w14:textId="52226A29" w:rsidR="001F4761" w:rsidRPr="00097B71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(45)</w:t>
            </w:r>
          </w:p>
        </w:tc>
        <w:tc>
          <w:tcPr>
            <w:tcW w:w="244" w:type="dxa"/>
            <w:vAlign w:val="bottom"/>
          </w:tcPr>
          <w:p w14:paraId="7C7DAABC" w14:textId="77777777" w:rsidR="001F4761" w:rsidRPr="00097B71" w:rsidRDefault="001F4761" w:rsidP="00097B7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E273CAD" w14:textId="77777777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</w:p>
          <w:p w14:paraId="69792CF0" w14:textId="024F8F65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6A279ABC" w14:textId="77777777" w:rsidR="001F4761" w:rsidRPr="00097B71" w:rsidRDefault="001F4761" w:rsidP="00097B7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2D075E0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  <w:p w14:paraId="43D83A80" w14:textId="2246E71F" w:rsidR="001F4761" w:rsidRPr="00097B71" w:rsidRDefault="001F476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0" w:type="dxa"/>
          </w:tcPr>
          <w:p w14:paraId="594907C1" w14:textId="77777777" w:rsidR="001F4761" w:rsidRPr="00097B71" w:rsidRDefault="001F4761" w:rsidP="00097B71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1BB6D59" w14:textId="213D7E7F" w:rsidR="001F4761" w:rsidRPr="00097B71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242" w:type="dxa"/>
          </w:tcPr>
          <w:p w14:paraId="73CD9812" w14:textId="77777777" w:rsidR="001F4761" w:rsidRPr="00097B71" w:rsidRDefault="001F4761" w:rsidP="00097B7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EC1383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Cs w:val="24"/>
              </w:rPr>
            </w:pPr>
          </w:p>
          <w:p w14:paraId="1A1D4E93" w14:textId="77B54248" w:rsidR="001F4761" w:rsidRPr="00097B71" w:rsidRDefault="001F4761" w:rsidP="00097B71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C35CCC8" w14:textId="77777777" w:rsidR="001F4761" w:rsidRPr="00097B71" w:rsidRDefault="001F4761" w:rsidP="00097B7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0E0A9AB" w14:textId="77777777" w:rsidR="001F4761" w:rsidRDefault="001F4761" w:rsidP="00510993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</w:p>
          <w:p w14:paraId="125A5D8E" w14:textId="16EB60F7" w:rsidR="00510993" w:rsidRPr="00097B71" w:rsidRDefault="00AC7993" w:rsidP="00510993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30A14A34" w14:textId="12747E48" w:rsidR="001F4761" w:rsidRPr="00097B71" w:rsidRDefault="001F4761" w:rsidP="00097B7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FC983A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  <w:p w14:paraId="1AADFF20" w14:textId="236890B6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4DE36563" w14:textId="292C11A7" w:rsidR="001F4761" w:rsidRPr="00097B71" w:rsidRDefault="001F4761" w:rsidP="00097B7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7897812" w14:textId="77777777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</w:rPr>
            </w:pPr>
          </w:p>
          <w:p w14:paraId="6CE9426C" w14:textId="4FD02A5F" w:rsidR="001F4761" w:rsidRPr="00097B71" w:rsidRDefault="001F476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</w:tr>
      <w:tr w:rsidR="001F4761" w:rsidRPr="00097B71" w14:paraId="4633E03E" w14:textId="4BA61C66" w:rsidTr="005A17F5">
        <w:trPr>
          <w:trHeight w:val="68"/>
        </w:trPr>
        <w:tc>
          <w:tcPr>
            <w:tcW w:w="3481" w:type="dxa"/>
          </w:tcPr>
          <w:p w14:paraId="48F60503" w14:textId="3027F57A" w:rsidR="001F4761" w:rsidRPr="00097B71" w:rsidRDefault="001F4761" w:rsidP="00097B71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>31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097B7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/>
                <w:b/>
                <w:bCs/>
              </w:rPr>
              <w:t>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28" w:type="dxa"/>
          </w:tcPr>
          <w:p w14:paraId="44A2A85A" w14:textId="340D7E02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60AA9E" w14:textId="2A7CD14A" w:rsidR="001F4761" w:rsidRPr="005A17F5" w:rsidRDefault="001F476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565,937</w:t>
            </w:r>
          </w:p>
        </w:tc>
        <w:tc>
          <w:tcPr>
            <w:tcW w:w="244" w:type="dxa"/>
          </w:tcPr>
          <w:p w14:paraId="6E03761D" w14:textId="77777777" w:rsidR="001F4761" w:rsidRPr="00097B71" w:rsidRDefault="001F4761" w:rsidP="00097B7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6ECB3647" w:rsidR="001F4761" w:rsidRPr="00097B71" w:rsidRDefault="001F4761" w:rsidP="00097B7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</w:tcPr>
          <w:p w14:paraId="0D4DB561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A7E1F47" w14:textId="40E2C25A" w:rsidR="001F4761" w:rsidRPr="00097B71" w:rsidRDefault="001F476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6,235</w:t>
            </w:r>
          </w:p>
        </w:tc>
        <w:tc>
          <w:tcPr>
            <w:tcW w:w="240" w:type="dxa"/>
          </w:tcPr>
          <w:p w14:paraId="3382C341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A8973FF" w14:textId="7710FA0C" w:rsidR="001F4761" w:rsidRPr="005A17F5" w:rsidRDefault="001F476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572,172</w:t>
            </w:r>
          </w:p>
        </w:tc>
        <w:tc>
          <w:tcPr>
            <w:tcW w:w="242" w:type="dxa"/>
          </w:tcPr>
          <w:p w14:paraId="614F33CE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C3A51A" w14:textId="2DDE9E68" w:rsidR="001F4761" w:rsidRPr="00097B71" w:rsidRDefault="001F476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474,014</w:t>
            </w:r>
          </w:p>
        </w:tc>
        <w:tc>
          <w:tcPr>
            <w:tcW w:w="236" w:type="dxa"/>
          </w:tcPr>
          <w:p w14:paraId="137DA106" w14:textId="77777777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979C3BF" w14:textId="78E33025" w:rsidR="001F4761" w:rsidRPr="00097B71" w:rsidRDefault="00AC7993" w:rsidP="00AC7993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</w:tcPr>
          <w:p w14:paraId="75D8F88F" w14:textId="715C1CA4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A4B6F0" w14:textId="6BB6B9B3" w:rsidR="001F4761" w:rsidRPr="005A17F5" w:rsidRDefault="001F476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6,235</w:t>
            </w:r>
          </w:p>
        </w:tc>
        <w:tc>
          <w:tcPr>
            <w:tcW w:w="284" w:type="dxa"/>
          </w:tcPr>
          <w:p w14:paraId="76AB3559" w14:textId="20211EBB" w:rsidR="001F4761" w:rsidRPr="00097B71" w:rsidRDefault="001F4761" w:rsidP="00097B7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9C55F0" w14:textId="61E2F17E" w:rsidR="001F4761" w:rsidRPr="00097B71" w:rsidRDefault="001F476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480,249</w:t>
            </w:r>
          </w:p>
        </w:tc>
      </w:tr>
      <w:tr w:rsidR="001F4761" w:rsidRPr="00097B71" w14:paraId="1A2428F7" w14:textId="0E99ACB6" w:rsidTr="005A17F5">
        <w:trPr>
          <w:trHeight w:val="68"/>
        </w:trPr>
        <w:tc>
          <w:tcPr>
            <w:tcW w:w="3481" w:type="dxa"/>
          </w:tcPr>
          <w:p w14:paraId="4F2E85DC" w14:textId="77777777" w:rsidR="001F4761" w:rsidRPr="00097B71" w:rsidRDefault="001F4761" w:rsidP="00E356B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28" w:type="dxa"/>
          </w:tcPr>
          <w:p w14:paraId="2DC7445B" w14:textId="77777777" w:rsidR="001F4761" w:rsidRPr="00097B71" w:rsidRDefault="001F4761" w:rsidP="00E356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3409D00" w14:textId="79B43B80" w:rsidR="001F4761" w:rsidRPr="00097B71" w:rsidRDefault="009454FE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5,03</w:t>
            </w:r>
            <w:r w:rsidR="004E18AC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44" w:type="dxa"/>
          </w:tcPr>
          <w:p w14:paraId="799E61F6" w14:textId="77777777" w:rsidR="001F4761" w:rsidRPr="00097B71" w:rsidRDefault="001F4761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844" w:type="dxa"/>
          </w:tcPr>
          <w:p w14:paraId="0E735D4B" w14:textId="54D6DEEA" w:rsidR="001F4761" w:rsidRPr="00097B71" w:rsidRDefault="004E18AC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5BBB7A17" w14:textId="77777777" w:rsidR="001F4761" w:rsidRPr="00097B71" w:rsidRDefault="001F4761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68" w:type="dxa"/>
          </w:tcPr>
          <w:p w14:paraId="10D4054F" w14:textId="7784E470" w:rsidR="001F4761" w:rsidRPr="005A17F5" w:rsidRDefault="00BF610C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rtl/>
                <w:cs/>
              </w:rPr>
            </w:pPr>
            <w:r w:rsidRPr="005A17F5">
              <w:rPr>
                <w:rFonts w:asciiTheme="majorBidi" w:hAnsiTheme="majorBidi" w:cstheme="majorBidi"/>
              </w:rPr>
              <w:t>11,602</w:t>
            </w:r>
          </w:p>
        </w:tc>
        <w:tc>
          <w:tcPr>
            <w:tcW w:w="240" w:type="dxa"/>
          </w:tcPr>
          <w:p w14:paraId="30DC685D" w14:textId="77777777" w:rsidR="001F4761" w:rsidRPr="00097B71" w:rsidRDefault="001F4761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129C8843" w14:textId="7E9FD5B8" w:rsidR="001F4761" w:rsidRPr="00097B71" w:rsidRDefault="00BF610C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16,63</w:t>
            </w:r>
            <w:r w:rsidR="004E18A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42" w:type="dxa"/>
          </w:tcPr>
          <w:p w14:paraId="69560628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56C67C6" w14:textId="34193EA1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4,872</w:t>
            </w:r>
          </w:p>
        </w:tc>
        <w:tc>
          <w:tcPr>
            <w:tcW w:w="236" w:type="dxa"/>
          </w:tcPr>
          <w:p w14:paraId="60AF98AD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2ED3AB55" w14:textId="001D3BDB" w:rsidR="001F4761" w:rsidRPr="00097B71" w:rsidRDefault="00BF610C" w:rsidP="00F4575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4D678570" w14:textId="6DA1DB71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187B1CFC" w14:textId="3B5B829D" w:rsidR="001F4761" w:rsidRPr="00097B71" w:rsidRDefault="00571B3B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9,8</w:t>
            </w:r>
            <w:r w:rsidR="00C80606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284" w:type="dxa"/>
          </w:tcPr>
          <w:p w14:paraId="76BCDA47" w14:textId="170AE836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38837166" w14:textId="74D9FE04" w:rsidR="001F4761" w:rsidRPr="00097B71" w:rsidRDefault="00571B3B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14,74</w:t>
            </w:r>
            <w:r w:rsidR="00C8060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1F4761" w:rsidRPr="00097B71" w14:paraId="714EBCEC" w14:textId="77777777" w:rsidTr="005A17F5">
        <w:trPr>
          <w:trHeight w:val="68"/>
        </w:trPr>
        <w:tc>
          <w:tcPr>
            <w:tcW w:w="3481" w:type="dxa"/>
          </w:tcPr>
          <w:p w14:paraId="62D2BCF5" w14:textId="6EA903E0" w:rsidR="001F4761" w:rsidRPr="00097B71" w:rsidRDefault="001F4761" w:rsidP="00451F5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628" w:type="dxa"/>
          </w:tcPr>
          <w:p w14:paraId="49A7FF9C" w14:textId="77777777" w:rsidR="001F4761" w:rsidRPr="00097B71" w:rsidRDefault="001F4761" w:rsidP="00451F5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4D05E022" w14:textId="7DD7FA5E" w:rsidR="001F4761" w:rsidRPr="00097B71" w:rsidRDefault="009252E2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13,879</w:t>
            </w:r>
          </w:p>
        </w:tc>
        <w:tc>
          <w:tcPr>
            <w:tcW w:w="244" w:type="dxa"/>
          </w:tcPr>
          <w:p w14:paraId="757457BB" w14:textId="77777777" w:rsidR="001F4761" w:rsidRPr="00097B71" w:rsidRDefault="001F4761" w:rsidP="00451F5D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0B56A9E8" w14:textId="6047BA00" w:rsidR="001F4761" w:rsidRPr="00097B71" w:rsidRDefault="008975F4" w:rsidP="005A17F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8975F4"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242" w:type="dxa"/>
          </w:tcPr>
          <w:p w14:paraId="16C0DE42" w14:textId="77777777" w:rsidR="001F4761" w:rsidRPr="00097B71" w:rsidRDefault="001F4761" w:rsidP="00451F5D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8" w:type="dxa"/>
          </w:tcPr>
          <w:p w14:paraId="001B4D91" w14:textId="70643A68" w:rsidR="001F4761" w:rsidRPr="00097B71" w:rsidRDefault="00BF610C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(14,050)</w:t>
            </w:r>
          </w:p>
        </w:tc>
        <w:tc>
          <w:tcPr>
            <w:tcW w:w="240" w:type="dxa"/>
          </w:tcPr>
          <w:p w14:paraId="327B6102" w14:textId="77777777" w:rsidR="001F4761" w:rsidRPr="00097B71" w:rsidRDefault="001F4761" w:rsidP="00451F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04" w:type="dxa"/>
            <w:vAlign w:val="bottom"/>
          </w:tcPr>
          <w:p w14:paraId="42455F72" w14:textId="0F60FD7E" w:rsidR="001F4761" w:rsidRPr="00097B71" w:rsidRDefault="00E7511B" w:rsidP="00614E0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A6B78D8" w14:textId="77777777" w:rsidR="001F4761" w:rsidRPr="00097B71" w:rsidRDefault="001F4761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807EDE8" w14:textId="3026AABD" w:rsidR="001F4761" w:rsidRPr="00097B71" w:rsidRDefault="001F4761" w:rsidP="005A17F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13,046</w:t>
            </w:r>
          </w:p>
        </w:tc>
        <w:tc>
          <w:tcPr>
            <w:tcW w:w="236" w:type="dxa"/>
          </w:tcPr>
          <w:p w14:paraId="108CC895" w14:textId="77777777" w:rsidR="001F4761" w:rsidRPr="00097B71" w:rsidRDefault="001F4761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769" w:type="dxa"/>
          </w:tcPr>
          <w:p w14:paraId="21444AA1" w14:textId="0A35E18E" w:rsidR="001F4761" w:rsidRPr="00097B71" w:rsidRDefault="002368C2" w:rsidP="005A17F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50"/>
              <w:rPr>
                <w:rFonts w:asciiTheme="majorBidi" w:hAnsiTheme="majorBidi" w:cstheme="majorBidi"/>
              </w:rPr>
            </w:pPr>
            <w:r w:rsidRPr="002368C2"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284" w:type="dxa"/>
          </w:tcPr>
          <w:p w14:paraId="333EA570" w14:textId="77777777" w:rsidR="001F4761" w:rsidRPr="00097B71" w:rsidRDefault="001F4761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417" w:type="dxa"/>
          </w:tcPr>
          <w:p w14:paraId="055D9075" w14:textId="63147B97" w:rsidR="001F4761" w:rsidRPr="005A17F5" w:rsidRDefault="00C555F1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(13,217)</w:t>
            </w:r>
          </w:p>
        </w:tc>
        <w:tc>
          <w:tcPr>
            <w:tcW w:w="284" w:type="dxa"/>
          </w:tcPr>
          <w:p w14:paraId="717B9904" w14:textId="77777777" w:rsidR="001F4761" w:rsidRPr="00097B71" w:rsidRDefault="001F4761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203" w:type="dxa"/>
          </w:tcPr>
          <w:p w14:paraId="2DAA175B" w14:textId="23FA3FBD" w:rsidR="001F4761" w:rsidRPr="00097B71" w:rsidRDefault="00C80606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F4761" w:rsidRPr="00097B71" w14:paraId="531F678E" w14:textId="77777777" w:rsidTr="005A17F5">
        <w:trPr>
          <w:trHeight w:val="68"/>
        </w:trPr>
        <w:tc>
          <w:tcPr>
            <w:tcW w:w="3481" w:type="dxa"/>
          </w:tcPr>
          <w:p w14:paraId="55B4A539" w14:textId="23ABDC92" w:rsidR="001F4761" w:rsidRPr="00097B71" w:rsidRDefault="001F4761" w:rsidP="00E356B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จำหน่ายและตัดจำหน่าย</w:t>
            </w:r>
          </w:p>
        </w:tc>
        <w:tc>
          <w:tcPr>
            <w:tcW w:w="628" w:type="dxa"/>
          </w:tcPr>
          <w:p w14:paraId="0E334E0E" w14:textId="77777777" w:rsidR="001F4761" w:rsidRPr="00097B71" w:rsidRDefault="001F4761" w:rsidP="00E356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1463A76" w14:textId="7CE80036" w:rsidR="001F4761" w:rsidRPr="005A17F5" w:rsidRDefault="0052330F" w:rsidP="005A17F5">
            <w:pPr>
              <w:pStyle w:val="acctfourfigures"/>
              <w:spacing w:line="240" w:lineRule="atLeast"/>
              <w:ind w:right="-140"/>
              <w:rPr>
                <w:rFonts w:asciiTheme="majorBidi" w:hAnsiTheme="majorBidi" w:cstheme="majorBidi"/>
                <w:szCs w:val="24"/>
                <w:cs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(68</w:t>
            </w:r>
            <w:r w:rsidR="005F47A0">
              <w:rPr>
                <w:rFonts w:asciiTheme="majorBidi" w:hAnsiTheme="majorBidi" w:cstheme="majorBidi"/>
                <w:szCs w:val="24"/>
              </w:rPr>
              <w:t>1</w:t>
            </w:r>
            <w:r w:rsidRPr="005A17F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44" w:type="dxa"/>
          </w:tcPr>
          <w:p w14:paraId="5E3DB6BA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0097F310" w14:textId="61B8AF79" w:rsidR="001F4761" w:rsidRPr="00097B71" w:rsidRDefault="004E18AC" w:rsidP="000C2D20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60545918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8" w:type="dxa"/>
          </w:tcPr>
          <w:p w14:paraId="1EEAD4F9" w14:textId="03F348EF" w:rsidR="001F4761" w:rsidRPr="00097B71" w:rsidRDefault="00BF610C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(60)</w:t>
            </w:r>
          </w:p>
        </w:tc>
        <w:tc>
          <w:tcPr>
            <w:tcW w:w="240" w:type="dxa"/>
          </w:tcPr>
          <w:p w14:paraId="31F91EF0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04" w:type="dxa"/>
            <w:vAlign w:val="bottom"/>
          </w:tcPr>
          <w:p w14:paraId="3D24A5CB" w14:textId="272F963C" w:rsidR="001F4761" w:rsidRPr="00097B71" w:rsidRDefault="00BF610C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A17F5">
              <w:rPr>
                <w:rFonts w:asciiTheme="majorBidi" w:hAnsiTheme="majorBidi" w:cstheme="majorBidi"/>
                <w:szCs w:val="24"/>
              </w:rPr>
              <w:t>74</w:t>
            </w:r>
            <w:r w:rsidR="005F47A0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</w:tcPr>
          <w:p w14:paraId="41F936F6" w14:textId="77777777" w:rsidR="001F4761" w:rsidRPr="00097B71" w:rsidRDefault="001F4761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BE4985" w14:textId="590B3CF7" w:rsidR="001F4761" w:rsidRPr="005A17F5" w:rsidRDefault="001F476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5A17F5">
              <w:rPr>
                <w:rFonts w:asciiTheme="majorBidi" w:hAnsiTheme="majorBidi" w:cstheme="majorBidi"/>
                <w:szCs w:val="24"/>
                <w:lang w:bidi="th-TH"/>
              </w:rPr>
              <w:t>(475)</w:t>
            </w:r>
          </w:p>
        </w:tc>
        <w:tc>
          <w:tcPr>
            <w:tcW w:w="236" w:type="dxa"/>
          </w:tcPr>
          <w:p w14:paraId="2F57AE2A" w14:textId="77777777" w:rsidR="001F4761" w:rsidRPr="00097B71" w:rsidRDefault="001F4761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4FAEF894" w14:textId="32C5D087" w:rsidR="001F4761" w:rsidRPr="00097B71" w:rsidRDefault="00F45755" w:rsidP="00F4575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F173819" w14:textId="77777777" w:rsidR="001F4761" w:rsidRPr="00097B71" w:rsidRDefault="001F4761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68D00D8B" w14:textId="113A1D2E" w:rsidR="001F4761" w:rsidRPr="005A17F5" w:rsidRDefault="00883E0B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(60)</w:t>
            </w:r>
          </w:p>
        </w:tc>
        <w:tc>
          <w:tcPr>
            <w:tcW w:w="284" w:type="dxa"/>
          </w:tcPr>
          <w:p w14:paraId="10A46E15" w14:textId="77777777" w:rsidR="001F4761" w:rsidRPr="00097B71" w:rsidRDefault="001F4761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0F1FD447" w14:textId="2D2C33F9" w:rsidR="001F4761" w:rsidRPr="005A17F5" w:rsidRDefault="0027668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(535)</w:t>
            </w:r>
          </w:p>
        </w:tc>
      </w:tr>
      <w:tr w:rsidR="001F4761" w:rsidRPr="00097B71" w14:paraId="5825AFB2" w14:textId="34DE30F1" w:rsidTr="005A17F5">
        <w:trPr>
          <w:trHeight w:val="68"/>
        </w:trPr>
        <w:tc>
          <w:tcPr>
            <w:tcW w:w="3481" w:type="dxa"/>
          </w:tcPr>
          <w:p w14:paraId="123A383C" w14:textId="5890EA03" w:rsidR="001F4761" w:rsidRPr="00097B71" w:rsidRDefault="001F4761" w:rsidP="00E356B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8" w:type="dxa"/>
          </w:tcPr>
          <w:p w14:paraId="268D7B82" w14:textId="77777777" w:rsidR="001F4761" w:rsidRPr="00097B71" w:rsidRDefault="001F4761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45F25C" w14:textId="6C2B7342" w:rsidR="001F4761" w:rsidRPr="00097B71" w:rsidRDefault="009252E2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(51</w:t>
            </w:r>
            <w:r w:rsidR="005F47A0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2F619B91" w14:textId="77777777" w:rsidR="001F4761" w:rsidRPr="00097B71" w:rsidRDefault="001F4761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EEFC423" w14:textId="77777777" w:rsidR="001F4761" w:rsidRDefault="001F4761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</w:p>
          <w:p w14:paraId="3264F895" w14:textId="6F442789" w:rsidR="0028451C" w:rsidRPr="00097B71" w:rsidRDefault="0028451C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6694F28E" w14:textId="77777777" w:rsidR="001F4761" w:rsidRPr="00097B71" w:rsidRDefault="001F4761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D398A8B" w14:textId="77777777" w:rsidR="001F4761" w:rsidRDefault="001F4761" w:rsidP="004E18AC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</w:p>
          <w:p w14:paraId="426F6194" w14:textId="38329C9C" w:rsidR="00BF610C" w:rsidRPr="00097B71" w:rsidRDefault="004E18AC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45FF4069" w14:textId="77777777" w:rsidR="001F4761" w:rsidRPr="00097B71" w:rsidRDefault="001F4761" w:rsidP="007A20F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C56C738" w14:textId="7F080C2B" w:rsidR="001F4761" w:rsidRPr="00097B71" w:rsidRDefault="00BF610C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</w:t>
            </w:r>
            <w:r w:rsidR="005F47A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</w:tcPr>
          <w:p w14:paraId="158B711A" w14:textId="33BD2EBE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470D4C" w14:textId="77777777" w:rsidR="00F45755" w:rsidRDefault="00F45755" w:rsidP="00E356B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Cs w:val="24"/>
              </w:rPr>
            </w:pPr>
          </w:p>
          <w:p w14:paraId="4EAD2508" w14:textId="01793085" w:rsidR="001F4761" w:rsidRPr="00097B71" w:rsidRDefault="00F45755" w:rsidP="00F4575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6489FC9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88E5E87" w14:textId="77777777" w:rsidR="001F4761" w:rsidRDefault="001F4761" w:rsidP="00F4575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  <w:p w14:paraId="00E90ED5" w14:textId="046E564B" w:rsidR="00510993" w:rsidRPr="00097B71" w:rsidRDefault="00F45755" w:rsidP="00F4575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3ACBBC2C" w14:textId="2980B454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96A8A" w14:textId="77777777" w:rsidR="00F45755" w:rsidRDefault="00F45755" w:rsidP="008C24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  <w:p w14:paraId="46CC83D5" w14:textId="3F3E874D" w:rsidR="001F4761" w:rsidRPr="00097B71" w:rsidRDefault="00F45755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7C57D5DB" w14:textId="2267759C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9D828E" w14:textId="77777777" w:rsidR="00F45755" w:rsidRPr="00F45755" w:rsidRDefault="00F45755" w:rsidP="00F45755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  <w:p w14:paraId="4B086E6F" w14:textId="5E710A1A" w:rsidR="001F4761" w:rsidRPr="00097B71" w:rsidRDefault="00F45755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</w:rPr>
            </w:pPr>
            <w:r w:rsidRPr="00F4575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F4761" w:rsidRPr="00097B71" w14:paraId="213EEDC4" w14:textId="1D816CD9" w:rsidTr="005A17F5">
        <w:trPr>
          <w:trHeight w:val="68"/>
        </w:trPr>
        <w:tc>
          <w:tcPr>
            <w:tcW w:w="3481" w:type="dxa"/>
          </w:tcPr>
          <w:p w14:paraId="38D21F59" w14:textId="2B28162D" w:rsidR="001F4761" w:rsidRPr="00097B71" w:rsidRDefault="001F4761" w:rsidP="00E356B5">
            <w:pPr>
              <w:spacing w:line="240" w:lineRule="auto"/>
              <w:ind w:left="176" w:right="-43" w:hanging="176"/>
              <w:jc w:val="both"/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>31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28" w:type="dxa"/>
          </w:tcPr>
          <w:p w14:paraId="3BC78619" w14:textId="77777777" w:rsidR="001F4761" w:rsidRPr="00097B71" w:rsidRDefault="001F4761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2ED6EBC7" w:rsidR="001F4761" w:rsidRPr="00097B71" w:rsidRDefault="000F77BF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583,65</w:t>
            </w:r>
            <w:r w:rsidR="004E18AC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44" w:type="dxa"/>
          </w:tcPr>
          <w:p w14:paraId="7E9AC910" w14:textId="77777777" w:rsidR="001F4761" w:rsidRPr="00097B71" w:rsidRDefault="001F4761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4218E635" w:rsidR="001F4761" w:rsidRPr="005A17F5" w:rsidRDefault="0028451C" w:rsidP="005A17F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171</w:t>
            </w:r>
          </w:p>
        </w:tc>
        <w:tc>
          <w:tcPr>
            <w:tcW w:w="242" w:type="dxa"/>
          </w:tcPr>
          <w:p w14:paraId="1B0FF7B7" w14:textId="41205A9A" w:rsidR="001F4761" w:rsidRPr="00097B71" w:rsidRDefault="001F4761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4BB8F283" w:rsidR="001F4761" w:rsidRPr="00097B71" w:rsidRDefault="00BF610C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3,</w:t>
            </w:r>
            <w:r w:rsidR="004E18AC">
              <w:rPr>
                <w:rFonts w:asciiTheme="majorBidi" w:hAnsiTheme="majorBidi" w:cstheme="majorBidi"/>
                <w:b/>
                <w:bCs/>
                <w:szCs w:val="24"/>
              </w:rPr>
              <w:t>727</w:t>
            </w:r>
          </w:p>
        </w:tc>
        <w:tc>
          <w:tcPr>
            <w:tcW w:w="240" w:type="dxa"/>
          </w:tcPr>
          <w:p w14:paraId="7CB43217" w14:textId="4C524307" w:rsidR="001F4761" w:rsidRPr="00097B71" w:rsidRDefault="001F4761" w:rsidP="00E356B5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24222F28" w:rsidR="001F4761" w:rsidRPr="00097B71" w:rsidRDefault="00BF610C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587,54</w:t>
            </w:r>
            <w:r w:rsidR="00E7511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</w:t>
            </w:r>
          </w:p>
        </w:tc>
        <w:tc>
          <w:tcPr>
            <w:tcW w:w="242" w:type="dxa"/>
          </w:tcPr>
          <w:p w14:paraId="15E91B4B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9F2AEE" w14:textId="4BD6191F" w:rsidR="001F4761" w:rsidRPr="00097B71" w:rsidRDefault="001F476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491,457</w:t>
            </w:r>
          </w:p>
        </w:tc>
        <w:tc>
          <w:tcPr>
            <w:tcW w:w="236" w:type="dxa"/>
          </w:tcPr>
          <w:p w14:paraId="2AC39D8E" w14:textId="77777777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13C47ED4" w14:textId="6A4CB45E" w:rsidR="001F4761" w:rsidRPr="00097B71" w:rsidRDefault="00883E0B" w:rsidP="005A17F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171</w:t>
            </w:r>
          </w:p>
        </w:tc>
        <w:tc>
          <w:tcPr>
            <w:tcW w:w="284" w:type="dxa"/>
          </w:tcPr>
          <w:p w14:paraId="2C1E3551" w14:textId="5D981ED0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FAAC5C" w14:textId="4D1994F2" w:rsidR="001F4761" w:rsidRPr="005A17F5" w:rsidRDefault="00F45755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2,82</w:t>
            </w:r>
            <w:r w:rsidR="00C80606" w:rsidRPr="005A17F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84" w:type="dxa"/>
          </w:tcPr>
          <w:p w14:paraId="28DEB91D" w14:textId="325EF6F4" w:rsidR="001F4761" w:rsidRPr="00097B71" w:rsidRDefault="001F4761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939701E" w14:textId="30ED8B00" w:rsidR="001F4761" w:rsidRPr="00097B71" w:rsidRDefault="00F45755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494,45</w:t>
            </w:r>
            <w:r w:rsidR="00C80606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</w:p>
        </w:tc>
      </w:tr>
      <w:tr w:rsidR="00301300" w:rsidRPr="00097B71" w14:paraId="775D8FF4" w14:textId="77777777" w:rsidTr="005A17F5">
        <w:trPr>
          <w:trHeight w:val="68"/>
        </w:trPr>
        <w:tc>
          <w:tcPr>
            <w:tcW w:w="3481" w:type="dxa"/>
          </w:tcPr>
          <w:p w14:paraId="5E0DEC97" w14:textId="77777777" w:rsidR="00301300" w:rsidRPr="00097B71" w:rsidRDefault="00301300" w:rsidP="00E356B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573A53B1" w14:textId="77777777" w:rsidR="00301300" w:rsidRPr="00097B71" w:rsidRDefault="00301300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A98A49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4A2AFC51" w14:textId="77777777" w:rsidR="00301300" w:rsidRPr="00097B71" w:rsidRDefault="00301300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E1E9B8B" w14:textId="77777777" w:rsidR="00301300" w:rsidRPr="0028451C" w:rsidRDefault="00301300" w:rsidP="0028451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2" w:type="dxa"/>
          </w:tcPr>
          <w:p w14:paraId="274227D2" w14:textId="77777777" w:rsidR="00301300" w:rsidRPr="00097B71" w:rsidRDefault="00301300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FFE74BD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4FD13B25" w14:textId="77777777" w:rsidR="00301300" w:rsidRPr="00097B71" w:rsidRDefault="00301300" w:rsidP="00E356B5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8D6D508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42" w:type="dxa"/>
          </w:tcPr>
          <w:p w14:paraId="54B75E89" w14:textId="77777777" w:rsidR="00301300" w:rsidRPr="00097B71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B28450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08AC308" w14:textId="77777777" w:rsidR="00301300" w:rsidRPr="00097B71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668FF2C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4" w:type="dxa"/>
          </w:tcPr>
          <w:p w14:paraId="5511F8CD" w14:textId="77777777" w:rsidR="00301300" w:rsidRPr="00097B71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82A4B2" w14:textId="77777777" w:rsidR="00301300" w:rsidRDefault="00301300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4" w:type="dxa"/>
          </w:tcPr>
          <w:p w14:paraId="07F4FA70" w14:textId="77777777" w:rsidR="00301300" w:rsidRPr="00097B71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C384FE3" w14:textId="77777777" w:rsidR="00301300" w:rsidRDefault="00301300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61602DD5" w14:textId="77777777" w:rsidR="006D03D8" w:rsidRDefault="006D03D8"/>
    <w:p w14:paraId="59926CDE" w14:textId="77777777" w:rsidR="00BE48C5" w:rsidRDefault="00BE48C5"/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1"/>
        <w:gridCol w:w="628"/>
        <w:gridCol w:w="992"/>
        <w:gridCol w:w="244"/>
        <w:gridCol w:w="844"/>
        <w:gridCol w:w="242"/>
        <w:gridCol w:w="1468"/>
        <w:gridCol w:w="240"/>
        <w:gridCol w:w="1104"/>
        <w:gridCol w:w="6"/>
        <w:gridCol w:w="236"/>
        <w:gridCol w:w="992"/>
        <w:gridCol w:w="236"/>
        <w:gridCol w:w="769"/>
        <w:gridCol w:w="284"/>
        <w:gridCol w:w="1417"/>
        <w:gridCol w:w="284"/>
        <w:gridCol w:w="1203"/>
      </w:tblGrid>
      <w:tr w:rsidR="006D03D8" w:rsidRPr="00097B71" w14:paraId="7F5B4CC2" w14:textId="77777777" w:rsidTr="00FE7B99">
        <w:trPr>
          <w:trHeight w:val="68"/>
        </w:trPr>
        <w:tc>
          <w:tcPr>
            <w:tcW w:w="3481" w:type="dxa"/>
          </w:tcPr>
          <w:p w14:paraId="57B3F952" w14:textId="77777777" w:rsidR="006D03D8" w:rsidRPr="00097B71" w:rsidRDefault="006D03D8" w:rsidP="00E356B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2E70A751" w14:textId="77777777" w:rsidR="006D03D8" w:rsidRPr="00097B71" w:rsidRDefault="006D03D8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5134" w:type="dxa"/>
            <w:gridSpan w:val="7"/>
          </w:tcPr>
          <w:p w14:paraId="79C6C68A" w14:textId="26B9DE83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03D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59BB8A0D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85" w:type="dxa"/>
            <w:gridSpan w:val="7"/>
          </w:tcPr>
          <w:p w14:paraId="7CB67960" w14:textId="47B254D6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03D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D03D8" w:rsidRPr="00097B71" w14:paraId="3CEEDF63" w14:textId="77777777" w:rsidTr="00FE7B99">
        <w:trPr>
          <w:trHeight w:val="68"/>
        </w:trPr>
        <w:tc>
          <w:tcPr>
            <w:tcW w:w="3481" w:type="dxa"/>
          </w:tcPr>
          <w:p w14:paraId="5E6F60E2" w14:textId="77777777" w:rsidR="006D03D8" w:rsidRPr="00097B71" w:rsidRDefault="006D03D8" w:rsidP="006D03D8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71E4A2BA" w14:textId="77777777" w:rsidR="006D03D8" w:rsidRPr="00097B71" w:rsidRDefault="006D03D8" w:rsidP="006D03D8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6B43B799" w14:textId="06EC6088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ค่าซอฟ</w:t>
            </w:r>
            <w:r w:rsidRPr="00097B71">
              <w:rPr>
                <w:rFonts w:asciiTheme="majorBidi" w:hAnsiTheme="majorBidi" w:cstheme="majorBidi" w:hint="cs"/>
                <w:cs/>
              </w:rPr>
              <w:t>ต์</w:t>
            </w:r>
            <w:r w:rsidRPr="00097B71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244" w:type="dxa"/>
          </w:tcPr>
          <w:p w14:paraId="1FE75681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8EE5853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3ABF2A3D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52C447F1" w14:textId="353FF98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4F08C3F6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vAlign w:val="bottom"/>
          </w:tcPr>
          <w:p w14:paraId="1E52A549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gridSpan w:val="2"/>
          </w:tcPr>
          <w:p w14:paraId="639BB117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6E5BBCF" w14:textId="72548BC1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ค่าซอฟ</w:t>
            </w:r>
            <w:r w:rsidRPr="00097B71">
              <w:rPr>
                <w:rFonts w:asciiTheme="majorBidi" w:hAnsiTheme="majorBidi" w:cstheme="majorBidi" w:hint="cs"/>
                <w:cs/>
              </w:rPr>
              <w:t>ต์</w:t>
            </w:r>
            <w:r w:rsidRPr="00097B71">
              <w:rPr>
                <w:rFonts w:asciiTheme="majorBidi" w:hAnsiTheme="majorBidi" w:cstheme="majorBidi"/>
                <w:cs/>
              </w:rPr>
              <w:t>แวร์</w:t>
            </w:r>
          </w:p>
        </w:tc>
        <w:tc>
          <w:tcPr>
            <w:tcW w:w="236" w:type="dxa"/>
          </w:tcPr>
          <w:p w14:paraId="1662E917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6B94D89E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8470741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7EE2B24" w14:textId="3082518B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284" w:type="dxa"/>
          </w:tcPr>
          <w:p w14:paraId="36F9FED0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2FB13945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6D03D8" w:rsidRPr="00097B71" w14:paraId="5A912A9B" w14:textId="77777777" w:rsidTr="00FE7B99">
        <w:trPr>
          <w:trHeight w:val="68"/>
        </w:trPr>
        <w:tc>
          <w:tcPr>
            <w:tcW w:w="3481" w:type="dxa"/>
          </w:tcPr>
          <w:p w14:paraId="502E0EE4" w14:textId="77777777" w:rsidR="006D03D8" w:rsidRPr="00097B71" w:rsidRDefault="006D03D8" w:rsidP="006D03D8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11FE10B4" w14:textId="77777777" w:rsidR="006D03D8" w:rsidRPr="00097B71" w:rsidRDefault="006D03D8" w:rsidP="006D03D8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5AD394FE" w14:textId="127F00AA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44" w:type="dxa"/>
          </w:tcPr>
          <w:p w14:paraId="0207B8AE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D44ADF8" w14:textId="2D4931F5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242" w:type="dxa"/>
          </w:tcPr>
          <w:p w14:paraId="4ED2FD3B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0F498DD6" w14:textId="6C0E4052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13D31693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vAlign w:val="bottom"/>
          </w:tcPr>
          <w:p w14:paraId="2415B1FD" w14:textId="79C66C1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  <w:gridSpan w:val="2"/>
          </w:tcPr>
          <w:p w14:paraId="6F59ED4E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7F1C497" w14:textId="4C2DBA8C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410FCD6A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16483F51" w14:textId="115A6102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284" w:type="dxa"/>
          </w:tcPr>
          <w:p w14:paraId="6CB1B7CD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8E52835" w14:textId="53483C8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284" w:type="dxa"/>
          </w:tcPr>
          <w:p w14:paraId="0A447976" w14:textId="77777777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14:paraId="7FF44F3F" w14:textId="1546E6BB" w:rsidR="006D03D8" w:rsidRPr="006D03D8" w:rsidRDefault="006D03D8" w:rsidP="006D03D8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D03D8" w:rsidRPr="00097B71" w14:paraId="2AA5D40E" w14:textId="77777777" w:rsidTr="00FE7B99">
        <w:trPr>
          <w:trHeight w:val="68"/>
        </w:trPr>
        <w:tc>
          <w:tcPr>
            <w:tcW w:w="3481" w:type="dxa"/>
          </w:tcPr>
          <w:p w14:paraId="52D8D8BD" w14:textId="77777777" w:rsidR="006D03D8" w:rsidRPr="00097B71" w:rsidRDefault="006D03D8" w:rsidP="00E356B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63FFBA9A" w14:textId="77777777" w:rsidR="006D03D8" w:rsidRPr="00097B71" w:rsidRDefault="006D03D8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561" w:type="dxa"/>
            <w:gridSpan w:val="16"/>
          </w:tcPr>
          <w:p w14:paraId="58F42E6C" w14:textId="7F5EA6CE" w:rsidR="006D03D8" w:rsidRPr="006D03D8" w:rsidRDefault="006D03D8" w:rsidP="006D03D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AA79BE">
              <w:rPr>
                <w:rFonts w:asciiTheme="majorBidi" w:hAnsiTheme="majorBidi" w:cstheme="majorBidi"/>
                <w:i/>
                <w:iCs/>
                <w:szCs w:val="24"/>
              </w:rPr>
              <w:t>(</w:t>
            </w:r>
            <w:r w:rsidRPr="00AA79BE">
              <w:rPr>
                <w:rFonts w:asciiTheme="majorBidi" w:hAnsiTheme="majorBidi" w:cstheme="majorBidi" w:hint="cs"/>
                <w:i/>
                <w:iCs/>
                <w:szCs w:val="24"/>
                <w:cs/>
              </w:rPr>
              <w:t>พันบาท</w:t>
            </w:r>
            <w:r w:rsidRPr="00AA79BE">
              <w:rPr>
                <w:rFonts w:asciiTheme="majorBidi" w:hAnsiTheme="majorBidi" w:cstheme="majorBidi"/>
                <w:i/>
                <w:iCs/>
                <w:szCs w:val="24"/>
              </w:rPr>
              <w:t>)</w:t>
            </w:r>
          </w:p>
        </w:tc>
      </w:tr>
      <w:tr w:rsidR="00C60615" w:rsidRPr="00097B71" w14:paraId="6357F67E" w14:textId="77777777" w:rsidTr="005A17F5">
        <w:trPr>
          <w:trHeight w:val="68"/>
        </w:trPr>
        <w:tc>
          <w:tcPr>
            <w:tcW w:w="3481" w:type="dxa"/>
          </w:tcPr>
          <w:p w14:paraId="3BF42E0C" w14:textId="7938A0DE" w:rsidR="00C60615" w:rsidRPr="00097B71" w:rsidRDefault="00046E9D" w:rsidP="005253E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6E9D">
              <w:rPr>
                <w:rFonts w:asciiTheme="majorBidi" w:hAnsiTheme="majorBidi"/>
                <w:b/>
                <w:bCs/>
                <w:i/>
                <w:iCs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628" w:type="dxa"/>
          </w:tcPr>
          <w:p w14:paraId="2197621F" w14:textId="77777777" w:rsidR="00C60615" w:rsidRPr="00097B71" w:rsidRDefault="00C60615" w:rsidP="005253E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479BF7FB" w14:textId="77777777" w:rsidR="00C60615" w:rsidRPr="00097B71" w:rsidRDefault="00C60615" w:rsidP="005253E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5854547" w14:textId="77777777" w:rsidR="00C60615" w:rsidRPr="00097B71" w:rsidRDefault="00C60615" w:rsidP="005253E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24BFA09E" w14:textId="77777777" w:rsidR="00C60615" w:rsidRPr="00097B71" w:rsidRDefault="00C60615" w:rsidP="005253E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66818F7C" w14:textId="77777777" w:rsidR="00C60615" w:rsidRPr="00097B71" w:rsidRDefault="00C60615" w:rsidP="005253E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136A69D5" w14:textId="77777777" w:rsidR="00C60615" w:rsidRPr="00097B71" w:rsidRDefault="00C60615" w:rsidP="005253E6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746AC56D" w14:textId="77777777" w:rsidR="00C60615" w:rsidRPr="00097B71" w:rsidRDefault="00C60615" w:rsidP="005253E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</w:tcPr>
          <w:p w14:paraId="3F24D784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36CB29B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C0C9B01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AA36622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3991E810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D80931E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898AF8E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493A344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</w:tcPr>
          <w:p w14:paraId="3EEB48E3" w14:textId="77777777" w:rsidR="00C60615" w:rsidRPr="00097B71" w:rsidRDefault="00C60615" w:rsidP="005253E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3928A1" w:rsidRPr="00097B71" w14:paraId="013B941B" w14:textId="77777777" w:rsidTr="005A17F5">
        <w:trPr>
          <w:trHeight w:val="68"/>
        </w:trPr>
        <w:tc>
          <w:tcPr>
            <w:tcW w:w="3481" w:type="dxa"/>
          </w:tcPr>
          <w:p w14:paraId="40982B4C" w14:textId="77777777" w:rsidR="003928A1" w:rsidRPr="00097B71" w:rsidRDefault="003928A1" w:rsidP="003928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</w:rPr>
              <w:t>1</w:t>
            </w:r>
            <w:r w:rsidRPr="00097B71">
              <w:rPr>
                <w:rFonts w:asciiTheme="majorBidi" w:hAnsiTheme="majorBidi" w:cstheme="majorBidi"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097B7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8" w:type="dxa"/>
          </w:tcPr>
          <w:p w14:paraId="28C1CF30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2E363057" w14:textId="0C5D0AB3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320,788</w:t>
            </w:r>
          </w:p>
        </w:tc>
        <w:tc>
          <w:tcPr>
            <w:tcW w:w="244" w:type="dxa"/>
          </w:tcPr>
          <w:p w14:paraId="6FE95384" w14:textId="77777777" w:rsidR="003928A1" w:rsidRPr="00097B71" w:rsidRDefault="003928A1" w:rsidP="003928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6535EDF4" w14:textId="68703BE8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60F6A558" w14:textId="77777777" w:rsidR="003928A1" w:rsidRPr="00097B71" w:rsidRDefault="003928A1" w:rsidP="003928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  <w:vAlign w:val="bottom"/>
          </w:tcPr>
          <w:p w14:paraId="71321CE6" w14:textId="34B72D0A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rtl/>
                <w:cs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2A8B8E08" w14:textId="77777777" w:rsidR="003928A1" w:rsidRPr="00097B71" w:rsidRDefault="003928A1" w:rsidP="003928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46D480BA" w14:textId="7247B8D7" w:rsidR="003928A1" w:rsidRPr="00097B7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320,788</w:t>
            </w:r>
          </w:p>
        </w:tc>
        <w:tc>
          <w:tcPr>
            <w:tcW w:w="236" w:type="dxa"/>
          </w:tcPr>
          <w:p w14:paraId="615B45C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5908D7B" w14:textId="448AF2A3" w:rsidR="003928A1" w:rsidRPr="00097B71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267,424</w:t>
            </w:r>
          </w:p>
        </w:tc>
        <w:tc>
          <w:tcPr>
            <w:tcW w:w="236" w:type="dxa"/>
          </w:tcPr>
          <w:p w14:paraId="15906547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5F8A141B" w14:textId="218B2BA9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4F323C4E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554056C6" w14:textId="1F38E730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204DCCFD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63BDBE54" w14:textId="40999E69" w:rsidR="003928A1" w:rsidRPr="00097B71" w:rsidRDefault="003928A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267,424</w:t>
            </w:r>
          </w:p>
        </w:tc>
      </w:tr>
      <w:tr w:rsidR="003928A1" w:rsidRPr="00097B71" w14:paraId="5ECD21CC" w14:textId="77777777" w:rsidTr="005A17F5">
        <w:trPr>
          <w:trHeight w:val="68"/>
        </w:trPr>
        <w:tc>
          <w:tcPr>
            <w:tcW w:w="3481" w:type="dxa"/>
          </w:tcPr>
          <w:p w14:paraId="65AD7F63" w14:textId="16151798" w:rsidR="003928A1" w:rsidRPr="00097B71" w:rsidRDefault="003928A1" w:rsidP="003928A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628" w:type="dxa"/>
          </w:tcPr>
          <w:p w14:paraId="4BFCDFEB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3F270F57" w14:textId="4AF99EBD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53,173</w:t>
            </w:r>
          </w:p>
        </w:tc>
        <w:tc>
          <w:tcPr>
            <w:tcW w:w="244" w:type="dxa"/>
          </w:tcPr>
          <w:p w14:paraId="588455B2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67D86661" w14:textId="654B9259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3DC737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  <w:vAlign w:val="bottom"/>
          </w:tcPr>
          <w:p w14:paraId="6B46D9CC" w14:textId="1F3A4A6F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rtl/>
                <w:cs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181E563B" w14:textId="77777777" w:rsidR="003928A1" w:rsidRPr="00097B71" w:rsidRDefault="003928A1" w:rsidP="00230953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5EDED74B" w14:textId="1A463F98" w:rsidR="003928A1" w:rsidRPr="00097B7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53,173</w:t>
            </w:r>
          </w:p>
        </w:tc>
        <w:tc>
          <w:tcPr>
            <w:tcW w:w="236" w:type="dxa"/>
          </w:tcPr>
          <w:p w14:paraId="25F64B7D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4BABBD2" w14:textId="140277B3" w:rsidR="003928A1" w:rsidRPr="00097B71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41,336</w:t>
            </w:r>
          </w:p>
        </w:tc>
        <w:tc>
          <w:tcPr>
            <w:tcW w:w="236" w:type="dxa"/>
          </w:tcPr>
          <w:p w14:paraId="3AC4571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194D9AC5" w14:textId="3DB6BA76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1373EBF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4F6F14A8" w14:textId="6509DD53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737840C1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67591024" w14:textId="605F0101" w:rsidR="003928A1" w:rsidRPr="00097B71" w:rsidRDefault="003928A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41,336</w:t>
            </w:r>
          </w:p>
        </w:tc>
      </w:tr>
      <w:tr w:rsidR="003928A1" w:rsidRPr="00097B71" w14:paraId="54BEF98A" w14:textId="77777777" w:rsidTr="005A17F5">
        <w:trPr>
          <w:trHeight w:val="68"/>
        </w:trPr>
        <w:tc>
          <w:tcPr>
            <w:tcW w:w="3481" w:type="dxa"/>
          </w:tcPr>
          <w:p w14:paraId="7E967E73" w14:textId="4236D58B" w:rsidR="003928A1" w:rsidRPr="00097B71" w:rsidRDefault="003928A1" w:rsidP="003928A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รับโอนจากการโอนกิจการทั้งหมด</w:t>
            </w:r>
          </w:p>
        </w:tc>
        <w:tc>
          <w:tcPr>
            <w:tcW w:w="628" w:type="dxa"/>
          </w:tcPr>
          <w:p w14:paraId="6E7DFED5" w14:textId="6B7BF6B5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2A6115C" w14:textId="1D92D670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A17F5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44" w:type="dxa"/>
          </w:tcPr>
          <w:p w14:paraId="67F4EA7C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39D47ED3" w14:textId="25395810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28122E1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  <w:vAlign w:val="bottom"/>
          </w:tcPr>
          <w:p w14:paraId="5C7EB5C4" w14:textId="23F41B55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04100DC1" w14:textId="77777777" w:rsidR="003928A1" w:rsidRPr="00097B71" w:rsidRDefault="003928A1" w:rsidP="003928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76EC47A7" w14:textId="66C94439" w:rsidR="003928A1" w:rsidRPr="00097B71" w:rsidRDefault="003928A1" w:rsidP="00347BE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6185C7C1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44D1B24" w14:textId="524B2F53" w:rsidR="003928A1" w:rsidRPr="00B5551F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4,161</w:t>
            </w:r>
          </w:p>
        </w:tc>
        <w:tc>
          <w:tcPr>
            <w:tcW w:w="236" w:type="dxa"/>
          </w:tcPr>
          <w:p w14:paraId="7D1720B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7B4F4194" w14:textId="29635D38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2A93CC0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03069C09" w14:textId="467C9E88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2F9CABEF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287CBF2D" w14:textId="37B65B8E" w:rsidR="003928A1" w:rsidRPr="003928A1" w:rsidRDefault="003928A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4,161</w:t>
            </w:r>
          </w:p>
        </w:tc>
      </w:tr>
      <w:tr w:rsidR="003928A1" w:rsidRPr="00097B71" w14:paraId="38BCA3B2" w14:textId="77777777" w:rsidTr="005A17F5">
        <w:trPr>
          <w:trHeight w:val="68"/>
        </w:trPr>
        <w:tc>
          <w:tcPr>
            <w:tcW w:w="3481" w:type="dxa"/>
          </w:tcPr>
          <w:p w14:paraId="3D77F4F4" w14:textId="4CAB1F98" w:rsidR="003928A1" w:rsidRPr="00097B71" w:rsidRDefault="003928A1" w:rsidP="003928A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28" w:type="dxa"/>
          </w:tcPr>
          <w:p w14:paraId="3DFD1BF8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3226BF14" w14:textId="52D553FA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1,389</w:t>
            </w:r>
          </w:p>
        </w:tc>
        <w:tc>
          <w:tcPr>
            <w:tcW w:w="244" w:type="dxa"/>
          </w:tcPr>
          <w:p w14:paraId="137D2EC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44780080" w14:textId="5D036D2B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4AB80C8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468" w:type="dxa"/>
            <w:vAlign w:val="bottom"/>
          </w:tcPr>
          <w:p w14:paraId="11C5BC0A" w14:textId="677FF22B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69CB7E0F" w14:textId="77777777" w:rsidR="003928A1" w:rsidRPr="00097B71" w:rsidRDefault="003928A1" w:rsidP="003928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3EAFE8A8" w14:textId="327A5CE0" w:rsidR="003928A1" w:rsidRPr="003928A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1,389</w:t>
            </w:r>
          </w:p>
        </w:tc>
        <w:tc>
          <w:tcPr>
            <w:tcW w:w="236" w:type="dxa"/>
          </w:tcPr>
          <w:p w14:paraId="7D7D3B63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485C344F" w14:textId="1B49BD84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44F918B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4B8F48FA" w14:textId="76F83702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2EF839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49986A2F" w14:textId="35DA9808" w:rsidR="003928A1" w:rsidRPr="005A17F5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772E729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4BEF5C81" w14:textId="69E32868" w:rsidR="003928A1" w:rsidRPr="005A17F5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928A1" w:rsidRPr="00097B71" w14:paraId="514F1A05" w14:textId="77777777" w:rsidTr="005A17F5">
        <w:trPr>
          <w:trHeight w:val="68"/>
        </w:trPr>
        <w:tc>
          <w:tcPr>
            <w:tcW w:w="3481" w:type="dxa"/>
          </w:tcPr>
          <w:p w14:paraId="37E0AD8B" w14:textId="5BE7EBD9" w:rsidR="003928A1" w:rsidRPr="00097B71" w:rsidRDefault="003928A1" w:rsidP="003928A1">
            <w:pPr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จำหน่ายและตัดจำหน่าย</w:t>
            </w:r>
          </w:p>
        </w:tc>
        <w:tc>
          <w:tcPr>
            <w:tcW w:w="628" w:type="dxa"/>
          </w:tcPr>
          <w:p w14:paraId="416E8B15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48DA7973" w14:textId="19D6F247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(28,734)</w:t>
            </w:r>
          </w:p>
        </w:tc>
        <w:tc>
          <w:tcPr>
            <w:tcW w:w="244" w:type="dxa"/>
          </w:tcPr>
          <w:p w14:paraId="0071FBEF" w14:textId="77777777" w:rsidR="003928A1" w:rsidRPr="00097B71" w:rsidRDefault="003928A1" w:rsidP="003928A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2FDABA6B" w14:textId="661953C6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52E765B" w14:textId="77777777" w:rsidR="003928A1" w:rsidRPr="00097B71" w:rsidRDefault="003928A1" w:rsidP="003928A1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  <w:vAlign w:val="bottom"/>
          </w:tcPr>
          <w:p w14:paraId="127F8473" w14:textId="74AFC5CB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rtl/>
                <w:cs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4108E38E" w14:textId="77777777" w:rsidR="003928A1" w:rsidRPr="00097B71" w:rsidRDefault="003928A1" w:rsidP="003928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0D0E85C5" w14:textId="1643E80C" w:rsidR="003928A1" w:rsidRPr="005A17F5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(28,734)</w:t>
            </w:r>
          </w:p>
        </w:tc>
        <w:tc>
          <w:tcPr>
            <w:tcW w:w="236" w:type="dxa"/>
          </w:tcPr>
          <w:p w14:paraId="012E9F7A" w14:textId="77777777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4A8B4AE" w14:textId="4629CC08" w:rsidR="003928A1" w:rsidRPr="00097B71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(21,</w:t>
            </w:r>
            <w:r w:rsidRPr="00097B71">
              <w:rPr>
                <w:rFonts w:asciiTheme="majorBidi" w:hAnsiTheme="majorBidi" w:cstheme="majorBidi"/>
                <w:szCs w:val="24"/>
                <w:lang w:bidi="th-TH"/>
              </w:rPr>
              <w:t>974</w:t>
            </w:r>
            <w:r w:rsidRPr="00097B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07285B3F" w14:textId="77777777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</w:tcPr>
          <w:p w14:paraId="32412B6C" w14:textId="4C85272C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092B962B" w14:textId="77777777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82CB17B" w14:textId="1E072F78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15A1AEED" w14:textId="77777777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</w:tcPr>
          <w:p w14:paraId="76C07B82" w14:textId="4A92051B" w:rsidR="003928A1" w:rsidRPr="00097B71" w:rsidRDefault="003928A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(21,974)</w:t>
            </w:r>
          </w:p>
        </w:tc>
      </w:tr>
      <w:tr w:rsidR="003928A1" w:rsidRPr="00097B71" w14:paraId="7689C3AD" w14:textId="77777777" w:rsidTr="005A17F5">
        <w:trPr>
          <w:trHeight w:val="68"/>
        </w:trPr>
        <w:tc>
          <w:tcPr>
            <w:tcW w:w="3481" w:type="dxa"/>
          </w:tcPr>
          <w:p w14:paraId="75E8EA01" w14:textId="30A1323E" w:rsidR="003928A1" w:rsidRPr="00097B71" w:rsidRDefault="003928A1" w:rsidP="003928A1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8" w:type="dxa"/>
          </w:tcPr>
          <w:p w14:paraId="03661AEF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23EBF5" w14:textId="4F30DE22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(51)</w:t>
            </w:r>
          </w:p>
        </w:tc>
        <w:tc>
          <w:tcPr>
            <w:tcW w:w="244" w:type="dxa"/>
            <w:vAlign w:val="bottom"/>
          </w:tcPr>
          <w:p w14:paraId="20200B7E" w14:textId="77777777" w:rsidR="003928A1" w:rsidRPr="00097B71" w:rsidRDefault="003928A1" w:rsidP="003928A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0C6AB13" w14:textId="77777777" w:rsidR="003928A1" w:rsidRPr="00097B71" w:rsidRDefault="003928A1" w:rsidP="003928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  <w:p w14:paraId="40A0F71F" w14:textId="009DC0E3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7A3545A3" w14:textId="77777777" w:rsidR="003928A1" w:rsidRPr="00097B71" w:rsidRDefault="003928A1" w:rsidP="003928A1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7461073" w14:textId="3EFD74CB" w:rsidR="003928A1" w:rsidRPr="00097B71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vAlign w:val="bottom"/>
          </w:tcPr>
          <w:p w14:paraId="65F1ED55" w14:textId="77777777" w:rsidR="003928A1" w:rsidRPr="00097B71" w:rsidRDefault="003928A1" w:rsidP="003928A1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bottom"/>
          </w:tcPr>
          <w:p w14:paraId="0D2AC2C1" w14:textId="1C766FA8" w:rsidR="003928A1" w:rsidRPr="00097B7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(51)</w:t>
            </w:r>
          </w:p>
        </w:tc>
        <w:tc>
          <w:tcPr>
            <w:tcW w:w="236" w:type="dxa"/>
          </w:tcPr>
          <w:p w14:paraId="3C7E16AB" w14:textId="77777777" w:rsidR="003928A1" w:rsidRPr="00097B71" w:rsidRDefault="003928A1" w:rsidP="003928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A65228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  <w:p w14:paraId="2BA9FDB3" w14:textId="35AA7F01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3767BA4" w14:textId="77777777" w:rsidR="003928A1" w:rsidRPr="00097B71" w:rsidRDefault="003928A1" w:rsidP="003928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8D72539" w14:textId="77777777" w:rsidR="003928A1" w:rsidRPr="00097B71" w:rsidRDefault="003928A1" w:rsidP="005A17F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  <w:p w14:paraId="2CF25873" w14:textId="20BBF013" w:rsidR="003928A1" w:rsidRPr="00097B71" w:rsidRDefault="003928A1" w:rsidP="005A17F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 w:rsidRPr="00097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837F1F7" w14:textId="77777777" w:rsidR="003928A1" w:rsidRPr="00097B71" w:rsidRDefault="003928A1" w:rsidP="003928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4C9CA" w14:textId="77777777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7484246" w14:textId="76AE10E3" w:rsidR="003928A1" w:rsidRPr="00097B71" w:rsidRDefault="003928A1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097B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0A2354DE" w14:textId="77777777" w:rsidR="003928A1" w:rsidRPr="00097B71" w:rsidRDefault="003928A1" w:rsidP="003928A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EDAC927" w14:textId="77777777" w:rsidR="003928A1" w:rsidRPr="00097B71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73E27CE" w14:textId="0A63D009" w:rsidR="003928A1" w:rsidRPr="00097B71" w:rsidRDefault="003928A1" w:rsidP="005A17F5">
            <w:pPr>
              <w:spacing w:line="300" w:lineRule="exact"/>
              <w:ind w:left="-108" w:right="231"/>
              <w:jc w:val="right"/>
              <w:rPr>
                <w:rFonts w:asciiTheme="majorBidi" w:hAnsiTheme="majorBidi" w:cstheme="majorBidi"/>
                <w:lang w:bidi="ar-SA"/>
              </w:rPr>
            </w:pPr>
            <w:r w:rsidRPr="00097B71">
              <w:rPr>
                <w:rFonts w:asciiTheme="majorBidi" w:hAnsiTheme="majorBidi" w:cstheme="majorBidi"/>
                <w:lang w:bidi="ar-SA"/>
              </w:rPr>
              <w:t>-</w:t>
            </w:r>
          </w:p>
        </w:tc>
      </w:tr>
      <w:tr w:rsidR="003928A1" w:rsidRPr="00097B71" w14:paraId="10C9B6A2" w14:textId="77777777" w:rsidTr="005A17F5">
        <w:trPr>
          <w:trHeight w:val="68"/>
        </w:trPr>
        <w:tc>
          <w:tcPr>
            <w:tcW w:w="3481" w:type="dxa"/>
          </w:tcPr>
          <w:p w14:paraId="1E24CCBE" w14:textId="77777777" w:rsidR="003928A1" w:rsidRPr="00097B71" w:rsidRDefault="003928A1" w:rsidP="003928A1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>31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097B7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/>
                <w:b/>
                <w:bCs/>
              </w:rPr>
              <w:t>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28" w:type="dxa"/>
          </w:tcPr>
          <w:p w14:paraId="04CF697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0DEF45" w14:textId="5A98AF1D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346,565</w:t>
            </w:r>
          </w:p>
        </w:tc>
        <w:tc>
          <w:tcPr>
            <w:tcW w:w="244" w:type="dxa"/>
          </w:tcPr>
          <w:p w14:paraId="45A0F944" w14:textId="77777777" w:rsidR="003928A1" w:rsidRPr="00097B71" w:rsidRDefault="003928A1" w:rsidP="003928A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B877F51" w14:textId="2E82CA9F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</w:tcPr>
          <w:p w14:paraId="282C298F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1431257" w14:textId="6AA3FC7E" w:rsidR="003928A1" w:rsidRPr="005A17F5" w:rsidRDefault="003928A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0" w:type="dxa"/>
          </w:tcPr>
          <w:p w14:paraId="452360B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7941D611" w14:textId="301A5999" w:rsidR="003928A1" w:rsidRPr="00097B7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346,</w:t>
            </w:r>
            <w:r w:rsidRPr="00097B71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565</w:t>
            </w:r>
          </w:p>
        </w:tc>
        <w:tc>
          <w:tcPr>
            <w:tcW w:w="236" w:type="dxa"/>
          </w:tcPr>
          <w:p w14:paraId="6DBE53F7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A82C6F" w14:textId="7DEC04AA" w:rsidR="003928A1" w:rsidRPr="00097B71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290,947</w:t>
            </w:r>
          </w:p>
        </w:tc>
        <w:tc>
          <w:tcPr>
            <w:tcW w:w="236" w:type="dxa"/>
          </w:tcPr>
          <w:p w14:paraId="03BD61FD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364DB37" w14:textId="627BF5E7" w:rsidR="003928A1" w:rsidRPr="005A17F5" w:rsidRDefault="003928A1" w:rsidP="005A17F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</w:tcPr>
          <w:p w14:paraId="1F3A7837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22A867" w14:textId="0ECAD1C0" w:rsidR="003928A1" w:rsidRPr="005A17F5" w:rsidRDefault="003928A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84" w:type="dxa"/>
          </w:tcPr>
          <w:p w14:paraId="49A349C4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51AF95" w14:textId="3230AE34" w:rsidR="003928A1" w:rsidRPr="00097B71" w:rsidRDefault="003928A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290,947</w:t>
            </w:r>
          </w:p>
        </w:tc>
      </w:tr>
      <w:tr w:rsidR="003928A1" w:rsidRPr="00097B71" w14:paraId="321C8456" w14:textId="77777777" w:rsidTr="005A17F5">
        <w:trPr>
          <w:trHeight w:val="68"/>
        </w:trPr>
        <w:tc>
          <w:tcPr>
            <w:tcW w:w="3481" w:type="dxa"/>
          </w:tcPr>
          <w:p w14:paraId="25700D9D" w14:textId="23604FE9" w:rsidR="003928A1" w:rsidRPr="00097B71" w:rsidRDefault="003928A1" w:rsidP="003928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628" w:type="dxa"/>
          </w:tcPr>
          <w:p w14:paraId="56C712AE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E248477" w14:textId="3DDE7FD3" w:rsidR="003928A1" w:rsidRPr="00097B71" w:rsidRDefault="00A75698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82,747</w:t>
            </w:r>
          </w:p>
        </w:tc>
        <w:tc>
          <w:tcPr>
            <w:tcW w:w="244" w:type="dxa"/>
          </w:tcPr>
          <w:p w14:paraId="49FA883F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844" w:type="dxa"/>
          </w:tcPr>
          <w:p w14:paraId="2B49A983" w14:textId="5F20198B" w:rsidR="003928A1" w:rsidRPr="00097B71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43F8CB26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68" w:type="dxa"/>
          </w:tcPr>
          <w:p w14:paraId="3A96525D" w14:textId="51DCF2CA" w:rsidR="003928A1" w:rsidRPr="00097B71" w:rsidRDefault="00164767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cs/>
              </w:rPr>
            </w:pPr>
            <w:r w:rsidRPr="005A17F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33E2804B" w14:textId="77777777" w:rsidR="003928A1" w:rsidRPr="00097B71" w:rsidRDefault="003928A1" w:rsidP="003928A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</w:tcPr>
          <w:p w14:paraId="1360942A" w14:textId="7059352D" w:rsidR="003928A1" w:rsidRPr="005A17F5" w:rsidRDefault="00095BF4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 w:rsidRPr="005A17F5">
              <w:rPr>
                <w:rFonts w:asciiTheme="majorBidi" w:hAnsiTheme="majorBidi" w:cstheme="majorBidi"/>
              </w:rPr>
              <w:t>82,747</w:t>
            </w:r>
          </w:p>
        </w:tc>
        <w:tc>
          <w:tcPr>
            <w:tcW w:w="236" w:type="dxa"/>
          </w:tcPr>
          <w:p w14:paraId="7B20DDB4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6E6496A" w14:textId="6138A332" w:rsidR="003928A1" w:rsidRPr="00097B71" w:rsidRDefault="008718DC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68,452</w:t>
            </w:r>
          </w:p>
        </w:tc>
        <w:tc>
          <w:tcPr>
            <w:tcW w:w="236" w:type="dxa"/>
          </w:tcPr>
          <w:p w14:paraId="3B9B2746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4A3E7202" w14:textId="7603AFF6" w:rsidR="003928A1" w:rsidRPr="00097B71" w:rsidRDefault="00977675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8A89ECD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57E103C6" w14:textId="0F6189E5" w:rsidR="003928A1" w:rsidRPr="00097B71" w:rsidRDefault="00977675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6E5AB2F2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288FDCF6" w14:textId="120C76EE" w:rsidR="003928A1" w:rsidRPr="00097B71" w:rsidRDefault="00977675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68,452</w:t>
            </w:r>
          </w:p>
        </w:tc>
      </w:tr>
      <w:tr w:rsidR="003928A1" w:rsidRPr="00097B71" w14:paraId="64B191B7" w14:textId="77777777" w:rsidTr="005A17F5">
        <w:trPr>
          <w:trHeight w:val="68"/>
        </w:trPr>
        <w:tc>
          <w:tcPr>
            <w:tcW w:w="3481" w:type="dxa"/>
          </w:tcPr>
          <w:p w14:paraId="38F4EC5C" w14:textId="075AC392" w:rsidR="003928A1" w:rsidRPr="00097B71" w:rsidRDefault="003928A1" w:rsidP="003928A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28" w:type="dxa"/>
          </w:tcPr>
          <w:p w14:paraId="271C66D5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7A1B1F4" w14:textId="03C030FB" w:rsidR="003928A1" w:rsidRPr="005A17F5" w:rsidRDefault="001A302A" w:rsidP="005A17F5">
            <w:pPr>
              <w:pStyle w:val="acctfourfigures"/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1,017</w:t>
            </w:r>
          </w:p>
        </w:tc>
        <w:tc>
          <w:tcPr>
            <w:tcW w:w="244" w:type="dxa"/>
          </w:tcPr>
          <w:p w14:paraId="6134966F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4" w:type="dxa"/>
          </w:tcPr>
          <w:p w14:paraId="397C1464" w14:textId="6D80D577" w:rsidR="003928A1" w:rsidRPr="00097B71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682701AA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8" w:type="dxa"/>
          </w:tcPr>
          <w:p w14:paraId="3B77BF95" w14:textId="245B1284" w:rsidR="003928A1" w:rsidRPr="00164767" w:rsidRDefault="00164767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 w:rsidRPr="001647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7BFD9563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A58E423" w14:textId="72CAAA7D" w:rsidR="003928A1" w:rsidRPr="005A17F5" w:rsidRDefault="00095BF4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 w:rsidRPr="005A17F5">
              <w:rPr>
                <w:rFonts w:asciiTheme="majorBidi" w:hAnsiTheme="majorBidi" w:cstheme="majorBidi"/>
              </w:rPr>
              <w:t>1,017</w:t>
            </w:r>
          </w:p>
        </w:tc>
        <w:tc>
          <w:tcPr>
            <w:tcW w:w="236" w:type="dxa"/>
          </w:tcPr>
          <w:p w14:paraId="4F34DF37" w14:textId="77777777" w:rsidR="003928A1" w:rsidRPr="00097B71" w:rsidRDefault="003928A1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A642C47" w14:textId="428057CB" w:rsidR="003928A1" w:rsidRPr="005A17F5" w:rsidRDefault="00E95270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5A17F5">
              <w:rPr>
                <w:rFonts w:asciiTheme="majorBidi" w:hAnsiTheme="majorBidi" w:cstheme="majorBidi"/>
                <w:szCs w:val="24"/>
                <w:lang w:bidi="th-TH"/>
              </w:rPr>
              <w:t>136</w:t>
            </w:r>
          </w:p>
        </w:tc>
        <w:tc>
          <w:tcPr>
            <w:tcW w:w="236" w:type="dxa"/>
          </w:tcPr>
          <w:p w14:paraId="30037DD4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10FF0649" w14:textId="06825899" w:rsidR="003928A1" w:rsidRPr="00097B71" w:rsidRDefault="00977675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22A0D0F3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0E7CB71F" w14:textId="2BF3C8C5" w:rsidR="003928A1" w:rsidRPr="00977675" w:rsidRDefault="00977675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 w:rsidRPr="0097767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6189E69E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02612ABF" w14:textId="1DC3B9A3" w:rsidR="003928A1" w:rsidRPr="005A17F5" w:rsidRDefault="00977675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136</w:t>
            </w:r>
          </w:p>
        </w:tc>
      </w:tr>
      <w:tr w:rsidR="003928A1" w:rsidRPr="00097B71" w14:paraId="6BFD0B85" w14:textId="77777777" w:rsidTr="005A17F5">
        <w:trPr>
          <w:trHeight w:val="68"/>
        </w:trPr>
        <w:tc>
          <w:tcPr>
            <w:tcW w:w="3481" w:type="dxa"/>
          </w:tcPr>
          <w:p w14:paraId="10B5ECF1" w14:textId="400D6020" w:rsidR="003928A1" w:rsidRPr="00097B71" w:rsidRDefault="003928A1" w:rsidP="003928A1">
            <w:pPr>
              <w:spacing w:line="240" w:lineRule="auto"/>
              <w:ind w:left="176" w:right="-43" w:hanging="176"/>
              <w:jc w:val="both"/>
              <w:rPr>
                <w:cs/>
              </w:rPr>
            </w:pPr>
            <w:r w:rsidRPr="00097B71">
              <w:rPr>
                <w:rFonts w:asciiTheme="majorBidi" w:hAnsiTheme="majorBidi"/>
                <w:cs/>
              </w:rPr>
              <w:t>จำหน่ายและตัดจำหน่าย</w:t>
            </w:r>
          </w:p>
        </w:tc>
        <w:tc>
          <w:tcPr>
            <w:tcW w:w="628" w:type="dxa"/>
          </w:tcPr>
          <w:p w14:paraId="2E4F9E69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F7CF936" w14:textId="0DD39581" w:rsidR="003928A1" w:rsidRPr="00097B71" w:rsidRDefault="008A4AAD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(53</w:t>
            </w:r>
            <w:r w:rsidR="00C511D5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38716901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1D623C7" w14:textId="028A2C9F" w:rsidR="003928A1" w:rsidRPr="00097B71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3F277005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67014ADA" w14:textId="54E21157" w:rsidR="003928A1" w:rsidRPr="00097B71" w:rsidRDefault="00164767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  <w:r w:rsidRPr="005A17F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</w:tcPr>
          <w:p w14:paraId="37A181A2" w14:textId="77777777" w:rsidR="003928A1" w:rsidRPr="00097B71" w:rsidRDefault="003928A1" w:rsidP="003928A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9F70808" w14:textId="1CAB6BC4" w:rsidR="003928A1" w:rsidRPr="00097B71" w:rsidRDefault="00095BF4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(537)</w:t>
            </w:r>
          </w:p>
        </w:tc>
        <w:tc>
          <w:tcPr>
            <w:tcW w:w="236" w:type="dxa"/>
          </w:tcPr>
          <w:p w14:paraId="24FBEF21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0117EC1" w14:textId="2D372ECB" w:rsidR="003928A1" w:rsidRPr="005A17F5" w:rsidRDefault="00E95270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szCs w:val="24"/>
                <w:lang w:bidi="th-TH"/>
              </w:rPr>
            </w:pPr>
            <w:r w:rsidRPr="005A17F5">
              <w:rPr>
                <w:rFonts w:asciiTheme="majorBidi" w:hAnsiTheme="majorBidi" w:cstheme="majorBidi"/>
                <w:szCs w:val="24"/>
                <w:lang w:bidi="th-TH"/>
              </w:rPr>
              <w:t>(331)</w:t>
            </w:r>
          </w:p>
        </w:tc>
        <w:tc>
          <w:tcPr>
            <w:tcW w:w="236" w:type="dxa"/>
          </w:tcPr>
          <w:p w14:paraId="6A38B40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</w:tcPr>
          <w:p w14:paraId="1C5FBC47" w14:textId="518D8C2B" w:rsidR="003928A1" w:rsidRPr="00097B71" w:rsidRDefault="00977675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1FC69EB3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21C307A1" w14:textId="4269F858" w:rsidR="003928A1" w:rsidRPr="00097B71" w:rsidRDefault="00977675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520873B8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294C3795" w14:textId="27AB1365" w:rsidR="003928A1" w:rsidRPr="005A17F5" w:rsidRDefault="00977675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4"/>
              </w:rPr>
            </w:pPr>
            <w:r w:rsidRPr="005A17F5">
              <w:rPr>
                <w:rFonts w:asciiTheme="majorBidi" w:hAnsiTheme="majorBidi" w:cstheme="majorBidi"/>
                <w:szCs w:val="24"/>
              </w:rPr>
              <w:t>(331)</w:t>
            </w:r>
          </w:p>
        </w:tc>
      </w:tr>
      <w:tr w:rsidR="003928A1" w:rsidRPr="00097B71" w14:paraId="7A0D384A" w14:textId="77777777" w:rsidTr="005A17F5">
        <w:trPr>
          <w:trHeight w:val="68"/>
        </w:trPr>
        <w:tc>
          <w:tcPr>
            <w:tcW w:w="3481" w:type="dxa"/>
          </w:tcPr>
          <w:p w14:paraId="0B2FF965" w14:textId="5A6B8C22" w:rsidR="003928A1" w:rsidRPr="00097B71" w:rsidRDefault="003928A1" w:rsidP="003928A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cs/>
              </w:rPr>
            </w:pPr>
            <w:r w:rsidRPr="00097B71">
              <w:rPr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8" w:type="dxa"/>
          </w:tcPr>
          <w:p w14:paraId="4A7F4EFD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061BB3" w14:textId="67A40E2B" w:rsidR="003928A1" w:rsidRPr="00097B71" w:rsidRDefault="00E307F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8A4AAD">
              <w:rPr>
                <w:rFonts w:asciiTheme="majorBidi" w:hAnsiTheme="majorBidi" w:cstheme="majorBidi"/>
                <w:szCs w:val="24"/>
              </w:rPr>
              <w:t>300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44" w:type="dxa"/>
            <w:vAlign w:val="bottom"/>
          </w:tcPr>
          <w:p w14:paraId="3261690F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ED71033" w14:textId="77777777" w:rsidR="00230953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</w:p>
          <w:p w14:paraId="5E0845C8" w14:textId="38520D5A" w:rsidR="003928A1" w:rsidRPr="00097B71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</w:tcPr>
          <w:p w14:paraId="7E69E19E" w14:textId="77777777" w:rsidR="003928A1" w:rsidRPr="00097B71" w:rsidRDefault="003928A1" w:rsidP="003928A1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8" w:type="dxa"/>
          </w:tcPr>
          <w:p w14:paraId="40E516FD" w14:textId="77777777" w:rsidR="00164767" w:rsidRPr="005A17F5" w:rsidRDefault="00164767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  <w:p w14:paraId="3F01740B" w14:textId="0A1ACADC" w:rsidR="003928A1" w:rsidRPr="005A17F5" w:rsidRDefault="00164767" w:rsidP="005A17F5">
            <w:pPr>
              <w:tabs>
                <w:tab w:val="decimal" w:pos="1020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Cs w:val="20"/>
                <w:lang w:bidi="ar-SA"/>
              </w:rPr>
            </w:pPr>
            <w:r w:rsidRPr="005A17F5">
              <w:rPr>
                <w:rFonts w:asciiTheme="majorBidi" w:hAnsiTheme="majorBidi" w:cstheme="majorBidi"/>
                <w:szCs w:val="20"/>
                <w:lang w:bidi="ar-SA"/>
              </w:rPr>
              <w:t>-</w:t>
            </w:r>
          </w:p>
        </w:tc>
        <w:tc>
          <w:tcPr>
            <w:tcW w:w="240" w:type="dxa"/>
          </w:tcPr>
          <w:p w14:paraId="35CD9766" w14:textId="77777777" w:rsidR="003928A1" w:rsidRPr="00097B71" w:rsidRDefault="003928A1" w:rsidP="003928A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B35EFE2" w14:textId="2610DCD3" w:rsidR="003928A1" w:rsidRPr="00097B71" w:rsidRDefault="00095BF4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236" w:type="dxa"/>
          </w:tcPr>
          <w:p w14:paraId="4F40840C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61A4677" w14:textId="77777777" w:rsidR="00E95270" w:rsidRDefault="00E95270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  <w:p w14:paraId="73968327" w14:textId="48F1FA40" w:rsidR="003928A1" w:rsidRPr="00097B71" w:rsidRDefault="00E95270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3267BA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19C0E05" w14:textId="77777777" w:rsidR="00977675" w:rsidRDefault="00977675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</w:p>
          <w:p w14:paraId="2C7CD090" w14:textId="4DE3A775" w:rsidR="003928A1" w:rsidRPr="00097B71" w:rsidRDefault="00977675" w:rsidP="003928A1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4B59F58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5BD5A7E0" w14:textId="77777777" w:rsidR="00977675" w:rsidRDefault="00977675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8975312" w14:textId="3BDB0182" w:rsidR="003928A1" w:rsidRPr="00097B71" w:rsidRDefault="00977675" w:rsidP="005A17F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</w:tcPr>
          <w:p w14:paraId="705AA30B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3" w:type="dxa"/>
          </w:tcPr>
          <w:p w14:paraId="14C07857" w14:textId="77777777" w:rsidR="00977675" w:rsidRPr="005A17F5" w:rsidRDefault="00977675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5E2D4DE" w14:textId="3850F47F" w:rsidR="003928A1" w:rsidRPr="00097B71" w:rsidRDefault="00977675" w:rsidP="005A17F5">
            <w:pPr>
              <w:spacing w:line="300" w:lineRule="exact"/>
              <w:ind w:left="-108" w:right="231"/>
              <w:jc w:val="right"/>
              <w:rPr>
                <w:rFonts w:asciiTheme="majorBidi" w:hAnsiTheme="majorBidi" w:cstheme="majorBidi"/>
                <w:lang w:bidi="ar-SA"/>
              </w:rPr>
            </w:pPr>
            <w:r>
              <w:rPr>
                <w:rFonts w:asciiTheme="majorBidi" w:hAnsiTheme="majorBidi" w:cstheme="majorBidi"/>
                <w:lang w:bidi="ar-SA"/>
              </w:rPr>
              <w:t>-</w:t>
            </w:r>
          </w:p>
        </w:tc>
      </w:tr>
      <w:tr w:rsidR="003928A1" w:rsidRPr="00097B71" w14:paraId="44782EAD" w14:textId="77777777" w:rsidTr="005A17F5">
        <w:trPr>
          <w:trHeight w:val="68"/>
        </w:trPr>
        <w:tc>
          <w:tcPr>
            <w:tcW w:w="3481" w:type="dxa"/>
          </w:tcPr>
          <w:p w14:paraId="68356172" w14:textId="77777777" w:rsidR="003928A1" w:rsidRPr="00097B71" w:rsidRDefault="003928A1" w:rsidP="003928A1">
            <w:pPr>
              <w:spacing w:line="240" w:lineRule="auto"/>
              <w:ind w:left="176" w:right="-43" w:hanging="176"/>
              <w:jc w:val="both"/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>31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7B71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28" w:type="dxa"/>
          </w:tcPr>
          <w:p w14:paraId="62E84846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299AEC" w14:textId="7E8A3931" w:rsidR="003928A1" w:rsidRPr="00097B71" w:rsidRDefault="00C511D5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429,492</w:t>
            </w:r>
          </w:p>
        </w:tc>
        <w:tc>
          <w:tcPr>
            <w:tcW w:w="244" w:type="dxa"/>
          </w:tcPr>
          <w:p w14:paraId="4B28FC04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E590CB3" w14:textId="5B954F44" w:rsidR="003928A1" w:rsidRPr="00097B71" w:rsidRDefault="00230953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</w:tcPr>
          <w:p w14:paraId="39493AC5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49606844" w14:textId="2FAFC32D" w:rsidR="003928A1" w:rsidRPr="00097B71" w:rsidRDefault="00164767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</w:rPr>
            </w:pPr>
            <w:r w:rsidRPr="0016476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0" w:type="dxa"/>
          </w:tcPr>
          <w:p w14:paraId="128CC43C" w14:textId="77777777" w:rsidR="003928A1" w:rsidRPr="00097B71" w:rsidRDefault="003928A1" w:rsidP="003928A1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0E8DF" w14:textId="702F932B" w:rsidR="003928A1" w:rsidRPr="00097B71" w:rsidRDefault="00095BF4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429,492</w:t>
            </w:r>
          </w:p>
        </w:tc>
        <w:tc>
          <w:tcPr>
            <w:tcW w:w="236" w:type="dxa"/>
          </w:tcPr>
          <w:p w14:paraId="640279E4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0B1996" w14:textId="5343B6BF" w:rsidR="003928A1" w:rsidRPr="00097B71" w:rsidRDefault="00E95270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359,204</w:t>
            </w:r>
          </w:p>
        </w:tc>
        <w:tc>
          <w:tcPr>
            <w:tcW w:w="236" w:type="dxa"/>
          </w:tcPr>
          <w:p w14:paraId="1AE16FB4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14:paraId="5587088F" w14:textId="4AD2997A" w:rsidR="003928A1" w:rsidRPr="00977675" w:rsidRDefault="00977675" w:rsidP="0097767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767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</w:tcPr>
          <w:p w14:paraId="38602A52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44537E" w14:textId="2E961970" w:rsidR="003928A1" w:rsidRPr="00977675" w:rsidRDefault="00977675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7767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84" w:type="dxa"/>
          </w:tcPr>
          <w:p w14:paraId="4444027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01F1BBF" w14:textId="44322912" w:rsidR="003928A1" w:rsidRPr="00097B71" w:rsidRDefault="00977675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359,204</w:t>
            </w:r>
          </w:p>
        </w:tc>
      </w:tr>
      <w:tr w:rsidR="00D263C1" w:rsidRPr="00097B71" w14:paraId="01039D2A" w14:textId="77777777" w:rsidTr="00D263C1">
        <w:trPr>
          <w:trHeight w:val="68"/>
        </w:trPr>
        <w:tc>
          <w:tcPr>
            <w:tcW w:w="3481" w:type="dxa"/>
          </w:tcPr>
          <w:p w14:paraId="1B37F399" w14:textId="77777777" w:rsidR="00D263C1" w:rsidRPr="00097B71" w:rsidRDefault="00D263C1" w:rsidP="003928A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8" w:type="dxa"/>
          </w:tcPr>
          <w:p w14:paraId="4C88F2D9" w14:textId="77777777" w:rsidR="00D263C1" w:rsidRPr="00097B71" w:rsidRDefault="00D263C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D94680" w14:textId="77777777" w:rsidR="00D263C1" w:rsidRDefault="00D263C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767263E7" w14:textId="77777777" w:rsidR="00D263C1" w:rsidRPr="00097B71" w:rsidRDefault="00D263C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D6F9918" w14:textId="77777777" w:rsidR="00D263C1" w:rsidRDefault="00D263C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</w:tcPr>
          <w:p w14:paraId="5D50F114" w14:textId="77777777" w:rsidR="00D263C1" w:rsidRPr="00097B71" w:rsidRDefault="00D263C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53D716C" w14:textId="77777777" w:rsidR="00D263C1" w:rsidRPr="00164767" w:rsidRDefault="00D263C1" w:rsidP="005A17F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2134F7F4" w14:textId="77777777" w:rsidR="00D263C1" w:rsidRPr="00097B71" w:rsidRDefault="00D263C1" w:rsidP="003928A1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08191C91" w14:textId="77777777" w:rsidR="00D263C1" w:rsidRDefault="00D263C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69A0BF" w14:textId="77777777" w:rsidR="00D263C1" w:rsidRPr="00097B71" w:rsidRDefault="00D263C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489075" w14:textId="77777777" w:rsidR="00D263C1" w:rsidRDefault="00D263C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3DAC6E0" w14:textId="77777777" w:rsidR="00D263C1" w:rsidRPr="00097B71" w:rsidRDefault="00D263C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B0C4835" w14:textId="77777777" w:rsidR="00D263C1" w:rsidRPr="00977675" w:rsidRDefault="00D263C1" w:rsidP="0097767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4" w:type="dxa"/>
          </w:tcPr>
          <w:p w14:paraId="613AE202" w14:textId="77777777" w:rsidR="00D263C1" w:rsidRPr="00097B71" w:rsidRDefault="00D263C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FD4EE1" w14:textId="77777777" w:rsidR="00D263C1" w:rsidRPr="00977675" w:rsidRDefault="00D263C1" w:rsidP="005A17F5">
            <w:pPr>
              <w:pStyle w:val="acctfourfigures"/>
              <w:tabs>
                <w:tab w:val="clear" w:pos="765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4" w:type="dxa"/>
          </w:tcPr>
          <w:p w14:paraId="52C7D3A5" w14:textId="77777777" w:rsidR="00D263C1" w:rsidRPr="00097B71" w:rsidRDefault="00D263C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70F4CD6" w14:textId="77777777" w:rsidR="00D263C1" w:rsidRDefault="00D263C1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928A1" w:rsidRPr="00097B71" w14:paraId="3D419F43" w14:textId="77777777" w:rsidTr="00D263C1">
        <w:trPr>
          <w:trHeight w:val="68"/>
        </w:trPr>
        <w:tc>
          <w:tcPr>
            <w:tcW w:w="3481" w:type="dxa"/>
          </w:tcPr>
          <w:p w14:paraId="644163D9" w14:textId="6F094DA6" w:rsidR="003928A1" w:rsidRPr="00097B71" w:rsidRDefault="003928A1" w:rsidP="003928A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628" w:type="dxa"/>
          </w:tcPr>
          <w:p w14:paraId="3BA05931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</w:tcPr>
          <w:p w14:paraId="118A931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4" w:type="dxa"/>
          </w:tcPr>
          <w:p w14:paraId="0C393DC9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0B04017E" w14:textId="77777777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</w:tcPr>
          <w:p w14:paraId="33B9FE77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</w:tcPr>
          <w:p w14:paraId="0163DDD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0" w:type="dxa"/>
          </w:tcPr>
          <w:p w14:paraId="6F426D4D" w14:textId="77777777" w:rsidR="003928A1" w:rsidRPr="00097B71" w:rsidRDefault="003928A1" w:rsidP="003928A1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</w:tcPr>
          <w:p w14:paraId="626807E7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C0401B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</w:tcPr>
          <w:p w14:paraId="50C25FF5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BE826B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</w:tcPr>
          <w:p w14:paraId="2422768D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4" w:type="dxa"/>
          </w:tcPr>
          <w:p w14:paraId="592AD5EA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</w:tcPr>
          <w:p w14:paraId="5B5D51EA" w14:textId="77777777" w:rsidR="003928A1" w:rsidRPr="00097B71" w:rsidRDefault="003928A1" w:rsidP="003928A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4" w:type="dxa"/>
          </w:tcPr>
          <w:p w14:paraId="261C6B08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</w:tcPr>
          <w:p w14:paraId="2B42D066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928A1" w:rsidRPr="00097B71" w14:paraId="197FA89B" w14:textId="77777777" w:rsidTr="005A17F5">
        <w:trPr>
          <w:trHeight w:val="68"/>
        </w:trPr>
        <w:tc>
          <w:tcPr>
            <w:tcW w:w="3481" w:type="dxa"/>
          </w:tcPr>
          <w:p w14:paraId="5B4FC729" w14:textId="52F4C2F4" w:rsidR="003928A1" w:rsidRPr="00097B71" w:rsidRDefault="003928A1" w:rsidP="003928A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28" w:type="dxa"/>
          </w:tcPr>
          <w:p w14:paraId="1E985F64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6903D98" w14:textId="3BB33240" w:rsidR="003928A1" w:rsidRPr="00097B71" w:rsidRDefault="003928A1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219</w:t>
            </w:r>
            <w:r w:rsidRPr="00097B71">
              <w:rPr>
                <w:rFonts w:asciiTheme="majorBidi" w:hAnsiTheme="majorBidi" w:cstheme="majorBidi"/>
                <w:b/>
                <w:bCs/>
              </w:rPr>
              <w:t>,372</w:t>
            </w:r>
          </w:p>
        </w:tc>
        <w:tc>
          <w:tcPr>
            <w:tcW w:w="244" w:type="dxa"/>
            <w:vAlign w:val="bottom"/>
          </w:tcPr>
          <w:p w14:paraId="7697C7E2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37DC16DF" w14:textId="649BA37B" w:rsidR="003928A1" w:rsidRPr="00097B71" w:rsidRDefault="003928A1" w:rsidP="003928A1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97B7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vAlign w:val="bottom"/>
          </w:tcPr>
          <w:p w14:paraId="116646E6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1BBAAFE3" w14:textId="41DB848B" w:rsidR="003928A1" w:rsidRPr="00097B71" w:rsidRDefault="003928A1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97B71">
              <w:rPr>
                <w:rFonts w:asciiTheme="majorBidi" w:hAnsiTheme="majorBidi" w:cstheme="majorBidi"/>
                <w:b/>
                <w:bCs/>
                <w:szCs w:val="24"/>
              </w:rPr>
              <w:t>6,235</w:t>
            </w:r>
          </w:p>
        </w:tc>
        <w:tc>
          <w:tcPr>
            <w:tcW w:w="240" w:type="dxa"/>
            <w:vAlign w:val="bottom"/>
          </w:tcPr>
          <w:p w14:paraId="63FA5222" w14:textId="77777777" w:rsidR="003928A1" w:rsidRPr="00097B71" w:rsidRDefault="003928A1" w:rsidP="003928A1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  <w:vAlign w:val="bottom"/>
          </w:tcPr>
          <w:p w14:paraId="152DC4CF" w14:textId="1D78A0B0" w:rsidR="003928A1" w:rsidRPr="00097B71" w:rsidRDefault="003928A1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225,607</w:t>
            </w:r>
          </w:p>
        </w:tc>
        <w:tc>
          <w:tcPr>
            <w:tcW w:w="236" w:type="dxa"/>
          </w:tcPr>
          <w:p w14:paraId="17E4069A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1DE0DC6" w14:textId="37B951C3" w:rsidR="003928A1" w:rsidRPr="00097B71" w:rsidRDefault="003928A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183,067</w:t>
            </w:r>
          </w:p>
        </w:tc>
        <w:tc>
          <w:tcPr>
            <w:tcW w:w="236" w:type="dxa"/>
          </w:tcPr>
          <w:p w14:paraId="5EC337E0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</w:tcPr>
          <w:p w14:paraId="02436924" w14:textId="3A5FD127" w:rsidR="003928A1" w:rsidRPr="00334F0C" w:rsidRDefault="00334F0C" w:rsidP="00334F0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4F0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</w:tcPr>
          <w:p w14:paraId="6F25389B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1F98ACD" w14:textId="34455B0D" w:rsidR="003928A1" w:rsidRPr="005A17F5" w:rsidRDefault="00334F0C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6,235</w:t>
            </w:r>
          </w:p>
        </w:tc>
        <w:tc>
          <w:tcPr>
            <w:tcW w:w="284" w:type="dxa"/>
          </w:tcPr>
          <w:p w14:paraId="5D4E81A9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10A2A" w14:textId="713C12C6" w:rsidR="003928A1" w:rsidRPr="00097B71" w:rsidRDefault="00956A24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7F5">
              <w:rPr>
                <w:rFonts w:asciiTheme="majorBidi" w:hAnsiTheme="majorBidi" w:cstheme="majorBidi"/>
                <w:b/>
                <w:bCs/>
                <w:szCs w:val="24"/>
              </w:rPr>
              <w:t>189,302</w:t>
            </w:r>
          </w:p>
        </w:tc>
      </w:tr>
      <w:tr w:rsidR="003928A1" w:rsidRPr="00097B71" w14:paraId="13725C8F" w14:textId="77777777" w:rsidTr="005A17F5">
        <w:trPr>
          <w:trHeight w:val="68"/>
        </w:trPr>
        <w:tc>
          <w:tcPr>
            <w:tcW w:w="3481" w:type="dxa"/>
          </w:tcPr>
          <w:p w14:paraId="523351C6" w14:textId="12E7E8FA" w:rsidR="003928A1" w:rsidRPr="00097B71" w:rsidRDefault="003928A1" w:rsidP="003928A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7B7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097B7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97B7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628" w:type="dxa"/>
          </w:tcPr>
          <w:p w14:paraId="15D4EFB3" w14:textId="77777777" w:rsidR="003928A1" w:rsidRPr="00097B71" w:rsidRDefault="003928A1" w:rsidP="003928A1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4FC668B" w14:textId="541FB2ED" w:rsidR="003928A1" w:rsidRPr="00097B71" w:rsidRDefault="00230953" w:rsidP="005A1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154,159</w:t>
            </w:r>
          </w:p>
        </w:tc>
        <w:tc>
          <w:tcPr>
            <w:tcW w:w="244" w:type="dxa"/>
          </w:tcPr>
          <w:p w14:paraId="01F6A509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6E260922" w14:textId="0C1101E9" w:rsidR="003928A1" w:rsidRPr="00097B71" w:rsidRDefault="00095BF4" w:rsidP="005A17F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095BF4">
              <w:rPr>
                <w:rFonts w:asciiTheme="majorBidi" w:hAnsiTheme="majorBidi" w:cstheme="majorBidi"/>
                <w:b/>
                <w:bCs/>
                <w:szCs w:val="24"/>
              </w:rPr>
              <w:t>171</w:t>
            </w:r>
          </w:p>
        </w:tc>
        <w:tc>
          <w:tcPr>
            <w:tcW w:w="242" w:type="dxa"/>
          </w:tcPr>
          <w:p w14:paraId="44394667" w14:textId="77777777" w:rsidR="003928A1" w:rsidRPr="00097B71" w:rsidRDefault="003928A1" w:rsidP="003928A1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</w:tcPr>
          <w:p w14:paraId="644EC14C" w14:textId="7BC7D8E2" w:rsidR="003928A1" w:rsidRPr="00097B71" w:rsidRDefault="00095BF4" w:rsidP="005A17F5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3,727</w:t>
            </w:r>
          </w:p>
        </w:tc>
        <w:tc>
          <w:tcPr>
            <w:tcW w:w="240" w:type="dxa"/>
          </w:tcPr>
          <w:p w14:paraId="3C5A5F52" w14:textId="77777777" w:rsidR="003928A1" w:rsidRPr="00097B71" w:rsidRDefault="003928A1" w:rsidP="003928A1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07970A" w14:textId="476B517C" w:rsidR="003928A1" w:rsidRPr="00097B71" w:rsidRDefault="005253E6" w:rsidP="005A17F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30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158,057</w:t>
            </w:r>
          </w:p>
        </w:tc>
        <w:tc>
          <w:tcPr>
            <w:tcW w:w="236" w:type="dxa"/>
          </w:tcPr>
          <w:p w14:paraId="283A5B10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61C4352D" w14:textId="5179541C" w:rsidR="003928A1" w:rsidRPr="00097B71" w:rsidRDefault="00D32101" w:rsidP="005A17F5">
            <w:pPr>
              <w:pStyle w:val="acctfourfigures"/>
              <w:spacing w:line="240" w:lineRule="atLeast"/>
              <w:ind w:right="-16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132,253</w:t>
            </w:r>
          </w:p>
        </w:tc>
        <w:tc>
          <w:tcPr>
            <w:tcW w:w="236" w:type="dxa"/>
          </w:tcPr>
          <w:p w14:paraId="3F38DA50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9" w:type="dxa"/>
            <w:tcBorders>
              <w:top w:val="double" w:sz="4" w:space="0" w:color="auto"/>
              <w:bottom w:val="double" w:sz="4" w:space="0" w:color="auto"/>
            </w:tcBorders>
          </w:tcPr>
          <w:p w14:paraId="031BF62C" w14:textId="7756908F" w:rsidR="003928A1" w:rsidRPr="00097B71" w:rsidRDefault="00334F0C" w:rsidP="005A17F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171</w:t>
            </w:r>
          </w:p>
        </w:tc>
        <w:tc>
          <w:tcPr>
            <w:tcW w:w="284" w:type="dxa"/>
          </w:tcPr>
          <w:p w14:paraId="62BFB7EB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FFFAC94" w14:textId="30064D9F" w:rsidR="003928A1" w:rsidRPr="005A17F5" w:rsidRDefault="00C55FA6" w:rsidP="005A17F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</w:rPr>
            </w:pPr>
            <w:r w:rsidRPr="005A17F5">
              <w:rPr>
                <w:rFonts w:asciiTheme="majorBidi" w:hAnsiTheme="majorBidi" w:cstheme="majorBidi"/>
                <w:b/>
                <w:bCs/>
              </w:rPr>
              <w:t>2,828</w:t>
            </w:r>
          </w:p>
        </w:tc>
        <w:tc>
          <w:tcPr>
            <w:tcW w:w="284" w:type="dxa"/>
          </w:tcPr>
          <w:p w14:paraId="3E8CA46C" w14:textId="77777777" w:rsidR="003928A1" w:rsidRPr="00097B71" w:rsidRDefault="003928A1" w:rsidP="003928A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8CAA69" w14:textId="5DC119E4" w:rsidR="003928A1" w:rsidRPr="00097B71" w:rsidRDefault="00E53F00" w:rsidP="005A17F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135,25</w:t>
            </w:r>
            <w:r w:rsidR="00C55FA6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</w:tr>
    </w:tbl>
    <w:p w14:paraId="643BA06C" w14:textId="1752D352" w:rsidR="00121037" w:rsidRPr="00AE4D5B" w:rsidRDefault="00121037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</w:rPr>
        <w:sectPr w:rsidR="00121037" w:rsidRPr="00AE4D5B" w:rsidSect="00BE5628">
          <w:pgSz w:w="16840" w:h="11907" w:orient="landscape" w:code="9"/>
          <w:pgMar w:top="1145" w:right="1134" w:bottom="1111" w:left="1151" w:header="720" w:footer="720" w:gutter="0"/>
          <w:cols w:space="720"/>
          <w:docGrid w:linePitch="326"/>
        </w:sectPr>
      </w:pPr>
    </w:p>
    <w:p w14:paraId="29D8CC65" w14:textId="6C80EF58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หนี้สินที่มีภาระดอกเบี้ย</w:t>
      </w:r>
    </w:p>
    <w:p w14:paraId="7D260891" w14:textId="267B9E25" w:rsidR="00092727" w:rsidRPr="00562BAF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9623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720"/>
        <w:gridCol w:w="970"/>
        <w:gridCol w:w="241"/>
        <w:gridCol w:w="1000"/>
        <w:gridCol w:w="238"/>
        <w:gridCol w:w="850"/>
        <w:gridCol w:w="6"/>
        <w:gridCol w:w="232"/>
        <w:gridCol w:w="6"/>
        <w:gridCol w:w="907"/>
        <w:gridCol w:w="245"/>
        <w:gridCol w:w="1000"/>
        <w:gridCol w:w="236"/>
        <w:gridCol w:w="856"/>
      </w:tblGrid>
      <w:tr w:rsidR="00647137" w:rsidRPr="00AE4D5B" w14:paraId="3BEE922F" w14:textId="77777777" w:rsidTr="00D76B56">
        <w:trPr>
          <w:tblHeader/>
        </w:trPr>
        <w:tc>
          <w:tcPr>
            <w:tcW w:w="2116" w:type="dxa"/>
          </w:tcPr>
          <w:p w14:paraId="755E3A4B" w14:textId="434E0D92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3AEF3E3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cs/>
                <w:lang w:val="en-GB" w:eastAsia="en-GB"/>
              </w:rPr>
            </w:pPr>
          </w:p>
        </w:tc>
        <w:tc>
          <w:tcPr>
            <w:tcW w:w="6787" w:type="dxa"/>
            <w:gridSpan w:val="13"/>
            <w:hideMark/>
          </w:tcPr>
          <w:p w14:paraId="07329E46" w14:textId="03694B81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AE4D5B" w14:paraId="5D28FB3F" w14:textId="77777777" w:rsidTr="00D76B56">
        <w:trPr>
          <w:tblHeader/>
        </w:trPr>
        <w:tc>
          <w:tcPr>
            <w:tcW w:w="2116" w:type="dxa"/>
          </w:tcPr>
          <w:p w14:paraId="4A6AFC1A" w14:textId="77777777" w:rsidR="00647137" w:rsidRPr="00AE4D5B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055641EC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305" w:type="dxa"/>
            <w:gridSpan w:val="6"/>
            <w:hideMark/>
          </w:tcPr>
          <w:p w14:paraId="592BB15B" w14:textId="5376CDDD" w:rsidR="00647137" w:rsidRPr="00AE4D5B" w:rsidRDefault="00B176C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</w:t>
            </w:r>
            <w:r w:rsidR="008B0CF9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238" w:type="dxa"/>
            <w:gridSpan w:val="2"/>
          </w:tcPr>
          <w:p w14:paraId="7C3FD9DB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244" w:type="dxa"/>
            <w:gridSpan w:val="5"/>
            <w:hideMark/>
          </w:tcPr>
          <w:p w14:paraId="389592AE" w14:textId="7D37B5AD" w:rsidR="00647137" w:rsidRPr="00AE4D5B" w:rsidRDefault="00B176C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</w:t>
            </w:r>
            <w:r w:rsidR="008B0CF9">
              <w:rPr>
                <w:rFonts w:asciiTheme="majorBidi" w:hAnsiTheme="majorBidi" w:cstheme="majorBidi"/>
                <w:lang w:eastAsia="en-GB"/>
              </w:rPr>
              <w:t>7</w:t>
            </w:r>
          </w:p>
        </w:tc>
      </w:tr>
      <w:tr w:rsidR="00647137" w:rsidRPr="00AE4D5B" w14:paraId="5F067F86" w14:textId="77777777" w:rsidTr="00D76B56">
        <w:trPr>
          <w:tblHeader/>
        </w:trPr>
        <w:tc>
          <w:tcPr>
            <w:tcW w:w="2116" w:type="dxa"/>
          </w:tcPr>
          <w:p w14:paraId="083B7828" w14:textId="246B6DD0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6C7D48F5" w14:textId="76328B0F" w:rsidR="00647137" w:rsidRPr="00AA79BE" w:rsidRDefault="00647137" w:rsidP="00AA79BE">
            <w:pPr>
              <w:tabs>
                <w:tab w:val="left" w:pos="720"/>
              </w:tabs>
              <w:ind w:left="-142" w:right="-142"/>
              <w:jc w:val="center"/>
              <w:rPr>
                <w:rFonts w:asciiTheme="majorBidi" w:hAnsiTheme="majorBidi" w:cstheme="majorBidi"/>
                <w:i/>
                <w:iCs/>
                <w:spacing w:val="-3"/>
                <w:lang w:val="en-GB" w:eastAsia="en-GB"/>
              </w:rPr>
            </w:pPr>
          </w:p>
        </w:tc>
        <w:tc>
          <w:tcPr>
            <w:tcW w:w="970" w:type="dxa"/>
            <w:vAlign w:val="bottom"/>
            <w:hideMark/>
          </w:tcPr>
          <w:p w14:paraId="1D64C236" w14:textId="77777777" w:rsidR="00647137" w:rsidRPr="00AE4D5B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3D7B57F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vAlign w:val="bottom"/>
            <w:hideMark/>
          </w:tcPr>
          <w:p w14:paraId="3FEADACD" w14:textId="77777777" w:rsidR="00647137" w:rsidRPr="00AE4D5B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2FD8C12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977482B" w14:textId="77777777" w:rsidR="00647137" w:rsidRPr="00AE4D5B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38" w:type="dxa"/>
            <w:gridSpan w:val="2"/>
            <w:vAlign w:val="center"/>
          </w:tcPr>
          <w:p w14:paraId="6018604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3" w:type="dxa"/>
            <w:gridSpan w:val="2"/>
            <w:vAlign w:val="bottom"/>
            <w:hideMark/>
          </w:tcPr>
          <w:p w14:paraId="223268A6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02E56E8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vAlign w:val="bottom"/>
            <w:hideMark/>
          </w:tcPr>
          <w:p w14:paraId="36CD78FF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6" w:type="dxa"/>
            <w:vAlign w:val="bottom"/>
            <w:hideMark/>
          </w:tcPr>
          <w:p w14:paraId="52BAB033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AE4D5B" w14:paraId="039CE2F2" w14:textId="77777777" w:rsidTr="00D76B56">
        <w:trPr>
          <w:tblHeader/>
        </w:trPr>
        <w:tc>
          <w:tcPr>
            <w:tcW w:w="2116" w:type="dxa"/>
          </w:tcPr>
          <w:p w14:paraId="17572035" w14:textId="77777777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</w:tcPr>
          <w:p w14:paraId="047B53A5" w14:textId="77777777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787" w:type="dxa"/>
            <w:gridSpan w:val="13"/>
            <w:vAlign w:val="bottom"/>
            <w:hideMark/>
          </w:tcPr>
          <w:p w14:paraId="0A4491E0" w14:textId="4FD016D4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8B0CF9" w:rsidRPr="00AE4D5B" w14:paraId="59F5DC5D" w14:textId="77777777" w:rsidTr="00D76B56">
        <w:tc>
          <w:tcPr>
            <w:tcW w:w="2116" w:type="dxa"/>
          </w:tcPr>
          <w:p w14:paraId="26BCD69A" w14:textId="7D762E12" w:rsidR="008B0CF9" w:rsidRPr="00AE4D5B" w:rsidRDefault="008B0CF9" w:rsidP="008B0CF9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</w:t>
            </w:r>
            <w:r w:rsidR="00B4388A">
              <w:rPr>
                <w:rFonts w:asciiTheme="majorBidi" w:hAnsiTheme="majorBidi"/>
                <w:cs/>
                <w:lang w:val="en-GB" w:eastAsia="en-GB"/>
              </w:rPr>
              <w:br/>
            </w:r>
            <w:r w:rsidRPr="00AE4D5B">
              <w:rPr>
                <w:rFonts w:asciiTheme="majorBidi" w:hAnsiTheme="majorBidi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720" w:type="dxa"/>
          </w:tcPr>
          <w:p w14:paraId="35818905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0" w:type="dxa"/>
            <w:vAlign w:val="bottom"/>
          </w:tcPr>
          <w:p w14:paraId="45724BB3" w14:textId="7018E37D" w:rsidR="008B0CF9" w:rsidRPr="00AA79BE" w:rsidRDefault="000C4C99" w:rsidP="00B15A00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4CCEE56C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vAlign w:val="bottom"/>
          </w:tcPr>
          <w:p w14:paraId="38444071" w14:textId="05DC2B0D" w:rsidR="008B0CF9" w:rsidRPr="000C4C99" w:rsidRDefault="000C4C99" w:rsidP="000C4C9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C4C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D691195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32D45580" w14:textId="6A6C46D8" w:rsidR="008B0CF9" w:rsidRPr="000C4C99" w:rsidRDefault="000C4C99" w:rsidP="000C4C9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C4C99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6E0D736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AACDF93" w14:textId="41C6F8AC" w:rsidR="008B0CF9" w:rsidRPr="00AE4D5B" w:rsidRDefault="008B0CF9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509E3A4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vAlign w:val="bottom"/>
          </w:tcPr>
          <w:p w14:paraId="476EF13B" w14:textId="44D3699A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1,665,031</w:t>
            </w:r>
          </w:p>
        </w:tc>
        <w:tc>
          <w:tcPr>
            <w:tcW w:w="236" w:type="dxa"/>
            <w:vAlign w:val="bottom"/>
          </w:tcPr>
          <w:p w14:paraId="0629386F" w14:textId="77777777" w:rsidR="008B0CF9" w:rsidRPr="00AE4D5B" w:rsidRDefault="008B0CF9" w:rsidP="008B0C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vAlign w:val="bottom"/>
          </w:tcPr>
          <w:p w14:paraId="76669F30" w14:textId="4272747C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665</w:t>
            </w:r>
            <w:r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031</w:t>
            </w:r>
          </w:p>
        </w:tc>
      </w:tr>
      <w:tr w:rsidR="008B0CF9" w:rsidRPr="00AE4D5B" w14:paraId="0B96D38D" w14:textId="77777777" w:rsidTr="00D76B56">
        <w:tc>
          <w:tcPr>
            <w:tcW w:w="2116" w:type="dxa"/>
          </w:tcPr>
          <w:p w14:paraId="68453A6E" w14:textId="39D26F1C" w:rsidR="008B0CF9" w:rsidRPr="00AE4D5B" w:rsidRDefault="008B0CF9" w:rsidP="008B0CF9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</w:t>
            </w:r>
            <w:r w:rsidR="00B4388A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720" w:type="dxa"/>
          </w:tcPr>
          <w:p w14:paraId="42DF71D7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0" w:type="dxa"/>
            <w:vAlign w:val="bottom"/>
          </w:tcPr>
          <w:p w14:paraId="111F23D1" w14:textId="2B00B33F" w:rsidR="008B0CF9" w:rsidRPr="00AA79BE" w:rsidRDefault="00A13519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72ADD32D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vAlign w:val="bottom"/>
          </w:tcPr>
          <w:p w14:paraId="118B65C7" w14:textId="6BA5D75F" w:rsidR="008B0CF9" w:rsidRPr="00A13519" w:rsidRDefault="00A1351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332</w:t>
            </w:r>
            <w:r w:rsidR="000764B8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973</w:t>
            </w:r>
          </w:p>
        </w:tc>
        <w:tc>
          <w:tcPr>
            <w:tcW w:w="238" w:type="dxa"/>
            <w:vAlign w:val="bottom"/>
          </w:tcPr>
          <w:p w14:paraId="2BCC43A8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64C5EFE" w14:textId="51A7BCBE" w:rsidR="008B0CF9" w:rsidRPr="00AE4D5B" w:rsidRDefault="00A1351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332,973</w:t>
            </w:r>
          </w:p>
        </w:tc>
        <w:tc>
          <w:tcPr>
            <w:tcW w:w="238" w:type="dxa"/>
            <w:gridSpan w:val="2"/>
            <w:vAlign w:val="bottom"/>
          </w:tcPr>
          <w:p w14:paraId="4AE523BE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53991853" w14:textId="567D6B00" w:rsidR="008B0CF9" w:rsidRPr="00AE4D5B" w:rsidRDefault="008B0CF9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3346FC00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vAlign w:val="bottom"/>
          </w:tcPr>
          <w:p w14:paraId="453E494B" w14:textId="2C972101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588,017</w:t>
            </w:r>
          </w:p>
        </w:tc>
        <w:tc>
          <w:tcPr>
            <w:tcW w:w="236" w:type="dxa"/>
            <w:vAlign w:val="bottom"/>
          </w:tcPr>
          <w:p w14:paraId="018E8C0E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vAlign w:val="bottom"/>
          </w:tcPr>
          <w:p w14:paraId="549FA557" w14:textId="0E0DB105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588,017</w:t>
            </w:r>
          </w:p>
        </w:tc>
      </w:tr>
      <w:tr w:rsidR="008B0CF9" w:rsidRPr="00AE4D5B" w14:paraId="5007E56B" w14:textId="77777777" w:rsidTr="00D76B56">
        <w:tc>
          <w:tcPr>
            <w:tcW w:w="2116" w:type="dxa"/>
            <w:hideMark/>
          </w:tcPr>
          <w:p w14:paraId="7657786B" w14:textId="1F7B6468" w:rsidR="008B0CF9" w:rsidRPr="00AE4D5B" w:rsidRDefault="008B0CF9" w:rsidP="008B0CF9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720" w:type="dxa"/>
          </w:tcPr>
          <w:p w14:paraId="14B3A19A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A4B46D2" w14:textId="728F2928" w:rsidR="008B0CF9" w:rsidRPr="00AA79BE" w:rsidRDefault="000764B8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44E8B0C5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DD23E2C" w14:textId="6CD6E3C4" w:rsidR="008B0CF9" w:rsidRPr="001B2BA6" w:rsidRDefault="000764B8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282,79</w:t>
            </w:r>
            <w:r w:rsidR="005E163F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238" w:type="dxa"/>
            <w:vAlign w:val="bottom"/>
          </w:tcPr>
          <w:p w14:paraId="75A7F832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7E98AAD" w14:textId="38F5FC08" w:rsidR="008B0CF9" w:rsidRPr="00AE4D5B" w:rsidRDefault="000764B8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282,79</w:t>
            </w:r>
            <w:r w:rsidR="005E163F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</w:p>
        </w:tc>
        <w:tc>
          <w:tcPr>
            <w:tcW w:w="238" w:type="dxa"/>
            <w:gridSpan w:val="2"/>
            <w:vAlign w:val="bottom"/>
          </w:tcPr>
          <w:p w14:paraId="6579FA11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vAlign w:val="bottom"/>
          </w:tcPr>
          <w:p w14:paraId="137B5B9C" w14:textId="21F2897D" w:rsidR="008B0CF9" w:rsidRPr="00AE4D5B" w:rsidRDefault="008B0CF9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7E7625B1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590F615" w14:textId="103DBD96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377,302</w:t>
            </w:r>
          </w:p>
        </w:tc>
        <w:tc>
          <w:tcPr>
            <w:tcW w:w="236" w:type="dxa"/>
            <w:vAlign w:val="bottom"/>
          </w:tcPr>
          <w:p w14:paraId="753D43FD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A66423C" w14:textId="0667C841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377,302</w:t>
            </w:r>
          </w:p>
        </w:tc>
      </w:tr>
      <w:tr w:rsidR="00562BAF" w:rsidRPr="00AE4D5B" w14:paraId="65C2A74C" w14:textId="77777777" w:rsidTr="00D76B56">
        <w:tc>
          <w:tcPr>
            <w:tcW w:w="2116" w:type="dxa"/>
            <w:hideMark/>
          </w:tcPr>
          <w:p w14:paraId="00883577" w14:textId="77777777" w:rsidR="008B0CF9" w:rsidRPr="00AE4D5B" w:rsidRDefault="008B0CF9" w:rsidP="008B0CF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0477C1EB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792AE0BC" w:rsidR="008B0CF9" w:rsidRPr="00AA79BE" w:rsidRDefault="000764B8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023C93DC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0880B08A" w:rsidR="008B0CF9" w:rsidRPr="00AE4D5B" w:rsidRDefault="000764B8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615,76</w:t>
            </w:r>
            <w:r w:rsidR="005E163F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  <w:tc>
          <w:tcPr>
            <w:tcW w:w="238" w:type="dxa"/>
            <w:vAlign w:val="bottom"/>
          </w:tcPr>
          <w:p w14:paraId="68647330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5BE230EF" w:rsidR="008B0CF9" w:rsidRPr="00AE4D5B" w:rsidRDefault="000764B8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615,76</w:t>
            </w:r>
            <w:r w:rsidR="005E163F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  <w:tc>
          <w:tcPr>
            <w:tcW w:w="238" w:type="dxa"/>
            <w:gridSpan w:val="2"/>
            <w:vAlign w:val="bottom"/>
          </w:tcPr>
          <w:p w14:paraId="5AD1BC6B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253E17BC" w:rsidR="008B0CF9" w:rsidRPr="00AE4D5B" w:rsidRDefault="008B0CF9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27F895CF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4D19D314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2,630,350</w:t>
            </w:r>
          </w:p>
        </w:tc>
        <w:tc>
          <w:tcPr>
            <w:tcW w:w="236" w:type="dxa"/>
            <w:vAlign w:val="bottom"/>
          </w:tcPr>
          <w:p w14:paraId="0E40E896" w14:textId="77777777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4F72B05D" w:rsidR="008B0CF9" w:rsidRPr="00AE4D5B" w:rsidRDefault="008B0CF9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2,630,350</w:t>
            </w:r>
          </w:p>
        </w:tc>
      </w:tr>
      <w:tr w:rsidR="00562BAF" w:rsidRPr="00AE4D5B" w14:paraId="7B2F73F7" w14:textId="77777777" w:rsidTr="00D76B56">
        <w:tc>
          <w:tcPr>
            <w:tcW w:w="2116" w:type="dxa"/>
          </w:tcPr>
          <w:p w14:paraId="1E8B89E9" w14:textId="77777777" w:rsidR="00AA79BE" w:rsidRPr="00AE4D5B" w:rsidRDefault="00AA79BE" w:rsidP="008B0CF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6A3662BE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770E95" w14:textId="77777777" w:rsidR="00AA79BE" w:rsidRDefault="00AA79BE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1" w:type="dxa"/>
            <w:vAlign w:val="bottom"/>
          </w:tcPr>
          <w:p w14:paraId="497731C3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CD230" w14:textId="77777777" w:rsidR="00AA79BE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72D87F29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932E52" w14:textId="77777777" w:rsidR="00AA79BE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764E552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BE330F" w14:textId="77777777" w:rsidR="00AA79BE" w:rsidRPr="00AE4D5B" w:rsidRDefault="00AA79BE" w:rsidP="008B0CF9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" w:type="dxa"/>
            <w:vAlign w:val="bottom"/>
          </w:tcPr>
          <w:p w14:paraId="4FB9B019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58D45" w14:textId="77777777" w:rsidR="00AA79BE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7294FE7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EB47D4" w14:textId="77777777" w:rsidR="00AA79BE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AA79BE" w:rsidRPr="00AE4D5B" w14:paraId="0E182D52" w14:textId="77777777" w:rsidTr="00D76B56">
        <w:tc>
          <w:tcPr>
            <w:tcW w:w="2116" w:type="dxa"/>
          </w:tcPr>
          <w:p w14:paraId="05093BD8" w14:textId="77777777" w:rsidR="00AA79BE" w:rsidRPr="00AE4D5B" w:rsidRDefault="00AA79BE" w:rsidP="008B0CF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E498F7B" w14:textId="77777777" w:rsidR="00AA79BE" w:rsidRPr="00AE4D5B" w:rsidRDefault="00AA79BE" w:rsidP="008B0C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787" w:type="dxa"/>
            <w:gridSpan w:val="13"/>
            <w:tcBorders>
              <w:left w:val="nil"/>
              <w:right w:val="nil"/>
            </w:tcBorders>
            <w:vAlign w:val="bottom"/>
          </w:tcPr>
          <w:p w14:paraId="392651AD" w14:textId="4EC17DC2" w:rsidR="00AA79BE" w:rsidRPr="00AA79BE" w:rsidRDefault="00AA79BE" w:rsidP="00AA79BE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A79BE" w:rsidRPr="00AE4D5B" w14:paraId="6A797D70" w14:textId="77777777" w:rsidTr="00D76B56">
        <w:tc>
          <w:tcPr>
            <w:tcW w:w="2116" w:type="dxa"/>
          </w:tcPr>
          <w:p w14:paraId="06394946" w14:textId="77777777" w:rsidR="00AA79BE" w:rsidRPr="00AE4D5B" w:rsidRDefault="00AA79BE" w:rsidP="00AA79BE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EBCC2CB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3305" w:type="dxa"/>
            <w:gridSpan w:val="6"/>
            <w:tcBorders>
              <w:left w:val="nil"/>
              <w:right w:val="nil"/>
            </w:tcBorders>
            <w:vAlign w:val="bottom"/>
          </w:tcPr>
          <w:p w14:paraId="580BB0B1" w14:textId="033022D6" w:rsidR="00AA79BE" w:rsidRPr="00AA79BE" w:rsidRDefault="00AA79BE" w:rsidP="00AA79BE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  <w:tc>
          <w:tcPr>
            <w:tcW w:w="238" w:type="dxa"/>
            <w:gridSpan w:val="2"/>
            <w:vAlign w:val="bottom"/>
          </w:tcPr>
          <w:p w14:paraId="53866678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3244" w:type="dxa"/>
            <w:gridSpan w:val="5"/>
            <w:tcBorders>
              <w:left w:val="nil"/>
              <w:right w:val="nil"/>
            </w:tcBorders>
          </w:tcPr>
          <w:p w14:paraId="37163845" w14:textId="375FEEA5" w:rsidR="00AA79BE" w:rsidRPr="00AA79BE" w:rsidRDefault="00AA79BE" w:rsidP="00AA79BE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AA79BE" w:rsidRPr="00AE4D5B" w14:paraId="3D7B0BBD" w14:textId="77777777" w:rsidTr="00D76B56">
        <w:tc>
          <w:tcPr>
            <w:tcW w:w="2116" w:type="dxa"/>
          </w:tcPr>
          <w:p w14:paraId="0136500F" w14:textId="77777777" w:rsidR="00AA79BE" w:rsidRPr="00AE4D5B" w:rsidRDefault="00AA79BE" w:rsidP="00AA79BE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BA9F6A4" w14:textId="170371D4" w:rsidR="00AA79BE" w:rsidRPr="00AA79BE" w:rsidRDefault="00AA79BE" w:rsidP="00562BAF">
            <w:pPr>
              <w:ind w:left="-142" w:right="-142"/>
              <w:jc w:val="center"/>
              <w:rPr>
                <w:rFonts w:asciiTheme="majorBidi" w:hAnsiTheme="majorBidi" w:cstheme="majorBidi"/>
                <w:i/>
                <w:iCs/>
                <w:spacing w:val="-3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pacing w:val="-3"/>
                <w:cs/>
                <w:lang w:val="en-GB" w:eastAsia="en-GB"/>
              </w:rPr>
              <w:t>หมายเหตุ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6267A4FA" w14:textId="7A3280FE" w:rsidR="00AA79BE" w:rsidRPr="005413ED" w:rsidRDefault="00AA79BE" w:rsidP="005413ED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3D310764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CF54D2A" w14:textId="7E8B8C34" w:rsidR="00AA79BE" w:rsidRPr="001E453B" w:rsidRDefault="00AA79BE" w:rsidP="001E453B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099E02D4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DDF25D5" w14:textId="4A8E9183" w:rsidR="00AA79BE" w:rsidRPr="00562BAF" w:rsidRDefault="00AA79BE" w:rsidP="00562BAF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62BAF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238" w:type="dxa"/>
            <w:gridSpan w:val="2"/>
            <w:vAlign w:val="center"/>
          </w:tcPr>
          <w:p w14:paraId="44BB134D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57E05048" w14:textId="5A713AB6" w:rsidR="00AA79BE" w:rsidRPr="005413ED" w:rsidRDefault="00AA79BE" w:rsidP="005413ED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5374B5CB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F6F0C35" w14:textId="44E63614" w:rsidR="00AA79BE" w:rsidRPr="001E453B" w:rsidRDefault="00AA79BE" w:rsidP="001E453B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341077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42687C72" w14:textId="4EB56E90" w:rsidR="00AA79BE" w:rsidRDefault="00AA79BE" w:rsidP="00562BAF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A79BE" w:rsidRPr="00AE4D5B" w14:paraId="2ABB4817" w14:textId="77777777" w:rsidTr="00D76B56">
        <w:tc>
          <w:tcPr>
            <w:tcW w:w="2116" w:type="dxa"/>
          </w:tcPr>
          <w:p w14:paraId="5BF4490F" w14:textId="77777777" w:rsidR="00AA79BE" w:rsidRPr="00AE4D5B" w:rsidRDefault="00AA79BE" w:rsidP="00AA79BE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5A3A9C1" w14:textId="77777777" w:rsidR="00AA79BE" w:rsidRPr="00AE4D5B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787" w:type="dxa"/>
            <w:gridSpan w:val="13"/>
            <w:tcBorders>
              <w:left w:val="nil"/>
              <w:right w:val="nil"/>
            </w:tcBorders>
            <w:vAlign w:val="bottom"/>
          </w:tcPr>
          <w:p w14:paraId="06DB6B98" w14:textId="03117CFD" w:rsidR="00AA79BE" w:rsidRDefault="001D5AEE" w:rsidP="001D5AE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AA79BE" w:rsidRPr="00AE4D5B" w14:paraId="3A3E4794" w14:textId="77777777" w:rsidTr="00D76B56">
        <w:tc>
          <w:tcPr>
            <w:tcW w:w="2116" w:type="dxa"/>
          </w:tcPr>
          <w:p w14:paraId="665D24E4" w14:textId="58FD67B4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</w:t>
            </w:r>
            <w:r w:rsidR="00B4388A">
              <w:rPr>
                <w:rFonts w:asciiTheme="majorBidi" w:hAnsiTheme="majorBidi"/>
                <w:cs/>
                <w:lang w:val="en-GB" w:eastAsia="en-GB"/>
              </w:rPr>
              <w:br/>
            </w:r>
            <w:r w:rsidRPr="00AE4D5B">
              <w:rPr>
                <w:rFonts w:asciiTheme="majorBidi" w:hAnsiTheme="majorBidi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720" w:type="dxa"/>
            <w:vAlign w:val="bottom"/>
          </w:tcPr>
          <w:p w14:paraId="1E5D39DD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9819080" w14:textId="349E445E" w:rsidR="00AA79BE" w:rsidRPr="00AA79BE" w:rsidRDefault="00AA79BE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7A9167B2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74418C4" w14:textId="36B19F45" w:rsidR="00AA79BE" w:rsidRPr="00AA79BE" w:rsidRDefault="00AA79BE" w:rsidP="00AA79BE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A76EFD8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FDC06BD" w14:textId="5737DABA" w:rsidR="00AA79BE" w:rsidRPr="00AA79BE" w:rsidRDefault="00AA79BE" w:rsidP="00AA79BE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46FB4F43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321C8592" w14:textId="14CF0869" w:rsidR="00AA79BE" w:rsidRPr="00AA79BE" w:rsidRDefault="00AA79BE" w:rsidP="00B15A00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0B3D0FC7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09301AF" w14:textId="65825AC4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A79BE">
              <w:rPr>
                <w:rFonts w:asciiTheme="majorBidi" w:hAnsiTheme="majorBidi" w:cstheme="majorBidi"/>
                <w:lang w:eastAsia="en-GB"/>
              </w:rPr>
              <w:t>1,649,722</w:t>
            </w:r>
          </w:p>
        </w:tc>
        <w:tc>
          <w:tcPr>
            <w:tcW w:w="236" w:type="dxa"/>
            <w:vAlign w:val="bottom"/>
          </w:tcPr>
          <w:p w14:paraId="62B47FD9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4199898A" w14:textId="54E0FB00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1,649,722</w:t>
            </w:r>
          </w:p>
        </w:tc>
      </w:tr>
      <w:tr w:rsidR="00562BAF" w:rsidRPr="00AE4D5B" w14:paraId="21E4FFAD" w14:textId="77777777" w:rsidTr="00D76B56">
        <w:tc>
          <w:tcPr>
            <w:tcW w:w="2116" w:type="dxa"/>
          </w:tcPr>
          <w:p w14:paraId="6887729B" w14:textId="0C8038C3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  <w:r w:rsidRPr="00AA79BE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</w:t>
            </w:r>
            <w:r w:rsidR="00B4388A">
              <w:rPr>
                <w:rFonts w:asciiTheme="majorBidi" w:hAnsiTheme="majorBidi"/>
                <w:cs/>
                <w:lang w:val="en-GB" w:eastAsia="en-GB"/>
              </w:rPr>
              <w:br/>
            </w:r>
            <w:r w:rsidRPr="00AA79BE">
              <w:rPr>
                <w:rFonts w:asciiTheme="majorBidi" w:hAnsiTheme="majorBidi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2F449CB8" w14:textId="5CBF5238" w:rsidR="00AA79BE" w:rsidRPr="00AA79BE" w:rsidRDefault="00AA79BE" w:rsidP="00AA79BE">
            <w:pPr>
              <w:tabs>
                <w:tab w:val="left" w:pos="720"/>
              </w:tabs>
              <w:ind w:left="-154" w:right="-110"/>
              <w:jc w:val="center"/>
              <w:rPr>
                <w:rFonts w:asciiTheme="majorBidi" w:hAnsiTheme="majorBidi"/>
                <w:i/>
                <w:iCs/>
                <w:lang w:val="en-GB" w:eastAsia="en-GB"/>
              </w:rPr>
            </w:pPr>
            <w:r w:rsidRPr="00AA79BE">
              <w:rPr>
                <w:rFonts w:asciiTheme="majorBidi" w:hAnsiTheme="majorBidi"/>
                <w:i/>
                <w:iCs/>
                <w:lang w:val="en-GB" w:eastAsia="en-GB"/>
              </w:rPr>
              <w:t>4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63D14B5" w14:textId="32C22601" w:rsidR="00AA79BE" w:rsidRPr="00AA79BE" w:rsidRDefault="00AA79BE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20506A1A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8033525" w14:textId="5D38D146" w:rsidR="00AA79BE" w:rsidRPr="00AA79BE" w:rsidRDefault="00AA79BE" w:rsidP="00AA79BE">
            <w:pPr>
              <w:tabs>
                <w:tab w:val="left" w:pos="656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A79BE">
              <w:rPr>
                <w:rFonts w:asciiTheme="majorBidi" w:hAnsiTheme="majorBidi" w:cstheme="majorBidi"/>
                <w:lang w:eastAsia="en-GB"/>
              </w:rPr>
              <w:t>3,067,734</w:t>
            </w:r>
          </w:p>
        </w:tc>
        <w:tc>
          <w:tcPr>
            <w:tcW w:w="238" w:type="dxa"/>
            <w:vAlign w:val="bottom"/>
          </w:tcPr>
          <w:p w14:paraId="3E1AB425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17DB1E8" w14:textId="67C14D42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val="en-GB" w:eastAsia="en-GB"/>
              </w:rPr>
              <w:t>3,067,734</w:t>
            </w:r>
          </w:p>
        </w:tc>
        <w:tc>
          <w:tcPr>
            <w:tcW w:w="238" w:type="dxa"/>
            <w:gridSpan w:val="2"/>
            <w:vAlign w:val="bottom"/>
          </w:tcPr>
          <w:p w14:paraId="6E1EC92D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vAlign w:val="bottom"/>
          </w:tcPr>
          <w:p w14:paraId="2E18B085" w14:textId="7DBDCD37" w:rsidR="00AA79BE" w:rsidRPr="00AA79BE" w:rsidRDefault="00AA79BE" w:rsidP="00B15A00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0438AAD2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CFDFF3A" w14:textId="7576BAED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A79BE">
              <w:rPr>
                <w:rFonts w:asciiTheme="majorBidi" w:hAnsiTheme="majorBidi" w:cstheme="majorBidi"/>
                <w:lang w:eastAsia="en-GB"/>
              </w:rPr>
              <w:t>2,441,930</w:t>
            </w:r>
          </w:p>
        </w:tc>
        <w:tc>
          <w:tcPr>
            <w:tcW w:w="236" w:type="dxa"/>
            <w:vAlign w:val="bottom"/>
          </w:tcPr>
          <w:p w14:paraId="07350BBF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1910504B" w14:textId="66EE115A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2,441,930</w:t>
            </w:r>
          </w:p>
        </w:tc>
      </w:tr>
      <w:tr w:rsidR="00562BAF" w:rsidRPr="00AE4D5B" w14:paraId="320984C4" w14:textId="77777777" w:rsidTr="00D76B56">
        <w:tc>
          <w:tcPr>
            <w:tcW w:w="2116" w:type="dxa"/>
          </w:tcPr>
          <w:p w14:paraId="2B96EE0F" w14:textId="561CA241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  <w:r w:rsidRPr="00AA79BE">
              <w:rPr>
                <w:rFonts w:asciiTheme="majorBidi" w:hAnsiTheme="majorBidi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58378B9E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401E4" w14:textId="23897B6B" w:rsidR="00AA79BE" w:rsidRPr="00AA79BE" w:rsidRDefault="00AA79BE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lang w:val="en-GB" w:eastAsia="en-GB"/>
              </w:rPr>
            </w:pPr>
            <w:r w:rsidRPr="00AA79BE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5CF96B55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77E1C" w14:textId="6C508F9C" w:rsidR="00AA79BE" w:rsidRPr="00AA79BE" w:rsidRDefault="00AA79BE" w:rsidP="00AA79BE">
            <w:pPr>
              <w:tabs>
                <w:tab w:val="left" w:pos="656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A79BE">
              <w:rPr>
                <w:rFonts w:asciiTheme="majorBidi" w:hAnsiTheme="majorBidi" w:cstheme="majorBidi"/>
                <w:lang w:eastAsia="en-GB"/>
              </w:rPr>
              <w:t>158,366</w:t>
            </w:r>
          </w:p>
        </w:tc>
        <w:tc>
          <w:tcPr>
            <w:tcW w:w="238" w:type="dxa"/>
            <w:vAlign w:val="bottom"/>
          </w:tcPr>
          <w:p w14:paraId="39CDD708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F2619" w14:textId="69A24868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val="en-GB" w:eastAsia="en-GB"/>
              </w:rPr>
              <w:t>158,366</w:t>
            </w:r>
          </w:p>
        </w:tc>
        <w:tc>
          <w:tcPr>
            <w:tcW w:w="238" w:type="dxa"/>
            <w:gridSpan w:val="2"/>
            <w:vAlign w:val="bottom"/>
          </w:tcPr>
          <w:p w14:paraId="48255EE7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6AB3E" w14:textId="11C0BDFD" w:rsidR="00AA79BE" w:rsidRPr="00AA79BE" w:rsidRDefault="00AA79BE" w:rsidP="00B15A00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6D455DE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F1883" w14:textId="2A453E38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A79BE">
              <w:rPr>
                <w:rFonts w:asciiTheme="majorBidi" w:hAnsiTheme="majorBidi" w:cstheme="majorBidi"/>
                <w:lang w:eastAsia="en-GB"/>
              </w:rPr>
              <w:t>192,030</w:t>
            </w:r>
          </w:p>
        </w:tc>
        <w:tc>
          <w:tcPr>
            <w:tcW w:w="236" w:type="dxa"/>
            <w:vAlign w:val="bottom"/>
          </w:tcPr>
          <w:p w14:paraId="418C44E3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B9680" w14:textId="3D70C3BC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192,030</w:t>
            </w:r>
          </w:p>
        </w:tc>
      </w:tr>
      <w:tr w:rsidR="00562BAF" w:rsidRPr="00AE4D5B" w14:paraId="34C20B29" w14:textId="77777777" w:rsidTr="00D76B56">
        <w:tc>
          <w:tcPr>
            <w:tcW w:w="2116" w:type="dxa"/>
          </w:tcPr>
          <w:p w14:paraId="29659D37" w14:textId="2A11D186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AA79BE">
              <w:rPr>
                <w:rFonts w:asciiTheme="majorBidi" w:hAnsiTheme="majorBidi"/>
                <w:b/>
                <w:bCs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3A4D0279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BE57" w14:textId="089FCD70" w:rsidR="00AA79BE" w:rsidRPr="00AA79BE" w:rsidRDefault="00AA79BE" w:rsidP="00AA79BE">
            <w:pPr>
              <w:tabs>
                <w:tab w:val="decimal" w:pos="536"/>
              </w:tabs>
              <w:ind w:left="-94" w:right="-110" w:firstLine="4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1" w:type="dxa"/>
            <w:vAlign w:val="bottom"/>
          </w:tcPr>
          <w:p w14:paraId="2EE6D60A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E0D94" w14:textId="7598E74C" w:rsidR="00AA79BE" w:rsidRPr="00AA79BE" w:rsidRDefault="00AA79BE" w:rsidP="00AA79BE">
            <w:pPr>
              <w:tabs>
                <w:tab w:val="left" w:pos="656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3,226,100</w:t>
            </w:r>
          </w:p>
        </w:tc>
        <w:tc>
          <w:tcPr>
            <w:tcW w:w="238" w:type="dxa"/>
            <w:vAlign w:val="bottom"/>
          </w:tcPr>
          <w:p w14:paraId="784BDFB2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1B650" w14:textId="05EE55DC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val="en-GB" w:eastAsia="en-GB"/>
              </w:rPr>
              <w:t>3,226,100</w:t>
            </w:r>
          </w:p>
        </w:tc>
        <w:tc>
          <w:tcPr>
            <w:tcW w:w="238" w:type="dxa"/>
            <w:gridSpan w:val="2"/>
            <w:vAlign w:val="bottom"/>
          </w:tcPr>
          <w:p w14:paraId="354BDE46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AFAA6" w14:textId="23608728" w:rsidR="00AA79BE" w:rsidRPr="00AA79BE" w:rsidRDefault="00AA79BE" w:rsidP="00AA79BE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68E7643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BDEE1" w14:textId="492DBFC7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4,283,682</w:t>
            </w:r>
          </w:p>
        </w:tc>
        <w:tc>
          <w:tcPr>
            <w:tcW w:w="236" w:type="dxa"/>
            <w:vAlign w:val="bottom"/>
          </w:tcPr>
          <w:p w14:paraId="19821EDB" w14:textId="77777777" w:rsidR="00AA79BE" w:rsidRPr="00AA79BE" w:rsidRDefault="00AA79BE" w:rsidP="00AA79BE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6651E" w14:textId="7B23229C" w:rsidR="00AA79BE" w:rsidRPr="00AA79BE" w:rsidRDefault="00AA79BE" w:rsidP="00AA79B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A79BE">
              <w:rPr>
                <w:rFonts w:asciiTheme="majorBidi" w:hAnsiTheme="majorBidi" w:cstheme="majorBidi"/>
                <w:b/>
                <w:bCs/>
                <w:lang w:eastAsia="en-GB"/>
              </w:rPr>
              <w:t>4,283,682</w:t>
            </w:r>
          </w:p>
        </w:tc>
      </w:tr>
    </w:tbl>
    <w:p w14:paraId="09B4B25D" w14:textId="1747D221" w:rsidR="00647137" w:rsidRPr="00AE4D5B" w:rsidRDefault="00647137" w:rsidP="00AA79BE">
      <w:pPr>
        <w:spacing w:line="240" w:lineRule="auto"/>
        <w:ind w:right="-43"/>
        <w:jc w:val="both"/>
        <w:rPr>
          <w:sz w:val="30"/>
          <w:szCs w:val="30"/>
        </w:rPr>
      </w:pPr>
    </w:p>
    <w:p w14:paraId="29AC3F4A" w14:textId="77777777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7A08D8F" w14:textId="7EF3817E" w:rsidR="0047703D" w:rsidRDefault="0047703D" w:rsidP="00A0053B">
      <w:pPr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6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1210"/>
        <w:gridCol w:w="238"/>
        <w:gridCol w:w="1181"/>
        <w:gridCol w:w="236"/>
        <w:gridCol w:w="1088"/>
        <w:gridCol w:w="236"/>
        <w:gridCol w:w="959"/>
        <w:gridCol w:w="236"/>
        <w:gridCol w:w="995"/>
        <w:gridCol w:w="244"/>
        <w:gridCol w:w="1025"/>
      </w:tblGrid>
      <w:tr w:rsidR="00A45256" w:rsidRPr="00C138F4" w14:paraId="5E806E9E" w14:textId="77777777" w:rsidTr="00C10EE3">
        <w:trPr>
          <w:cantSplit/>
          <w:trHeight w:val="399"/>
        </w:trPr>
        <w:tc>
          <w:tcPr>
            <w:tcW w:w="1980" w:type="dxa"/>
          </w:tcPr>
          <w:p w14:paraId="646C250D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23D6432F" w14:textId="0C14364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0B692EE" w14:textId="7777777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</w:tcPr>
          <w:p w14:paraId="6DDC2548" w14:textId="281DD7A2" w:rsidR="00844BAD" w:rsidRPr="00EA74A2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EA74A2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3CA8F6" w14:textId="77777777" w:rsidR="00844BAD" w:rsidRPr="00EA74A2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264" w:type="dxa"/>
            <w:gridSpan w:val="3"/>
          </w:tcPr>
          <w:p w14:paraId="318F38BD" w14:textId="4145789F" w:rsidR="00844BAD" w:rsidRPr="00EA74A2" w:rsidRDefault="00844BAD" w:rsidP="00E570E5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EA74A2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CF9" w:rsidRPr="00C138F4" w14:paraId="0BD582CF" w14:textId="77777777" w:rsidTr="00C10EE3">
        <w:trPr>
          <w:cantSplit/>
          <w:trHeight w:val="399"/>
        </w:trPr>
        <w:tc>
          <w:tcPr>
            <w:tcW w:w="1980" w:type="dxa"/>
          </w:tcPr>
          <w:p w14:paraId="002099F0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DBE4D4C" w14:textId="15D4F5CD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17DDBE8B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A856E6" w14:textId="12D1E4C1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A35E678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D1A61D6" w14:textId="2720A40E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2B52F36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</w:tcPr>
          <w:p w14:paraId="382835FF" w14:textId="54590E1D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724FD68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</w:tcPr>
          <w:p w14:paraId="79AC36A6" w14:textId="3DE8C1E4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4" w:type="dxa"/>
          </w:tcPr>
          <w:p w14:paraId="78C657FD" w14:textId="77777777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EB9754A" w14:textId="6596DFBC" w:rsidR="008B0CF9" w:rsidRPr="00A45256" w:rsidRDefault="008B0CF9" w:rsidP="008B0C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</w:tr>
      <w:tr w:rsidR="00BE5628" w:rsidRPr="00C138F4" w14:paraId="445073F3" w14:textId="77777777" w:rsidTr="00C10EE3">
        <w:trPr>
          <w:cantSplit/>
          <w:trHeight w:val="399"/>
        </w:trPr>
        <w:tc>
          <w:tcPr>
            <w:tcW w:w="1980" w:type="dxa"/>
          </w:tcPr>
          <w:p w14:paraId="35563D80" w14:textId="77777777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1EBB66F6" w14:textId="4F11EB36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669B0C1" w14:textId="77777777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60414DBF" w14:textId="33F35473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8E42FE" w:rsidRPr="00C138F4" w14:paraId="78B66428" w14:textId="77777777" w:rsidTr="00C10EE3">
        <w:trPr>
          <w:cantSplit/>
          <w:trHeight w:val="798"/>
        </w:trPr>
        <w:tc>
          <w:tcPr>
            <w:tcW w:w="1980" w:type="dxa"/>
          </w:tcPr>
          <w:p w14:paraId="514BAFF1" w14:textId="467621D2" w:rsidR="008E42FE" w:rsidRPr="00A45256" w:rsidRDefault="008E42FE" w:rsidP="008E42FE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</w:tcPr>
          <w:p w14:paraId="257F8817" w14:textId="77777777" w:rsidR="00692124" w:rsidRDefault="00692124" w:rsidP="008E42FE">
            <w:pPr>
              <w:overflowPunct w:val="0"/>
              <w:autoSpaceDE w:val="0"/>
              <w:autoSpaceDN w:val="0"/>
              <w:adjustRightInd w:val="0"/>
              <w:ind w:left="-180" w:right="-194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  <w:p w14:paraId="08065ACB" w14:textId="0728061F" w:rsidR="008E42FE" w:rsidRPr="00A45256" w:rsidRDefault="00FC0203" w:rsidP="008E42FE">
            <w:pPr>
              <w:overflowPunct w:val="0"/>
              <w:autoSpaceDE w:val="0"/>
              <w:autoSpaceDN w:val="0"/>
              <w:adjustRightInd w:val="0"/>
              <w:ind w:left="-180" w:right="-194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1610D94" w14:textId="77777777" w:rsidR="008E42FE" w:rsidRPr="00A45256" w:rsidRDefault="008E42FE" w:rsidP="008E4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7C17793" w14:textId="0865C36F" w:rsidR="008E42FE" w:rsidRPr="00A45256" w:rsidRDefault="008E42FE" w:rsidP="00E17139">
            <w:pPr>
              <w:overflowPunct w:val="0"/>
              <w:autoSpaceDE w:val="0"/>
              <w:autoSpaceDN w:val="0"/>
              <w:adjustRightInd w:val="0"/>
              <w:ind w:left="-30" w:right="-9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2.45 </w:t>
            </w:r>
            <w:r w:rsidR="00800A20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4"/>
                <w:sz w:val="28"/>
                <w:szCs w:val="28"/>
              </w:rPr>
              <w:t>3.45,</w:t>
            </w:r>
          </w:p>
          <w:p w14:paraId="05EA70D0" w14:textId="2414EDB7" w:rsidR="008E42FE" w:rsidRPr="00A45256" w:rsidRDefault="008E42FE" w:rsidP="00E17139">
            <w:pPr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</w:rPr>
            </w:pPr>
            <w:r w:rsidRPr="00A45256">
              <w:rPr>
                <w:color w:val="000000"/>
                <w:spacing w:val="-4"/>
                <w:sz w:val="28"/>
                <w:szCs w:val="28"/>
              </w:rPr>
              <w:t xml:space="preserve">LIBOR + </w:t>
            </w:r>
            <w:r>
              <w:rPr>
                <w:color w:val="000000"/>
                <w:spacing w:val="-4"/>
                <w:sz w:val="28"/>
                <w:szCs w:val="28"/>
              </w:rPr>
              <w:t>3</w:t>
            </w:r>
            <w:r w:rsidRPr="00A45256">
              <w:rPr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color w:val="000000"/>
                <w:spacing w:val="-4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214C7AB0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DF67EDB" w14:textId="14C5A5B1" w:rsidR="008E42FE" w:rsidRPr="008E42FE" w:rsidRDefault="008E42FE" w:rsidP="008E42FE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E42F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9574EC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46D603D" w14:textId="37466B52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665</w:t>
            </w:r>
            <w:r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031</w:t>
            </w:r>
          </w:p>
        </w:tc>
        <w:tc>
          <w:tcPr>
            <w:tcW w:w="236" w:type="dxa"/>
          </w:tcPr>
          <w:p w14:paraId="0A01C636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311E558" w14:textId="7D251553" w:rsidR="008E42FE" w:rsidRPr="008E42FE" w:rsidRDefault="008E42FE" w:rsidP="008E42FE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E42F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7E2F9CC0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982AFF" w14:textId="2708E760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649</w:t>
            </w:r>
            <w:r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722</w:t>
            </w:r>
          </w:p>
        </w:tc>
      </w:tr>
      <w:tr w:rsidR="008E42FE" w:rsidRPr="00C138F4" w14:paraId="048E5A7D" w14:textId="77777777" w:rsidTr="00C10EE3">
        <w:trPr>
          <w:cantSplit/>
          <w:trHeight w:val="417"/>
        </w:trPr>
        <w:tc>
          <w:tcPr>
            <w:tcW w:w="1980" w:type="dxa"/>
          </w:tcPr>
          <w:p w14:paraId="6C476D5B" w14:textId="13A08FBB" w:rsidR="008E42FE" w:rsidRPr="00A45256" w:rsidRDefault="008E42FE" w:rsidP="008E42FE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</w:tcPr>
          <w:p w14:paraId="0B3B2E55" w14:textId="77777777" w:rsidR="008E42FE" w:rsidRPr="00A45256" w:rsidRDefault="008E42FE" w:rsidP="008E4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306B7B" w14:textId="77777777" w:rsidR="008E42FE" w:rsidRPr="00A45256" w:rsidRDefault="008E42FE" w:rsidP="008E4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86D1711" w14:textId="53529BD0" w:rsidR="008E42FE" w:rsidRPr="00A45256" w:rsidRDefault="008E42FE" w:rsidP="008E4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D6645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ADD1E" w14:textId="7D722959" w:rsidR="008E42FE" w:rsidRPr="008E42FE" w:rsidRDefault="008E42FE" w:rsidP="008E42F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8E42F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91C5F78" w14:textId="77777777" w:rsidR="008E42FE" w:rsidRPr="008E42FE" w:rsidRDefault="008E42FE" w:rsidP="008E42F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77C6" w14:textId="67A4C1F1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665</w:t>
            </w:r>
            <w:r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36" w:type="dxa"/>
          </w:tcPr>
          <w:p w14:paraId="6DB14F9C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CE9C1" w14:textId="12B00718" w:rsidR="008E42FE" w:rsidRPr="008E42FE" w:rsidRDefault="008E42FE" w:rsidP="008E42F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E42F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480D07B3" w14:textId="77777777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070A5" w14:textId="0F01FA3A" w:rsidR="008E42FE" w:rsidRPr="00A45256" w:rsidRDefault="008E42FE" w:rsidP="008E42F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649</w:t>
            </w:r>
            <w:r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722</w:t>
            </w:r>
          </w:p>
        </w:tc>
      </w:tr>
    </w:tbl>
    <w:p w14:paraId="5ABBF8E9" w14:textId="439E6332" w:rsidR="001711E2" w:rsidRDefault="001711E2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56EBA6D" w14:textId="77777777" w:rsidR="00BE48C5" w:rsidRDefault="00BE48C5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2BF32C9C" w14:textId="51879DC2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B0334DD" w14:textId="77777777" w:rsidR="00DE50AC" w:rsidRPr="00AE4D5B" w:rsidRDefault="00DE50AC" w:rsidP="00DE50AC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4025"/>
      </w:tblGrid>
      <w:tr w:rsidR="00DE50AC" w:rsidRPr="00AE4D5B" w14:paraId="1E4759DB" w14:textId="77777777" w:rsidTr="0086601C">
        <w:trPr>
          <w:trHeight w:val="289"/>
          <w:tblHeader/>
        </w:trPr>
        <w:tc>
          <w:tcPr>
            <w:tcW w:w="9189" w:type="dxa"/>
            <w:gridSpan w:val="4"/>
          </w:tcPr>
          <w:p w14:paraId="0E84F8B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0AC" w:rsidRPr="00AE4D5B" w14:paraId="0A94AD4F" w14:textId="77777777" w:rsidTr="0086601C">
        <w:trPr>
          <w:trHeight w:val="817"/>
          <w:tblHeader/>
        </w:trPr>
        <w:tc>
          <w:tcPr>
            <w:tcW w:w="1530" w:type="dxa"/>
          </w:tcPr>
          <w:p w14:paraId="324EEF51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br w:type="page"/>
            </w:r>
          </w:p>
          <w:p w14:paraId="193FB83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3C8ADBE4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36227F5D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647CDBD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4025" w:type="dxa"/>
          </w:tcPr>
          <w:p w14:paraId="250AA4C5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245FCEF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DE50AC" w:rsidRPr="00AE4D5B" w14:paraId="42E15931" w14:textId="77777777" w:rsidTr="0086601C">
        <w:trPr>
          <w:trHeight w:val="794"/>
        </w:trPr>
        <w:tc>
          <w:tcPr>
            <w:tcW w:w="1530" w:type="dxa"/>
          </w:tcPr>
          <w:p w14:paraId="04C96AAC" w14:textId="51CD749D" w:rsidR="00DE50AC" w:rsidRPr="00AE4D5B" w:rsidRDefault="00B176C5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DE50AC" w:rsidRPr="00AE4D5B">
              <w:rPr>
                <w:sz w:val="30"/>
                <w:szCs w:val="30"/>
              </w:rPr>
              <w:t xml:space="preserve"> </w:t>
            </w:r>
            <w:r w:rsidR="00DE50AC" w:rsidRPr="00AE4D5B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E0DFA16" w14:textId="1D878B56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AE4D5B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t xml:space="preserve">Central Bank of Myanmar          </w:t>
            </w:r>
            <w:r w:rsidRPr="00AE4D5B">
              <w:rPr>
                <w:sz w:val="30"/>
                <w:szCs w:val="30"/>
                <w:cs/>
              </w:rPr>
              <w:br/>
            </w:r>
            <w:r w:rsidRPr="00AE4D5B">
              <w:rPr>
                <w:sz w:val="30"/>
                <w:szCs w:val="30"/>
              </w:rPr>
              <w:t xml:space="preserve">+ </w:t>
            </w:r>
            <w:r w:rsidR="00B176C5">
              <w:rPr>
                <w:sz w:val="30"/>
                <w:szCs w:val="30"/>
              </w:rPr>
              <w:t>2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75</w:t>
            </w:r>
            <w:r w:rsidRPr="00AE4D5B">
              <w:rPr>
                <w:sz w:val="30"/>
                <w:szCs w:val="30"/>
              </w:rPr>
              <w:t>%</w:t>
            </w:r>
          </w:p>
        </w:tc>
        <w:tc>
          <w:tcPr>
            <w:tcW w:w="934" w:type="dxa"/>
          </w:tcPr>
          <w:p w14:paraId="39400146" w14:textId="50D9EC49" w:rsidR="00DE50AC" w:rsidRPr="00EA74A2" w:rsidRDefault="000C337F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EA74A2">
              <w:rPr>
                <w:sz w:val="30"/>
                <w:szCs w:val="30"/>
              </w:rPr>
              <w:t>7</w:t>
            </w:r>
            <w:r w:rsidR="00DE50AC" w:rsidRPr="00EA74A2">
              <w:rPr>
                <w:sz w:val="30"/>
                <w:szCs w:val="30"/>
              </w:rPr>
              <w:t xml:space="preserve"> </w:t>
            </w:r>
            <w:r w:rsidR="00DE50AC" w:rsidRPr="00EA74A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4025" w:type="dxa"/>
          </w:tcPr>
          <w:p w14:paraId="4E4EDF82" w14:textId="6BF25420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วงเงินกู้ยืมระยะยาว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45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150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ล้าน</w:t>
            </w:r>
            <w:r w:rsidRPr="00AE4D5B">
              <w:rPr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rFonts w:hint="cs"/>
                <w:sz w:val="30"/>
                <w:szCs w:val="30"/>
                <w:cs/>
              </w:rPr>
              <w:t>มีจ่ายชำระไปแล้วบา</w:t>
            </w:r>
            <w:r w:rsidRPr="00342924">
              <w:rPr>
                <w:rFonts w:hint="cs"/>
                <w:sz w:val="30"/>
                <w:szCs w:val="30"/>
                <w:cs/>
              </w:rPr>
              <w:t>งส่วน</w:t>
            </w:r>
            <w:r w:rsidRPr="00342924">
              <w:rPr>
                <w:sz w:val="30"/>
                <w:szCs w:val="30"/>
              </w:rPr>
              <w:t xml:space="preserve"> </w:t>
            </w:r>
            <w:r w:rsidRPr="00342924">
              <w:rPr>
                <w:rFonts w:hint="cs"/>
                <w:sz w:val="30"/>
                <w:szCs w:val="30"/>
                <w:cs/>
              </w:rPr>
              <w:t xml:space="preserve">เหลือเงินกู้จำนวน </w:t>
            </w:r>
            <w:r w:rsidR="00D04511" w:rsidRPr="00562BAF">
              <w:rPr>
                <w:sz w:val="30"/>
                <w:szCs w:val="30"/>
              </w:rPr>
              <w:t>2</w:t>
            </w:r>
            <w:r w:rsidR="000D37BB" w:rsidRPr="00562BAF">
              <w:rPr>
                <w:sz w:val="30"/>
                <w:szCs w:val="30"/>
              </w:rPr>
              <w:t>,</w:t>
            </w:r>
            <w:r w:rsidR="00D04511" w:rsidRPr="00562BAF">
              <w:rPr>
                <w:sz w:val="30"/>
                <w:szCs w:val="30"/>
              </w:rPr>
              <w:t>191</w:t>
            </w:r>
            <w:r w:rsidRPr="00562BAF">
              <w:rPr>
                <w:sz w:val="30"/>
                <w:szCs w:val="30"/>
              </w:rPr>
              <w:t xml:space="preserve"> </w:t>
            </w:r>
            <w:r w:rsidRPr="00562BAF">
              <w:rPr>
                <w:rFonts w:hint="cs"/>
                <w:sz w:val="30"/>
                <w:szCs w:val="30"/>
                <w:cs/>
              </w:rPr>
              <w:t>ล้าน</w:t>
            </w:r>
            <w:r w:rsidRPr="00342924">
              <w:rPr>
                <w:rFonts w:hint="cs"/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และ</w:t>
            </w:r>
            <w:r w:rsidR="00710262">
              <w:rPr>
                <w:rFonts w:hint="cs"/>
                <w:sz w:val="30"/>
                <w:szCs w:val="30"/>
                <w:cs/>
              </w:rPr>
              <w:t>มีกำหนดชำระ</w:t>
            </w:r>
            <w:r w:rsidRPr="00AE4D5B">
              <w:rPr>
                <w:rFonts w:hint="cs"/>
                <w:sz w:val="30"/>
                <w:szCs w:val="30"/>
                <w:cs/>
              </w:rPr>
              <w:t>งวดสุดท้ายในเดือนมีนาคม</w:t>
            </w: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2569</w:t>
            </w:r>
          </w:p>
        </w:tc>
      </w:tr>
      <w:tr w:rsidR="009D42DA" w:rsidRPr="00AE4D5B" w14:paraId="667006F8" w14:textId="77777777" w:rsidTr="0086601C">
        <w:trPr>
          <w:trHeight w:val="794"/>
        </w:trPr>
        <w:tc>
          <w:tcPr>
            <w:tcW w:w="1530" w:type="dxa"/>
          </w:tcPr>
          <w:p w14:paraId="1A2DBAB9" w14:textId="73CC4DAC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9D42DA" w:rsidRPr="00B10169">
              <w:rPr>
                <w:sz w:val="30"/>
                <w:szCs w:val="30"/>
              </w:rPr>
              <w:t xml:space="preserve"> </w:t>
            </w:r>
            <w:r w:rsidR="009D42DA" w:rsidRPr="00B10169">
              <w:rPr>
                <w:rFonts w:hint="cs"/>
                <w:sz w:val="30"/>
                <w:szCs w:val="30"/>
                <w:cs/>
              </w:rPr>
              <w:t>พฤษภาคม 2567</w:t>
            </w:r>
          </w:p>
        </w:tc>
        <w:tc>
          <w:tcPr>
            <w:tcW w:w="2700" w:type="dxa"/>
          </w:tcPr>
          <w:p w14:paraId="67610846" w14:textId="5E88BEFD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</w:t>
            </w:r>
          </w:p>
        </w:tc>
        <w:tc>
          <w:tcPr>
            <w:tcW w:w="934" w:type="dxa"/>
          </w:tcPr>
          <w:p w14:paraId="108740B2" w14:textId="79ECA5D8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9D42DA" w:rsidRPr="00B10169">
              <w:rPr>
                <w:sz w:val="30"/>
                <w:szCs w:val="30"/>
              </w:rPr>
              <w:t xml:space="preserve"> </w:t>
            </w:r>
            <w:r w:rsidR="009D42DA" w:rsidRPr="00B10169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4025" w:type="dxa"/>
          </w:tcPr>
          <w:p w14:paraId="7CA3A1C0" w14:textId="412161D2" w:rsidR="009D42DA" w:rsidRPr="00562BAF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B10169">
              <w:rPr>
                <w:sz w:val="30"/>
                <w:szCs w:val="30"/>
                <w:cs/>
              </w:rPr>
              <w:t>วงเงินกู้ยืมระยะยาว</w:t>
            </w:r>
            <w:r w:rsidRPr="00B1016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20</w:t>
            </w:r>
            <w:r w:rsidRPr="00B10169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000</w:t>
            </w:r>
            <w:r w:rsidRPr="00B10169">
              <w:rPr>
                <w:sz w:val="30"/>
                <w:szCs w:val="30"/>
              </w:rPr>
              <w:t xml:space="preserve"> </w:t>
            </w:r>
            <w:r w:rsidRPr="00B10169">
              <w:rPr>
                <w:rFonts w:hint="cs"/>
                <w:sz w:val="30"/>
                <w:szCs w:val="30"/>
                <w:cs/>
              </w:rPr>
              <w:t>ล้าน</w:t>
            </w:r>
            <w:r w:rsidRPr="00B10169">
              <w:rPr>
                <w:sz w:val="30"/>
                <w:szCs w:val="30"/>
                <w:cs/>
              </w:rPr>
              <w:t>เมียนมาร์จัต</w:t>
            </w:r>
            <w:r w:rsidRPr="00B10169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B10169">
              <w:rPr>
                <w:sz w:val="30"/>
                <w:szCs w:val="30"/>
              </w:rPr>
              <w:br/>
            </w:r>
            <w:r w:rsidR="00203B9B" w:rsidRPr="003A034A">
              <w:rPr>
                <w:rFonts w:hint="cs"/>
                <w:sz w:val="30"/>
                <w:szCs w:val="30"/>
                <w:cs/>
              </w:rPr>
              <w:t>โดย</w:t>
            </w:r>
            <w:r w:rsidR="0086601C" w:rsidRPr="003A034A">
              <w:rPr>
                <w:rFonts w:hint="cs"/>
                <w:sz w:val="30"/>
                <w:szCs w:val="30"/>
                <w:cs/>
              </w:rPr>
              <w:t>เบิกเงินกู้ในเดือนพฤ</w:t>
            </w:r>
            <w:r w:rsidR="00CC32B4">
              <w:rPr>
                <w:rFonts w:hint="cs"/>
                <w:sz w:val="30"/>
                <w:szCs w:val="30"/>
                <w:cs/>
              </w:rPr>
              <w:t>ศ</w:t>
            </w:r>
            <w:r w:rsidR="0086601C" w:rsidRPr="003A034A">
              <w:rPr>
                <w:rFonts w:hint="cs"/>
                <w:sz w:val="30"/>
                <w:szCs w:val="30"/>
                <w:cs/>
              </w:rPr>
              <w:t xml:space="preserve">จิกายน </w:t>
            </w:r>
            <w:r w:rsidR="00B176C5">
              <w:rPr>
                <w:sz w:val="30"/>
                <w:szCs w:val="30"/>
              </w:rPr>
              <w:t>2567</w:t>
            </w:r>
            <w:r w:rsidR="0086601C" w:rsidRPr="003A034A">
              <w:rPr>
                <w:sz w:val="30"/>
                <w:szCs w:val="30"/>
              </w:rPr>
              <w:t xml:space="preserve"> </w:t>
            </w:r>
            <w:r w:rsidR="0086601C" w:rsidRPr="00562BAF">
              <w:rPr>
                <w:rFonts w:hint="cs"/>
                <w:sz w:val="30"/>
                <w:szCs w:val="30"/>
                <w:cs/>
              </w:rPr>
              <w:t>และ</w:t>
            </w:r>
            <w:r w:rsidRPr="00562BAF">
              <w:rPr>
                <w:rFonts w:hint="cs"/>
                <w:sz w:val="30"/>
                <w:szCs w:val="30"/>
                <w:cs/>
              </w:rPr>
              <w:t>ได้แบ่งชำระเป็นรายไตรมาส</w:t>
            </w:r>
            <w:r w:rsidR="00152A83" w:rsidRPr="00562BA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11859">
              <w:rPr>
                <w:sz w:val="30"/>
                <w:szCs w:val="30"/>
              </w:rPr>
              <w:t>11</w:t>
            </w:r>
            <w:r w:rsidRPr="00562BAF">
              <w:rPr>
                <w:sz w:val="30"/>
                <w:szCs w:val="30"/>
              </w:rPr>
              <w:t xml:space="preserve"> </w:t>
            </w:r>
            <w:r w:rsidRPr="00562BAF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2C814833" w14:textId="0534A750" w:rsidR="009D42DA" w:rsidRPr="00562BAF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562BAF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 w:rsidRPr="00562BAF">
              <w:rPr>
                <w:sz w:val="30"/>
                <w:szCs w:val="30"/>
              </w:rPr>
              <w:t>1</w:t>
            </w:r>
            <w:r w:rsidRPr="00562BAF">
              <w:rPr>
                <w:sz w:val="30"/>
                <w:szCs w:val="30"/>
              </w:rPr>
              <w:t xml:space="preserve"> </w:t>
            </w:r>
            <w:r w:rsidR="00800A20">
              <w:rPr>
                <w:sz w:val="30"/>
                <w:szCs w:val="30"/>
              </w:rPr>
              <w:t>–</w:t>
            </w:r>
            <w:r w:rsidRPr="00562BAF">
              <w:rPr>
                <w:sz w:val="30"/>
                <w:szCs w:val="30"/>
              </w:rPr>
              <w:t xml:space="preserve"> </w:t>
            </w:r>
            <w:r w:rsidR="00011859">
              <w:rPr>
                <w:sz w:val="30"/>
                <w:szCs w:val="30"/>
              </w:rPr>
              <w:t>10</w:t>
            </w:r>
            <w:r w:rsidRPr="00562BAF">
              <w:rPr>
                <w:sz w:val="30"/>
                <w:szCs w:val="30"/>
              </w:rPr>
              <w:t xml:space="preserve">    </w:t>
            </w:r>
            <w:r w:rsidR="00813106" w:rsidRPr="00562BA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562BAF">
              <w:rPr>
                <w:rFonts w:hint="cs"/>
                <w:sz w:val="30"/>
                <w:szCs w:val="30"/>
                <w:cs/>
              </w:rPr>
              <w:t>งวดละ</w:t>
            </w:r>
            <w:r w:rsidRPr="00562BAF">
              <w:rPr>
                <w:sz w:val="30"/>
                <w:szCs w:val="30"/>
              </w:rPr>
              <w:t xml:space="preserve"> </w:t>
            </w:r>
            <w:r w:rsidR="00B176C5" w:rsidRPr="00562BAF">
              <w:rPr>
                <w:sz w:val="30"/>
                <w:szCs w:val="30"/>
              </w:rPr>
              <w:t>1</w:t>
            </w:r>
            <w:r w:rsidRPr="00562BAF">
              <w:rPr>
                <w:sz w:val="30"/>
                <w:szCs w:val="30"/>
              </w:rPr>
              <w:t>,</w:t>
            </w:r>
            <w:r w:rsidR="00B176C5" w:rsidRPr="00562BAF">
              <w:rPr>
                <w:sz w:val="30"/>
                <w:szCs w:val="30"/>
              </w:rPr>
              <w:t>810</w:t>
            </w:r>
            <w:r w:rsidRPr="00562BAF">
              <w:rPr>
                <w:sz w:val="30"/>
                <w:szCs w:val="30"/>
              </w:rPr>
              <w:t>.</w:t>
            </w:r>
            <w:r w:rsidR="00B176C5" w:rsidRPr="00562BAF">
              <w:rPr>
                <w:sz w:val="30"/>
                <w:szCs w:val="30"/>
              </w:rPr>
              <w:t>0</w:t>
            </w:r>
            <w:r w:rsidRPr="00562BAF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562BAF">
              <w:rPr>
                <w:sz w:val="30"/>
                <w:szCs w:val="30"/>
                <w:cs/>
              </w:rPr>
              <w:t>เมียนมาร์จัต</w:t>
            </w:r>
            <w:r w:rsidRPr="00562BAF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76BB9355" w14:textId="2074A72A" w:rsidR="009D42DA" w:rsidRPr="003A034A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562BAF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011859">
              <w:rPr>
                <w:sz w:val="30"/>
                <w:szCs w:val="30"/>
              </w:rPr>
              <w:t>11</w:t>
            </w:r>
            <w:r w:rsidRPr="00562BAF">
              <w:rPr>
                <w:sz w:val="30"/>
                <w:szCs w:val="30"/>
              </w:rPr>
              <w:t xml:space="preserve"> </w:t>
            </w:r>
            <w:r w:rsidRPr="00562BAF">
              <w:rPr>
                <w:sz w:val="30"/>
                <w:szCs w:val="30"/>
              </w:rPr>
              <w:tab/>
              <w:t xml:space="preserve">     </w:t>
            </w:r>
            <w:r w:rsidR="0086601C" w:rsidRPr="00562BAF">
              <w:rPr>
                <w:sz w:val="30"/>
                <w:szCs w:val="30"/>
              </w:rPr>
              <w:t xml:space="preserve"> </w:t>
            </w:r>
            <w:r w:rsidRPr="00562BAF">
              <w:rPr>
                <w:sz w:val="30"/>
                <w:szCs w:val="30"/>
              </w:rPr>
              <w:t xml:space="preserve"> </w:t>
            </w:r>
            <w:r w:rsidR="00011859">
              <w:rPr>
                <w:sz w:val="30"/>
                <w:szCs w:val="30"/>
              </w:rPr>
              <w:t xml:space="preserve"> </w:t>
            </w:r>
            <w:r w:rsidRPr="00562BAF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="00B176C5" w:rsidRPr="00562BAF">
              <w:rPr>
                <w:sz w:val="30"/>
                <w:szCs w:val="30"/>
              </w:rPr>
              <w:t>1</w:t>
            </w:r>
            <w:r w:rsidRPr="00562BAF">
              <w:rPr>
                <w:sz w:val="30"/>
                <w:szCs w:val="30"/>
              </w:rPr>
              <w:t>,</w:t>
            </w:r>
            <w:r w:rsidR="00B176C5" w:rsidRPr="00562BAF">
              <w:rPr>
                <w:sz w:val="30"/>
                <w:szCs w:val="30"/>
              </w:rPr>
              <w:t>900</w:t>
            </w:r>
            <w:r w:rsidRPr="00562BAF">
              <w:rPr>
                <w:sz w:val="30"/>
                <w:szCs w:val="30"/>
              </w:rPr>
              <w:t>.</w:t>
            </w:r>
            <w:r w:rsidR="00B176C5" w:rsidRPr="00562BAF">
              <w:rPr>
                <w:sz w:val="30"/>
                <w:szCs w:val="30"/>
              </w:rPr>
              <w:t>0</w:t>
            </w:r>
            <w:r w:rsidRPr="00562BAF">
              <w:rPr>
                <w:sz w:val="30"/>
                <w:szCs w:val="30"/>
              </w:rPr>
              <w:t xml:space="preserve"> </w:t>
            </w:r>
            <w:r w:rsidRPr="00562BAF">
              <w:rPr>
                <w:rFonts w:hint="cs"/>
                <w:sz w:val="30"/>
                <w:szCs w:val="30"/>
                <w:cs/>
              </w:rPr>
              <w:t>ล้า</w:t>
            </w:r>
            <w:r w:rsidRPr="003A034A">
              <w:rPr>
                <w:rFonts w:hint="cs"/>
                <w:sz w:val="30"/>
                <w:szCs w:val="30"/>
                <w:cs/>
              </w:rPr>
              <w:t>นเมียนมาร์จัต</w:t>
            </w:r>
          </w:p>
          <w:p w14:paraId="2FC9A948" w14:textId="6AD1D3C7" w:rsidR="009D42DA" w:rsidRPr="00B10169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B10169">
              <w:rPr>
                <w:rFonts w:hint="cs"/>
                <w:sz w:val="30"/>
                <w:szCs w:val="30"/>
                <w:cs/>
              </w:rPr>
              <w:t>และ</w:t>
            </w:r>
            <w:r w:rsidR="006B733A">
              <w:rPr>
                <w:rFonts w:hint="cs"/>
                <w:sz w:val="30"/>
                <w:szCs w:val="30"/>
                <w:cs/>
              </w:rPr>
              <w:t>มีกำหนด</w:t>
            </w:r>
            <w:r w:rsidRPr="003A034A">
              <w:rPr>
                <w:rFonts w:hint="cs"/>
                <w:sz w:val="30"/>
                <w:szCs w:val="30"/>
                <w:cs/>
              </w:rPr>
              <w:t>ชำระ</w:t>
            </w:r>
            <w:r w:rsidRPr="00B10169">
              <w:rPr>
                <w:rFonts w:hint="cs"/>
                <w:sz w:val="30"/>
                <w:szCs w:val="30"/>
                <w:cs/>
              </w:rPr>
              <w:t>งวดสุดท้ายในเดื</w:t>
            </w:r>
            <w:r w:rsidR="00CF2386">
              <w:rPr>
                <w:rFonts w:hint="cs"/>
                <w:sz w:val="30"/>
                <w:szCs w:val="30"/>
                <w:cs/>
              </w:rPr>
              <w:t>อน</w:t>
            </w:r>
            <w:r w:rsidRPr="00B10169">
              <w:rPr>
                <w:rFonts w:hint="cs"/>
                <w:sz w:val="30"/>
                <w:szCs w:val="30"/>
                <w:cs/>
              </w:rPr>
              <w:t>พฤศจิกายน</w:t>
            </w:r>
            <w:r w:rsidRPr="00B10169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</w:t>
            </w:r>
            <w:r w:rsidRPr="00B10169">
              <w:rPr>
                <w:rFonts w:hint="cs"/>
                <w:sz w:val="30"/>
                <w:szCs w:val="30"/>
                <w:cs/>
              </w:rPr>
              <w:t>71</w:t>
            </w:r>
          </w:p>
        </w:tc>
      </w:tr>
    </w:tbl>
    <w:p w14:paraId="7B141466" w14:textId="77777777" w:rsidR="00DE50AC" w:rsidRPr="00AE4D5B" w:rsidRDefault="00DE50AC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9E8D1" w14:textId="5E0FF488" w:rsidR="00716E2D" w:rsidRPr="00AE4D5B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B176C5">
        <w:rPr>
          <w:rFonts w:asciiTheme="majorBidi" w:hAnsiTheme="majorBidi" w:cstheme="majorBidi"/>
          <w:sz w:val="30"/>
          <w:szCs w:val="30"/>
        </w:rPr>
        <w:t>256</w:t>
      </w:r>
      <w:r w:rsidR="008B0CF9">
        <w:rPr>
          <w:rFonts w:asciiTheme="majorBidi" w:hAnsiTheme="majorBidi" w:cstheme="majorBidi"/>
          <w:sz w:val="30"/>
          <w:szCs w:val="30"/>
        </w:rPr>
        <w:t>8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4D5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</w:t>
      </w:r>
      <w:r w:rsidRPr="00AB4223">
        <w:rPr>
          <w:rFonts w:asciiTheme="majorBidi" w:hAnsiTheme="majorBidi" w:cstheme="majorBidi" w:hint="cs"/>
          <w:sz w:val="30"/>
          <w:szCs w:val="30"/>
          <w:cs/>
        </w:rPr>
        <w:t>ระยะยาวจากสถาบันการเงิน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FB069D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6DCE">
        <w:rPr>
          <w:rFonts w:asciiTheme="majorBidi" w:hAnsiTheme="majorBidi" w:cstheme="majorBidi"/>
          <w:sz w:val="30"/>
          <w:szCs w:val="30"/>
        </w:rPr>
        <w:t>11,713</w:t>
      </w:r>
      <w:r w:rsidR="00B64025">
        <w:rPr>
          <w:rFonts w:asciiTheme="majorBidi" w:hAnsiTheme="majorBidi" w:cstheme="majorBidi"/>
          <w:sz w:val="30"/>
          <w:szCs w:val="30"/>
        </w:rPr>
        <w:t>.3</w:t>
      </w:r>
      <w:r w:rsidR="00FB069D"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ล้</w:t>
      </w:r>
      <w:r w:rsidRPr="00AB4223">
        <w:rPr>
          <w:rFonts w:asciiTheme="majorBidi" w:hAnsiTheme="majorBidi" w:cstheme="majorBidi"/>
          <w:sz w:val="30"/>
          <w:szCs w:val="30"/>
          <w:cs/>
        </w:rPr>
        <w:t>านบาท</w:t>
      </w:r>
      <w:r w:rsidRPr="00AB422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bookmarkStart w:id="10" w:name="_Hlk157066307"/>
      <w:r w:rsidR="000E1CF8">
        <w:rPr>
          <w:rFonts w:asciiTheme="majorBidi" w:hAnsiTheme="majorBidi" w:cstheme="majorBidi"/>
          <w:sz w:val="30"/>
          <w:szCs w:val="30"/>
        </w:rPr>
        <w:t>11,34</w:t>
      </w:r>
      <w:r w:rsidR="00011859">
        <w:rPr>
          <w:rFonts w:asciiTheme="majorBidi" w:hAnsiTheme="majorBidi" w:cstheme="majorBidi"/>
          <w:sz w:val="30"/>
          <w:szCs w:val="30"/>
        </w:rPr>
        <w:t>8</w:t>
      </w:r>
      <w:r w:rsidR="00242FA6">
        <w:rPr>
          <w:rFonts w:asciiTheme="majorBidi" w:hAnsiTheme="majorBidi" w:cstheme="majorBidi"/>
          <w:sz w:val="30"/>
          <w:szCs w:val="30"/>
        </w:rPr>
        <w:t>.</w:t>
      </w:r>
      <w:r w:rsidR="00011859">
        <w:rPr>
          <w:rFonts w:asciiTheme="majorBidi" w:hAnsiTheme="majorBidi" w:cstheme="majorBidi"/>
          <w:sz w:val="30"/>
          <w:szCs w:val="30"/>
        </w:rPr>
        <w:t>5</w:t>
      </w:r>
      <w:r w:rsidR="00BF5884" w:rsidRPr="00AB4223">
        <w:rPr>
          <w:rFonts w:asciiTheme="majorBidi" w:hAnsiTheme="majorBidi" w:cstheme="majorBidi"/>
          <w:sz w:val="30"/>
          <w:szCs w:val="30"/>
        </w:rPr>
        <w:t xml:space="preserve"> </w:t>
      </w:r>
      <w:bookmarkEnd w:id="10"/>
      <w:r w:rsidRPr="00AB4223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AB422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0CF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B422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14D4E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0CF9">
        <w:rPr>
          <w:rFonts w:asciiTheme="majorBidi" w:hAnsiTheme="majorBidi" w:cstheme="majorBidi"/>
          <w:i/>
          <w:iCs/>
          <w:sz w:val="30"/>
          <w:szCs w:val="30"/>
        </w:rPr>
        <w:t>11,954</w:t>
      </w:r>
      <w:r w:rsidR="001377B4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266B3" w:rsidRPr="00AB4223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8B0CF9">
        <w:rPr>
          <w:rFonts w:asciiTheme="majorBidi" w:hAnsiTheme="majorBidi" w:cstheme="majorBidi"/>
          <w:i/>
          <w:iCs/>
          <w:sz w:val="30"/>
          <w:szCs w:val="30"/>
        </w:rPr>
        <w:t>11,594</w:t>
      </w:r>
      <w:r w:rsidR="001377B4">
        <w:rPr>
          <w:rFonts w:asciiTheme="majorBidi" w:hAnsiTheme="majorBidi" w:cstheme="majorBidi"/>
          <w:i/>
          <w:iCs/>
          <w:sz w:val="30"/>
          <w:szCs w:val="30"/>
        </w:rPr>
        <w:t>.3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266B3" w:rsidRPr="00AB4223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Pr="00AB4223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BF4E94" w14:textId="69E21583" w:rsidR="00CE1537" w:rsidRDefault="00CE1537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7363DFC" w14:textId="77777777" w:rsidR="00092727" w:rsidRPr="00AE4D5B" w:rsidRDefault="00092727" w:rsidP="00757D70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เจ้าหนี้การค้า</w:t>
      </w:r>
    </w:p>
    <w:p w14:paraId="36F4CB8F" w14:textId="77777777" w:rsidR="00092727" w:rsidRPr="00AE4D5B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364" w:type="dxa"/>
        <w:tblInd w:w="450" w:type="dxa"/>
        <w:tblLook w:val="01E0" w:firstRow="1" w:lastRow="1" w:firstColumn="1" w:lastColumn="1" w:noHBand="0" w:noVBand="0"/>
      </w:tblPr>
      <w:tblGrid>
        <w:gridCol w:w="3492"/>
        <w:gridCol w:w="900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AE4D5B" w14:paraId="0CF1A293" w14:textId="77777777" w:rsidTr="00C10EE3">
        <w:tc>
          <w:tcPr>
            <w:tcW w:w="3492" w:type="dxa"/>
          </w:tcPr>
          <w:p w14:paraId="6831ECB6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E52F20F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CF9" w:rsidRPr="00AE4D5B" w14:paraId="34317E28" w14:textId="77777777" w:rsidTr="00C10EE3">
        <w:tc>
          <w:tcPr>
            <w:tcW w:w="3492" w:type="dxa"/>
          </w:tcPr>
          <w:p w14:paraId="2CF69C5F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BD9C07B" w14:textId="77777777" w:rsidR="008B0CF9" w:rsidRPr="00AA79BE" w:rsidRDefault="008B0CF9" w:rsidP="00C10EE3">
            <w:pPr>
              <w:pStyle w:val="BodyText"/>
              <w:spacing w:after="0"/>
              <w:ind w:left="-104" w:right="-104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BB9EB9A" w14:textId="295A6F04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6904045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vAlign w:val="center"/>
          </w:tcPr>
          <w:p w14:paraId="46FE824A" w14:textId="79409117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2CD927F3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21DE71AB" w14:textId="26D8932B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DBB5F2C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vAlign w:val="center"/>
          </w:tcPr>
          <w:p w14:paraId="483F01B6" w14:textId="5CBBCE3B" w:rsidR="008B0CF9" w:rsidRPr="00AE4D5B" w:rsidRDefault="008B0CF9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F266B3" w:rsidRPr="00AE4D5B" w14:paraId="212F5BA0" w14:textId="77777777" w:rsidTr="00C10EE3">
        <w:tc>
          <w:tcPr>
            <w:tcW w:w="3492" w:type="dxa"/>
          </w:tcPr>
          <w:p w14:paraId="69C1929B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222287D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F266B3" w:rsidRPr="00AE4D5B" w:rsidRDefault="00F266B3" w:rsidP="00F266B3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CF9" w:rsidRPr="00AE4D5B" w14:paraId="7D118B01" w14:textId="77777777" w:rsidTr="00C10EE3">
        <w:tc>
          <w:tcPr>
            <w:tcW w:w="3492" w:type="dxa"/>
          </w:tcPr>
          <w:p w14:paraId="30DABE53" w14:textId="5D554B3A" w:rsidR="008B0CF9" w:rsidRPr="00AE4D5B" w:rsidRDefault="008B0CF9" w:rsidP="008B0CF9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2C44EA4" w14:textId="3D8BA8D1" w:rsidR="008B0CF9" w:rsidRPr="00AE4D5B" w:rsidRDefault="009200BC" w:rsidP="008B0CF9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383417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</w:tcPr>
          <w:p w14:paraId="5009D746" w14:textId="685B856E" w:rsidR="008B0CF9" w:rsidRPr="009754A8" w:rsidRDefault="000963BA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1,307,450</w:t>
            </w:r>
          </w:p>
        </w:tc>
        <w:tc>
          <w:tcPr>
            <w:tcW w:w="270" w:type="dxa"/>
          </w:tcPr>
          <w:p w14:paraId="24946F46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1EEAB4C8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190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281</w:t>
            </w:r>
          </w:p>
        </w:tc>
        <w:tc>
          <w:tcPr>
            <w:tcW w:w="240" w:type="dxa"/>
          </w:tcPr>
          <w:p w14:paraId="0639AA6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53C7726D" w:rsidR="008B0CF9" w:rsidRPr="00AE4D5B" w:rsidRDefault="004D2772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959,547</w:t>
            </w:r>
          </w:p>
        </w:tc>
        <w:tc>
          <w:tcPr>
            <w:tcW w:w="270" w:type="dxa"/>
          </w:tcPr>
          <w:p w14:paraId="11809525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338A7D58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701,742</w:t>
            </w:r>
          </w:p>
        </w:tc>
      </w:tr>
      <w:tr w:rsidR="008B0CF9" w:rsidRPr="00AE4D5B" w14:paraId="6295E1A6" w14:textId="77777777" w:rsidTr="00C10EE3">
        <w:tc>
          <w:tcPr>
            <w:tcW w:w="3492" w:type="dxa"/>
          </w:tcPr>
          <w:p w14:paraId="250EAA83" w14:textId="2C33E57C" w:rsidR="008B0CF9" w:rsidRPr="00AE4D5B" w:rsidRDefault="008B0CF9" w:rsidP="008B0CF9">
            <w:pPr>
              <w:tabs>
                <w:tab w:val="left" w:pos="360"/>
              </w:tabs>
              <w:ind w:left="-1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00" w:type="dxa"/>
          </w:tcPr>
          <w:p w14:paraId="3EB034E3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54FF99DF" w:rsidR="008B0CF9" w:rsidRPr="009754A8" w:rsidRDefault="00B53628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1,690,12</w:t>
            </w:r>
            <w:r w:rsidR="00E22E96">
              <w:rPr>
                <w:rFonts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0B45D6B5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2BB2729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754A8">
              <w:rPr>
                <w:rFonts w:cs="Angsana New"/>
                <w:sz w:val="30"/>
                <w:szCs w:val="30"/>
                <w:cs/>
                <w:lang w:bidi="th-TH"/>
              </w:rPr>
              <w:t>1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902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875</w:t>
            </w:r>
          </w:p>
        </w:tc>
        <w:tc>
          <w:tcPr>
            <w:tcW w:w="240" w:type="dxa"/>
          </w:tcPr>
          <w:p w14:paraId="780DCF6F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100566B5" w:rsidR="008B0CF9" w:rsidRPr="00AE4D5B" w:rsidRDefault="004D2772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873,572</w:t>
            </w:r>
          </w:p>
        </w:tc>
        <w:tc>
          <w:tcPr>
            <w:tcW w:w="270" w:type="dxa"/>
          </w:tcPr>
          <w:p w14:paraId="3FDAD661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483BD50C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929,571</w:t>
            </w:r>
          </w:p>
        </w:tc>
      </w:tr>
      <w:tr w:rsidR="008B0CF9" w:rsidRPr="00AE4D5B" w14:paraId="290B14A9" w14:textId="77777777" w:rsidTr="00C10EE3">
        <w:trPr>
          <w:trHeight w:val="70"/>
        </w:trPr>
        <w:tc>
          <w:tcPr>
            <w:tcW w:w="3492" w:type="dxa"/>
          </w:tcPr>
          <w:p w14:paraId="2AFE9531" w14:textId="77777777" w:rsidR="008B0CF9" w:rsidRPr="00AE4D5B" w:rsidRDefault="008B0CF9" w:rsidP="008B0CF9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3AE4442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372B2D1A" w:rsidR="008B0CF9" w:rsidRPr="009754A8" w:rsidRDefault="00B53628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2,997,57</w:t>
            </w:r>
            <w:r w:rsidR="00B323F6">
              <w:rPr>
                <w:rFonts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144318A3" w14:textId="77777777" w:rsidR="008B0CF9" w:rsidRPr="00AE4D5B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4677AA1C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754A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9754A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754A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0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93</w:t>
            </w:r>
            <w:r w:rsidRPr="009754A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156</w:t>
            </w:r>
          </w:p>
        </w:tc>
        <w:tc>
          <w:tcPr>
            <w:tcW w:w="240" w:type="dxa"/>
          </w:tcPr>
          <w:p w14:paraId="52C43BBE" w14:textId="77777777" w:rsidR="008B0CF9" w:rsidRPr="00AE4D5B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34B8DF" w14:textId="54AF0529" w:rsidR="008B0CF9" w:rsidRPr="00AE4D5B" w:rsidRDefault="004D2772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1,833,119</w:t>
            </w:r>
          </w:p>
        </w:tc>
        <w:tc>
          <w:tcPr>
            <w:tcW w:w="270" w:type="dxa"/>
          </w:tcPr>
          <w:p w14:paraId="7AA51C79" w14:textId="77777777" w:rsidR="008B0CF9" w:rsidRPr="00AE4D5B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B424984" w14:textId="68D05202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1,631,313</w:t>
            </w:r>
          </w:p>
        </w:tc>
      </w:tr>
    </w:tbl>
    <w:p w14:paraId="664DFB20" w14:textId="68A954E1" w:rsidR="00DE50AC" w:rsidRPr="00A147AD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8E0C47F" w14:textId="1853EA3E" w:rsidR="00092727" w:rsidRPr="00AE4D5B" w:rsidRDefault="00092727" w:rsidP="00757D70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เจ้าหนี้อื่น</w:t>
      </w:r>
    </w:p>
    <w:p w14:paraId="2ACF5AE9" w14:textId="500359D0" w:rsidR="00C923C3" w:rsidRPr="00AE4D5B" w:rsidRDefault="00C923C3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AE4D5B" w14:paraId="7897088F" w14:textId="77777777" w:rsidTr="00C10EE3">
        <w:tc>
          <w:tcPr>
            <w:tcW w:w="3672" w:type="dxa"/>
            <w:vMerge w:val="restart"/>
          </w:tcPr>
          <w:p w14:paraId="21DF1049" w14:textId="77777777" w:rsidR="00092727" w:rsidRPr="00AE4D5B" w:rsidRDefault="00092727" w:rsidP="00C10EE3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</w:tcPr>
          <w:p w14:paraId="05807353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</w:tcPr>
          <w:p w14:paraId="2BD4F07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231A2A1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</w:tcPr>
          <w:p w14:paraId="3DCCE5C2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8B0CF9" w:rsidRPr="00AE4D5B" w14:paraId="4057CB28" w14:textId="77777777" w:rsidTr="00C10EE3">
        <w:tc>
          <w:tcPr>
            <w:tcW w:w="3672" w:type="dxa"/>
            <w:vMerge/>
          </w:tcPr>
          <w:p w14:paraId="553041EC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tcMar>
              <w:left w:w="0" w:type="dxa"/>
              <w:right w:w="0" w:type="dxa"/>
            </w:tcMar>
          </w:tcPr>
          <w:p w14:paraId="375DCAD5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vAlign w:val="center"/>
          </w:tcPr>
          <w:p w14:paraId="243B2DE3" w14:textId="09D1B1EC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center"/>
          </w:tcPr>
          <w:p w14:paraId="0D5C3582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center"/>
          </w:tcPr>
          <w:p w14:paraId="257D801D" w14:textId="311A5E09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AA8A1BD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center"/>
          </w:tcPr>
          <w:p w14:paraId="1251BB43" w14:textId="3CD7D05C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center"/>
          </w:tcPr>
          <w:p w14:paraId="6489A685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center"/>
          </w:tcPr>
          <w:p w14:paraId="0FC62A77" w14:textId="335CD2FA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92727" w:rsidRPr="00AE4D5B" w14:paraId="4B74C2AD" w14:textId="77777777" w:rsidTr="00C10EE3">
        <w:tc>
          <w:tcPr>
            <w:tcW w:w="3672" w:type="dxa"/>
          </w:tcPr>
          <w:p w14:paraId="031992A7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</w:tcPr>
          <w:p w14:paraId="071BD156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</w:tcPr>
          <w:p w14:paraId="513A7A5A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CF9" w:rsidRPr="00AE4D5B" w14:paraId="7A75F55D" w14:textId="77777777" w:rsidTr="00C10EE3">
        <w:tc>
          <w:tcPr>
            <w:tcW w:w="3672" w:type="dxa"/>
          </w:tcPr>
          <w:p w14:paraId="595D384B" w14:textId="77777777" w:rsidR="008B0CF9" w:rsidRPr="00AE4D5B" w:rsidRDefault="008B0CF9" w:rsidP="008B0CF9">
            <w:pPr>
              <w:ind w:left="-18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</w:tcPr>
          <w:p w14:paraId="68458017" w14:textId="44893E10" w:rsidR="008B0CF9" w:rsidRPr="00AE4D5B" w:rsidRDefault="00CA4390" w:rsidP="008B0CF9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62BAF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0" w:type="dxa"/>
            <w:vAlign w:val="bottom"/>
          </w:tcPr>
          <w:p w14:paraId="4D4FF34E" w14:textId="52A0263D" w:rsidR="008B0CF9" w:rsidRPr="008120FC" w:rsidRDefault="00BB008D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051903">
              <w:rPr>
                <w:rFonts w:cs="Angsana New"/>
                <w:sz w:val="30"/>
                <w:szCs w:val="30"/>
                <w:lang w:bidi="th-TH"/>
              </w:rPr>
              <w:t>,51</w:t>
            </w:r>
            <w:r>
              <w:rPr>
                <w:rFonts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0" w:type="dxa"/>
          </w:tcPr>
          <w:p w14:paraId="0F35E855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21EB50F" w14:textId="2963A63F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240" w:type="dxa"/>
          </w:tcPr>
          <w:p w14:paraId="0F14D26D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CD94823" w14:textId="2B0F59A1" w:rsidR="008B0CF9" w:rsidRPr="00AE4D5B" w:rsidRDefault="00051903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1,36</w:t>
            </w:r>
            <w:r w:rsidR="00BB008D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,69</w:t>
            </w:r>
            <w:r w:rsidR="00BB008D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40" w:type="dxa"/>
          </w:tcPr>
          <w:p w14:paraId="26B12475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4D069C1" w14:textId="2783F6D0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1,248,764</w:t>
            </w:r>
          </w:p>
        </w:tc>
      </w:tr>
      <w:tr w:rsidR="008B0CF9" w:rsidRPr="00AE4D5B" w14:paraId="5AA96E43" w14:textId="77777777" w:rsidTr="00C10EE3">
        <w:tc>
          <w:tcPr>
            <w:tcW w:w="3672" w:type="dxa"/>
          </w:tcPr>
          <w:p w14:paraId="1E9E640E" w14:textId="77777777" w:rsidR="008B0CF9" w:rsidRPr="00AE4D5B" w:rsidRDefault="008B0CF9" w:rsidP="008B0CF9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3D711DDD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7938AA4" w14:textId="77777777" w:rsidR="008B0CF9" w:rsidRPr="008120FC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323A89E0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AC8171E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2B8AFA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67F71AF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23930BF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70FF7FD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B0CF9" w:rsidRPr="00AE4D5B" w14:paraId="44A45A70" w14:textId="77777777" w:rsidTr="00C10EE3">
        <w:tc>
          <w:tcPr>
            <w:tcW w:w="3672" w:type="dxa"/>
          </w:tcPr>
          <w:p w14:paraId="30F7F9E0" w14:textId="54F18FAD" w:rsidR="008B0CF9" w:rsidRPr="00AE4D5B" w:rsidRDefault="008B0CF9" w:rsidP="008B0CF9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</w:tcPr>
          <w:p w14:paraId="3439D1AE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92DC8BE" w14:textId="77777777" w:rsidR="008B0CF9" w:rsidRPr="008120FC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C7AF44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F9CD56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47470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67C3826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682DF86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5C5E9B9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B0CF9" w:rsidRPr="00AE4D5B" w14:paraId="794D715C" w14:textId="77777777" w:rsidTr="00C10EE3">
        <w:tc>
          <w:tcPr>
            <w:tcW w:w="3672" w:type="dxa"/>
          </w:tcPr>
          <w:p w14:paraId="3E126BBC" w14:textId="77777777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</w:tcPr>
          <w:p w14:paraId="63BBE0B7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9A8A905" w14:textId="2508C613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1,047,676</w:t>
            </w:r>
          </w:p>
        </w:tc>
        <w:tc>
          <w:tcPr>
            <w:tcW w:w="240" w:type="dxa"/>
          </w:tcPr>
          <w:p w14:paraId="1668E4CF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511E9152" w14:textId="28B04FC8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062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346</w:t>
            </w:r>
          </w:p>
        </w:tc>
        <w:tc>
          <w:tcPr>
            <w:tcW w:w="240" w:type="dxa"/>
          </w:tcPr>
          <w:p w14:paraId="1CB9D281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FCD5EEE" w14:textId="743C7AE9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439,230</w:t>
            </w:r>
          </w:p>
        </w:tc>
        <w:tc>
          <w:tcPr>
            <w:tcW w:w="240" w:type="dxa"/>
          </w:tcPr>
          <w:p w14:paraId="24BF8F8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3F2EBD0" w14:textId="7D99D48A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400,992</w:t>
            </w:r>
          </w:p>
        </w:tc>
      </w:tr>
      <w:tr w:rsidR="008B0CF9" w:rsidRPr="00AE4D5B" w14:paraId="23BFDE8B" w14:textId="77777777" w:rsidTr="00C10EE3">
        <w:tc>
          <w:tcPr>
            <w:tcW w:w="3672" w:type="dxa"/>
          </w:tcPr>
          <w:p w14:paraId="4F9CE216" w14:textId="77777777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</w:tcPr>
          <w:p w14:paraId="509A41B4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8D77CD1" w14:textId="395B5721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79</w:t>
            </w:r>
            <w:r w:rsidR="00455339">
              <w:rPr>
                <w:rFonts w:cs="Angsana New"/>
                <w:sz w:val="30"/>
                <w:szCs w:val="30"/>
                <w:lang w:bidi="th-TH"/>
              </w:rPr>
              <w:t>6</w:t>
            </w:r>
            <w:r>
              <w:rPr>
                <w:rFonts w:cs="Angsana New"/>
                <w:sz w:val="30"/>
                <w:szCs w:val="30"/>
                <w:lang w:bidi="th-TH"/>
              </w:rPr>
              <w:t>,85</w:t>
            </w:r>
            <w:r w:rsidR="00455339">
              <w:rPr>
                <w:rFonts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0" w:type="dxa"/>
          </w:tcPr>
          <w:p w14:paraId="0DDC4362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5611B7D4" w14:textId="629B2ACF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739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823</w:t>
            </w:r>
          </w:p>
        </w:tc>
        <w:tc>
          <w:tcPr>
            <w:tcW w:w="240" w:type="dxa"/>
          </w:tcPr>
          <w:p w14:paraId="00C626D2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CC01DB" w14:textId="191E5FDD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52</w:t>
            </w:r>
            <w:r w:rsidR="00847A55">
              <w:rPr>
                <w:rFonts w:cs="Angsana New"/>
                <w:sz w:val="30"/>
                <w:szCs w:val="30"/>
                <w:lang w:bidi="th-TH"/>
              </w:rPr>
              <w:t>7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847A55">
              <w:rPr>
                <w:rFonts w:cs="Angsana New"/>
                <w:sz w:val="30"/>
                <w:szCs w:val="30"/>
                <w:lang w:bidi="th-TH"/>
              </w:rPr>
              <w:t>795</w:t>
            </w:r>
          </w:p>
        </w:tc>
        <w:tc>
          <w:tcPr>
            <w:tcW w:w="240" w:type="dxa"/>
          </w:tcPr>
          <w:p w14:paraId="497017E9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C52136B" w14:textId="4F47B814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394,869</w:t>
            </w:r>
          </w:p>
        </w:tc>
      </w:tr>
      <w:tr w:rsidR="008B0CF9" w:rsidRPr="00AE4D5B" w14:paraId="5FF00A5B" w14:textId="77777777" w:rsidTr="00C10EE3">
        <w:tc>
          <w:tcPr>
            <w:tcW w:w="3672" w:type="dxa"/>
          </w:tcPr>
          <w:p w14:paraId="0A7817A6" w14:textId="77777777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</w:tcPr>
          <w:p w14:paraId="3C2FE411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44D32D3" w14:textId="777C34EA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233,422</w:t>
            </w:r>
          </w:p>
        </w:tc>
        <w:tc>
          <w:tcPr>
            <w:tcW w:w="240" w:type="dxa"/>
          </w:tcPr>
          <w:p w14:paraId="70A3898A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E05883" w14:textId="4CDD0F1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184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042</w:t>
            </w:r>
          </w:p>
        </w:tc>
        <w:tc>
          <w:tcPr>
            <w:tcW w:w="240" w:type="dxa"/>
          </w:tcPr>
          <w:p w14:paraId="55B06A49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EA6468" w14:textId="0F4758AF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229,497</w:t>
            </w:r>
          </w:p>
        </w:tc>
        <w:tc>
          <w:tcPr>
            <w:tcW w:w="240" w:type="dxa"/>
          </w:tcPr>
          <w:p w14:paraId="1A1AED95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6193417" w14:textId="443E89D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178,032</w:t>
            </w:r>
          </w:p>
        </w:tc>
      </w:tr>
      <w:tr w:rsidR="008B0CF9" w:rsidRPr="00AE4D5B" w14:paraId="3229CE3A" w14:textId="77777777" w:rsidTr="00C10EE3">
        <w:tc>
          <w:tcPr>
            <w:tcW w:w="3672" w:type="dxa"/>
          </w:tcPr>
          <w:p w14:paraId="458438D4" w14:textId="426060ED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</w:tcPr>
          <w:p w14:paraId="7C84E518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55BFE2" w14:textId="6D69783F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102,48</w:t>
            </w:r>
            <w:r w:rsidR="00DD5694">
              <w:rPr>
                <w:rFonts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0" w:type="dxa"/>
          </w:tcPr>
          <w:p w14:paraId="21AF05D0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527EC5B1" w14:textId="0C4FCF9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156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014</w:t>
            </w:r>
          </w:p>
        </w:tc>
        <w:tc>
          <w:tcPr>
            <w:tcW w:w="240" w:type="dxa"/>
          </w:tcPr>
          <w:p w14:paraId="6472FBE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A37B121" w14:textId="31B4737A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60,847</w:t>
            </w:r>
          </w:p>
        </w:tc>
        <w:tc>
          <w:tcPr>
            <w:tcW w:w="240" w:type="dxa"/>
          </w:tcPr>
          <w:p w14:paraId="35930665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692E80" w14:textId="196D5A2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95,226</w:t>
            </w:r>
          </w:p>
        </w:tc>
      </w:tr>
      <w:tr w:rsidR="008B0CF9" w:rsidRPr="00AE4D5B" w14:paraId="28CD12EC" w14:textId="77777777" w:rsidTr="00C10EE3">
        <w:tc>
          <w:tcPr>
            <w:tcW w:w="3672" w:type="dxa"/>
          </w:tcPr>
          <w:p w14:paraId="18A2057C" w14:textId="0A0C1386" w:rsidR="008B0CF9" w:rsidRPr="00AE4D5B" w:rsidRDefault="007517B0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</w:tcPr>
          <w:p w14:paraId="1AB93014" w14:textId="77777777" w:rsidR="008B0CF9" w:rsidRPr="00AE4D5B" w:rsidRDefault="008B0CF9" w:rsidP="008B0CF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D76346D" w14:textId="29E29D59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134,697</w:t>
            </w:r>
          </w:p>
        </w:tc>
        <w:tc>
          <w:tcPr>
            <w:tcW w:w="240" w:type="dxa"/>
          </w:tcPr>
          <w:p w14:paraId="4AC6062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E7B840" w14:textId="5C272BDB" w:rsidR="008B0CF9" w:rsidRPr="00AE4D5B" w:rsidRDefault="007517B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105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888</w:t>
            </w:r>
          </w:p>
        </w:tc>
        <w:tc>
          <w:tcPr>
            <w:tcW w:w="240" w:type="dxa"/>
          </w:tcPr>
          <w:p w14:paraId="3994492A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C7A8E7" w14:textId="087DA13C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49,883</w:t>
            </w:r>
          </w:p>
        </w:tc>
        <w:tc>
          <w:tcPr>
            <w:tcW w:w="240" w:type="dxa"/>
          </w:tcPr>
          <w:p w14:paraId="6EA754D2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6DF141" w14:textId="0A2751D9" w:rsidR="008B0CF9" w:rsidRPr="00AE4D5B" w:rsidRDefault="007517B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45,639</w:t>
            </w:r>
          </w:p>
        </w:tc>
      </w:tr>
      <w:tr w:rsidR="00F36E4E" w:rsidRPr="00AE4D5B" w14:paraId="51B656FA" w14:textId="77777777" w:rsidTr="00C10EE3">
        <w:tc>
          <w:tcPr>
            <w:tcW w:w="3672" w:type="dxa"/>
          </w:tcPr>
          <w:p w14:paraId="7C341053" w14:textId="0C55ACD6" w:rsidR="00F36E4E" w:rsidRPr="00AE4D5B" w:rsidRDefault="007517B0" w:rsidP="00F36E4E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</w:tcPr>
          <w:p w14:paraId="74633B1B" w14:textId="77777777" w:rsidR="00F36E4E" w:rsidRPr="00AE4D5B" w:rsidRDefault="00F36E4E" w:rsidP="00F36E4E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DF7DDC" w14:textId="0EE8A76C" w:rsidR="00F36E4E" w:rsidRDefault="00F36E4E" w:rsidP="00F36E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208,060</w:t>
            </w:r>
          </w:p>
        </w:tc>
        <w:tc>
          <w:tcPr>
            <w:tcW w:w="240" w:type="dxa"/>
          </w:tcPr>
          <w:p w14:paraId="21EC2EED" w14:textId="77777777" w:rsidR="00F36E4E" w:rsidRPr="00AE4D5B" w:rsidRDefault="00F36E4E" w:rsidP="00F36E4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D0F0F1" w14:textId="65CA6991" w:rsidR="00F36E4E" w:rsidRDefault="007517B0" w:rsidP="00F36E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137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366</w:t>
            </w:r>
          </w:p>
        </w:tc>
        <w:tc>
          <w:tcPr>
            <w:tcW w:w="240" w:type="dxa"/>
          </w:tcPr>
          <w:p w14:paraId="76B84C40" w14:textId="77777777" w:rsidR="00F36E4E" w:rsidRPr="00AE4D5B" w:rsidRDefault="00F36E4E" w:rsidP="00F36E4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7523973" w14:textId="51787626" w:rsidR="00F36E4E" w:rsidRDefault="00F36E4E" w:rsidP="00F36E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202,876</w:t>
            </w:r>
          </w:p>
        </w:tc>
        <w:tc>
          <w:tcPr>
            <w:tcW w:w="240" w:type="dxa"/>
          </w:tcPr>
          <w:p w14:paraId="4872B08B" w14:textId="77777777" w:rsidR="00F36E4E" w:rsidRPr="00AE4D5B" w:rsidRDefault="00F36E4E" w:rsidP="00F36E4E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EB8E13" w14:textId="4F97B5D3" w:rsidR="00F36E4E" w:rsidRDefault="007517B0" w:rsidP="00F36E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125,517</w:t>
            </w:r>
          </w:p>
        </w:tc>
      </w:tr>
      <w:tr w:rsidR="008B0CF9" w:rsidRPr="00AE4D5B" w14:paraId="4813BECB" w14:textId="77777777" w:rsidTr="00C10EE3">
        <w:tc>
          <w:tcPr>
            <w:tcW w:w="3672" w:type="dxa"/>
          </w:tcPr>
          <w:p w14:paraId="300B6CE8" w14:textId="5A9F983E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</w:tcPr>
          <w:p w14:paraId="415DC7FD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5CE083B" w14:textId="486448A5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40,446</w:t>
            </w:r>
          </w:p>
        </w:tc>
        <w:tc>
          <w:tcPr>
            <w:tcW w:w="240" w:type="dxa"/>
          </w:tcPr>
          <w:p w14:paraId="0C1E98A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D3E524" w14:textId="69419BB4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202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973</w:t>
            </w:r>
          </w:p>
        </w:tc>
        <w:tc>
          <w:tcPr>
            <w:tcW w:w="240" w:type="dxa"/>
          </w:tcPr>
          <w:p w14:paraId="380A43B6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D46858" w14:textId="744767BC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8,142</w:t>
            </w:r>
          </w:p>
        </w:tc>
        <w:tc>
          <w:tcPr>
            <w:tcW w:w="240" w:type="dxa"/>
          </w:tcPr>
          <w:p w14:paraId="7BB3DFE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EA12BA2" w14:textId="6116A904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1,504</w:t>
            </w:r>
          </w:p>
        </w:tc>
      </w:tr>
      <w:tr w:rsidR="008B0CF9" w:rsidRPr="00AE4D5B" w14:paraId="2C9650CA" w14:textId="77777777" w:rsidTr="00C10EE3">
        <w:tc>
          <w:tcPr>
            <w:tcW w:w="3672" w:type="dxa"/>
            <w:vAlign w:val="bottom"/>
          </w:tcPr>
          <w:p w14:paraId="388B3C86" w14:textId="1D027244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0" w:type="dxa"/>
          </w:tcPr>
          <w:p w14:paraId="509DC528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FA17FA0" w14:textId="0FDB3D5A" w:rsidR="008B0CF9" w:rsidRPr="008120FC" w:rsidRDefault="00B64190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339,35</w:t>
            </w:r>
            <w:r w:rsidR="00DD5694">
              <w:rPr>
                <w:rFonts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0" w:type="dxa"/>
          </w:tcPr>
          <w:p w14:paraId="01A9ECC7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EED44FD" w14:textId="1F434FE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374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997</w:t>
            </w:r>
          </w:p>
        </w:tc>
        <w:tc>
          <w:tcPr>
            <w:tcW w:w="240" w:type="dxa"/>
          </w:tcPr>
          <w:p w14:paraId="1F7C8EAE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7A7677" w14:textId="102EA2C3" w:rsidR="008B0CF9" w:rsidRPr="00AE4D5B" w:rsidRDefault="0038118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131,155</w:t>
            </w:r>
          </w:p>
        </w:tc>
        <w:tc>
          <w:tcPr>
            <w:tcW w:w="240" w:type="dxa"/>
          </w:tcPr>
          <w:p w14:paraId="5D1F711F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A438D74" w14:textId="7DC44293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174,052</w:t>
            </w:r>
          </w:p>
        </w:tc>
      </w:tr>
      <w:tr w:rsidR="008B0CF9" w:rsidRPr="00AE4D5B" w14:paraId="5CEABD2B" w14:textId="77777777" w:rsidTr="00C10EE3">
        <w:tc>
          <w:tcPr>
            <w:tcW w:w="3672" w:type="dxa"/>
          </w:tcPr>
          <w:p w14:paraId="2539CB0D" w14:textId="53894A9B" w:rsidR="008B0CF9" w:rsidRPr="00AE4D5B" w:rsidRDefault="008B0CF9" w:rsidP="008B0CF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352F8532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B158FF9" w14:textId="2DD08C02" w:rsidR="008B0CF9" w:rsidRPr="008120FC" w:rsidRDefault="00051903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2,90</w:t>
            </w:r>
            <w:r w:rsidR="00455339">
              <w:rPr>
                <w:rFonts w:cs="Angsana New"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sz w:val="30"/>
                <w:szCs w:val="30"/>
                <w:lang w:bidi="th-TH"/>
              </w:rPr>
              <w:t>,9</w:t>
            </w:r>
            <w:r w:rsidR="00455339">
              <w:rPr>
                <w:rFonts w:cs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40" w:type="dxa"/>
          </w:tcPr>
          <w:p w14:paraId="0541483C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47CD42E" w14:textId="26940F0D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963</w:t>
            </w:r>
            <w:r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449</w:t>
            </w:r>
          </w:p>
        </w:tc>
        <w:tc>
          <w:tcPr>
            <w:tcW w:w="240" w:type="dxa"/>
          </w:tcPr>
          <w:p w14:paraId="33E4ACE6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66C9B245" w14:textId="31850B53" w:rsidR="008B0CF9" w:rsidRPr="00AE4D5B" w:rsidRDefault="00051903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1,64</w:t>
            </w:r>
            <w:r w:rsidR="00847A55">
              <w:rPr>
                <w:rFonts w:cs="Angsana New"/>
                <w:sz w:val="30"/>
                <w:szCs w:val="30"/>
                <w:lang w:bidi="th-TH"/>
              </w:rPr>
              <w:t>9</w:t>
            </w:r>
            <w:r>
              <w:rPr>
                <w:rFonts w:cs="Angsana New"/>
                <w:sz w:val="30"/>
                <w:szCs w:val="30"/>
                <w:lang w:bidi="th-TH"/>
              </w:rPr>
              <w:t>,4</w:t>
            </w:r>
            <w:r w:rsidR="00847A55">
              <w:rPr>
                <w:rFonts w:cs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40" w:type="dxa"/>
          </w:tcPr>
          <w:p w14:paraId="62C8DC2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EB3A5C1" w14:textId="0A971632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2F24E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415</w:t>
            </w:r>
            <w:r w:rsidRPr="002F24E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831</w:t>
            </w:r>
          </w:p>
        </w:tc>
      </w:tr>
      <w:tr w:rsidR="008B0CF9" w:rsidRPr="00AE4D5B" w14:paraId="0717CC81" w14:textId="77777777" w:rsidTr="00C10EE3">
        <w:tc>
          <w:tcPr>
            <w:tcW w:w="3672" w:type="dxa"/>
            <w:vAlign w:val="bottom"/>
          </w:tcPr>
          <w:p w14:paraId="34681594" w14:textId="33F983E4" w:rsidR="008B0CF9" w:rsidRPr="00AE4D5B" w:rsidRDefault="008B0CF9" w:rsidP="008B0CF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14:paraId="1810AB61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28B6F32" w14:textId="40E803F6" w:rsidR="008B0CF9" w:rsidRPr="008120FC" w:rsidRDefault="00F56D81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051903">
              <w:rPr>
                <w:rFonts w:cs="Angsana New"/>
                <w:b/>
                <w:bCs/>
                <w:sz w:val="30"/>
                <w:szCs w:val="30"/>
                <w:lang w:bidi="th-TH"/>
              </w:rPr>
              <w:t>904,503</w:t>
            </w:r>
          </w:p>
        </w:tc>
        <w:tc>
          <w:tcPr>
            <w:tcW w:w="240" w:type="dxa"/>
          </w:tcPr>
          <w:p w14:paraId="4A35AB87" w14:textId="77777777" w:rsidR="008B0CF9" w:rsidRPr="00AE4D5B" w:rsidRDefault="008B0CF9" w:rsidP="008B0CF9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8023622" w14:textId="67FB7893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8120FC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965</w:t>
            </w:r>
            <w:r w:rsidRPr="008120FC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920</w:t>
            </w:r>
          </w:p>
        </w:tc>
        <w:tc>
          <w:tcPr>
            <w:tcW w:w="240" w:type="dxa"/>
          </w:tcPr>
          <w:p w14:paraId="57E372E4" w14:textId="77777777" w:rsidR="008B0CF9" w:rsidRPr="00AE4D5B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BBB8C0A" w14:textId="00979221" w:rsidR="008B0CF9" w:rsidRPr="00AE4D5B" w:rsidRDefault="00EE3477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3,011,120</w:t>
            </w:r>
          </w:p>
        </w:tc>
        <w:tc>
          <w:tcPr>
            <w:tcW w:w="240" w:type="dxa"/>
          </w:tcPr>
          <w:p w14:paraId="74F83518" w14:textId="77777777" w:rsidR="008B0CF9" w:rsidRPr="00AE4D5B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119D546" w14:textId="37CA6ACD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2F24EA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664</w:t>
            </w:r>
            <w:r w:rsidRPr="002F24EA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595</w:t>
            </w:r>
          </w:p>
        </w:tc>
      </w:tr>
    </w:tbl>
    <w:p w14:paraId="6613D680" w14:textId="77777777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3F31A9FB" w14:textId="432A3951" w:rsidR="00CE1537" w:rsidRDefault="00CE1537">
      <w:pPr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30F88A2B" w14:textId="58A7FA14" w:rsidR="00092727" w:rsidRPr="00AE4D5B" w:rsidRDefault="00092727" w:rsidP="00B15A0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ประมาณการหนี้สินสำหรับผลประโยชน์พนักงาน</w:t>
      </w:r>
    </w:p>
    <w:p w14:paraId="6FDF646C" w14:textId="77777777" w:rsidR="00C923C3" w:rsidRPr="00AE4D5B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8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63"/>
        <w:gridCol w:w="840"/>
        <w:gridCol w:w="943"/>
        <w:gridCol w:w="269"/>
        <w:gridCol w:w="991"/>
        <w:gridCol w:w="276"/>
        <w:gridCol w:w="993"/>
        <w:gridCol w:w="269"/>
        <w:gridCol w:w="917"/>
      </w:tblGrid>
      <w:tr w:rsidR="00092727" w:rsidRPr="00AE4D5B" w14:paraId="2026621E" w14:textId="77777777" w:rsidTr="00260884">
        <w:trPr>
          <w:trHeight w:val="435"/>
        </w:trPr>
        <w:tc>
          <w:tcPr>
            <w:tcW w:w="2032" w:type="pct"/>
            <w:vMerge w:val="restart"/>
          </w:tcPr>
          <w:p w14:paraId="49D95CD3" w14:textId="77777777" w:rsidR="00092727" w:rsidRPr="00AE4D5B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4" w:type="pct"/>
          </w:tcPr>
          <w:p w14:paraId="32CAF640" w14:textId="77777777" w:rsidR="00092727" w:rsidRPr="00AE4D5B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2F55C8CC" w14:textId="77777777" w:rsidR="00092727" w:rsidRPr="00AE4D5B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76" w:type="pct"/>
            <w:gridSpan w:val="3"/>
          </w:tcPr>
          <w:p w14:paraId="090501E5" w14:textId="77777777" w:rsidR="00092727" w:rsidRPr="00AE4D5B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CF9" w:rsidRPr="00AE4D5B" w14:paraId="6BE26DEE" w14:textId="77777777" w:rsidTr="00260884">
        <w:trPr>
          <w:trHeight w:val="420"/>
        </w:trPr>
        <w:tc>
          <w:tcPr>
            <w:tcW w:w="2032" w:type="pct"/>
            <w:vMerge/>
          </w:tcPr>
          <w:p w14:paraId="7B8EEE03" w14:textId="77777777" w:rsidR="008B0CF9" w:rsidRPr="00AE4D5B" w:rsidRDefault="008B0CF9" w:rsidP="008B0CF9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4" w:type="pct"/>
          </w:tcPr>
          <w:p w14:paraId="354DF67B" w14:textId="410AA505" w:rsidR="008B0CF9" w:rsidRPr="00AE4D5B" w:rsidRDefault="008B0CF9" w:rsidP="008B0CF9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B10169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9" w:type="pct"/>
          </w:tcPr>
          <w:p w14:paraId="0AF59D3C" w14:textId="5C2FC81D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B9DC464" w14:textId="77777777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5F3A17CD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668D5312" w14:textId="77777777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</w:tcPr>
          <w:p w14:paraId="56B8DA57" w14:textId="0CC6AEFC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C9D1EAA" w14:textId="77777777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</w:tcPr>
          <w:p w14:paraId="02AE182F" w14:textId="06054860" w:rsidR="008B0CF9" w:rsidRPr="00AE4D5B" w:rsidRDefault="008B0CF9" w:rsidP="008B0CF9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92727" w:rsidRPr="00AE4D5B" w14:paraId="663A0FCF" w14:textId="77777777" w:rsidTr="00260884">
        <w:trPr>
          <w:trHeight w:val="420"/>
        </w:trPr>
        <w:tc>
          <w:tcPr>
            <w:tcW w:w="2032" w:type="pct"/>
          </w:tcPr>
          <w:p w14:paraId="68A03FC4" w14:textId="77777777" w:rsidR="00092727" w:rsidRPr="00AE4D5B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4" w:type="pct"/>
          </w:tcPr>
          <w:p w14:paraId="66BB4028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14" w:type="pct"/>
            <w:gridSpan w:val="7"/>
          </w:tcPr>
          <w:p w14:paraId="38992555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4D5B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E4D5B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EA74A2" w14:paraId="4F6426F3" w14:textId="77777777" w:rsidTr="00260884">
        <w:trPr>
          <w:trHeight w:val="420"/>
        </w:trPr>
        <w:tc>
          <w:tcPr>
            <w:tcW w:w="2032" w:type="pct"/>
          </w:tcPr>
          <w:p w14:paraId="51142089" w14:textId="4533D04C" w:rsidR="00092727" w:rsidRPr="00EA74A2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176C5" w:rsidRPr="00EA74A2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EA74A2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4" w:type="pct"/>
          </w:tcPr>
          <w:p w14:paraId="0C30F819" w14:textId="77777777" w:rsidR="00092727" w:rsidRPr="00EA74A2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4DAA7FC5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23B18B32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nil"/>
            </w:tcBorders>
          </w:tcPr>
          <w:p w14:paraId="6D35D14E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06ADAA1F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8B0CF9" w:rsidRPr="00EA74A2" w14:paraId="2D4A8898" w14:textId="77777777" w:rsidTr="00260884">
        <w:trPr>
          <w:trHeight w:val="420"/>
        </w:trPr>
        <w:tc>
          <w:tcPr>
            <w:tcW w:w="2032" w:type="pct"/>
          </w:tcPr>
          <w:p w14:paraId="409BCFB9" w14:textId="620ADA11" w:rsidR="008B0CF9" w:rsidRPr="00EA74A2" w:rsidRDefault="008B0CF9" w:rsidP="008B0CF9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EA74A2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54" w:type="pct"/>
          </w:tcPr>
          <w:p w14:paraId="347CD329" w14:textId="77777777" w:rsidR="008B0CF9" w:rsidRPr="00EA74A2" w:rsidRDefault="008B0CF9" w:rsidP="008B0CF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33BD9566" w14:textId="3C03C525" w:rsidR="008B0CF9" w:rsidRPr="00EA74A2" w:rsidRDefault="00BF0026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442,769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8B0CF9" w:rsidRPr="00EA74A2" w:rsidRDefault="008B0CF9" w:rsidP="008B0CF9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459AF2D3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488,250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1D540C12" w14:textId="77777777" w:rsidR="008B0CF9" w:rsidRPr="00EA74A2" w:rsidRDefault="008B0CF9" w:rsidP="008B0CF9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nil"/>
            </w:tcBorders>
          </w:tcPr>
          <w:p w14:paraId="3C5FDABE" w14:textId="60099038" w:rsidR="008B0CF9" w:rsidRPr="00EA74A2" w:rsidRDefault="005E5E14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314,555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4577A73" w14:textId="77777777" w:rsidR="008B0CF9" w:rsidRPr="00EA74A2" w:rsidRDefault="008B0CF9" w:rsidP="008B0CF9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6B0155EE" w14:textId="6BFB9256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340,048</w:t>
            </w:r>
          </w:p>
        </w:tc>
      </w:tr>
      <w:tr w:rsidR="008B0CF9" w:rsidRPr="00EA74A2" w14:paraId="26374944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1F66EFE2" w14:textId="77777777" w:rsidR="008B0CF9" w:rsidRPr="00EA74A2" w:rsidRDefault="008B0CF9" w:rsidP="008B0CF9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EA74A2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4" w:type="pct"/>
            <w:tcBorders>
              <w:bottom w:val="nil"/>
            </w:tcBorders>
          </w:tcPr>
          <w:p w14:paraId="4B0D8193" w14:textId="77777777" w:rsidR="008B0CF9" w:rsidRPr="00EA74A2" w:rsidRDefault="008B0CF9" w:rsidP="008B0CF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030C163" w14:textId="12A2B08C" w:rsidR="008B0CF9" w:rsidRPr="00EA74A2" w:rsidRDefault="005E5E14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19,098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2B58653E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21,528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B608B55" w14:textId="77777777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1CDE6D1" w14:textId="1DEB9E20" w:rsidR="008B0CF9" w:rsidRPr="00EA74A2" w:rsidRDefault="005E5E14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15,456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31C967A" w14:textId="77777777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1AC582CA" w14:textId="3C9B1F55" w:rsidR="008B0CF9" w:rsidRPr="00EA74A2" w:rsidRDefault="008B0CF9" w:rsidP="008B0CF9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15,456</w:t>
            </w:r>
          </w:p>
        </w:tc>
      </w:tr>
      <w:tr w:rsidR="008B0CF9" w:rsidRPr="00EA74A2" w14:paraId="2E26EFE9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32026CED" w14:textId="77777777" w:rsidR="008B0CF9" w:rsidRPr="00EA74A2" w:rsidRDefault="008B0CF9" w:rsidP="008B0CF9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4" w:type="pct"/>
            <w:tcBorders>
              <w:bottom w:val="nil"/>
            </w:tcBorders>
          </w:tcPr>
          <w:p w14:paraId="221994EB" w14:textId="77777777" w:rsidR="008B0CF9" w:rsidRPr="00EA74A2" w:rsidRDefault="008B0CF9" w:rsidP="008B0CF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3AD1F052" w:rsidR="008B0CF9" w:rsidRPr="00EA74A2" w:rsidRDefault="001345D9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461,867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8B0CF9" w:rsidRPr="00EA74A2" w:rsidRDefault="008B0CF9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600BF2C0" w:rsidR="008B0CF9" w:rsidRPr="00EA74A2" w:rsidRDefault="008B0CF9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</w:rPr>
              <w:t>509,778</w:t>
            </w:r>
          </w:p>
        </w:tc>
        <w:tc>
          <w:tcPr>
            <w:tcW w:w="149" w:type="pct"/>
            <w:tcBorders>
              <w:bottom w:val="nil"/>
            </w:tcBorders>
          </w:tcPr>
          <w:p w14:paraId="3E122DEA" w14:textId="77777777" w:rsidR="008B0CF9" w:rsidRPr="00EA74A2" w:rsidRDefault="008B0CF9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1C5EB883" w:rsidR="008B0CF9" w:rsidRPr="00EA74A2" w:rsidRDefault="004928BB" w:rsidP="008B0CF9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330,011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8B0CF9" w:rsidRPr="00EA74A2" w:rsidRDefault="008B0CF9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7A18F406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color w:val="000000"/>
                <w:sz w:val="30"/>
                <w:szCs w:val="30"/>
              </w:rPr>
              <w:t>355,504</w:t>
            </w:r>
          </w:p>
        </w:tc>
      </w:tr>
      <w:tr w:rsidR="00260884" w:rsidRPr="00EA74A2" w14:paraId="4D272111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0445D263" w14:textId="77777777" w:rsidR="00260884" w:rsidRPr="00EA74A2" w:rsidRDefault="00260884" w:rsidP="008B0CF9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05A4E20E" w14:textId="77777777" w:rsidR="00260884" w:rsidRPr="00EA74A2" w:rsidRDefault="00260884" w:rsidP="008B0CF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14:paraId="2180EE82" w14:textId="77777777" w:rsidR="00260884" w:rsidRDefault="00260884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A4AA646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nil"/>
            </w:tcBorders>
          </w:tcPr>
          <w:p w14:paraId="4CD9BC59" w14:textId="77777777" w:rsidR="00260884" w:rsidRPr="00EA74A2" w:rsidRDefault="00260884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581B71E8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nil"/>
            </w:tcBorders>
          </w:tcPr>
          <w:p w14:paraId="2FEDA760" w14:textId="77777777" w:rsidR="00260884" w:rsidRDefault="00260884" w:rsidP="008B0CF9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4B3ADC66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double" w:sz="4" w:space="0" w:color="auto"/>
              <w:bottom w:val="nil"/>
            </w:tcBorders>
          </w:tcPr>
          <w:p w14:paraId="2C261CAF" w14:textId="77777777" w:rsidR="00260884" w:rsidRPr="00EA74A2" w:rsidRDefault="00260884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3FDC7401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4A9143E0" w14:textId="74C4010E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A74A2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EA74A2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4" w:type="pct"/>
            <w:tcBorders>
              <w:bottom w:val="nil"/>
            </w:tcBorders>
          </w:tcPr>
          <w:p w14:paraId="41E5D758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14:paraId="2983252F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27364A3A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68CA57DA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35993CA8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52B8D98A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87E5B2D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</w:tcPr>
          <w:p w14:paraId="427C913C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22CC1A1D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3AB07095" w14:textId="1E696C8D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54" w:type="pct"/>
            <w:tcBorders>
              <w:bottom w:val="nil"/>
            </w:tcBorders>
          </w:tcPr>
          <w:p w14:paraId="1DDBDFB2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14:paraId="172161CB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6B17013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1025861C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A96A7B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50AD7651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29A0E2E9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</w:tcPr>
          <w:p w14:paraId="1C2DC430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1EE3AF0B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112D9EB7" w14:textId="7CDE5478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454" w:type="pct"/>
            <w:tcBorders>
              <w:bottom w:val="nil"/>
            </w:tcBorders>
          </w:tcPr>
          <w:p w14:paraId="1E2E9087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</w:tcPr>
          <w:p w14:paraId="7B6B3E71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C47661E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3A256A7C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872EBDE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7BCF6ECC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FDA8F6E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</w:tcPr>
          <w:p w14:paraId="5EBD4A99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76D3BFC6" w14:textId="77777777" w:rsidTr="00FE7B99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0B47FF8D" w14:textId="77C0BF9C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54" w:type="pct"/>
            <w:tcBorders>
              <w:bottom w:val="nil"/>
            </w:tcBorders>
          </w:tcPr>
          <w:p w14:paraId="64236890" w14:textId="2EDAF3DF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62BAF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D50A28">
              <w:rPr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09" w:type="pct"/>
            <w:tcBorders>
              <w:top w:val="nil"/>
              <w:bottom w:val="nil"/>
            </w:tcBorders>
          </w:tcPr>
          <w:p w14:paraId="3D6F39D3" w14:textId="331DAD31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98297E">
              <w:rPr>
                <w:color w:val="000000"/>
                <w:sz w:val="30"/>
                <w:szCs w:val="30"/>
              </w:rPr>
              <w:t>54,416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6F0A2180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72B42122" w14:textId="1489F4B0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50,168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3681C74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4C182E6F" w14:textId="534A471B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8726E5">
              <w:rPr>
                <w:color w:val="000000"/>
                <w:sz w:val="30"/>
                <w:szCs w:val="30"/>
                <w:lang w:val="en-GB"/>
              </w:rPr>
              <w:t>42,66</w:t>
            </w:r>
            <w:r w:rsidR="00154DEC">
              <w:rPr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6BA3D2D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</w:tcPr>
          <w:p w14:paraId="41C9D3EB" w14:textId="4DD6C9AD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47,189</w:t>
            </w:r>
          </w:p>
        </w:tc>
      </w:tr>
      <w:tr w:rsidR="00260884" w:rsidRPr="00EA74A2" w14:paraId="27A04560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59B18701" w14:textId="4403C565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4" w:type="pct"/>
            <w:tcBorders>
              <w:bottom w:val="nil"/>
            </w:tcBorders>
          </w:tcPr>
          <w:p w14:paraId="0A9507C2" w14:textId="15DF964F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62BAF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D50A28">
              <w:rPr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09" w:type="pct"/>
            <w:tcBorders>
              <w:top w:val="nil"/>
              <w:bottom w:val="nil"/>
            </w:tcBorders>
          </w:tcPr>
          <w:p w14:paraId="12576184" w14:textId="3B8AD732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98297E">
              <w:rPr>
                <w:color w:val="000000"/>
                <w:sz w:val="30"/>
                <w:szCs w:val="30"/>
              </w:rPr>
              <w:t>2,57</w:t>
            </w:r>
            <w:r w:rsidR="004A6A07">
              <w:rPr>
                <w:color w:val="000000"/>
                <w:sz w:val="30"/>
                <w:szCs w:val="30"/>
              </w:rPr>
              <w:t>1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3D44B5B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0FFCAA4B" w14:textId="2E676502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3,247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B1DAD2D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6C897E72" w14:textId="4F9ABE64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8726E5">
              <w:rPr>
                <w:color w:val="000000"/>
                <w:sz w:val="30"/>
                <w:szCs w:val="30"/>
                <w:lang w:val="en-GB"/>
              </w:rPr>
              <w:t>4,365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71C4D937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</w:tcPr>
          <w:p w14:paraId="27CE1249" w14:textId="7E86D2CC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2,320</w:t>
            </w:r>
          </w:p>
        </w:tc>
      </w:tr>
      <w:tr w:rsidR="00260884" w:rsidRPr="00EA74A2" w14:paraId="6AC4B6D6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4EE5A6DD" w14:textId="1551DF76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54" w:type="pct"/>
            <w:tcBorders>
              <w:bottom w:val="nil"/>
            </w:tcBorders>
          </w:tcPr>
          <w:p w14:paraId="5B3F57CE" w14:textId="41E3BF94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62BAF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D50A28">
              <w:rPr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</w:tcBorders>
          </w:tcPr>
          <w:p w14:paraId="28186CC7" w14:textId="0A01D6F8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133</w:t>
            </w:r>
            <w:r w:rsidRPr="0098297E">
              <w:rPr>
                <w:color w:val="000000"/>
                <w:sz w:val="30"/>
                <w:szCs w:val="30"/>
              </w:rPr>
              <w:t>,</w:t>
            </w:r>
            <w:r>
              <w:rPr>
                <w:color w:val="000000"/>
                <w:sz w:val="30"/>
                <w:szCs w:val="30"/>
              </w:rPr>
              <w:t>655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C11DA32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</w:tcPr>
          <w:p w14:paraId="63EC8A13" w14:textId="03A09B93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77,705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479F9E9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14:paraId="56750E8C" w14:textId="437D0D36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98,288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63BC05D2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single" w:sz="4" w:space="0" w:color="auto"/>
            </w:tcBorders>
          </w:tcPr>
          <w:p w14:paraId="3F3837E2" w14:textId="2F70B8A8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8,961</w:t>
            </w:r>
          </w:p>
        </w:tc>
      </w:tr>
      <w:tr w:rsidR="00260884" w:rsidRPr="00EA74A2" w14:paraId="6D31556D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  <w:vAlign w:val="bottom"/>
          </w:tcPr>
          <w:p w14:paraId="2A45FBCE" w14:textId="1268D3B6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4" w:type="pct"/>
            <w:tcBorders>
              <w:bottom w:val="nil"/>
            </w:tcBorders>
          </w:tcPr>
          <w:p w14:paraId="59D9CFD9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140792A6" w14:textId="1DCC1B3B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190,64</w:t>
            </w:r>
            <w:r w:rsidR="004A6A07">
              <w:rPr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191A37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B394980" w14:textId="2B1B8B42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131,120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FC58698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7C96B62" w14:textId="6432CEA8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145</w:t>
            </w:r>
            <w:r>
              <w:rPr>
                <w:b/>
                <w:bCs/>
                <w:color w:val="000000"/>
                <w:sz w:val="30"/>
                <w:szCs w:val="30"/>
              </w:rPr>
              <w:t>,3</w:t>
            </w:r>
            <w:r w:rsidR="00154DEC">
              <w:rPr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529534F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2D6DED32" w14:textId="3160A1C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58,470</w:t>
            </w:r>
          </w:p>
        </w:tc>
      </w:tr>
      <w:tr w:rsidR="00260884" w:rsidRPr="00EA74A2" w14:paraId="107518DA" w14:textId="77777777" w:rsidTr="00260884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4A39F8C4" w14:textId="77777777" w:rsidR="00260884" w:rsidRPr="00EA74A2" w:rsidRDefault="00260884" w:rsidP="008B0CF9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D095B3C" w14:textId="77777777" w:rsidR="00260884" w:rsidRPr="00EA74A2" w:rsidRDefault="00260884" w:rsidP="008B0CF9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14:paraId="5AFDD314" w14:textId="77777777" w:rsidR="00260884" w:rsidRDefault="00260884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6978EA4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nil"/>
            </w:tcBorders>
          </w:tcPr>
          <w:p w14:paraId="0F480465" w14:textId="77777777" w:rsidR="00260884" w:rsidRPr="00EA74A2" w:rsidRDefault="00260884" w:rsidP="008B0CF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58DD4FDC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nil"/>
            </w:tcBorders>
          </w:tcPr>
          <w:p w14:paraId="3D4D9B77" w14:textId="77777777" w:rsidR="00260884" w:rsidRDefault="00260884" w:rsidP="008B0CF9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551F753" w14:textId="77777777" w:rsidR="00260884" w:rsidRPr="00EA74A2" w:rsidRDefault="00260884" w:rsidP="008B0CF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double" w:sz="4" w:space="0" w:color="auto"/>
              <w:bottom w:val="nil"/>
            </w:tcBorders>
          </w:tcPr>
          <w:p w14:paraId="148A15DA" w14:textId="77777777" w:rsidR="00260884" w:rsidRPr="00EA74A2" w:rsidRDefault="00260884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1B37263D" w14:textId="77777777" w:rsidTr="00FE7B99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05715E17" w14:textId="32B82E57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54" w:type="pct"/>
            <w:tcBorders>
              <w:bottom w:val="nil"/>
            </w:tcBorders>
          </w:tcPr>
          <w:p w14:paraId="69335B6A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bottom"/>
          </w:tcPr>
          <w:p w14:paraId="7246E126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2438615F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21FC4903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689C736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vAlign w:val="bottom"/>
          </w:tcPr>
          <w:p w14:paraId="4EAC5BA0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543F060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  <w:vAlign w:val="bottom"/>
          </w:tcPr>
          <w:p w14:paraId="5A697840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2BE8ADA4" w14:textId="77777777" w:rsidTr="00FE7B99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25A891A1" w14:textId="5ED682F7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54" w:type="pct"/>
            <w:tcBorders>
              <w:bottom w:val="nil"/>
            </w:tcBorders>
          </w:tcPr>
          <w:p w14:paraId="4EE7A0E2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bottom"/>
          </w:tcPr>
          <w:p w14:paraId="2713DE50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0445F3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A062ECE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A3E5C8A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vAlign w:val="bottom"/>
          </w:tcPr>
          <w:p w14:paraId="457113D1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E12122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  <w:vAlign w:val="bottom"/>
          </w:tcPr>
          <w:p w14:paraId="364FBBE9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20368843" w14:textId="77777777" w:rsidTr="00FE7B99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15736294" w14:textId="25885B0E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B2715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FB2715">
              <w:rPr>
                <w:color w:val="000000"/>
                <w:sz w:val="30"/>
                <w:szCs w:val="30"/>
                <w:cs/>
                <w:lang w:val="en-GB"/>
              </w:rPr>
              <w:t>จากการ</w:t>
            </w:r>
            <w:r w:rsidRPr="00AE4D5B">
              <w:rPr>
                <w:color w:val="000000"/>
                <w:sz w:val="30"/>
                <w:szCs w:val="30"/>
                <w:cs/>
                <w:lang w:val="en-GB"/>
              </w:rPr>
              <w:t>ประมาณ</w:t>
            </w:r>
            <w:r w:rsidR="00502EB4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54" w:type="pct"/>
            <w:tcBorders>
              <w:bottom w:val="nil"/>
            </w:tcBorders>
          </w:tcPr>
          <w:p w14:paraId="069979D2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bottom"/>
          </w:tcPr>
          <w:p w14:paraId="48E32DA7" w14:textId="77777777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4E5B3AA1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CE51FF6" w14:textId="77777777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D07E24E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vAlign w:val="bottom"/>
          </w:tcPr>
          <w:p w14:paraId="52819E2E" w14:textId="77777777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19E2E5D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  <w:vAlign w:val="bottom"/>
          </w:tcPr>
          <w:p w14:paraId="3C6595F4" w14:textId="77777777" w:rsidR="00260884" w:rsidRPr="00EA74A2" w:rsidRDefault="00260884" w:rsidP="002608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0884" w:rsidRPr="00EA74A2" w14:paraId="464E144E" w14:textId="77777777" w:rsidTr="00FE7B99">
        <w:trPr>
          <w:trHeight w:val="420"/>
        </w:trPr>
        <w:tc>
          <w:tcPr>
            <w:tcW w:w="2032" w:type="pct"/>
            <w:tcBorders>
              <w:bottom w:val="nil"/>
            </w:tcBorders>
          </w:tcPr>
          <w:p w14:paraId="31BAB634" w14:textId="37261A2F" w:rsidR="00260884" w:rsidRPr="00EA74A2" w:rsidRDefault="00260884" w:rsidP="0026088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 </w:t>
            </w:r>
            <w:r w:rsidRPr="00AE4D5B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54" w:type="pct"/>
            <w:tcBorders>
              <w:bottom w:val="nil"/>
            </w:tcBorders>
            <w:vAlign w:val="bottom"/>
          </w:tcPr>
          <w:p w14:paraId="62ECC713" w14:textId="77777777" w:rsidR="00260884" w:rsidRPr="00EA74A2" w:rsidRDefault="00260884" w:rsidP="0026088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nil"/>
              <w:bottom w:val="nil"/>
            </w:tcBorders>
            <w:vAlign w:val="bottom"/>
          </w:tcPr>
          <w:p w14:paraId="309E0A1B" w14:textId="4BC74DFF" w:rsidR="00260884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259EA">
              <w:rPr>
                <w:sz w:val="30"/>
                <w:szCs w:val="30"/>
              </w:rPr>
              <w:t>(21,</w:t>
            </w:r>
            <w:r>
              <w:rPr>
                <w:sz w:val="30"/>
                <w:szCs w:val="30"/>
              </w:rPr>
              <w:t>763</w:t>
            </w:r>
            <w:r w:rsidRPr="00E259EA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9F67E5B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405A4D03" w14:textId="38081012" w:rsidR="00260884" w:rsidRPr="00EA74A2" w:rsidRDefault="00260884" w:rsidP="0026088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8B0CF9">
              <w:rPr>
                <w:color w:val="000000"/>
                <w:sz w:val="30"/>
                <w:szCs w:val="30"/>
              </w:rPr>
              <w:t>(490)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34951C4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vAlign w:val="bottom"/>
          </w:tcPr>
          <w:p w14:paraId="0ED2B8B4" w14:textId="285D539D" w:rsidR="00260884" w:rsidRDefault="00260884" w:rsidP="0026088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(19,132)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45048577" w14:textId="77777777" w:rsidR="00260884" w:rsidRPr="00EA74A2" w:rsidRDefault="00260884" w:rsidP="0026088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nil"/>
              <w:bottom w:val="nil"/>
            </w:tcBorders>
            <w:vAlign w:val="bottom"/>
          </w:tcPr>
          <w:p w14:paraId="59810949" w14:textId="1F5D760B" w:rsidR="00260884" w:rsidRPr="00EA74A2" w:rsidRDefault="00260884" w:rsidP="00260884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</w:tbl>
    <w:p w14:paraId="6FD29FF3" w14:textId="77777777" w:rsidR="00A04DD0" w:rsidRPr="00FA1272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21C7BC5" w14:textId="21E128F2" w:rsidR="00FA1272" w:rsidRPr="00FA1272" w:rsidRDefault="00FA1272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FA1272">
        <w:rPr>
          <w:rFonts w:asciiTheme="majorBidi" w:hAnsiTheme="majorBidi"/>
          <w:b/>
          <w:bCs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6D3F4C1E" w14:textId="77777777" w:rsidR="00E83DBF" w:rsidRDefault="00E83DBF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EF79555" w14:textId="21EF1D2F" w:rsidR="00E82203" w:rsidRPr="00AE4D5B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จัดการ</w:t>
      </w:r>
      <w:r w:rsidRPr="00EA74A2">
        <w:rPr>
          <w:rFonts w:asciiTheme="majorBidi" w:hAnsiTheme="majorBidi" w:cstheme="majorBidi"/>
          <w:spacing w:val="4"/>
          <w:sz w:val="30"/>
          <w:szCs w:val="30"/>
          <w:cs/>
        </w:rPr>
        <w:t>โครงการ</w:t>
      </w:r>
      <w:r w:rsidR="00FA1272" w:rsidRPr="00EA74A2">
        <w:rPr>
          <w:rFonts w:asciiTheme="majorBidi" w:hAnsiTheme="majorBidi" w:cstheme="majorBidi" w:hint="cs"/>
          <w:spacing w:val="4"/>
          <w:sz w:val="30"/>
          <w:szCs w:val="30"/>
          <w:cs/>
        </w:rPr>
        <w:t>ผลประโยชน์ที่กำหนดไว้</w:t>
      </w:r>
      <w:r w:rsidRPr="00EA74A2">
        <w:rPr>
          <w:rFonts w:asciiTheme="majorBidi" w:hAnsiTheme="majorBidi" w:cstheme="majorBidi"/>
          <w:spacing w:val="4"/>
          <w:sz w:val="30"/>
          <w:szCs w:val="30"/>
          <w:cs/>
        </w:rPr>
        <w:t>ตาม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ข้อกำหนดของพระราชบัญญัติคุ้มครองแรงงาน พ.ศ. </w:t>
      </w:r>
      <w:r w:rsidR="00B176C5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AE4D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280543E1" w:rsidR="00CE1537" w:rsidRDefault="00CE1537">
      <w:pPr>
        <w:spacing w:line="240" w:lineRule="auto"/>
        <w:rPr>
          <w:rFonts w:asciiTheme="majorBidi" w:hAnsiTheme="majorBidi" w:cstheme="majorBidi"/>
          <w:spacing w:val="4"/>
          <w:sz w:val="20"/>
          <w:szCs w:val="20"/>
          <w:cs/>
        </w:rPr>
      </w:pPr>
      <w:r>
        <w:rPr>
          <w:rFonts w:asciiTheme="majorBidi" w:hAnsiTheme="majorBidi" w:cstheme="majorBidi"/>
          <w:spacing w:val="4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408"/>
        <w:gridCol w:w="1132"/>
        <w:gridCol w:w="253"/>
        <w:gridCol w:w="1242"/>
        <w:gridCol w:w="253"/>
        <w:gridCol w:w="1082"/>
        <w:gridCol w:w="253"/>
        <w:gridCol w:w="1047"/>
      </w:tblGrid>
      <w:tr w:rsidR="00725EF7" w:rsidRPr="00AE4D5B" w14:paraId="0CFBFD7A" w14:textId="77777777" w:rsidTr="008D53A1">
        <w:trPr>
          <w:tblHeader/>
        </w:trPr>
        <w:tc>
          <w:tcPr>
            <w:tcW w:w="4008" w:type="dxa"/>
            <w:gridSpan w:val="2"/>
            <w:vMerge w:val="restart"/>
          </w:tcPr>
          <w:p w14:paraId="349735AF" w14:textId="77777777" w:rsidR="00725EF7" w:rsidRPr="00AE4D5B" w:rsidRDefault="00725EF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6BF20BBF" w14:textId="62A5B523" w:rsidR="00725EF7" w:rsidRPr="00AE4D5B" w:rsidRDefault="0011597A" w:rsidP="0011597A">
            <w:pPr>
              <w:ind w:right="-108"/>
              <w:jc w:val="thaiDistribute"/>
              <w:rPr>
                <w:bCs/>
                <w:sz w:val="30"/>
                <w:szCs w:val="30"/>
                <w:cs/>
              </w:rPr>
            </w:pPr>
            <w:r w:rsidRPr="00AE4D5B">
              <w:rPr>
                <w:bCs/>
                <w:i/>
                <w:iCs/>
                <w:sz w:val="30"/>
                <w:szCs w:val="30"/>
              </w:rPr>
              <w:t xml:space="preserve">   </w:t>
            </w:r>
            <w:r w:rsidR="00725EF7" w:rsidRPr="00AE4D5B">
              <w:rPr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627" w:type="dxa"/>
            <w:gridSpan w:val="3"/>
          </w:tcPr>
          <w:p w14:paraId="3FB9979F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</w:tcPr>
          <w:p w14:paraId="4DFA84B4" w14:textId="77777777" w:rsidR="00725EF7" w:rsidRPr="00AE4D5B" w:rsidRDefault="00725EF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1EC1D458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8B0CF9" w:rsidRPr="00AE4D5B" w14:paraId="3B4EA667" w14:textId="77777777" w:rsidTr="008D53A1">
        <w:trPr>
          <w:tblHeader/>
        </w:trPr>
        <w:tc>
          <w:tcPr>
            <w:tcW w:w="4008" w:type="dxa"/>
            <w:gridSpan w:val="2"/>
            <w:vMerge/>
          </w:tcPr>
          <w:p w14:paraId="0E680B3D" w14:textId="470DEE57" w:rsidR="008B0CF9" w:rsidRPr="00AE4D5B" w:rsidRDefault="008B0CF9" w:rsidP="008B0CF9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</w:tcPr>
          <w:p w14:paraId="4883EC71" w14:textId="360DC4B3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08127742" w14:textId="77777777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42" w:type="dxa"/>
          </w:tcPr>
          <w:p w14:paraId="4775C80A" w14:textId="2F7ABAAA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0C87EFCB" w14:textId="77777777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5606EF26" w14:textId="686A7DDE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63116BAE" w14:textId="77777777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7" w:type="dxa"/>
          </w:tcPr>
          <w:p w14:paraId="2E5CDB1D" w14:textId="342D6A8F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F266B3" w:rsidRPr="00AE4D5B" w14:paraId="453EF13C" w14:textId="77777777" w:rsidTr="008D53A1">
        <w:trPr>
          <w:tblHeader/>
        </w:trPr>
        <w:tc>
          <w:tcPr>
            <w:tcW w:w="4008" w:type="dxa"/>
            <w:gridSpan w:val="2"/>
          </w:tcPr>
          <w:p w14:paraId="1F09589D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62" w:type="dxa"/>
            <w:gridSpan w:val="7"/>
          </w:tcPr>
          <w:p w14:paraId="4499397B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B0CF9" w:rsidRPr="00AE4D5B" w14:paraId="42CA73CA" w14:textId="77777777" w:rsidTr="008D53A1">
        <w:tc>
          <w:tcPr>
            <w:tcW w:w="4008" w:type="dxa"/>
            <w:gridSpan w:val="2"/>
          </w:tcPr>
          <w:p w14:paraId="5553B304" w14:textId="28950A1F" w:rsidR="008B0CF9" w:rsidRPr="00AE4D5B" w:rsidRDefault="008B0CF9" w:rsidP="008B0CF9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132" w:type="dxa"/>
          </w:tcPr>
          <w:p w14:paraId="07077DF8" w14:textId="5C446172" w:rsidR="008B0CF9" w:rsidRPr="00016BF4" w:rsidRDefault="008B0CF9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016BF4">
              <w:rPr>
                <w:sz w:val="30"/>
                <w:szCs w:val="30"/>
              </w:rPr>
              <w:t>509,778</w:t>
            </w:r>
          </w:p>
        </w:tc>
        <w:tc>
          <w:tcPr>
            <w:tcW w:w="253" w:type="dxa"/>
          </w:tcPr>
          <w:p w14:paraId="45783A95" w14:textId="77777777" w:rsidR="008B0CF9" w:rsidRPr="00016BF4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42" w:type="dxa"/>
          </w:tcPr>
          <w:p w14:paraId="306C3568" w14:textId="3E7E95AB" w:rsidR="008B0CF9" w:rsidRPr="008B0CF9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8B0CF9">
              <w:rPr>
                <w:rFonts w:cs="Angsana New" w:hint="cs"/>
                <w:sz w:val="30"/>
                <w:szCs w:val="30"/>
                <w:cs/>
                <w:lang w:bidi="th-TH"/>
              </w:rPr>
              <w:t>504</w:t>
            </w:r>
            <w:r w:rsidRPr="008B0CF9">
              <w:rPr>
                <w:rFonts w:cs="Angsana New"/>
                <w:sz w:val="30"/>
                <w:szCs w:val="30"/>
                <w:lang w:bidi="th-TH"/>
              </w:rPr>
              <w:t>,741</w:t>
            </w:r>
          </w:p>
        </w:tc>
        <w:tc>
          <w:tcPr>
            <w:tcW w:w="253" w:type="dxa"/>
          </w:tcPr>
          <w:p w14:paraId="42499100" w14:textId="77777777" w:rsidR="008B0CF9" w:rsidRPr="008B0CF9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1B4C8C03" w14:textId="582E4786" w:rsidR="008B0CF9" w:rsidRPr="008B0CF9" w:rsidRDefault="008B0CF9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rFonts w:cs="Angsana New"/>
                <w:sz w:val="30"/>
                <w:szCs w:val="30"/>
              </w:rPr>
            </w:pPr>
            <w:r w:rsidRPr="008B0CF9">
              <w:rPr>
                <w:color w:val="000000"/>
                <w:sz w:val="30"/>
                <w:szCs w:val="30"/>
              </w:rPr>
              <w:t>355,504</w:t>
            </w:r>
          </w:p>
        </w:tc>
        <w:tc>
          <w:tcPr>
            <w:tcW w:w="253" w:type="dxa"/>
          </w:tcPr>
          <w:p w14:paraId="62A40EDA" w14:textId="77777777" w:rsidR="008B0CF9" w:rsidRPr="00AE4D5B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47" w:type="dxa"/>
          </w:tcPr>
          <w:p w14:paraId="4ADAB123" w14:textId="79873DDB" w:rsidR="008B0CF9" w:rsidRPr="00AE4D5B" w:rsidRDefault="008B0CF9" w:rsidP="00B15A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336,767</w:t>
            </w:r>
          </w:p>
        </w:tc>
      </w:tr>
      <w:tr w:rsidR="008B0CF9" w:rsidRPr="00AE4D5B" w14:paraId="7FCEE20E" w14:textId="77777777" w:rsidTr="008D53A1">
        <w:trPr>
          <w:trHeight w:val="91"/>
        </w:trPr>
        <w:tc>
          <w:tcPr>
            <w:tcW w:w="4008" w:type="dxa"/>
            <w:gridSpan w:val="2"/>
          </w:tcPr>
          <w:p w14:paraId="16ECB698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1225ADFA" w14:textId="77777777" w:rsidR="008B0CF9" w:rsidRPr="00AE4D5B" w:rsidRDefault="008B0CF9" w:rsidP="00B15A00">
            <w:pPr>
              <w:tabs>
                <w:tab w:val="left" w:pos="342"/>
                <w:tab w:val="decimal" w:pos="850"/>
              </w:tabs>
              <w:ind w:left="342" w:right="-100" w:hanging="342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4A90119B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242" w:type="dxa"/>
          </w:tcPr>
          <w:p w14:paraId="14005395" w14:textId="77777777" w:rsidR="008B0CF9" w:rsidRPr="00AE4D5B" w:rsidRDefault="008B0CF9" w:rsidP="00B15A00">
            <w:pPr>
              <w:tabs>
                <w:tab w:val="left" w:pos="342"/>
                <w:tab w:val="decimal" w:pos="960"/>
              </w:tabs>
              <w:ind w:left="342" w:right="-100" w:hanging="342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6B9340A9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0B2482D1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12BB434D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47" w:type="dxa"/>
          </w:tcPr>
          <w:p w14:paraId="35119D5E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CF9" w:rsidRPr="00AE4D5B" w14:paraId="14BA0D9A" w14:textId="77777777" w:rsidTr="008D53A1">
        <w:tc>
          <w:tcPr>
            <w:tcW w:w="4008" w:type="dxa"/>
            <w:gridSpan w:val="2"/>
          </w:tcPr>
          <w:p w14:paraId="62C141F9" w14:textId="341BC8B9" w:rsidR="008B0CF9" w:rsidRPr="00AE4D5B" w:rsidRDefault="008B0CF9" w:rsidP="008B0CF9">
            <w:pPr>
              <w:ind w:right="-108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32" w:type="dxa"/>
          </w:tcPr>
          <w:p w14:paraId="2B0CE27F" w14:textId="77777777" w:rsidR="008B0CF9" w:rsidRPr="00AE4D5B" w:rsidRDefault="008B0CF9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2859F156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8C49DC" w14:textId="77777777" w:rsidR="008B0CF9" w:rsidRPr="00AE4D5B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29FA39B1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7F83FAB0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05352568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2E8B6CF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B0CF9" w:rsidRPr="00AE4D5B" w14:paraId="68A4D93A" w14:textId="77777777" w:rsidTr="008D53A1">
        <w:tc>
          <w:tcPr>
            <w:tcW w:w="4008" w:type="dxa"/>
            <w:gridSpan w:val="2"/>
          </w:tcPr>
          <w:p w14:paraId="1BE70EE9" w14:textId="4CDBC805" w:rsidR="008B0CF9" w:rsidRPr="00AE4D5B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2" w:type="dxa"/>
          </w:tcPr>
          <w:p w14:paraId="0A33BF4A" w14:textId="1295DB74" w:rsidR="008B0CF9" w:rsidRPr="005A27F0" w:rsidRDefault="00A95A9A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5A27F0">
              <w:rPr>
                <w:sz w:val="30"/>
                <w:szCs w:val="30"/>
              </w:rPr>
              <w:t>5</w:t>
            </w:r>
            <w:r w:rsidR="00761203">
              <w:rPr>
                <w:sz w:val="30"/>
                <w:szCs w:val="30"/>
              </w:rPr>
              <w:t>5</w:t>
            </w:r>
            <w:r w:rsidRPr="005A27F0">
              <w:rPr>
                <w:sz w:val="30"/>
                <w:szCs w:val="30"/>
              </w:rPr>
              <w:t>,</w:t>
            </w:r>
            <w:r w:rsidR="00761203">
              <w:rPr>
                <w:sz w:val="30"/>
                <w:szCs w:val="30"/>
              </w:rPr>
              <w:t>450</w:t>
            </w:r>
          </w:p>
        </w:tc>
        <w:tc>
          <w:tcPr>
            <w:tcW w:w="253" w:type="dxa"/>
          </w:tcPr>
          <w:p w14:paraId="7E3E27A9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847DEC" w14:textId="5C74B8D5" w:rsidR="008B0CF9" w:rsidRPr="00AE4D5B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58,842</w:t>
            </w:r>
          </w:p>
        </w:tc>
        <w:tc>
          <w:tcPr>
            <w:tcW w:w="253" w:type="dxa"/>
          </w:tcPr>
          <w:p w14:paraId="42DFA691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05EEBB" w14:textId="37485868" w:rsidR="008B0CF9" w:rsidRPr="00AE4D5B" w:rsidRDefault="00A95A9A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</w:t>
            </w:r>
            <w:r w:rsidRPr="00B15A00">
              <w:rPr>
                <w:color w:val="000000"/>
                <w:sz w:val="30"/>
                <w:szCs w:val="30"/>
              </w:rPr>
              <w:t>740</w:t>
            </w:r>
          </w:p>
        </w:tc>
        <w:tc>
          <w:tcPr>
            <w:tcW w:w="253" w:type="dxa"/>
          </w:tcPr>
          <w:p w14:paraId="13A43E8C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F0046B2" w14:textId="0B9D18BB" w:rsidR="008B0CF9" w:rsidRPr="00AE4D5B" w:rsidRDefault="008B0CF9" w:rsidP="00B15A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40,138</w:t>
            </w:r>
          </w:p>
        </w:tc>
      </w:tr>
      <w:tr w:rsidR="00E6412F" w:rsidRPr="00AE4D5B" w14:paraId="372422E9" w14:textId="77777777" w:rsidTr="008D53A1">
        <w:tc>
          <w:tcPr>
            <w:tcW w:w="4008" w:type="dxa"/>
            <w:gridSpan w:val="2"/>
          </w:tcPr>
          <w:p w14:paraId="4EED28AD" w14:textId="4CBD5FEE" w:rsidR="00E6412F" w:rsidRPr="00AE4D5B" w:rsidRDefault="00E6412F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ต้นทุนบริการ</w:t>
            </w:r>
            <w:r w:rsidR="00AB2F45">
              <w:rPr>
                <w:rFonts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2" w:type="dxa"/>
          </w:tcPr>
          <w:p w14:paraId="7B3E5F18" w14:textId="57342A0F" w:rsidR="00E6412F" w:rsidRPr="005A27F0" w:rsidRDefault="006B00D5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5A27F0">
              <w:rPr>
                <w:sz w:val="30"/>
                <w:szCs w:val="30"/>
              </w:rPr>
              <w:t>(1</w:t>
            </w:r>
            <w:r w:rsidR="00761203">
              <w:rPr>
                <w:sz w:val="30"/>
                <w:szCs w:val="30"/>
              </w:rPr>
              <w:t>4</w:t>
            </w:r>
            <w:r w:rsidRPr="005A27F0">
              <w:rPr>
                <w:sz w:val="30"/>
                <w:szCs w:val="30"/>
              </w:rPr>
              <w:t>,2</w:t>
            </w:r>
            <w:r w:rsidR="00761203">
              <w:rPr>
                <w:sz w:val="30"/>
                <w:szCs w:val="30"/>
              </w:rPr>
              <w:t>68</w:t>
            </w:r>
            <w:r w:rsidRPr="005A27F0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22D30B4A" w14:textId="77777777" w:rsidR="00E6412F" w:rsidRPr="006B00D5" w:rsidRDefault="00E6412F" w:rsidP="006B00D5">
            <w:pPr>
              <w:ind w:right="-100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</w:tcPr>
          <w:p w14:paraId="1564DB32" w14:textId="2FD7356C" w:rsidR="00E6412F" w:rsidRDefault="006B00D5" w:rsidP="00B15A0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939C150" w14:textId="77777777" w:rsidR="00E6412F" w:rsidRPr="006B00D5" w:rsidRDefault="00E6412F" w:rsidP="006B00D5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17BA0417" w14:textId="1F342A48" w:rsidR="00E6412F" w:rsidRPr="00B15A00" w:rsidRDefault="00882FEF" w:rsidP="00B15A00">
            <w:pPr>
              <w:tabs>
                <w:tab w:val="left" w:pos="442"/>
              </w:tabs>
              <w:ind w:right="-135"/>
              <w:jc w:val="center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63B9AA8" w14:textId="77777777" w:rsidR="00E6412F" w:rsidRPr="006B00D5" w:rsidRDefault="00E6412F" w:rsidP="006B00D5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1047" w:type="dxa"/>
          </w:tcPr>
          <w:p w14:paraId="47A8F0A1" w14:textId="3E53EBDF" w:rsidR="00E6412F" w:rsidRDefault="006B00D5" w:rsidP="006B00D5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B0CF9" w:rsidRPr="00AE4D5B" w14:paraId="02F77884" w14:textId="77777777" w:rsidTr="008D53A1">
        <w:tc>
          <w:tcPr>
            <w:tcW w:w="4008" w:type="dxa"/>
            <w:gridSpan w:val="2"/>
          </w:tcPr>
          <w:p w14:paraId="6CFC32F5" w14:textId="471E77C0" w:rsidR="008B0CF9" w:rsidRPr="00AE4D5B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2" w:type="dxa"/>
          </w:tcPr>
          <w:p w14:paraId="223BC051" w14:textId="4AA105DF" w:rsidR="008B0CF9" w:rsidRPr="005A27F0" w:rsidRDefault="00D23437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  <w:cs/>
                <w:lang w:bidi="th-TH"/>
              </w:rPr>
            </w:pPr>
            <w:r w:rsidRPr="005A27F0">
              <w:rPr>
                <w:sz w:val="30"/>
                <w:szCs w:val="30"/>
              </w:rPr>
              <w:t>15,806</w:t>
            </w:r>
          </w:p>
        </w:tc>
        <w:tc>
          <w:tcPr>
            <w:tcW w:w="253" w:type="dxa"/>
          </w:tcPr>
          <w:p w14:paraId="694D98B3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E7EA7C" w14:textId="2F68CD19" w:rsidR="008B0CF9" w:rsidRPr="00AE4D5B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14,586</w:t>
            </w:r>
          </w:p>
        </w:tc>
        <w:tc>
          <w:tcPr>
            <w:tcW w:w="253" w:type="dxa"/>
          </w:tcPr>
          <w:p w14:paraId="3C1B809F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6222AFB" w14:textId="525D165F" w:rsidR="008B0CF9" w:rsidRPr="00B15A00" w:rsidRDefault="00A95A9A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10,29</w:t>
            </w:r>
            <w:r w:rsidR="000B190C" w:rsidRPr="00B15A00">
              <w:rPr>
                <w:color w:val="000000"/>
                <w:sz w:val="30"/>
                <w:szCs w:val="30"/>
              </w:rPr>
              <w:t>2</w:t>
            </w:r>
          </w:p>
        </w:tc>
        <w:tc>
          <w:tcPr>
            <w:tcW w:w="253" w:type="dxa"/>
          </w:tcPr>
          <w:p w14:paraId="67D7A324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69A929D" w14:textId="037C5132" w:rsidR="008B0CF9" w:rsidRPr="00AE4D5B" w:rsidRDefault="008B0CF9" w:rsidP="00B15A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9,371</w:t>
            </w:r>
          </w:p>
        </w:tc>
      </w:tr>
      <w:tr w:rsidR="008B0CF9" w:rsidRPr="00AE4D5B" w14:paraId="5424D11D" w14:textId="77777777" w:rsidTr="008D53A1">
        <w:tc>
          <w:tcPr>
            <w:tcW w:w="4008" w:type="dxa"/>
            <w:gridSpan w:val="2"/>
          </w:tcPr>
          <w:p w14:paraId="572E1EDA" w14:textId="48F627E6" w:rsidR="008B0CF9" w:rsidRPr="00AE4D5B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132" w:type="dxa"/>
          </w:tcPr>
          <w:p w14:paraId="1F626DE2" w14:textId="0A05A404" w:rsidR="008B0CF9" w:rsidRPr="005A27F0" w:rsidRDefault="00D23437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  <w:cs/>
              </w:rPr>
            </w:pPr>
            <w:r w:rsidRPr="005A27F0">
              <w:rPr>
                <w:sz w:val="30"/>
                <w:szCs w:val="30"/>
              </w:rPr>
              <w:t>(</w:t>
            </w:r>
            <w:r w:rsidR="00444D65" w:rsidRPr="005A27F0">
              <w:rPr>
                <w:sz w:val="30"/>
                <w:szCs w:val="30"/>
              </w:rPr>
              <w:t>68</w:t>
            </w:r>
            <w:r w:rsidRPr="005A27F0">
              <w:rPr>
                <w:sz w:val="30"/>
                <w:szCs w:val="30"/>
              </w:rPr>
              <w:t>,</w:t>
            </w:r>
            <w:r w:rsidR="00444D65" w:rsidRPr="005A27F0">
              <w:rPr>
                <w:sz w:val="30"/>
                <w:szCs w:val="30"/>
              </w:rPr>
              <w:t>517</w:t>
            </w:r>
            <w:r w:rsidRPr="005A27F0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1E1E4508" w14:textId="77777777" w:rsidR="008B0CF9" w:rsidRPr="0087512C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4AF3CA" w14:textId="6FABFBF6" w:rsidR="008B0CF9" w:rsidRPr="00AE4D5B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(20,</w:t>
            </w:r>
            <w:r w:rsidRPr="00B15A00">
              <w:rPr>
                <w:rFonts w:cs="Angsana New"/>
                <w:sz w:val="30"/>
                <w:szCs w:val="30"/>
                <w:lang w:bidi="th-TH"/>
              </w:rPr>
              <w:t>013</w:t>
            </w:r>
            <w:r w:rsidRPr="00EA74A2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877427A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3E4812" w14:textId="3592D58B" w:rsidR="008B0CF9" w:rsidRPr="00B15A00" w:rsidRDefault="00A95A9A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(49,012)</w:t>
            </w:r>
          </w:p>
        </w:tc>
        <w:tc>
          <w:tcPr>
            <w:tcW w:w="253" w:type="dxa"/>
          </w:tcPr>
          <w:p w14:paraId="7A5F96DA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047" w:type="dxa"/>
          </w:tcPr>
          <w:p w14:paraId="402B31DD" w14:textId="61B44792" w:rsidR="008B0CF9" w:rsidRPr="00F266B3" w:rsidRDefault="008B0CF9" w:rsidP="008B0CF9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B0CF9" w:rsidRPr="00AE4D5B" w14:paraId="39331589" w14:textId="77777777" w:rsidTr="008D53A1">
        <w:tc>
          <w:tcPr>
            <w:tcW w:w="4008" w:type="dxa"/>
            <w:gridSpan w:val="2"/>
          </w:tcPr>
          <w:p w14:paraId="6B26F25D" w14:textId="1FD488E8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02CBEA3" w14:textId="3E0C0358" w:rsidR="008B0CF9" w:rsidRPr="00720A61" w:rsidRDefault="006B00D5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720A61">
              <w:rPr>
                <w:sz w:val="30"/>
                <w:szCs w:val="30"/>
              </w:rPr>
              <w:t>(</w:t>
            </w:r>
            <w:r w:rsidR="00444D65" w:rsidRPr="00720A61">
              <w:rPr>
                <w:sz w:val="30"/>
                <w:szCs w:val="30"/>
              </w:rPr>
              <w:t>11,529</w:t>
            </w:r>
            <w:r w:rsidRPr="00720A61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5F9A5FEF" w14:textId="77777777" w:rsidR="008B0CF9" w:rsidRPr="00720A61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05F432B" w14:textId="49CA83CF" w:rsidR="008B0CF9" w:rsidRPr="00720A61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sz w:val="30"/>
                <w:szCs w:val="30"/>
                <w:rtl/>
                <w:cs/>
              </w:rPr>
            </w:pPr>
            <w:r w:rsidRPr="00720A61">
              <w:rPr>
                <w:rFonts w:cs="Angsana New"/>
                <w:sz w:val="30"/>
                <w:szCs w:val="30"/>
                <w:lang w:bidi="th-TH"/>
              </w:rPr>
              <w:t>53,415</w:t>
            </w:r>
          </w:p>
        </w:tc>
        <w:tc>
          <w:tcPr>
            <w:tcW w:w="253" w:type="dxa"/>
          </w:tcPr>
          <w:p w14:paraId="21A09F51" w14:textId="77777777" w:rsidR="008B0CF9" w:rsidRPr="00720A61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A0C9FF9" w14:textId="4B3867F3" w:rsidR="008B0CF9" w:rsidRPr="00B15A00" w:rsidRDefault="006527D6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  <w:cs/>
              </w:rPr>
            </w:pPr>
            <w:r w:rsidRPr="00B15A00">
              <w:rPr>
                <w:color w:val="000000"/>
                <w:sz w:val="30"/>
                <w:szCs w:val="30"/>
              </w:rPr>
              <w:t>(1,98</w:t>
            </w:r>
            <w:r w:rsidR="000B190C" w:rsidRPr="00B15A00">
              <w:rPr>
                <w:color w:val="000000"/>
                <w:sz w:val="30"/>
                <w:szCs w:val="30"/>
              </w:rPr>
              <w:t>0</w:t>
            </w:r>
            <w:r w:rsidRPr="00B15A00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4161DA1D" w14:textId="77777777" w:rsidR="008B0CF9" w:rsidRPr="00720A61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61F96F63" w14:textId="6952D865" w:rsidR="008B0CF9" w:rsidRPr="00720A61" w:rsidRDefault="008B0CF9" w:rsidP="00B15A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0A61">
              <w:rPr>
                <w:rFonts w:cs="Angsana New"/>
                <w:sz w:val="30"/>
                <w:szCs w:val="30"/>
              </w:rPr>
              <w:t>49,</w:t>
            </w:r>
            <w:r w:rsidRPr="00B15A00">
              <w:rPr>
                <w:sz w:val="30"/>
                <w:szCs w:val="30"/>
              </w:rPr>
              <w:t>509</w:t>
            </w:r>
          </w:p>
        </w:tc>
      </w:tr>
      <w:tr w:rsidR="008B0CF9" w:rsidRPr="00AE4D5B" w14:paraId="3FC2ADC2" w14:textId="77777777" w:rsidTr="008D53A1">
        <w:trPr>
          <w:trHeight w:val="117"/>
        </w:trPr>
        <w:tc>
          <w:tcPr>
            <w:tcW w:w="4008" w:type="dxa"/>
            <w:gridSpan w:val="2"/>
          </w:tcPr>
          <w:p w14:paraId="073A6119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5ABBAA5" w14:textId="77777777" w:rsidR="008B0CF9" w:rsidRPr="005A27F0" w:rsidRDefault="008B0CF9" w:rsidP="00B15A00">
            <w:pPr>
              <w:tabs>
                <w:tab w:val="left" w:pos="342"/>
                <w:tab w:val="decimal" w:pos="850"/>
              </w:tabs>
              <w:ind w:left="342" w:right="-100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08243F7C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1A42EF7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42AABF67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B7DAE0F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F8B2E8C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9857411" w14:textId="77777777" w:rsidR="008B0CF9" w:rsidRPr="00AE4D5B" w:rsidRDefault="008B0CF9" w:rsidP="008B0CF9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8B0CF9" w:rsidRPr="00AE4D5B" w14:paraId="4E8A19AD" w14:textId="77777777" w:rsidTr="008D53A1">
        <w:tc>
          <w:tcPr>
            <w:tcW w:w="4008" w:type="dxa"/>
            <w:gridSpan w:val="2"/>
          </w:tcPr>
          <w:p w14:paraId="36693F48" w14:textId="7C85BE4A" w:rsidR="008B0CF9" w:rsidRPr="00AE4D5B" w:rsidRDefault="008B0CF9" w:rsidP="008B0CF9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2" w:type="dxa"/>
          </w:tcPr>
          <w:p w14:paraId="7EAD8C63" w14:textId="77777777" w:rsidR="008B0CF9" w:rsidRPr="005A27F0" w:rsidRDefault="008B0CF9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62EFACFF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CC965E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06B164ED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E79843B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6D2A4BF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A072103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B0CF9" w:rsidRPr="00AE4D5B" w14:paraId="399AD3F3" w14:textId="77777777" w:rsidTr="008D53A1">
        <w:trPr>
          <w:trHeight w:val="865"/>
        </w:trPr>
        <w:tc>
          <w:tcPr>
            <w:tcW w:w="4008" w:type="dxa"/>
            <w:gridSpan w:val="2"/>
          </w:tcPr>
          <w:p w14:paraId="0B25D65B" w14:textId="37BE5A6C" w:rsidR="008B0CF9" w:rsidRPr="00EA74A2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sz w:val="30"/>
                <w:szCs w:val="30"/>
                <w:cs/>
              </w:rPr>
              <w:t>ขาดทุน</w:t>
            </w:r>
            <w:r w:rsidRPr="00EA74A2">
              <w:rPr>
                <w:sz w:val="30"/>
                <w:szCs w:val="30"/>
                <w:cs/>
              </w:rPr>
              <w:t>จากการประมาณ</w:t>
            </w:r>
            <w:r w:rsidR="00502EB4">
              <w:rPr>
                <w:rFonts w:hint="cs"/>
                <w:sz w:val="30"/>
                <w:szCs w:val="30"/>
                <w:cs/>
              </w:rPr>
              <w:t>การ</w:t>
            </w:r>
            <w:r w:rsidRPr="00EA74A2">
              <w:rPr>
                <w:sz w:val="30"/>
                <w:szCs w:val="30"/>
                <w:cs/>
              </w:rPr>
              <w:t>ตามหลั</w:t>
            </w:r>
            <w:r w:rsidRPr="00EA74A2">
              <w:rPr>
                <w:rFonts w:hint="cs"/>
                <w:sz w:val="30"/>
                <w:szCs w:val="30"/>
                <w:cs/>
              </w:rPr>
              <w:t>ก</w:t>
            </w:r>
          </w:p>
          <w:p w14:paraId="7E6CED27" w14:textId="3ECBFE93" w:rsidR="008B0CF9" w:rsidRPr="00AE4D5B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EA74A2">
              <w:rPr>
                <w:sz w:val="30"/>
                <w:szCs w:val="30"/>
              </w:rPr>
              <w:t xml:space="preserve">   </w:t>
            </w:r>
            <w:r w:rsidRPr="00EA74A2">
              <w:rPr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2" w:type="dxa"/>
          </w:tcPr>
          <w:p w14:paraId="33D2DAAB" w14:textId="293F402E" w:rsidR="008B0CF9" w:rsidRPr="005A27F0" w:rsidRDefault="008B0CF9" w:rsidP="00B15A00">
            <w:pPr>
              <w:tabs>
                <w:tab w:val="left" w:pos="180"/>
                <w:tab w:val="decimal" w:pos="850"/>
              </w:tabs>
              <w:ind w:left="180" w:right="-100" w:hanging="180"/>
              <w:rPr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1BA25F" w14:textId="77777777" w:rsidR="008B0CF9" w:rsidRPr="00AE4D5B" w:rsidRDefault="008B0CF9" w:rsidP="008B0CF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A9AD74" w14:textId="1B92351E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3D6FFD4E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C555BBA" w14:textId="5CA75C71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AC9F80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CE71EF1" w14:textId="455157F0" w:rsidR="008B0CF9" w:rsidRPr="00AE4D5B" w:rsidRDefault="008B0CF9" w:rsidP="008B0CF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8B0CF9" w:rsidRPr="00AE4D5B" w14:paraId="16C9EE79" w14:textId="77777777" w:rsidTr="008D53A1">
        <w:trPr>
          <w:trHeight w:val="226"/>
        </w:trPr>
        <w:tc>
          <w:tcPr>
            <w:tcW w:w="4008" w:type="dxa"/>
            <w:gridSpan w:val="2"/>
          </w:tcPr>
          <w:p w14:paraId="3447F36D" w14:textId="66401CED" w:rsidR="008B0CF9" w:rsidRPr="00AE4D5B" w:rsidRDefault="00CE4238" w:rsidP="008B0CF9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CE4238"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  <w:t>ข้อสมมติด้านประชากรศาสตร์</w:t>
            </w:r>
          </w:p>
        </w:tc>
        <w:tc>
          <w:tcPr>
            <w:tcW w:w="1132" w:type="dxa"/>
          </w:tcPr>
          <w:p w14:paraId="4752711E" w14:textId="66876954" w:rsidR="008B0CF9" w:rsidRPr="005A27F0" w:rsidRDefault="00265E1C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5A27F0">
              <w:rPr>
                <w:sz w:val="30"/>
                <w:szCs w:val="30"/>
              </w:rPr>
              <w:t>(21,165)</w:t>
            </w:r>
          </w:p>
        </w:tc>
        <w:tc>
          <w:tcPr>
            <w:tcW w:w="253" w:type="dxa"/>
          </w:tcPr>
          <w:p w14:paraId="40CA788B" w14:textId="77777777" w:rsidR="008B0CF9" w:rsidRPr="00AE4D5B" w:rsidRDefault="008B0CF9" w:rsidP="008B0CF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7F54DF" w14:textId="0A3FF4E5" w:rsidR="008B0CF9" w:rsidRPr="00AE4D5B" w:rsidRDefault="00E92615" w:rsidP="00B15A0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59E7C9D3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368330" w14:textId="21292694" w:rsidR="008B0CF9" w:rsidRPr="00B15A00" w:rsidRDefault="00D90106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(27,081)</w:t>
            </w:r>
          </w:p>
        </w:tc>
        <w:tc>
          <w:tcPr>
            <w:tcW w:w="253" w:type="dxa"/>
          </w:tcPr>
          <w:p w14:paraId="4253929E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B2C8A7F" w14:textId="6659903C" w:rsidR="008B0CF9" w:rsidRPr="00B15A00" w:rsidRDefault="008B0CF9" w:rsidP="008B0CF9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E92615" w:rsidRPr="00AE4D5B" w14:paraId="4DA0F7D1" w14:textId="77777777" w:rsidTr="008D53A1">
        <w:trPr>
          <w:trHeight w:val="226"/>
        </w:trPr>
        <w:tc>
          <w:tcPr>
            <w:tcW w:w="4008" w:type="dxa"/>
            <w:gridSpan w:val="2"/>
          </w:tcPr>
          <w:p w14:paraId="394D61B1" w14:textId="488E9A71" w:rsidR="00E92615" w:rsidRPr="00AE4D5B" w:rsidRDefault="00E92615" w:rsidP="00E92615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1132" w:type="dxa"/>
          </w:tcPr>
          <w:p w14:paraId="68A99006" w14:textId="2D2C5604" w:rsidR="00E92615" w:rsidRPr="005A27F0" w:rsidRDefault="00D90106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5A27F0">
              <w:rPr>
                <w:sz w:val="30"/>
                <w:szCs w:val="30"/>
              </w:rPr>
              <w:t>10,871</w:t>
            </w:r>
          </w:p>
        </w:tc>
        <w:tc>
          <w:tcPr>
            <w:tcW w:w="253" w:type="dxa"/>
          </w:tcPr>
          <w:p w14:paraId="4C073662" w14:textId="77777777" w:rsidR="00E92615" w:rsidRPr="00AE4D5B" w:rsidRDefault="00E92615" w:rsidP="00E92615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BE1F46" w14:textId="3F658E17" w:rsidR="00E92615" w:rsidRPr="00B15A00" w:rsidRDefault="00E92615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B15A00">
              <w:rPr>
                <w:rFonts w:cs="Angsana New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53" w:type="dxa"/>
          </w:tcPr>
          <w:p w14:paraId="57C299D1" w14:textId="77777777" w:rsidR="00E92615" w:rsidRPr="00AE4D5B" w:rsidRDefault="00E92615" w:rsidP="00E9261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93DB83" w14:textId="4E20B60A" w:rsidR="00E92615" w:rsidRPr="00B15A00" w:rsidRDefault="00CE05B2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7,28</w:t>
            </w:r>
            <w:r w:rsidR="00FB15D9" w:rsidRPr="00B15A00">
              <w:rPr>
                <w:color w:val="000000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465922B5" w14:textId="77777777" w:rsidR="00E92615" w:rsidRPr="00AE4D5B" w:rsidRDefault="00E92615" w:rsidP="00E9261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49545BB" w14:textId="3608DF0C" w:rsidR="00E92615" w:rsidRPr="00AE4D5B" w:rsidRDefault="00E92615" w:rsidP="00E92615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B0CF9" w:rsidRPr="00AE4D5B" w14:paraId="3AE3464F" w14:textId="77777777" w:rsidTr="008D53A1">
        <w:trPr>
          <w:trHeight w:val="244"/>
        </w:trPr>
        <w:tc>
          <w:tcPr>
            <w:tcW w:w="4008" w:type="dxa"/>
            <w:gridSpan w:val="2"/>
          </w:tcPr>
          <w:p w14:paraId="14C92CD0" w14:textId="54854D94" w:rsidR="008B0CF9" w:rsidRPr="00AE4D5B" w:rsidRDefault="008B0CF9" w:rsidP="008B0CF9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4C8E994" w14:textId="4D7A18DA" w:rsidR="008B0CF9" w:rsidRPr="005A27F0" w:rsidRDefault="00D90106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5A27F0">
              <w:rPr>
                <w:sz w:val="30"/>
                <w:szCs w:val="30"/>
              </w:rPr>
              <w:t>32,</w:t>
            </w:r>
            <w:r w:rsidR="007A19F9" w:rsidRPr="005A27F0">
              <w:rPr>
                <w:sz w:val="30"/>
                <w:szCs w:val="30"/>
              </w:rPr>
              <w:t>057</w:t>
            </w:r>
          </w:p>
        </w:tc>
        <w:tc>
          <w:tcPr>
            <w:tcW w:w="253" w:type="dxa"/>
          </w:tcPr>
          <w:p w14:paraId="2AB58738" w14:textId="77777777" w:rsidR="008B0CF9" w:rsidRPr="00AE4D5B" w:rsidRDefault="008B0CF9" w:rsidP="008B0CF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1112884" w14:textId="72115FC4" w:rsidR="008B0CF9" w:rsidRPr="008B0CF9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523</w:t>
            </w:r>
          </w:p>
        </w:tc>
        <w:tc>
          <w:tcPr>
            <w:tcW w:w="253" w:type="dxa"/>
          </w:tcPr>
          <w:p w14:paraId="5A4C1A21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4935D73" w14:textId="5AA4F38B" w:rsidR="008B0CF9" w:rsidRPr="00B15A00" w:rsidRDefault="00CE05B2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  <w:cs/>
              </w:rPr>
            </w:pPr>
            <w:r w:rsidRPr="00B15A00">
              <w:rPr>
                <w:color w:val="000000"/>
                <w:sz w:val="30"/>
                <w:szCs w:val="30"/>
              </w:rPr>
              <w:t>38,925</w:t>
            </w:r>
          </w:p>
        </w:tc>
        <w:tc>
          <w:tcPr>
            <w:tcW w:w="253" w:type="dxa"/>
          </w:tcPr>
          <w:p w14:paraId="1474C91D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F542A2F" w14:textId="1ED0C529" w:rsidR="008B0CF9" w:rsidRPr="00B15A00" w:rsidRDefault="008B0CF9" w:rsidP="008B0CF9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B0CF9" w:rsidRPr="00AE4D5B" w14:paraId="77B26792" w14:textId="77777777" w:rsidTr="008D53A1">
        <w:trPr>
          <w:trHeight w:val="244"/>
        </w:trPr>
        <w:tc>
          <w:tcPr>
            <w:tcW w:w="4008" w:type="dxa"/>
            <w:gridSpan w:val="2"/>
          </w:tcPr>
          <w:p w14:paraId="4E952AED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7E9BB422" w:rsidR="008B0CF9" w:rsidRPr="00720A61" w:rsidRDefault="00CE05B2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0"/>
              <w:rPr>
                <w:sz w:val="30"/>
                <w:szCs w:val="30"/>
              </w:rPr>
            </w:pPr>
            <w:r w:rsidRPr="00720A61">
              <w:rPr>
                <w:sz w:val="30"/>
                <w:szCs w:val="30"/>
              </w:rPr>
              <w:t>21,</w:t>
            </w:r>
            <w:r w:rsidR="007A19F9" w:rsidRPr="00720A61">
              <w:rPr>
                <w:sz w:val="30"/>
                <w:szCs w:val="30"/>
              </w:rPr>
              <w:t>763</w:t>
            </w:r>
          </w:p>
        </w:tc>
        <w:tc>
          <w:tcPr>
            <w:tcW w:w="253" w:type="dxa"/>
          </w:tcPr>
          <w:p w14:paraId="51F2D465" w14:textId="77777777" w:rsidR="008B0CF9" w:rsidRPr="00720A61" w:rsidRDefault="008B0CF9" w:rsidP="008B0CF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049E6159" w:rsidR="008B0CF9" w:rsidRPr="00720A61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720A61">
              <w:rPr>
                <w:rFonts w:cs="Angsana New"/>
                <w:sz w:val="30"/>
                <w:szCs w:val="30"/>
                <w:lang w:bidi="th-TH"/>
              </w:rPr>
              <w:t>490</w:t>
            </w:r>
          </w:p>
        </w:tc>
        <w:tc>
          <w:tcPr>
            <w:tcW w:w="253" w:type="dxa"/>
          </w:tcPr>
          <w:p w14:paraId="66532DE7" w14:textId="77777777" w:rsidR="008B0CF9" w:rsidRPr="00720A61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3A531834" w:rsidR="008B0CF9" w:rsidRPr="00B15A00" w:rsidRDefault="00CE05B2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  <w:rtl/>
                <w:cs/>
              </w:rPr>
            </w:pPr>
            <w:r w:rsidRPr="00B15A00">
              <w:rPr>
                <w:color w:val="000000"/>
                <w:sz w:val="30"/>
                <w:szCs w:val="30"/>
              </w:rPr>
              <w:t>19,13</w:t>
            </w:r>
            <w:r w:rsidR="00FB15D9" w:rsidRPr="00B15A00">
              <w:rPr>
                <w:color w:val="000000"/>
                <w:sz w:val="30"/>
                <w:szCs w:val="30"/>
              </w:rPr>
              <w:t>2</w:t>
            </w:r>
          </w:p>
        </w:tc>
        <w:tc>
          <w:tcPr>
            <w:tcW w:w="253" w:type="dxa"/>
          </w:tcPr>
          <w:p w14:paraId="5D98C61B" w14:textId="77777777" w:rsidR="008B0CF9" w:rsidRPr="00720A61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0E22535F" w:rsidR="008B0CF9" w:rsidRPr="00B15A00" w:rsidRDefault="008B0CF9" w:rsidP="00B15A00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  <w:rtl/>
                <w:cs/>
              </w:rPr>
            </w:pPr>
            <w:r w:rsidRPr="00720A61">
              <w:rPr>
                <w:sz w:val="30"/>
                <w:szCs w:val="30"/>
              </w:rPr>
              <w:t>-</w:t>
            </w:r>
          </w:p>
        </w:tc>
      </w:tr>
      <w:tr w:rsidR="00F266B3" w:rsidRPr="00AE4D5B" w14:paraId="3D55E28D" w14:textId="77777777" w:rsidTr="008D53A1">
        <w:trPr>
          <w:trHeight w:val="244"/>
        </w:trPr>
        <w:tc>
          <w:tcPr>
            <w:tcW w:w="4008" w:type="dxa"/>
            <w:gridSpan w:val="2"/>
          </w:tcPr>
          <w:p w14:paraId="2412E7A7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44DC332" w14:textId="77777777" w:rsidR="00F266B3" w:rsidRPr="00AE4D5B" w:rsidRDefault="00F266B3" w:rsidP="00B15A00">
            <w:pPr>
              <w:tabs>
                <w:tab w:val="left" w:pos="180"/>
                <w:tab w:val="decimal" w:pos="850"/>
              </w:tabs>
              <w:ind w:left="180" w:right="-100" w:hanging="180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3645FA41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59E6615" w14:textId="77777777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18BEFEA3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23B5FDF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AD9D1BD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15036DF" w14:textId="77777777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6B3" w:rsidRPr="00AE4D5B" w14:paraId="2BF099C4" w14:textId="77777777" w:rsidTr="008D53A1">
        <w:trPr>
          <w:trHeight w:val="244"/>
        </w:trPr>
        <w:tc>
          <w:tcPr>
            <w:tcW w:w="4008" w:type="dxa"/>
            <w:gridSpan w:val="2"/>
          </w:tcPr>
          <w:p w14:paraId="5B8586B2" w14:textId="36B02907" w:rsidR="00F266B3" w:rsidRPr="00AE4D5B" w:rsidRDefault="00F266B3" w:rsidP="00F266B3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32" w:type="dxa"/>
          </w:tcPr>
          <w:p w14:paraId="2C8D454A" w14:textId="77777777" w:rsidR="00F266B3" w:rsidRPr="00AE4D5B" w:rsidRDefault="00F266B3" w:rsidP="00B15A00">
            <w:pPr>
              <w:tabs>
                <w:tab w:val="left" w:pos="180"/>
                <w:tab w:val="decimal" w:pos="850"/>
              </w:tabs>
              <w:ind w:left="180" w:right="-100" w:hanging="180"/>
              <w:rPr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A7ED91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51AAAB" w14:textId="77777777" w:rsidR="00F266B3" w:rsidRPr="00AE4D5B" w:rsidRDefault="00F266B3" w:rsidP="00F266B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3" w:type="dxa"/>
          </w:tcPr>
          <w:p w14:paraId="3B0D378A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1885AC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18CCD77A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5731B72" w14:textId="77777777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0CF9" w:rsidRPr="00AE4D5B" w14:paraId="0D644F3A" w14:textId="77777777" w:rsidTr="008D53A1">
        <w:trPr>
          <w:trHeight w:val="244"/>
        </w:trPr>
        <w:tc>
          <w:tcPr>
            <w:tcW w:w="4008" w:type="dxa"/>
            <w:gridSpan w:val="2"/>
          </w:tcPr>
          <w:p w14:paraId="23D10F08" w14:textId="1A88DEED" w:rsidR="008B0CF9" w:rsidRPr="00AE4D5B" w:rsidRDefault="008B0CF9" w:rsidP="008B0CF9">
            <w:pPr>
              <w:ind w:left="342" w:hanging="342"/>
              <w:rPr>
                <w:sz w:val="30"/>
                <w:szCs w:val="30"/>
              </w:rPr>
            </w:pPr>
            <w:r w:rsidRPr="00294080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1132" w:type="dxa"/>
            <w:vAlign w:val="bottom"/>
          </w:tcPr>
          <w:p w14:paraId="263A71F6" w14:textId="35D18674" w:rsidR="008B0CF9" w:rsidRPr="00AE4D5B" w:rsidRDefault="00D53DAC" w:rsidP="00B15A0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2B32ABDB" w14:textId="77777777" w:rsidR="008B0CF9" w:rsidRPr="00AE61DA" w:rsidRDefault="008B0CF9" w:rsidP="00AE6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1F7C0F5" w14:textId="34200B28" w:rsidR="008B0CF9" w:rsidRPr="00AE4D5B" w:rsidRDefault="008B0CF9" w:rsidP="00B15A0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28B24D06" w14:textId="77777777" w:rsidR="008B0CF9" w:rsidRPr="00AE61DA" w:rsidRDefault="008B0CF9" w:rsidP="00AE61DA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B41A6BC" w14:textId="421FD646" w:rsidR="008B0CF9" w:rsidRPr="00B15A00" w:rsidRDefault="00D53DAC" w:rsidP="00B15A00">
            <w:pPr>
              <w:tabs>
                <w:tab w:val="left" w:pos="442"/>
              </w:tabs>
              <w:ind w:right="-135"/>
              <w:jc w:val="center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0A6660C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AA5957B" w14:textId="1A4DA5BB" w:rsidR="008B0CF9" w:rsidRPr="008B0CF9" w:rsidRDefault="008B0CF9" w:rsidP="00B15A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10"/>
              <w:rPr>
                <w:rFonts w:cs="Angsana New"/>
                <w:sz w:val="30"/>
                <w:szCs w:val="30"/>
                <w:cs/>
              </w:rPr>
            </w:pPr>
            <w:r w:rsidRPr="008B0CF9">
              <w:rPr>
                <w:rFonts w:cs="Angsana New"/>
                <w:sz w:val="30"/>
                <w:szCs w:val="30"/>
              </w:rPr>
              <w:t>7,</w:t>
            </w:r>
            <w:r w:rsidRPr="00B15A00">
              <w:rPr>
                <w:sz w:val="30"/>
                <w:szCs w:val="30"/>
              </w:rPr>
              <w:t>202</w:t>
            </w:r>
          </w:p>
        </w:tc>
      </w:tr>
      <w:tr w:rsidR="008B0CF9" w:rsidRPr="00AE4D5B" w14:paraId="1158C03A" w14:textId="77777777" w:rsidTr="008D53A1">
        <w:tc>
          <w:tcPr>
            <w:tcW w:w="3600" w:type="dxa"/>
          </w:tcPr>
          <w:p w14:paraId="34058A56" w14:textId="7C1168C7" w:rsidR="008B0CF9" w:rsidRPr="00AE4D5B" w:rsidRDefault="008B0CF9" w:rsidP="008B0CF9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408" w:type="dxa"/>
          </w:tcPr>
          <w:p w14:paraId="5398DE42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vAlign w:val="bottom"/>
          </w:tcPr>
          <w:p w14:paraId="2A935BBA" w14:textId="5CE37193" w:rsidR="008B0CF9" w:rsidRPr="00016BF4" w:rsidRDefault="00952C4A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016BF4">
              <w:rPr>
                <w:sz w:val="30"/>
                <w:szCs w:val="30"/>
              </w:rPr>
              <w:t>(</w:t>
            </w:r>
            <w:r w:rsidR="004A5322">
              <w:rPr>
                <w:sz w:val="30"/>
                <w:szCs w:val="30"/>
              </w:rPr>
              <w:t>870</w:t>
            </w:r>
            <w:r w:rsidRPr="00016BF4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7232A890" w14:textId="77777777" w:rsidR="008B0CF9" w:rsidRPr="00AE4D5B" w:rsidRDefault="008B0CF9" w:rsidP="008B0CF9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C798CC8" w14:textId="36F99C8A" w:rsidR="008B0CF9" w:rsidRPr="00B15A00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B15A00">
              <w:rPr>
                <w:rFonts w:cs="Angsana New"/>
                <w:sz w:val="30"/>
                <w:szCs w:val="30"/>
                <w:lang w:bidi="th-TH"/>
              </w:rPr>
              <w:t>(608)</w:t>
            </w:r>
          </w:p>
        </w:tc>
        <w:tc>
          <w:tcPr>
            <w:tcW w:w="253" w:type="dxa"/>
            <w:vAlign w:val="bottom"/>
          </w:tcPr>
          <w:p w14:paraId="7E1AA0DB" w14:textId="77777777" w:rsidR="008B0CF9" w:rsidRPr="00AE4D5B" w:rsidRDefault="008B0CF9" w:rsidP="008B0CF9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E99E758" w14:textId="18463F3D" w:rsidR="008B0CF9" w:rsidRPr="00B15A00" w:rsidRDefault="00DA3742" w:rsidP="00B15A00">
            <w:pPr>
              <w:tabs>
                <w:tab w:val="left" w:pos="442"/>
              </w:tabs>
              <w:ind w:right="-135"/>
              <w:jc w:val="center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14D097D" w14:textId="68000704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371D72E" w14:textId="1738D375" w:rsidR="008B0CF9" w:rsidRPr="00AE4D5B" w:rsidRDefault="008B0CF9" w:rsidP="008B0CF9">
            <w:pPr>
              <w:tabs>
                <w:tab w:val="left" w:pos="0"/>
                <w:tab w:val="left" w:pos="416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B0CF9" w:rsidRPr="00AE4D5B" w14:paraId="6C3A44AA" w14:textId="77777777" w:rsidTr="008D53A1">
        <w:tc>
          <w:tcPr>
            <w:tcW w:w="4008" w:type="dxa"/>
            <w:gridSpan w:val="2"/>
          </w:tcPr>
          <w:p w14:paraId="33622B08" w14:textId="3F0C3BBF" w:rsidR="008B0CF9" w:rsidRPr="00AE4D5B" w:rsidRDefault="008B0CF9" w:rsidP="008B0CF9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819A7EC" w14:textId="388D1AB4" w:rsidR="008B0CF9" w:rsidRPr="00016BF4" w:rsidRDefault="00DA3742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016BF4">
              <w:rPr>
                <w:sz w:val="30"/>
                <w:szCs w:val="30"/>
              </w:rPr>
              <w:t>(57,275)</w:t>
            </w:r>
          </w:p>
        </w:tc>
        <w:tc>
          <w:tcPr>
            <w:tcW w:w="253" w:type="dxa"/>
          </w:tcPr>
          <w:p w14:paraId="6B4BF6A7" w14:textId="77777777" w:rsidR="008B0CF9" w:rsidRPr="00AA3B4F" w:rsidRDefault="008B0CF9" w:rsidP="008B0CF9">
            <w:pPr>
              <w:jc w:val="right"/>
              <w:rPr>
                <w:sz w:val="30"/>
                <w:szCs w:val="30"/>
                <w:highlight w:val="cyan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42506A" w14:textId="28EB1CC3" w:rsidR="008B0CF9" w:rsidRPr="00B15A00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lang w:bidi="th-TH"/>
              </w:rPr>
            </w:pPr>
            <w:r w:rsidRPr="00B15A00">
              <w:rPr>
                <w:rFonts w:cs="Angsana New"/>
                <w:sz w:val="30"/>
                <w:szCs w:val="30"/>
                <w:lang w:bidi="th-TH"/>
              </w:rPr>
              <w:t>(48,260)</w:t>
            </w:r>
          </w:p>
        </w:tc>
        <w:tc>
          <w:tcPr>
            <w:tcW w:w="253" w:type="dxa"/>
          </w:tcPr>
          <w:p w14:paraId="7713D423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EBE368E" w14:textId="474C8AB8" w:rsidR="008B0CF9" w:rsidRPr="00B15A00" w:rsidRDefault="00354AE1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</w:rPr>
            </w:pPr>
            <w:r w:rsidRPr="00B15A00">
              <w:rPr>
                <w:color w:val="000000"/>
                <w:sz w:val="30"/>
                <w:szCs w:val="30"/>
              </w:rPr>
              <w:t>(42,645)</w:t>
            </w:r>
          </w:p>
        </w:tc>
        <w:tc>
          <w:tcPr>
            <w:tcW w:w="253" w:type="dxa"/>
          </w:tcPr>
          <w:p w14:paraId="723FB887" w14:textId="77777777" w:rsidR="008B0CF9" w:rsidRPr="00AE4D5B" w:rsidRDefault="008B0CF9" w:rsidP="008B0CF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197162C" w14:textId="50D73587" w:rsidR="008B0CF9" w:rsidRPr="00AE4D5B" w:rsidRDefault="008B0CF9" w:rsidP="00B15A00">
            <w:pPr>
              <w:pStyle w:val="acctfourfigures"/>
              <w:spacing w:line="240" w:lineRule="atLeast"/>
              <w:ind w:left="-79" w:right="-11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(37,974)</w:t>
            </w:r>
          </w:p>
        </w:tc>
      </w:tr>
      <w:tr w:rsidR="008B0CF9" w:rsidRPr="00AE4D5B" w14:paraId="08A87552" w14:textId="77777777" w:rsidTr="008D53A1">
        <w:tc>
          <w:tcPr>
            <w:tcW w:w="4008" w:type="dxa"/>
            <w:gridSpan w:val="2"/>
          </w:tcPr>
          <w:p w14:paraId="31760153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71DA306" w14:textId="2BF44D32" w:rsidR="008B0CF9" w:rsidRPr="00016BF4" w:rsidRDefault="00D53DAC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sz w:val="30"/>
                <w:szCs w:val="30"/>
              </w:rPr>
            </w:pPr>
            <w:r w:rsidRPr="00016BF4">
              <w:rPr>
                <w:sz w:val="30"/>
                <w:szCs w:val="30"/>
              </w:rPr>
              <w:t>(58,</w:t>
            </w:r>
            <w:r w:rsidR="00010CB6">
              <w:rPr>
                <w:sz w:val="30"/>
                <w:szCs w:val="30"/>
              </w:rPr>
              <w:t>145</w:t>
            </w:r>
            <w:r w:rsidRPr="00016BF4">
              <w:rPr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6703D6CC" w14:textId="77777777" w:rsidR="008B0CF9" w:rsidRPr="00AE4D5B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54441A" w14:textId="4C7817E3" w:rsidR="008B0CF9" w:rsidRPr="00B15A00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sz w:val="30"/>
                <w:szCs w:val="30"/>
                <w:cs/>
              </w:rPr>
            </w:pPr>
            <w:r w:rsidRPr="00B15A00">
              <w:rPr>
                <w:rFonts w:cs="Angsana New"/>
                <w:sz w:val="30"/>
                <w:szCs w:val="30"/>
                <w:lang w:bidi="th-TH"/>
              </w:rPr>
              <w:t>(48,868)</w:t>
            </w:r>
          </w:p>
        </w:tc>
        <w:tc>
          <w:tcPr>
            <w:tcW w:w="253" w:type="dxa"/>
          </w:tcPr>
          <w:p w14:paraId="50C553D0" w14:textId="77777777" w:rsidR="008B0CF9" w:rsidRPr="00AE4D5B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D2D3F82" w14:textId="381623D3" w:rsidR="008B0CF9" w:rsidRPr="00B15A00" w:rsidRDefault="00D53DAC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color w:val="000000"/>
                <w:sz w:val="30"/>
                <w:szCs w:val="30"/>
                <w:cs/>
                <w:lang w:bidi="th-TH"/>
              </w:rPr>
            </w:pPr>
            <w:r w:rsidRPr="00B15A00">
              <w:rPr>
                <w:color w:val="000000"/>
                <w:sz w:val="30"/>
                <w:szCs w:val="30"/>
              </w:rPr>
              <w:t>(42,645)</w:t>
            </w:r>
          </w:p>
        </w:tc>
        <w:tc>
          <w:tcPr>
            <w:tcW w:w="253" w:type="dxa"/>
          </w:tcPr>
          <w:p w14:paraId="0BEA3C1D" w14:textId="77777777" w:rsidR="008B0CF9" w:rsidRPr="00AE4D5B" w:rsidRDefault="008B0CF9" w:rsidP="008B0CF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410EEDD" w14:textId="45C8CAD3" w:rsidR="008B0CF9" w:rsidRPr="00AE4D5B" w:rsidRDefault="008B0CF9" w:rsidP="00B15A00">
            <w:pPr>
              <w:pStyle w:val="acctfourfigures"/>
              <w:spacing w:line="240" w:lineRule="atLeast"/>
              <w:ind w:left="-79" w:right="-11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(30,772)</w:t>
            </w:r>
          </w:p>
        </w:tc>
      </w:tr>
      <w:tr w:rsidR="008B0CF9" w:rsidRPr="00AE4D5B" w14:paraId="3D36D665" w14:textId="77777777" w:rsidTr="008D53A1">
        <w:tc>
          <w:tcPr>
            <w:tcW w:w="4008" w:type="dxa"/>
            <w:gridSpan w:val="2"/>
          </w:tcPr>
          <w:p w14:paraId="07F887DC" w14:textId="1A2B8E79" w:rsidR="008B0CF9" w:rsidRPr="00AE4D5B" w:rsidRDefault="008B0CF9" w:rsidP="008B0CF9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4F892741" w:rsidR="008B0CF9" w:rsidRPr="006D21B2" w:rsidRDefault="005451C1" w:rsidP="00B15A0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0"/>
              <w:rPr>
                <w:rFonts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016BF4">
              <w:rPr>
                <w:b/>
                <w:bCs/>
                <w:sz w:val="30"/>
                <w:szCs w:val="30"/>
              </w:rPr>
              <w:t>461,</w:t>
            </w:r>
            <w:r w:rsidR="005A27F0">
              <w:rPr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53" w:type="dxa"/>
          </w:tcPr>
          <w:p w14:paraId="3BB69823" w14:textId="77777777" w:rsidR="008B0CF9" w:rsidRPr="00AE4D5B" w:rsidRDefault="008B0CF9" w:rsidP="008B0CF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4E7A5E6F" w:rsidR="008B0CF9" w:rsidRPr="00B15A00" w:rsidRDefault="008B0CF9" w:rsidP="00B15A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0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B15A00">
              <w:rPr>
                <w:rFonts w:cs="Angsana New"/>
                <w:b/>
                <w:bCs/>
                <w:sz w:val="30"/>
                <w:szCs w:val="30"/>
                <w:lang w:bidi="th-TH"/>
              </w:rPr>
              <w:t>509,778</w:t>
            </w:r>
          </w:p>
        </w:tc>
        <w:tc>
          <w:tcPr>
            <w:tcW w:w="253" w:type="dxa"/>
          </w:tcPr>
          <w:p w14:paraId="38616EB1" w14:textId="77777777" w:rsidR="008B0CF9" w:rsidRPr="00AE4D5B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7149CDC2" w:rsidR="008B0CF9" w:rsidRPr="00B15A00" w:rsidRDefault="006574B5" w:rsidP="00B15A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60"/>
              <w:rPr>
                <w:b/>
                <w:bCs/>
                <w:color w:val="000000"/>
                <w:sz w:val="30"/>
                <w:szCs w:val="30"/>
              </w:rPr>
            </w:pPr>
            <w:r w:rsidRPr="00B15A00">
              <w:rPr>
                <w:b/>
                <w:bCs/>
                <w:color w:val="000000"/>
                <w:sz w:val="30"/>
                <w:szCs w:val="30"/>
              </w:rPr>
              <w:t>330</w:t>
            </w:r>
            <w:r w:rsidR="002A5E8E" w:rsidRPr="00B15A00">
              <w:rPr>
                <w:b/>
                <w:bCs/>
                <w:color w:val="000000"/>
                <w:sz w:val="30"/>
                <w:szCs w:val="30"/>
              </w:rPr>
              <w:t>,011</w:t>
            </w:r>
          </w:p>
        </w:tc>
        <w:tc>
          <w:tcPr>
            <w:tcW w:w="253" w:type="dxa"/>
          </w:tcPr>
          <w:p w14:paraId="127595DC" w14:textId="77777777" w:rsidR="008B0CF9" w:rsidRPr="00AE4D5B" w:rsidRDefault="008B0CF9" w:rsidP="008B0CF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5224E257" w:rsidR="008B0CF9" w:rsidRPr="00B15A00" w:rsidRDefault="008B0CF9" w:rsidP="00B15A00">
            <w:pPr>
              <w:pStyle w:val="acctfourfigures"/>
              <w:spacing w:line="240" w:lineRule="atLeast"/>
              <w:ind w:left="-79" w:right="-110"/>
              <w:rPr>
                <w:b/>
                <w:bCs/>
                <w:sz w:val="30"/>
                <w:szCs w:val="30"/>
              </w:rPr>
            </w:pPr>
            <w:r w:rsidRPr="00B15A00">
              <w:rPr>
                <w:b/>
                <w:bCs/>
                <w:sz w:val="30"/>
                <w:szCs w:val="30"/>
              </w:rPr>
              <w:t>355,504</w:t>
            </w:r>
          </w:p>
        </w:tc>
      </w:tr>
    </w:tbl>
    <w:p w14:paraId="720159B7" w14:textId="4539D59F" w:rsidR="00CE1537" w:rsidRDefault="00CE1537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</w:p>
    <w:p w14:paraId="56C5189A" w14:textId="77777777" w:rsidR="00CE1537" w:rsidRDefault="00CE1537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tbl>
      <w:tblPr>
        <w:tblW w:w="9725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5"/>
      </w:tblGrid>
      <w:tr w:rsidR="00092727" w:rsidRPr="00AE4D5B" w14:paraId="48CB2C7E" w14:textId="77777777" w:rsidTr="007E3472">
        <w:trPr>
          <w:trHeight w:val="460"/>
        </w:trPr>
        <w:tc>
          <w:tcPr>
            <w:tcW w:w="3510" w:type="dxa"/>
          </w:tcPr>
          <w:p w14:paraId="64153904" w14:textId="7E4161C3" w:rsidR="00092727" w:rsidRPr="00AE4D5B" w:rsidRDefault="000570EC" w:rsidP="000570EC">
            <w:pPr>
              <w:ind w:right="-108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970" w:type="dxa"/>
            <w:gridSpan w:val="3"/>
          </w:tcPr>
          <w:p w14:paraId="1D3933E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8922E0" w14:textId="77777777" w:rsidR="00092727" w:rsidRPr="00AE4D5B" w:rsidRDefault="00092727" w:rsidP="0009272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</w:tcPr>
          <w:p w14:paraId="460BABD0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B0CF9" w:rsidRPr="00AE4D5B" w14:paraId="4AEC26B8" w14:textId="77777777" w:rsidTr="007E3472">
        <w:tc>
          <w:tcPr>
            <w:tcW w:w="3510" w:type="dxa"/>
          </w:tcPr>
          <w:p w14:paraId="3576C720" w14:textId="2E7B9E3B" w:rsidR="008B0CF9" w:rsidRPr="00AE4D5B" w:rsidRDefault="008B0CF9" w:rsidP="008B0CF9">
            <w:pPr>
              <w:ind w:right="-108"/>
              <w:jc w:val="thaiDistribute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8C1D8F0" w14:textId="36D6BC15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FAC3F83" w14:textId="77777777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E0D53A3" w14:textId="29E93AE2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04E8641" w14:textId="77777777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F815723" w14:textId="333545FD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FF8A64A" w14:textId="77777777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1105726" w14:textId="06094130" w:rsidR="008B0CF9" w:rsidRPr="00AE4D5B" w:rsidRDefault="008B0CF9" w:rsidP="008B0CF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C1708B" w:rsidRPr="00AE4D5B" w14:paraId="48783AB3" w14:textId="77777777" w:rsidTr="007E3472">
        <w:tc>
          <w:tcPr>
            <w:tcW w:w="3510" w:type="dxa"/>
          </w:tcPr>
          <w:p w14:paraId="6096397B" w14:textId="77777777" w:rsidR="00C1708B" w:rsidRPr="00AE4D5B" w:rsidRDefault="00C1708B" w:rsidP="00C1708B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อัตราคิดลด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</w:tcPr>
          <w:p w14:paraId="7E281F50" w14:textId="38AECABE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/>
                <w:sz w:val="28"/>
                <w:szCs w:val="28"/>
                <w:lang w:bidi="th-TH"/>
              </w:rPr>
              <w:t>26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/>
                <w:sz w:val="28"/>
                <w:szCs w:val="28"/>
                <w:lang w:bidi="th-TH"/>
              </w:rPr>
              <w:t>7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4463506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6D15D9" w14:textId="5AB336E0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/>
                <w:sz w:val="28"/>
                <w:szCs w:val="28"/>
                <w:lang w:bidi="th-TH"/>
              </w:rPr>
              <w:t>6</w:t>
            </w:r>
            <w:r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</w:tcPr>
          <w:p w14:paraId="17EC0A8A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D0867" w14:textId="2E5BD52C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="00D84754">
              <w:rPr>
                <w:rFonts w:cs="Angsana New"/>
                <w:sz w:val="28"/>
                <w:szCs w:val="28"/>
                <w:lang w:bidi="th-TH"/>
              </w:rPr>
              <w:t>26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84754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="00D84754">
              <w:rPr>
                <w:rFonts w:cs="Angsana New"/>
                <w:sz w:val="28"/>
                <w:szCs w:val="28"/>
                <w:lang w:bidi="th-TH"/>
              </w:rPr>
              <w:t>64</w:t>
            </w:r>
          </w:p>
        </w:tc>
        <w:tc>
          <w:tcPr>
            <w:tcW w:w="270" w:type="dxa"/>
          </w:tcPr>
          <w:p w14:paraId="6D184110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685075C" w14:textId="6E0520DC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</w:tr>
      <w:tr w:rsidR="00C1708B" w:rsidRPr="00AE4D5B" w14:paraId="46EC4A4F" w14:textId="77777777" w:rsidTr="007E3472">
        <w:tc>
          <w:tcPr>
            <w:tcW w:w="3510" w:type="dxa"/>
          </w:tcPr>
          <w:p w14:paraId="4770BC8B" w14:textId="77777777" w:rsidR="00C1708B" w:rsidRPr="00AE4D5B" w:rsidRDefault="00C1708B" w:rsidP="00C1708B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AFE0054" w14:textId="583AD55F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0D5F7C92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AAFA7" w14:textId="1AA19E1E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1D715F81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9966E" w14:textId="1E032200" w:rsidR="00C1708B" w:rsidRPr="00AE4D5B" w:rsidRDefault="00D84754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</w:t>
            </w:r>
            <w:r w:rsidR="00C1708B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="00C1708B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C1708B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="00C1708B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C1708B"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="00C1708B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="00C1708B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ABCC723" w14:textId="77777777" w:rsidR="00C1708B" w:rsidRPr="00AE4D5B" w:rsidRDefault="00C1708B" w:rsidP="00C170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67306700" w14:textId="13954830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  <w:lang w:bidi="th-TH"/>
              </w:rPr>
              <w:t>–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</w:tr>
      <w:tr w:rsidR="00C1708B" w:rsidRPr="00AE4D5B" w14:paraId="26CD436D" w14:textId="77777777" w:rsidTr="007E3472">
        <w:tc>
          <w:tcPr>
            <w:tcW w:w="3510" w:type="dxa"/>
          </w:tcPr>
          <w:p w14:paraId="0BB067AD" w14:textId="77777777" w:rsidR="00C1708B" w:rsidRPr="00AE4D5B" w:rsidRDefault="00C1708B" w:rsidP="00C1708B">
            <w:pPr>
              <w:rPr>
                <w:b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9860BA0" w14:textId="361D61F8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</w:rPr>
              <w:t>–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4E7E8D">
              <w:rPr>
                <w:rFonts w:cs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678C04E" w14:textId="77777777" w:rsidR="00C1708B" w:rsidRPr="00AE4D5B" w:rsidRDefault="00C1708B" w:rsidP="00C17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65F9C" w14:textId="764AD92E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</w:rPr>
              <w:t>–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053E8D1C" w14:textId="77777777" w:rsidR="00C1708B" w:rsidRPr="00AE4D5B" w:rsidRDefault="00C1708B" w:rsidP="00C17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82FCE" w14:textId="70B0C6F1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</w:rPr>
              <w:t>–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C66E19">
              <w:rPr>
                <w:rFonts w:cs="Angsana New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740EDA5C" w14:textId="77777777" w:rsidR="00C1708B" w:rsidRPr="00AE4D5B" w:rsidRDefault="00C1708B" w:rsidP="00C170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8DBE42B" w14:textId="78B6D16B" w:rsidR="00C1708B" w:rsidRPr="00AE4D5B" w:rsidRDefault="00C1708B" w:rsidP="00C170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 w:rsidR="00800A20">
              <w:rPr>
                <w:rFonts w:cs="Angsana New"/>
                <w:sz w:val="28"/>
                <w:szCs w:val="28"/>
              </w:rPr>
              <w:t>–</w:t>
            </w:r>
            <w:r w:rsidRPr="00AE4D5B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</w:tr>
    </w:tbl>
    <w:p w14:paraId="7088FD34" w14:textId="77777777" w:rsidR="00B93889" w:rsidRPr="008D53A1" w:rsidRDefault="00B93889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482FC9E9" w14:textId="32E3DA05" w:rsidR="005F401C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AE4D5B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0412F2" w14:textId="77777777" w:rsidR="00642F04" w:rsidRPr="008D53A1" w:rsidRDefault="00642F04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6A2FB64C" w14:textId="17F807B1" w:rsidR="008D5182" w:rsidRPr="0097280A" w:rsidRDefault="008D5182" w:rsidP="00092727">
      <w:pPr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D5182">
        <w:rPr>
          <w:sz w:val="30"/>
          <w:szCs w:val="30"/>
          <w:cs/>
        </w:rPr>
        <w:t>ณ วันที่</w:t>
      </w:r>
      <w:r w:rsidRPr="008D5182">
        <w:rPr>
          <w:sz w:val="30"/>
          <w:szCs w:val="30"/>
        </w:rPr>
        <w:t> </w:t>
      </w:r>
      <w:r w:rsidR="00B176C5">
        <w:rPr>
          <w:sz w:val="30"/>
          <w:szCs w:val="30"/>
        </w:rPr>
        <w:t>31</w:t>
      </w:r>
      <w:r w:rsidRPr="008D5182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 xml:space="preserve">ธันวาคม </w:t>
      </w:r>
      <w:r w:rsidR="00B176C5">
        <w:rPr>
          <w:sz w:val="30"/>
          <w:szCs w:val="30"/>
        </w:rPr>
        <w:t>256</w:t>
      </w:r>
      <w:r w:rsidR="008B0CF9">
        <w:rPr>
          <w:sz w:val="30"/>
          <w:szCs w:val="30"/>
        </w:rPr>
        <w:t>8</w:t>
      </w:r>
      <w:r w:rsidRPr="008D5182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956B1C">
        <w:rPr>
          <w:sz w:val="30"/>
          <w:szCs w:val="30"/>
        </w:rPr>
        <w:t>10.5</w:t>
      </w:r>
      <w:r w:rsidR="008B0CF9">
        <w:rPr>
          <w:sz w:val="30"/>
          <w:szCs w:val="30"/>
        </w:rPr>
        <w:t xml:space="preserve"> </w:t>
      </w:r>
      <w:r w:rsidR="00800A20">
        <w:rPr>
          <w:sz w:val="30"/>
          <w:szCs w:val="30"/>
        </w:rPr>
        <w:t>–</w:t>
      </w:r>
      <w:r w:rsidR="00956B1C">
        <w:rPr>
          <w:sz w:val="30"/>
          <w:szCs w:val="30"/>
        </w:rPr>
        <w:t xml:space="preserve"> 19.2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</w:t>
      </w:r>
      <w:r w:rsidR="00B176C5">
        <w:rPr>
          <w:i/>
          <w:iCs/>
          <w:sz w:val="30"/>
          <w:szCs w:val="30"/>
        </w:rPr>
        <w:t>256</w:t>
      </w:r>
      <w:r w:rsidR="008B0CF9">
        <w:rPr>
          <w:i/>
          <w:iCs/>
          <w:sz w:val="30"/>
          <w:szCs w:val="30"/>
        </w:rPr>
        <w:t>7</w:t>
      </w:r>
      <w:r w:rsidRPr="0097280A">
        <w:rPr>
          <w:i/>
          <w:iCs/>
          <w:sz w:val="30"/>
          <w:szCs w:val="30"/>
        </w:rPr>
        <w:t xml:space="preserve">: </w:t>
      </w:r>
      <w:r w:rsidR="00B176C5">
        <w:rPr>
          <w:i/>
          <w:iCs/>
          <w:sz w:val="30"/>
          <w:szCs w:val="30"/>
        </w:rPr>
        <w:t>11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5</w:t>
      </w:r>
      <w:r w:rsidRPr="0097280A">
        <w:rPr>
          <w:i/>
          <w:iCs/>
          <w:sz w:val="30"/>
          <w:szCs w:val="30"/>
        </w:rPr>
        <w:t xml:space="preserve"> </w:t>
      </w:r>
      <w:r w:rsidR="00800A20">
        <w:rPr>
          <w:i/>
          <w:iCs/>
          <w:sz w:val="30"/>
          <w:szCs w:val="30"/>
        </w:rPr>
        <w:t>–</w:t>
      </w:r>
      <w:r w:rsidRPr="0097280A">
        <w:rPr>
          <w:i/>
          <w:iCs/>
          <w:sz w:val="30"/>
          <w:szCs w:val="30"/>
        </w:rPr>
        <w:t xml:space="preserve"> </w:t>
      </w:r>
      <w:r w:rsidR="00B176C5">
        <w:rPr>
          <w:i/>
          <w:iCs/>
          <w:sz w:val="30"/>
          <w:szCs w:val="30"/>
        </w:rPr>
        <w:t>17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0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>และสำหรับบริษัทเป็นระยะเวลา</w:t>
      </w:r>
      <w:r w:rsidR="006C0C11">
        <w:rPr>
          <w:sz w:val="30"/>
          <w:szCs w:val="30"/>
        </w:rPr>
        <w:t xml:space="preserve"> </w:t>
      </w:r>
      <w:r w:rsidR="00130C2A">
        <w:rPr>
          <w:sz w:val="30"/>
          <w:szCs w:val="30"/>
        </w:rPr>
        <w:t>11.4</w:t>
      </w:r>
      <w:r w:rsidR="00E86BAF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</w:t>
      </w:r>
      <w:r w:rsidR="00B176C5">
        <w:rPr>
          <w:i/>
          <w:iCs/>
          <w:sz w:val="30"/>
          <w:szCs w:val="30"/>
        </w:rPr>
        <w:t>256</w:t>
      </w:r>
      <w:r w:rsidR="008B0CF9">
        <w:rPr>
          <w:i/>
          <w:iCs/>
          <w:sz w:val="30"/>
          <w:szCs w:val="30"/>
        </w:rPr>
        <w:t>7</w:t>
      </w:r>
      <w:r w:rsidRPr="0097280A">
        <w:rPr>
          <w:i/>
          <w:iCs/>
          <w:sz w:val="30"/>
          <w:szCs w:val="30"/>
        </w:rPr>
        <w:t>: </w:t>
      </w:r>
      <w:r w:rsidR="00B176C5">
        <w:rPr>
          <w:i/>
          <w:iCs/>
          <w:sz w:val="30"/>
          <w:szCs w:val="30"/>
        </w:rPr>
        <w:t>15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2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</w:p>
    <w:p w14:paraId="240F93AC" w14:textId="77777777" w:rsidR="00593740" w:rsidRPr="008D53A1" w:rsidRDefault="00593740" w:rsidP="00642F04">
      <w:pPr>
        <w:tabs>
          <w:tab w:val="left" w:pos="540"/>
        </w:tabs>
        <w:ind w:left="539"/>
        <w:jc w:val="both"/>
        <w:rPr>
          <w:b/>
          <w:bCs/>
          <w:sz w:val="30"/>
          <w:szCs w:val="30"/>
        </w:rPr>
      </w:pPr>
    </w:p>
    <w:p w14:paraId="6C61D41F" w14:textId="1B1231DC" w:rsidR="00092727" w:rsidRPr="00502EB4" w:rsidRDefault="00092727" w:rsidP="008D53A1">
      <w:pPr>
        <w:tabs>
          <w:tab w:val="left" w:pos="540"/>
        </w:tabs>
        <w:ind w:left="533"/>
        <w:jc w:val="both"/>
        <w:rPr>
          <w:i/>
          <w:iCs/>
          <w:sz w:val="30"/>
          <w:szCs w:val="30"/>
        </w:rPr>
      </w:pPr>
      <w:r w:rsidRPr="00502EB4">
        <w:rPr>
          <w:i/>
          <w:iCs/>
          <w:sz w:val="30"/>
          <w:szCs w:val="30"/>
          <w:cs/>
        </w:rPr>
        <w:t>การวิเคราะห์ความอ่อนไหว</w:t>
      </w:r>
    </w:p>
    <w:p w14:paraId="26320DA6" w14:textId="51456DF6" w:rsidR="00092727" w:rsidRPr="00AE4D5B" w:rsidRDefault="00092727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E4D5B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E4D5B">
        <w:rPr>
          <w:sz w:val="30"/>
          <w:szCs w:val="30"/>
          <w:cs/>
        </w:rPr>
        <w:t xml:space="preserve"> โดยถือว่าข้อสมมติอื่น</w:t>
      </w:r>
      <w:r w:rsidR="00D0427B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 xml:space="preserve">ๆ คงที่ </w:t>
      </w:r>
    </w:p>
    <w:p w14:paraId="7A0B2FDB" w14:textId="77777777" w:rsidR="008B347F" w:rsidRPr="008D53A1" w:rsidRDefault="008B347F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4860"/>
        <w:gridCol w:w="903"/>
        <w:gridCol w:w="268"/>
        <w:gridCol w:w="883"/>
        <w:gridCol w:w="268"/>
        <w:gridCol w:w="908"/>
        <w:gridCol w:w="268"/>
        <w:gridCol w:w="957"/>
      </w:tblGrid>
      <w:tr w:rsidR="00092727" w:rsidRPr="00AE4D5B" w14:paraId="20E844A6" w14:textId="77777777" w:rsidTr="00B15A00">
        <w:trPr>
          <w:tblHeader/>
        </w:trPr>
        <w:tc>
          <w:tcPr>
            <w:tcW w:w="4860" w:type="dxa"/>
          </w:tcPr>
          <w:p w14:paraId="0F0787D2" w14:textId="3B112A3A" w:rsidR="00092727" w:rsidRPr="00EA74A2" w:rsidRDefault="0067563B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EA74A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ผลกระทบต่อภาระผูกพันของโครงการผลประโยชน์และ</w:t>
            </w:r>
          </w:p>
        </w:tc>
        <w:tc>
          <w:tcPr>
            <w:tcW w:w="2054" w:type="dxa"/>
            <w:gridSpan w:val="3"/>
          </w:tcPr>
          <w:p w14:paraId="2EF234F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1CE789F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</w:tcPr>
          <w:p w14:paraId="79A3EDD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AE4D5B" w14:paraId="2F143461" w14:textId="77777777" w:rsidTr="00B15A00">
        <w:trPr>
          <w:tblHeader/>
        </w:trPr>
        <w:tc>
          <w:tcPr>
            <w:tcW w:w="4860" w:type="dxa"/>
          </w:tcPr>
          <w:p w14:paraId="567FEC3D" w14:textId="1C8DCE8F" w:rsidR="00092727" w:rsidRPr="00EA74A2" w:rsidRDefault="0067563B" w:rsidP="0067563B">
            <w:pPr>
              <w:ind w:left="234" w:hanging="78"/>
              <w:rPr>
                <w:b/>
                <w:bCs/>
                <w:i/>
                <w:iCs/>
                <w:sz w:val="30"/>
                <w:szCs w:val="30"/>
              </w:rPr>
            </w:pPr>
            <w:r w:rsidRPr="00EA74A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03" w:type="dxa"/>
            <w:vAlign w:val="bottom"/>
          </w:tcPr>
          <w:p w14:paraId="0496C2B2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6B7D4AC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7566923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7B03351E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4519BF8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07D4783B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152408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AE4D5B" w14:paraId="636DB0C1" w14:textId="77777777" w:rsidTr="00B15A00">
        <w:trPr>
          <w:tblHeader/>
        </w:trPr>
        <w:tc>
          <w:tcPr>
            <w:tcW w:w="4860" w:type="dxa"/>
          </w:tcPr>
          <w:p w14:paraId="784BAA17" w14:textId="77777777" w:rsidR="00132EFB" w:rsidRPr="00EA74A2" w:rsidRDefault="00132EFB" w:rsidP="00092727">
            <w:pPr>
              <w:ind w:left="234" w:hanging="234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55" w:type="dxa"/>
            <w:gridSpan w:val="7"/>
            <w:vAlign w:val="bottom"/>
          </w:tcPr>
          <w:p w14:paraId="44073449" w14:textId="2173B902" w:rsidR="00132EFB" w:rsidRPr="00F449C5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449C5">
              <w:rPr>
                <w:rFonts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E33F7" w:rsidRPr="00AE4D5B" w14:paraId="58E06A64" w14:textId="77777777" w:rsidTr="00B15A00">
        <w:tc>
          <w:tcPr>
            <w:tcW w:w="4860" w:type="dxa"/>
          </w:tcPr>
          <w:p w14:paraId="1826C9A1" w14:textId="09FB63E8" w:rsidR="00AE33F7" w:rsidRPr="00AE4D5B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8B0CF9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3" w:type="dxa"/>
            <w:vAlign w:val="bottom"/>
          </w:tcPr>
          <w:p w14:paraId="2311E9FA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149D00D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07BF26F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B478E74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1330D59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37FC58B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7CA59B5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202DA4" w:rsidRPr="00AE4D5B" w14:paraId="6828E44A" w14:textId="77777777" w:rsidTr="00B15A00">
        <w:trPr>
          <w:trHeight w:val="388"/>
        </w:trPr>
        <w:tc>
          <w:tcPr>
            <w:tcW w:w="4860" w:type="dxa"/>
          </w:tcPr>
          <w:p w14:paraId="352A2F40" w14:textId="0E700CF4" w:rsidR="00202DA4" w:rsidRPr="00AE4D5B" w:rsidRDefault="00202DA4" w:rsidP="00202DA4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2E638511" w14:textId="6B0C7617" w:rsidR="00202DA4" w:rsidRPr="00AE4D5B" w:rsidRDefault="00656FC4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(31,917)</w:t>
            </w:r>
          </w:p>
        </w:tc>
        <w:tc>
          <w:tcPr>
            <w:tcW w:w="268" w:type="dxa"/>
          </w:tcPr>
          <w:p w14:paraId="3AF49659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54389E83" w14:textId="6E2A37FC" w:rsidR="00202DA4" w:rsidRPr="00AE4D5B" w:rsidRDefault="009430A1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36,558</w:t>
            </w:r>
          </w:p>
        </w:tc>
        <w:tc>
          <w:tcPr>
            <w:tcW w:w="268" w:type="dxa"/>
            <w:vAlign w:val="center"/>
          </w:tcPr>
          <w:p w14:paraId="1B25DAB0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16435646" w14:textId="20B00617" w:rsidR="00202DA4" w:rsidRPr="00AE4D5B" w:rsidRDefault="008E5F3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(20,005)</w:t>
            </w:r>
          </w:p>
        </w:tc>
        <w:tc>
          <w:tcPr>
            <w:tcW w:w="268" w:type="dxa"/>
          </w:tcPr>
          <w:p w14:paraId="30518815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57" w:type="dxa"/>
          </w:tcPr>
          <w:p w14:paraId="42DE6080" w14:textId="5274BB95" w:rsidR="00202DA4" w:rsidRPr="00AE4D5B" w:rsidRDefault="009430A1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22,717</w:t>
            </w:r>
          </w:p>
        </w:tc>
      </w:tr>
      <w:tr w:rsidR="00202DA4" w:rsidRPr="00AE4D5B" w14:paraId="49C86530" w14:textId="77777777" w:rsidTr="00B15A00">
        <w:tc>
          <w:tcPr>
            <w:tcW w:w="4860" w:type="dxa"/>
          </w:tcPr>
          <w:p w14:paraId="1A89DE17" w14:textId="4CA5E132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3619D25A" w14:textId="7CC250DF" w:rsidR="00202DA4" w:rsidRPr="00AE4D5B" w:rsidRDefault="008E5F3D" w:rsidP="00776B6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33,877</w:t>
            </w:r>
          </w:p>
        </w:tc>
        <w:tc>
          <w:tcPr>
            <w:tcW w:w="268" w:type="dxa"/>
          </w:tcPr>
          <w:p w14:paraId="17A790CD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83" w:type="dxa"/>
          </w:tcPr>
          <w:p w14:paraId="126AD49A" w14:textId="64F73C70" w:rsidR="00202DA4" w:rsidRPr="00AE4D5B" w:rsidRDefault="008228D4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(30,208)</w:t>
            </w:r>
          </w:p>
        </w:tc>
        <w:tc>
          <w:tcPr>
            <w:tcW w:w="268" w:type="dxa"/>
          </w:tcPr>
          <w:p w14:paraId="276AE06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08" w:type="dxa"/>
          </w:tcPr>
          <w:p w14:paraId="4A2F9BB2" w14:textId="0774420F" w:rsidR="00202DA4" w:rsidRPr="00AE4D5B" w:rsidRDefault="008E5F3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20,772</w:t>
            </w:r>
          </w:p>
        </w:tc>
        <w:tc>
          <w:tcPr>
            <w:tcW w:w="268" w:type="dxa"/>
          </w:tcPr>
          <w:p w14:paraId="1F74D20F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5FAB4D7C" w14:textId="60C7739C" w:rsidR="00202DA4" w:rsidRPr="00AE4D5B" w:rsidRDefault="008228D4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(18,702)</w:t>
            </w:r>
          </w:p>
        </w:tc>
      </w:tr>
      <w:tr w:rsidR="00202DA4" w:rsidRPr="00AE4D5B" w14:paraId="70AB4A9E" w14:textId="77777777" w:rsidTr="00B15A00">
        <w:tc>
          <w:tcPr>
            <w:tcW w:w="4860" w:type="dxa"/>
          </w:tcPr>
          <w:p w14:paraId="0F9D7AA2" w14:textId="26611BED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2776461C" w14:textId="672E167C" w:rsidR="00202DA4" w:rsidRPr="00AE4D5B" w:rsidRDefault="00FC2EAA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(19,597)</w:t>
            </w:r>
          </w:p>
        </w:tc>
        <w:tc>
          <w:tcPr>
            <w:tcW w:w="268" w:type="dxa"/>
          </w:tcPr>
          <w:p w14:paraId="7F6C6EEB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83" w:type="dxa"/>
          </w:tcPr>
          <w:p w14:paraId="7DE829E6" w14:textId="4C4C37EF" w:rsidR="00202DA4" w:rsidRPr="00AE4D5B" w:rsidRDefault="00A31D99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22,988</w:t>
            </w:r>
          </w:p>
        </w:tc>
        <w:tc>
          <w:tcPr>
            <w:tcW w:w="268" w:type="dxa"/>
          </w:tcPr>
          <w:p w14:paraId="4E9C588F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8" w:type="dxa"/>
          </w:tcPr>
          <w:p w14:paraId="5EFE5777" w14:textId="5E94E04B" w:rsidR="00202DA4" w:rsidRPr="00AE4D5B" w:rsidRDefault="00FC2EAA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(13,244)</w:t>
            </w:r>
          </w:p>
        </w:tc>
        <w:tc>
          <w:tcPr>
            <w:tcW w:w="268" w:type="dxa"/>
          </w:tcPr>
          <w:p w14:paraId="5E6E5130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57" w:type="dxa"/>
          </w:tcPr>
          <w:p w14:paraId="492D79ED" w14:textId="2C7213C2" w:rsidR="00202DA4" w:rsidRPr="00AE4D5B" w:rsidRDefault="00A31D99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15,485</w:t>
            </w:r>
          </w:p>
        </w:tc>
      </w:tr>
      <w:tr w:rsidR="00202DA4" w:rsidRPr="00AE4D5B" w14:paraId="5C77685F" w14:textId="77777777" w:rsidTr="00B15A00">
        <w:tc>
          <w:tcPr>
            <w:tcW w:w="4860" w:type="dxa"/>
          </w:tcPr>
          <w:p w14:paraId="765A8136" w14:textId="43CD6AF3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091BF187" w14:textId="1C56DE26" w:rsidR="00202DA4" w:rsidRPr="00AE4D5B" w:rsidRDefault="002C73C7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1,270</w:t>
            </w:r>
          </w:p>
        </w:tc>
        <w:tc>
          <w:tcPr>
            <w:tcW w:w="268" w:type="dxa"/>
          </w:tcPr>
          <w:p w14:paraId="100D73BB" w14:textId="77777777" w:rsidR="00202DA4" w:rsidRPr="00AE4D5B" w:rsidRDefault="00202DA4" w:rsidP="00202DA4">
            <w:pPr>
              <w:ind w:left="342" w:right="36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83" w:type="dxa"/>
          </w:tcPr>
          <w:p w14:paraId="6F1D7C70" w14:textId="4FE8A723" w:rsidR="00202DA4" w:rsidRPr="00AE4D5B" w:rsidRDefault="000347C6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(1,450</w:t>
            </w:r>
            <w:r w:rsidR="00905C0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593BB4AB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8" w:type="dxa"/>
          </w:tcPr>
          <w:p w14:paraId="628EF82F" w14:textId="5C45B192" w:rsidR="00202DA4" w:rsidRPr="00AE4D5B" w:rsidRDefault="009430A1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903</w:t>
            </w:r>
          </w:p>
        </w:tc>
        <w:tc>
          <w:tcPr>
            <w:tcW w:w="268" w:type="dxa"/>
          </w:tcPr>
          <w:p w14:paraId="21D40AC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5EAE36C1" w14:textId="5FE7BB0F" w:rsidR="00202DA4" w:rsidRPr="00AE4D5B" w:rsidRDefault="00905C01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(1,020)</w:t>
            </w:r>
          </w:p>
        </w:tc>
      </w:tr>
      <w:tr w:rsidR="0068478D" w:rsidRPr="00AE4D5B" w14:paraId="2B79A9B3" w14:textId="77777777" w:rsidTr="00B15A00">
        <w:tc>
          <w:tcPr>
            <w:tcW w:w="4860" w:type="dxa"/>
          </w:tcPr>
          <w:p w14:paraId="19E1B252" w14:textId="01B2DD69" w:rsidR="0068478D" w:rsidRPr="00AE4D5B" w:rsidRDefault="0068478D" w:rsidP="0068478D">
            <w:pPr>
              <w:ind w:left="234" w:hanging="234"/>
              <w:rPr>
                <w:sz w:val="30"/>
                <w:szCs w:val="30"/>
                <w:cs/>
              </w:rPr>
            </w:pPr>
            <w:r w:rsidRPr="00B75E6B">
              <w:rPr>
                <w:rFonts w:hint="cs"/>
                <w:sz w:val="30"/>
                <w:szCs w:val="30"/>
                <w:cs/>
              </w:rPr>
              <w:t>อัตราการ</w:t>
            </w:r>
            <w:r w:rsidRPr="00B75E6B">
              <w:rPr>
                <w:sz w:val="30"/>
                <w:szCs w:val="30"/>
                <w:cs/>
              </w:rPr>
              <w:t>เกษียณอายุก่อนกำหนด</w:t>
            </w:r>
            <w:r w:rsidRPr="00B75E6B">
              <w:rPr>
                <w:rFonts w:hint="cs"/>
                <w:sz w:val="30"/>
                <w:szCs w:val="30"/>
                <w:cs/>
              </w:rPr>
              <w:t xml:space="preserve"> (เปลี่ยนแปลงร้อยละ </w:t>
            </w:r>
            <w:r w:rsidRPr="00B75E6B">
              <w:rPr>
                <w:rFonts w:hint="cs"/>
                <w:sz w:val="30"/>
                <w:szCs w:val="30"/>
              </w:rPr>
              <w:t>20</w:t>
            </w:r>
            <w:r w:rsidRPr="00B75E6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0282A612" w14:textId="1400E325" w:rsidR="0068478D" w:rsidRDefault="00FA0C87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 w:rsidRPr="00FA0C87">
              <w:rPr>
                <w:rFonts w:cs="Angsana New"/>
                <w:sz w:val="30"/>
                <w:szCs w:val="30"/>
              </w:rPr>
              <w:t>1,085</w:t>
            </w:r>
          </w:p>
        </w:tc>
        <w:tc>
          <w:tcPr>
            <w:tcW w:w="268" w:type="dxa"/>
          </w:tcPr>
          <w:p w14:paraId="6929AF71" w14:textId="77777777" w:rsidR="0068478D" w:rsidRPr="00AE4D5B" w:rsidRDefault="0068478D" w:rsidP="0068478D">
            <w:pPr>
              <w:ind w:left="342" w:right="36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83" w:type="dxa"/>
          </w:tcPr>
          <w:p w14:paraId="7F3C7703" w14:textId="3BD5E03E" w:rsidR="0068478D" w:rsidRDefault="00F57405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</w:rPr>
            </w:pPr>
            <w:r w:rsidRPr="00B75E6B">
              <w:rPr>
                <w:rFonts w:cs="Angsana New"/>
                <w:sz w:val="30"/>
                <w:szCs w:val="30"/>
              </w:rPr>
              <w:t>(1,155)</w:t>
            </w:r>
          </w:p>
        </w:tc>
        <w:tc>
          <w:tcPr>
            <w:tcW w:w="268" w:type="dxa"/>
            <w:vAlign w:val="center"/>
          </w:tcPr>
          <w:p w14:paraId="4DAEB3B0" w14:textId="77777777" w:rsidR="0068478D" w:rsidRPr="00AE4D5B" w:rsidRDefault="0068478D" w:rsidP="0068478D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42303BAE" w14:textId="71BF669E" w:rsidR="0068478D" w:rsidRDefault="0068478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</w:rPr>
            </w:pPr>
            <w:r w:rsidRPr="00B75E6B">
              <w:rPr>
                <w:rFonts w:cs="Angsana New"/>
                <w:sz w:val="30"/>
                <w:szCs w:val="30"/>
              </w:rPr>
              <w:t>1,085</w:t>
            </w:r>
          </w:p>
        </w:tc>
        <w:tc>
          <w:tcPr>
            <w:tcW w:w="268" w:type="dxa"/>
          </w:tcPr>
          <w:p w14:paraId="4F6E6CC2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5A4F338E" w14:textId="56D09D7A" w:rsidR="0068478D" w:rsidRDefault="0068478D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</w:rPr>
            </w:pPr>
            <w:r w:rsidRPr="00B75E6B">
              <w:rPr>
                <w:rFonts w:cs="Angsana New"/>
                <w:sz w:val="30"/>
                <w:szCs w:val="30"/>
              </w:rPr>
              <w:t>(1,155)</w:t>
            </w:r>
          </w:p>
        </w:tc>
      </w:tr>
      <w:tr w:rsidR="00C10EE3" w:rsidRPr="00AE4D5B" w14:paraId="1A7C41F5" w14:textId="77777777" w:rsidTr="00B15A00">
        <w:tc>
          <w:tcPr>
            <w:tcW w:w="4860" w:type="dxa"/>
          </w:tcPr>
          <w:p w14:paraId="40483DB0" w14:textId="77777777" w:rsidR="00C10EE3" w:rsidRPr="00B75E6B" w:rsidRDefault="00C10EE3" w:rsidP="0068478D">
            <w:pPr>
              <w:ind w:left="234" w:hanging="234"/>
              <w:rPr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2E734E19" w14:textId="77777777" w:rsidR="00C10EE3" w:rsidRPr="00FA0C87" w:rsidRDefault="00C10EE3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87E1A9" w14:textId="77777777" w:rsidR="00C10EE3" w:rsidRPr="00AE4D5B" w:rsidRDefault="00C10EE3" w:rsidP="0068478D">
            <w:pPr>
              <w:ind w:left="342" w:right="36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83" w:type="dxa"/>
          </w:tcPr>
          <w:p w14:paraId="2FE8DC4C" w14:textId="77777777" w:rsidR="00C10EE3" w:rsidRPr="00B75E6B" w:rsidRDefault="00C10EE3" w:rsidP="0068478D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13582987" w14:textId="77777777" w:rsidR="00C10EE3" w:rsidRPr="00AE4D5B" w:rsidRDefault="00C10EE3" w:rsidP="0068478D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383DD252" w14:textId="77777777" w:rsidR="00C10EE3" w:rsidRPr="00B75E6B" w:rsidRDefault="00C10EE3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6BA690F" w14:textId="77777777" w:rsidR="00C10EE3" w:rsidRPr="00AE4D5B" w:rsidRDefault="00C10EE3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285D330D" w14:textId="77777777" w:rsidR="00C10EE3" w:rsidRPr="00B75E6B" w:rsidRDefault="00C10EE3" w:rsidP="0068478D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68478D" w:rsidRPr="00AE4D5B" w14:paraId="15925D88" w14:textId="77777777" w:rsidTr="00B15A00">
        <w:tc>
          <w:tcPr>
            <w:tcW w:w="4860" w:type="dxa"/>
          </w:tcPr>
          <w:p w14:paraId="6A4738D9" w14:textId="10B93834" w:rsidR="0068478D" w:rsidRPr="00AE4D5B" w:rsidRDefault="0068478D" w:rsidP="0068478D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hint="cs"/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3" w:type="dxa"/>
            <w:vAlign w:val="bottom"/>
          </w:tcPr>
          <w:p w14:paraId="495CD9BD" w14:textId="4329CE8F" w:rsidR="0068478D" w:rsidRPr="00AE4D5B" w:rsidRDefault="0068478D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A19F9A3" w14:textId="77777777" w:rsidR="0068478D" w:rsidRPr="00AE4D5B" w:rsidRDefault="0068478D" w:rsidP="006847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218A8AC1" w14:textId="5EB43A34" w:rsidR="0068478D" w:rsidRPr="00AE4D5B" w:rsidRDefault="0068478D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AF9CBDA" w14:textId="77777777" w:rsidR="0068478D" w:rsidRPr="00AE4D5B" w:rsidRDefault="0068478D" w:rsidP="006847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3C0E5DCF" w14:textId="3D11609D" w:rsidR="0068478D" w:rsidRPr="00AE4D5B" w:rsidRDefault="0068478D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E31B275" w14:textId="77777777" w:rsidR="0068478D" w:rsidRPr="00AE4D5B" w:rsidRDefault="0068478D" w:rsidP="0068478D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397E755" w14:textId="5BFABC29" w:rsidR="0068478D" w:rsidRPr="00AE4D5B" w:rsidRDefault="0068478D" w:rsidP="00684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68478D" w:rsidRPr="00AE4D5B" w14:paraId="48F76B2B" w14:textId="77777777" w:rsidTr="00B15A00">
        <w:tc>
          <w:tcPr>
            <w:tcW w:w="4860" w:type="dxa"/>
          </w:tcPr>
          <w:p w14:paraId="2B1ADFFB" w14:textId="27ABDBCB" w:rsidR="0068478D" w:rsidRPr="00AE4D5B" w:rsidRDefault="0068478D" w:rsidP="0068478D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410F7527" w14:textId="4C67AD56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</w:rPr>
            </w:pPr>
            <w:r w:rsidRPr="00497117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41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736</w:t>
            </w:r>
            <w:r w:rsidRPr="00497117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90E3243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83" w:type="dxa"/>
          </w:tcPr>
          <w:p w14:paraId="00AAE6B2" w14:textId="5F6F629F" w:rsidR="0068478D" w:rsidRPr="00AE4D5B" w:rsidRDefault="0068478D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47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797</w:t>
            </w:r>
          </w:p>
        </w:tc>
        <w:tc>
          <w:tcPr>
            <w:tcW w:w="268" w:type="dxa"/>
            <w:vAlign w:val="center"/>
          </w:tcPr>
          <w:p w14:paraId="3760F08A" w14:textId="77777777" w:rsidR="0068478D" w:rsidRPr="00AE4D5B" w:rsidRDefault="0068478D" w:rsidP="0068478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1CF8A89D" w14:textId="31404D20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</w:rPr>
            </w:pPr>
            <w:r w:rsidRPr="00497117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25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850</w:t>
            </w:r>
            <w:r w:rsidRPr="00497117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A69631C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57" w:type="dxa"/>
          </w:tcPr>
          <w:p w14:paraId="080BD502" w14:textId="26DC6716" w:rsidR="0068478D" w:rsidRPr="00AE4D5B" w:rsidRDefault="0068478D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29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603</w:t>
            </w:r>
          </w:p>
        </w:tc>
      </w:tr>
      <w:tr w:rsidR="0068478D" w:rsidRPr="00AE4D5B" w14:paraId="23B0F5BC" w14:textId="77777777" w:rsidTr="00B15A00">
        <w:tc>
          <w:tcPr>
            <w:tcW w:w="4860" w:type="dxa"/>
          </w:tcPr>
          <w:p w14:paraId="1734462A" w14:textId="64C3650C" w:rsidR="0068478D" w:rsidRPr="00AE4D5B" w:rsidRDefault="0068478D" w:rsidP="0068478D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4C767A3A" w14:textId="58EBAFD5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55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159</w:t>
            </w:r>
          </w:p>
        </w:tc>
        <w:tc>
          <w:tcPr>
            <w:tcW w:w="268" w:type="dxa"/>
          </w:tcPr>
          <w:p w14:paraId="783BE4B3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83" w:type="dxa"/>
          </w:tcPr>
          <w:p w14:paraId="1A5F0999" w14:textId="03689BEA" w:rsidR="0068478D" w:rsidRPr="00AE4D5B" w:rsidRDefault="0068478D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48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579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AFFE8FB" w14:textId="77777777" w:rsidR="0068478D" w:rsidRPr="00AE4D5B" w:rsidRDefault="0068478D" w:rsidP="0068478D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62846363" w14:textId="1ED79115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34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142</w:t>
            </w:r>
          </w:p>
        </w:tc>
        <w:tc>
          <w:tcPr>
            <w:tcW w:w="268" w:type="dxa"/>
          </w:tcPr>
          <w:p w14:paraId="0BE5A9CE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6DFD263D" w14:textId="5AD457C0" w:rsidR="0068478D" w:rsidRPr="00AE4D5B" w:rsidRDefault="0068478D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30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080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68478D" w:rsidRPr="00AE4D5B" w14:paraId="5C1E96D1" w14:textId="77777777" w:rsidTr="00B15A00">
        <w:tc>
          <w:tcPr>
            <w:tcW w:w="4860" w:type="dxa"/>
          </w:tcPr>
          <w:p w14:paraId="2DC60BAE" w14:textId="2FCBBD59" w:rsidR="0068478D" w:rsidRPr="00AE4D5B" w:rsidRDefault="0068478D" w:rsidP="0068478D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18411FF4" w14:textId="4B1A7FF3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 w:rsidRPr="00CB2073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20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285</w:t>
            </w:r>
            <w:r w:rsidRPr="00CB2073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5738EC3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83" w:type="dxa"/>
          </w:tcPr>
          <w:p w14:paraId="4DBAFA47" w14:textId="14FBB76F" w:rsidR="0068478D" w:rsidRPr="00AE4D5B" w:rsidRDefault="0068478D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23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369</w:t>
            </w:r>
          </w:p>
        </w:tc>
        <w:tc>
          <w:tcPr>
            <w:tcW w:w="268" w:type="dxa"/>
          </w:tcPr>
          <w:p w14:paraId="192043DF" w14:textId="77777777" w:rsidR="0068478D" w:rsidRPr="00AE4D5B" w:rsidRDefault="0068478D" w:rsidP="0068478D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5DACBC3C" w14:textId="2B59B5AD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</w:rPr>
            </w:pPr>
            <w:r w:rsidRPr="00CB2073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10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975</w:t>
            </w:r>
            <w:r w:rsidRPr="00CB2073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6BE29EE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57" w:type="dxa"/>
          </w:tcPr>
          <w:p w14:paraId="36259DAC" w14:textId="06F0D0CA" w:rsidR="0068478D" w:rsidRPr="00AE4D5B" w:rsidRDefault="0068478D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12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418</w:t>
            </w:r>
          </w:p>
        </w:tc>
      </w:tr>
      <w:tr w:rsidR="0068478D" w:rsidRPr="00AE4D5B" w14:paraId="60EEB46D" w14:textId="77777777" w:rsidTr="00B15A00">
        <w:tc>
          <w:tcPr>
            <w:tcW w:w="4860" w:type="dxa"/>
          </w:tcPr>
          <w:p w14:paraId="1C8CA6C5" w14:textId="45C78268" w:rsidR="0068478D" w:rsidRPr="00AE4D5B" w:rsidRDefault="0068478D" w:rsidP="0068478D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3" w:type="dxa"/>
          </w:tcPr>
          <w:p w14:paraId="5AE69B0C" w14:textId="3F4D0D8A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12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1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482</w:t>
            </w:r>
          </w:p>
        </w:tc>
        <w:tc>
          <w:tcPr>
            <w:tcW w:w="268" w:type="dxa"/>
          </w:tcPr>
          <w:p w14:paraId="5BD70023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83" w:type="dxa"/>
          </w:tcPr>
          <w:p w14:paraId="622D2451" w14:textId="37043ED7" w:rsidR="0068478D" w:rsidRPr="00AE4D5B" w:rsidRDefault="0068478D" w:rsidP="00B15A00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79" w:right="-103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1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690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78D71CF3" w14:textId="77777777" w:rsidR="0068478D" w:rsidRPr="00AE4D5B" w:rsidRDefault="0068478D" w:rsidP="0068478D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6F7E9B33" w14:textId="403F7B73" w:rsidR="0068478D" w:rsidRPr="00AE4D5B" w:rsidRDefault="0068478D" w:rsidP="00B15A0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108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929</w:t>
            </w:r>
          </w:p>
        </w:tc>
        <w:tc>
          <w:tcPr>
            <w:tcW w:w="268" w:type="dxa"/>
          </w:tcPr>
          <w:p w14:paraId="6714D65B" w14:textId="77777777" w:rsidR="0068478D" w:rsidRPr="00AE4D5B" w:rsidRDefault="0068478D" w:rsidP="0068478D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</w:tcPr>
          <w:p w14:paraId="25705161" w14:textId="00E7F24C" w:rsidR="0068478D" w:rsidRPr="00AE4D5B" w:rsidRDefault="0068478D" w:rsidP="00B15A0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4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>
              <w:rPr>
                <w:rFonts w:cs="Angsana New"/>
                <w:sz w:val="30"/>
                <w:szCs w:val="30"/>
              </w:rPr>
              <w:t>1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060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</w:tr>
    </w:tbl>
    <w:p w14:paraId="6DC4738D" w14:textId="70A062E5" w:rsidR="00DE50AC" w:rsidRDefault="00DE50A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A5EF57" w14:textId="77777777" w:rsidR="00BE48C5" w:rsidRPr="00BE48C5" w:rsidRDefault="00BE48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D1F57D6" w14:textId="6149F838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สำรอง</w:t>
      </w:r>
      <w:r w:rsidR="0003164F" w:rsidRPr="00AE4D5B">
        <w:rPr>
          <w:rFonts w:asciiTheme="majorBidi" w:hAnsiTheme="majorBidi" w:cstheme="majorBidi" w:hint="cs"/>
          <w:i w:val="0"/>
          <w:iCs w:val="0"/>
          <w:cs/>
        </w:rPr>
        <w:t>ตามกฎหมาย</w:t>
      </w:r>
    </w:p>
    <w:p w14:paraId="76798621" w14:textId="77777777" w:rsidR="00092727" w:rsidRPr="00CB1FC2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65D88EFB" w14:textId="7F48033F" w:rsidR="00092727" w:rsidRPr="00AE4D5B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176C5">
        <w:rPr>
          <w:rFonts w:asciiTheme="majorBidi" w:hAnsiTheme="majorBidi"/>
          <w:sz w:val="30"/>
          <w:szCs w:val="30"/>
        </w:rPr>
        <w:t>2535</w:t>
      </w:r>
      <w:r w:rsidRPr="00AE4D5B">
        <w:rPr>
          <w:rFonts w:asciiTheme="majorBidi" w:hAnsiTheme="majorBidi"/>
          <w:sz w:val="30"/>
          <w:szCs w:val="30"/>
          <w:cs/>
        </w:rPr>
        <w:t xml:space="preserve"> มาตรา </w:t>
      </w:r>
      <w:r w:rsidR="00B176C5">
        <w:rPr>
          <w:rFonts w:asciiTheme="majorBidi" w:hAnsiTheme="majorBidi"/>
          <w:sz w:val="30"/>
          <w:szCs w:val="30"/>
        </w:rPr>
        <w:t>116</w:t>
      </w:r>
      <w:r w:rsidRPr="00AE4D5B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AE4D5B">
        <w:rPr>
          <w:rFonts w:asciiTheme="majorBidi" w:hAnsiTheme="majorBidi"/>
          <w:sz w:val="30"/>
          <w:szCs w:val="30"/>
        </w:rPr>
        <w:t>“</w:t>
      </w:r>
      <w:r w:rsidRPr="00AE4D5B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AE4D5B">
        <w:rPr>
          <w:rFonts w:asciiTheme="majorBidi" w:hAnsiTheme="majorBidi"/>
          <w:sz w:val="30"/>
          <w:szCs w:val="30"/>
        </w:rPr>
        <w:t xml:space="preserve">”) </w:t>
      </w:r>
      <w:r w:rsidRPr="00AE4D5B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B176C5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176C5">
        <w:rPr>
          <w:rFonts w:asciiTheme="majorBidi" w:hAnsiTheme="majorBidi"/>
          <w:sz w:val="30"/>
          <w:szCs w:val="30"/>
        </w:rPr>
        <w:t>10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6A8E2C0" w14:textId="77777777" w:rsidR="00E73117" w:rsidRPr="00CB1FC2" w:rsidRDefault="00E73117" w:rsidP="00CB1FC2">
      <w:pPr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57DB5E36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AE4D5B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CB1FC2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BD3BBBD" w14:textId="0E98B11D" w:rsidR="00020759" w:rsidRPr="00EA74A2" w:rsidRDefault="00020759" w:rsidP="008D796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3A065DB3" w14:textId="1916F8AB" w:rsidR="00020759" w:rsidRDefault="00020759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52F78" w14:textId="77777777" w:rsidR="006F6616" w:rsidRPr="00CB1FC2" w:rsidRDefault="006F6616" w:rsidP="0067563B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61985" w14:textId="30A934D6" w:rsidR="008D7963" w:rsidRPr="00AE4D5B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AE4D5B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ผลิตสินค้าที่แตกต่างกัน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CB1FC2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2F9743" w14:textId="18AAE017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/>
          <w:b w:val="0"/>
          <w:bCs w:val="0"/>
          <w:lang w:val="en-US"/>
        </w:rPr>
        <w:t>1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664F92E6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2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AE4D5B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4CA32912" w:rsidR="00092727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3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AE4D5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cs/>
        </w:rPr>
        <w:t>ๆ</w:t>
      </w:r>
    </w:p>
    <w:p w14:paraId="184E99BE" w14:textId="77777777" w:rsidR="006F6616" w:rsidRPr="00CB1FC2" w:rsidRDefault="006F6616" w:rsidP="006F6616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1D50A1EE" w14:textId="0298A917" w:rsidR="00E73117" w:rsidRDefault="00092727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AE4D5B">
        <w:rPr>
          <w:rFonts w:asciiTheme="majorBidi" w:hAnsiTheme="majorBidi" w:cstheme="majorBidi"/>
          <w:sz w:val="30"/>
          <w:szCs w:val="30"/>
          <w:cs/>
        </w:rPr>
        <w:t>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3BE5B0DB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9498B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AE2B6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62F31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FDC18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CCE57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B30E4" w14:textId="77777777" w:rsidR="00502EB4" w:rsidRDefault="00502EB4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A0590" w14:textId="77777777" w:rsidR="008C77E7" w:rsidRPr="0067563B" w:rsidRDefault="008C77E7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14E8" w14:textId="5E18A467" w:rsidR="00E16DE7" w:rsidRPr="00AE4D5B" w:rsidRDefault="006D42FA" w:rsidP="00CB1FC2">
      <w:pPr>
        <w:ind w:left="540" w:right="-45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75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B575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Pr="00714917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4AFB493" w14:textId="2A0CD909" w:rsidR="0021176D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78DD9167" w:rsidR="00FA7B56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p w14:paraId="773E3DB8" w14:textId="016AA2E0" w:rsidR="00911707" w:rsidRPr="00AE4D5B" w:rsidRDefault="00DF5A11" w:rsidP="0050130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581515D7" wp14:editId="5BE1A8E6">
                <wp:simplePos x="0" y="0"/>
                <wp:positionH relativeFrom="column">
                  <wp:posOffset>479425</wp:posOffset>
                </wp:positionH>
                <wp:positionV relativeFrom="paragraph">
                  <wp:posOffset>3695700</wp:posOffset>
                </wp:positionV>
                <wp:extent cx="5364480" cy="1642745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87976" cy="931703"/>
                              <a:chOff x="-46859" y="-41"/>
                              <a:chExt cx="2087976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294597" y="544245"/>
                                <a:ext cx="1409595" cy="12040"/>
                                <a:chOff x="8847" y="61645"/>
                                <a:chExt cx="1409595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51264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8847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87976" cy="0"/>
                                <a:chOff x="-46859" y="-41"/>
                                <a:chExt cx="2087976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3349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294835" y="931603"/>
                                <a:ext cx="1402400" cy="59"/>
                                <a:chOff x="15435" y="-71697"/>
                                <a:chExt cx="1402400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24198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5435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C5DB4B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67A8425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2C464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8FD1AE" w14:textId="47DCE402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6A2069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E6BBE2D" w14:textId="669B09A4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6A2069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6BA68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1515D7" id="Group 277" o:spid="_x0000_s1026" style="position:absolute;margin-left:37.75pt;margin-top:291pt;width:422.4pt;height:129.35pt;z-index:251658244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">
                <v:group id="Group 279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31" style="position:absolute;left:16485;top:8762;width:20880;height:9317" coordorigin="-468" coordsize="20879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32" style="position:absolute;left:2945;top:5442;width:14096;height:120" coordorigin="88,616" coordsize="1409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33" style="position:absolute;visibility:visible;mso-wrap-style:square" from="12512,616" to="14184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88,736" to="2605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35" style="position:absolute;left:-468;width:20879;height:0" coordorigin="-468" coordsize="20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36" style="position:absolute;visibility:visible;mso-wrap-style:square" from="14633,0" to="2041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38" style="position:absolute;left:2948;top:9316;width:14024;height:0" coordorigin="154,-716" coordsize="14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39" style="position:absolute;visibility:visible;mso-wrap-style:square" from="9241,-716" to="1417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154,-716" to="535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09C5DB4B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67A8425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252C464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2E8FD1AE" w14:textId="47DCE402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5E6BBE2D" w14:textId="669B09A4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666BA68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E52D9B"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2D3277A7" wp14:editId="21E169D8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7376EB" w14:textId="0186A4E0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64A5E9BD" w14:textId="77777777" w:rsidR="00242F0D" w:rsidRPr="009D3874" w:rsidRDefault="00242F0D" w:rsidP="00E52D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04E5BB" w14:textId="57361078" w:rsidR="00242F0D" w:rsidRPr="00993BD1" w:rsidRDefault="000F5EC0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25,560,937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EE0A40" w14:textId="4DDF2EC0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0C38DB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DE9EC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A9816D" w14:textId="77777777" w:rsidR="00C14AE1" w:rsidRPr="00993BD1" w:rsidRDefault="00C14AE1" w:rsidP="00C14AE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C14AE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27,069,475</w:t>
                              </w:r>
                            </w:p>
                            <w:p w14:paraId="0E33DDB3" w14:textId="71468FDE" w:rsidR="00242F0D" w:rsidRPr="005D488C" w:rsidRDefault="00242F0D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277A7" id="Group 46" o:spid="_x0000_s1048" style="position:absolute;margin-left:342.5pt;margin-top:65.4pt;width:100.8pt;height:1in;z-index:25165824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">
                <v:shape id="Text Box 47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2C7376EB" w14:textId="0186A4E0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  <w:p w14:paraId="64A5E9BD" w14:textId="77777777" w:rsidR="00242F0D" w:rsidRPr="009D3874" w:rsidRDefault="00242F0D" w:rsidP="00E52D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C04E5BB" w14:textId="57361078" w:rsidR="00242F0D" w:rsidRPr="00993BD1" w:rsidRDefault="000F5EC0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25,560,937</w:t>
                        </w:r>
                      </w:p>
                    </w:txbxContent>
                  </v:textbox>
                </v:shape>
                <v:shape id="Text Box 50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2EE0A40" w14:textId="4DDF2EC0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51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310C38DB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3CEDE9EC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BA9816D" w14:textId="77777777" w:rsidR="00C14AE1" w:rsidRPr="00993BD1" w:rsidRDefault="00C14AE1" w:rsidP="00C14AE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C14AE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27,069,475</w:t>
                        </w:r>
                      </w:p>
                      <w:p w14:paraId="0E33DDB3" w14:textId="71468FDE" w:rsidR="00242F0D" w:rsidRPr="005D488C" w:rsidRDefault="00242F0D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DA7EC79" wp14:editId="5FA6488D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7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77" name="Picture 7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Picture 7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7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4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9746A" w14:textId="77777777" w:rsidR="00242F0D" w:rsidRPr="00C120B5" w:rsidRDefault="00242F0D" w:rsidP="0050130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7EC79" id="Group 75" o:spid="_x0000_s1055" style="position:absolute;margin-left:117.05pt;margin-top:.6pt;width:331.05pt;height:260.4pt;z-index:251658241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arV3RUAAFS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">
                    <v:imagedata r:id="rId24" o:title="Food2" grayscale="t"/>
                  </v:shape>
                  <v:shape id="Picture 7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">
                    <v:imagedata r:id="rId25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80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" filled="f" stroked="f">
                  <v:textbox inset="4.3pt,4.3pt,4.3pt,4.3pt">
                    <w:txbxContent>
                      <w:p w14:paraId="0FD9746A" w14:textId="77777777" w:rsidR="00242F0D" w:rsidRPr="00C120B5" w:rsidRDefault="00242F0D" w:rsidP="0050130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  <w:sz w:val="20"/>
          <w:szCs w:val="20"/>
        </w:rPr>
        <w:drawing>
          <wp:inline distT="0" distB="0" distL="0" distR="0" wp14:anchorId="403C39A5" wp14:editId="5F44571A">
            <wp:extent cx="5779107" cy="3589020"/>
            <wp:effectExtent l="57150" t="0" r="50800" b="106680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 w:rsidR="00A43431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9512A" w14:textId="233B2FCA" w:rsidR="003A0D56" w:rsidRPr="00AE4D5B" w:rsidRDefault="00926C70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4" behindDoc="1" locked="0" layoutInCell="1" allowOverlap="1" wp14:anchorId="4D02D2E9" wp14:editId="22CA5081">
            <wp:simplePos x="0" y="0"/>
            <wp:positionH relativeFrom="column">
              <wp:posOffset>325120</wp:posOffset>
            </wp:positionH>
            <wp:positionV relativeFrom="paragraph">
              <wp:posOffset>158750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65" behindDoc="1" locked="0" layoutInCell="1" allowOverlap="1" wp14:anchorId="46DB73D2" wp14:editId="08B0D28D">
            <wp:simplePos x="0" y="0"/>
            <wp:positionH relativeFrom="column">
              <wp:posOffset>3641892</wp:posOffset>
            </wp:positionH>
            <wp:positionV relativeFrom="paragraph">
              <wp:posOffset>153670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DA614" w14:textId="3C086192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5" behindDoc="0" locked="0" layoutInCell="1" allowOverlap="1" wp14:anchorId="3F1C0BCB" wp14:editId="379E80AF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6" behindDoc="0" locked="0" layoutInCell="1" allowOverlap="1" wp14:anchorId="5B76A916" wp14:editId="44B64B1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3" behindDoc="1" locked="0" layoutInCell="1" allowOverlap="1" wp14:anchorId="63BEEEC0" wp14:editId="5BC5E06A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223" name="Chart 22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</w:p>
    <w:p w14:paraId="411830C7" w14:textId="773BF90A" w:rsidR="003A0D56" w:rsidRPr="00AE4D5B" w:rsidRDefault="00DF5A11" w:rsidP="00A8458B">
      <w:pPr>
        <w:tabs>
          <w:tab w:val="left" w:pos="442"/>
          <w:tab w:val="left" w:pos="884"/>
          <w:tab w:val="left" w:pos="78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3A0D56" w:rsidRPr="00AE4D5B" w:rsidSect="00BE5628"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AE4D5B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9C5248A" wp14:editId="078CA4B6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5A72F" id="Freeform 18" o:spid="_x0000_s1026" style="position:absolute;margin-left:269.7pt;margin-top:37pt;width:11.2pt;height:15.9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A8458B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-71"/>
        <w:tblW w:w="543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94"/>
        <w:gridCol w:w="954"/>
        <w:gridCol w:w="178"/>
        <w:gridCol w:w="813"/>
        <w:gridCol w:w="178"/>
        <w:gridCol w:w="819"/>
        <w:gridCol w:w="178"/>
        <w:gridCol w:w="966"/>
        <w:gridCol w:w="178"/>
        <w:gridCol w:w="860"/>
        <w:gridCol w:w="178"/>
        <w:gridCol w:w="950"/>
        <w:gridCol w:w="178"/>
        <w:gridCol w:w="957"/>
        <w:gridCol w:w="178"/>
        <w:gridCol w:w="807"/>
        <w:gridCol w:w="178"/>
        <w:gridCol w:w="800"/>
        <w:gridCol w:w="184"/>
        <w:gridCol w:w="938"/>
        <w:gridCol w:w="181"/>
        <w:gridCol w:w="816"/>
      </w:tblGrid>
      <w:tr w:rsidR="00714917" w:rsidRPr="007E36BD" w14:paraId="76AEBEE8" w14:textId="77777777" w:rsidTr="008B0CF9">
        <w:trPr>
          <w:cantSplit/>
          <w:trHeight w:val="136"/>
        </w:trPr>
        <w:tc>
          <w:tcPr>
            <w:tcW w:w="5000" w:type="pct"/>
            <w:gridSpan w:val="24"/>
          </w:tcPr>
          <w:p w14:paraId="5E9AE0CB" w14:textId="6120F6CD" w:rsidR="00714917" w:rsidRPr="007E36BD" w:rsidRDefault="00714917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714917" w:rsidRPr="007E36BD" w14:paraId="793FAA46" w14:textId="77777777" w:rsidTr="008B0CF9">
        <w:trPr>
          <w:cantSplit/>
          <w:trHeight w:val="136"/>
        </w:trPr>
        <w:tc>
          <w:tcPr>
            <w:tcW w:w="952" w:type="pct"/>
          </w:tcPr>
          <w:p w14:paraId="196AE268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pct"/>
            <w:gridSpan w:val="3"/>
            <w:vAlign w:val="bottom"/>
          </w:tcPr>
          <w:p w14:paraId="347C741E" w14:textId="58698571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</w:t>
            </w:r>
          </w:p>
        </w:tc>
        <w:tc>
          <w:tcPr>
            <w:tcW w:w="57" w:type="pct"/>
            <w:vAlign w:val="bottom"/>
          </w:tcPr>
          <w:p w14:paraId="257F6F8D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9" w:type="pct"/>
            <w:gridSpan w:val="3"/>
            <w:vAlign w:val="bottom"/>
          </w:tcPr>
          <w:p w14:paraId="24E74718" w14:textId="033CBBDE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579F3983" w14:textId="77777777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126E2F9C" w14:textId="57ABBDDA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28251F0F" w14:textId="77777777" w:rsidR="00714917" w:rsidRPr="007E36BD" w:rsidRDefault="00714917" w:rsidP="0071491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7" w:type="pct"/>
            <w:gridSpan w:val="3"/>
            <w:vAlign w:val="bottom"/>
          </w:tcPr>
          <w:p w14:paraId="33253C72" w14:textId="355C16C3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368CAB85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1" w:type="pct"/>
            <w:gridSpan w:val="3"/>
            <w:vAlign w:val="bottom"/>
          </w:tcPr>
          <w:p w14:paraId="4D9CD971" w14:textId="28E1F841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รายการระหว่างกัน</w:t>
            </w:r>
          </w:p>
        </w:tc>
        <w:tc>
          <w:tcPr>
            <w:tcW w:w="59" w:type="pct"/>
            <w:vAlign w:val="bottom"/>
          </w:tcPr>
          <w:p w14:paraId="154EB2DF" w14:textId="77777777" w:rsidR="00714917" w:rsidRPr="007E36BD" w:rsidRDefault="00714917" w:rsidP="0071491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0" w:type="pct"/>
            <w:gridSpan w:val="3"/>
            <w:vAlign w:val="bottom"/>
          </w:tcPr>
          <w:p w14:paraId="0730E14B" w14:textId="7FFD9F0A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8B0CF9" w:rsidRPr="007E36BD" w14:paraId="73B5E013" w14:textId="77777777" w:rsidTr="008B0CF9">
        <w:trPr>
          <w:cantSplit/>
          <w:trHeight w:val="173"/>
        </w:trPr>
        <w:tc>
          <w:tcPr>
            <w:tcW w:w="952" w:type="pct"/>
          </w:tcPr>
          <w:p w14:paraId="28DED174" w14:textId="5ECD0B6A" w:rsidR="008B0CF9" w:rsidRPr="007E36BD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 xml:space="preserve">สำหรับปีสิ้นสุดวันที่ </w:t>
            </w:r>
            <w:r w:rsidRPr="007E36B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lang w:bidi="th-TH"/>
              </w:rPr>
              <w:t xml:space="preserve">31 </w:t>
            </w:r>
            <w:r w:rsidRPr="007E36B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317" w:type="pct"/>
          </w:tcPr>
          <w:p w14:paraId="07161CB2" w14:textId="203AD67F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61" w:type="pct"/>
          </w:tcPr>
          <w:p w14:paraId="76578C10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</w:tcPr>
          <w:p w14:paraId="17A532E2" w14:textId="15ED7312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7" w:type="pct"/>
          </w:tcPr>
          <w:p w14:paraId="379DBF5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</w:tcPr>
          <w:p w14:paraId="39C1A7F9" w14:textId="656664FB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7" w:type="pct"/>
          </w:tcPr>
          <w:p w14:paraId="5555C69C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</w:tcPr>
          <w:p w14:paraId="56B12FA1" w14:textId="4B65156E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7" w:type="pct"/>
          </w:tcPr>
          <w:p w14:paraId="667D0EF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</w:tcPr>
          <w:p w14:paraId="66B45E57" w14:textId="4B8C6D41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7" w:type="pct"/>
          </w:tcPr>
          <w:p w14:paraId="3094216C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</w:tcPr>
          <w:p w14:paraId="3DD302B4" w14:textId="1EF312BE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7" w:type="pct"/>
          </w:tcPr>
          <w:p w14:paraId="631B7E6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</w:tcPr>
          <w:p w14:paraId="30CCBBB7" w14:textId="71EADC82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7" w:type="pct"/>
          </w:tcPr>
          <w:p w14:paraId="394A18D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</w:tcPr>
          <w:p w14:paraId="6AA80D9A" w14:textId="430CEC8D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7" w:type="pct"/>
          </w:tcPr>
          <w:p w14:paraId="4C1EC5C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8" w:type="pct"/>
          </w:tcPr>
          <w:p w14:paraId="53974926" w14:textId="43DBDA5C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7" w:type="pct"/>
          </w:tcPr>
          <w:p w14:paraId="6DDE246C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</w:tcPr>
          <w:p w14:paraId="7E283978" w14:textId="232A982C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</w:tcPr>
          <w:p w14:paraId="6831A2B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0" w:type="pct"/>
          </w:tcPr>
          <w:p w14:paraId="533BEC2B" w14:textId="0C597F0E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8" w:type="pct"/>
          </w:tcPr>
          <w:p w14:paraId="3CE0157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</w:tcPr>
          <w:p w14:paraId="7BA4935A" w14:textId="26FD828E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</w:tr>
      <w:tr w:rsidR="00872012" w:rsidRPr="007E36BD" w14:paraId="292744A0" w14:textId="77777777" w:rsidTr="008B0CF9">
        <w:trPr>
          <w:cantSplit/>
          <w:trHeight w:val="173"/>
        </w:trPr>
        <w:tc>
          <w:tcPr>
            <w:tcW w:w="952" w:type="pct"/>
          </w:tcPr>
          <w:p w14:paraId="236226D3" w14:textId="77777777" w:rsidR="00872012" w:rsidRPr="007E36BD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4048" w:type="pct"/>
            <w:gridSpan w:val="23"/>
          </w:tcPr>
          <w:p w14:paraId="0778321D" w14:textId="77777777" w:rsidR="00872012" w:rsidRPr="007E36BD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72012" w:rsidRPr="007E36BD" w14:paraId="735DD4E8" w14:textId="77777777" w:rsidTr="008B0CF9">
        <w:trPr>
          <w:cantSplit/>
          <w:trHeight w:val="173"/>
        </w:trPr>
        <w:tc>
          <w:tcPr>
            <w:tcW w:w="5000" w:type="pct"/>
            <w:gridSpan w:val="24"/>
          </w:tcPr>
          <w:p w14:paraId="6280698B" w14:textId="77777777" w:rsidR="00872012" w:rsidRPr="007E36BD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</w:tr>
      <w:tr w:rsidR="008B0CF9" w:rsidRPr="007E36BD" w14:paraId="7C5AD3EB" w14:textId="77777777" w:rsidTr="008B0CF9">
        <w:trPr>
          <w:cantSplit/>
          <w:trHeight w:val="173"/>
        </w:trPr>
        <w:tc>
          <w:tcPr>
            <w:tcW w:w="952" w:type="pct"/>
          </w:tcPr>
          <w:p w14:paraId="71BDB932" w14:textId="1CF30640" w:rsidR="008B0CF9" w:rsidRPr="00EA74A2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317" w:type="pct"/>
            <w:vAlign w:val="bottom"/>
          </w:tcPr>
          <w:p w14:paraId="1676A92E" w14:textId="76408703" w:rsidR="008B0CF9" w:rsidRPr="007E36BD" w:rsidRDefault="008F2ABB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21,422,744</w:t>
            </w:r>
          </w:p>
        </w:tc>
        <w:tc>
          <w:tcPr>
            <w:tcW w:w="61" w:type="pct"/>
            <w:vAlign w:val="bottom"/>
          </w:tcPr>
          <w:p w14:paraId="6145007B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2F30666C" w14:textId="1198EDE3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22,153,901</w:t>
            </w:r>
          </w:p>
        </w:tc>
        <w:tc>
          <w:tcPr>
            <w:tcW w:w="57" w:type="pct"/>
            <w:vAlign w:val="bottom"/>
          </w:tcPr>
          <w:p w14:paraId="6ED5FABF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22017676" w14:textId="707F013B" w:rsidR="008B0CF9" w:rsidRPr="007E36BD" w:rsidRDefault="00317E8D" w:rsidP="008D53A1">
            <w:pPr>
              <w:tabs>
                <w:tab w:val="decimal" w:pos="659"/>
              </w:tabs>
              <w:spacing w:line="280" w:lineRule="exact"/>
              <w:ind w:right="-8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2,809,355</w:t>
            </w:r>
          </w:p>
        </w:tc>
        <w:tc>
          <w:tcPr>
            <w:tcW w:w="57" w:type="pct"/>
            <w:vAlign w:val="bottom"/>
          </w:tcPr>
          <w:p w14:paraId="2D2A571F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C5D1A53" w14:textId="50109DCC" w:rsidR="008B0CF9" w:rsidRPr="007E36BD" w:rsidRDefault="008B0CF9" w:rsidP="008D53A1">
            <w:pPr>
              <w:tabs>
                <w:tab w:val="decimal" w:pos="655"/>
              </w:tabs>
              <w:spacing w:line="280" w:lineRule="exact"/>
              <w:ind w:right="-8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2,804,167</w:t>
            </w:r>
          </w:p>
        </w:tc>
        <w:tc>
          <w:tcPr>
            <w:tcW w:w="57" w:type="pct"/>
            <w:vAlign w:val="bottom"/>
          </w:tcPr>
          <w:p w14:paraId="2AC7C8BB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4D6C7AF6" w14:textId="631D3D80" w:rsidR="008B0CF9" w:rsidRPr="007E36BD" w:rsidRDefault="009463F7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1,328,838</w:t>
            </w:r>
          </w:p>
        </w:tc>
        <w:tc>
          <w:tcPr>
            <w:tcW w:w="57" w:type="pct"/>
            <w:vAlign w:val="bottom"/>
          </w:tcPr>
          <w:p w14:paraId="55B5FEB7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41F99A08" w14:textId="5E136EE3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2,111,407</w:t>
            </w:r>
          </w:p>
        </w:tc>
        <w:tc>
          <w:tcPr>
            <w:tcW w:w="57" w:type="pct"/>
            <w:vAlign w:val="bottom"/>
          </w:tcPr>
          <w:p w14:paraId="1F96FFCC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7EDFF53F" w14:textId="12E2E8BA" w:rsidR="008B0CF9" w:rsidRPr="007E36BD" w:rsidRDefault="007B3B9E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25,560,937</w:t>
            </w:r>
          </w:p>
        </w:tc>
        <w:tc>
          <w:tcPr>
            <w:tcW w:w="57" w:type="pct"/>
            <w:vAlign w:val="bottom"/>
          </w:tcPr>
          <w:p w14:paraId="70D05E4E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04BED040" w14:textId="2D9E31BF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27,069,475</w:t>
            </w:r>
          </w:p>
        </w:tc>
        <w:tc>
          <w:tcPr>
            <w:tcW w:w="57" w:type="pct"/>
            <w:vAlign w:val="bottom"/>
          </w:tcPr>
          <w:p w14:paraId="2747C8BF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07ED0249" w14:textId="295D997F" w:rsidR="008B0CF9" w:rsidRPr="007E36BD" w:rsidRDefault="00127680" w:rsidP="008D53A1">
            <w:pPr>
              <w:tabs>
                <w:tab w:val="decimal" w:pos="432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vAlign w:val="bottom"/>
          </w:tcPr>
          <w:p w14:paraId="2A7D5528" w14:textId="77777777" w:rsidR="008B0CF9" w:rsidRPr="007E36BD" w:rsidRDefault="008B0CF9" w:rsidP="008B0CF9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2538A092" w14:textId="6B83592C" w:rsidR="008B0CF9" w:rsidRPr="007E36BD" w:rsidRDefault="008B0CF9" w:rsidP="008D53A1">
            <w:pPr>
              <w:tabs>
                <w:tab w:val="decimal" w:pos="443"/>
              </w:tabs>
              <w:spacing w:line="280" w:lineRule="exact"/>
              <w:ind w:right="-7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9" w:type="pct"/>
            <w:vAlign w:val="bottom"/>
          </w:tcPr>
          <w:p w14:paraId="0874CDF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40F51A8" w14:textId="3AB15E51" w:rsidR="008B0CF9" w:rsidRPr="007E36BD" w:rsidRDefault="006B1279" w:rsidP="008D53A1">
            <w:pPr>
              <w:tabs>
                <w:tab w:val="decimal" w:pos="778"/>
              </w:tabs>
              <w:spacing w:line="280" w:lineRule="exact"/>
              <w:ind w:left="-36"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25,560,937</w:t>
            </w:r>
          </w:p>
        </w:tc>
        <w:tc>
          <w:tcPr>
            <w:tcW w:w="58" w:type="pct"/>
            <w:vAlign w:val="bottom"/>
          </w:tcPr>
          <w:p w14:paraId="5ABC5F57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07A2671F" w14:textId="4C364CA1" w:rsidR="008B0CF9" w:rsidRPr="007E36BD" w:rsidRDefault="008B0CF9" w:rsidP="008D53A1">
            <w:pPr>
              <w:tabs>
                <w:tab w:val="decimal" w:pos="662"/>
              </w:tabs>
              <w:spacing w:line="280" w:lineRule="exact"/>
              <w:ind w:left="-99" w:right="-10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27,069,475</w:t>
            </w:r>
          </w:p>
        </w:tc>
      </w:tr>
      <w:tr w:rsidR="008B0CF9" w:rsidRPr="007E36BD" w14:paraId="26C5F2D8" w14:textId="77777777" w:rsidTr="008B0CF9">
        <w:trPr>
          <w:cantSplit/>
          <w:trHeight w:val="173"/>
        </w:trPr>
        <w:tc>
          <w:tcPr>
            <w:tcW w:w="952" w:type="pct"/>
          </w:tcPr>
          <w:p w14:paraId="4380DF66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42071DCD" w14:textId="0544B57E" w:rsidR="008B0CF9" w:rsidRPr="007E36BD" w:rsidRDefault="008F2ABB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94,135</w:t>
            </w:r>
          </w:p>
        </w:tc>
        <w:tc>
          <w:tcPr>
            <w:tcW w:w="61" w:type="pct"/>
            <w:vAlign w:val="bottom"/>
          </w:tcPr>
          <w:p w14:paraId="260F21D5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2D91B27C" w14:textId="78A8B954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206,701</w:t>
            </w:r>
          </w:p>
        </w:tc>
        <w:tc>
          <w:tcPr>
            <w:tcW w:w="57" w:type="pct"/>
            <w:vAlign w:val="bottom"/>
          </w:tcPr>
          <w:p w14:paraId="49790B2C" w14:textId="74B6F64F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43AE85CE" w14:textId="535F3921" w:rsidR="008B0CF9" w:rsidRPr="007E36BD" w:rsidRDefault="00317E8D" w:rsidP="008D53A1">
            <w:pPr>
              <w:tabs>
                <w:tab w:val="decimal" w:pos="479"/>
              </w:tabs>
              <w:spacing w:line="280" w:lineRule="exact"/>
              <w:ind w:right="-8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vAlign w:val="bottom"/>
          </w:tcPr>
          <w:p w14:paraId="194FFC1E" w14:textId="77777777" w:rsidR="008B0CF9" w:rsidRPr="007E36BD" w:rsidRDefault="008B0CF9" w:rsidP="008B0CF9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2C87BAEE" w14:textId="313D4F66" w:rsidR="008B0CF9" w:rsidRPr="007E36BD" w:rsidRDefault="008B0CF9" w:rsidP="008D53A1">
            <w:pPr>
              <w:tabs>
                <w:tab w:val="decimal" w:pos="475"/>
              </w:tabs>
              <w:spacing w:line="280" w:lineRule="exact"/>
              <w:ind w:right="-8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vAlign w:val="bottom"/>
          </w:tcPr>
          <w:p w14:paraId="6E1B007E" w14:textId="06F3B5EA" w:rsidR="008B0CF9" w:rsidRPr="007E36BD" w:rsidRDefault="008B0CF9" w:rsidP="008B0CF9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1CEEDF48" w14:textId="0D2442E5" w:rsidR="008B0CF9" w:rsidRPr="007E36BD" w:rsidRDefault="009463F7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165,680</w:t>
            </w:r>
          </w:p>
        </w:tc>
        <w:tc>
          <w:tcPr>
            <w:tcW w:w="57" w:type="pct"/>
            <w:vAlign w:val="bottom"/>
          </w:tcPr>
          <w:p w14:paraId="12F88A3A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63DB87F8" w14:textId="381D1F6A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162,062</w:t>
            </w:r>
          </w:p>
        </w:tc>
        <w:tc>
          <w:tcPr>
            <w:tcW w:w="57" w:type="pct"/>
            <w:vAlign w:val="bottom"/>
          </w:tcPr>
          <w:p w14:paraId="77FC1812" w14:textId="4B55F2D5" w:rsidR="008B0CF9" w:rsidRPr="007E36BD" w:rsidRDefault="008B0CF9" w:rsidP="008B0CF9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1D3468B9" w14:textId="18C89EF9" w:rsidR="008B0CF9" w:rsidRPr="007E36BD" w:rsidRDefault="007B3B9E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259,815</w:t>
            </w:r>
          </w:p>
        </w:tc>
        <w:tc>
          <w:tcPr>
            <w:tcW w:w="57" w:type="pct"/>
            <w:vAlign w:val="bottom"/>
          </w:tcPr>
          <w:p w14:paraId="7EA2302F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2F1F7702" w14:textId="48227769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368,763</w:t>
            </w:r>
          </w:p>
        </w:tc>
        <w:tc>
          <w:tcPr>
            <w:tcW w:w="57" w:type="pct"/>
            <w:vAlign w:val="bottom"/>
          </w:tcPr>
          <w:p w14:paraId="65254BFC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vAlign w:val="bottom"/>
          </w:tcPr>
          <w:p w14:paraId="62E0EE97" w14:textId="3C057F53" w:rsidR="008B0CF9" w:rsidRPr="007E36BD" w:rsidRDefault="00127680" w:rsidP="008D53A1">
            <w:pPr>
              <w:tabs>
                <w:tab w:val="decimal" w:pos="612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(259,815)</w:t>
            </w:r>
          </w:p>
        </w:tc>
        <w:tc>
          <w:tcPr>
            <w:tcW w:w="57" w:type="pct"/>
            <w:vAlign w:val="bottom"/>
          </w:tcPr>
          <w:p w14:paraId="6A2E1435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04CA310A" w14:textId="1F4E0D97" w:rsidR="008B0CF9" w:rsidRPr="007E36BD" w:rsidRDefault="008B0CF9" w:rsidP="008D53A1">
            <w:pPr>
              <w:tabs>
                <w:tab w:val="decimal" w:pos="623"/>
              </w:tabs>
              <w:spacing w:line="280" w:lineRule="exact"/>
              <w:ind w:right="-7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(368,763)</w:t>
            </w:r>
          </w:p>
        </w:tc>
        <w:tc>
          <w:tcPr>
            <w:tcW w:w="59" w:type="pct"/>
            <w:vAlign w:val="bottom"/>
          </w:tcPr>
          <w:p w14:paraId="5BC802CE" w14:textId="54A4B1CB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23207F31" w14:textId="1417A631" w:rsidR="008B0CF9" w:rsidRPr="007E36BD" w:rsidRDefault="006B1279" w:rsidP="008D53A1">
            <w:pPr>
              <w:tabs>
                <w:tab w:val="decimal" w:pos="620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8" w:type="pct"/>
            <w:vAlign w:val="bottom"/>
          </w:tcPr>
          <w:p w14:paraId="30BC32EC" w14:textId="77777777" w:rsidR="008B0CF9" w:rsidRPr="007E36BD" w:rsidRDefault="008B0CF9" w:rsidP="008B0CF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3EFA6372" w14:textId="1408F5B6" w:rsidR="008B0CF9" w:rsidRPr="007E36BD" w:rsidRDefault="008B0CF9" w:rsidP="008D53A1">
            <w:pPr>
              <w:tabs>
                <w:tab w:val="decimal" w:pos="500"/>
              </w:tabs>
              <w:spacing w:line="28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B0CF9" w:rsidRPr="007E36BD" w14:paraId="63354678" w14:textId="77777777" w:rsidTr="008B0CF9">
        <w:trPr>
          <w:cantSplit/>
          <w:trHeight w:val="173"/>
        </w:trPr>
        <w:tc>
          <w:tcPr>
            <w:tcW w:w="952" w:type="pct"/>
          </w:tcPr>
          <w:p w14:paraId="13020790" w14:textId="77777777" w:rsidR="008B0CF9" w:rsidRPr="00EA74A2" w:rsidRDefault="008B0CF9" w:rsidP="008B0CF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8D08A" w14:textId="0422A398" w:rsidR="008B0CF9" w:rsidRPr="007E36BD" w:rsidRDefault="00ED45A6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21,516,879</w:t>
            </w:r>
          </w:p>
        </w:tc>
        <w:tc>
          <w:tcPr>
            <w:tcW w:w="61" w:type="pct"/>
            <w:vAlign w:val="bottom"/>
          </w:tcPr>
          <w:p w14:paraId="319524F0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6C6C1" w14:textId="10FA63DF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22,360,602</w:t>
            </w:r>
          </w:p>
        </w:tc>
        <w:tc>
          <w:tcPr>
            <w:tcW w:w="57" w:type="pct"/>
            <w:vAlign w:val="bottom"/>
          </w:tcPr>
          <w:p w14:paraId="1BF3C377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6E8A" w14:textId="72FDA296" w:rsidR="008B0CF9" w:rsidRPr="007E36BD" w:rsidRDefault="00317E8D" w:rsidP="008D53A1">
            <w:pPr>
              <w:tabs>
                <w:tab w:val="decimal" w:pos="659"/>
              </w:tabs>
              <w:spacing w:line="280" w:lineRule="exact"/>
              <w:ind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2,809,355</w:t>
            </w:r>
          </w:p>
        </w:tc>
        <w:tc>
          <w:tcPr>
            <w:tcW w:w="57" w:type="pct"/>
            <w:vAlign w:val="bottom"/>
          </w:tcPr>
          <w:p w14:paraId="66039AD1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73957" w14:textId="7A88764C" w:rsidR="008B0CF9" w:rsidRPr="007E36BD" w:rsidRDefault="008B0CF9" w:rsidP="008D53A1">
            <w:pPr>
              <w:tabs>
                <w:tab w:val="decimal" w:pos="655"/>
              </w:tabs>
              <w:spacing w:line="280" w:lineRule="exact"/>
              <w:ind w:right="-8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2,804,167</w:t>
            </w:r>
          </w:p>
        </w:tc>
        <w:tc>
          <w:tcPr>
            <w:tcW w:w="57" w:type="pct"/>
            <w:vAlign w:val="bottom"/>
          </w:tcPr>
          <w:p w14:paraId="343F8A49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8D788" w14:textId="46B5AB17" w:rsidR="008B0CF9" w:rsidRPr="007E36BD" w:rsidRDefault="009463F7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1,494,518</w:t>
            </w:r>
          </w:p>
        </w:tc>
        <w:tc>
          <w:tcPr>
            <w:tcW w:w="57" w:type="pct"/>
            <w:vAlign w:val="bottom"/>
          </w:tcPr>
          <w:p w14:paraId="5C613B0B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0F82" w14:textId="65614B76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2,273,469</w:t>
            </w:r>
          </w:p>
        </w:tc>
        <w:tc>
          <w:tcPr>
            <w:tcW w:w="57" w:type="pct"/>
            <w:vAlign w:val="bottom"/>
          </w:tcPr>
          <w:p w14:paraId="7116A106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693B" w14:textId="2F90D5D5" w:rsidR="008B0CF9" w:rsidRPr="007E36BD" w:rsidRDefault="007B3B9E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25,820,752</w:t>
            </w:r>
          </w:p>
        </w:tc>
        <w:tc>
          <w:tcPr>
            <w:tcW w:w="57" w:type="pct"/>
            <w:vAlign w:val="bottom"/>
          </w:tcPr>
          <w:p w14:paraId="1ECDAE43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31229" w14:textId="113B3E1C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27,438,238</w:t>
            </w:r>
          </w:p>
        </w:tc>
        <w:tc>
          <w:tcPr>
            <w:tcW w:w="57" w:type="pct"/>
            <w:vAlign w:val="bottom"/>
          </w:tcPr>
          <w:p w14:paraId="31FC9639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BCEB1" w14:textId="2C3254D6" w:rsidR="008B0CF9" w:rsidRPr="007E36BD" w:rsidRDefault="00127680" w:rsidP="008D53A1">
            <w:pPr>
              <w:tabs>
                <w:tab w:val="decimal" w:pos="612"/>
              </w:tabs>
              <w:spacing w:line="280" w:lineRule="exact"/>
              <w:ind w:right="-5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(259,815)</w:t>
            </w:r>
          </w:p>
        </w:tc>
        <w:tc>
          <w:tcPr>
            <w:tcW w:w="57" w:type="pct"/>
            <w:vAlign w:val="bottom"/>
          </w:tcPr>
          <w:p w14:paraId="3FD528CE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B2BC4" w14:textId="1D7619F9" w:rsidR="008B0CF9" w:rsidRPr="007E36BD" w:rsidRDefault="008B0CF9" w:rsidP="008D53A1">
            <w:pPr>
              <w:tabs>
                <w:tab w:val="decimal" w:pos="623"/>
              </w:tabs>
              <w:spacing w:line="280" w:lineRule="exact"/>
              <w:ind w:right="-7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(368,763)</w:t>
            </w:r>
          </w:p>
        </w:tc>
        <w:tc>
          <w:tcPr>
            <w:tcW w:w="59" w:type="pct"/>
            <w:vAlign w:val="bottom"/>
          </w:tcPr>
          <w:p w14:paraId="491B029A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FA64A" w14:textId="40AEFC73" w:rsidR="008B0CF9" w:rsidRPr="007E36BD" w:rsidRDefault="006B1279" w:rsidP="008D53A1">
            <w:pPr>
              <w:tabs>
                <w:tab w:val="decimal" w:pos="778"/>
              </w:tabs>
              <w:spacing w:line="280" w:lineRule="exact"/>
              <w:ind w:left="-36" w:right="-11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25,560,937</w:t>
            </w:r>
          </w:p>
        </w:tc>
        <w:tc>
          <w:tcPr>
            <w:tcW w:w="58" w:type="pct"/>
            <w:vAlign w:val="bottom"/>
          </w:tcPr>
          <w:p w14:paraId="20DB1E48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568E1" w14:textId="09D632EA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27,069,475</w:t>
            </w:r>
          </w:p>
        </w:tc>
      </w:tr>
      <w:tr w:rsidR="008B0CF9" w:rsidRPr="007E36BD" w14:paraId="00CD9628" w14:textId="77777777" w:rsidTr="008B0CF9">
        <w:trPr>
          <w:cantSplit/>
          <w:trHeight w:val="173"/>
        </w:trPr>
        <w:tc>
          <w:tcPr>
            <w:tcW w:w="952" w:type="pct"/>
          </w:tcPr>
          <w:p w14:paraId="4F8D627F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vAlign w:val="bottom"/>
          </w:tcPr>
          <w:p w14:paraId="7E087FCB" w14:textId="77777777" w:rsidR="008B0CF9" w:rsidRPr="007E36BD" w:rsidRDefault="008B0CF9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271B90E6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vAlign w:val="bottom"/>
          </w:tcPr>
          <w:p w14:paraId="67928EA9" w14:textId="77777777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C77D1B1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1BB46D83" w14:textId="77777777" w:rsidR="008B0CF9" w:rsidRPr="007E36BD" w:rsidRDefault="008B0CF9" w:rsidP="008D53A1">
            <w:pPr>
              <w:tabs>
                <w:tab w:val="decimal" w:pos="659"/>
              </w:tabs>
              <w:spacing w:line="280" w:lineRule="exact"/>
              <w:ind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3D9F7F4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0C0A42C8" w14:textId="77777777" w:rsidR="008B0CF9" w:rsidRPr="007E36BD" w:rsidRDefault="008B0CF9" w:rsidP="008D53A1">
            <w:pPr>
              <w:tabs>
                <w:tab w:val="decimal" w:pos="655"/>
              </w:tabs>
              <w:spacing w:line="280" w:lineRule="exact"/>
              <w:ind w:right="-8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0B09EF1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tcBorders>
              <w:top w:val="double" w:sz="4" w:space="0" w:color="auto"/>
            </w:tcBorders>
            <w:vAlign w:val="bottom"/>
          </w:tcPr>
          <w:p w14:paraId="12CE4471" w14:textId="77777777" w:rsidR="008B0CF9" w:rsidRPr="007E36BD" w:rsidRDefault="008B0CF9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E246212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24D3024D" w14:textId="77777777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E0C172E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vAlign w:val="bottom"/>
          </w:tcPr>
          <w:p w14:paraId="40E221AE" w14:textId="77777777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E32E9D3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vAlign w:val="bottom"/>
          </w:tcPr>
          <w:p w14:paraId="424126C8" w14:textId="77777777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5879AC68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vAlign w:val="bottom"/>
          </w:tcPr>
          <w:p w14:paraId="4ED8053F" w14:textId="77777777" w:rsidR="008B0CF9" w:rsidRPr="007E36BD" w:rsidRDefault="008B0CF9" w:rsidP="008D53A1">
            <w:pPr>
              <w:tabs>
                <w:tab w:val="decimal" w:pos="612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504E1834" w14:textId="77777777" w:rsidR="008B0CF9" w:rsidRPr="007E36BD" w:rsidRDefault="008B0CF9" w:rsidP="008B0CF9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5F036652" w14:textId="77777777" w:rsidR="008B0CF9" w:rsidRPr="007E36BD" w:rsidRDefault="008B0CF9" w:rsidP="008D53A1">
            <w:pPr>
              <w:tabs>
                <w:tab w:val="decimal" w:pos="623"/>
              </w:tabs>
              <w:spacing w:line="280" w:lineRule="exact"/>
              <w:ind w:right="-7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2079330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64A85CB3" w14:textId="77777777" w:rsidR="008B0CF9" w:rsidRPr="007E36BD" w:rsidRDefault="008B0CF9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vAlign w:val="bottom"/>
          </w:tcPr>
          <w:p w14:paraId="29F93D35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59ADEF99" w14:textId="77777777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8B0CF9" w:rsidRPr="007E36BD" w14:paraId="675987B0" w14:textId="77777777" w:rsidTr="008B0CF9">
        <w:trPr>
          <w:cantSplit/>
          <w:trHeight w:val="173"/>
        </w:trPr>
        <w:tc>
          <w:tcPr>
            <w:tcW w:w="952" w:type="pct"/>
          </w:tcPr>
          <w:p w14:paraId="0DDD556B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17" w:type="pct"/>
            <w:vAlign w:val="bottom"/>
          </w:tcPr>
          <w:p w14:paraId="7F22ABF4" w14:textId="0A612DED" w:rsidR="008B0CF9" w:rsidRPr="007E36BD" w:rsidRDefault="0077701F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(1,240,208)</w:t>
            </w:r>
          </w:p>
        </w:tc>
        <w:tc>
          <w:tcPr>
            <w:tcW w:w="61" w:type="pct"/>
            <w:vAlign w:val="bottom"/>
          </w:tcPr>
          <w:p w14:paraId="702BB7C8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58367581" w14:textId="6098A75B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(1,174,498)</w:t>
            </w:r>
          </w:p>
        </w:tc>
        <w:tc>
          <w:tcPr>
            <w:tcW w:w="57" w:type="pct"/>
            <w:vAlign w:val="bottom"/>
          </w:tcPr>
          <w:p w14:paraId="3C46CDD3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0352EA14" w14:textId="570CDEED" w:rsidR="008B0CF9" w:rsidRPr="007E36BD" w:rsidRDefault="00317E8D" w:rsidP="008D53A1">
            <w:pPr>
              <w:tabs>
                <w:tab w:val="decimal" w:pos="659"/>
              </w:tabs>
              <w:spacing w:line="280" w:lineRule="exact"/>
              <w:ind w:right="-8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(98,780)</w:t>
            </w:r>
          </w:p>
        </w:tc>
        <w:tc>
          <w:tcPr>
            <w:tcW w:w="57" w:type="pct"/>
            <w:vAlign w:val="bottom"/>
          </w:tcPr>
          <w:p w14:paraId="1EEAAD40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2C053BA2" w14:textId="0F502212" w:rsidR="008B0CF9" w:rsidRPr="007E36BD" w:rsidRDefault="008B0CF9" w:rsidP="008D53A1">
            <w:pPr>
              <w:tabs>
                <w:tab w:val="decimal" w:pos="655"/>
              </w:tabs>
              <w:spacing w:line="280" w:lineRule="exact"/>
              <w:ind w:right="-8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(87,597)</w:t>
            </w:r>
          </w:p>
        </w:tc>
        <w:tc>
          <w:tcPr>
            <w:tcW w:w="57" w:type="pct"/>
            <w:vAlign w:val="bottom"/>
          </w:tcPr>
          <w:p w14:paraId="5FCD75FD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68345754" w14:textId="3D1AF83A" w:rsidR="008B0CF9" w:rsidRPr="007E36BD" w:rsidRDefault="009463F7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(162,216)</w:t>
            </w:r>
          </w:p>
        </w:tc>
        <w:tc>
          <w:tcPr>
            <w:tcW w:w="57" w:type="pct"/>
            <w:vAlign w:val="bottom"/>
          </w:tcPr>
          <w:p w14:paraId="3B072B5A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D16DC83" w14:textId="65AA1D71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(226,043)</w:t>
            </w:r>
          </w:p>
        </w:tc>
        <w:tc>
          <w:tcPr>
            <w:tcW w:w="57" w:type="pct"/>
            <w:vAlign w:val="bottom"/>
          </w:tcPr>
          <w:p w14:paraId="111645A4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1E7A52F6" w14:textId="76D0D092" w:rsidR="008B0CF9" w:rsidRPr="007E36BD" w:rsidRDefault="0051262B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(1,501,204)</w:t>
            </w:r>
          </w:p>
        </w:tc>
        <w:tc>
          <w:tcPr>
            <w:tcW w:w="57" w:type="pct"/>
            <w:vAlign w:val="bottom"/>
          </w:tcPr>
          <w:p w14:paraId="55CD6B8D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44A3E54D" w14:textId="79094B8B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(1,488,138)</w:t>
            </w:r>
          </w:p>
        </w:tc>
        <w:tc>
          <w:tcPr>
            <w:tcW w:w="57" w:type="pct"/>
            <w:vAlign w:val="bottom"/>
          </w:tcPr>
          <w:p w14:paraId="5EA09615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51AA9F09" w14:textId="698EDA4F" w:rsidR="008B0CF9" w:rsidRPr="007E36BD" w:rsidRDefault="006B1279" w:rsidP="008D53A1">
            <w:pPr>
              <w:tabs>
                <w:tab w:val="decimal" w:pos="432"/>
              </w:tabs>
              <w:spacing w:line="280" w:lineRule="exact"/>
              <w:ind w:right="-5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vAlign w:val="bottom"/>
          </w:tcPr>
          <w:p w14:paraId="19A3FC55" w14:textId="77777777" w:rsidR="008B0CF9" w:rsidRPr="007E36BD" w:rsidRDefault="008B0CF9" w:rsidP="008B0CF9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4313F71C" w14:textId="660FCB8C" w:rsidR="008B0CF9" w:rsidRPr="007E36BD" w:rsidRDefault="008B0CF9" w:rsidP="008D53A1">
            <w:pPr>
              <w:tabs>
                <w:tab w:val="decimal" w:pos="443"/>
              </w:tabs>
              <w:spacing w:line="280" w:lineRule="exact"/>
              <w:ind w:right="-73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9" w:type="pct"/>
            <w:vAlign w:val="bottom"/>
          </w:tcPr>
          <w:p w14:paraId="6FFBC9C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2978EAFA" w14:textId="5CD32B1E" w:rsidR="008B0CF9" w:rsidRPr="007E36BD" w:rsidRDefault="006B1279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(1,501,204)</w:t>
            </w:r>
          </w:p>
        </w:tc>
        <w:tc>
          <w:tcPr>
            <w:tcW w:w="58" w:type="pct"/>
            <w:vAlign w:val="bottom"/>
          </w:tcPr>
          <w:p w14:paraId="1EDB5343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5F15EE08" w14:textId="3AA373FF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(1,488,138)</w:t>
            </w:r>
          </w:p>
        </w:tc>
      </w:tr>
      <w:tr w:rsidR="008B0CF9" w:rsidRPr="007E36BD" w14:paraId="2B2141A4" w14:textId="77777777" w:rsidTr="008B0CF9">
        <w:trPr>
          <w:cantSplit/>
          <w:trHeight w:val="173"/>
        </w:trPr>
        <w:tc>
          <w:tcPr>
            <w:tcW w:w="952" w:type="pct"/>
          </w:tcPr>
          <w:p w14:paraId="70B76285" w14:textId="0BC0C763" w:rsidR="008B0CF9" w:rsidRPr="00EA74A2" w:rsidRDefault="008B0CF9" w:rsidP="008B0CF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</w:t>
            </w:r>
            <w:r w:rsidRPr="00EA74A2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 xml:space="preserve"> (ขาดทุน) </w:t>
            </w: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317" w:type="pct"/>
            <w:tcBorders>
              <w:bottom w:val="double" w:sz="4" w:space="0" w:color="auto"/>
            </w:tcBorders>
            <w:vAlign w:val="bottom"/>
          </w:tcPr>
          <w:p w14:paraId="464B849F" w14:textId="00874396" w:rsidR="008B0CF9" w:rsidRPr="007E36BD" w:rsidRDefault="00317E8D" w:rsidP="008D53A1">
            <w:pPr>
              <w:tabs>
                <w:tab w:val="decimal" w:pos="817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4,235,700</w:t>
            </w:r>
          </w:p>
        </w:tc>
        <w:tc>
          <w:tcPr>
            <w:tcW w:w="61" w:type="pct"/>
            <w:vAlign w:val="bottom"/>
          </w:tcPr>
          <w:p w14:paraId="5A2BAEC9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vAlign w:val="bottom"/>
          </w:tcPr>
          <w:p w14:paraId="58DD4BDB" w14:textId="08B25955" w:rsidR="008B0CF9" w:rsidRPr="007E36BD" w:rsidRDefault="008B0CF9" w:rsidP="008D53A1">
            <w:pPr>
              <w:tabs>
                <w:tab w:val="decimal" w:pos="792"/>
              </w:tabs>
              <w:spacing w:line="280" w:lineRule="exact"/>
              <w:ind w:right="-9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3,757,398</w:t>
            </w:r>
          </w:p>
        </w:tc>
        <w:tc>
          <w:tcPr>
            <w:tcW w:w="57" w:type="pct"/>
            <w:vAlign w:val="bottom"/>
          </w:tcPr>
          <w:p w14:paraId="3CB3ED8C" w14:textId="10025155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vAlign w:val="bottom"/>
          </w:tcPr>
          <w:p w14:paraId="5DACD74B" w14:textId="279527D3" w:rsidR="008B0CF9" w:rsidRPr="007E36BD" w:rsidRDefault="00317E8D" w:rsidP="008D53A1">
            <w:pPr>
              <w:tabs>
                <w:tab w:val="decimal" w:pos="659"/>
              </w:tabs>
              <w:spacing w:line="280" w:lineRule="exact"/>
              <w:ind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237,193</w:t>
            </w:r>
          </w:p>
        </w:tc>
        <w:tc>
          <w:tcPr>
            <w:tcW w:w="57" w:type="pct"/>
            <w:vAlign w:val="bottom"/>
          </w:tcPr>
          <w:p w14:paraId="4ACC445E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vAlign w:val="bottom"/>
          </w:tcPr>
          <w:p w14:paraId="1967A81C" w14:textId="4957A263" w:rsidR="008B0CF9" w:rsidRPr="007E36BD" w:rsidRDefault="008B0CF9" w:rsidP="008D53A1">
            <w:pPr>
              <w:tabs>
                <w:tab w:val="decimal" w:pos="655"/>
              </w:tabs>
              <w:spacing w:line="280" w:lineRule="exact"/>
              <w:ind w:right="-8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192,872</w:t>
            </w:r>
          </w:p>
        </w:tc>
        <w:tc>
          <w:tcPr>
            <w:tcW w:w="57" w:type="pct"/>
            <w:vAlign w:val="bottom"/>
          </w:tcPr>
          <w:p w14:paraId="38A90B78" w14:textId="0AE32686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  <w:vAlign w:val="bottom"/>
          </w:tcPr>
          <w:p w14:paraId="4829D781" w14:textId="4622DD8F" w:rsidR="008B0CF9" w:rsidRPr="007E36BD" w:rsidRDefault="009463F7" w:rsidP="008D53A1">
            <w:pPr>
              <w:tabs>
                <w:tab w:val="decimal" w:pos="764"/>
              </w:tabs>
              <w:spacing w:line="280" w:lineRule="exact"/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10,162</w:t>
            </w:r>
          </w:p>
        </w:tc>
        <w:tc>
          <w:tcPr>
            <w:tcW w:w="57" w:type="pct"/>
            <w:vAlign w:val="bottom"/>
          </w:tcPr>
          <w:p w14:paraId="083D52B3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  <w:vAlign w:val="bottom"/>
          </w:tcPr>
          <w:p w14:paraId="339A408B" w14:textId="718A1CE1" w:rsidR="008B0CF9" w:rsidRPr="007E36BD" w:rsidRDefault="008B0CF9" w:rsidP="008D53A1">
            <w:pPr>
              <w:tabs>
                <w:tab w:val="decimal" w:pos="670"/>
              </w:tabs>
              <w:spacing w:line="280" w:lineRule="exact"/>
              <w:ind w:right="-5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(1,899,391)</w:t>
            </w:r>
          </w:p>
        </w:tc>
        <w:tc>
          <w:tcPr>
            <w:tcW w:w="57" w:type="pct"/>
            <w:vAlign w:val="bottom"/>
          </w:tcPr>
          <w:p w14:paraId="3FAAF215" w14:textId="6D180DF1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  <w:vAlign w:val="bottom"/>
          </w:tcPr>
          <w:p w14:paraId="1C15E473" w14:textId="238F9F26" w:rsidR="008B0CF9" w:rsidRPr="007E36BD" w:rsidRDefault="00324904" w:rsidP="008D53A1">
            <w:pPr>
              <w:tabs>
                <w:tab w:val="decimal" w:pos="792"/>
              </w:tabs>
              <w:spacing w:line="280" w:lineRule="exact"/>
              <w:ind w:right="-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4,483,055</w:t>
            </w:r>
          </w:p>
        </w:tc>
        <w:tc>
          <w:tcPr>
            <w:tcW w:w="57" w:type="pct"/>
            <w:vAlign w:val="bottom"/>
          </w:tcPr>
          <w:p w14:paraId="0EE9DAEF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tcBorders>
              <w:bottom w:val="double" w:sz="4" w:space="0" w:color="auto"/>
            </w:tcBorders>
            <w:vAlign w:val="bottom"/>
          </w:tcPr>
          <w:p w14:paraId="3C80BD6B" w14:textId="52922E6F" w:rsidR="008B0CF9" w:rsidRPr="007E36BD" w:rsidRDefault="008B0CF9" w:rsidP="008D53A1">
            <w:pPr>
              <w:tabs>
                <w:tab w:val="decimal" w:pos="807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2,050,879</w:t>
            </w:r>
          </w:p>
        </w:tc>
        <w:tc>
          <w:tcPr>
            <w:tcW w:w="57" w:type="pct"/>
            <w:vAlign w:val="bottom"/>
          </w:tcPr>
          <w:p w14:paraId="31EF8D5C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vAlign w:val="bottom"/>
          </w:tcPr>
          <w:p w14:paraId="4E0ED3F1" w14:textId="07AF3DA1" w:rsidR="008B0CF9" w:rsidRPr="007E36BD" w:rsidRDefault="006B1279" w:rsidP="008D53A1">
            <w:pPr>
              <w:tabs>
                <w:tab w:val="decimal" w:pos="612"/>
              </w:tabs>
              <w:spacing w:line="280" w:lineRule="exact"/>
              <w:ind w:right="-5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57,464</w:t>
            </w:r>
          </w:p>
        </w:tc>
        <w:tc>
          <w:tcPr>
            <w:tcW w:w="57" w:type="pct"/>
            <w:vAlign w:val="bottom"/>
          </w:tcPr>
          <w:p w14:paraId="29E5B65E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vAlign w:val="bottom"/>
          </w:tcPr>
          <w:p w14:paraId="6C920A9D" w14:textId="41E629DF" w:rsidR="008B0CF9" w:rsidRPr="007E36BD" w:rsidRDefault="008B0CF9" w:rsidP="008D53A1">
            <w:pPr>
              <w:tabs>
                <w:tab w:val="decimal" w:pos="623"/>
              </w:tabs>
              <w:spacing w:line="280" w:lineRule="exact"/>
              <w:ind w:right="-7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86,926</w:t>
            </w:r>
          </w:p>
        </w:tc>
        <w:tc>
          <w:tcPr>
            <w:tcW w:w="59" w:type="pct"/>
            <w:vAlign w:val="bottom"/>
          </w:tcPr>
          <w:p w14:paraId="39AE1A67" w14:textId="484102AA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6737B483" w14:textId="64A4109F" w:rsidR="008B0CF9" w:rsidRPr="007E36BD" w:rsidRDefault="001A106C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4,540,519</w:t>
            </w:r>
          </w:p>
        </w:tc>
        <w:tc>
          <w:tcPr>
            <w:tcW w:w="58" w:type="pct"/>
            <w:vAlign w:val="bottom"/>
          </w:tcPr>
          <w:p w14:paraId="5F14F049" w14:textId="77777777" w:rsidR="008B0CF9" w:rsidRPr="007E36BD" w:rsidRDefault="008B0CF9" w:rsidP="008B0CF9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1531389" w14:textId="162B1F45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2,137,805</w:t>
            </w:r>
          </w:p>
        </w:tc>
      </w:tr>
      <w:tr w:rsidR="004A28C8" w:rsidRPr="007E36BD" w14:paraId="38BE99F6" w14:textId="77777777" w:rsidTr="008B0CF9">
        <w:trPr>
          <w:cantSplit/>
          <w:trHeight w:val="270"/>
        </w:trPr>
        <w:tc>
          <w:tcPr>
            <w:tcW w:w="952" w:type="pct"/>
          </w:tcPr>
          <w:p w14:paraId="35E0065F" w14:textId="77777777" w:rsidR="00F266B3" w:rsidRPr="007E36BD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6E614386" w14:textId="77777777" w:rsidR="00F266B3" w:rsidRPr="007E36BD" w:rsidRDefault="00F266B3" w:rsidP="00F266B3">
            <w:pPr>
              <w:spacing w:line="20" w:lineRule="exact"/>
              <w:ind w:right="-15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1" w:type="pct"/>
            <w:vAlign w:val="center"/>
          </w:tcPr>
          <w:p w14:paraId="246863CB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53C91CD1" w14:textId="77777777" w:rsidR="00F266B3" w:rsidRPr="007E36BD" w:rsidRDefault="00F266B3" w:rsidP="00F266B3">
            <w:pPr>
              <w:spacing w:line="20" w:lineRule="exact"/>
              <w:ind w:right="-15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65634EFF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0" w:type="pct"/>
            <w:vAlign w:val="center"/>
          </w:tcPr>
          <w:p w14:paraId="2DDA7B02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31ADC48F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vAlign w:val="center"/>
          </w:tcPr>
          <w:p w14:paraId="725A6AB4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11BC638B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9" w:type="pct"/>
            <w:vAlign w:val="center"/>
          </w:tcPr>
          <w:p w14:paraId="0343918F" w14:textId="77777777" w:rsidR="00F266B3" w:rsidRPr="007E36BD" w:rsidRDefault="00F266B3" w:rsidP="00F266B3">
            <w:pPr>
              <w:spacing w:line="20" w:lineRule="exact"/>
              <w:ind w:hanging="12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5233C80E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vAlign w:val="center"/>
          </w:tcPr>
          <w:p w14:paraId="278EA844" w14:textId="77777777" w:rsidR="00F266B3" w:rsidRPr="007E36BD" w:rsidRDefault="00F266B3" w:rsidP="00F266B3">
            <w:pPr>
              <w:spacing w:line="20" w:lineRule="exact"/>
              <w:ind w:right="-7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26DA07C1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4" w:type="pct"/>
            <w:vAlign w:val="center"/>
          </w:tcPr>
          <w:p w14:paraId="156842CB" w14:textId="6394898A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5BD72AC1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vAlign w:val="center"/>
          </w:tcPr>
          <w:p w14:paraId="6890131D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7A3A3A0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vAlign w:val="center"/>
          </w:tcPr>
          <w:p w14:paraId="26D1912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50BAB1B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vAlign w:val="center"/>
          </w:tcPr>
          <w:p w14:paraId="254112A0" w14:textId="77777777" w:rsidR="00F266B3" w:rsidRPr="007E36BD" w:rsidRDefault="00F266B3" w:rsidP="00F266B3">
            <w:pPr>
              <w:spacing w:line="20" w:lineRule="exact"/>
              <w:ind w:right="-3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4C7446BC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0" w:type="pct"/>
            <w:vAlign w:val="center"/>
          </w:tcPr>
          <w:p w14:paraId="23CA867F" w14:textId="77777777" w:rsidR="00F266B3" w:rsidRPr="007E36BD" w:rsidRDefault="00F266B3" w:rsidP="008D53A1">
            <w:pPr>
              <w:tabs>
                <w:tab w:val="decimal" w:pos="778"/>
              </w:tabs>
              <w:spacing w:line="20" w:lineRule="exact"/>
              <w:ind w:right="-112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vAlign w:val="center"/>
          </w:tcPr>
          <w:p w14:paraId="2B9674B4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center"/>
          </w:tcPr>
          <w:p w14:paraId="4607EA91" w14:textId="7CCAE25E" w:rsidR="00F266B3" w:rsidRPr="007E36BD" w:rsidRDefault="00F266B3" w:rsidP="008D53A1">
            <w:pPr>
              <w:pStyle w:val="acctfourfigures"/>
              <w:tabs>
                <w:tab w:val="clear" w:pos="765"/>
                <w:tab w:val="decimal" w:pos="662"/>
              </w:tabs>
              <w:spacing w:line="20" w:lineRule="exact"/>
              <w:ind w:left="-169" w:right="-108"/>
              <w:contextualSpacing/>
              <w:rPr>
                <w:rFonts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</w:tr>
      <w:tr w:rsidR="004A28C8" w:rsidRPr="007E36BD" w14:paraId="56A9DC49" w14:textId="77777777" w:rsidTr="008B0CF9">
        <w:trPr>
          <w:cantSplit/>
          <w:trHeight w:val="173"/>
        </w:trPr>
        <w:tc>
          <w:tcPr>
            <w:tcW w:w="952" w:type="pct"/>
          </w:tcPr>
          <w:p w14:paraId="032551AE" w14:textId="77777777" w:rsidR="00F266B3" w:rsidRPr="007E36BD" w:rsidRDefault="00F266B3" w:rsidP="00F266B3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17" w:type="pct"/>
            <w:vAlign w:val="center"/>
          </w:tcPr>
          <w:p w14:paraId="49BB357C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61" w:type="pct"/>
            <w:vAlign w:val="center"/>
          </w:tcPr>
          <w:p w14:paraId="2DFFB582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45E31671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33E0BB34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0" w:type="pct"/>
            <w:vAlign w:val="center"/>
          </w:tcPr>
          <w:p w14:paraId="4F7A7EA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295A82F3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center"/>
          </w:tcPr>
          <w:p w14:paraId="105E5E6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0F592D47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9" w:type="pct"/>
            <w:vAlign w:val="center"/>
          </w:tcPr>
          <w:p w14:paraId="6B2AC0A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622E9C6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75" w:type="pct"/>
            <w:vAlign w:val="center"/>
          </w:tcPr>
          <w:p w14:paraId="31337A2E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1EE3113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4" w:type="pct"/>
            <w:vAlign w:val="center"/>
          </w:tcPr>
          <w:p w14:paraId="0818A1BC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34015D99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6" w:type="pct"/>
            <w:vAlign w:val="center"/>
          </w:tcPr>
          <w:p w14:paraId="3370882E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7F251F21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8" w:type="pct"/>
            <w:vAlign w:val="center"/>
          </w:tcPr>
          <w:p w14:paraId="4E282DB2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766DF77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6" w:type="pct"/>
            <w:vAlign w:val="center"/>
          </w:tcPr>
          <w:p w14:paraId="73BC0026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0E5EA353" w14:textId="77777777" w:rsidR="00F266B3" w:rsidRPr="007E36BD" w:rsidRDefault="00F266B3" w:rsidP="00F266B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5FAC61D2" w14:textId="77777777" w:rsidR="00F266B3" w:rsidRPr="007E36BD" w:rsidRDefault="00F266B3" w:rsidP="008D53A1">
            <w:pPr>
              <w:pStyle w:val="acctfourfigures"/>
              <w:tabs>
                <w:tab w:val="clear" w:pos="765"/>
                <w:tab w:val="decimal" w:pos="778"/>
              </w:tabs>
              <w:spacing w:line="280" w:lineRule="exact"/>
              <w:ind w:left="-169" w:right="-112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8" w:type="pct"/>
            <w:vAlign w:val="bottom"/>
          </w:tcPr>
          <w:p w14:paraId="733197BE" w14:textId="77777777" w:rsidR="00F266B3" w:rsidRPr="007E36BD" w:rsidRDefault="00F266B3" w:rsidP="00F266B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509747C9" w14:textId="77777777" w:rsidR="00F266B3" w:rsidRPr="007E36BD" w:rsidRDefault="00F266B3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169" w:right="-108"/>
              <w:contextualSpacing/>
              <w:rPr>
                <w:rFonts w:cs="Angsana New"/>
                <w:sz w:val="23"/>
                <w:szCs w:val="23"/>
                <w:lang w:bidi="th-TH"/>
              </w:rPr>
            </w:pPr>
          </w:p>
        </w:tc>
      </w:tr>
      <w:tr w:rsidR="008B0CF9" w:rsidRPr="007E36BD" w14:paraId="1BDC30A0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4D74B66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ดอกเบี้ยรับ</w:t>
            </w:r>
          </w:p>
        </w:tc>
        <w:tc>
          <w:tcPr>
            <w:tcW w:w="317" w:type="pct"/>
            <w:vAlign w:val="center"/>
          </w:tcPr>
          <w:p w14:paraId="118798F8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61" w:type="pct"/>
            <w:vAlign w:val="center"/>
          </w:tcPr>
          <w:p w14:paraId="1A041100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290CFB9A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721D0B2C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0" w:type="pct"/>
            <w:vAlign w:val="center"/>
          </w:tcPr>
          <w:p w14:paraId="5F429B15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19445776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vAlign w:val="center"/>
          </w:tcPr>
          <w:p w14:paraId="6DDC13BE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2EEE63F9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9" w:type="pct"/>
            <w:vAlign w:val="center"/>
          </w:tcPr>
          <w:p w14:paraId="0A7E1C5B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23127AD2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75" w:type="pct"/>
            <w:vAlign w:val="center"/>
          </w:tcPr>
          <w:p w14:paraId="16FE80C4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3C9E94B4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4" w:type="pct"/>
            <w:vAlign w:val="center"/>
          </w:tcPr>
          <w:p w14:paraId="2ABB8B65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77DF5889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6" w:type="pct"/>
            <w:vAlign w:val="center"/>
          </w:tcPr>
          <w:p w14:paraId="4E547E79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1A84C7CB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8" w:type="pct"/>
            <w:vAlign w:val="center"/>
          </w:tcPr>
          <w:p w14:paraId="72F1766F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vAlign w:val="center"/>
          </w:tcPr>
          <w:p w14:paraId="3459694D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6" w:type="pct"/>
            <w:vAlign w:val="center"/>
          </w:tcPr>
          <w:p w14:paraId="652974E1" w14:textId="77777777" w:rsidR="008B0CF9" w:rsidRPr="007E36BD" w:rsidRDefault="008B0CF9" w:rsidP="008B0CF9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0275C7A4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7B788144" w14:textId="22756D7E" w:rsidR="008B0CF9" w:rsidRPr="007E36BD" w:rsidRDefault="000224E7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99,031</w:t>
            </w:r>
          </w:p>
        </w:tc>
        <w:tc>
          <w:tcPr>
            <w:tcW w:w="58" w:type="pct"/>
            <w:vAlign w:val="bottom"/>
          </w:tcPr>
          <w:p w14:paraId="590411BA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0C28FF70" w14:textId="32DF3E8B" w:rsidR="008B0CF9" w:rsidRPr="00E442AE" w:rsidRDefault="008B0CF9" w:rsidP="008D53A1">
            <w:pPr>
              <w:tabs>
                <w:tab w:val="decimal" w:pos="662"/>
              </w:tabs>
              <w:spacing w:line="280" w:lineRule="exact"/>
              <w:ind w:right="-108"/>
              <w:rPr>
                <w:color w:val="000000"/>
                <w:sz w:val="23"/>
                <w:szCs w:val="23"/>
                <w:highlight w:val="yellow"/>
              </w:rPr>
            </w:pPr>
            <w:r w:rsidRPr="00DB08B7">
              <w:rPr>
                <w:color w:val="000000"/>
                <w:sz w:val="23"/>
                <w:szCs w:val="23"/>
              </w:rPr>
              <w:t>37,749</w:t>
            </w:r>
          </w:p>
        </w:tc>
      </w:tr>
      <w:tr w:rsidR="008B0CF9" w:rsidRPr="007E36BD" w14:paraId="2ADD47A1" w14:textId="77777777" w:rsidTr="008B0CF9">
        <w:trPr>
          <w:cantSplit/>
          <w:trHeight w:val="173"/>
        </w:trPr>
        <w:tc>
          <w:tcPr>
            <w:tcW w:w="1693" w:type="pct"/>
            <w:gridSpan w:val="5"/>
          </w:tcPr>
          <w:p w14:paraId="19945CDE" w14:textId="7353A2DC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260" w:type="pct"/>
            <w:vAlign w:val="bottom"/>
          </w:tcPr>
          <w:p w14:paraId="6BBB823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3807D50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354120C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B4521B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762C1F2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5B43706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DAF8D76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2D2CF1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3C60974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0984F6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4E2B806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5EADD84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4E40FDD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E565EA5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4279B55C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522F66F5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7F8DAB5A" w14:textId="7D6BD950" w:rsidR="008B0CF9" w:rsidRPr="007E36BD" w:rsidRDefault="000224E7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color w:val="000000"/>
                <w:sz w:val="23"/>
                <w:szCs w:val="23"/>
                <w:rtl/>
              </w:rPr>
            </w:pPr>
            <w:r>
              <w:rPr>
                <w:color w:val="000000"/>
                <w:sz w:val="23"/>
                <w:szCs w:val="23"/>
              </w:rPr>
              <w:t>125</w:t>
            </w:r>
          </w:p>
        </w:tc>
        <w:tc>
          <w:tcPr>
            <w:tcW w:w="58" w:type="pct"/>
            <w:vAlign w:val="bottom"/>
          </w:tcPr>
          <w:p w14:paraId="78F3A08A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562D049" w14:textId="738815D2" w:rsidR="008B0CF9" w:rsidRPr="008B753F" w:rsidRDefault="00DB08B7" w:rsidP="008D53A1">
            <w:pPr>
              <w:tabs>
                <w:tab w:val="decimal" w:pos="662"/>
              </w:tabs>
              <w:spacing w:line="280" w:lineRule="exact"/>
              <w:ind w:right="-108"/>
              <w:rPr>
                <w:color w:val="000000"/>
                <w:sz w:val="23"/>
                <w:szCs w:val="23"/>
              </w:rPr>
            </w:pPr>
            <w:r w:rsidRPr="008B753F">
              <w:rPr>
                <w:color w:val="000000"/>
                <w:sz w:val="23"/>
                <w:szCs w:val="23"/>
              </w:rPr>
              <w:t>265,895</w:t>
            </w:r>
          </w:p>
        </w:tc>
      </w:tr>
      <w:tr w:rsidR="008B0CF9" w:rsidRPr="007E36BD" w14:paraId="1C7BC022" w14:textId="309BCD66" w:rsidTr="008B0CF9">
        <w:trPr>
          <w:cantSplit/>
          <w:trHeight w:val="173"/>
        </w:trPr>
        <w:tc>
          <w:tcPr>
            <w:tcW w:w="1693" w:type="pct"/>
            <w:gridSpan w:val="5"/>
          </w:tcPr>
          <w:p w14:paraId="55A65272" w14:textId="3B0ADB79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cs="Angsana New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260" w:type="pct"/>
            <w:vAlign w:val="bottom"/>
          </w:tcPr>
          <w:p w14:paraId="68B5CE2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1B2C035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6184656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F330A71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54246BB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4451D15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A795AB0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5C98E448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707A8FE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8EF3A0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7C92FA4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D989C23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52AAA77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7E7FF6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A3F38C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067273C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6FD05D53" w14:textId="444F36F0" w:rsidR="008B0CF9" w:rsidRPr="007E36BD" w:rsidRDefault="006C27C1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color w:val="000000"/>
                <w:sz w:val="23"/>
                <w:szCs w:val="23"/>
                <w:rtl/>
              </w:rPr>
            </w:pPr>
            <w:r>
              <w:rPr>
                <w:color w:val="000000"/>
                <w:sz w:val="23"/>
                <w:szCs w:val="23"/>
              </w:rPr>
              <w:t>17,</w:t>
            </w:r>
            <w:r w:rsidR="00E81161">
              <w:rPr>
                <w:color w:val="000000"/>
                <w:sz w:val="23"/>
                <w:szCs w:val="23"/>
              </w:rPr>
              <w:t>286</w:t>
            </w:r>
          </w:p>
        </w:tc>
        <w:tc>
          <w:tcPr>
            <w:tcW w:w="58" w:type="pct"/>
            <w:vAlign w:val="bottom"/>
          </w:tcPr>
          <w:p w14:paraId="279936A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BD2AE76" w14:textId="5ECE393A" w:rsidR="008B0CF9" w:rsidRPr="008B753F" w:rsidRDefault="00DB08B7" w:rsidP="008D53A1">
            <w:pPr>
              <w:tabs>
                <w:tab w:val="decimal" w:pos="662"/>
              </w:tabs>
              <w:spacing w:line="280" w:lineRule="exact"/>
              <w:ind w:right="-108"/>
              <w:rPr>
                <w:color w:val="000000"/>
                <w:sz w:val="23"/>
                <w:szCs w:val="23"/>
                <w:rtl/>
                <w:cs/>
              </w:rPr>
            </w:pPr>
            <w:r w:rsidRPr="008B753F">
              <w:rPr>
                <w:color w:val="000000"/>
                <w:sz w:val="23"/>
                <w:szCs w:val="23"/>
              </w:rPr>
              <w:t>27</w:t>
            </w:r>
            <w:r w:rsidR="008B0CF9" w:rsidRPr="008B753F">
              <w:rPr>
                <w:color w:val="000000"/>
                <w:sz w:val="23"/>
                <w:szCs w:val="23"/>
              </w:rPr>
              <w:t>,</w:t>
            </w:r>
            <w:r w:rsidRPr="008B753F">
              <w:rPr>
                <w:color w:val="000000"/>
                <w:sz w:val="23"/>
                <w:szCs w:val="23"/>
              </w:rPr>
              <w:t>265</w:t>
            </w:r>
          </w:p>
        </w:tc>
      </w:tr>
      <w:tr w:rsidR="008B0CF9" w:rsidRPr="007E36BD" w14:paraId="614290FD" w14:textId="77777777" w:rsidTr="008B0CF9">
        <w:trPr>
          <w:cantSplit/>
          <w:trHeight w:val="173"/>
        </w:trPr>
        <w:tc>
          <w:tcPr>
            <w:tcW w:w="1331" w:type="pct"/>
            <w:gridSpan w:val="3"/>
            <w:vAlign w:val="center"/>
          </w:tcPr>
          <w:p w14:paraId="100DC5EA" w14:textId="4105DCE8" w:rsidR="008B0CF9" w:rsidRPr="00EA74A2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 w:firstLine="85"/>
              <w:contextualSpacing/>
              <w:rPr>
                <w:rFonts w:cs="Angsana New"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ขาดทุนจากการ</w:t>
            </w: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จำหน่ายและ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ตัดจำหน่ายสินทรัพย์ไม่มีตัวตน</w:t>
            </w:r>
          </w:p>
        </w:tc>
        <w:tc>
          <w:tcPr>
            <w:tcW w:w="305" w:type="pct"/>
            <w:vAlign w:val="bottom"/>
          </w:tcPr>
          <w:p w14:paraId="7B6E50FC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225CF7A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0F9565F2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174BA98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26275693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E311AE5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4CE1A6B2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7C4DCE6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265B1C0D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04FF6EB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66C040D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883EC5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780EB1F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6CDAA4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7B0AD230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92E7E8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37BA2F5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7CB7961D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2A06D17F" w14:textId="6010CE18" w:rsidR="008B0CF9" w:rsidRPr="007E36BD" w:rsidRDefault="00020C5E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(204)</w:t>
            </w:r>
          </w:p>
        </w:tc>
        <w:tc>
          <w:tcPr>
            <w:tcW w:w="58" w:type="pct"/>
            <w:vAlign w:val="bottom"/>
          </w:tcPr>
          <w:p w14:paraId="629FAB75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22819BCB" w14:textId="712B590E" w:rsidR="008B0CF9" w:rsidRPr="008B753F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753F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CF51FE" w:rsidRPr="008B753F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,3</w:t>
            </w:r>
            <w:r w:rsidR="00CF51FE" w:rsidRPr="008B753F">
              <w:rPr>
                <w:rFonts w:asciiTheme="majorBidi" w:hAnsiTheme="majorBidi" w:cstheme="majorBidi"/>
                <w:sz w:val="23"/>
                <w:szCs w:val="23"/>
              </w:rPr>
              <w:t>56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B0CF9" w:rsidRPr="007E36BD" w14:paraId="79B46EDC" w14:textId="77777777" w:rsidTr="008B0CF9">
        <w:trPr>
          <w:cantSplit/>
          <w:trHeight w:val="173"/>
        </w:trPr>
        <w:tc>
          <w:tcPr>
            <w:tcW w:w="1636" w:type="pct"/>
            <w:gridSpan w:val="4"/>
            <w:vAlign w:val="center"/>
          </w:tcPr>
          <w:p w14:paraId="51C1165F" w14:textId="1E6FF61A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EA74A2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7" w:type="pct"/>
            <w:vAlign w:val="bottom"/>
          </w:tcPr>
          <w:p w14:paraId="778419E4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21E248CD" w14:textId="77777777" w:rsidR="008B0CF9" w:rsidRPr="00EA74A2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10F9573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DE5205D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A17637B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1E5046D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8BB7CAE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BAAE45F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607DD18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76B98741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686C8E4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3BD5AB7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F1FEFD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5741BFE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06B2FB3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7B119D6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6DD034C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6786D29F" w14:textId="3DAA083D" w:rsidR="008B0CF9" w:rsidRPr="007E36BD" w:rsidRDefault="003A3B4E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(158,505)</w:t>
            </w:r>
          </w:p>
        </w:tc>
        <w:tc>
          <w:tcPr>
            <w:tcW w:w="58" w:type="pct"/>
            <w:vAlign w:val="bottom"/>
          </w:tcPr>
          <w:p w14:paraId="3A4B0D7B" w14:textId="77777777" w:rsidR="008B0CF9" w:rsidRPr="007E36BD" w:rsidRDefault="008B0CF9" w:rsidP="008B0CF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6C50FADA" w14:textId="2769005E" w:rsidR="008B0CF9" w:rsidRPr="008B753F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color w:val="000000"/>
                <w:sz w:val="23"/>
                <w:szCs w:val="23"/>
              </w:rPr>
            </w:pPr>
            <w:r w:rsidRPr="008B753F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CF51FE" w:rsidRPr="008B753F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F51FE" w:rsidRPr="008B753F">
              <w:rPr>
                <w:rFonts w:asciiTheme="majorBidi" w:hAnsiTheme="majorBidi" w:cstheme="majorBidi"/>
                <w:sz w:val="23"/>
                <w:szCs w:val="23"/>
              </w:rPr>
              <w:t>091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B0CF9" w:rsidRPr="00B640D4" w14:paraId="641D49BF" w14:textId="77777777" w:rsidTr="008B0CF9">
        <w:trPr>
          <w:cantSplit/>
          <w:trHeight w:val="173"/>
        </w:trPr>
        <w:tc>
          <w:tcPr>
            <w:tcW w:w="1693" w:type="pct"/>
            <w:gridSpan w:val="5"/>
            <w:vAlign w:val="center"/>
          </w:tcPr>
          <w:p w14:paraId="44FDD49D" w14:textId="4967EF0E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  <w:r w:rsidRPr="00EA74A2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260" w:type="pct"/>
            <w:vAlign w:val="bottom"/>
          </w:tcPr>
          <w:p w14:paraId="58D2560A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83B90A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0293A6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8B22BD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3648368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B6018E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00A8438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5233D501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297F795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A5E7B6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35B03FB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588EC2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30D969F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FC4017A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3D7974B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77808B8A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19762A44" w14:textId="4A628156" w:rsidR="008B0CF9" w:rsidRPr="007E36BD" w:rsidRDefault="003A3B4E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(1,017)</w:t>
            </w:r>
          </w:p>
        </w:tc>
        <w:tc>
          <w:tcPr>
            <w:tcW w:w="58" w:type="pct"/>
            <w:vAlign w:val="bottom"/>
          </w:tcPr>
          <w:p w14:paraId="6540335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6AFF6D9E" w14:textId="1421EBF9" w:rsidR="008B0CF9" w:rsidRPr="008B753F" w:rsidRDefault="00CF51FE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8B753F">
              <w:rPr>
                <w:rFonts w:asciiTheme="majorBidi" w:hAnsiTheme="majorBidi" w:cstheme="majorBidi"/>
                <w:sz w:val="23"/>
                <w:szCs w:val="23"/>
              </w:rPr>
              <w:t>(1,389)</w:t>
            </w:r>
          </w:p>
        </w:tc>
      </w:tr>
      <w:tr w:rsidR="008B0CF9" w:rsidRPr="007E36BD" w14:paraId="513A1426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1A0DDCE5" w14:textId="4E30F5B5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317" w:type="pct"/>
            <w:vAlign w:val="bottom"/>
          </w:tcPr>
          <w:p w14:paraId="20DFF11E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4A31E104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76923D7A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34D6828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2BA1A3AB" w14:textId="77777777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310A87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611CCDA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90A5E7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0DD6595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32F1ABA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7121388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282365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786B49F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702A3C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4B524271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DCBBC8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7C0C217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86DBD2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24FF88D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7A30A48C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37257AE8" w14:textId="218B149C" w:rsidR="008B0CF9" w:rsidRPr="007E36BD" w:rsidRDefault="00502F31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(130,126)</w:t>
            </w:r>
          </w:p>
        </w:tc>
        <w:tc>
          <w:tcPr>
            <w:tcW w:w="58" w:type="pct"/>
            <w:vAlign w:val="bottom"/>
          </w:tcPr>
          <w:p w14:paraId="33E8ED6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09E92B98" w14:textId="7A82558C" w:rsidR="008B0CF9" w:rsidRPr="008B753F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color w:val="000000"/>
                <w:sz w:val="23"/>
                <w:szCs w:val="23"/>
              </w:rPr>
            </w:pPr>
            <w:r w:rsidRPr="008B753F">
              <w:rPr>
                <w:rFonts w:asciiTheme="majorBidi" w:hAnsiTheme="majorBidi" w:cstheme="majorBidi"/>
                <w:sz w:val="23"/>
                <w:szCs w:val="23"/>
              </w:rPr>
              <w:t>(217,300)</w:t>
            </w:r>
          </w:p>
        </w:tc>
      </w:tr>
      <w:tr w:rsidR="008B0CF9" w:rsidRPr="007E36BD" w14:paraId="131377B7" w14:textId="77777777" w:rsidTr="008B0CF9">
        <w:trPr>
          <w:cantSplit/>
          <w:trHeight w:val="173"/>
        </w:trPr>
        <w:tc>
          <w:tcPr>
            <w:tcW w:w="1953" w:type="pct"/>
            <w:gridSpan w:val="6"/>
            <w:vAlign w:val="center"/>
          </w:tcPr>
          <w:p w14:paraId="5618665C" w14:textId="534A99B0" w:rsidR="008B0CF9" w:rsidRPr="00EA74A2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กำไร (ขาดทุน) 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ที่ยังไม่เกิดขึ้นจากการเปลี่ยนแปลงมูลค่ายุติธรรมของตราสา</w:t>
            </w: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ร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อนุพันธ์</w:t>
            </w:r>
          </w:p>
        </w:tc>
        <w:tc>
          <w:tcPr>
            <w:tcW w:w="57" w:type="pct"/>
            <w:vAlign w:val="bottom"/>
          </w:tcPr>
          <w:p w14:paraId="011BBCE1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2029B4F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B104E8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3BA1A4D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33D9DDA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2DDD948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898D5B1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0A4AB36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ED24B6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14A4142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5A5CC5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749D444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0523362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7C8A28B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5B48E6D2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16CBE753" w14:textId="22242E1D" w:rsidR="008B0CF9" w:rsidRPr="00031769" w:rsidRDefault="00502F31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color w:val="000000"/>
                <w:sz w:val="23"/>
                <w:szCs w:val="23"/>
              </w:rPr>
            </w:pPr>
            <w:r w:rsidRPr="00031769">
              <w:rPr>
                <w:color w:val="000000"/>
                <w:sz w:val="23"/>
                <w:szCs w:val="23"/>
              </w:rPr>
              <w:t>18,40</w:t>
            </w:r>
            <w:r w:rsidR="00E81161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58" w:type="pct"/>
            <w:vAlign w:val="bottom"/>
          </w:tcPr>
          <w:p w14:paraId="2776173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78669949" w14:textId="710073BE" w:rsidR="008B0CF9" w:rsidRPr="008B753F" w:rsidRDefault="00CF51FE" w:rsidP="008D53A1">
            <w:pPr>
              <w:tabs>
                <w:tab w:val="decimal" w:pos="662"/>
              </w:tabs>
              <w:spacing w:line="280" w:lineRule="exact"/>
              <w:ind w:right="-108"/>
              <w:rPr>
                <w:color w:val="000000"/>
                <w:sz w:val="23"/>
                <w:szCs w:val="23"/>
              </w:rPr>
            </w:pPr>
            <w:r w:rsidRPr="008B753F">
              <w:rPr>
                <w:color w:val="000000"/>
                <w:sz w:val="23"/>
                <w:szCs w:val="23"/>
              </w:rPr>
              <w:t>(19,682)</w:t>
            </w:r>
          </w:p>
        </w:tc>
      </w:tr>
      <w:tr w:rsidR="008B0CF9" w:rsidRPr="007E36BD" w14:paraId="65E650FB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3C23DCE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317" w:type="pct"/>
            <w:vAlign w:val="bottom"/>
          </w:tcPr>
          <w:p w14:paraId="46DE87B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62099D12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25DBA5B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6711FB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6CDA9F3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A1A3AC6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7B4D904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9A4BF2B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7046CAA1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6D885E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B962C90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B385FE2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6CC35D8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DE9058D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0F86BA8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EAEB1BF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4EE5CB0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0AA687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04767B6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506977B6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792251A9" w14:textId="62D167E0" w:rsidR="008B0CF9" w:rsidRPr="007E36BD" w:rsidRDefault="0018356C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109,</w:t>
            </w:r>
            <w:r w:rsidR="00E81161">
              <w:rPr>
                <w:color w:val="000000"/>
                <w:sz w:val="23"/>
                <w:szCs w:val="23"/>
              </w:rPr>
              <w:t>691</w:t>
            </w:r>
          </w:p>
        </w:tc>
        <w:tc>
          <w:tcPr>
            <w:tcW w:w="58" w:type="pct"/>
            <w:vAlign w:val="bottom"/>
          </w:tcPr>
          <w:p w14:paraId="34A3CAB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0AA48DF3" w14:textId="56DE96A0" w:rsidR="008B0CF9" w:rsidRPr="00E442AE" w:rsidRDefault="008B0CF9" w:rsidP="008D53A1">
            <w:pPr>
              <w:tabs>
                <w:tab w:val="decimal" w:pos="662"/>
              </w:tabs>
              <w:spacing w:line="280" w:lineRule="exact"/>
              <w:ind w:right="-108"/>
              <w:rPr>
                <w:color w:val="000000"/>
                <w:sz w:val="23"/>
                <w:szCs w:val="23"/>
              </w:rPr>
            </w:pPr>
            <w:r w:rsidRPr="00E442AE">
              <w:rPr>
                <w:color w:val="000000"/>
                <w:sz w:val="23"/>
                <w:szCs w:val="23"/>
              </w:rPr>
              <w:t>112,166</w:t>
            </w:r>
          </w:p>
        </w:tc>
      </w:tr>
      <w:tr w:rsidR="008B0CF9" w:rsidRPr="007E36BD" w14:paraId="66C18018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4FBDA5BE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ต้นทุนทางการเงิน</w:t>
            </w:r>
          </w:p>
        </w:tc>
        <w:tc>
          <w:tcPr>
            <w:tcW w:w="317" w:type="pct"/>
          </w:tcPr>
          <w:p w14:paraId="398C4DD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</w:tcPr>
          <w:p w14:paraId="569295C1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</w:tcPr>
          <w:p w14:paraId="508801DA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0CBBE1E3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</w:tcPr>
          <w:p w14:paraId="1ED5853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0063D72A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</w:tcPr>
          <w:p w14:paraId="11420D60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2E07C84F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</w:tcPr>
          <w:p w14:paraId="7B9C5BE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387E1A0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</w:tcPr>
          <w:p w14:paraId="58B9ADCD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664D65D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</w:tcPr>
          <w:p w14:paraId="4248D72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</w:tcPr>
          <w:p w14:paraId="7F73ACA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</w:tcPr>
          <w:p w14:paraId="13B3F55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</w:tcPr>
          <w:p w14:paraId="79D8B125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</w:tcPr>
          <w:p w14:paraId="0910D9C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</w:tcPr>
          <w:p w14:paraId="667F21D2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</w:tcPr>
          <w:p w14:paraId="36416B8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</w:tcPr>
          <w:p w14:paraId="06C6E5A6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</w:tcPr>
          <w:p w14:paraId="1764CF59" w14:textId="7E9064F7" w:rsidR="008B0CF9" w:rsidRPr="007E36BD" w:rsidRDefault="00F85697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(109,401)</w:t>
            </w:r>
          </w:p>
        </w:tc>
        <w:tc>
          <w:tcPr>
            <w:tcW w:w="58" w:type="pct"/>
          </w:tcPr>
          <w:p w14:paraId="11734C1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</w:tcPr>
          <w:p w14:paraId="0F3B087E" w14:textId="64DEA5F3" w:rsidR="008B0CF9" w:rsidRPr="00E442AE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cs="Angsana New"/>
                <w:color w:val="000000"/>
                <w:sz w:val="23"/>
                <w:szCs w:val="23"/>
                <w:lang w:bidi="th-TH"/>
              </w:rPr>
            </w:pPr>
            <w:r w:rsidRPr="00E442AE">
              <w:rPr>
                <w:rFonts w:asciiTheme="majorBidi" w:hAnsiTheme="majorBidi" w:cstheme="majorBidi"/>
                <w:sz w:val="23"/>
                <w:szCs w:val="23"/>
              </w:rPr>
              <w:t>(117,535)</w:t>
            </w:r>
          </w:p>
        </w:tc>
      </w:tr>
      <w:tr w:rsidR="008B0CF9" w:rsidRPr="007E36BD" w14:paraId="4469E368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285C0D0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17" w:type="pct"/>
            <w:vAlign w:val="bottom"/>
          </w:tcPr>
          <w:p w14:paraId="6E6BDBF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3AE2958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2190481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72B9771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1E5D9D26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8627F25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45B454BB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2235CCE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11AC20A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36C9982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4849BB9C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FAF300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0ED26D0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9ACD83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36EFA4C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29218C0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59CC5424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EC4D37B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2FF1C67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69578038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5CDEDF00" w14:textId="0D94531E" w:rsidR="008B0CF9" w:rsidRPr="007E36BD" w:rsidRDefault="00F24FEC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(532,118)</w:t>
            </w:r>
          </w:p>
        </w:tc>
        <w:tc>
          <w:tcPr>
            <w:tcW w:w="58" w:type="pct"/>
            <w:vAlign w:val="bottom"/>
          </w:tcPr>
          <w:p w14:paraId="6D1DEA1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2FAABEE3" w14:textId="7BBABA08" w:rsidR="008B0CF9" w:rsidRPr="00E442AE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cs="Angsana New"/>
                <w:color w:val="000000"/>
                <w:sz w:val="23"/>
                <w:szCs w:val="23"/>
                <w:lang w:bidi="th-TH"/>
              </w:rPr>
            </w:pPr>
            <w:r w:rsidRPr="00E442AE">
              <w:rPr>
                <w:rFonts w:asciiTheme="majorBidi" w:hAnsiTheme="majorBidi" w:cstheme="majorBidi"/>
                <w:sz w:val="23"/>
                <w:szCs w:val="23"/>
              </w:rPr>
              <w:t>(397,724)</w:t>
            </w:r>
          </w:p>
        </w:tc>
      </w:tr>
      <w:tr w:rsidR="008B0CF9" w:rsidRPr="007E36BD" w14:paraId="6CB8EEB9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2D45D790" w14:textId="367D5304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</w:t>
            </w: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317" w:type="pct"/>
            <w:vAlign w:val="bottom"/>
          </w:tcPr>
          <w:p w14:paraId="6B6B6D6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1351DEB2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46D8FBF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D46765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6336B20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457DEBA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7A0863E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EED890F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69AFCCE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854AC90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036CC058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E1BB400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07D5618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00A754C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4C429982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207F335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760A1011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7B1757E1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49934EB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3340C08A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56274F17" w14:textId="29B2E623" w:rsidR="008B0CF9" w:rsidRPr="007E36BD" w:rsidRDefault="00F24FEC" w:rsidP="008D53A1">
            <w:pPr>
              <w:pStyle w:val="acctfourfigures"/>
              <w:tabs>
                <w:tab w:val="clear" w:pos="765"/>
                <w:tab w:val="decimal" w:pos="778"/>
              </w:tabs>
              <w:spacing w:line="280" w:lineRule="exact"/>
              <w:ind w:left="-169" w:right="-112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>
              <w:rPr>
                <w:rFonts w:cs="Angsana New"/>
                <w:b/>
                <w:bCs/>
                <w:sz w:val="23"/>
                <w:szCs w:val="23"/>
              </w:rPr>
              <w:t>3,853,682</w:t>
            </w:r>
          </w:p>
        </w:tc>
        <w:tc>
          <w:tcPr>
            <w:tcW w:w="58" w:type="pct"/>
            <w:vAlign w:val="bottom"/>
          </w:tcPr>
          <w:p w14:paraId="3D1200D8" w14:textId="77777777" w:rsidR="008B0CF9" w:rsidRPr="007E36BD" w:rsidRDefault="008B0CF9" w:rsidP="008B0CF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vAlign w:val="bottom"/>
          </w:tcPr>
          <w:p w14:paraId="76B72FFD" w14:textId="4E7DBA2A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169"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</w:rPr>
              <w:t>1,757,803</w:t>
            </w:r>
          </w:p>
        </w:tc>
      </w:tr>
      <w:tr w:rsidR="008B0CF9" w:rsidRPr="007E36BD" w14:paraId="0AC993F1" w14:textId="77777777" w:rsidTr="008B0CF9">
        <w:trPr>
          <w:cantSplit/>
          <w:trHeight w:val="173"/>
        </w:trPr>
        <w:tc>
          <w:tcPr>
            <w:tcW w:w="1636" w:type="pct"/>
            <w:gridSpan w:val="4"/>
            <w:vAlign w:val="center"/>
          </w:tcPr>
          <w:p w14:paraId="0DAB2C1E" w14:textId="72EBAC21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7" w:type="pct"/>
            <w:vAlign w:val="bottom"/>
          </w:tcPr>
          <w:p w14:paraId="7AC82694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6B7CF7FF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442D1C5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02764E3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FA3005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7B513FE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70D957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5F2D30D5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63B7336B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063C7A20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5925C07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185580D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233C1890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5387141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01AB703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BEB9CD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38ECF17F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74F973FE" w14:textId="53B49B57" w:rsidR="008B0CF9" w:rsidRPr="007E36BD" w:rsidRDefault="00F24FEC" w:rsidP="008D53A1">
            <w:pPr>
              <w:tabs>
                <w:tab w:val="decimal" w:pos="778"/>
              </w:tabs>
              <w:spacing w:line="280" w:lineRule="exact"/>
              <w:ind w:right="-11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(187,115)</w:t>
            </w:r>
          </w:p>
        </w:tc>
        <w:tc>
          <w:tcPr>
            <w:tcW w:w="58" w:type="pct"/>
            <w:vAlign w:val="bottom"/>
          </w:tcPr>
          <w:p w14:paraId="20E3D5D4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5F8EF7E9" w14:textId="150EE5D3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99" w:right="-108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8B753F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E442AE" w:rsidRPr="008B753F">
              <w:rPr>
                <w:rFonts w:asciiTheme="majorBidi" w:hAnsiTheme="majorBidi" w:cstheme="majorBidi"/>
                <w:sz w:val="23"/>
                <w:szCs w:val="23"/>
              </w:rPr>
              <w:t>119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E442AE" w:rsidRPr="008B753F">
              <w:rPr>
                <w:rFonts w:asciiTheme="majorBidi" w:hAnsiTheme="majorBidi" w:cstheme="majorBidi"/>
                <w:sz w:val="23"/>
                <w:szCs w:val="23"/>
              </w:rPr>
              <w:t>698</w:t>
            </w:r>
            <w:r w:rsidRPr="008B753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B0CF9" w:rsidRPr="007E36BD" w14:paraId="775A91DD" w14:textId="77777777" w:rsidTr="008B0CF9">
        <w:trPr>
          <w:cantSplit/>
          <w:trHeight w:val="173"/>
        </w:trPr>
        <w:tc>
          <w:tcPr>
            <w:tcW w:w="952" w:type="pct"/>
            <w:vAlign w:val="center"/>
          </w:tcPr>
          <w:p w14:paraId="723D4669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317" w:type="pct"/>
            <w:vAlign w:val="bottom"/>
          </w:tcPr>
          <w:p w14:paraId="33C31D63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" w:type="pct"/>
            <w:vAlign w:val="bottom"/>
          </w:tcPr>
          <w:p w14:paraId="5F4B2087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vAlign w:val="bottom"/>
          </w:tcPr>
          <w:p w14:paraId="602BB26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0768380C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0" w:type="pct"/>
            <w:vAlign w:val="bottom"/>
          </w:tcPr>
          <w:p w14:paraId="443AC5ED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1DC7FD53" w14:textId="77777777" w:rsidR="008B0CF9" w:rsidRPr="007E36BD" w:rsidRDefault="008B0CF9" w:rsidP="008B0CF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vAlign w:val="bottom"/>
          </w:tcPr>
          <w:p w14:paraId="1C4E260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7D15C251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9" w:type="pct"/>
            <w:vAlign w:val="bottom"/>
          </w:tcPr>
          <w:p w14:paraId="46CC8D38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052777C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66BE973A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8BC7B57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4" w:type="pct"/>
            <w:vAlign w:val="bottom"/>
          </w:tcPr>
          <w:p w14:paraId="31D4885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417EE28C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vAlign w:val="bottom"/>
          </w:tcPr>
          <w:p w14:paraId="3BC5DB2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vAlign w:val="bottom"/>
          </w:tcPr>
          <w:p w14:paraId="3074DC74" w14:textId="77777777" w:rsidR="008B0CF9" w:rsidRPr="007E36BD" w:rsidRDefault="008B0CF9" w:rsidP="008B0CF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8" w:type="pct"/>
            <w:vAlign w:val="bottom"/>
          </w:tcPr>
          <w:p w14:paraId="0E3A28F5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841F82C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45DAA087" w14:textId="77777777" w:rsidR="008B0CF9" w:rsidRPr="007E36BD" w:rsidRDefault="008B0CF9" w:rsidP="008B0CF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vAlign w:val="bottom"/>
          </w:tcPr>
          <w:p w14:paraId="6F4D2E23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DF69" w14:textId="0A9C9D01" w:rsidR="008B0CF9" w:rsidRPr="007E36BD" w:rsidRDefault="00F24FEC" w:rsidP="008D53A1">
            <w:pPr>
              <w:pStyle w:val="acctfourfigures"/>
              <w:tabs>
                <w:tab w:val="clear" w:pos="765"/>
                <w:tab w:val="decimal" w:pos="778"/>
              </w:tabs>
              <w:spacing w:line="280" w:lineRule="exact"/>
              <w:ind w:left="-169" w:right="-112"/>
              <w:contextualSpacing/>
              <w:rPr>
                <w:rFonts w:cs="Angsana New"/>
                <w:b/>
                <w:bCs/>
                <w:sz w:val="23"/>
                <w:szCs w:val="23"/>
                <w:cs/>
                <w:lang w:bidi="th-TH"/>
              </w:rPr>
            </w:pPr>
            <w:r>
              <w:rPr>
                <w:rFonts w:cs="Angsana New"/>
                <w:b/>
                <w:bCs/>
                <w:sz w:val="23"/>
                <w:szCs w:val="23"/>
                <w:lang w:bidi="th-TH"/>
              </w:rPr>
              <w:t>3,666,567</w:t>
            </w:r>
          </w:p>
        </w:tc>
        <w:tc>
          <w:tcPr>
            <w:tcW w:w="58" w:type="pct"/>
            <w:vAlign w:val="bottom"/>
          </w:tcPr>
          <w:p w14:paraId="535AB229" w14:textId="77777777" w:rsidR="008B0CF9" w:rsidRPr="007E36BD" w:rsidRDefault="008B0CF9" w:rsidP="008B0CF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A1D7" w14:textId="022A24A5" w:rsidR="008B0CF9" w:rsidRPr="007E36BD" w:rsidRDefault="008B0CF9" w:rsidP="008D53A1">
            <w:pPr>
              <w:pStyle w:val="acctfourfigures"/>
              <w:tabs>
                <w:tab w:val="clear" w:pos="765"/>
                <w:tab w:val="decimal" w:pos="662"/>
              </w:tabs>
              <w:spacing w:line="280" w:lineRule="exact"/>
              <w:ind w:left="-169" w:right="-108"/>
              <w:contextualSpacing/>
              <w:rPr>
                <w:rFonts w:cs="Angsana New"/>
                <w:b/>
                <w:bCs/>
                <w:sz w:val="23"/>
                <w:szCs w:val="23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1,638,105</w:t>
            </w:r>
          </w:p>
        </w:tc>
      </w:tr>
    </w:tbl>
    <w:p w14:paraId="5D48A78C" w14:textId="2DA97F10" w:rsidR="00BD4322" w:rsidRPr="00AE4D5B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AE4D5B" w:rsidSect="00BE5628">
          <w:headerReference w:type="default" r:id="rId30"/>
          <w:footerReference w:type="default" r:id="rId31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596739F9" w14:textId="1EE1E5E7" w:rsidR="00D356B5" w:rsidRPr="00EA74A2" w:rsidRDefault="006F6616" w:rsidP="00101C56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6336F6">
        <w:rPr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FF7DE9F" w14:textId="77777777" w:rsidR="00DB7955" w:rsidRPr="00EA74A2" w:rsidRDefault="00DB7955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DE8D9B6" w14:textId="1FA5A34E" w:rsidR="00D356B5" w:rsidRPr="00AE4D5B" w:rsidRDefault="007E36BD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EA74A2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CE14190" w14:textId="00E91149" w:rsidR="00E25B08" w:rsidRPr="00AE4D5B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490D1AB8" w14:textId="4489B0C1" w:rsidR="008F5BFD" w:rsidRPr="00AE4D5B" w:rsidRDefault="00E25B08" w:rsidP="005873E4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B176C5">
        <w:rPr>
          <w:sz w:val="28"/>
          <w:szCs w:val="28"/>
        </w:rPr>
        <w:t>31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53C870D4" w14:textId="0922894D" w:rsidR="001F0BF5" w:rsidRPr="00AE4D5B" w:rsidRDefault="00C707F5" w:rsidP="001F0BF5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108D201A" wp14:editId="32B8A520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13631A" w14:textId="3F64FCE2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CD94A5" w14:textId="404FD1EA" w:rsidR="00242F0D" w:rsidRPr="007E43D2" w:rsidRDefault="008D2B84" w:rsidP="008D2B8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25,560,937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CC3A42" w14:textId="42B7A593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E3D848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D27FC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08A5B7" w14:textId="77777777" w:rsidR="00F4776A" w:rsidRPr="007E43D2" w:rsidRDefault="00F4776A" w:rsidP="00F4776A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F4776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27,069,475</w:t>
                              </w:r>
                            </w:p>
                            <w:p w14:paraId="7E23C29D" w14:textId="0414049D" w:rsidR="00242F0D" w:rsidRPr="00FA531A" w:rsidRDefault="00242F0D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D201A" id="Group 97" o:spid="_x0000_s1066" style="position:absolute;left:0;text-align:left;margin-left:365pt;margin-top:66.85pt;width:100.8pt;height:1in;z-index:2516582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">
                <v:shape id="Text Box 107" o:spid="_x0000_s1067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1213631A" w14:textId="3F64FCE2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108" o:spid="_x0000_s1068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0CCD94A5" w14:textId="404FD1EA" w:rsidR="00242F0D" w:rsidRPr="007E43D2" w:rsidRDefault="008D2B84" w:rsidP="008D2B8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25,560,937</w:t>
                        </w:r>
                      </w:p>
                    </w:txbxContent>
                  </v:textbox>
                </v:shape>
                <v:shape id="Text Box 109" o:spid="_x0000_s1069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45CC3A42" w14:textId="42B7A593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110" o:spid="_x0000_s1070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46E3D848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1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2DED27FC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2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5C08A5B7" w14:textId="77777777" w:rsidR="00F4776A" w:rsidRPr="007E43D2" w:rsidRDefault="00F4776A" w:rsidP="00F4776A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F4776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27,069,475</w:t>
                        </w:r>
                      </w:p>
                      <w:p w14:paraId="7E23C29D" w14:textId="0414049D" w:rsidR="00242F0D" w:rsidRPr="00FA531A" w:rsidRDefault="00242F0D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F0BF5"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7B1DD2B" wp14:editId="7E69B43E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2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BD2DF" id="Freeform 357" o:spid="_x0000_s1026" style="position:absolute;margin-left:201pt;margin-top:216.55pt;width:16.3pt;height:27.0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607377"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3E8ED12" wp14:editId="1872C09A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5589B0" w14:textId="77777777" w:rsidR="00242F0D" w:rsidRPr="007E43D2" w:rsidRDefault="00242F0D" w:rsidP="0060737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ED12" id="TextBox 1" o:spid="_x0000_s1073" type="#_x0000_t202" style="position:absolute;left:0;text-align:left;margin-left:402.1pt;margin-top:5.4pt;width:65.75pt;height:29.45pt;z-index:251658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" filled="f" stroked="f">
                <v:textbox inset="4.3pt,4.3pt,4.3pt,4.3pt">
                  <w:txbxContent>
                    <w:p w14:paraId="615589B0" w14:textId="77777777" w:rsidR="00242F0D" w:rsidRPr="007E43D2" w:rsidRDefault="00242F0D" w:rsidP="0060737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5873E4" w:rsidRPr="00AE4D5B">
        <w:rPr>
          <w:rFonts w:hint="cs"/>
          <w:noProof/>
        </w:rPr>
        <w:drawing>
          <wp:inline distT="0" distB="0" distL="0" distR="0" wp14:anchorId="736BD102" wp14:editId="1932E9AD">
            <wp:extent cx="5698490" cy="3589020"/>
            <wp:effectExtent l="57150" t="0" r="54610" b="106680"/>
            <wp:docPr id="226" name="Chart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4B9D5440" w14:textId="03D8F54E" w:rsidR="001F0BF5" w:rsidRPr="00AE4D5B" w:rsidRDefault="001F0BF5" w:rsidP="001F0BF5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77C1EDF3" wp14:editId="0350F95F">
                <wp:simplePos x="0" y="0"/>
                <wp:positionH relativeFrom="column">
                  <wp:posOffset>238539</wp:posOffset>
                </wp:positionH>
                <wp:positionV relativeFrom="paragraph">
                  <wp:posOffset>31308</wp:posOffset>
                </wp:positionV>
                <wp:extent cx="5488305" cy="1682722"/>
                <wp:effectExtent l="0" t="0" r="0" b="0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82722"/>
                          <a:chOff x="-352458" y="-352"/>
                          <a:chExt cx="5489446" cy="1684485"/>
                        </a:xfrm>
                      </wpg:grpSpPr>
                      <wps:wsp>
                        <wps:cNvPr id="237" name="TextBox 7"/>
                        <wps:cNvSpPr txBox="1"/>
                        <wps:spPr>
                          <a:xfrm>
                            <a:off x="1971633" y="670368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6C2393" w14:textId="77777777" w:rsidR="00242F0D" w:rsidRPr="005A17B1" w:rsidRDefault="00242F0D" w:rsidP="001F0BF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8" name="TextBox 7"/>
                        <wps:cNvSpPr txBox="1"/>
                        <wps:spPr>
                          <a:xfrm>
                            <a:off x="1903802" y="135837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9D6D62" w14:textId="77777777" w:rsidR="00242F0D" w:rsidRPr="005A17B1" w:rsidRDefault="00242F0D" w:rsidP="001F0BF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7A1E2B" w14:textId="38C16852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4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44218" w14:textId="211B25A7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1EDF3" id="Group 236" o:spid="_x0000_s1074" style="position:absolute;left:0;text-align:left;margin-left:18.8pt;margin-top:2.45pt;width:432.15pt;height:132.5pt;z-index:251658253;mso-width-relative:margin;mso-height-relative:margin" coordorigin="-3524,-3" coordsize="54894,16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">
                <v:shape id="TextBox 7" o:spid="_x0000_s1075" type="#_x0000_t202" style="position:absolute;left:19716;top:670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" filled="f" stroked="f">
                  <v:textbox inset="4.3pt,4.3pt,4.3pt,4.3pt">
                    <w:txbxContent>
                      <w:p w14:paraId="0C6C2393" w14:textId="77777777" w:rsidR="00242F0D" w:rsidRPr="005A17B1" w:rsidRDefault="00242F0D" w:rsidP="001F0BF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9038;top:13583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" filled="f" stroked="f">
                  <v:textbox inset="4.3pt,4.3pt,4.3pt,4.3pt">
                    <w:txbxContent>
                      <w:p w14:paraId="2B9D6D62" w14:textId="77777777" w:rsidR="00242F0D" w:rsidRPr="005A17B1" w:rsidRDefault="00242F0D" w:rsidP="001F0BF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" filled="f" stroked="f">
                  <v:textbox inset="4.3pt,4.3pt,4.3pt,4.3pt">
                    <w:txbxContent>
                      <w:p w14:paraId="517A1E2B" w14:textId="38C16852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" filled="f" stroked="f">
                  <v:textbox inset="4.3pt,4.3pt,4.3pt,4.3pt">
                    <w:txbxContent>
                      <w:p w14:paraId="54E44218" w14:textId="211B25A7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54" behindDoc="1" locked="0" layoutInCell="1" allowOverlap="1" wp14:anchorId="549B3F01" wp14:editId="3934781A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42" name="Chart 2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6873390F" w14:textId="2D55D685" w:rsidR="008F5BFD" w:rsidRPr="007E36BD" w:rsidRDefault="001F0BF5" w:rsidP="007E36BD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697170D8" wp14:editId="6DA7ADD8">
                <wp:simplePos x="0" y="0"/>
                <wp:positionH relativeFrom="column">
                  <wp:posOffset>2049780</wp:posOffset>
                </wp:positionH>
                <wp:positionV relativeFrom="paragraph">
                  <wp:posOffset>487257</wp:posOffset>
                </wp:positionV>
                <wp:extent cx="1812897" cy="829733"/>
                <wp:effectExtent l="0" t="0" r="35560" b="2794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897" cy="829733"/>
                          <a:chOff x="-272382" y="-76200"/>
                          <a:chExt cx="1457281" cy="68078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80014" y="604577"/>
                            <a:ext cx="1096556" cy="6"/>
                            <a:chOff x="-80014" y="-246213"/>
                            <a:chExt cx="1096556" cy="6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740484" y="-246207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80014" y="-246213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33A07B" id="Group 102" o:spid="_x0000_s1026" style="position:absolute;margin-left:161.4pt;margin-top:38.35pt;width:142.75pt;height:65.35pt;z-index:251658250;mso-width-relative:margin;mso-height-relative:margin" coordorigin="-2723,-762" coordsize="14572,6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800;top:6045;width:10965;height:0" coordorigin="-800,-2462" coordsize="10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7404,-2462" to="10165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800,-2462" to="1256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ECCDFE0" wp14:editId="7A0A542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7620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E18B1" id="Freeform 25" o:spid="_x0000_s1026" style="position:absolute;margin-left:246.85pt;margin-top:93.3pt;width:16.9pt;height:16.0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D9FF92E" wp14:editId="5D273B91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4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E84EC" id="Freeform 357" o:spid="_x0000_s1026" style="position:absolute;margin-left:233.05pt;margin-top:35.05pt;width:22.65pt;height:28.8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45250C0E" wp14:editId="2CF046F4">
            <wp:extent cx="2286000" cy="2286000"/>
            <wp:effectExtent l="57150" t="0" r="57150" b="114300"/>
            <wp:docPr id="243" name="Chart 2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63B0854B" w14:textId="77777777" w:rsidR="004C1E3B" w:rsidRDefault="004C1E3B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</w:p>
    <w:p w14:paraId="1F04AA64" w14:textId="16D0CF61" w:rsidR="00CD0231" w:rsidRPr="00AE4D5B" w:rsidRDefault="00CD0231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lastRenderedPageBreak/>
        <w:t>รายได้จากการขายจำแนกตามส่วนงานภูมิศาสตร์ในงบการเงินเฉพาะกิจการ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B176C5">
        <w:rPr>
          <w:spacing w:val="8"/>
          <w:sz w:val="30"/>
          <w:szCs w:val="30"/>
        </w:rPr>
        <w:t>3</w:t>
      </w:r>
      <w:r w:rsidR="00B176C5">
        <w:rPr>
          <w:rFonts w:hint="cs"/>
          <w:spacing w:val="8"/>
          <w:sz w:val="30"/>
          <w:szCs w:val="30"/>
        </w:rPr>
        <w:t>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64D87820" w14:textId="77777777" w:rsidR="00FB2026" w:rsidRPr="00AE4D5B" w:rsidRDefault="00FB2026" w:rsidP="00FB2026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63" behindDoc="0" locked="0" layoutInCell="1" allowOverlap="1" wp14:anchorId="54CEF96F" wp14:editId="2343E88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E88E18" w14:textId="6876E7EE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00902" w14:textId="66D010D4" w:rsidR="00242F0D" w:rsidRPr="007E43D2" w:rsidRDefault="00C43F68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17,158,438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666D9" w14:textId="377C5FAA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24537F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A3FF9C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50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3B0167" w14:textId="77777777" w:rsidR="00961B12" w:rsidRPr="007E43D2" w:rsidRDefault="00961B12" w:rsidP="00961B1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61B1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18,531,226</w:t>
                              </w:r>
                            </w:p>
                            <w:p w14:paraId="1291E0A9" w14:textId="4E052ED6" w:rsidR="00242F0D" w:rsidRPr="00FA531A" w:rsidRDefault="00242F0D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EF96F" id="Group 244" o:spid="_x0000_s1079" style="position:absolute;left:0;text-align:left;margin-left:365pt;margin-top:66.85pt;width:100.8pt;height:1in;z-index:25165826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">
                <v:shape id="Text Box 245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    <v:textbox>
                    <w:txbxContent>
                      <w:p w14:paraId="4BE88E18" w14:textId="6876E7EE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246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WoC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fRlBtcz5QjI5R8AAAD//wMAUEsBAi0AFAAGAAgAAAAhANvh9svuAAAAhQEAABMAAAAAAAAAAAAA&#10;AAAAAAAAAFtDb250ZW50X1R5cGVzXS54bWxQSwECLQAUAAYACAAAACEAWvQsW78AAAAVAQAACwAA&#10;AAAAAAAAAAAAAAAfAQAAX3JlbHMvLnJlbHNQSwECLQAUAAYACAAAACEAsu1qAsMAAADcAAAADwAA&#10;AAAAAAAAAAAAAAAHAgAAZHJzL2Rvd25yZXYueG1sUEsFBgAAAAADAAMAtwAAAPcCAAAAAA==&#10;" fillcolor="white [3201]" strokeweight=".5pt">
                  <v:textbox>
                    <w:txbxContent>
                      <w:p w14:paraId="33A00902" w14:textId="66D010D4" w:rsidR="00242F0D" w:rsidRPr="007E43D2" w:rsidRDefault="00C43F68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17,158,438</w:t>
                        </w:r>
                      </w:p>
                    </w:txbxContent>
                  </v:textbox>
                </v:shape>
                <v:shape id="Text Box 247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14:paraId="1D8666D9" w14:textId="377C5FAA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248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" fillcolor="#00338d" strokeweight=".5pt">
                  <v:textbox>
                    <w:txbxContent>
                      <w:p w14:paraId="4824537F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49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" fillcolor="#00338d" strokeweight=".5pt">
                  <v:textbox>
                    <w:txbxContent>
                      <w:p w14:paraId="34A3FF9C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50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Ew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zC9nyhGQiysAAAD//wMAUEsBAi0AFAAGAAgAAAAhANvh9svuAAAAhQEAABMAAAAAAAAAAAAAAAAA&#10;AAAAAFtDb250ZW50X1R5cGVzXS54bWxQSwECLQAUAAYACAAAACEAWvQsW78AAAAVAQAACwAAAAAA&#10;AAAAAAAAAAAfAQAAX3JlbHMvLnJlbHNQSwECLQAUAAYACAAAACEA15HBMMAAAADcAAAADwAAAAAA&#10;AAAAAAAAAAAHAgAAZHJzL2Rvd25yZXYueG1sUEsFBgAAAAADAAMAtwAAAPQCAAAAAA==&#10;" fillcolor="white [3201]" strokeweight=".5pt">
                  <v:textbox>
                    <w:txbxContent>
                      <w:p w14:paraId="3F3B0167" w14:textId="77777777" w:rsidR="00961B12" w:rsidRPr="007E43D2" w:rsidRDefault="00961B12" w:rsidP="00961B1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61B1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18,531,226</w:t>
                        </w:r>
                      </w:p>
                      <w:p w14:paraId="1291E0A9" w14:textId="4E052ED6" w:rsidR="00242F0D" w:rsidRPr="00FA531A" w:rsidRDefault="00242F0D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F3D18CC" wp14:editId="65ED576C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5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C3C22" id="Freeform 357" o:spid="_x0000_s1026" style="position:absolute;margin-left:201pt;margin-top:216.55pt;width:16.3pt;height:27.0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D3FBA40" wp14:editId="70D9184B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25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76D6" w14:textId="77777777" w:rsidR="00242F0D" w:rsidRPr="007E43D2" w:rsidRDefault="00242F0D" w:rsidP="00FB2026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BA40" id="_x0000_s1086" type="#_x0000_t202" style="position:absolute;left:0;text-align:left;margin-left:402.1pt;margin-top:5.4pt;width:65.75pt;height:29.45pt;z-index:2516582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16476D6" w14:textId="77777777" w:rsidR="00242F0D" w:rsidRPr="007E43D2" w:rsidRDefault="00242F0D" w:rsidP="00FB2026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AE4D5B">
        <w:rPr>
          <w:rFonts w:hint="cs"/>
          <w:noProof/>
        </w:rPr>
        <w:drawing>
          <wp:inline distT="0" distB="0" distL="0" distR="0" wp14:anchorId="5385D66D" wp14:editId="4F234F8B">
            <wp:extent cx="5698490" cy="3589020"/>
            <wp:effectExtent l="57150" t="0" r="54610" b="106680"/>
            <wp:docPr id="267" name="Chart 2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5F853E10" w14:textId="77777777" w:rsidR="00FB2026" w:rsidRPr="00AE4D5B" w:rsidRDefault="00FB2026" w:rsidP="00FB2026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61" behindDoc="0" locked="0" layoutInCell="1" allowOverlap="1" wp14:anchorId="5A28CC4D" wp14:editId="6A3294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54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2F8F24" w14:textId="77777777" w:rsidR="00242F0D" w:rsidRPr="005A17B1" w:rsidRDefault="00242F0D" w:rsidP="00FB202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5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30FAD" w14:textId="77777777" w:rsidR="00242F0D" w:rsidRPr="005A17B1" w:rsidRDefault="00242F0D" w:rsidP="00FB202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D3CA4" w14:textId="58BA91AD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7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9C4388" w14:textId="4FBCBD86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A206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8CC4D" id="Group 253" o:spid="_x0000_s1087" style="position:absolute;left:0;text-align:left;margin-left:18.7pt;margin-top:2.4pt;width:432.15pt;height:133.75pt;z-index:251658261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" filled="f" stroked="f">
                  <v:textbox inset="4.3pt,4.3pt,4.3pt,4.3pt">
                    <w:txbxContent>
                      <w:p w14:paraId="062F8F24" w14:textId="77777777" w:rsidR="00242F0D" w:rsidRPr="005A17B1" w:rsidRDefault="00242F0D" w:rsidP="00FB202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" filled="f" stroked="f">
                  <v:textbox inset="4.3pt,4.3pt,4.3pt,4.3pt">
                    <w:txbxContent>
                      <w:p w14:paraId="69930FAD" w14:textId="77777777" w:rsidR="00242F0D" w:rsidRPr="005A17B1" w:rsidRDefault="00242F0D" w:rsidP="00FB202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9CD3CA4" w14:textId="58BA91AD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" filled="f" stroked="f">
                  <v:textbox inset="4.3pt,4.3pt,4.3pt,4.3pt">
                    <w:txbxContent>
                      <w:p w14:paraId="619C4388" w14:textId="4FBCBD86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6A206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62" behindDoc="1" locked="0" layoutInCell="1" allowOverlap="1" wp14:anchorId="3182FC06" wp14:editId="72E3DD54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8" name="Chart 2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03A8BB7F" w14:textId="77777777" w:rsidR="008B5FF7" w:rsidRPr="00AE4D5B" w:rsidRDefault="00FB2026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10EBF371" wp14:editId="46E6E6D4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59" name="Group 259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260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63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AC335F" id="Group 258" o:spid="_x0000_s1026" style="position:absolute;margin-left:170.6pt;margin-top:50.7pt;width:127.65pt;height:53.35pt;z-index:251658258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">
                <v:group id="Group 259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" strokecolor="black [3213]">
                    <o:lock v:ext="edit" shapetype="f"/>
                  </v:line>
                </v:group>
                <v:group id="Group 262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BbT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bQgW08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Y6n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4uGOp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2332365F" wp14:editId="585CAEC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26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900D8" id="Freeform 25" o:spid="_x0000_s1026" style="position:absolute;margin-left:246.85pt;margin-top:93.3pt;width:16.9pt;height:16.0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76AAFBEF" wp14:editId="188FFDA2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6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394BEB" id="Freeform 357" o:spid="_x0000_s1026" style="position:absolute;margin-left:233.05pt;margin-top:35.05pt;width:22.65pt;height:28.8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6701E26D" wp14:editId="05640CA1">
            <wp:extent cx="2286000" cy="2286000"/>
            <wp:effectExtent l="57150" t="0" r="57150" b="114300"/>
            <wp:docPr id="269" name="Chart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16164022" w14:textId="616F3DF5" w:rsidR="00A5162D" w:rsidRPr="00AE4D5B" w:rsidRDefault="00AC6988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asciiTheme="majorBidi" w:hAnsiTheme="majorBidi" w:cstheme="majorBidi"/>
          <w:noProof/>
          <w:spacing w:val="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242F0D" w:rsidRPr="00976F51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242F0D" w:rsidRPr="00AA2598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242F0D" w:rsidRPr="00976F51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453175A4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129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786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40D14BAD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6A10011D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445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082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88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7E99C2E3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29979F58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590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853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0F9FD89C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C23B28A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1586B968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34E63D33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374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222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1CD3D242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092" style="position:absolute;left:0;text-align:left;margin-left:40.65pt;margin-top:291.1pt;width:427pt;height:151.45pt;z-index:251658240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">
                <v:group id="Group 186" o:spid="_x0000_s1093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094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095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096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097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098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099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00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242F0D" w:rsidRPr="00976F51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1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242F0D" w:rsidRPr="00AA2598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242F0D" w:rsidRPr="00976F51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2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3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04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453175A4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129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786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40D14BAD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05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6A10011D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445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082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88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7E99C2E3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06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29979F58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590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853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0F9FD89C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7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C23B28A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8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1586B968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09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34E63D33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374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222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1CD3D242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CF45FA" w14:textId="5E115545" w:rsidR="00204B4C" w:rsidRPr="00AE4D5B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AE4D5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</w:t>
      </w:r>
      <w:r w:rsidR="007E36BD">
        <w:rPr>
          <w:rFonts w:hint="cs"/>
          <w:spacing w:val="-2"/>
          <w:sz w:val="30"/>
          <w:szCs w:val="30"/>
          <w:cs/>
        </w:rPr>
        <w:t>จากการโอนสินค้า</w:t>
      </w:r>
      <w:r w:rsidRPr="00AE4D5B">
        <w:rPr>
          <w:rFonts w:hint="cs"/>
          <w:spacing w:val="-2"/>
          <w:sz w:val="30"/>
          <w:szCs w:val="30"/>
          <w:cs/>
        </w:rPr>
        <w:t xml:space="preserve"> โดยเป็นรายได้ที่รับรู้ ณ เวลาใดเวลาหนึ่ง</w:t>
      </w:r>
    </w:p>
    <w:p w14:paraId="4863E2AC" w14:textId="77777777" w:rsidR="00057DAA" w:rsidRPr="00AE4D5B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br w:type="page"/>
      </w:r>
    </w:p>
    <w:p w14:paraId="79367146" w14:textId="29088F08" w:rsidR="00DF4207" w:rsidRPr="00AE4D5B" w:rsidRDefault="00DF4207" w:rsidP="00AB65DC">
      <w:pPr>
        <w:tabs>
          <w:tab w:val="left" w:pos="90"/>
        </w:tabs>
        <w:ind w:left="90" w:right="-45" w:firstLine="442"/>
        <w:jc w:val="thaiDistribute"/>
        <w:rPr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8A488FC" w14:textId="77777777" w:rsidR="00DF4207" w:rsidRPr="00AE4D5B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72B3368D" w14:textId="6E1021BF" w:rsidR="00F33D87" w:rsidRPr="00AE4D5B" w:rsidRDefault="00DF4207" w:rsidP="00AB65DC">
      <w:pPr>
        <w:tabs>
          <w:tab w:val="left" w:pos="63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</w:t>
      </w:r>
      <w:r w:rsidRPr="00EA74A2">
        <w:rPr>
          <w:sz w:val="30"/>
          <w:szCs w:val="30"/>
          <w:cs/>
        </w:rPr>
        <w:t>ลงทุน</w:t>
      </w:r>
      <w:r w:rsidR="007E36BD" w:rsidRPr="00EA74A2">
        <w:rPr>
          <w:rFonts w:hint="cs"/>
          <w:sz w:val="30"/>
          <w:szCs w:val="30"/>
          <w:cs/>
        </w:rPr>
        <w:t>สำหรับ</w:t>
      </w:r>
      <w:r w:rsidR="00EA268B" w:rsidRPr="00EA74A2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AE4D5B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195CC0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195CC0">
        <w:rPr>
          <w:sz w:val="30"/>
          <w:szCs w:val="30"/>
          <w:cs/>
        </w:rPr>
        <w:br/>
      </w:r>
      <w:r w:rsidR="005041F3" w:rsidRPr="00195CC0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CF0E85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F0E85">
        <w:rPr>
          <w:sz w:val="30"/>
          <w:szCs w:val="30"/>
        </w:rPr>
        <w:t>/</w:t>
      </w:r>
      <w:r w:rsidRPr="00CF0E85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04376" w:rsidRPr="00CF0E85">
        <w:rPr>
          <w:rFonts w:hint="cs"/>
          <w:sz w:val="30"/>
          <w:szCs w:val="30"/>
          <w:cs/>
        </w:rPr>
        <w:t xml:space="preserve"> ซึ่ง</w:t>
      </w:r>
      <w:r w:rsidR="003A24DA" w:rsidRPr="00CF0E85">
        <w:rPr>
          <w:rFonts w:hint="cs"/>
          <w:sz w:val="30"/>
          <w:szCs w:val="30"/>
          <w:cs/>
        </w:rPr>
        <w:t>กลุ่ม</w:t>
      </w:r>
      <w:r w:rsidR="00204376" w:rsidRPr="00CF0E85">
        <w:rPr>
          <w:sz w:val="30"/>
          <w:szCs w:val="30"/>
          <w:cs/>
        </w:rPr>
        <w:t>บริษัทต้องถือปฏิบัติตาม</w:t>
      </w:r>
    </w:p>
    <w:p w14:paraId="728D0BCE" w14:textId="77777777" w:rsidR="00732A76" w:rsidRPr="00AE4D5B" w:rsidRDefault="00732A76" w:rsidP="00732A76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69F7A506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6"/>
        <w:gridCol w:w="1080"/>
        <w:gridCol w:w="236"/>
        <w:gridCol w:w="1062"/>
        <w:gridCol w:w="270"/>
        <w:gridCol w:w="1080"/>
        <w:gridCol w:w="270"/>
        <w:gridCol w:w="1080"/>
        <w:gridCol w:w="270"/>
        <w:gridCol w:w="1166"/>
      </w:tblGrid>
      <w:tr w:rsidR="00F33D87" w:rsidRPr="00AE4D5B" w14:paraId="61D7F8D1" w14:textId="77777777" w:rsidTr="00D100CF">
        <w:tc>
          <w:tcPr>
            <w:tcW w:w="1890" w:type="dxa"/>
          </w:tcPr>
          <w:p w14:paraId="74A89C2F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11"/>
          </w:tcPr>
          <w:p w14:paraId="037CB27C" w14:textId="77777777" w:rsidR="00F33D87" w:rsidRPr="00AE4D5B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3D87" w:rsidRPr="00AE4D5B" w14:paraId="2703D734" w14:textId="77777777" w:rsidTr="00D100CF">
        <w:tc>
          <w:tcPr>
            <w:tcW w:w="1890" w:type="dxa"/>
          </w:tcPr>
          <w:p w14:paraId="3571457D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4" w:type="dxa"/>
            <w:gridSpan w:val="5"/>
            <w:tcBorders>
              <w:bottom w:val="single" w:sz="4" w:space="0" w:color="auto"/>
            </w:tcBorders>
          </w:tcPr>
          <w:p w14:paraId="5583A4E6" w14:textId="351018FC" w:rsidR="00F33D87" w:rsidRPr="00AE4D5B" w:rsidRDefault="00B176C5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8B0CF9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659F940" w14:textId="77777777" w:rsidR="00F33D87" w:rsidRPr="00AE4D5B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6" w:type="dxa"/>
            <w:gridSpan w:val="5"/>
            <w:tcBorders>
              <w:bottom w:val="single" w:sz="4" w:space="0" w:color="auto"/>
            </w:tcBorders>
          </w:tcPr>
          <w:p w14:paraId="34BBE318" w14:textId="71C318AC" w:rsidR="00F33D87" w:rsidRPr="00AE4D5B" w:rsidRDefault="00B176C5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B0CF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A268B" w:rsidRPr="00AE4D5B" w14:paraId="76E125DE" w14:textId="77777777" w:rsidTr="00D100CF">
        <w:tc>
          <w:tcPr>
            <w:tcW w:w="1890" w:type="dxa"/>
          </w:tcPr>
          <w:p w14:paraId="5963A44E" w14:textId="6B2D965E" w:rsidR="00EA268B" w:rsidRPr="00AE4D5B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29F0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8CC1B7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0680B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4F8FB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AB622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461825AA" w14:textId="77777777" w:rsidTr="00D100CF">
        <w:tc>
          <w:tcPr>
            <w:tcW w:w="1890" w:type="dxa"/>
          </w:tcPr>
          <w:p w14:paraId="36769C3A" w14:textId="034D9643" w:rsidR="00530392" w:rsidRPr="00AE4D5B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</w:tcPr>
          <w:p w14:paraId="7F542A2B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</w:tcPr>
          <w:p w14:paraId="5AE2B04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25D6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FDDD31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B789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F1AB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92B4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91E9A74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18A28FE9" w14:textId="77777777" w:rsidTr="00D100CF">
        <w:tc>
          <w:tcPr>
            <w:tcW w:w="1890" w:type="dxa"/>
          </w:tcPr>
          <w:p w14:paraId="2769B636" w14:textId="04426B08" w:rsidR="00530392" w:rsidRPr="00AE4D5B" w:rsidRDefault="00B176C5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D800C16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545C72F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473A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F324B0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4D3D9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8A779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C5BCBB3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68B" w:rsidRPr="00AE4D5B" w14:paraId="37FB7878" w14:textId="77777777" w:rsidTr="00D100CF">
        <w:tc>
          <w:tcPr>
            <w:tcW w:w="1890" w:type="dxa"/>
          </w:tcPr>
          <w:p w14:paraId="2F77971E" w14:textId="77777777" w:rsidR="00EA268B" w:rsidRPr="00AE4D5B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1"/>
            <w:vAlign w:val="bottom"/>
          </w:tcPr>
          <w:p w14:paraId="19ED199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0CF9" w:rsidRPr="00AE4D5B" w14:paraId="70B7D061" w14:textId="77777777" w:rsidTr="000E502B">
        <w:tc>
          <w:tcPr>
            <w:tcW w:w="1890" w:type="dxa"/>
            <w:vAlign w:val="bottom"/>
          </w:tcPr>
          <w:p w14:paraId="4549596D" w14:textId="3DE98761" w:rsidR="008B0CF9" w:rsidRPr="00AE4D5B" w:rsidRDefault="008B0CF9" w:rsidP="008B0CF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9F88F87" w14:textId="27F1A668" w:rsidR="008B0CF9" w:rsidRPr="00881DEE" w:rsidRDefault="00C82B04" w:rsidP="00881DEE">
            <w:pPr>
              <w:tabs>
                <w:tab w:val="decimal" w:pos="872"/>
              </w:tabs>
              <w:spacing w:line="280" w:lineRule="exact"/>
              <w:ind w:right="-104"/>
              <w:rPr>
                <w:sz w:val="26"/>
                <w:szCs w:val="26"/>
              </w:rPr>
            </w:pPr>
            <w:r w:rsidRPr="00881DEE">
              <w:rPr>
                <w:rFonts w:hint="cs"/>
                <w:sz w:val="26"/>
                <w:szCs w:val="26"/>
                <w:cs/>
              </w:rPr>
              <w:t>6</w:t>
            </w:r>
            <w:r w:rsidRPr="00881DEE">
              <w:rPr>
                <w:sz w:val="26"/>
                <w:szCs w:val="26"/>
              </w:rPr>
              <w:t>,</w:t>
            </w:r>
            <w:r w:rsidRPr="00881DEE">
              <w:rPr>
                <w:rFonts w:hint="cs"/>
                <w:sz w:val="26"/>
                <w:szCs w:val="26"/>
                <w:cs/>
              </w:rPr>
              <w:t>0</w:t>
            </w:r>
            <w:r w:rsidR="00895344">
              <w:rPr>
                <w:sz w:val="26"/>
                <w:szCs w:val="26"/>
              </w:rPr>
              <w:t>35</w:t>
            </w:r>
            <w:r w:rsidRPr="00881DEE">
              <w:rPr>
                <w:sz w:val="26"/>
                <w:szCs w:val="26"/>
              </w:rPr>
              <w:t>,</w:t>
            </w:r>
            <w:r w:rsidR="00895344">
              <w:rPr>
                <w:sz w:val="26"/>
                <w:szCs w:val="26"/>
              </w:rPr>
              <w:t>427</w:t>
            </w:r>
          </w:p>
        </w:tc>
        <w:tc>
          <w:tcPr>
            <w:tcW w:w="236" w:type="dxa"/>
            <w:vAlign w:val="bottom"/>
          </w:tcPr>
          <w:p w14:paraId="3FA6FB38" w14:textId="70C4BB0B" w:rsidR="008B0CF9" w:rsidRPr="00AE4D5B" w:rsidRDefault="008B0CF9" w:rsidP="008B0CF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0070A2" w14:textId="5D30768C" w:rsidR="008B0CF9" w:rsidRPr="00AE4D5B" w:rsidRDefault="00C82B04" w:rsidP="00881DEE">
            <w:pPr>
              <w:tabs>
                <w:tab w:val="decimal" w:pos="859"/>
              </w:tabs>
              <w:spacing w:line="280" w:lineRule="exact"/>
              <w:ind w:right="-14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  <w:r w:rsidR="00895344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,</w:t>
            </w:r>
            <w:r w:rsidR="00895344">
              <w:rPr>
                <w:sz w:val="26"/>
                <w:szCs w:val="26"/>
              </w:rPr>
              <w:t>034</w:t>
            </w:r>
          </w:p>
        </w:tc>
        <w:tc>
          <w:tcPr>
            <w:tcW w:w="236" w:type="dxa"/>
            <w:vAlign w:val="bottom"/>
          </w:tcPr>
          <w:p w14:paraId="1FEDAFCD" w14:textId="77777777" w:rsidR="008B0CF9" w:rsidRPr="00AE4D5B" w:rsidRDefault="008B0CF9" w:rsidP="008B0CF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C7E00BE" w14:textId="0B7653D0" w:rsidR="008B0CF9" w:rsidRPr="00AE4D5B" w:rsidRDefault="00C82B04" w:rsidP="00881DEE">
            <w:pPr>
              <w:tabs>
                <w:tab w:val="decimal" w:pos="847"/>
              </w:tabs>
              <w:spacing w:line="280" w:lineRule="exact"/>
              <w:ind w:right="-10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47,175,461</w:t>
            </w:r>
          </w:p>
        </w:tc>
        <w:tc>
          <w:tcPr>
            <w:tcW w:w="270" w:type="dxa"/>
            <w:vAlign w:val="bottom"/>
          </w:tcPr>
          <w:p w14:paraId="08EF7ED9" w14:textId="77777777" w:rsidR="008B0CF9" w:rsidRPr="00AE4D5B" w:rsidRDefault="008B0CF9" w:rsidP="008B0CF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20E31" w14:textId="27FAAC28" w:rsidR="008B0CF9" w:rsidRPr="00AE4D5B" w:rsidRDefault="008B0CF9" w:rsidP="00881DEE">
            <w:pPr>
              <w:tabs>
                <w:tab w:val="decimal" w:pos="859"/>
              </w:tabs>
              <w:spacing w:line="280" w:lineRule="exact"/>
              <w:ind w:righ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604</w:t>
            </w:r>
            <w:r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337</w:t>
            </w:r>
          </w:p>
        </w:tc>
        <w:tc>
          <w:tcPr>
            <w:tcW w:w="270" w:type="dxa"/>
            <w:vAlign w:val="bottom"/>
          </w:tcPr>
          <w:p w14:paraId="094752F5" w14:textId="77777777" w:rsidR="008B0CF9" w:rsidRPr="00AE4D5B" w:rsidRDefault="008B0CF9" w:rsidP="008B0CF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463CBA" w14:textId="046F0218" w:rsidR="008B0CF9" w:rsidRPr="00AE4D5B" w:rsidRDefault="008B0CF9" w:rsidP="00881DEE">
            <w:pPr>
              <w:tabs>
                <w:tab w:val="decimal" w:pos="871"/>
              </w:tabs>
              <w:spacing w:line="280" w:lineRule="exact"/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510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456</w:t>
            </w:r>
          </w:p>
        </w:tc>
        <w:tc>
          <w:tcPr>
            <w:tcW w:w="270" w:type="dxa"/>
            <w:vAlign w:val="bottom"/>
          </w:tcPr>
          <w:p w14:paraId="71945620" w14:textId="77777777" w:rsidR="008B0CF9" w:rsidRPr="00AE4D5B" w:rsidRDefault="008B0CF9" w:rsidP="008B0CF9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2B9106B" w14:textId="4A129084" w:rsidR="008B0CF9" w:rsidRPr="00AE4D5B" w:rsidRDefault="008B0CF9" w:rsidP="00881DEE">
            <w:pPr>
              <w:tabs>
                <w:tab w:val="decimal" w:pos="956"/>
              </w:tabs>
              <w:spacing w:line="280" w:lineRule="exact"/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114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793</w:t>
            </w:r>
          </w:p>
        </w:tc>
      </w:tr>
      <w:tr w:rsidR="008B0CF9" w:rsidRPr="00AE4D5B" w14:paraId="63683F2E" w14:textId="77777777" w:rsidTr="000E502B">
        <w:tc>
          <w:tcPr>
            <w:tcW w:w="1890" w:type="dxa"/>
            <w:vAlign w:val="bottom"/>
          </w:tcPr>
          <w:p w14:paraId="0CB107EE" w14:textId="326677A5" w:rsidR="008B0CF9" w:rsidRPr="00AE4D5B" w:rsidRDefault="008B0CF9" w:rsidP="008B0CF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9FAC4" w14:textId="4DC54217" w:rsidR="008B0CF9" w:rsidRPr="00881DEE" w:rsidRDefault="005E5802" w:rsidP="00881DEE">
            <w:pPr>
              <w:tabs>
                <w:tab w:val="decimal" w:pos="872"/>
              </w:tabs>
              <w:spacing w:line="280" w:lineRule="exact"/>
              <w:ind w:right="-104"/>
              <w:rPr>
                <w:sz w:val="26"/>
                <w:szCs w:val="26"/>
              </w:rPr>
            </w:pPr>
            <w:r w:rsidRPr="00881DEE">
              <w:rPr>
                <w:sz w:val="26"/>
                <w:szCs w:val="26"/>
              </w:rPr>
              <w:t>(</w:t>
            </w:r>
            <w:r w:rsidRPr="00881DEE">
              <w:rPr>
                <w:rFonts w:hint="cs"/>
                <w:sz w:val="26"/>
                <w:szCs w:val="26"/>
                <w:cs/>
              </w:rPr>
              <w:t>6</w:t>
            </w:r>
            <w:r w:rsidRPr="00881DEE">
              <w:rPr>
                <w:sz w:val="26"/>
                <w:szCs w:val="26"/>
              </w:rPr>
              <w:t>,</w:t>
            </w:r>
            <w:r w:rsidRPr="00881DEE">
              <w:rPr>
                <w:rFonts w:hint="cs"/>
                <w:sz w:val="26"/>
                <w:szCs w:val="26"/>
                <w:cs/>
              </w:rPr>
              <w:t>0</w:t>
            </w:r>
            <w:r w:rsidR="00895344">
              <w:rPr>
                <w:sz w:val="26"/>
                <w:szCs w:val="26"/>
              </w:rPr>
              <w:t>03</w:t>
            </w:r>
            <w:r w:rsidRPr="00881DEE">
              <w:rPr>
                <w:sz w:val="26"/>
                <w:szCs w:val="26"/>
              </w:rPr>
              <w:t>,</w:t>
            </w:r>
            <w:r w:rsidR="00895344">
              <w:rPr>
                <w:sz w:val="26"/>
                <w:szCs w:val="26"/>
              </w:rPr>
              <w:t>445</w:t>
            </w:r>
            <w:r w:rsidRPr="00881DEE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E663215" w14:textId="4186BDDC" w:rsidR="008B0CF9" w:rsidRPr="00AE4D5B" w:rsidRDefault="008B0CF9" w:rsidP="008B0CF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9C134B" w14:textId="7DEFE31E" w:rsidR="008B0CF9" w:rsidRPr="00AE4D5B" w:rsidRDefault="005E5802" w:rsidP="00881DEE">
            <w:pPr>
              <w:tabs>
                <w:tab w:val="decimal" w:pos="859"/>
              </w:tabs>
              <w:spacing w:line="280" w:lineRule="exact"/>
              <w:ind w:right="-14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(15,</w:t>
            </w:r>
            <w:r w:rsidR="00895344">
              <w:rPr>
                <w:sz w:val="26"/>
                <w:szCs w:val="26"/>
              </w:rPr>
              <w:t>61</w:t>
            </w:r>
            <w:r>
              <w:rPr>
                <w:sz w:val="26"/>
                <w:szCs w:val="26"/>
              </w:rPr>
              <w:t>1,</w:t>
            </w:r>
            <w:r w:rsidR="00895344">
              <w:rPr>
                <w:sz w:val="26"/>
                <w:szCs w:val="26"/>
              </w:rPr>
              <w:t>079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B9CD88B" w14:textId="77777777" w:rsidR="008B0CF9" w:rsidRPr="00AE4D5B" w:rsidRDefault="008B0CF9" w:rsidP="008B0CF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B2C4476" w14:textId="5818787A" w:rsidR="008B0CF9" w:rsidRPr="00AE4D5B" w:rsidRDefault="00C82B04" w:rsidP="00881DEE">
            <w:pPr>
              <w:tabs>
                <w:tab w:val="decimal" w:pos="847"/>
              </w:tabs>
              <w:spacing w:line="280" w:lineRule="exact"/>
              <w:ind w:right="-10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(21,614,524)</w:t>
            </w:r>
          </w:p>
        </w:tc>
        <w:tc>
          <w:tcPr>
            <w:tcW w:w="270" w:type="dxa"/>
            <w:vAlign w:val="bottom"/>
          </w:tcPr>
          <w:p w14:paraId="5C4B1A63" w14:textId="77777777" w:rsidR="008B0CF9" w:rsidRPr="00AE4D5B" w:rsidRDefault="008B0CF9" w:rsidP="008B0CF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4038A8" w14:textId="1A5EAF77" w:rsidR="008B0CF9" w:rsidRPr="00AE4D5B" w:rsidRDefault="008B0CF9" w:rsidP="00881DEE">
            <w:pPr>
              <w:tabs>
                <w:tab w:val="decimal" w:pos="859"/>
              </w:tabs>
              <w:spacing w:line="280" w:lineRule="exact"/>
              <w:ind w:right="-107"/>
              <w:rPr>
                <w:sz w:val="26"/>
                <w:szCs w:val="26"/>
              </w:rPr>
            </w:pPr>
            <w:r w:rsidRPr="00D40E84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5</w:t>
            </w:r>
            <w:r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427</w:t>
            </w:r>
            <w:r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915</w:t>
            </w:r>
            <w:r w:rsidRPr="00D40E84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2CA6610" w14:textId="77777777" w:rsidR="008B0CF9" w:rsidRPr="00AE4D5B" w:rsidRDefault="008B0CF9" w:rsidP="008B0CF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BA5646" w14:textId="2AFF54A9" w:rsidR="008B0CF9" w:rsidRPr="00AE4D5B" w:rsidRDefault="008B0CF9" w:rsidP="00881DEE">
            <w:pPr>
              <w:tabs>
                <w:tab w:val="decimal" w:pos="871"/>
              </w:tabs>
              <w:spacing w:line="280" w:lineRule="exact"/>
              <w:ind w:right="-102"/>
              <w:rPr>
                <w:sz w:val="26"/>
                <w:szCs w:val="26"/>
              </w:rPr>
            </w:pPr>
            <w:r w:rsidRPr="00785E46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16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617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403</w:t>
            </w:r>
            <w:r w:rsidRPr="00785E46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C8C6278" w14:textId="77777777" w:rsidR="008B0CF9" w:rsidRPr="00AE4D5B" w:rsidRDefault="008B0CF9" w:rsidP="008B0CF9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AA616C" w14:textId="0D98B097" w:rsidR="008B0CF9" w:rsidRPr="00AE4D5B" w:rsidRDefault="008B0CF9" w:rsidP="00881DEE">
            <w:pPr>
              <w:tabs>
                <w:tab w:val="decimal" w:pos="956"/>
              </w:tabs>
              <w:spacing w:line="280" w:lineRule="exact"/>
              <w:ind w:right="-102"/>
              <w:rPr>
                <w:sz w:val="26"/>
                <w:szCs w:val="26"/>
              </w:rPr>
            </w:pPr>
            <w:r w:rsidRPr="00785E46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22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045</w:t>
            </w:r>
            <w:r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318</w:t>
            </w:r>
            <w:r w:rsidRPr="00785E46">
              <w:rPr>
                <w:sz w:val="26"/>
                <w:szCs w:val="26"/>
              </w:rPr>
              <w:t>)</w:t>
            </w:r>
          </w:p>
        </w:tc>
      </w:tr>
      <w:tr w:rsidR="008B0CF9" w:rsidRPr="00AE4D5B" w14:paraId="7BD80E62" w14:textId="77777777" w:rsidTr="00881DEE">
        <w:trPr>
          <w:trHeight w:val="163"/>
        </w:trPr>
        <w:tc>
          <w:tcPr>
            <w:tcW w:w="1890" w:type="dxa"/>
            <w:vAlign w:val="bottom"/>
          </w:tcPr>
          <w:p w14:paraId="646737F9" w14:textId="26000D40" w:rsidR="008B0CF9" w:rsidRPr="00AE4D5B" w:rsidRDefault="008B0CF9" w:rsidP="008B0CF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B4297" w14:textId="0F229CF9" w:rsidR="008B0CF9" w:rsidRPr="00881DEE" w:rsidRDefault="00895344" w:rsidP="00895344">
            <w:pPr>
              <w:tabs>
                <w:tab w:val="decimal" w:pos="872"/>
              </w:tabs>
              <w:spacing w:line="280" w:lineRule="exact"/>
              <w:ind w:right="-10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31,982</w:t>
            </w:r>
          </w:p>
        </w:tc>
        <w:tc>
          <w:tcPr>
            <w:tcW w:w="236" w:type="dxa"/>
            <w:vAlign w:val="bottom"/>
          </w:tcPr>
          <w:p w14:paraId="049693B8" w14:textId="5436039D" w:rsidR="008B0CF9" w:rsidRPr="00AE4D5B" w:rsidRDefault="008B0CF9" w:rsidP="008B0CF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ACCC" w14:textId="74D1DDFA" w:rsidR="008B0CF9" w:rsidRPr="00AE4D5B" w:rsidRDefault="005E5802" w:rsidP="00881DEE">
            <w:pPr>
              <w:tabs>
                <w:tab w:val="decimal" w:pos="859"/>
              </w:tabs>
              <w:spacing w:line="280" w:lineRule="exact"/>
              <w:ind w:right="-14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25,5</w:t>
            </w:r>
            <w:r w:rsidR="00895344">
              <w:rPr>
                <w:b/>
                <w:bCs/>
                <w:sz w:val="26"/>
                <w:szCs w:val="26"/>
              </w:rPr>
              <w:t>28</w:t>
            </w:r>
            <w:r>
              <w:rPr>
                <w:b/>
                <w:bCs/>
                <w:sz w:val="26"/>
                <w:szCs w:val="26"/>
              </w:rPr>
              <w:t>,9</w:t>
            </w:r>
            <w:r w:rsidR="00895344">
              <w:rPr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64CAD55D" w14:textId="77777777" w:rsidR="008B0CF9" w:rsidRPr="00AE4D5B" w:rsidRDefault="008B0CF9" w:rsidP="008B0CF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4705" w14:textId="0EEE19D7" w:rsidR="008B0CF9" w:rsidRPr="00AE4D5B" w:rsidRDefault="00A577C0" w:rsidP="00881DEE">
            <w:pPr>
              <w:tabs>
                <w:tab w:val="decimal" w:pos="847"/>
              </w:tabs>
              <w:spacing w:line="280" w:lineRule="exact"/>
              <w:ind w:right="-101"/>
              <w:rPr>
                <w:b/>
                <w:bCs/>
                <w:sz w:val="26"/>
                <w:szCs w:val="26"/>
              </w:rPr>
            </w:pPr>
            <w:r w:rsidRPr="00A577C0">
              <w:rPr>
                <w:b/>
                <w:bCs/>
                <w:sz w:val="26"/>
                <w:szCs w:val="26"/>
                <w:cs/>
              </w:rPr>
              <w:t>25</w:t>
            </w:r>
            <w:r w:rsidRPr="00A577C0">
              <w:rPr>
                <w:b/>
                <w:bCs/>
                <w:sz w:val="26"/>
                <w:szCs w:val="26"/>
              </w:rPr>
              <w:t>,</w:t>
            </w:r>
            <w:r w:rsidRPr="00A577C0">
              <w:rPr>
                <w:b/>
                <w:bCs/>
                <w:sz w:val="26"/>
                <w:szCs w:val="26"/>
                <w:cs/>
              </w:rPr>
              <w:t>560</w:t>
            </w:r>
            <w:r w:rsidRPr="00A577C0">
              <w:rPr>
                <w:b/>
                <w:bCs/>
                <w:sz w:val="26"/>
                <w:szCs w:val="26"/>
              </w:rPr>
              <w:t>,</w:t>
            </w:r>
            <w:r w:rsidRPr="00A577C0">
              <w:rPr>
                <w:b/>
                <w:bCs/>
                <w:sz w:val="26"/>
                <w:szCs w:val="26"/>
                <w:cs/>
              </w:rPr>
              <w:t>937</w:t>
            </w:r>
          </w:p>
        </w:tc>
        <w:tc>
          <w:tcPr>
            <w:tcW w:w="270" w:type="dxa"/>
            <w:vAlign w:val="bottom"/>
          </w:tcPr>
          <w:p w14:paraId="3F797CC8" w14:textId="77777777" w:rsidR="008B0CF9" w:rsidRPr="00AE4D5B" w:rsidRDefault="008B0CF9" w:rsidP="008B0CF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E910" w14:textId="6DD4500E" w:rsidR="008B0CF9" w:rsidRPr="00AE4D5B" w:rsidRDefault="008B0CF9" w:rsidP="00881DEE">
            <w:pPr>
              <w:tabs>
                <w:tab w:val="decimal" w:pos="859"/>
              </w:tabs>
              <w:spacing w:line="280" w:lineRule="exact"/>
              <w:ind w:right="-10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176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422</w:t>
            </w:r>
          </w:p>
        </w:tc>
        <w:tc>
          <w:tcPr>
            <w:tcW w:w="270" w:type="dxa"/>
            <w:vAlign w:val="bottom"/>
          </w:tcPr>
          <w:p w14:paraId="615DCD92" w14:textId="77777777" w:rsidR="008B0CF9" w:rsidRPr="00AE4D5B" w:rsidRDefault="008B0CF9" w:rsidP="008B0CF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542C" w14:textId="55E7C641" w:rsidR="008B0CF9" w:rsidRPr="00AE4D5B" w:rsidRDefault="008B0CF9" w:rsidP="00881DEE">
            <w:pPr>
              <w:tabs>
                <w:tab w:val="decimal" w:pos="871"/>
              </w:tabs>
              <w:spacing w:line="280" w:lineRule="exact"/>
              <w:ind w:right="-10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893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053</w:t>
            </w:r>
          </w:p>
        </w:tc>
        <w:tc>
          <w:tcPr>
            <w:tcW w:w="270" w:type="dxa"/>
            <w:vAlign w:val="bottom"/>
          </w:tcPr>
          <w:p w14:paraId="493DF8AC" w14:textId="77777777" w:rsidR="008B0CF9" w:rsidRPr="00AE4D5B" w:rsidRDefault="008B0CF9" w:rsidP="008B0CF9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AC68" w14:textId="19CE0352" w:rsidR="008B0CF9" w:rsidRPr="00AE4D5B" w:rsidRDefault="008B0CF9" w:rsidP="00881DEE">
            <w:pPr>
              <w:tabs>
                <w:tab w:val="decimal" w:pos="956"/>
              </w:tabs>
              <w:spacing w:line="280" w:lineRule="exact"/>
              <w:ind w:right="-10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069</w:t>
            </w:r>
            <w:r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475</w:t>
            </w:r>
          </w:p>
        </w:tc>
      </w:tr>
    </w:tbl>
    <w:p w14:paraId="02CA1AD9" w14:textId="66F2D0B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5FECED12" w14:textId="1F4FA2C2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D23B070" w14:textId="6D3488DC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3734767" w14:textId="4886E80D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A8105F3" w14:textId="42CE2334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9295954" w14:textId="4254EAB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EBE6559" w14:textId="7942D78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4525758" w14:textId="35ED789A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238772C" w14:textId="7B40BAE8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D4F5415" w14:textId="6759A8E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663F2378" w14:textId="1F408F82" w:rsidR="00DB0DA4" w:rsidRPr="00AE4D5B" w:rsidRDefault="00DB0DA4" w:rsidP="00DE7B93">
      <w:pPr>
        <w:jc w:val="thaiDistribute"/>
        <w:rPr>
          <w:sz w:val="30"/>
          <w:szCs w:val="30"/>
        </w:rPr>
      </w:pPr>
    </w:p>
    <w:p w14:paraId="0ACE2AB3" w14:textId="77777777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2F14B26B" w14:textId="77777777" w:rsidR="00393145" w:rsidRPr="00AE4D5B" w:rsidRDefault="003931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1DFBB764" w14:textId="40C70B99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รายได้อื่น</w:t>
      </w:r>
    </w:p>
    <w:p w14:paraId="5CB72B67" w14:textId="77777777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902"/>
        <w:gridCol w:w="899"/>
        <w:gridCol w:w="243"/>
        <w:gridCol w:w="930"/>
        <w:gridCol w:w="278"/>
        <w:gridCol w:w="890"/>
        <w:gridCol w:w="278"/>
        <w:gridCol w:w="982"/>
      </w:tblGrid>
      <w:tr w:rsidR="002D1916" w:rsidRPr="00AE4D5B" w14:paraId="4DDA5EDB" w14:textId="77777777" w:rsidTr="002D1916">
        <w:tc>
          <w:tcPr>
            <w:tcW w:w="3868" w:type="dxa"/>
          </w:tcPr>
          <w:p w14:paraId="7A08F178" w14:textId="77777777" w:rsidR="002D1916" w:rsidRPr="00AE4D5B" w:rsidRDefault="002D1916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2" w:type="dxa"/>
          </w:tcPr>
          <w:p w14:paraId="0834BB48" w14:textId="77777777" w:rsidR="002D1916" w:rsidRPr="00AE4D5B" w:rsidRDefault="002D1916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14:paraId="44248DBE" w14:textId="1A068BFA" w:rsidR="002D1916" w:rsidRPr="00AE4D5B" w:rsidRDefault="002D1916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2D1916" w:rsidRPr="00AE4D5B" w:rsidRDefault="002D1916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150" w:type="dxa"/>
            <w:gridSpan w:val="3"/>
          </w:tcPr>
          <w:p w14:paraId="49E0BDB3" w14:textId="77777777" w:rsidR="002D1916" w:rsidRPr="00AE4D5B" w:rsidRDefault="002D1916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916" w:rsidRPr="00AE4D5B" w14:paraId="170E5504" w14:textId="77777777" w:rsidTr="002D1916">
        <w:tc>
          <w:tcPr>
            <w:tcW w:w="3868" w:type="dxa"/>
          </w:tcPr>
          <w:p w14:paraId="4D75E7CD" w14:textId="77777777" w:rsidR="002D1916" w:rsidRPr="00AE4D5B" w:rsidRDefault="002D1916" w:rsidP="008B0CF9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2" w:type="dxa"/>
          </w:tcPr>
          <w:p w14:paraId="55E1DB4E" w14:textId="34887442" w:rsidR="002D1916" w:rsidRPr="002D1916" w:rsidRDefault="002D1916" w:rsidP="002D1916">
            <w:pPr>
              <w:ind w:left="-108" w:right="-102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2D1916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9" w:type="dxa"/>
            <w:vAlign w:val="center"/>
          </w:tcPr>
          <w:p w14:paraId="3F4A810F" w14:textId="6A017B3E" w:rsidR="002D1916" w:rsidRPr="00AE4D5B" w:rsidRDefault="002D1916" w:rsidP="008B0CF9">
            <w:pPr>
              <w:jc w:val="center"/>
              <w:rPr>
                <w:sz w:val="30"/>
                <w:szCs w:val="30"/>
                <w:lang w:bidi="ar-SA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2845F145" w14:textId="77777777" w:rsidR="002D1916" w:rsidRPr="00AE4D5B" w:rsidRDefault="002D1916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30" w:type="dxa"/>
            <w:vAlign w:val="center"/>
          </w:tcPr>
          <w:p w14:paraId="1E45AF39" w14:textId="7FE2974C" w:rsidR="002D1916" w:rsidRPr="00AE4D5B" w:rsidRDefault="002D1916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8" w:type="dxa"/>
          </w:tcPr>
          <w:p w14:paraId="725FD84C" w14:textId="77777777" w:rsidR="002D1916" w:rsidRPr="00AE4D5B" w:rsidRDefault="002D1916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890" w:type="dxa"/>
            <w:vAlign w:val="center"/>
          </w:tcPr>
          <w:p w14:paraId="61F9DD75" w14:textId="7C4C1CAE" w:rsidR="002D1916" w:rsidRPr="00AE4D5B" w:rsidRDefault="002D1916" w:rsidP="008B0CF9">
            <w:pPr>
              <w:jc w:val="center"/>
              <w:rPr>
                <w:sz w:val="30"/>
                <w:szCs w:val="30"/>
                <w:cs/>
                <w:lang w:val="en-GB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78" w:type="dxa"/>
            <w:vAlign w:val="center"/>
          </w:tcPr>
          <w:p w14:paraId="49B1C977" w14:textId="77777777" w:rsidR="002D1916" w:rsidRPr="00AE4D5B" w:rsidRDefault="002D1916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82" w:type="dxa"/>
            <w:vAlign w:val="center"/>
          </w:tcPr>
          <w:p w14:paraId="448AACA7" w14:textId="6F38B227" w:rsidR="002D1916" w:rsidRPr="00AE4D5B" w:rsidRDefault="002D1916" w:rsidP="008B0CF9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2D1916" w:rsidRPr="00AE4D5B" w14:paraId="0F1145DE" w14:textId="77777777" w:rsidTr="002D1916">
        <w:tc>
          <w:tcPr>
            <w:tcW w:w="3868" w:type="dxa"/>
          </w:tcPr>
          <w:p w14:paraId="1BE045D5" w14:textId="77777777" w:rsidR="002D1916" w:rsidRPr="00AE4D5B" w:rsidRDefault="002D1916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9BA024E" w14:textId="77777777" w:rsidR="002D1916" w:rsidRPr="00AE4D5B" w:rsidRDefault="002D1916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05E3CBE2" w14:textId="54A71ABF" w:rsidR="002D1916" w:rsidRPr="00AE4D5B" w:rsidRDefault="002D1916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1916" w:rsidRPr="00AE4D5B" w14:paraId="25977FF6" w14:textId="77777777" w:rsidTr="002D1916">
        <w:trPr>
          <w:trHeight w:val="209"/>
        </w:trPr>
        <w:tc>
          <w:tcPr>
            <w:tcW w:w="3868" w:type="dxa"/>
          </w:tcPr>
          <w:p w14:paraId="292B60F0" w14:textId="76921E5D" w:rsidR="002D1916" w:rsidRPr="00B10169" w:rsidRDefault="002D1916" w:rsidP="008B0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902" w:type="dxa"/>
          </w:tcPr>
          <w:p w14:paraId="2A7575BD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315706E4" w14:textId="5FF739E8" w:rsidR="002D1916" w:rsidRPr="00B10169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21,274</w:t>
            </w:r>
          </w:p>
        </w:tc>
        <w:tc>
          <w:tcPr>
            <w:tcW w:w="243" w:type="dxa"/>
          </w:tcPr>
          <w:p w14:paraId="72B031C4" w14:textId="77777777" w:rsidR="002D1916" w:rsidRPr="00B10169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6C722BBB" w14:textId="358A7AAA" w:rsidR="002D1916" w:rsidRPr="00B10169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296,767</w:t>
            </w:r>
          </w:p>
        </w:tc>
        <w:tc>
          <w:tcPr>
            <w:tcW w:w="278" w:type="dxa"/>
          </w:tcPr>
          <w:p w14:paraId="730484C4" w14:textId="77777777" w:rsidR="002D1916" w:rsidRPr="00B10169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0F663955" w14:textId="7861BD17" w:rsidR="002D1916" w:rsidRPr="00B10169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6,604</w:t>
            </w:r>
          </w:p>
        </w:tc>
        <w:tc>
          <w:tcPr>
            <w:tcW w:w="278" w:type="dxa"/>
          </w:tcPr>
          <w:p w14:paraId="5FB23B88" w14:textId="77777777" w:rsidR="002D1916" w:rsidRPr="00B10169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53A2BF73" w14:textId="3B0280B2" w:rsidR="002D1916" w:rsidRPr="00B10169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5,099</w:t>
            </w:r>
          </w:p>
        </w:tc>
      </w:tr>
      <w:tr w:rsidR="002D1916" w:rsidRPr="00AE4D5B" w14:paraId="33C2FBF8" w14:textId="77777777" w:rsidTr="002D1916">
        <w:trPr>
          <w:trHeight w:val="209"/>
        </w:trPr>
        <w:tc>
          <w:tcPr>
            <w:tcW w:w="3868" w:type="dxa"/>
          </w:tcPr>
          <w:p w14:paraId="3CE60533" w14:textId="1A7C3FBB" w:rsidR="002D1916" w:rsidRPr="00DC1099" w:rsidRDefault="002D1916" w:rsidP="00FD190B">
            <w:pPr>
              <w:spacing w:line="240" w:lineRule="auto"/>
              <w:rPr>
                <w:color w:val="000000"/>
                <w:sz w:val="30"/>
                <w:szCs w:val="30"/>
                <w:cs/>
              </w:rPr>
            </w:pPr>
            <w:r w:rsidRPr="006C655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902" w:type="dxa"/>
          </w:tcPr>
          <w:p w14:paraId="6C84CCB3" w14:textId="299C904F" w:rsidR="002D1916" w:rsidRPr="002D1916" w:rsidRDefault="002D1916" w:rsidP="002D1916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2D1916">
              <w:rPr>
                <w:rFonts w:cs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899" w:type="dxa"/>
          </w:tcPr>
          <w:p w14:paraId="5F625D27" w14:textId="7732A22F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294,658</w:t>
            </w:r>
          </w:p>
        </w:tc>
        <w:tc>
          <w:tcPr>
            <w:tcW w:w="243" w:type="dxa"/>
            <w:vAlign w:val="bottom"/>
          </w:tcPr>
          <w:p w14:paraId="5B9C8306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1E5B5F90" w14:textId="17B3A619" w:rsidR="002D1916" w:rsidRDefault="002D1916" w:rsidP="00FD190B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326DDDBF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3BE0B856" w14:textId="03A82B93" w:rsidR="002D1916" w:rsidRDefault="002D1916" w:rsidP="00FD190B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70C8DD0" w14:textId="77777777" w:rsidR="002D1916" w:rsidRPr="00AE4D5B" w:rsidRDefault="002D1916" w:rsidP="00FD190B">
            <w:pPr>
              <w:ind w:right="255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77A944D8" w14:textId="659C5395" w:rsidR="002D1916" w:rsidRDefault="002D1916" w:rsidP="00FD190B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2D1916" w:rsidRPr="00AE4D5B" w14:paraId="2EA9689D" w14:textId="77777777" w:rsidTr="002D1916">
        <w:trPr>
          <w:trHeight w:val="209"/>
        </w:trPr>
        <w:tc>
          <w:tcPr>
            <w:tcW w:w="3868" w:type="dxa"/>
          </w:tcPr>
          <w:p w14:paraId="3A6EFA05" w14:textId="1371FED5" w:rsidR="002D1916" w:rsidRPr="00AE4D5B" w:rsidRDefault="002D1916" w:rsidP="008B0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02" w:type="dxa"/>
          </w:tcPr>
          <w:p w14:paraId="5036306D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4E7A570D" w14:textId="3DADD0F6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45,637</w:t>
            </w:r>
          </w:p>
        </w:tc>
        <w:tc>
          <w:tcPr>
            <w:tcW w:w="243" w:type="dxa"/>
            <w:vAlign w:val="bottom"/>
          </w:tcPr>
          <w:p w14:paraId="466A6145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7A225BD8" w14:textId="7208A8F4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61,715</w:t>
            </w:r>
          </w:p>
        </w:tc>
        <w:tc>
          <w:tcPr>
            <w:tcW w:w="278" w:type="dxa"/>
            <w:vAlign w:val="bottom"/>
          </w:tcPr>
          <w:p w14:paraId="132A6E20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5DCF7074" w14:textId="43E7D86B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26,977</w:t>
            </w:r>
          </w:p>
        </w:tc>
        <w:tc>
          <w:tcPr>
            <w:tcW w:w="278" w:type="dxa"/>
          </w:tcPr>
          <w:p w14:paraId="7A1A0022" w14:textId="77777777" w:rsidR="002D1916" w:rsidRPr="00AE4D5B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52840B11" w14:textId="03469B01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30,802</w:t>
            </w:r>
          </w:p>
        </w:tc>
      </w:tr>
      <w:tr w:rsidR="002D1916" w:rsidRPr="00AE4D5B" w14:paraId="4403CB8F" w14:textId="77777777" w:rsidTr="002D1916">
        <w:trPr>
          <w:trHeight w:val="209"/>
        </w:trPr>
        <w:tc>
          <w:tcPr>
            <w:tcW w:w="3868" w:type="dxa"/>
          </w:tcPr>
          <w:p w14:paraId="2550A793" w14:textId="742018BB" w:rsidR="002D1916" w:rsidRPr="00AE4D5B" w:rsidRDefault="002D1916" w:rsidP="008B0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02" w:type="dxa"/>
          </w:tcPr>
          <w:p w14:paraId="18F1D7BA" w14:textId="77777777" w:rsidR="002D1916" w:rsidRDefault="002D1916" w:rsidP="00EA354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22396A14" w14:textId="49ECB53E" w:rsidR="002D1916" w:rsidRPr="00AE4D5B" w:rsidRDefault="002D1916" w:rsidP="00EA354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FA7332C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1C62D16A" w14:textId="198B2903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8,468</w:t>
            </w:r>
          </w:p>
        </w:tc>
        <w:tc>
          <w:tcPr>
            <w:tcW w:w="278" w:type="dxa"/>
          </w:tcPr>
          <w:p w14:paraId="16088C5A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60FD1F0D" w14:textId="33F81CB1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244,552</w:t>
            </w:r>
          </w:p>
        </w:tc>
        <w:tc>
          <w:tcPr>
            <w:tcW w:w="278" w:type="dxa"/>
          </w:tcPr>
          <w:p w14:paraId="699D2510" w14:textId="77777777" w:rsidR="002D1916" w:rsidRPr="00AE4D5B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4CA3D3DE" w14:textId="30FD79FC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242,307</w:t>
            </w:r>
          </w:p>
        </w:tc>
      </w:tr>
      <w:tr w:rsidR="002D1916" w:rsidRPr="00AE4D5B" w14:paraId="626D5C34" w14:textId="77777777" w:rsidTr="002D1916">
        <w:trPr>
          <w:trHeight w:val="209"/>
        </w:trPr>
        <w:tc>
          <w:tcPr>
            <w:tcW w:w="3868" w:type="dxa"/>
          </w:tcPr>
          <w:p w14:paraId="68FF9126" w14:textId="77777777" w:rsidR="002D1916" w:rsidRPr="00AE4D5B" w:rsidRDefault="002D1916" w:rsidP="008B0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902" w:type="dxa"/>
          </w:tcPr>
          <w:p w14:paraId="0D6B03CC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02AF3BC9" w14:textId="10EDC9FF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1,150</w:t>
            </w:r>
          </w:p>
        </w:tc>
        <w:tc>
          <w:tcPr>
            <w:tcW w:w="243" w:type="dxa"/>
          </w:tcPr>
          <w:p w14:paraId="17953DC0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536EBD47" w14:textId="4820884D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 xml:space="preserve"> 134</w:t>
            </w:r>
          </w:p>
        </w:tc>
        <w:tc>
          <w:tcPr>
            <w:tcW w:w="278" w:type="dxa"/>
          </w:tcPr>
          <w:p w14:paraId="5A60250F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357A893D" w14:textId="31CDA1DF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cs="Angsana New"/>
                <w:sz w:val="30"/>
                <w:szCs w:val="30"/>
                <w:lang w:bidi="th-TH"/>
              </w:rPr>
              <w:t>8,277</w:t>
            </w:r>
          </w:p>
        </w:tc>
        <w:tc>
          <w:tcPr>
            <w:tcW w:w="278" w:type="dxa"/>
          </w:tcPr>
          <w:p w14:paraId="38EFCC5E" w14:textId="77777777" w:rsidR="002D1916" w:rsidRPr="00AE4D5B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627FF881" w14:textId="5F201D67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32,212</w:t>
            </w:r>
          </w:p>
        </w:tc>
      </w:tr>
      <w:tr w:rsidR="002D1916" w:rsidRPr="00AE240F" w14:paraId="224F4966" w14:textId="77777777" w:rsidTr="002D1916">
        <w:tc>
          <w:tcPr>
            <w:tcW w:w="3868" w:type="dxa"/>
          </w:tcPr>
          <w:p w14:paraId="673846A3" w14:textId="4E24B101" w:rsidR="002D1916" w:rsidRPr="00AE4D5B" w:rsidRDefault="002D1916" w:rsidP="008B0C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461">
              <w:rPr>
                <w:rFonts w:asciiTheme="majorBidi" w:hAnsiTheme="majorBidi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02" w:type="dxa"/>
          </w:tcPr>
          <w:p w14:paraId="2CDFDD78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74FAD44C" w14:textId="5D7D5983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5AF55D4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427C8759" w14:textId="1990F9E4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E61394C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32DFFBE4" w14:textId="5AE88530" w:rsidR="002D1916" w:rsidRPr="00F519F8" w:rsidRDefault="002D1916" w:rsidP="001700B8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55CF2727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071DEE65" w14:textId="2ED0460B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81,216</w:t>
            </w:r>
          </w:p>
        </w:tc>
      </w:tr>
      <w:tr w:rsidR="002D1916" w:rsidRPr="00AE4D5B" w14:paraId="3405C9AC" w14:textId="77777777" w:rsidTr="002D1916">
        <w:tc>
          <w:tcPr>
            <w:tcW w:w="3868" w:type="dxa"/>
          </w:tcPr>
          <w:p w14:paraId="0FF74C8A" w14:textId="06BB22AF" w:rsidR="002D1916" w:rsidRPr="00AE4D5B" w:rsidRDefault="002D1916" w:rsidP="008B0CF9">
            <w:pPr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2" w:type="dxa"/>
          </w:tcPr>
          <w:p w14:paraId="6A5E6237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</w:tcPr>
          <w:p w14:paraId="1D400BC6" w14:textId="23400722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74,617</w:t>
            </w:r>
          </w:p>
        </w:tc>
        <w:tc>
          <w:tcPr>
            <w:tcW w:w="243" w:type="dxa"/>
          </w:tcPr>
          <w:p w14:paraId="3D1062E7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</w:tcPr>
          <w:p w14:paraId="38AF05B2" w14:textId="5422CD55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46,835</w:t>
            </w:r>
          </w:p>
        </w:tc>
        <w:tc>
          <w:tcPr>
            <w:tcW w:w="278" w:type="dxa"/>
          </w:tcPr>
          <w:p w14:paraId="2D7A45F9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46DB1FCC" w14:textId="01B8DD94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90,743</w:t>
            </w:r>
          </w:p>
        </w:tc>
        <w:tc>
          <w:tcPr>
            <w:tcW w:w="278" w:type="dxa"/>
          </w:tcPr>
          <w:p w14:paraId="5F5FB3BE" w14:textId="77777777" w:rsidR="002D1916" w:rsidRPr="00AE4D5B" w:rsidRDefault="002D1916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</w:tcPr>
          <w:p w14:paraId="757F69AB" w14:textId="536394BA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69,295</w:t>
            </w:r>
          </w:p>
        </w:tc>
      </w:tr>
      <w:tr w:rsidR="002D1916" w:rsidRPr="00AE4D5B" w14:paraId="742794C0" w14:textId="77777777" w:rsidTr="002D1916">
        <w:tc>
          <w:tcPr>
            <w:tcW w:w="3868" w:type="dxa"/>
          </w:tcPr>
          <w:p w14:paraId="3114F9CA" w14:textId="5EB54197" w:rsidR="002D1916" w:rsidRPr="00AE4D5B" w:rsidRDefault="002D1916" w:rsidP="008B0CF9">
            <w:pPr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65FC1CB5" w14:textId="77777777" w:rsidR="002D1916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41EAC108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437,336</w:t>
            </w:r>
          </w:p>
        </w:tc>
        <w:tc>
          <w:tcPr>
            <w:tcW w:w="243" w:type="dxa"/>
          </w:tcPr>
          <w:p w14:paraId="2836B377" w14:textId="77777777" w:rsidR="002D1916" w:rsidRPr="00AE4D5B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7363D783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413,919</w:t>
            </w:r>
          </w:p>
        </w:tc>
        <w:tc>
          <w:tcPr>
            <w:tcW w:w="278" w:type="dxa"/>
          </w:tcPr>
          <w:p w14:paraId="01F2E8A0" w14:textId="77777777" w:rsidR="002D1916" w:rsidRPr="00AE4D5B" w:rsidRDefault="002D1916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0D1FA6D5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407,153</w:t>
            </w:r>
          </w:p>
        </w:tc>
        <w:tc>
          <w:tcPr>
            <w:tcW w:w="278" w:type="dxa"/>
          </w:tcPr>
          <w:p w14:paraId="5D86CDBB" w14:textId="77777777" w:rsidR="002D1916" w:rsidRPr="00AE4D5B" w:rsidRDefault="002D1916" w:rsidP="008B0CF9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6EDF2AA8" w:rsidR="002D1916" w:rsidRPr="00AE4D5B" w:rsidRDefault="002D1916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460,931</w:t>
            </w:r>
          </w:p>
        </w:tc>
      </w:tr>
    </w:tbl>
    <w:p w14:paraId="613DC194" w14:textId="2248B88C" w:rsidR="00E861A1" w:rsidRPr="00AE4D5B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838D9D" w14:textId="6722D155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AE4D5B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AE4D5B" w14:paraId="6E2B0621" w14:textId="77777777" w:rsidTr="00092727">
        <w:tc>
          <w:tcPr>
            <w:tcW w:w="3400" w:type="dxa"/>
          </w:tcPr>
          <w:p w14:paraId="67641F6B" w14:textId="77777777" w:rsidR="00092727" w:rsidRPr="00AE4D5B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CF9" w:rsidRPr="00AE4D5B" w14:paraId="1A9C4207" w14:textId="77777777">
        <w:tc>
          <w:tcPr>
            <w:tcW w:w="3400" w:type="dxa"/>
          </w:tcPr>
          <w:p w14:paraId="03971FD2" w14:textId="77777777" w:rsidR="008B0CF9" w:rsidRPr="00AE4D5B" w:rsidRDefault="008B0CF9" w:rsidP="008B0CF9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8B0CF9" w:rsidRPr="00AE4D5B" w:rsidRDefault="008B0CF9" w:rsidP="002D1916">
            <w:pPr>
              <w:ind w:left="-102" w:right="-7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AE4D5B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vAlign w:val="center"/>
          </w:tcPr>
          <w:p w14:paraId="0C75AEA3" w14:textId="2D95A2BB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9B96754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78BDB942" w14:textId="29F4A0F5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1791E93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3E96C226" w14:textId="423EC5F6" w:rsidR="008B0CF9" w:rsidRPr="00AE4D5B" w:rsidRDefault="008B0CF9" w:rsidP="008B0CF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8A2EFFD" w14:textId="77777777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5DDDA1FD" w14:textId="320256B2" w:rsidR="008B0CF9" w:rsidRPr="00AE4D5B" w:rsidRDefault="008B0CF9" w:rsidP="008B0CF9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</w:tr>
      <w:tr w:rsidR="00092727" w:rsidRPr="00AE4D5B" w14:paraId="20A6788A" w14:textId="77777777" w:rsidTr="00092727">
        <w:tc>
          <w:tcPr>
            <w:tcW w:w="3400" w:type="dxa"/>
          </w:tcPr>
          <w:p w14:paraId="779DB538" w14:textId="77777777" w:rsidR="00092727" w:rsidRPr="00AE4D5B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CF9" w:rsidRPr="00AE4D5B" w14:paraId="3F79DB6E" w14:textId="77777777" w:rsidTr="00092727">
        <w:tc>
          <w:tcPr>
            <w:tcW w:w="3400" w:type="dxa"/>
          </w:tcPr>
          <w:p w14:paraId="2D6B0BD1" w14:textId="77777777" w:rsidR="008B0CF9" w:rsidRPr="00AE4D5B" w:rsidRDefault="008B0CF9" w:rsidP="008B0CF9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042C6643" w:rsidR="008B0CF9" w:rsidRPr="00A93BBF" w:rsidRDefault="00FF6720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2,018,992</w:t>
            </w:r>
          </w:p>
        </w:tc>
        <w:tc>
          <w:tcPr>
            <w:tcW w:w="270" w:type="dxa"/>
          </w:tcPr>
          <w:p w14:paraId="794A1CEB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1AF2142B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2,170,508</w:t>
            </w:r>
          </w:p>
        </w:tc>
        <w:tc>
          <w:tcPr>
            <w:tcW w:w="236" w:type="dxa"/>
          </w:tcPr>
          <w:p w14:paraId="75CFFCA2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227FEC2E" w:rsidR="008B0CF9" w:rsidRPr="00A93BBF" w:rsidRDefault="00FF6720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1,375,67</w:t>
            </w:r>
            <w:r w:rsidR="00D33F47">
              <w:rPr>
                <w:rFonts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1231A9C3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68FF5BC1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1,395,768</w:t>
            </w:r>
          </w:p>
        </w:tc>
      </w:tr>
      <w:tr w:rsidR="008B0CF9" w:rsidRPr="00AE4D5B" w14:paraId="2A061520" w14:textId="77777777" w:rsidTr="00851751">
        <w:tc>
          <w:tcPr>
            <w:tcW w:w="3400" w:type="dxa"/>
          </w:tcPr>
          <w:p w14:paraId="40E3DFC8" w14:textId="77777777" w:rsidR="008B0CF9" w:rsidRPr="00AE4D5B" w:rsidRDefault="008B0CF9" w:rsidP="008B0CF9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AE4D5B">
              <w:rPr>
                <w:rFonts w:hint="cs"/>
                <w:sz w:val="30"/>
                <w:szCs w:val="30"/>
                <w:cs/>
              </w:rPr>
              <w:t>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vAlign w:val="bottom"/>
          </w:tcPr>
          <w:p w14:paraId="010CC6D0" w14:textId="3B4F2741" w:rsidR="008B0CF9" w:rsidRPr="00881DEE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881DEE"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C85D9C" w:rsidRPr="00881DEE">
              <w:rPr>
                <w:rFonts w:cs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993" w:type="dxa"/>
          </w:tcPr>
          <w:p w14:paraId="6233D428" w14:textId="147B772F" w:rsidR="008B0CF9" w:rsidRPr="00A93BBF" w:rsidRDefault="00927023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 w:hint="cs"/>
                <w:sz w:val="30"/>
                <w:szCs w:val="30"/>
                <w:cs/>
                <w:lang w:bidi="th-TH"/>
              </w:rPr>
              <w:t>56</w:t>
            </w:r>
            <w:r w:rsidRPr="00A93BBF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 w:hint="cs"/>
                <w:sz w:val="30"/>
                <w:szCs w:val="30"/>
                <w:cs/>
                <w:lang w:bidi="th-TH"/>
              </w:rPr>
              <w:t>98</w:t>
            </w:r>
            <w:r w:rsidR="002F5615">
              <w:rPr>
                <w:rFonts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795EDE04" w14:textId="77777777" w:rsidR="008B0CF9" w:rsidRPr="00A93BBF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15C5F0D8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53,415</w:t>
            </w:r>
          </w:p>
        </w:tc>
        <w:tc>
          <w:tcPr>
            <w:tcW w:w="236" w:type="dxa"/>
          </w:tcPr>
          <w:p w14:paraId="6BA79C58" w14:textId="77777777" w:rsidR="008B0CF9" w:rsidRPr="00A93BBF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25CF10" w14:textId="78EF5EC2" w:rsidR="008B0CF9" w:rsidRPr="00A93BBF" w:rsidRDefault="001F786C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47,03</w:t>
            </w:r>
            <w:r w:rsidR="00D33F47">
              <w:rPr>
                <w:rFonts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D854C49" w14:textId="77777777" w:rsidR="008B0CF9" w:rsidRPr="00A93BBF" w:rsidRDefault="008B0CF9" w:rsidP="008B0CF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7DCC848D" w14:textId="098877F6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49,509</w:t>
            </w:r>
          </w:p>
        </w:tc>
      </w:tr>
      <w:tr w:rsidR="008B0CF9" w:rsidRPr="00AE4D5B" w14:paraId="0A3EF3FF" w14:textId="77777777" w:rsidTr="008A09A8">
        <w:tc>
          <w:tcPr>
            <w:tcW w:w="3400" w:type="dxa"/>
          </w:tcPr>
          <w:p w14:paraId="466548DD" w14:textId="77777777" w:rsidR="008B0CF9" w:rsidRPr="00AE4D5B" w:rsidRDefault="008B0CF9" w:rsidP="008B0CF9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โครงการสมทบเงินที่</w:t>
            </w:r>
            <w:r w:rsidRPr="00AE4D5B">
              <w:rPr>
                <w:rFonts w:hint="cs"/>
                <w:sz w:val="30"/>
                <w:szCs w:val="30"/>
                <w:cs/>
              </w:rPr>
              <w:t>กำ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</w:tcPr>
          <w:p w14:paraId="36A910C4" w14:textId="77777777" w:rsidR="008B0CF9" w:rsidRPr="00881DEE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67BD0052" w:rsidR="008B0CF9" w:rsidRPr="00A93BBF" w:rsidRDefault="00073B8E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57,15</w:t>
            </w:r>
            <w:r w:rsidR="002F5615">
              <w:rPr>
                <w:rFonts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66D39A69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7525B8CA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61,844</w:t>
            </w:r>
          </w:p>
        </w:tc>
        <w:tc>
          <w:tcPr>
            <w:tcW w:w="236" w:type="dxa"/>
          </w:tcPr>
          <w:p w14:paraId="1187F22F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393712A7" w:rsidR="008B0CF9" w:rsidRPr="00A93BBF" w:rsidRDefault="00073B8E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39,514</w:t>
            </w:r>
          </w:p>
        </w:tc>
        <w:tc>
          <w:tcPr>
            <w:tcW w:w="270" w:type="dxa"/>
          </w:tcPr>
          <w:p w14:paraId="0D734BB6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5CEDCADF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40,404</w:t>
            </w:r>
          </w:p>
        </w:tc>
      </w:tr>
      <w:tr w:rsidR="008B0CF9" w:rsidRPr="00AE4D5B" w14:paraId="267329B5" w14:textId="77777777" w:rsidTr="008A09A8">
        <w:tc>
          <w:tcPr>
            <w:tcW w:w="3400" w:type="dxa"/>
          </w:tcPr>
          <w:p w14:paraId="2C2346D8" w14:textId="77777777" w:rsidR="008B0CF9" w:rsidRPr="00AE4D5B" w:rsidRDefault="008B0CF9" w:rsidP="008B0CF9">
            <w:pPr>
              <w:ind w:left="252" w:hanging="252"/>
              <w:rPr>
                <w:sz w:val="30"/>
                <w:szCs w:val="38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</w:tcPr>
          <w:p w14:paraId="606191B3" w14:textId="684B9B30" w:rsidR="008B0CF9" w:rsidRPr="00881DEE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881DEE"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C85D9C" w:rsidRPr="00881DEE">
              <w:rPr>
                <w:rFonts w:cs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993" w:type="dxa"/>
            <w:vAlign w:val="bottom"/>
          </w:tcPr>
          <w:p w14:paraId="1A1F79F0" w14:textId="7A40BA74" w:rsidR="008B0CF9" w:rsidRPr="00A93BBF" w:rsidRDefault="00A93BBF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133</w:t>
            </w:r>
            <w:r w:rsidR="004F5BF2" w:rsidRPr="00A93BBF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/>
                <w:sz w:val="30"/>
                <w:szCs w:val="30"/>
                <w:lang w:bidi="th-TH"/>
              </w:rPr>
              <w:t>655</w:t>
            </w:r>
          </w:p>
        </w:tc>
        <w:tc>
          <w:tcPr>
            <w:tcW w:w="270" w:type="dxa"/>
            <w:vAlign w:val="bottom"/>
          </w:tcPr>
          <w:p w14:paraId="4495B3F8" w14:textId="77777777" w:rsidR="008B0CF9" w:rsidRPr="00A93BBF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02638BAC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77,705</w:t>
            </w:r>
          </w:p>
        </w:tc>
        <w:tc>
          <w:tcPr>
            <w:tcW w:w="236" w:type="dxa"/>
            <w:vAlign w:val="bottom"/>
          </w:tcPr>
          <w:p w14:paraId="548F83B8" w14:textId="77777777" w:rsidR="008B0CF9" w:rsidRPr="00A93BBF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57C505B3" w:rsidR="008B0CF9" w:rsidRPr="00A93BBF" w:rsidRDefault="00A93BBF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98</w:t>
            </w:r>
            <w:r w:rsidR="001F786C" w:rsidRPr="00A93BBF">
              <w:rPr>
                <w:rFonts w:cs="Angsana New"/>
                <w:sz w:val="30"/>
                <w:szCs w:val="30"/>
                <w:lang w:bidi="th-TH"/>
              </w:rPr>
              <w:t>,2</w:t>
            </w:r>
            <w:r w:rsidRPr="00A93BBF">
              <w:rPr>
                <w:rFonts w:cs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270" w:type="dxa"/>
            <w:vAlign w:val="bottom"/>
          </w:tcPr>
          <w:p w14:paraId="103D0B7D" w14:textId="77777777" w:rsidR="008B0CF9" w:rsidRPr="00A93BBF" w:rsidRDefault="008B0CF9" w:rsidP="008B0CF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16764D83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8,961</w:t>
            </w:r>
          </w:p>
        </w:tc>
      </w:tr>
      <w:tr w:rsidR="008B0CF9" w:rsidRPr="00AE4D5B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542E5A9B" w:rsidR="008B0CF9" w:rsidRPr="00AE4D5B" w:rsidRDefault="008B0CF9" w:rsidP="008B0CF9">
            <w:pPr>
              <w:rPr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89" w:type="dxa"/>
          </w:tcPr>
          <w:p w14:paraId="314CE18D" w14:textId="77777777" w:rsidR="008B0CF9" w:rsidRPr="00881DEE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4818DA18" w:rsidR="008B0CF9" w:rsidRPr="00A93BBF" w:rsidRDefault="00CA7711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217,818</w:t>
            </w:r>
          </w:p>
        </w:tc>
        <w:tc>
          <w:tcPr>
            <w:tcW w:w="270" w:type="dxa"/>
          </w:tcPr>
          <w:p w14:paraId="56DB5E3A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422D986E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272,226</w:t>
            </w:r>
          </w:p>
        </w:tc>
        <w:tc>
          <w:tcPr>
            <w:tcW w:w="236" w:type="dxa"/>
          </w:tcPr>
          <w:p w14:paraId="6E7A9CCB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6B5ECD8D" w:rsidR="008B0CF9" w:rsidRPr="00A93BBF" w:rsidRDefault="00CA7711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96,74</w:t>
            </w:r>
            <w:r w:rsidR="005E04BB">
              <w:rPr>
                <w:rFonts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3D95090" w14:textId="77777777" w:rsidR="008B0CF9" w:rsidRPr="00A93BBF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329FEBE3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3BBF">
              <w:rPr>
                <w:rFonts w:cs="Angsana New"/>
                <w:sz w:val="30"/>
                <w:szCs w:val="30"/>
                <w:lang w:bidi="th-TH"/>
              </w:rPr>
              <w:t>100,283</w:t>
            </w:r>
          </w:p>
        </w:tc>
      </w:tr>
      <w:tr w:rsidR="008B0CF9" w:rsidRPr="00AE4D5B" w14:paraId="269FD28E" w14:textId="77777777" w:rsidTr="00092727">
        <w:tc>
          <w:tcPr>
            <w:tcW w:w="3400" w:type="dxa"/>
          </w:tcPr>
          <w:p w14:paraId="1E256BA1" w14:textId="77777777" w:rsidR="008B0CF9" w:rsidRPr="00AE4D5B" w:rsidRDefault="008B0CF9" w:rsidP="008B0CF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1C9ECDDE" w14:textId="08ECC2CE" w:rsidR="008B0CF9" w:rsidRPr="00881DEE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881DEE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D50A28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2FBAA187" w:rsidR="008B0CF9" w:rsidRPr="00A93BBF" w:rsidRDefault="00454BA1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484</w:t>
            </w: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A93BB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270" w:type="dxa"/>
          </w:tcPr>
          <w:p w14:paraId="7696EA8D" w14:textId="77777777" w:rsidR="008B0CF9" w:rsidRPr="00A93BBF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534B279D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2,635,698</w:t>
            </w:r>
          </w:p>
        </w:tc>
        <w:tc>
          <w:tcPr>
            <w:tcW w:w="236" w:type="dxa"/>
          </w:tcPr>
          <w:p w14:paraId="25D3D0E5" w14:textId="77777777" w:rsidR="008B0CF9" w:rsidRPr="00A93BBF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1D5A99FF" w:rsidR="008B0CF9" w:rsidRPr="00A93BBF" w:rsidRDefault="008B499C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657</w:t>
            </w: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93BB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24</w:t>
            </w:r>
            <w:r w:rsidRPr="00A93BB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3F6E13B5" w14:textId="77777777" w:rsidR="008B0CF9" w:rsidRPr="00A93BBF" w:rsidRDefault="008B0CF9" w:rsidP="008B0CF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13F3D897" w:rsidR="008B0CF9" w:rsidRPr="00A93BBF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BBF">
              <w:rPr>
                <w:rFonts w:cs="Angsana New"/>
                <w:b/>
                <w:bCs/>
                <w:sz w:val="30"/>
                <w:szCs w:val="30"/>
                <w:lang w:bidi="th-TH"/>
              </w:rPr>
              <w:t>1,594,925</w:t>
            </w:r>
          </w:p>
        </w:tc>
      </w:tr>
    </w:tbl>
    <w:p w14:paraId="5C5D60EF" w14:textId="6EEF253C" w:rsidR="00092727" w:rsidRPr="00AE4D5B" w:rsidRDefault="00092727" w:rsidP="00092727">
      <w:pPr>
        <w:ind w:left="540"/>
        <w:rPr>
          <w:i/>
          <w:iCs/>
          <w:sz w:val="30"/>
          <w:szCs w:val="30"/>
        </w:rPr>
      </w:pPr>
    </w:p>
    <w:p w14:paraId="67745752" w14:textId="7F305D58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384ADE4C" w14:textId="2B3ED091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23D4250B" w14:textId="77777777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41A5A083" w14:textId="77777777" w:rsidR="00C9492B" w:rsidRDefault="00C9492B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632B6DC7" w14:textId="1615790D" w:rsidR="000656B1" w:rsidRPr="001C3902" w:rsidRDefault="00092727" w:rsidP="001C3902">
      <w:pPr>
        <w:ind w:left="540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lastRenderedPageBreak/>
        <w:t>โครงการสมทบเงินที่</w:t>
      </w:r>
      <w:r w:rsidRPr="00AE4D5B">
        <w:rPr>
          <w:rFonts w:hint="cs"/>
          <w:i/>
          <w:iCs/>
          <w:sz w:val="30"/>
          <w:szCs w:val="30"/>
          <w:cs/>
        </w:rPr>
        <w:t>กำ</w:t>
      </w:r>
      <w:r w:rsidRPr="00AE4D5B">
        <w:rPr>
          <w:i/>
          <w:iCs/>
          <w:sz w:val="30"/>
          <w:szCs w:val="30"/>
          <w:cs/>
        </w:rPr>
        <w:t>หนดไว้</w:t>
      </w:r>
    </w:p>
    <w:p w14:paraId="66258E6E" w14:textId="6894A680" w:rsidR="00DE6CA6" w:rsidRPr="00AE4D5B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ถึงอัตราร้อยละ </w:t>
      </w:r>
      <w:r w:rsidR="00B176C5">
        <w:rPr>
          <w:sz w:val="30"/>
          <w:szCs w:val="30"/>
        </w:rPr>
        <w:t>15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ของเงินเดือนทุกเดือน และกลุ่มบริษัท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จ่ายสมทบใน</w:t>
      </w:r>
      <w:r w:rsidRPr="00B10169">
        <w:rPr>
          <w:sz w:val="30"/>
          <w:szCs w:val="30"/>
          <w:cs/>
        </w:rPr>
        <w:t>อัตราร้อยละ</w:t>
      </w:r>
      <w:r w:rsidRPr="00B10169">
        <w:rPr>
          <w:rFonts w:hint="cs"/>
          <w:sz w:val="30"/>
          <w:szCs w:val="30"/>
          <w:cs/>
        </w:rPr>
        <w:t xml:space="preserve"> </w:t>
      </w:r>
      <w:r w:rsidR="00FE0557" w:rsidRPr="00B10169">
        <w:rPr>
          <w:rFonts w:hint="cs"/>
          <w:sz w:val="30"/>
          <w:szCs w:val="30"/>
          <w:cs/>
        </w:rPr>
        <w:t>5</w:t>
      </w:r>
      <w:r w:rsidRPr="00B10169">
        <w:rPr>
          <w:sz w:val="30"/>
          <w:szCs w:val="30"/>
        </w:rPr>
        <w:t xml:space="preserve"> </w:t>
      </w:r>
      <w:r w:rsidRPr="00B10169">
        <w:rPr>
          <w:sz w:val="30"/>
          <w:szCs w:val="30"/>
          <w:cs/>
        </w:rPr>
        <w:t>ของ</w:t>
      </w:r>
      <w:r w:rsidRPr="00AE4D5B">
        <w:rPr>
          <w:sz w:val="30"/>
          <w:szCs w:val="30"/>
          <w:cs/>
        </w:rPr>
        <w:t>เงินเดือนของพนักงานทุกเดือน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AE4D5B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0CDBD09" w14:textId="50D1AE3B" w:rsidR="00DE6CA6" w:rsidRPr="001C3902" w:rsidRDefault="00DE6CA6" w:rsidP="001C3902">
      <w:pPr>
        <w:ind w:left="540"/>
        <w:rPr>
          <w:i/>
          <w:iCs/>
          <w:sz w:val="30"/>
          <w:szCs w:val="30"/>
        </w:rPr>
      </w:pPr>
      <w:r w:rsidRPr="00AE4D5B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7FD9F38F" w14:textId="662E3A4C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B176C5">
        <w:rPr>
          <w:rFonts w:asciiTheme="majorBidi" w:hAnsiTheme="majorBidi" w:cstheme="majorBidi"/>
          <w:sz w:val="30"/>
          <w:szCs w:val="30"/>
        </w:rPr>
        <w:t>2563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AE4D5B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AE4D5B">
        <w:rPr>
          <w:rFonts w:asciiTheme="majorBidi" w:hAnsiTheme="majorBidi" w:cstheme="majorBidi"/>
          <w:sz w:val="30"/>
          <w:szCs w:val="30"/>
        </w:rPr>
        <w:t>EJIP)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17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176C5">
        <w:rPr>
          <w:rFonts w:asciiTheme="majorBidi" w:hAnsiTheme="majorBidi" w:cstheme="majorBidi"/>
          <w:sz w:val="30"/>
          <w:szCs w:val="30"/>
        </w:rPr>
        <w:t>2562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ต่อมาเมื่อวันที่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22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B176C5">
        <w:rPr>
          <w:rFonts w:asciiTheme="majorBidi" w:hAnsiTheme="majorBidi" w:cstheme="majorBidi"/>
          <w:sz w:val="30"/>
          <w:szCs w:val="30"/>
        </w:rPr>
        <w:t>2566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มีมติอนุมัติขยายอายุโครงการ 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EJIP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AE4D5B" w14:paraId="632E01F1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AE4D5B" w14:paraId="2A4C8F9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AE4D5B" w14:paraId="56FE2F3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04F18A67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เมษายน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2563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ถึง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2571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(เดิม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2568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)</w:t>
            </w:r>
            <w:r w:rsidR="00C7665B"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br/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รวมระยะเวลา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6CA6" w:rsidRPr="00AE4D5B" w14:paraId="758B066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AE4D5B" w14:paraId="14AF56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14FF80F0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ตั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้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งแต่เดือนเมษายน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2563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2569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(เดิม</w:t>
            </w:r>
            <w:r w:rsidR="00BE3800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>2566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)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6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1E9CD168" w14:textId="02EDE265" w:rsidR="00BB0772" w:rsidRPr="00AE4D5B" w:rsidRDefault="00BB0772">
      <w:pPr>
        <w:rPr>
          <w:cs/>
        </w:rPr>
      </w:pPr>
    </w:p>
    <w:p w14:paraId="7B12FB7A" w14:textId="77777777" w:rsidR="00BB0772" w:rsidRPr="00AE4D5B" w:rsidRDefault="00BB0772">
      <w:pPr>
        <w:spacing w:line="240" w:lineRule="auto"/>
        <w:rPr>
          <w:cs/>
        </w:rPr>
      </w:pPr>
      <w:r w:rsidRPr="00AE4D5B">
        <w:rPr>
          <w:cs/>
        </w:rPr>
        <w:br w:type="page"/>
      </w: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BB0772" w:rsidRPr="00AE4D5B" w14:paraId="3359FF1D" w14:textId="77777777" w:rsidTr="00BB0772">
        <w:trPr>
          <w:cantSplit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7F0" w14:textId="695AF051" w:rsidR="00BB0772" w:rsidRPr="00AE4D5B" w:rsidRDefault="00BB0772" w:rsidP="00BB0772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E46" w14:textId="60C22F96" w:rsidR="00BB0772" w:rsidRPr="00AE4D5B" w:rsidRDefault="00BB0772" w:rsidP="00BB0772">
            <w:pPr>
              <w:pStyle w:val="ListParagraph"/>
              <w:numPr>
                <w:ilvl w:val="0"/>
                <w:numId w:val="33"/>
              </w:numPr>
              <w:tabs>
                <w:tab w:val="left" w:pos="450"/>
              </w:tabs>
              <w:spacing w:line="260" w:lineRule="atLeast"/>
              <w:ind w:left="0"/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i w:val="0"/>
                <w:iCs w:val="0"/>
                <w:lang w:val="en-US"/>
              </w:rPr>
              <w:t>EJIP</w:t>
            </w:r>
          </w:p>
        </w:tc>
      </w:tr>
      <w:tr w:rsidR="00DE6CA6" w:rsidRPr="00AE4D5B" w14:paraId="4D5AEF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76C829EC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800A2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>–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488813BF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800A20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–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AE4D5B" w14:paraId="11A27D5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เงื่อนไข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AE4D5B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68F82211" w14:textId="77777777" w:rsidTr="009929E0">
              <w:tc>
                <w:tcPr>
                  <w:tcW w:w="2867" w:type="dxa"/>
                  <w:hideMark/>
                </w:tcPr>
                <w:p w14:paraId="6F9BF2D3" w14:textId="37C399B1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="00800A20">
                    <w:rPr>
                      <w:rFonts w:asciiTheme="majorBidi" w:hAnsiTheme="majorBidi" w:cstheme="majorBidi"/>
                      <w:sz w:val="30"/>
                      <w:szCs w:val="30"/>
                    </w:rPr>
                    <w:t>–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AE4D5B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5E5B65C0" w14:textId="77777777" w:rsidTr="009929E0">
              <w:tc>
                <w:tcPr>
                  <w:tcW w:w="2867" w:type="dxa"/>
                  <w:hideMark/>
                </w:tcPr>
                <w:p w14:paraId="123FC2F1" w14:textId="4447BDF4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5AAA039E" w:rsidR="00DE6CA6" w:rsidRPr="00AE4D5B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AE4D5B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519FB523" w:rsidR="00092727" w:rsidRPr="00AE4D5B" w:rsidRDefault="00FE06A1" w:rsidP="00C10EE3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>
        <w:rPr>
          <w:rFonts w:asciiTheme="majorBidi" w:hAnsiTheme="majorBidi" w:cstheme="majorBidi" w:hint="cs"/>
          <w:i w:val="0"/>
          <w:iCs w:val="0"/>
          <w:cs/>
        </w:rPr>
        <w:lastRenderedPageBreak/>
        <w:t>ค่าใช้จ่ายตามธรรมชาติ</w:t>
      </w:r>
    </w:p>
    <w:p w14:paraId="4EF47901" w14:textId="77777777" w:rsidR="00092727" w:rsidRPr="00881DEE" w:rsidRDefault="00092727" w:rsidP="00092727">
      <w:pPr>
        <w:rPr>
          <w:rFonts w:asciiTheme="majorBidi" w:hAnsi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AE4D5B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AE4D5B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AE4D5B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8B0CF9" w:rsidRPr="00AE4D5B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8B0CF9" w:rsidRPr="00AE4D5B" w:rsidRDefault="008B0CF9" w:rsidP="008B0CF9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8B0CF9" w:rsidRPr="00AE4D5B" w:rsidRDefault="008B0CF9" w:rsidP="008B0CF9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6B9FAD05" w:rsidR="008B0CF9" w:rsidRPr="00AE4D5B" w:rsidRDefault="008B0CF9" w:rsidP="008B0CF9">
            <w:pPr>
              <w:ind w:left="-83" w:right="-8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8B0CF9" w:rsidRPr="00AE4D5B" w:rsidRDefault="008B0CF9" w:rsidP="008B0CF9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6C8ACA41" w:rsidR="008B0CF9" w:rsidRPr="00AE4D5B" w:rsidRDefault="008B0CF9" w:rsidP="008B0CF9">
            <w:pPr>
              <w:ind w:left="-83" w:right="-66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8B0CF9" w:rsidRPr="00AE4D5B" w:rsidRDefault="008B0CF9" w:rsidP="008B0CF9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7F5AD54E" w:rsidR="008B0CF9" w:rsidRPr="00AE4D5B" w:rsidRDefault="008B0CF9" w:rsidP="008B0CF9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8B0CF9" w:rsidRPr="00AE4D5B" w:rsidRDefault="008B0CF9" w:rsidP="008B0CF9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14A95A05" w:rsidR="008B0CF9" w:rsidRPr="00AE4D5B" w:rsidRDefault="008B0CF9" w:rsidP="008B0CF9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</w:tr>
      <w:tr w:rsidR="00092727" w:rsidRPr="00AE4D5B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AE4D5B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AE4D5B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B0CF9" w:rsidRPr="00AE4D5B" w14:paraId="11D202F1" w14:textId="77777777">
        <w:trPr>
          <w:trHeight w:val="632"/>
        </w:trPr>
        <w:tc>
          <w:tcPr>
            <w:tcW w:w="3060" w:type="dxa"/>
          </w:tcPr>
          <w:p w14:paraId="61AA2A96" w14:textId="390BD694" w:rsidR="008B0CF9" w:rsidRPr="00AE4D5B" w:rsidRDefault="008B0CF9" w:rsidP="008B0CF9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AE4D5B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B5916B" w14:textId="77777777" w:rsidR="00412C08" w:rsidRPr="00412C08" w:rsidRDefault="00412C08" w:rsidP="00412C0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412C08">
              <w:rPr>
                <w:sz w:val="28"/>
                <w:szCs w:val="28"/>
              </w:rPr>
              <w:t xml:space="preserve"> </w:t>
            </w:r>
          </w:p>
          <w:p w14:paraId="5EE0EB86" w14:textId="62091864" w:rsidR="008B0CF9" w:rsidRPr="00AE4D5B" w:rsidRDefault="003C7E05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787E8A">
              <w:rPr>
                <w:sz w:val="28"/>
                <w:szCs w:val="28"/>
              </w:rPr>
              <w:t>22</w:t>
            </w:r>
            <w:r w:rsidR="00412C08" w:rsidRPr="00787E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243</w:t>
            </w:r>
            <w:r w:rsidR="00412C08" w:rsidRPr="00412C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5B86D36" w14:textId="77777777" w:rsidR="008B0CF9" w:rsidRPr="00AE4D5B" w:rsidRDefault="008B0CF9" w:rsidP="008B0CF9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3949EF1F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</w:t>
            </w:r>
            <w:r w:rsidRPr="005830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789</w:t>
            </w:r>
          </w:p>
        </w:tc>
        <w:tc>
          <w:tcPr>
            <w:tcW w:w="270" w:type="dxa"/>
            <w:vAlign w:val="bottom"/>
          </w:tcPr>
          <w:p w14:paraId="7A58931F" w14:textId="77777777" w:rsidR="008B0CF9" w:rsidRPr="00AE4D5B" w:rsidRDefault="008B0CF9" w:rsidP="008B0CF9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066CE0F0" w14:textId="77777777" w:rsidR="009A2298" w:rsidRPr="00787E8A" w:rsidRDefault="009A2298" w:rsidP="009A229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</w:p>
          <w:p w14:paraId="33110CD7" w14:textId="59F42644" w:rsidR="008B0CF9" w:rsidRPr="00787E8A" w:rsidRDefault="009A2298" w:rsidP="00881DEE">
            <w:pPr>
              <w:pStyle w:val="BodyText"/>
              <w:tabs>
                <w:tab w:val="decimal" w:pos="965"/>
              </w:tabs>
              <w:spacing w:after="0"/>
              <w:ind w:right="-103"/>
              <w:rPr>
                <w:sz w:val="28"/>
                <w:szCs w:val="28"/>
              </w:rPr>
            </w:pPr>
            <w:r w:rsidRPr="00787E8A">
              <w:rPr>
                <w:sz w:val="28"/>
                <w:szCs w:val="28"/>
              </w:rPr>
              <w:t>(48,271)</w:t>
            </w:r>
          </w:p>
        </w:tc>
        <w:tc>
          <w:tcPr>
            <w:tcW w:w="270" w:type="dxa"/>
            <w:vAlign w:val="bottom"/>
          </w:tcPr>
          <w:p w14:paraId="30266242" w14:textId="77777777" w:rsidR="008B0CF9" w:rsidRPr="00AE4D5B" w:rsidRDefault="008B0CF9" w:rsidP="008B0CF9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48500ACD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830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163</w:t>
            </w:r>
          </w:p>
        </w:tc>
      </w:tr>
      <w:tr w:rsidR="008B0CF9" w:rsidRPr="00AE4D5B" w14:paraId="0F107569" w14:textId="77777777">
        <w:trPr>
          <w:trHeight w:val="192"/>
        </w:trPr>
        <w:tc>
          <w:tcPr>
            <w:tcW w:w="3060" w:type="dxa"/>
          </w:tcPr>
          <w:p w14:paraId="40C791B2" w14:textId="77777777" w:rsidR="008B0CF9" w:rsidRPr="00AE4D5B" w:rsidRDefault="008B0CF9" w:rsidP="008B0CF9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8CF961" w14:textId="77777777" w:rsidR="00412C08" w:rsidRPr="00412C08" w:rsidRDefault="00412C08" w:rsidP="00412C0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</w:p>
          <w:p w14:paraId="37D8B0A4" w14:textId="77DF8AE7" w:rsidR="008B0CF9" w:rsidRPr="003D29C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787E8A">
              <w:rPr>
                <w:sz w:val="28"/>
                <w:szCs w:val="28"/>
              </w:rPr>
              <w:t>12,6</w:t>
            </w:r>
            <w:r w:rsidR="00787E8A" w:rsidRPr="00787E8A">
              <w:rPr>
                <w:sz w:val="28"/>
                <w:szCs w:val="28"/>
              </w:rPr>
              <w:t>21</w:t>
            </w:r>
            <w:r w:rsidRPr="00787E8A">
              <w:rPr>
                <w:sz w:val="28"/>
                <w:szCs w:val="28"/>
              </w:rPr>
              <w:t>,</w:t>
            </w:r>
            <w:r w:rsidR="00787E8A" w:rsidRPr="00787E8A">
              <w:rPr>
                <w:sz w:val="28"/>
                <w:szCs w:val="28"/>
              </w:rPr>
              <w:t>755</w:t>
            </w:r>
          </w:p>
        </w:tc>
        <w:tc>
          <w:tcPr>
            <w:tcW w:w="270" w:type="dxa"/>
            <w:vAlign w:val="bottom"/>
          </w:tcPr>
          <w:p w14:paraId="0EFD4CC9" w14:textId="77777777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686F9C04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390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51801128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AC84C4" w14:textId="77777777" w:rsidR="009A2298" w:rsidRPr="009A2298" w:rsidRDefault="009A2298" w:rsidP="009A2298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</w:p>
          <w:p w14:paraId="391F19AD" w14:textId="19FE0FB0" w:rsidR="008B0CF9" w:rsidRPr="00AE4D5B" w:rsidRDefault="009A2298" w:rsidP="00A733FB">
            <w:pPr>
              <w:pStyle w:val="BodyText"/>
              <w:tabs>
                <w:tab w:val="decimal" w:pos="965"/>
              </w:tabs>
              <w:spacing w:after="0"/>
              <w:ind w:right="-103"/>
              <w:rPr>
                <w:sz w:val="28"/>
                <w:szCs w:val="28"/>
              </w:rPr>
            </w:pPr>
            <w:r w:rsidRPr="00787E8A">
              <w:rPr>
                <w:sz w:val="28"/>
                <w:szCs w:val="28"/>
              </w:rPr>
              <w:t>11,550,271</w:t>
            </w:r>
          </w:p>
        </w:tc>
        <w:tc>
          <w:tcPr>
            <w:tcW w:w="270" w:type="dxa"/>
            <w:vAlign w:val="bottom"/>
          </w:tcPr>
          <w:p w14:paraId="7928DC22" w14:textId="77777777" w:rsidR="008B0CF9" w:rsidRPr="00AE4D5B" w:rsidRDefault="008B0CF9" w:rsidP="008B0CF9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4573D701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11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993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378</w:t>
            </w:r>
          </w:p>
        </w:tc>
      </w:tr>
      <w:tr w:rsidR="008B0CF9" w:rsidRPr="00AE4D5B" w14:paraId="2C721908" w14:textId="77777777" w:rsidTr="00DB574F">
        <w:trPr>
          <w:trHeight w:val="192"/>
        </w:trPr>
        <w:tc>
          <w:tcPr>
            <w:tcW w:w="3060" w:type="dxa"/>
          </w:tcPr>
          <w:p w14:paraId="034E2951" w14:textId="77777777" w:rsidR="008B0CF9" w:rsidRPr="00AE4D5B" w:rsidRDefault="008B0CF9" w:rsidP="008B0CF9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6893C231" w14:textId="1DDB001A" w:rsidR="008B0CF9" w:rsidRPr="00AE4D5B" w:rsidRDefault="008B0CF9" w:rsidP="008B0CF9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881DEE">
              <w:rPr>
                <w:rFonts w:hint="cs"/>
                <w:i/>
                <w:iCs/>
                <w:sz w:val="28"/>
                <w:szCs w:val="28"/>
              </w:rPr>
              <w:t>2</w:t>
            </w:r>
            <w:r w:rsidR="005F70F7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78DD3BC" w14:textId="7A547C87" w:rsidR="008B0CF9" w:rsidRPr="003D29C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412C08">
              <w:rPr>
                <w:sz w:val="28"/>
                <w:szCs w:val="28"/>
              </w:rPr>
              <w:t>2,</w:t>
            </w:r>
            <w:r w:rsidRPr="00787E8A">
              <w:rPr>
                <w:sz w:val="28"/>
                <w:szCs w:val="28"/>
              </w:rPr>
              <w:t>484</w:t>
            </w:r>
            <w:r w:rsidRPr="00412C08">
              <w:rPr>
                <w:sz w:val="28"/>
                <w:szCs w:val="28"/>
              </w:rPr>
              <w:t>,610</w:t>
            </w:r>
          </w:p>
        </w:tc>
        <w:tc>
          <w:tcPr>
            <w:tcW w:w="270" w:type="dxa"/>
          </w:tcPr>
          <w:p w14:paraId="67007610" w14:textId="77777777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39C2FBEF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635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698</w:t>
            </w:r>
          </w:p>
        </w:tc>
        <w:tc>
          <w:tcPr>
            <w:tcW w:w="270" w:type="dxa"/>
          </w:tcPr>
          <w:p w14:paraId="75224EB7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58FFB4BB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1,657,247</w:t>
            </w:r>
          </w:p>
        </w:tc>
        <w:tc>
          <w:tcPr>
            <w:tcW w:w="270" w:type="dxa"/>
          </w:tcPr>
          <w:p w14:paraId="73A06522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50CD6A78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594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925</w:t>
            </w:r>
          </w:p>
        </w:tc>
      </w:tr>
      <w:tr w:rsidR="008B0CF9" w:rsidRPr="00AE4D5B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8B0CF9" w:rsidRPr="00AE4D5B" w:rsidRDefault="008B0CF9" w:rsidP="008B0CF9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163A2DB3" w:rsidR="008B0CF9" w:rsidRPr="00881DE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881DEE">
              <w:rPr>
                <w:sz w:val="28"/>
                <w:szCs w:val="28"/>
              </w:rPr>
              <w:t>1,818,980</w:t>
            </w:r>
          </w:p>
        </w:tc>
        <w:tc>
          <w:tcPr>
            <w:tcW w:w="270" w:type="dxa"/>
          </w:tcPr>
          <w:p w14:paraId="03FF0C0A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45E3B289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857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412</w:t>
            </w:r>
          </w:p>
        </w:tc>
        <w:tc>
          <w:tcPr>
            <w:tcW w:w="270" w:type="dxa"/>
          </w:tcPr>
          <w:p w14:paraId="6DD0F7E0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64C5481E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1,130,254</w:t>
            </w:r>
          </w:p>
        </w:tc>
        <w:tc>
          <w:tcPr>
            <w:tcW w:w="270" w:type="dxa"/>
          </w:tcPr>
          <w:p w14:paraId="2C20659A" w14:textId="77777777" w:rsidR="008B0CF9" w:rsidRPr="00AE4D5B" w:rsidRDefault="008B0CF9" w:rsidP="008B0CF9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3B478328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023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976</w:t>
            </w:r>
          </w:p>
        </w:tc>
      </w:tr>
      <w:tr w:rsidR="008B0CF9" w:rsidRPr="00AE4D5B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8B0CF9" w:rsidRPr="00AE4D5B" w:rsidRDefault="008B0CF9" w:rsidP="008B0CF9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7A5B4F49" w:rsidR="008B0CF9" w:rsidRPr="00881DE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881DEE">
              <w:rPr>
                <w:sz w:val="28"/>
                <w:szCs w:val="28"/>
              </w:rPr>
              <w:t>1,501,2</w:t>
            </w:r>
            <w:r w:rsidR="00DA644A" w:rsidRPr="00881DEE">
              <w:rPr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511C81E7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33036F89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488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7F9C748F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7F6C8D19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843,756</w:t>
            </w:r>
          </w:p>
        </w:tc>
        <w:tc>
          <w:tcPr>
            <w:tcW w:w="270" w:type="dxa"/>
          </w:tcPr>
          <w:p w14:paraId="541E5FFF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4E6DBD60" w:rsidR="008B0CF9" w:rsidRPr="00AE4D5B" w:rsidRDefault="008B0CF9" w:rsidP="008B0CF9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809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195</w:t>
            </w:r>
          </w:p>
        </w:tc>
      </w:tr>
      <w:tr w:rsidR="008B0CF9" w:rsidRPr="00AE4D5B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8B0CF9" w:rsidRPr="00AE4D5B" w:rsidRDefault="008B0CF9" w:rsidP="008B0CF9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4F6BB35D" w:rsidR="008B0CF9" w:rsidRPr="00881DE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881DEE">
              <w:rPr>
                <w:sz w:val="28"/>
                <w:szCs w:val="28"/>
              </w:rPr>
              <w:t>832,359</w:t>
            </w:r>
          </w:p>
        </w:tc>
        <w:tc>
          <w:tcPr>
            <w:tcW w:w="270" w:type="dxa"/>
          </w:tcPr>
          <w:p w14:paraId="1C95E4C7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4F58B87C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990</w:t>
            </w:r>
          </w:p>
        </w:tc>
        <w:tc>
          <w:tcPr>
            <w:tcW w:w="270" w:type="dxa"/>
          </w:tcPr>
          <w:p w14:paraId="0518D5CC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026DEEFF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214,627</w:t>
            </w:r>
          </w:p>
        </w:tc>
        <w:tc>
          <w:tcPr>
            <w:tcW w:w="270" w:type="dxa"/>
          </w:tcPr>
          <w:p w14:paraId="257DC9D0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1CFD5441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233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793</w:t>
            </w:r>
          </w:p>
        </w:tc>
      </w:tr>
      <w:tr w:rsidR="008B0CF9" w:rsidRPr="00AE4D5B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8B0CF9" w:rsidRPr="00AE4D5B" w:rsidRDefault="008B0CF9" w:rsidP="008B0CF9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71CCD677" w:rsidR="008B0CF9" w:rsidRPr="00881DE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881DEE">
              <w:rPr>
                <w:sz w:val="28"/>
                <w:szCs w:val="28"/>
              </w:rPr>
              <w:t>462,291</w:t>
            </w:r>
          </w:p>
        </w:tc>
        <w:tc>
          <w:tcPr>
            <w:tcW w:w="270" w:type="dxa"/>
          </w:tcPr>
          <w:p w14:paraId="7AE36603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366DED1E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572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776</w:t>
            </w:r>
          </w:p>
        </w:tc>
        <w:tc>
          <w:tcPr>
            <w:tcW w:w="270" w:type="dxa"/>
          </w:tcPr>
          <w:p w14:paraId="65FD168B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4E766A4D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212,682</w:t>
            </w:r>
          </w:p>
        </w:tc>
        <w:tc>
          <w:tcPr>
            <w:tcW w:w="270" w:type="dxa"/>
          </w:tcPr>
          <w:p w14:paraId="4D6BD8E3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409CDA5A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317</w:t>
            </w:r>
            <w:r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787</w:t>
            </w:r>
          </w:p>
        </w:tc>
      </w:tr>
      <w:tr w:rsidR="008B0CF9" w:rsidRPr="00AE4D5B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1156CDA5" w:rsidR="008B0CF9" w:rsidRPr="00AE4D5B" w:rsidRDefault="008B0CF9" w:rsidP="008B0CF9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อื่น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39E73C8D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4D4B4CAA" w:rsidR="008B0CF9" w:rsidRPr="00881DEE" w:rsidRDefault="00412C0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881DEE">
              <w:rPr>
                <w:sz w:val="28"/>
                <w:szCs w:val="28"/>
              </w:rPr>
              <w:t>2,008,2</w:t>
            </w:r>
            <w:r w:rsidR="00DA644A" w:rsidRPr="00881DEE">
              <w:rPr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719238DB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3A0ABA20" w:rsidR="008B0CF9" w:rsidRPr="00AE4D5B" w:rsidRDefault="008B0CF9" w:rsidP="008B0CF9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226</w:t>
            </w:r>
            <w:r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632</w:t>
            </w:r>
          </w:p>
        </w:tc>
        <w:tc>
          <w:tcPr>
            <w:tcW w:w="270" w:type="dxa"/>
          </w:tcPr>
          <w:p w14:paraId="2C884BC8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2FD8F89F" w:rsidR="008B0CF9" w:rsidRPr="00AE4D5B" w:rsidRDefault="009A2298" w:rsidP="008B0CF9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A2298">
              <w:rPr>
                <w:sz w:val="28"/>
                <w:szCs w:val="28"/>
              </w:rPr>
              <w:t>1,350,048</w:t>
            </w:r>
          </w:p>
        </w:tc>
        <w:tc>
          <w:tcPr>
            <w:tcW w:w="270" w:type="dxa"/>
          </w:tcPr>
          <w:p w14:paraId="5DDD8218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07E95FF7" w:rsidR="008B0CF9" w:rsidRPr="00AE4D5B" w:rsidRDefault="008B0CF9" w:rsidP="008B0CF9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Pr="006221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704</w:t>
            </w:r>
            <w:r w:rsidRPr="006221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741</w:t>
            </w:r>
          </w:p>
        </w:tc>
      </w:tr>
      <w:tr w:rsidR="008B0CF9" w:rsidRPr="00AE4D5B" w14:paraId="6902DD35" w14:textId="77777777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8B0CF9" w:rsidRPr="00AE4D5B" w:rsidRDefault="008B0CF9" w:rsidP="008B0CF9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C8D0E" w14:textId="467EBDF8" w:rsidR="008B0CF9" w:rsidRPr="00881DEE" w:rsidRDefault="00412C08" w:rsidP="008B0CF9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881DEE">
              <w:rPr>
                <w:b/>
                <w:bCs/>
                <w:sz w:val="28"/>
                <w:szCs w:val="28"/>
              </w:rPr>
              <w:t>21,751,731</w:t>
            </w:r>
          </w:p>
        </w:tc>
        <w:tc>
          <w:tcPr>
            <w:tcW w:w="270" w:type="dxa"/>
            <w:vAlign w:val="bottom"/>
          </w:tcPr>
          <w:p w14:paraId="17FC470D" w14:textId="77777777" w:rsidR="008B0CF9" w:rsidRPr="00AE4D5B" w:rsidRDefault="008B0CF9" w:rsidP="008B0CF9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5472CE81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462</w:t>
            </w:r>
            <w:r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  <w:vAlign w:val="bottom"/>
          </w:tcPr>
          <w:p w14:paraId="2DA89F3F" w14:textId="77777777" w:rsidR="008B0CF9" w:rsidRPr="00AE4D5B" w:rsidRDefault="008B0CF9" w:rsidP="008B0CF9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1286" w14:textId="31C6C4C7" w:rsidR="008B0CF9" w:rsidRPr="00AE4D5B" w:rsidRDefault="009A2298" w:rsidP="008B0CF9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9A2298">
              <w:rPr>
                <w:b/>
                <w:bCs/>
                <w:sz w:val="28"/>
                <w:szCs w:val="28"/>
              </w:rPr>
              <w:t>16,910,614</w:t>
            </w:r>
          </w:p>
        </w:tc>
        <w:tc>
          <w:tcPr>
            <w:tcW w:w="270" w:type="dxa"/>
            <w:vAlign w:val="bottom"/>
          </w:tcPr>
          <w:p w14:paraId="39BD61F7" w14:textId="77777777" w:rsidR="008B0CF9" w:rsidRPr="00AE4D5B" w:rsidRDefault="008B0CF9" w:rsidP="008B0CF9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41EEB" w14:textId="41A0FE6C" w:rsidR="008B0CF9" w:rsidRPr="00AE4D5B" w:rsidRDefault="008B0CF9" w:rsidP="008B0CF9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698</w:t>
            </w:r>
            <w:r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958</w:t>
            </w:r>
          </w:p>
        </w:tc>
      </w:tr>
    </w:tbl>
    <w:p w14:paraId="2DED312B" w14:textId="5A8ACB76" w:rsidR="00DD622C" w:rsidRPr="00AE4D5B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AE4D5B" w:rsidRDefault="00092727" w:rsidP="00823B3F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AE4D5B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2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8"/>
        <w:gridCol w:w="863"/>
        <w:gridCol w:w="1146"/>
        <w:gridCol w:w="253"/>
        <w:gridCol w:w="1170"/>
        <w:gridCol w:w="263"/>
        <w:gridCol w:w="1177"/>
        <w:gridCol w:w="263"/>
        <w:gridCol w:w="1164"/>
      </w:tblGrid>
      <w:tr w:rsidR="00F77D08" w:rsidRPr="00AE4D5B" w14:paraId="7CB5693F" w14:textId="77777777" w:rsidTr="00A733FB">
        <w:tc>
          <w:tcPr>
            <w:tcW w:w="3821" w:type="dxa"/>
            <w:gridSpan w:val="2"/>
          </w:tcPr>
          <w:p w14:paraId="6ACE1BF3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69" w:type="dxa"/>
            <w:gridSpan w:val="3"/>
          </w:tcPr>
          <w:p w14:paraId="00132ADF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7A606E92" w14:textId="77777777" w:rsidR="00F77D08" w:rsidRPr="00AE4D5B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607ED4C5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DD702E" w:rsidRPr="00AE4D5B" w14:paraId="75F36747" w14:textId="77777777" w:rsidTr="00A733FB">
        <w:tc>
          <w:tcPr>
            <w:tcW w:w="2958" w:type="dxa"/>
          </w:tcPr>
          <w:p w14:paraId="5693945D" w14:textId="77777777" w:rsidR="008B0CF9" w:rsidRPr="00AE4D5B" w:rsidRDefault="008B0CF9" w:rsidP="008B0CF9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76AFA500" w14:textId="0D444F62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4B59DC72" w14:textId="0B85EC95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53" w:type="dxa"/>
            <w:vAlign w:val="center"/>
          </w:tcPr>
          <w:p w14:paraId="516AED89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277EBC" w14:textId="27EB32C3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3" w:type="dxa"/>
          </w:tcPr>
          <w:p w14:paraId="1C359D3C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4FDDBD58" w14:textId="70E3C2A2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63" w:type="dxa"/>
            <w:vAlign w:val="center"/>
          </w:tcPr>
          <w:p w14:paraId="08B5BBCE" w14:textId="77777777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3EF2715A" w14:textId="03A4B0B4" w:rsidR="008B0CF9" w:rsidRPr="00AE4D5B" w:rsidRDefault="008B0CF9" w:rsidP="008B0C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2567</w:t>
            </w:r>
          </w:p>
        </w:tc>
      </w:tr>
      <w:tr w:rsidR="00F77D08" w:rsidRPr="00AE4D5B" w14:paraId="321EC0FF" w14:textId="77777777" w:rsidTr="00A733FB">
        <w:tc>
          <w:tcPr>
            <w:tcW w:w="2958" w:type="dxa"/>
          </w:tcPr>
          <w:p w14:paraId="15CE09FA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1C6186FA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7"/>
            <w:vAlign w:val="center"/>
          </w:tcPr>
          <w:p w14:paraId="6483DF6A" w14:textId="77777777" w:rsidR="00F77D08" w:rsidRPr="00AE4D5B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02E" w:rsidRPr="00AE4D5B" w14:paraId="31E4764D" w14:textId="77777777" w:rsidTr="00A733FB">
        <w:tc>
          <w:tcPr>
            <w:tcW w:w="2958" w:type="dxa"/>
          </w:tcPr>
          <w:p w14:paraId="60DEC828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AE4D5B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63" w:type="dxa"/>
          </w:tcPr>
          <w:p w14:paraId="5DB19859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center"/>
          </w:tcPr>
          <w:p w14:paraId="012E64CE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6BDDD77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A03658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755196DF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5615DF1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3" w:type="dxa"/>
            <w:vAlign w:val="center"/>
          </w:tcPr>
          <w:p w14:paraId="201CA61D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061D6CD2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DD702E" w:rsidRPr="00AE4D5B" w14:paraId="457A9B16" w14:textId="77777777" w:rsidTr="00A733FB">
        <w:tc>
          <w:tcPr>
            <w:tcW w:w="2958" w:type="dxa"/>
          </w:tcPr>
          <w:p w14:paraId="249B42CA" w14:textId="77777777" w:rsidR="008B0CF9" w:rsidRPr="00AE4D5B" w:rsidRDefault="008B0CF9" w:rsidP="008B0CF9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สำหรับงวดปัจจุบัน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863" w:type="dxa"/>
          </w:tcPr>
          <w:p w14:paraId="735DF88D" w14:textId="77777777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71529C3" w14:textId="37EDE7D5" w:rsidR="008B0CF9" w:rsidRPr="00AE4D5B" w:rsidRDefault="008E5751" w:rsidP="00A733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  <w:lang w:bidi="th-TH"/>
              </w:rPr>
            </w:pPr>
            <w:r w:rsidRPr="008E5751">
              <w:rPr>
                <w:rFonts w:cs="Angsana New"/>
                <w:sz w:val="30"/>
                <w:szCs w:val="30"/>
                <w:lang w:bidi="th-TH"/>
              </w:rPr>
              <w:t>540,773</w:t>
            </w:r>
          </w:p>
        </w:tc>
        <w:tc>
          <w:tcPr>
            <w:tcW w:w="253" w:type="dxa"/>
          </w:tcPr>
          <w:p w14:paraId="01F0177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691F" w14:textId="2B70FA4A" w:rsidR="008B0CF9" w:rsidRPr="00AE4D5B" w:rsidRDefault="008B0CF9" w:rsidP="00A733F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446</w:t>
            </w:r>
            <w:r>
              <w:rPr>
                <w:rFonts w:cs="Angsana New"/>
                <w:sz w:val="30"/>
                <w:szCs w:val="30"/>
                <w:lang w:bidi="th-TH"/>
              </w:rPr>
              <w:t>,511</w:t>
            </w:r>
          </w:p>
        </w:tc>
        <w:tc>
          <w:tcPr>
            <w:tcW w:w="263" w:type="dxa"/>
          </w:tcPr>
          <w:p w14:paraId="5A8DBC01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A7258F2" w14:textId="4B046326" w:rsidR="008B0CF9" w:rsidRPr="00AE4D5B" w:rsidRDefault="00EA4847" w:rsidP="00A733F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79"/>
              <w:rPr>
                <w:rFonts w:cstheme="minorBidi"/>
                <w:sz w:val="30"/>
                <w:szCs w:val="38"/>
                <w:lang w:bidi="th-TH"/>
              </w:rPr>
            </w:pPr>
            <w:r w:rsidRPr="00EA4847">
              <w:rPr>
                <w:rFonts w:cstheme="minorBidi"/>
                <w:sz w:val="30"/>
                <w:szCs w:val="38"/>
                <w:lang w:bidi="th-TH"/>
              </w:rPr>
              <w:t>102,94</w:t>
            </w:r>
            <w:r>
              <w:rPr>
                <w:rFonts w:cstheme="minorBidi"/>
                <w:sz w:val="30"/>
                <w:szCs w:val="38"/>
                <w:lang w:bidi="th-TH"/>
              </w:rPr>
              <w:t>8</w:t>
            </w:r>
          </w:p>
        </w:tc>
        <w:tc>
          <w:tcPr>
            <w:tcW w:w="263" w:type="dxa"/>
          </w:tcPr>
          <w:p w14:paraId="5FCAE293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563171E" w14:textId="506720B3" w:rsidR="008B0CF9" w:rsidRPr="00AE4D5B" w:rsidRDefault="008B0CF9" w:rsidP="00A733F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41"/>
              <w:rPr>
                <w:rFonts w:cs="Angsana New"/>
                <w:sz w:val="30"/>
                <w:szCs w:val="30"/>
              </w:rPr>
            </w:pPr>
            <w:r>
              <w:rPr>
                <w:rFonts w:cstheme="minorBidi"/>
                <w:sz w:val="30"/>
                <w:szCs w:val="38"/>
                <w:lang w:bidi="th-TH"/>
              </w:rPr>
              <w:t>257,718</w:t>
            </w:r>
          </w:p>
        </w:tc>
      </w:tr>
      <w:tr w:rsidR="00DD702E" w:rsidRPr="00AE4D5B" w14:paraId="3514713A" w14:textId="77777777" w:rsidTr="00A733FB">
        <w:tc>
          <w:tcPr>
            <w:tcW w:w="2958" w:type="dxa"/>
          </w:tcPr>
          <w:p w14:paraId="0B9C75E2" w14:textId="77777777" w:rsidR="008B0CF9" w:rsidRPr="00AE4D5B" w:rsidRDefault="008B0CF9" w:rsidP="008B0CF9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863" w:type="dxa"/>
          </w:tcPr>
          <w:p w14:paraId="0C631F3E" w14:textId="77777777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25395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413D4E99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FD2AC2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65E32E2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6D30336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864"/>
                <w:tab w:val="decimal" w:pos="927"/>
              </w:tabs>
              <w:spacing w:line="240" w:lineRule="atLeast"/>
              <w:ind w:right="-93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82EF2E1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28676B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41"/>
              <w:rPr>
                <w:rFonts w:cs="Angsana New"/>
                <w:sz w:val="30"/>
                <w:szCs w:val="30"/>
              </w:rPr>
            </w:pPr>
          </w:p>
        </w:tc>
      </w:tr>
      <w:tr w:rsidR="00DD702E" w:rsidRPr="00AE4D5B" w14:paraId="4D02CFA2" w14:textId="77777777" w:rsidTr="00A733FB">
        <w:tc>
          <w:tcPr>
            <w:tcW w:w="2958" w:type="dxa"/>
          </w:tcPr>
          <w:p w14:paraId="6C489390" w14:textId="77777777" w:rsidR="008B0CF9" w:rsidRPr="00AE4D5B" w:rsidRDefault="008B0CF9" w:rsidP="008B0CF9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3" w:type="dxa"/>
          </w:tcPr>
          <w:p w14:paraId="3751DED1" w14:textId="77777777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ADDDA28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0C070F65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E64786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528B23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FB0A50A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864"/>
                <w:tab w:val="decimal" w:pos="927"/>
              </w:tabs>
              <w:spacing w:line="240" w:lineRule="atLeast"/>
              <w:ind w:right="-93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6B85D0D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9D6B5A1" w14:textId="77777777" w:rsidR="008B0CF9" w:rsidRPr="00AE4D5B" w:rsidRDefault="008B0CF9" w:rsidP="00A733F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41"/>
              <w:rPr>
                <w:rFonts w:cs="Angsana New"/>
                <w:sz w:val="30"/>
                <w:szCs w:val="30"/>
              </w:rPr>
            </w:pPr>
          </w:p>
        </w:tc>
      </w:tr>
      <w:tr w:rsidR="00DD702E" w:rsidRPr="00AE4D5B" w14:paraId="4E2F2550" w14:textId="77777777" w:rsidTr="00A733FB">
        <w:tc>
          <w:tcPr>
            <w:tcW w:w="2958" w:type="dxa"/>
          </w:tcPr>
          <w:p w14:paraId="7FE45423" w14:textId="77777777" w:rsidR="008B0CF9" w:rsidRPr="00AE4D5B" w:rsidRDefault="008B0CF9" w:rsidP="008B0CF9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E4D5B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863" w:type="dxa"/>
          </w:tcPr>
          <w:p w14:paraId="757CBE32" w14:textId="77777777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D996B31" w14:textId="5A608522" w:rsidR="008B0CF9" w:rsidRPr="00AE4D5B" w:rsidRDefault="008E5751" w:rsidP="00A733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Pr="008E5751">
              <w:rPr>
                <w:rFonts w:cs="Angsana New"/>
                <w:sz w:val="30"/>
                <w:szCs w:val="30"/>
                <w:lang w:bidi="th-TH"/>
              </w:rPr>
              <w:t>8,655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3" w:type="dxa"/>
          </w:tcPr>
          <w:p w14:paraId="11B2075A" w14:textId="77777777" w:rsidR="008B0CF9" w:rsidRPr="00AE4D5B" w:rsidRDefault="008B0CF9" w:rsidP="008B0CF9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D0C549" w14:textId="05B93ED2" w:rsidR="008B0CF9" w:rsidRPr="00AE4D5B" w:rsidRDefault="008B0CF9" w:rsidP="00A733F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(48,787)</w:t>
            </w:r>
          </w:p>
        </w:tc>
        <w:tc>
          <w:tcPr>
            <w:tcW w:w="263" w:type="dxa"/>
          </w:tcPr>
          <w:p w14:paraId="652D6732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19DCD5BD" w14:textId="6F4D0E48" w:rsidR="008B0CF9" w:rsidRPr="00AE4D5B" w:rsidRDefault="00EA4847" w:rsidP="00A733F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3"/>
              <w:rPr>
                <w:rFonts w:cs="Angsana New"/>
                <w:sz w:val="30"/>
                <w:szCs w:val="30"/>
              </w:rPr>
            </w:pPr>
            <w:r w:rsidRPr="00EA4847">
              <w:rPr>
                <w:rFonts w:cs="Angsana New"/>
                <w:sz w:val="30"/>
                <w:szCs w:val="30"/>
              </w:rPr>
              <w:t>(1,</w:t>
            </w:r>
            <w:r w:rsidRPr="00A733FB">
              <w:rPr>
                <w:rFonts w:cstheme="minorBidi"/>
                <w:sz w:val="30"/>
                <w:szCs w:val="38"/>
                <w:lang w:bidi="th-TH"/>
              </w:rPr>
              <w:t>497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48006EB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3A3CE53" w14:textId="7F83F4A5" w:rsidR="008B0CF9" w:rsidRPr="00AE4D5B" w:rsidRDefault="008B0CF9" w:rsidP="00A733F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41"/>
              <w:rPr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(28,511)</w:t>
            </w:r>
          </w:p>
        </w:tc>
      </w:tr>
      <w:tr w:rsidR="00DD702E" w:rsidRPr="00AE4D5B" w14:paraId="34FD6F29" w14:textId="77777777" w:rsidTr="00A733FB">
        <w:tc>
          <w:tcPr>
            <w:tcW w:w="2958" w:type="dxa"/>
          </w:tcPr>
          <w:p w14:paraId="01B73BC4" w14:textId="44BCCADC" w:rsidR="008B0CF9" w:rsidRPr="00AE4D5B" w:rsidRDefault="008B0CF9" w:rsidP="008B0CF9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863" w:type="dxa"/>
          </w:tcPr>
          <w:p w14:paraId="6D7C8F8A" w14:textId="77777777" w:rsidR="008B0CF9" w:rsidRPr="00AE4D5B" w:rsidRDefault="008B0CF9" w:rsidP="008B0CF9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B89F5" w14:textId="359A28C4" w:rsidR="008B0CF9" w:rsidRPr="00A733FB" w:rsidRDefault="008E5751" w:rsidP="00A733F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08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733FB">
              <w:rPr>
                <w:rFonts w:cs="Angsana New"/>
                <w:b/>
                <w:bCs/>
                <w:sz w:val="30"/>
                <w:szCs w:val="30"/>
                <w:lang w:bidi="th-TH"/>
              </w:rPr>
              <w:t>532,118</w:t>
            </w:r>
          </w:p>
        </w:tc>
        <w:tc>
          <w:tcPr>
            <w:tcW w:w="253" w:type="dxa"/>
          </w:tcPr>
          <w:p w14:paraId="10087145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E21CF" w14:textId="0C763661" w:rsidR="008B0CF9" w:rsidRPr="00A733FB" w:rsidRDefault="008B0CF9" w:rsidP="00A733F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733FB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397</w:t>
            </w:r>
            <w:r w:rsidRPr="00A733FB">
              <w:rPr>
                <w:rFonts w:cs="Angsana New"/>
                <w:b/>
                <w:bCs/>
                <w:sz w:val="30"/>
                <w:szCs w:val="30"/>
                <w:lang w:bidi="th-TH"/>
              </w:rPr>
              <w:t>,724</w:t>
            </w:r>
          </w:p>
        </w:tc>
        <w:tc>
          <w:tcPr>
            <w:tcW w:w="263" w:type="dxa"/>
          </w:tcPr>
          <w:p w14:paraId="0093CF74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A5308" w14:textId="326DEC18" w:rsidR="008B0CF9" w:rsidRPr="00AE4D5B" w:rsidRDefault="00EA4847" w:rsidP="00A733F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3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101,451</w:t>
            </w:r>
          </w:p>
        </w:tc>
        <w:tc>
          <w:tcPr>
            <w:tcW w:w="263" w:type="dxa"/>
          </w:tcPr>
          <w:p w14:paraId="72A03518" w14:textId="77777777" w:rsidR="008B0CF9" w:rsidRPr="00AE4D5B" w:rsidRDefault="008B0CF9" w:rsidP="008B0CF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C133" w14:textId="26AE885D" w:rsidR="008B0CF9" w:rsidRPr="00AE4D5B" w:rsidRDefault="008B0CF9" w:rsidP="00A733F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41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229,</w:t>
            </w:r>
            <w:r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CB5CB3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07</w:t>
            </w:r>
          </w:p>
        </w:tc>
      </w:tr>
    </w:tbl>
    <w:p w14:paraId="7FE047E6" w14:textId="77777777" w:rsidR="00F77D08" w:rsidRPr="00AE4D5B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AE4D5B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AE4D5B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AE4D5B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AE4D5B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AE4D5B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490408C1" w:rsidR="00F77D08" w:rsidRPr="00AE4D5B" w:rsidRDefault="00B176C5" w:rsidP="00F77D0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 w:rsidR="008B0CF9">
              <w:rPr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A696529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75D8D6D7" w:rsidR="00F77D08" w:rsidRPr="00AE4D5B" w:rsidRDefault="00B176C5" w:rsidP="00F77D0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  <w:r w:rsidR="008B0CF9">
              <w:rPr>
                <w:sz w:val="28"/>
                <w:szCs w:val="28"/>
              </w:rPr>
              <w:t>7</w:t>
            </w:r>
          </w:p>
        </w:tc>
      </w:tr>
      <w:tr w:rsidR="00F77D08" w:rsidRPr="00AE4D5B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AE4D5B" w:rsidRDefault="005F7F4D" w:rsidP="00D36A8B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F4E62A" w14:textId="77777777" w:rsidR="002E3A7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</w:t>
            </w:r>
          </w:p>
          <w:p w14:paraId="46B1B6C0" w14:textId="38A99CE6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AE4D5B" w:rsidRDefault="00F77D08" w:rsidP="005E5661">
            <w:pPr>
              <w:tabs>
                <w:tab w:val="decimal" w:pos="765"/>
              </w:tabs>
              <w:ind w:right="-79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7859D811" w14:textId="77777777" w:rsidR="002E3A7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</w:t>
            </w:r>
          </w:p>
          <w:p w14:paraId="28DF91C4" w14:textId="172EC575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AE4D5B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AE4D5B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AE4D5B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AE4D5B" w:rsidRDefault="00EB16C9" w:rsidP="00F77D08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AE4D5B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8B0CF9" w:rsidRPr="00AE4D5B" w14:paraId="10E12EF7" w14:textId="77777777" w:rsidTr="00440E98">
        <w:trPr>
          <w:cantSplit/>
        </w:trPr>
        <w:tc>
          <w:tcPr>
            <w:tcW w:w="3058" w:type="dxa"/>
          </w:tcPr>
          <w:p w14:paraId="52B698FB" w14:textId="3611B521" w:rsidR="008B0CF9" w:rsidRPr="00EA74A2" w:rsidRDefault="008B0CF9" w:rsidP="008B0CF9">
            <w:pPr>
              <w:ind w:left="191" w:hanging="191"/>
              <w:rPr>
                <w:sz w:val="28"/>
                <w:szCs w:val="28"/>
                <w:cs/>
              </w:rPr>
            </w:pPr>
            <w:r w:rsidRPr="00751FBF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EA74A2">
              <w:rPr>
                <w:sz w:val="28"/>
                <w:szCs w:val="28"/>
                <w:cs/>
              </w:rPr>
              <w:t>จากการประมาณ</w:t>
            </w:r>
            <w:r w:rsidR="00751FBF">
              <w:rPr>
                <w:rFonts w:hint="cs"/>
                <w:sz w:val="28"/>
                <w:szCs w:val="28"/>
                <w:cs/>
              </w:rPr>
              <w:t>การ</w:t>
            </w:r>
            <w:r w:rsidRPr="00EA74A2">
              <w:rPr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17B9E3" w14:textId="08E80DAB" w:rsidR="008B0CF9" w:rsidRPr="001D49B5" w:rsidRDefault="00F1464A" w:rsidP="008B0CF9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(21,763)</w:t>
            </w:r>
          </w:p>
        </w:tc>
        <w:tc>
          <w:tcPr>
            <w:tcW w:w="180" w:type="dxa"/>
            <w:vAlign w:val="bottom"/>
          </w:tcPr>
          <w:p w14:paraId="2343181A" w14:textId="77777777" w:rsidR="008B0CF9" w:rsidRPr="001D49B5" w:rsidRDefault="008B0CF9" w:rsidP="008B0CF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0060BB" w14:textId="557482AE" w:rsidR="008B0CF9" w:rsidRPr="002A5EA3" w:rsidRDefault="0077105D" w:rsidP="008B0CF9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>
              <w:rPr>
                <w:sz w:val="28"/>
              </w:rPr>
              <w:t>4,283</w:t>
            </w:r>
          </w:p>
        </w:tc>
        <w:tc>
          <w:tcPr>
            <w:tcW w:w="180" w:type="dxa"/>
            <w:vAlign w:val="bottom"/>
          </w:tcPr>
          <w:p w14:paraId="098BC41F" w14:textId="77777777" w:rsidR="008B0CF9" w:rsidRPr="001D49B5" w:rsidRDefault="008B0CF9" w:rsidP="008B0CF9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1EF991A" w14:textId="6661335F" w:rsidR="008B0CF9" w:rsidRPr="002A5EA3" w:rsidRDefault="0077105D" w:rsidP="008B0CF9">
            <w:pPr>
              <w:spacing w:line="240" w:lineRule="atLeast"/>
              <w:ind w:right="11"/>
              <w:jc w:val="right"/>
              <w:rPr>
                <w:sz w:val="28"/>
              </w:rPr>
            </w:pPr>
            <w:r>
              <w:rPr>
                <w:sz w:val="28"/>
              </w:rPr>
              <w:t>(17,480)</w:t>
            </w:r>
          </w:p>
        </w:tc>
        <w:tc>
          <w:tcPr>
            <w:tcW w:w="180" w:type="dxa"/>
            <w:vAlign w:val="bottom"/>
          </w:tcPr>
          <w:p w14:paraId="6FD14AFE" w14:textId="77777777" w:rsidR="008B0CF9" w:rsidRPr="00AE4D5B" w:rsidRDefault="008B0CF9" w:rsidP="008B0CF9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36D63A" w14:textId="395478EB" w:rsidR="008B0CF9" w:rsidRPr="00DB4F9C" w:rsidRDefault="008B0CF9" w:rsidP="00DB4F9C">
            <w:pPr>
              <w:tabs>
                <w:tab w:val="decimal" w:pos="715"/>
              </w:tabs>
              <w:spacing w:line="240" w:lineRule="atLeast"/>
              <w:ind w:right="-156"/>
              <w:rPr>
                <w:sz w:val="28"/>
              </w:rPr>
            </w:pPr>
            <w:r w:rsidRPr="00DB4F9C">
              <w:rPr>
                <w:sz w:val="28"/>
              </w:rPr>
              <w:t>(490)</w:t>
            </w:r>
          </w:p>
        </w:tc>
        <w:tc>
          <w:tcPr>
            <w:tcW w:w="180" w:type="dxa"/>
            <w:vAlign w:val="bottom"/>
          </w:tcPr>
          <w:p w14:paraId="11C554E7" w14:textId="77777777" w:rsidR="008B0CF9" w:rsidRPr="00DB4F9C" w:rsidRDefault="008B0CF9" w:rsidP="008B0CF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5A56CF9F" w14:textId="0665A982" w:rsidR="008B0CF9" w:rsidRPr="00DB4F9C" w:rsidRDefault="008B0CF9" w:rsidP="00DB4F9C">
            <w:pPr>
              <w:spacing w:line="240" w:lineRule="atLeast"/>
              <w:ind w:left="-157"/>
              <w:jc w:val="right"/>
              <w:rPr>
                <w:sz w:val="28"/>
              </w:rPr>
            </w:pPr>
            <w:r w:rsidRPr="00DB4F9C">
              <w:rPr>
                <w:sz w:val="28"/>
              </w:rPr>
              <w:t>108</w:t>
            </w:r>
          </w:p>
        </w:tc>
        <w:tc>
          <w:tcPr>
            <w:tcW w:w="180" w:type="dxa"/>
            <w:vAlign w:val="bottom"/>
          </w:tcPr>
          <w:p w14:paraId="4F67FF52" w14:textId="77777777" w:rsidR="008B0CF9" w:rsidRPr="00DB4F9C" w:rsidRDefault="008B0CF9" w:rsidP="008B0CF9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63BAD097" w14:textId="675A3107" w:rsidR="008B0CF9" w:rsidRPr="00DB4F9C" w:rsidRDefault="008B0CF9" w:rsidP="00DB4F9C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DB4F9C">
              <w:rPr>
                <w:sz w:val="28"/>
              </w:rPr>
              <w:t>(382)</w:t>
            </w:r>
          </w:p>
        </w:tc>
      </w:tr>
      <w:tr w:rsidR="008B0CF9" w:rsidRPr="00AE4D5B" w14:paraId="5938BDF5" w14:textId="77777777" w:rsidTr="00440E98">
        <w:trPr>
          <w:cantSplit/>
        </w:trPr>
        <w:tc>
          <w:tcPr>
            <w:tcW w:w="3058" w:type="dxa"/>
          </w:tcPr>
          <w:p w14:paraId="29D361BE" w14:textId="77777777" w:rsidR="008B0CF9" w:rsidRPr="00AE4D5B" w:rsidRDefault="008B0CF9" w:rsidP="008B0CF9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98FB7" w14:textId="1D931A81" w:rsidR="008B0CF9" w:rsidRPr="00AE4D5B" w:rsidRDefault="00F1464A" w:rsidP="008B0CF9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(21,763)</w:t>
            </w:r>
          </w:p>
        </w:tc>
        <w:tc>
          <w:tcPr>
            <w:tcW w:w="180" w:type="dxa"/>
            <w:vAlign w:val="bottom"/>
          </w:tcPr>
          <w:p w14:paraId="5FEB2337" w14:textId="77777777" w:rsidR="008B0CF9" w:rsidRPr="00AE4D5B" w:rsidRDefault="008B0CF9" w:rsidP="008B0CF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2D69C" w14:textId="58A43D1A" w:rsidR="008B0CF9" w:rsidRPr="00AE4D5B" w:rsidRDefault="0077105D" w:rsidP="008B0CF9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4,283</w:t>
            </w:r>
          </w:p>
        </w:tc>
        <w:tc>
          <w:tcPr>
            <w:tcW w:w="180" w:type="dxa"/>
            <w:vAlign w:val="bottom"/>
          </w:tcPr>
          <w:p w14:paraId="19E01283" w14:textId="77777777" w:rsidR="008B0CF9" w:rsidRPr="00AE4D5B" w:rsidRDefault="008B0CF9" w:rsidP="008B0CF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FE63" w14:textId="2D434CE9" w:rsidR="008B0CF9" w:rsidRPr="00AE4D5B" w:rsidRDefault="0077105D" w:rsidP="008B0CF9">
            <w:pPr>
              <w:spacing w:line="240" w:lineRule="atLeast"/>
              <w:ind w:right="11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(17,480)</w:t>
            </w:r>
          </w:p>
        </w:tc>
        <w:tc>
          <w:tcPr>
            <w:tcW w:w="180" w:type="dxa"/>
            <w:vAlign w:val="bottom"/>
          </w:tcPr>
          <w:p w14:paraId="7355EAC9" w14:textId="77777777" w:rsidR="008B0CF9" w:rsidRPr="00AE4D5B" w:rsidRDefault="008B0CF9" w:rsidP="008B0CF9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D2485" w14:textId="4B073FBD" w:rsidR="008B0CF9" w:rsidRPr="00AE4D5B" w:rsidRDefault="008B0CF9" w:rsidP="008B0CF9">
            <w:pPr>
              <w:tabs>
                <w:tab w:val="decimal" w:pos="715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(490)</w:t>
            </w:r>
          </w:p>
        </w:tc>
        <w:tc>
          <w:tcPr>
            <w:tcW w:w="180" w:type="dxa"/>
            <w:vAlign w:val="bottom"/>
          </w:tcPr>
          <w:p w14:paraId="730ED3C3" w14:textId="77777777" w:rsidR="008B0CF9" w:rsidRPr="00AE4D5B" w:rsidRDefault="008B0CF9" w:rsidP="008B0CF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ECAB1" w14:textId="583AF9E5" w:rsidR="008B0CF9" w:rsidRPr="00AE4D5B" w:rsidRDefault="008B0CF9" w:rsidP="008B0CF9">
            <w:pPr>
              <w:spacing w:line="240" w:lineRule="atLeast"/>
              <w:ind w:left="-157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108</w:t>
            </w:r>
          </w:p>
        </w:tc>
        <w:tc>
          <w:tcPr>
            <w:tcW w:w="180" w:type="dxa"/>
            <w:vAlign w:val="bottom"/>
          </w:tcPr>
          <w:p w14:paraId="70129CAC" w14:textId="77777777" w:rsidR="008B0CF9" w:rsidRPr="00AE4D5B" w:rsidRDefault="008B0CF9" w:rsidP="008B0CF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1716A" w14:textId="1607FE4D" w:rsidR="008B0CF9" w:rsidRPr="00AE4D5B" w:rsidRDefault="008B0CF9" w:rsidP="008B0CF9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(382)</w:t>
            </w:r>
          </w:p>
        </w:tc>
      </w:tr>
    </w:tbl>
    <w:p w14:paraId="70DC40A9" w14:textId="77777777" w:rsidR="000D1EAA" w:rsidRPr="00AE4D5B" w:rsidRDefault="000D1EAA" w:rsidP="000D1EAA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0D1EAA" w:rsidRPr="00AE4D5B" w14:paraId="10D67F25" w14:textId="77777777" w:rsidTr="00440E98">
        <w:trPr>
          <w:cantSplit/>
        </w:trPr>
        <w:tc>
          <w:tcPr>
            <w:tcW w:w="3058" w:type="dxa"/>
          </w:tcPr>
          <w:p w14:paraId="4CA9795F" w14:textId="77777777" w:rsidR="000D1EAA" w:rsidRPr="00AE4D5B" w:rsidRDefault="000D1EAA" w:rsidP="00440E9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1CA21398" w14:textId="77777777" w:rsidR="000D1EAA" w:rsidRPr="00AE4D5B" w:rsidRDefault="000D1EAA" w:rsidP="00440E9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4F9C" w:rsidRPr="00AE4D5B" w14:paraId="218EB4E6" w14:textId="77777777" w:rsidTr="00440E98">
        <w:trPr>
          <w:cantSplit/>
        </w:trPr>
        <w:tc>
          <w:tcPr>
            <w:tcW w:w="3058" w:type="dxa"/>
          </w:tcPr>
          <w:p w14:paraId="0FD86884" w14:textId="77777777" w:rsidR="00DB4F9C" w:rsidRPr="00AE4D5B" w:rsidRDefault="00DB4F9C" w:rsidP="00DB4F9C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C2E3AA9" w14:textId="0A7BD7FD" w:rsidR="00DB4F9C" w:rsidRPr="00AE4D5B" w:rsidRDefault="00DB4F9C" w:rsidP="00DB4F9C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48D53C4" w14:textId="77777777" w:rsidR="00DB4F9C" w:rsidRPr="00AE4D5B" w:rsidRDefault="00DB4F9C" w:rsidP="00DB4F9C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0CD34F1D" w14:textId="100033F2" w:rsidR="00DB4F9C" w:rsidRPr="00AE4D5B" w:rsidRDefault="00DB4F9C" w:rsidP="00DB4F9C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</w:tr>
      <w:tr w:rsidR="000D1EAA" w:rsidRPr="00AE4D5B" w14:paraId="43017FAC" w14:textId="77777777" w:rsidTr="00440E98">
        <w:trPr>
          <w:cantSplit/>
        </w:trPr>
        <w:tc>
          <w:tcPr>
            <w:tcW w:w="3058" w:type="dxa"/>
            <w:vAlign w:val="bottom"/>
          </w:tcPr>
          <w:p w14:paraId="7ABE9938" w14:textId="77777777" w:rsidR="000D1EAA" w:rsidRPr="00AE4D5B" w:rsidRDefault="000D1EAA" w:rsidP="00440E98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08E5FD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96C036F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A604EB" w14:textId="77777777" w:rsidR="002E3A78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</w:t>
            </w:r>
          </w:p>
          <w:p w14:paraId="1FCCA227" w14:textId="29C2F7B8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756A11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B72D4FC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F6193FA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769BC8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43502D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5986FB02" w14:textId="77777777" w:rsidR="002E3A78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</w:t>
            </w:r>
          </w:p>
          <w:p w14:paraId="1367A664" w14:textId="77177240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670E37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2E991D30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0D1EAA" w:rsidRPr="00AE4D5B" w14:paraId="60977139" w14:textId="77777777" w:rsidTr="00440E98">
        <w:trPr>
          <w:cantSplit/>
        </w:trPr>
        <w:tc>
          <w:tcPr>
            <w:tcW w:w="3058" w:type="dxa"/>
          </w:tcPr>
          <w:p w14:paraId="2B8BBD08" w14:textId="77777777" w:rsidR="000D1EAA" w:rsidRPr="00AE4D5B" w:rsidRDefault="000D1EAA" w:rsidP="00440E9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2ADFA3B0" w14:textId="77777777" w:rsidR="000D1EAA" w:rsidRPr="00AE4D5B" w:rsidRDefault="000D1EAA" w:rsidP="00440E9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0D1EAA" w:rsidRPr="00AE4D5B" w14:paraId="650CC8B4" w14:textId="77777777" w:rsidTr="00440E98">
        <w:trPr>
          <w:cantSplit/>
        </w:trPr>
        <w:tc>
          <w:tcPr>
            <w:tcW w:w="3058" w:type="dxa"/>
          </w:tcPr>
          <w:p w14:paraId="2CDF9331" w14:textId="77777777" w:rsidR="000D1EAA" w:rsidRPr="00AE4D5B" w:rsidRDefault="000D1EAA" w:rsidP="00440E98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181E7F77" w14:textId="77777777" w:rsidR="000D1EAA" w:rsidRPr="00AE4D5B" w:rsidRDefault="000D1EAA" w:rsidP="00440E9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DB4F9C" w:rsidRPr="00AE4D5B" w14:paraId="326B2540" w14:textId="77777777" w:rsidTr="00440E98">
        <w:trPr>
          <w:cantSplit/>
        </w:trPr>
        <w:tc>
          <w:tcPr>
            <w:tcW w:w="3058" w:type="dxa"/>
          </w:tcPr>
          <w:p w14:paraId="367C7E61" w14:textId="60DE29E0" w:rsidR="00DB4F9C" w:rsidRPr="00AE4D5B" w:rsidRDefault="004B53F8" w:rsidP="00DB4F9C">
            <w:pPr>
              <w:ind w:left="180" w:hanging="180"/>
              <w:rPr>
                <w:sz w:val="28"/>
                <w:szCs w:val="28"/>
                <w:cs/>
              </w:rPr>
            </w:pPr>
            <w:r w:rsidRPr="00751FBF">
              <w:rPr>
                <w:color w:val="000000" w:themeColor="text1"/>
                <w:sz w:val="28"/>
                <w:szCs w:val="28"/>
                <w:cs/>
              </w:rPr>
              <w:t>ขาดทุน</w:t>
            </w:r>
            <w:r w:rsidRPr="00EA74A2">
              <w:rPr>
                <w:sz w:val="28"/>
                <w:szCs w:val="28"/>
                <w:cs/>
              </w:rPr>
              <w:t>จากการประมาณ</w:t>
            </w:r>
            <w:r w:rsidR="00751FBF">
              <w:rPr>
                <w:rFonts w:hint="cs"/>
                <w:sz w:val="28"/>
                <w:szCs w:val="28"/>
                <w:cs/>
              </w:rPr>
              <w:t>การ</w:t>
            </w:r>
            <w:r w:rsidRPr="00EA74A2">
              <w:rPr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10912AC" w14:textId="382BD850" w:rsidR="00DB4F9C" w:rsidRPr="00D21E9E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3075">
              <w:rPr>
                <w:rFonts w:asciiTheme="majorBidi" w:hAnsiTheme="majorBidi" w:cstheme="majorBidi"/>
                <w:sz w:val="28"/>
              </w:rPr>
              <w:t>(19,132)</w:t>
            </w:r>
          </w:p>
        </w:tc>
        <w:tc>
          <w:tcPr>
            <w:tcW w:w="180" w:type="dxa"/>
          </w:tcPr>
          <w:p w14:paraId="341E3C9B" w14:textId="77777777" w:rsidR="00DB4F9C" w:rsidRPr="00D21E9E" w:rsidRDefault="00DB4F9C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7E446" w14:textId="1C59C9C1" w:rsidR="00DB4F9C" w:rsidRPr="00D21E9E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3075">
              <w:rPr>
                <w:rFonts w:asciiTheme="majorBidi" w:hAnsiTheme="majorBidi" w:cstheme="majorBidi"/>
                <w:sz w:val="28"/>
              </w:rPr>
              <w:t>3,826</w:t>
            </w:r>
          </w:p>
        </w:tc>
        <w:tc>
          <w:tcPr>
            <w:tcW w:w="180" w:type="dxa"/>
          </w:tcPr>
          <w:p w14:paraId="54CCFC5D" w14:textId="77777777" w:rsidR="00DB4F9C" w:rsidRPr="00D21E9E" w:rsidRDefault="00DB4F9C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6FA58B2" w14:textId="24C76B9F" w:rsidR="00DB4F9C" w:rsidRPr="00243075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</w:rPr>
            </w:pPr>
            <w:r w:rsidRPr="00243075">
              <w:rPr>
                <w:rFonts w:asciiTheme="majorBidi" w:hAnsiTheme="majorBidi" w:cstheme="majorBidi"/>
                <w:sz w:val="28"/>
              </w:rPr>
              <w:t>(15,306)</w:t>
            </w:r>
          </w:p>
        </w:tc>
        <w:tc>
          <w:tcPr>
            <w:tcW w:w="180" w:type="dxa"/>
          </w:tcPr>
          <w:p w14:paraId="5D29877E" w14:textId="77777777" w:rsidR="00DB4F9C" w:rsidRPr="00AE4D5B" w:rsidRDefault="00DB4F9C" w:rsidP="00DB4F9C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3FDD05" w14:textId="64C5B4E5" w:rsidR="00DB4F9C" w:rsidRPr="00DB4F9C" w:rsidRDefault="00DB4F9C" w:rsidP="00DB4F9C">
            <w:pPr>
              <w:tabs>
                <w:tab w:val="decimal" w:pos="470"/>
              </w:tabs>
              <w:spacing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21E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0EC00A" w14:textId="77777777" w:rsidR="00DB4F9C" w:rsidRPr="00AE4D5B" w:rsidRDefault="00DB4F9C" w:rsidP="00DB4F9C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EEA1473" w14:textId="4ADBAD56" w:rsidR="00DB4F9C" w:rsidRPr="00DB4F9C" w:rsidRDefault="00DB4F9C" w:rsidP="00DB4F9C">
            <w:pPr>
              <w:spacing w:line="240" w:lineRule="atLeast"/>
              <w:ind w:left="-157" w:right="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21E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1F714C" w14:textId="77777777" w:rsidR="00DB4F9C" w:rsidRPr="00AE4D5B" w:rsidRDefault="00DB4F9C" w:rsidP="00DB4F9C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24A2B47" w14:textId="0A37E8D3" w:rsidR="00DB4F9C" w:rsidRPr="00DB4F9C" w:rsidRDefault="00DB4F9C" w:rsidP="00DB4F9C">
            <w:pPr>
              <w:tabs>
                <w:tab w:val="decimal" w:pos="460"/>
              </w:tabs>
              <w:spacing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B4F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F9C" w:rsidRPr="00AE4D5B" w14:paraId="691B8603" w14:textId="77777777" w:rsidTr="00440E98">
        <w:trPr>
          <w:cantSplit/>
        </w:trPr>
        <w:tc>
          <w:tcPr>
            <w:tcW w:w="3058" w:type="dxa"/>
          </w:tcPr>
          <w:p w14:paraId="44EF28B4" w14:textId="77777777" w:rsidR="00DB4F9C" w:rsidRPr="00AE4D5B" w:rsidRDefault="00DB4F9C" w:rsidP="00DB4F9C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4940" w14:textId="27523166" w:rsidR="00DB4F9C" w:rsidRPr="00233A93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3A93">
              <w:rPr>
                <w:rFonts w:asciiTheme="majorBidi" w:hAnsiTheme="majorBidi" w:cstheme="majorBidi"/>
                <w:b/>
                <w:bCs/>
                <w:sz w:val="28"/>
              </w:rPr>
              <w:t>(19,132)</w:t>
            </w:r>
          </w:p>
        </w:tc>
        <w:tc>
          <w:tcPr>
            <w:tcW w:w="180" w:type="dxa"/>
          </w:tcPr>
          <w:p w14:paraId="677BD724" w14:textId="77777777" w:rsidR="00DB4F9C" w:rsidRPr="00233A93" w:rsidRDefault="00DB4F9C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97771" w14:textId="5649F7DE" w:rsidR="00DB4F9C" w:rsidRPr="00233A93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3A93">
              <w:rPr>
                <w:rFonts w:asciiTheme="majorBidi" w:hAnsiTheme="majorBidi" w:cstheme="majorBidi"/>
                <w:b/>
                <w:bCs/>
                <w:sz w:val="28"/>
              </w:rPr>
              <w:t>3,826</w:t>
            </w:r>
          </w:p>
        </w:tc>
        <w:tc>
          <w:tcPr>
            <w:tcW w:w="180" w:type="dxa"/>
          </w:tcPr>
          <w:p w14:paraId="4167EB17" w14:textId="77777777" w:rsidR="00DB4F9C" w:rsidRPr="00233A93" w:rsidRDefault="00DB4F9C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29E4E" w14:textId="067F47D0" w:rsidR="00DB4F9C" w:rsidRPr="00233A93" w:rsidRDefault="00243075" w:rsidP="00243075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3A93">
              <w:rPr>
                <w:rFonts w:asciiTheme="majorBidi" w:hAnsiTheme="majorBidi" w:cstheme="majorBidi"/>
                <w:b/>
                <w:bCs/>
                <w:sz w:val="28"/>
              </w:rPr>
              <w:t>(15,306)</w:t>
            </w:r>
          </w:p>
        </w:tc>
        <w:tc>
          <w:tcPr>
            <w:tcW w:w="180" w:type="dxa"/>
            <w:vAlign w:val="bottom"/>
          </w:tcPr>
          <w:p w14:paraId="41700515" w14:textId="77777777" w:rsidR="00DB4F9C" w:rsidRPr="00AE4D5B" w:rsidRDefault="00DB4F9C" w:rsidP="00DB4F9C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FBBF1" w14:textId="73BB27B1" w:rsidR="00DB4F9C" w:rsidRPr="00DB4F9C" w:rsidRDefault="00DB4F9C" w:rsidP="00DB4F9C">
            <w:pPr>
              <w:tabs>
                <w:tab w:val="decimal" w:pos="470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F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59C0B4" w14:textId="77777777" w:rsidR="00DB4F9C" w:rsidRPr="00DB4F9C" w:rsidRDefault="00DB4F9C" w:rsidP="00DB4F9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27D0D" w14:textId="0D8BE723" w:rsidR="00DB4F9C" w:rsidRPr="00DB4F9C" w:rsidRDefault="00DB4F9C" w:rsidP="00DB4F9C">
            <w:pPr>
              <w:spacing w:line="240" w:lineRule="atLeast"/>
              <w:ind w:left="-157" w:right="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F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180" w:type="dxa"/>
          </w:tcPr>
          <w:p w14:paraId="23C441E4" w14:textId="77777777" w:rsidR="00DB4F9C" w:rsidRPr="00DB4F9C" w:rsidRDefault="00DB4F9C" w:rsidP="00DB4F9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81AC" w14:textId="3285654A" w:rsidR="00DB4F9C" w:rsidRPr="00DB4F9C" w:rsidRDefault="00DB4F9C" w:rsidP="00DB4F9C">
            <w:pPr>
              <w:tabs>
                <w:tab w:val="decimal" w:pos="460"/>
              </w:tabs>
              <w:spacing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F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05F823E" w14:textId="77777777" w:rsidR="00E861A1" w:rsidRPr="00AE4D5B" w:rsidRDefault="00E861A1" w:rsidP="00F77D08">
      <w:pPr>
        <w:rPr>
          <w:sz w:val="30"/>
          <w:szCs w:val="30"/>
        </w:rPr>
      </w:pPr>
    </w:p>
    <w:p w14:paraId="5097065A" w14:textId="77777777" w:rsidR="00F168CC" w:rsidRPr="00AE4D5B" w:rsidRDefault="00F168CC">
      <w:pPr>
        <w:spacing w:line="240" w:lineRule="auto"/>
        <w:rPr>
          <w:sz w:val="30"/>
          <w:szCs w:val="30"/>
        </w:rPr>
        <w:sectPr w:rsidR="00F168CC" w:rsidRPr="00AE4D5B" w:rsidSect="00BE5628">
          <w:headerReference w:type="default" r:id="rId38"/>
          <w:footerReference w:type="default" r:id="rId39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AE4D5B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AE4D5B" w14:paraId="254878F4" w14:textId="77777777" w:rsidTr="00F168CC">
        <w:trPr>
          <w:tblHeader/>
        </w:trPr>
        <w:tc>
          <w:tcPr>
            <w:tcW w:w="3717" w:type="dxa"/>
          </w:tcPr>
          <w:p w14:paraId="356E3A8E" w14:textId="43ECCE98" w:rsidR="00F575F4" w:rsidRPr="00AE4D5B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380714"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</w:tcPr>
          <w:p w14:paraId="60C92928" w14:textId="71A35991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4F9C" w:rsidRPr="00AE4D5B" w14:paraId="7C648FA8" w14:textId="77777777" w:rsidTr="00F168CC">
        <w:trPr>
          <w:tblHeader/>
        </w:trPr>
        <w:tc>
          <w:tcPr>
            <w:tcW w:w="3717" w:type="dxa"/>
          </w:tcPr>
          <w:p w14:paraId="6854E422" w14:textId="6EBE84B1" w:rsidR="00DB4F9C" w:rsidRPr="00AE4D5B" w:rsidRDefault="00DB4F9C" w:rsidP="00DB4F9C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BC0CEBC" w14:textId="3B399F48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</w:rPr>
              <w:t>256</w:t>
            </w: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4EC7C8BB" w14:textId="77777777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616C7DE1" w14:textId="2273811A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2567</w:t>
            </w:r>
          </w:p>
        </w:tc>
        <w:tc>
          <w:tcPr>
            <w:tcW w:w="306" w:type="dxa"/>
          </w:tcPr>
          <w:p w14:paraId="1A2619AD" w14:textId="77777777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28BB4018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</w:rPr>
              <w:t>256</w:t>
            </w: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61" w:type="dxa"/>
          </w:tcPr>
          <w:p w14:paraId="043737B5" w14:textId="77777777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5855E040" w:rsidR="00DB4F9C" w:rsidRPr="00AE4D5B" w:rsidRDefault="00DB4F9C" w:rsidP="00DB4F9C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2567</w:t>
            </w:r>
          </w:p>
        </w:tc>
      </w:tr>
      <w:tr w:rsidR="00F168CC" w:rsidRPr="00AE4D5B" w14:paraId="1CF0A460" w14:textId="77777777" w:rsidTr="00F168CC">
        <w:trPr>
          <w:tblHeader/>
        </w:trPr>
        <w:tc>
          <w:tcPr>
            <w:tcW w:w="3717" w:type="dxa"/>
          </w:tcPr>
          <w:p w14:paraId="38E81632" w14:textId="77777777" w:rsidR="002A24A1" w:rsidRPr="00AE4D5B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AA840E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vAlign w:val="bottom"/>
          </w:tcPr>
          <w:p w14:paraId="61AD2B7E" w14:textId="77777777" w:rsidR="002A24A1" w:rsidRPr="00AE4D5B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6A587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vAlign w:val="bottom"/>
          </w:tcPr>
          <w:p w14:paraId="3F649C51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1CD92CA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vAlign w:val="bottom"/>
          </w:tcPr>
          <w:p w14:paraId="097D9012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7D101683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AE4D5B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4F9C" w:rsidRPr="00AE4D5B" w14:paraId="1BAD7462" w14:textId="77777777" w:rsidTr="001A7381">
        <w:tc>
          <w:tcPr>
            <w:tcW w:w="3717" w:type="dxa"/>
          </w:tcPr>
          <w:p w14:paraId="56DEC58C" w14:textId="12C78C4A" w:rsidR="00DB4F9C" w:rsidRPr="00AE4D5B" w:rsidRDefault="00DB4F9C" w:rsidP="00DB4F9C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</w:tcPr>
          <w:p w14:paraId="3B4D816C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76AE5DA" w14:textId="77777777" w:rsidR="00DB4F9C" w:rsidRPr="00AE4D5B" w:rsidRDefault="00DB4F9C" w:rsidP="00DB4F9C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B0098F6" w14:textId="582A6026" w:rsidR="00DB4F9C" w:rsidRPr="00AE4D5B" w:rsidRDefault="003856C4" w:rsidP="004B42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3856C4">
              <w:rPr>
                <w:rFonts w:asciiTheme="majorBidi" w:hAnsiTheme="majorBidi" w:cstheme="majorBidi"/>
                <w:sz w:val="28"/>
                <w:szCs w:val="28"/>
              </w:rPr>
              <w:t>4,385,800</w:t>
            </w:r>
          </w:p>
        </w:tc>
        <w:tc>
          <w:tcPr>
            <w:tcW w:w="252" w:type="dxa"/>
            <w:vAlign w:val="bottom"/>
          </w:tcPr>
          <w:p w14:paraId="70F8FB1E" w14:textId="77777777" w:rsidR="00DB4F9C" w:rsidRPr="00AE4D5B" w:rsidRDefault="00DB4F9C" w:rsidP="00DB4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</w:tcPr>
          <w:p w14:paraId="1AC6A15E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5129432D" w14:textId="77777777" w:rsidR="00DB4F9C" w:rsidRPr="00AE4D5B" w:rsidRDefault="00DB4F9C" w:rsidP="00DB4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702FFBF" w14:textId="257B6BAC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93C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093C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3D916D33" w:rsidR="00DB4F9C" w:rsidRPr="00AE4D5B" w:rsidRDefault="00565B8A" w:rsidP="004B427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65B8A">
              <w:rPr>
                <w:rFonts w:asciiTheme="majorBidi" w:hAnsiTheme="majorBidi" w:cstheme="majorBidi"/>
                <w:sz w:val="28"/>
                <w:szCs w:val="28"/>
              </w:rPr>
              <w:t>2,498,39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76D9765A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49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76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3176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DB4F9C" w:rsidRPr="00AE4D5B" w14:paraId="3541254D" w14:textId="77777777" w:rsidTr="004F13CB">
        <w:tc>
          <w:tcPr>
            <w:tcW w:w="3717" w:type="dxa"/>
            <w:tcBorders>
              <w:bottom w:val="nil"/>
            </w:tcBorders>
          </w:tcPr>
          <w:p w14:paraId="6856A340" w14:textId="5EB10CA5" w:rsidR="00DB4F9C" w:rsidRPr="00AE4D5B" w:rsidRDefault="00DB4F9C" w:rsidP="00887894">
            <w:pPr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vAlign w:val="bottom"/>
          </w:tcPr>
          <w:p w14:paraId="5EC1AB4F" w14:textId="1367E603" w:rsidR="00DB4F9C" w:rsidRPr="00AE4D5B" w:rsidRDefault="00FF1AFE" w:rsidP="00881DEE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46D5E677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vAlign w:val="bottom"/>
          </w:tcPr>
          <w:p w14:paraId="16F74B3C" w14:textId="280AA13E" w:rsidR="00DB4F9C" w:rsidRPr="00AE4D5B" w:rsidRDefault="006C1CEB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6C1CEB">
              <w:rPr>
                <w:rFonts w:asciiTheme="majorBidi" w:hAnsiTheme="majorBidi" w:cstheme="majorBidi"/>
                <w:sz w:val="28"/>
                <w:szCs w:val="28"/>
              </w:rPr>
              <w:t>877,160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80DF4C5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A73F758" w14:textId="0FB9DF06" w:rsidR="00DB4F9C" w:rsidRPr="00AE4D5B" w:rsidRDefault="00DB4F9C" w:rsidP="00881DEE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DE4B347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19BE6923" w14:textId="694294F9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511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7EEF86A0" w:rsidR="00DB4F9C" w:rsidRPr="00AE4D5B" w:rsidRDefault="00FF1AFE" w:rsidP="00881DE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1142BE5E" w:rsidR="00DB4F9C" w:rsidRPr="00AE4D5B" w:rsidRDefault="002C4E6A" w:rsidP="004B427C">
            <w:pPr>
              <w:pStyle w:val="acctfourfigures"/>
              <w:tabs>
                <w:tab w:val="clear" w:pos="765"/>
                <w:tab w:val="decimal" w:pos="90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C4E6A">
              <w:rPr>
                <w:rFonts w:asciiTheme="majorBidi" w:hAnsiTheme="majorBidi" w:cstheme="majorBidi"/>
                <w:sz w:val="28"/>
                <w:szCs w:val="28"/>
              </w:rPr>
              <w:t>499,679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45158923" w:rsidR="00DB4F9C" w:rsidRPr="00AE4D5B" w:rsidRDefault="00DB4F9C" w:rsidP="00881DE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7C077A1B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ind w:right="-49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DB4A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DB4F9C" w:rsidRPr="00AE4D5B" w14:paraId="716235CA" w14:textId="77777777" w:rsidTr="004F13CB">
        <w:tc>
          <w:tcPr>
            <w:tcW w:w="3717" w:type="dxa"/>
            <w:tcBorders>
              <w:bottom w:val="nil"/>
            </w:tcBorders>
          </w:tcPr>
          <w:p w14:paraId="1F40DE08" w14:textId="3F7D92BE" w:rsidR="00DB4F9C" w:rsidRPr="00AE4D5B" w:rsidRDefault="00DB4F9C" w:rsidP="00B91A08">
            <w:pPr>
              <w:ind w:left="166" w:hanging="180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vAlign w:val="bottom"/>
          </w:tcPr>
          <w:p w14:paraId="16929155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0FDE14BE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CE6C9A" w14:textId="178A9BB5" w:rsidR="00DB4F9C" w:rsidRPr="00AE4D5B" w:rsidRDefault="007A3B99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6B2936E5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72BDF10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91923A1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478C7E2" w14:textId="2C812CF3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Pr="005116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430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7C1FE678" w:rsidR="00DB4F9C" w:rsidRPr="00AE4D5B" w:rsidRDefault="00FF1AFE" w:rsidP="004B427C">
            <w:pPr>
              <w:pStyle w:val="acctfourfigures"/>
              <w:tabs>
                <w:tab w:val="clear" w:pos="765"/>
                <w:tab w:val="decimal" w:pos="63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AFF5B66" w14:textId="663C3C25" w:rsidR="00DB4F9C" w:rsidRPr="00AE4D5B" w:rsidRDefault="00DB4F9C" w:rsidP="004B427C">
            <w:pPr>
              <w:pStyle w:val="acctfourfigures"/>
              <w:tabs>
                <w:tab w:val="clear" w:pos="765"/>
                <w:tab w:val="decimal" w:pos="641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F9C" w:rsidRPr="00AE4D5B" w14:paraId="796E8834" w14:textId="77777777" w:rsidTr="004F13CB">
        <w:tc>
          <w:tcPr>
            <w:tcW w:w="3717" w:type="dxa"/>
            <w:tcBorders>
              <w:bottom w:val="nil"/>
            </w:tcBorders>
          </w:tcPr>
          <w:p w14:paraId="3CFCC56A" w14:textId="59086C6A" w:rsidR="00DB4F9C" w:rsidRPr="00AE4D5B" w:rsidRDefault="00DB4F9C" w:rsidP="00B91A08">
            <w:pPr>
              <w:ind w:left="166" w:hanging="180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ส่วนแบ่งกำไรของบริษัทย่อยการร่วมค้าและบริษัทร่วมที่ใช้วิธีส่วนได้เสีย</w:t>
            </w:r>
          </w:p>
        </w:tc>
        <w:tc>
          <w:tcPr>
            <w:tcW w:w="999" w:type="dxa"/>
            <w:tcBorders>
              <w:bottom w:val="nil"/>
            </w:tcBorders>
            <w:vAlign w:val="bottom"/>
          </w:tcPr>
          <w:p w14:paraId="482E40C2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17736BB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7B7F1F" w14:textId="38782D6A" w:rsidR="00DB4F9C" w:rsidRPr="00AE4D5B" w:rsidRDefault="008C2B38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8C2B38">
              <w:rPr>
                <w:rFonts w:asciiTheme="majorBidi" w:hAnsiTheme="majorBidi" w:cstheme="majorBidi"/>
                <w:sz w:val="28"/>
                <w:szCs w:val="28"/>
              </w:rPr>
              <w:t>(29,190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DC8A446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552ED5F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969041E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CCFCBFD" w14:textId="6A6D44D1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Pr="00511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623)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3AD181A0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6B35D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8FBC144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32164F" w14:textId="6ED98AC5" w:rsidR="00DB4F9C" w:rsidRPr="00AE4D5B" w:rsidRDefault="00FF1AFE" w:rsidP="004B427C">
            <w:pPr>
              <w:pStyle w:val="acctfourfigures"/>
              <w:tabs>
                <w:tab w:val="clear" w:pos="765"/>
                <w:tab w:val="decimal" w:pos="63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8EAEEA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DD91529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C0D8AAD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8E0550" w14:textId="323DD093" w:rsidR="00DB4F9C" w:rsidRPr="00AE4D5B" w:rsidRDefault="00DB4F9C" w:rsidP="004B427C">
            <w:pPr>
              <w:pStyle w:val="acctfourfigures"/>
              <w:tabs>
                <w:tab w:val="clear" w:pos="765"/>
                <w:tab w:val="decimal" w:pos="641"/>
              </w:tabs>
              <w:ind w:right="-49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F9C" w:rsidRPr="00AE4D5B" w14:paraId="7A353CC1" w14:textId="77777777" w:rsidTr="00225CA8">
        <w:tc>
          <w:tcPr>
            <w:tcW w:w="3717" w:type="dxa"/>
            <w:tcBorders>
              <w:bottom w:val="nil"/>
            </w:tcBorders>
          </w:tcPr>
          <w:p w14:paraId="5FB66923" w14:textId="675DEE93" w:rsidR="00DB4F9C" w:rsidRPr="00AE4D5B" w:rsidRDefault="00DB4F9C" w:rsidP="00887894">
            <w:pPr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vAlign w:val="bottom"/>
          </w:tcPr>
          <w:p w14:paraId="73EC4D23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4B58275C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FEAC0C7" w14:textId="0D048274" w:rsidR="00DB4F9C" w:rsidRPr="00AE4D5B" w:rsidRDefault="00D67D46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D67D46">
              <w:rPr>
                <w:rFonts w:asciiTheme="majorBidi" w:hAnsiTheme="majorBidi" w:cstheme="majorBidi"/>
                <w:sz w:val="28"/>
                <w:szCs w:val="28"/>
              </w:rPr>
              <w:t>(344,08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BF2494A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8F28229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6A783669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0CC39FB" w14:textId="01D51A04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865)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B870F4" w14:textId="4624CC63" w:rsidR="00DB4F9C" w:rsidRPr="00AE4D5B" w:rsidRDefault="00FF1AFE" w:rsidP="004B427C">
            <w:pPr>
              <w:pStyle w:val="acctfourfigures"/>
              <w:tabs>
                <w:tab w:val="clear" w:pos="765"/>
                <w:tab w:val="decimal" w:pos="90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(368,911)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0DF7E5BD" w14:textId="64FEBA35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ind w:right="-49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</w:t>
            </w:r>
            <w:r w:rsidRPr="00DB4A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894)</w:t>
            </w:r>
          </w:p>
        </w:tc>
      </w:tr>
      <w:tr w:rsidR="00DB4F9C" w:rsidRPr="00AE4D5B" w14:paraId="5BC6CD76" w14:textId="77777777" w:rsidTr="004F13CB">
        <w:tc>
          <w:tcPr>
            <w:tcW w:w="3717" w:type="dxa"/>
            <w:tcBorders>
              <w:bottom w:val="nil"/>
            </w:tcBorders>
          </w:tcPr>
          <w:p w14:paraId="6611D3F1" w14:textId="28810D5F" w:rsidR="00DB4F9C" w:rsidRPr="00EA74A2" w:rsidRDefault="00DB4F9C" w:rsidP="00887894">
            <w:pPr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</w:t>
            </w:r>
          </w:p>
        </w:tc>
        <w:tc>
          <w:tcPr>
            <w:tcW w:w="999" w:type="dxa"/>
            <w:tcBorders>
              <w:bottom w:val="nil"/>
            </w:tcBorders>
            <w:vAlign w:val="bottom"/>
          </w:tcPr>
          <w:p w14:paraId="54FCB05F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7D0714F5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3BC0327" w14:textId="53F3CB25" w:rsidR="00DB4F9C" w:rsidRPr="00AE4D5B" w:rsidRDefault="00BC3460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BC34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29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BC34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29B2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ED1A44B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B98A2C5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69A92B04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9E43549" w14:textId="0FFC22BA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005)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5CFB4C38" w:rsidR="00DB4F9C" w:rsidRPr="00AE4D5B" w:rsidRDefault="00A9634D" w:rsidP="004B427C">
            <w:pPr>
              <w:pStyle w:val="acctfourfigures"/>
              <w:tabs>
                <w:tab w:val="clear" w:pos="765"/>
                <w:tab w:val="decimal" w:pos="90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(43,459)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2D1A24F7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ind w:right="-49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</w:t>
            </w:r>
            <w:r w:rsidRPr="00337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079)</w:t>
            </w:r>
          </w:p>
        </w:tc>
      </w:tr>
      <w:tr w:rsidR="00DB4F9C" w:rsidRPr="00AE4D5B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</w:tcPr>
          <w:p w14:paraId="6768A1AF" w14:textId="6A584219" w:rsidR="00DB4F9C" w:rsidRPr="00EA74A2" w:rsidRDefault="00DB4F9C" w:rsidP="00887894">
            <w:pPr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ค่าใช้จ่ายต้องห้ามทางภาษีและอื่น 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bottom"/>
          </w:tcPr>
          <w:p w14:paraId="340FB43B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982065C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B299E98" w14:textId="5A6375B4" w:rsidR="00DB4F9C" w:rsidRPr="00AE4D5B" w:rsidRDefault="003029B2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4934AB" w:rsidRPr="004934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486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6B5FDC3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ED52C28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30BE05D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FCB9CF8" w14:textId="12776B74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  <w:r w:rsidRPr="00A03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115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16F61096" w:rsidR="00DB4F9C" w:rsidRPr="00AE4D5B" w:rsidRDefault="00C93432" w:rsidP="004B427C">
            <w:pPr>
              <w:pStyle w:val="acctfourfigures"/>
              <w:tabs>
                <w:tab w:val="clear" w:pos="765"/>
                <w:tab w:val="decimal" w:pos="90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0E57BE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71D845DC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ind w:right="-49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E5C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DB4F9C" w:rsidRPr="00AE4D5B" w14:paraId="66C10310" w14:textId="77777777" w:rsidTr="004F13CB">
        <w:tc>
          <w:tcPr>
            <w:tcW w:w="3717" w:type="dxa"/>
            <w:tcBorders>
              <w:top w:val="nil"/>
            </w:tcBorders>
          </w:tcPr>
          <w:p w14:paraId="08C18491" w14:textId="324A5A87" w:rsidR="00DB4F9C" w:rsidRPr="00EA74A2" w:rsidRDefault="00DB4F9C" w:rsidP="00887894">
            <w:pPr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การใช้ขาดทุนทางภาษี</w:t>
            </w:r>
          </w:p>
        </w:tc>
        <w:tc>
          <w:tcPr>
            <w:tcW w:w="999" w:type="dxa"/>
            <w:tcBorders>
              <w:top w:val="nil"/>
            </w:tcBorders>
            <w:vAlign w:val="bottom"/>
          </w:tcPr>
          <w:p w14:paraId="03076D8B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F02302F" w14:textId="77777777" w:rsidR="00DB4F9C" w:rsidRPr="00AE4D5B" w:rsidRDefault="00DB4F9C" w:rsidP="00887894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1FF47E1" w14:textId="16D0677D" w:rsidR="00DB4F9C" w:rsidRPr="00AE4D5B" w:rsidRDefault="00CB6848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B6848">
              <w:rPr>
                <w:rFonts w:asciiTheme="majorBidi" w:hAnsiTheme="majorBidi" w:cstheme="majorBidi"/>
                <w:sz w:val="28"/>
                <w:szCs w:val="28"/>
              </w:rPr>
              <w:t>(6,947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5975542F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052B79ED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vAlign w:val="bottom"/>
          </w:tcPr>
          <w:p w14:paraId="6FF12D52" w14:textId="77777777" w:rsidR="00DB4F9C" w:rsidRPr="00AE4D5B" w:rsidRDefault="00DB4F9C" w:rsidP="0088789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126493C9" w14:textId="69B8D12A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197)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DB4F9C" w:rsidRPr="00AE4D5B" w:rsidRDefault="00DB4F9C" w:rsidP="00887894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1D8DE4A3" w:rsidR="00DB4F9C" w:rsidRPr="00AE4D5B" w:rsidRDefault="00A36A8D" w:rsidP="004B427C">
            <w:pPr>
              <w:pStyle w:val="acctfourfigures"/>
              <w:tabs>
                <w:tab w:val="clear" w:pos="765"/>
                <w:tab w:val="decimal" w:pos="63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DB4F9C" w:rsidRPr="00AE4D5B" w:rsidRDefault="00DB4F9C" w:rsidP="00887894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547997C9" w:rsidR="00DB4F9C" w:rsidRPr="004B427C" w:rsidRDefault="00DB4F9C" w:rsidP="004B427C">
            <w:pPr>
              <w:pStyle w:val="acctfourfigures"/>
              <w:tabs>
                <w:tab w:val="clear" w:pos="765"/>
                <w:tab w:val="decimal" w:pos="641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F9C" w:rsidRPr="00AE4D5B" w14:paraId="33931893" w14:textId="77777777" w:rsidTr="004F13CB">
        <w:tc>
          <w:tcPr>
            <w:tcW w:w="3717" w:type="dxa"/>
          </w:tcPr>
          <w:p w14:paraId="159F64F7" w14:textId="20FDA130" w:rsidR="00DB4F9C" w:rsidRPr="00AE4D5B" w:rsidRDefault="00DB4F9C" w:rsidP="00B91A08">
            <w:pPr>
              <w:ind w:left="166" w:hanging="180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vAlign w:val="bottom"/>
          </w:tcPr>
          <w:p w14:paraId="1EF11DA4" w14:textId="77777777" w:rsidR="00DB4F9C" w:rsidRPr="00AE4D5B" w:rsidRDefault="00DB4F9C" w:rsidP="004474CB">
            <w:pPr>
              <w:pStyle w:val="acctfourfigures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30AE21D" w14:textId="77777777" w:rsidR="00DB4F9C" w:rsidRPr="00AE4D5B" w:rsidRDefault="00DB4F9C" w:rsidP="004474CB">
            <w:pPr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3913B96" w14:textId="622D6A6F" w:rsidR="00DB4F9C" w:rsidRPr="00AE4D5B" w:rsidRDefault="004474CB" w:rsidP="004B427C">
            <w:pPr>
              <w:pStyle w:val="acctfourfigures"/>
              <w:tabs>
                <w:tab w:val="clear" w:pos="765"/>
                <w:tab w:val="decimal" w:pos="868"/>
              </w:tabs>
              <w:ind w:righ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74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43,12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25A7ED85" w14:textId="77777777" w:rsidR="00DB4F9C" w:rsidRPr="00AE4D5B" w:rsidRDefault="00DB4F9C" w:rsidP="004474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4FBCE4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2C0E4BCC" w14:textId="77777777" w:rsidR="00DB4F9C" w:rsidRPr="00AE4D5B" w:rsidRDefault="00DB4F9C" w:rsidP="004474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B7EAA33" w14:textId="2FEE4C96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678909F8" w:rsidR="00DB4F9C" w:rsidRPr="00AE4D5B" w:rsidRDefault="00A36A8D" w:rsidP="004B427C">
            <w:pPr>
              <w:pStyle w:val="acctfourfigures"/>
              <w:tabs>
                <w:tab w:val="clear" w:pos="765"/>
                <w:tab w:val="decimal" w:pos="63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DB4F9C" w:rsidRPr="00AE4D5B" w:rsidRDefault="00DB4F9C" w:rsidP="004474CB">
            <w:pPr>
              <w:pStyle w:val="acctfourfigures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1BFC8B8D" w:rsidR="00DB4F9C" w:rsidRPr="00AE4D5B" w:rsidRDefault="00DB4F9C" w:rsidP="004B427C">
            <w:pPr>
              <w:pStyle w:val="acctfourfigures"/>
              <w:tabs>
                <w:tab w:val="clear" w:pos="765"/>
                <w:tab w:val="decimal" w:pos="641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4F9C" w:rsidRPr="00AE4D5B" w14:paraId="603DBEBB" w14:textId="77777777" w:rsidTr="00225CA8">
        <w:tc>
          <w:tcPr>
            <w:tcW w:w="3717" w:type="dxa"/>
            <w:tcBorders>
              <w:bottom w:val="nil"/>
            </w:tcBorders>
          </w:tcPr>
          <w:p w14:paraId="2D229772" w14:textId="62B6DCE7" w:rsidR="00DB4F9C" w:rsidRPr="00AE4D5B" w:rsidRDefault="00DB4F9C" w:rsidP="00DB4F9C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8B44D" w14:textId="44773B2A" w:rsidR="00DB4F9C" w:rsidRPr="00AE4D5B" w:rsidRDefault="00FF1AFE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05C9B72E" w14:textId="77777777" w:rsidR="00DB4F9C" w:rsidRPr="00AE4D5B" w:rsidRDefault="00DB4F9C" w:rsidP="00DB4F9C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68524F2" w14:textId="3A9A84A8" w:rsidR="00DB4F9C" w:rsidRPr="00AE4D5B" w:rsidRDefault="0028758E" w:rsidP="004B427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532,11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5CE72B75" w14:textId="77777777" w:rsidR="00DB4F9C" w:rsidRPr="00AE4D5B" w:rsidRDefault="00DB4F9C" w:rsidP="00DB4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15A6" w14:textId="778BD658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18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2BFA5B98" w14:textId="77777777" w:rsidR="00DB4F9C" w:rsidRPr="00AE4D5B" w:rsidRDefault="00DB4F9C" w:rsidP="00DB4F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E98AB56" w14:textId="1915B007" w:rsidR="00DB4F9C" w:rsidRPr="00AE4D5B" w:rsidRDefault="00DB4F9C" w:rsidP="004B427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  <w:r w:rsidRPr="00A03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5866DB33" w:rsidR="00DB4F9C" w:rsidRPr="00AE4D5B" w:rsidRDefault="00C13F66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D2AB2" w14:textId="08520EDC" w:rsidR="00DB4F9C" w:rsidRPr="00AE4D5B" w:rsidRDefault="003011BC" w:rsidP="004B427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1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216976CF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DB4F9C" w:rsidRPr="00AE4D5B" w:rsidRDefault="00DB4F9C" w:rsidP="00DB4F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767B2A8" w14:textId="1991D908" w:rsidR="00DB4F9C" w:rsidRPr="00AE4D5B" w:rsidRDefault="00DB4F9C" w:rsidP="004B42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49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Pr="00C10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</w:tr>
    </w:tbl>
    <w:p w14:paraId="1BE0CF82" w14:textId="4761709E" w:rsidR="000F464B" w:rsidRPr="00AE4D5B" w:rsidRDefault="000F464B" w:rsidP="00F77D08">
      <w:pPr>
        <w:rPr>
          <w:sz w:val="32"/>
          <w:szCs w:val="32"/>
          <w:cs/>
        </w:rPr>
        <w:sectPr w:rsidR="000F464B" w:rsidRPr="00AE4D5B" w:rsidSect="00ED455F"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AE4D5B" w14:paraId="2C2C5C44" w14:textId="77777777" w:rsidTr="009929E0">
        <w:tc>
          <w:tcPr>
            <w:tcW w:w="2212" w:type="pct"/>
          </w:tcPr>
          <w:p w14:paraId="08208EC8" w14:textId="77777777" w:rsidR="00432C17" w:rsidRPr="00AE4D5B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AE4D5B" w14:paraId="13E106B5" w14:textId="77777777" w:rsidTr="009929E0">
        <w:tc>
          <w:tcPr>
            <w:tcW w:w="2212" w:type="pct"/>
          </w:tcPr>
          <w:p w14:paraId="3CDC6502" w14:textId="205C013C" w:rsidR="00432C17" w:rsidRPr="00AE4D5B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B4F9C" w:rsidRPr="00AE4D5B" w14:paraId="6D9FA819" w14:textId="77777777" w:rsidTr="009929E0">
        <w:tc>
          <w:tcPr>
            <w:tcW w:w="2212" w:type="pct"/>
          </w:tcPr>
          <w:p w14:paraId="3ACB099F" w14:textId="2C83B548" w:rsidR="00DB4F9C" w:rsidRPr="00AE4D5B" w:rsidRDefault="00DB4F9C" w:rsidP="00DB4F9C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7" w:type="pct"/>
          </w:tcPr>
          <w:p w14:paraId="1A3CF7A0" w14:textId="63E06BEA" w:rsidR="00DB4F9C" w:rsidRPr="00AE4D5B" w:rsidRDefault="00DB4F9C" w:rsidP="00DB4F9C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2FF466F4" w14:textId="77777777" w:rsidR="00DB4F9C" w:rsidRPr="00AE4D5B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080B756E" w:rsidR="00DB4F9C" w:rsidRPr="00AE4D5B" w:rsidRDefault="00DB4F9C" w:rsidP="00DB4F9C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00CD4633" w14:textId="77777777" w:rsidR="00DB4F9C" w:rsidRPr="00AE4D5B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732DE632" w:rsidR="00DB4F9C" w:rsidRPr="00AE4D5B" w:rsidRDefault="00DB4F9C" w:rsidP="00DB4F9C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5B61284E" w14:textId="77777777" w:rsidR="00DB4F9C" w:rsidRPr="00AE4D5B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075DA5BD" w:rsidR="00DB4F9C" w:rsidRPr="00AE4D5B" w:rsidRDefault="00DB4F9C" w:rsidP="00DB4F9C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2C17" w:rsidRPr="00AE4D5B" w14:paraId="53EEDCBD" w14:textId="77777777" w:rsidTr="009929E0">
        <w:tc>
          <w:tcPr>
            <w:tcW w:w="2212" w:type="pct"/>
          </w:tcPr>
          <w:p w14:paraId="2100B501" w14:textId="77777777" w:rsidR="00432C17" w:rsidRPr="00AE4D5B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</w:tcPr>
          <w:p w14:paraId="332CACD3" w14:textId="77777777" w:rsidR="00432C17" w:rsidRPr="00AE4D5B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F9C" w:rsidRPr="00A11F4C" w14:paraId="4052C3D7" w14:textId="77777777" w:rsidTr="00440E98">
        <w:tc>
          <w:tcPr>
            <w:tcW w:w="2212" w:type="pct"/>
          </w:tcPr>
          <w:p w14:paraId="035256FE" w14:textId="77777777" w:rsidR="00DB4F9C" w:rsidRPr="00A11F4C" w:rsidRDefault="00DB4F9C" w:rsidP="00DB4F9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</w:tcPr>
          <w:p w14:paraId="08E00C65" w14:textId="6D396716" w:rsidR="00DB4F9C" w:rsidRPr="00A11F4C" w:rsidRDefault="00575243" w:rsidP="00DB4F9C">
            <w:pPr>
              <w:tabs>
                <w:tab w:val="decimal" w:pos="9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75243">
              <w:rPr>
                <w:rFonts w:asciiTheme="majorBidi" w:hAnsiTheme="majorBidi" w:cstheme="majorBidi"/>
                <w:sz w:val="30"/>
                <w:szCs w:val="30"/>
              </w:rPr>
              <w:t>266,52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16482210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4F8017" w14:textId="18AC44D6" w:rsidR="00DB4F9C" w:rsidRPr="00A11F4C" w:rsidRDefault="00DB4F9C" w:rsidP="00DB4F9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265,503</w:t>
            </w:r>
          </w:p>
        </w:tc>
        <w:tc>
          <w:tcPr>
            <w:tcW w:w="141" w:type="pct"/>
          </w:tcPr>
          <w:p w14:paraId="4CF1DD77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C9FDFC" w14:textId="0F31C7B4" w:rsidR="00DB4F9C" w:rsidRPr="00A11F4C" w:rsidRDefault="00373D24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(68,220)</w:t>
            </w:r>
          </w:p>
        </w:tc>
        <w:tc>
          <w:tcPr>
            <w:tcW w:w="143" w:type="pct"/>
          </w:tcPr>
          <w:p w14:paraId="6121B1FE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B64A71" w14:textId="2BED0581" w:rsidR="00DB4F9C" w:rsidRPr="00A11F4C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79,859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4F9C" w:rsidRPr="00A11F4C" w14:paraId="1AC7027F" w14:textId="77777777" w:rsidTr="00440E98">
        <w:tc>
          <w:tcPr>
            <w:tcW w:w="2212" w:type="pct"/>
          </w:tcPr>
          <w:p w14:paraId="422FF36F" w14:textId="77777777" w:rsidR="00DB4F9C" w:rsidRPr="00A11F4C" w:rsidRDefault="00DB4F9C" w:rsidP="00DB4F9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49ACB7B" w14:textId="4907DA2D" w:rsidR="00DB4F9C" w:rsidRPr="00A11F4C" w:rsidRDefault="00373D24" w:rsidP="00DB4F9C">
            <w:pPr>
              <w:tabs>
                <w:tab w:val="decimal" w:pos="956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(68,220)</w:t>
            </w:r>
          </w:p>
        </w:tc>
        <w:tc>
          <w:tcPr>
            <w:tcW w:w="142" w:type="pct"/>
          </w:tcPr>
          <w:p w14:paraId="017D0594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4BB4B7" w14:textId="69094B25" w:rsidR="00DB4F9C" w:rsidRPr="00A11F4C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79,859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760A1ED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130F773" w14:textId="067E2A87" w:rsidR="00DB4F9C" w:rsidRPr="00A11F4C" w:rsidRDefault="00373D24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68,220</w:t>
            </w:r>
          </w:p>
        </w:tc>
        <w:tc>
          <w:tcPr>
            <w:tcW w:w="143" w:type="pct"/>
          </w:tcPr>
          <w:p w14:paraId="3E91B99D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78A96C5" w14:textId="70C43614" w:rsidR="00DB4F9C" w:rsidRPr="00A11F4C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79,859</w:t>
            </w:r>
          </w:p>
        </w:tc>
      </w:tr>
      <w:tr w:rsidR="00DB4F9C" w:rsidRPr="00A11F4C" w14:paraId="182CAB96" w14:textId="77777777" w:rsidTr="00440E98">
        <w:trPr>
          <w:trHeight w:val="211"/>
        </w:trPr>
        <w:tc>
          <w:tcPr>
            <w:tcW w:w="2212" w:type="pct"/>
          </w:tcPr>
          <w:p w14:paraId="5FB79096" w14:textId="50A59247" w:rsidR="00DB4F9C" w:rsidRPr="00A11F4C" w:rsidRDefault="00DB4F9C" w:rsidP="00DB4F9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เงินได้รอ</w:t>
            </w:r>
            <w:r w:rsidRPr="00A1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032AB27" w14:textId="1038D1D2" w:rsidR="00DB4F9C" w:rsidRPr="00A11F4C" w:rsidRDefault="005E4253" w:rsidP="00DB4F9C">
            <w:pPr>
              <w:tabs>
                <w:tab w:val="decimal" w:pos="94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2DCB6C8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85CF8A9" w14:textId="75FC097D" w:rsidR="00DB4F9C" w:rsidRPr="00A11F4C" w:rsidRDefault="00DB4F9C" w:rsidP="00DB4F9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41" w:type="pct"/>
          </w:tcPr>
          <w:p w14:paraId="21BC5BB7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21739BF" w14:textId="46F8594E" w:rsidR="00DB4F9C" w:rsidRPr="00A11F4C" w:rsidRDefault="0027138A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0F2C0D" w14:textId="77777777" w:rsidR="00DB4F9C" w:rsidRPr="00A11F4C" w:rsidRDefault="00DB4F9C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9DC7E" w14:textId="386D7173" w:rsidR="00DB4F9C" w:rsidRPr="00A11F4C" w:rsidRDefault="00DB4F9C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4BF5CDB" w14:textId="77777777" w:rsidR="00EA437C" w:rsidRPr="00881DEE" w:rsidRDefault="00EA437C" w:rsidP="00EA437C">
      <w:pPr>
        <w:rPr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EA437C" w:rsidRPr="00A11F4C" w14:paraId="2DA5E76F" w14:textId="77777777" w:rsidTr="00440E98">
        <w:tc>
          <w:tcPr>
            <w:tcW w:w="2213" w:type="pct"/>
          </w:tcPr>
          <w:p w14:paraId="3C59FC59" w14:textId="77777777" w:rsidR="00EA437C" w:rsidRPr="00A11F4C" w:rsidRDefault="00EA437C" w:rsidP="00440E9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332C469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37C" w:rsidRPr="00A11F4C" w14:paraId="4A749967" w14:textId="77777777" w:rsidTr="00440E98">
        <w:tc>
          <w:tcPr>
            <w:tcW w:w="2213" w:type="pct"/>
          </w:tcPr>
          <w:p w14:paraId="50AC4765" w14:textId="77777777" w:rsidR="00EA437C" w:rsidRPr="00A11F4C" w:rsidRDefault="00EA437C" w:rsidP="00440E9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7C3BBEC3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1B122D36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235D3986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B4F9C" w:rsidRPr="00A11F4C" w14:paraId="1EE0D0E6" w14:textId="77777777" w:rsidTr="00440E98">
        <w:tc>
          <w:tcPr>
            <w:tcW w:w="2213" w:type="pct"/>
          </w:tcPr>
          <w:p w14:paraId="762DE872" w14:textId="13D94405" w:rsidR="00DB4F9C" w:rsidRPr="00A11F4C" w:rsidRDefault="00DB4F9C" w:rsidP="00DB4F9C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11F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5A3B4A0F" w14:textId="5DCB0548" w:rsidR="00DB4F9C" w:rsidRPr="00A11F4C" w:rsidRDefault="00DB4F9C" w:rsidP="00A92154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F9509FA" w14:textId="77777777" w:rsidR="00DB4F9C" w:rsidRPr="00A11F4C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AC7E36" w14:textId="76F680B4" w:rsidR="00DB4F9C" w:rsidRPr="00A11F4C" w:rsidRDefault="00DB4F9C" w:rsidP="00DB4F9C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B728E8D" w14:textId="77777777" w:rsidR="00DB4F9C" w:rsidRPr="00A11F4C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4D35BCA" w14:textId="4AC0B884" w:rsidR="00DB4F9C" w:rsidRPr="00A11F4C" w:rsidRDefault="00DB4F9C" w:rsidP="00DB4F9C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7B75206F" w14:textId="77777777" w:rsidR="00DB4F9C" w:rsidRPr="00A11F4C" w:rsidRDefault="00DB4F9C" w:rsidP="00DB4F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6A2A2C" w14:textId="0F61CEEE" w:rsidR="00DB4F9C" w:rsidRPr="00A11F4C" w:rsidRDefault="00DB4F9C" w:rsidP="00DB4F9C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A437C" w:rsidRPr="00A11F4C" w14:paraId="17A02566" w14:textId="77777777" w:rsidTr="00440E98">
        <w:tc>
          <w:tcPr>
            <w:tcW w:w="2213" w:type="pct"/>
          </w:tcPr>
          <w:p w14:paraId="31BAC526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</w:tcPr>
          <w:p w14:paraId="652A021E" w14:textId="77777777" w:rsidR="00EA437C" w:rsidRPr="00A11F4C" w:rsidRDefault="00EA437C" w:rsidP="00440E9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F9C" w:rsidRPr="00A11F4C" w14:paraId="52A0588D" w14:textId="77777777" w:rsidTr="00440E98">
        <w:tc>
          <w:tcPr>
            <w:tcW w:w="2213" w:type="pct"/>
          </w:tcPr>
          <w:p w14:paraId="75C76E20" w14:textId="77777777" w:rsidR="00DB4F9C" w:rsidRPr="00A11F4C" w:rsidRDefault="00DB4F9C" w:rsidP="00DB4F9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</w:tcPr>
          <w:p w14:paraId="7ED8CB0A" w14:textId="48850FEC" w:rsidR="00DB4F9C" w:rsidRPr="00A11F4C" w:rsidRDefault="00AE7965" w:rsidP="00DB4F9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150,24</w:t>
            </w:r>
            <w:r w:rsidR="00E15D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DF243EE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24E0B2" w14:textId="47C195C6" w:rsidR="00DB4F9C" w:rsidRPr="00A11F4C" w:rsidRDefault="00DB4F9C" w:rsidP="00DB4F9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145,442</w:t>
            </w:r>
          </w:p>
        </w:tc>
        <w:tc>
          <w:tcPr>
            <w:tcW w:w="144" w:type="pct"/>
          </w:tcPr>
          <w:p w14:paraId="4BCCE155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ED5D76" w14:textId="4C42FC20" w:rsidR="00DB4F9C" w:rsidRPr="00A11F4C" w:rsidRDefault="00AE7965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(36,986)</w:t>
            </w:r>
          </w:p>
        </w:tc>
        <w:tc>
          <w:tcPr>
            <w:tcW w:w="145" w:type="pct"/>
          </w:tcPr>
          <w:p w14:paraId="66273AB4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03E622" w14:textId="6465CE30" w:rsidR="00DB4F9C" w:rsidRPr="00A11F4C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37,503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4F9C" w:rsidRPr="00AE4D5B" w14:paraId="184A9763" w14:textId="77777777" w:rsidTr="00440E98">
        <w:tc>
          <w:tcPr>
            <w:tcW w:w="2213" w:type="pct"/>
          </w:tcPr>
          <w:p w14:paraId="6C720DE2" w14:textId="77777777" w:rsidR="00DB4F9C" w:rsidRPr="00A11F4C" w:rsidRDefault="00DB4F9C" w:rsidP="00DB4F9C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E8B902F" w14:textId="0E2EBD07" w:rsidR="00DB4F9C" w:rsidRPr="00A11F4C" w:rsidRDefault="00AE7965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(36,986)</w:t>
            </w:r>
          </w:p>
        </w:tc>
        <w:tc>
          <w:tcPr>
            <w:tcW w:w="143" w:type="pct"/>
          </w:tcPr>
          <w:p w14:paraId="7B27494A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D33A394" w14:textId="37A1567F" w:rsidR="00DB4F9C" w:rsidRPr="00A11F4C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37,503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1173CCF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3849515" w14:textId="64DD57E6" w:rsidR="00DB4F9C" w:rsidRPr="00A11F4C" w:rsidRDefault="00AE7965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36,986</w:t>
            </w:r>
          </w:p>
        </w:tc>
        <w:tc>
          <w:tcPr>
            <w:tcW w:w="145" w:type="pct"/>
          </w:tcPr>
          <w:p w14:paraId="70583632" w14:textId="77777777" w:rsidR="00DB4F9C" w:rsidRPr="00A11F4C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2407C4" w14:textId="1EF419B1" w:rsidR="00DB4F9C" w:rsidRPr="00AE4D5B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37,503</w:t>
            </w:r>
          </w:p>
        </w:tc>
      </w:tr>
      <w:tr w:rsidR="00DB4F9C" w:rsidRPr="00AE4D5B" w14:paraId="23F1E6C8" w14:textId="77777777" w:rsidTr="00440E98">
        <w:trPr>
          <w:trHeight w:val="211"/>
        </w:trPr>
        <w:tc>
          <w:tcPr>
            <w:tcW w:w="2213" w:type="pct"/>
          </w:tcPr>
          <w:p w14:paraId="009E78C1" w14:textId="77777777" w:rsidR="00DB4F9C" w:rsidRPr="00AE4D5B" w:rsidRDefault="00DB4F9C" w:rsidP="00DB4F9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8B28AD" w14:textId="11551E17" w:rsidR="00DB4F9C" w:rsidRPr="00AE4D5B" w:rsidRDefault="0027138A" w:rsidP="00DB4F9C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6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27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6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AC2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7A46744" w14:textId="77777777" w:rsidR="00DB4F9C" w:rsidRPr="00AE4D5B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91A68A7" w14:textId="23DC1C91" w:rsidR="00DB4F9C" w:rsidRPr="00AE4D5B" w:rsidRDefault="00DB4F9C" w:rsidP="00DB4F9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107,939</w:t>
            </w:r>
          </w:p>
        </w:tc>
        <w:tc>
          <w:tcPr>
            <w:tcW w:w="144" w:type="pct"/>
          </w:tcPr>
          <w:p w14:paraId="352DBD6A" w14:textId="77777777" w:rsidR="00DB4F9C" w:rsidRPr="00AE4D5B" w:rsidRDefault="00DB4F9C" w:rsidP="00DB4F9C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C850D1" w14:textId="3968576C" w:rsidR="00DB4F9C" w:rsidRPr="00AE4D5B" w:rsidRDefault="0027138A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13C71" w14:textId="77777777" w:rsidR="00DB4F9C" w:rsidRPr="00AE4D5B" w:rsidRDefault="00DB4F9C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F087EB7" w14:textId="7AC2A300" w:rsidR="00DB4F9C" w:rsidRPr="00AE4D5B" w:rsidRDefault="00DB4F9C" w:rsidP="00DB4F9C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0A74A1" w14:textId="46900CC5" w:rsidR="00831230" w:rsidRPr="00AE4D5B" w:rsidRDefault="00831230"/>
    <w:p w14:paraId="1F46C8E5" w14:textId="77777777" w:rsidR="00831230" w:rsidRPr="00AE4D5B" w:rsidRDefault="00831230">
      <w:pPr>
        <w:spacing w:line="240" w:lineRule="auto"/>
        <w:rPr>
          <w:cs/>
        </w:rPr>
      </w:pPr>
      <w:r w:rsidRPr="00AE4D5B"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36"/>
        <w:gridCol w:w="973"/>
        <w:gridCol w:w="236"/>
        <w:gridCol w:w="973"/>
        <w:gridCol w:w="239"/>
        <w:gridCol w:w="861"/>
        <w:gridCol w:w="241"/>
        <w:gridCol w:w="864"/>
        <w:gridCol w:w="236"/>
        <w:gridCol w:w="811"/>
      </w:tblGrid>
      <w:tr w:rsidR="006B5DFA" w:rsidRPr="00AE4D5B" w14:paraId="2701A9A6" w14:textId="77777777" w:rsidTr="004B0F00">
        <w:trPr>
          <w:trHeight w:val="340"/>
          <w:tblHeader/>
        </w:trPr>
        <w:tc>
          <w:tcPr>
            <w:tcW w:w="3330" w:type="dxa"/>
            <w:vAlign w:val="bottom"/>
          </w:tcPr>
          <w:p w14:paraId="6F9C3A8F" w14:textId="77777777" w:rsidR="006B5DFA" w:rsidRPr="00AE4D5B" w:rsidRDefault="006B5DFA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568E2A82" w14:textId="1762A637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B5DFA" w:rsidRPr="00AE4D5B" w14:paraId="5DEE03F7" w14:textId="77777777" w:rsidTr="004B0F00">
        <w:trPr>
          <w:trHeight w:val="340"/>
          <w:tblHeader/>
        </w:trPr>
        <w:tc>
          <w:tcPr>
            <w:tcW w:w="3330" w:type="dxa"/>
            <w:vMerge w:val="restart"/>
            <w:vAlign w:val="bottom"/>
          </w:tcPr>
          <w:p w14:paraId="56F04B8F" w14:textId="6B731CE7" w:rsidR="006B5DFA" w:rsidRPr="00AE4D5B" w:rsidRDefault="006B5DFA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Merge w:val="restart"/>
            <w:vAlign w:val="bottom"/>
            <w:hideMark/>
          </w:tcPr>
          <w:p w14:paraId="5B8FA00A" w14:textId="58860F8C" w:rsidR="006B5DFA" w:rsidRPr="00AE4D5B" w:rsidRDefault="006B5DFA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979" w14:textId="77775F4A" w:rsidR="006B5DFA" w:rsidRPr="00AE4D5B" w:rsidRDefault="006B5DFA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D6FE8A1" w14:textId="77777777" w:rsidR="006B5DFA" w:rsidRPr="00AE4D5B" w:rsidRDefault="006B5DFA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8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31213C27" w14:textId="0AC321B7" w:rsidR="006B5DFA" w:rsidRPr="00AE4D5B" w:rsidRDefault="006B5DFA" w:rsidP="00CE3F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41" w:type="dxa"/>
            <w:vMerge w:val="restart"/>
            <w:vAlign w:val="bottom"/>
          </w:tcPr>
          <w:p w14:paraId="0093D939" w14:textId="77777777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Merge w:val="restart"/>
            <w:vAlign w:val="bottom"/>
            <w:hideMark/>
          </w:tcPr>
          <w:p w14:paraId="35F13510" w14:textId="0C3E83E2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018D7B56" w14:textId="77777777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1" w:type="dxa"/>
            <w:vMerge w:val="restart"/>
            <w:vAlign w:val="bottom"/>
            <w:hideMark/>
          </w:tcPr>
          <w:p w14:paraId="2BC14186" w14:textId="2A0F4B4C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CC3" w14:textId="3470E2DC" w:rsidR="006B5DFA" w:rsidRPr="00AE4D5B" w:rsidRDefault="006B5DFA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6B5DFA" w:rsidRPr="00AE4D5B" w14:paraId="0287C733" w14:textId="77777777" w:rsidTr="004B0F00">
        <w:trPr>
          <w:trHeight w:val="396"/>
          <w:tblHeader/>
        </w:trPr>
        <w:tc>
          <w:tcPr>
            <w:tcW w:w="3330" w:type="dxa"/>
            <w:vMerge/>
            <w:vAlign w:val="center"/>
            <w:hideMark/>
          </w:tcPr>
          <w:p w14:paraId="0F1B08FE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1B34A36F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4D6EA4C7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43CC3" w14:textId="77777777" w:rsidR="006B5DFA" w:rsidRPr="00AE4D5B" w:rsidRDefault="006B5DFA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CFD8" w14:textId="77777777" w:rsidR="006B5DFA" w:rsidRPr="00AE4D5B" w:rsidRDefault="006B5DFA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1647C" w14:textId="77777777" w:rsidR="006B5DFA" w:rsidRPr="00AE4D5B" w:rsidRDefault="006B5DFA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  <w:vAlign w:val="center"/>
            <w:hideMark/>
          </w:tcPr>
          <w:p w14:paraId="5368F324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</w:tcPr>
          <w:p w14:paraId="7E20F7EC" w14:textId="77777777" w:rsidR="006B5DFA" w:rsidRPr="00AE4D5B" w:rsidRDefault="006B5DFA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185CFC41" w14:textId="51D41809" w:rsidR="006B5DFA" w:rsidRPr="00AE4D5B" w:rsidRDefault="006B5DFA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41" w:type="dxa"/>
            <w:vMerge/>
          </w:tcPr>
          <w:p w14:paraId="19A616A2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14:paraId="4ED38EA8" w14:textId="67CC6B80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514989A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222F100F" w14:textId="77777777" w:rsidR="006B5DFA" w:rsidRPr="00AE4D5B" w:rsidRDefault="006B5DFA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B5DFA" w:rsidRPr="00AE4D5B" w14:paraId="51DBCE52" w14:textId="77777777" w:rsidTr="004B0F00">
        <w:trPr>
          <w:tblHeader/>
        </w:trPr>
        <w:tc>
          <w:tcPr>
            <w:tcW w:w="3330" w:type="dxa"/>
          </w:tcPr>
          <w:p w14:paraId="5063E2E1" w14:textId="77777777" w:rsidR="006B5DFA" w:rsidRDefault="006B5DFA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70" w:type="dxa"/>
            <w:gridSpan w:val="11"/>
          </w:tcPr>
          <w:p w14:paraId="3DADDBF3" w14:textId="63152D18" w:rsidR="006B5DFA" w:rsidRPr="006B5DFA" w:rsidRDefault="006B5DFA" w:rsidP="006B5D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6B5DFA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6B5DFA" w:rsidRPr="00AE4D5B" w14:paraId="79240DBE" w14:textId="77777777" w:rsidTr="004B0F00">
        <w:tc>
          <w:tcPr>
            <w:tcW w:w="3330" w:type="dxa"/>
          </w:tcPr>
          <w:p w14:paraId="4643DBE3" w14:textId="369B6F4B" w:rsidR="006B5DFA" w:rsidRPr="00AE4D5B" w:rsidRDefault="006B5DFA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900" w:type="dxa"/>
          </w:tcPr>
          <w:p w14:paraId="1B452146" w14:textId="5A6984C1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A455C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507657CF" w14:textId="58E4BE68" w:rsidR="006B5DFA" w:rsidRPr="00AE4D5B" w:rsidRDefault="006B5DFA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1370BF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7A937648" w14:textId="2E539E18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062D94BB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1E98BF6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56AD0233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55C79FED" w14:textId="62CCA9E2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64F3D8F" w14:textId="77777777" w:rsidR="006B5DFA" w:rsidRPr="00AE4D5B" w:rsidRDefault="006B5DFA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65689B8B" w14:textId="1160A884" w:rsidR="006B5DFA" w:rsidRPr="00AE4D5B" w:rsidRDefault="006B5DFA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508389C1" w14:textId="77777777" w:rsidTr="004B0F00">
        <w:tc>
          <w:tcPr>
            <w:tcW w:w="3330" w:type="dxa"/>
          </w:tcPr>
          <w:p w14:paraId="77302197" w14:textId="71F1FCC0" w:rsidR="006B5DFA" w:rsidRPr="00AE4D5B" w:rsidRDefault="006B5DFA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9F9DAA1" w14:textId="3F07C0CF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45437C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38882F0B" w14:textId="1DAE33D9" w:rsidR="006B5DFA" w:rsidRPr="00AE4D5B" w:rsidRDefault="006B5DFA" w:rsidP="00304F9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81935C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178FBA22" w14:textId="75216860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7FE47B32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FCC8FAB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29F9F2C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43BFFE4" w14:textId="32077ED4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D4AD82" w14:textId="77777777" w:rsidR="006B5DFA" w:rsidRPr="00AE4D5B" w:rsidRDefault="006B5DFA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19EB49B" w14:textId="0EA8D7A2" w:rsidR="006B5DFA" w:rsidRPr="00AE4D5B" w:rsidRDefault="006B5DFA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382E49AB" w14:textId="77777777" w:rsidTr="004B0F00">
        <w:tc>
          <w:tcPr>
            <w:tcW w:w="3330" w:type="dxa"/>
          </w:tcPr>
          <w:p w14:paraId="61489D15" w14:textId="6AF8CB66" w:rsidR="006B5DFA" w:rsidRPr="00AE4D5B" w:rsidRDefault="006B5DFA" w:rsidP="00064A1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00" w:type="dxa"/>
            <w:vAlign w:val="bottom"/>
          </w:tcPr>
          <w:p w14:paraId="3281A6AA" w14:textId="77777777" w:rsidR="006B5DFA" w:rsidRPr="00EE644F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highlight w:val="cyan"/>
                <w:lang w:bidi="th-TH"/>
              </w:rPr>
            </w:pPr>
          </w:p>
          <w:p w14:paraId="74FBE3FD" w14:textId="1D0DB58A" w:rsidR="006B5DFA" w:rsidRPr="00EE644F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highlight w:val="cyan"/>
              </w:rPr>
            </w:pPr>
            <w:r w:rsidRPr="00881DEE">
              <w:rPr>
                <w:rFonts w:asciiTheme="majorBidi" w:hAnsiTheme="majorBidi" w:cstheme="majorBidi"/>
                <w:szCs w:val="24"/>
                <w:lang w:bidi="th-TH"/>
              </w:rPr>
              <w:t>23,976</w:t>
            </w:r>
          </w:p>
        </w:tc>
        <w:tc>
          <w:tcPr>
            <w:tcW w:w="236" w:type="dxa"/>
            <w:vAlign w:val="bottom"/>
          </w:tcPr>
          <w:p w14:paraId="7E66636F" w14:textId="77777777" w:rsidR="006B5DFA" w:rsidRPr="008B790B" w:rsidRDefault="006B5DFA" w:rsidP="00064A1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0A18C813" w14:textId="49770780" w:rsidR="006B5DFA" w:rsidRPr="004A0C2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(1,184)</w:t>
            </w:r>
          </w:p>
        </w:tc>
        <w:tc>
          <w:tcPr>
            <w:tcW w:w="236" w:type="dxa"/>
            <w:vAlign w:val="bottom"/>
          </w:tcPr>
          <w:p w14:paraId="73C0331A" w14:textId="77777777" w:rsidR="006B5DFA" w:rsidRPr="00AE4D5B" w:rsidRDefault="006B5DFA" w:rsidP="00064A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51B41F8" w14:textId="7FABB557" w:rsidR="006B5DFA" w:rsidRPr="001D49B5" w:rsidRDefault="006B5DFA" w:rsidP="007A4B34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1BE95EB" w14:textId="48342DE9" w:rsidR="006B5DFA" w:rsidRPr="00AE4D5B" w:rsidRDefault="006B5DFA" w:rsidP="00064A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30C617B3" w14:textId="5FD92864" w:rsidR="006B5DFA" w:rsidRPr="002434AB" w:rsidRDefault="006B5DFA" w:rsidP="00064A1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F515674" w14:textId="77777777" w:rsidR="006B5DFA" w:rsidRPr="00AE4D5B" w:rsidRDefault="006B5DFA" w:rsidP="00064A1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C00B06" w14:textId="0E40563E" w:rsidR="006B5DFA" w:rsidRPr="003E2BFF" w:rsidRDefault="006B5DFA" w:rsidP="007A4B34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D73A461" w14:textId="77777777" w:rsidR="006B5DFA" w:rsidRPr="00AE4D5B" w:rsidRDefault="006B5DFA" w:rsidP="00064A1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4ADBCBC" w14:textId="0EA02A9C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22,792</w:t>
            </w:r>
          </w:p>
        </w:tc>
      </w:tr>
      <w:tr w:rsidR="006B5DFA" w:rsidRPr="00AE4D5B" w14:paraId="32EE7CA2" w14:textId="77777777" w:rsidTr="004B0F00">
        <w:tc>
          <w:tcPr>
            <w:tcW w:w="3330" w:type="dxa"/>
          </w:tcPr>
          <w:p w14:paraId="412EB7D6" w14:textId="58FDD254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00" w:type="dxa"/>
            <w:vAlign w:val="bottom"/>
          </w:tcPr>
          <w:p w14:paraId="384F6A2E" w14:textId="4E332915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18,145</w:t>
            </w:r>
          </w:p>
        </w:tc>
        <w:tc>
          <w:tcPr>
            <w:tcW w:w="236" w:type="dxa"/>
            <w:vAlign w:val="bottom"/>
          </w:tcPr>
          <w:p w14:paraId="59A92D98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4A46F39D" w14:textId="1DBD5CAA" w:rsidR="006B5DFA" w:rsidRPr="004A0C2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9,424</w:t>
            </w:r>
          </w:p>
        </w:tc>
        <w:tc>
          <w:tcPr>
            <w:tcW w:w="236" w:type="dxa"/>
            <w:vAlign w:val="bottom"/>
          </w:tcPr>
          <w:p w14:paraId="1EFCAE3F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EB5630D" w14:textId="728834B4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FA5E474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BD9ECE8" w14:textId="0C1C3C16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E65738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A8A8610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C2F64D" w14:textId="276FAFDB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E6FA42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BF8CD73" w14:textId="4C2B6A76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27,569</w:t>
            </w:r>
          </w:p>
        </w:tc>
      </w:tr>
      <w:tr w:rsidR="006B5DFA" w:rsidRPr="00AE4D5B" w14:paraId="6804E2EF" w14:textId="77777777" w:rsidTr="004B0F00">
        <w:tc>
          <w:tcPr>
            <w:tcW w:w="3330" w:type="dxa"/>
          </w:tcPr>
          <w:p w14:paraId="0B806BA5" w14:textId="01744DFE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850292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00" w:type="dxa"/>
            <w:vAlign w:val="bottom"/>
          </w:tcPr>
          <w:p w14:paraId="58AE5076" w14:textId="7DB70FF5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  <w:tc>
          <w:tcPr>
            <w:tcW w:w="236" w:type="dxa"/>
          </w:tcPr>
          <w:p w14:paraId="3251AF8F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05E313D5" w14:textId="77777777" w:rsidR="006B5DFA" w:rsidRDefault="006B5DFA" w:rsidP="00A312FC">
            <w:pPr>
              <w:pStyle w:val="acctfourfigures"/>
              <w:tabs>
                <w:tab w:val="clear" w:pos="765"/>
                <w:tab w:val="decimal" w:pos="539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C75653B" w14:textId="77777777" w:rsidR="006B5DFA" w:rsidRDefault="006B5DFA" w:rsidP="00A312FC">
            <w:pPr>
              <w:pStyle w:val="acctfourfigures"/>
              <w:tabs>
                <w:tab w:val="clear" w:pos="765"/>
                <w:tab w:val="decimal" w:pos="539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2C8E1FC" w14:textId="324C8017" w:rsidR="006B5DFA" w:rsidRPr="00AE4D5B" w:rsidRDefault="006B5DFA" w:rsidP="007A4B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923CA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82D2CFB" w14:textId="6E5ACC22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8237C0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3ED420A" w14:textId="77777777" w:rsidR="006B5DFA" w:rsidRDefault="006B5DFA" w:rsidP="00B2043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7239E4D4" w14:textId="77777777" w:rsidR="006B5DFA" w:rsidRDefault="006B5DFA" w:rsidP="00B2043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64596F55" w14:textId="320C7E65" w:rsidR="006B5DFA" w:rsidRPr="00C618ED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E65738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5610ED77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A93656" w14:textId="02BA3543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096365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DB085AC" w14:textId="25B58A4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903949" w:rsidRPr="00AE4D5B" w14:paraId="7E9328D9" w14:textId="77777777" w:rsidTr="004B0F00">
        <w:tc>
          <w:tcPr>
            <w:tcW w:w="3330" w:type="dxa"/>
          </w:tcPr>
          <w:p w14:paraId="6498307B" w14:textId="1A09085D" w:rsidR="00903949" w:rsidRPr="00AE4D5B" w:rsidRDefault="00903949" w:rsidP="0090394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ค่าเผื่อการด้อยค่าสินทรัพย์</w:t>
            </w:r>
          </w:p>
        </w:tc>
        <w:tc>
          <w:tcPr>
            <w:tcW w:w="900" w:type="dxa"/>
            <w:vAlign w:val="bottom"/>
          </w:tcPr>
          <w:p w14:paraId="3D88C7E2" w14:textId="5AB68A9C" w:rsidR="00903949" w:rsidRDefault="00903949" w:rsidP="0090394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</w:t>
            </w:r>
            <w:r w:rsidR="000533EB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</w:p>
        </w:tc>
        <w:tc>
          <w:tcPr>
            <w:tcW w:w="236" w:type="dxa"/>
          </w:tcPr>
          <w:p w14:paraId="436903D7" w14:textId="77777777" w:rsidR="00903949" w:rsidRPr="00AE4D5B" w:rsidRDefault="00903949" w:rsidP="0090394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2EC527AC" w14:textId="5B589AEB" w:rsidR="00903949" w:rsidRDefault="00903949" w:rsidP="009039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16,624</w:t>
            </w:r>
          </w:p>
        </w:tc>
        <w:tc>
          <w:tcPr>
            <w:tcW w:w="236" w:type="dxa"/>
          </w:tcPr>
          <w:p w14:paraId="5C8FBFC8" w14:textId="77777777" w:rsidR="00903949" w:rsidRPr="00AE4D5B" w:rsidRDefault="00903949" w:rsidP="0090394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11BD54BE" w14:textId="7F581AB4" w:rsidR="00903949" w:rsidRDefault="00903949" w:rsidP="0090394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768C4E2" w14:textId="77777777" w:rsidR="00903949" w:rsidRPr="00AE4D5B" w:rsidRDefault="00903949" w:rsidP="0090394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955CCFE" w14:textId="72055B7B" w:rsidR="00903949" w:rsidRDefault="00903949" w:rsidP="0090394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E65738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BA623A2" w14:textId="77777777" w:rsidR="00903949" w:rsidRPr="00AE4D5B" w:rsidRDefault="00903949" w:rsidP="0090394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FB1E553" w14:textId="529373B2" w:rsidR="00903949" w:rsidRDefault="00903949" w:rsidP="0090394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6B79B83" w14:textId="77777777" w:rsidR="00903949" w:rsidRPr="00AE4D5B" w:rsidRDefault="00903949" w:rsidP="0090394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CD5BBD2" w14:textId="3B6DC0E0" w:rsidR="00903949" w:rsidRDefault="00903949" w:rsidP="009039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19,30</w:t>
            </w:r>
            <w:r w:rsidR="000533EB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</w:p>
        </w:tc>
      </w:tr>
      <w:tr w:rsidR="006B5DFA" w:rsidRPr="00AE4D5B" w14:paraId="10858B67" w14:textId="77777777" w:rsidTr="004B0F00">
        <w:tc>
          <w:tcPr>
            <w:tcW w:w="3330" w:type="dxa"/>
          </w:tcPr>
          <w:p w14:paraId="02746C35" w14:textId="5F55181A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4767EE11" w14:textId="5BCB893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95,974</w:t>
            </w:r>
          </w:p>
        </w:tc>
        <w:tc>
          <w:tcPr>
            <w:tcW w:w="236" w:type="dxa"/>
            <w:vAlign w:val="bottom"/>
          </w:tcPr>
          <w:p w14:paraId="7924E09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16C8C63E" w14:textId="6D97C7FF" w:rsidR="006B5DFA" w:rsidRPr="004A0C2C" w:rsidRDefault="006B5DFA" w:rsidP="00823B3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(8,649)</w:t>
            </w:r>
          </w:p>
        </w:tc>
        <w:tc>
          <w:tcPr>
            <w:tcW w:w="236" w:type="dxa"/>
            <w:vAlign w:val="bottom"/>
          </w:tcPr>
          <w:p w14:paraId="2F69F3CB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0EBA803A" w14:textId="745603B5" w:rsidR="006B5DFA" w:rsidRPr="00F147F5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rFonts w:cs="Angsana New"/>
                <w:szCs w:val="30"/>
                <w:lang w:bidi="th-TH"/>
              </w:rPr>
            </w:pPr>
            <w:r>
              <w:rPr>
                <w:szCs w:val="24"/>
                <w:lang w:val="en-GB"/>
              </w:rPr>
              <w:t>4,28</w:t>
            </w:r>
            <w:r w:rsidR="00F147F5">
              <w:rPr>
                <w:rFonts w:cs="Angsana New"/>
                <w:szCs w:val="30"/>
                <w:lang w:bidi="th-TH"/>
              </w:rPr>
              <w:t>3</w:t>
            </w:r>
          </w:p>
        </w:tc>
        <w:tc>
          <w:tcPr>
            <w:tcW w:w="239" w:type="dxa"/>
            <w:vAlign w:val="bottom"/>
          </w:tcPr>
          <w:p w14:paraId="23D5DD81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4D7F3E9A" w14:textId="2129FCDC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E65738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7A2ADE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D469F46" w14:textId="54F126E8" w:rsidR="006B5DFA" w:rsidRPr="00AE4D5B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</w:t>
            </w:r>
            <w:r w:rsidR="00F147F5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959244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BD2C968" w14:textId="34BA917E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91,340</w:t>
            </w:r>
          </w:p>
        </w:tc>
      </w:tr>
      <w:tr w:rsidR="006B5DFA" w:rsidRPr="00AE4D5B" w14:paraId="09BD858F" w14:textId="77777777" w:rsidTr="004B0F00">
        <w:tc>
          <w:tcPr>
            <w:tcW w:w="3330" w:type="dxa"/>
          </w:tcPr>
          <w:p w14:paraId="62CD0900" w14:textId="75177CEF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EDF23B5" w14:textId="2335BED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24,910</w:t>
            </w:r>
          </w:p>
        </w:tc>
        <w:tc>
          <w:tcPr>
            <w:tcW w:w="236" w:type="dxa"/>
            <w:vAlign w:val="bottom"/>
          </w:tcPr>
          <w:p w14:paraId="0169C76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521261A6" w14:textId="5EDEE5D6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(3,116)</w:t>
            </w:r>
          </w:p>
        </w:tc>
        <w:tc>
          <w:tcPr>
            <w:tcW w:w="236" w:type="dxa"/>
            <w:vAlign w:val="bottom"/>
          </w:tcPr>
          <w:p w14:paraId="26390ADA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75622190" w14:textId="64EABE97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0AE7F6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B58320E" w14:textId="6E66D3B3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02C56E4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B33CC00" w14:textId="3C99F081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D25F07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3861417" w14:textId="6A949EEC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21,794</w:t>
            </w:r>
          </w:p>
        </w:tc>
      </w:tr>
      <w:tr w:rsidR="006B5DFA" w:rsidRPr="00AE4D5B" w14:paraId="0D067901" w14:textId="77777777" w:rsidTr="004B0F00">
        <w:tc>
          <w:tcPr>
            <w:tcW w:w="3330" w:type="dxa"/>
          </w:tcPr>
          <w:p w14:paraId="46B97233" w14:textId="2BC94B56" w:rsidR="006B5DFA" w:rsidRPr="00EA74A2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ยอดขาดทุนยกไป</w:t>
            </w:r>
          </w:p>
        </w:tc>
        <w:tc>
          <w:tcPr>
            <w:tcW w:w="900" w:type="dxa"/>
            <w:vAlign w:val="bottom"/>
          </w:tcPr>
          <w:p w14:paraId="535EF1A8" w14:textId="15EEB00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21,947</w:t>
            </w:r>
          </w:p>
        </w:tc>
        <w:tc>
          <w:tcPr>
            <w:tcW w:w="236" w:type="dxa"/>
            <w:vAlign w:val="bottom"/>
          </w:tcPr>
          <w:p w14:paraId="7C699FC8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7B23AF1E" w14:textId="6B63A391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(6,947)</w:t>
            </w:r>
          </w:p>
        </w:tc>
        <w:tc>
          <w:tcPr>
            <w:tcW w:w="236" w:type="dxa"/>
            <w:vAlign w:val="bottom"/>
          </w:tcPr>
          <w:p w14:paraId="23020EA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20F90725" w14:textId="1C9EA4AA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C93CE31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EE3B188" w14:textId="79D45D4E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A7755F5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7EA0C0" w14:textId="78AC624C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FE9A897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1F55D3C" w14:textId="17A247F1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15,000</w:t>
            </w:r>
          </w:p>
        </w:tc>
      </w:tr>
      <w:tr w:rsidR="006B5DFA" w:rsidRPr="00AE4D5B" w14:paraId="05F7B1D1" w14:textId="77777777" w:rsidTr="004B0F00">
        <w:tc>
          <w:tcPr>
            <w:tcW w:w="3330" w:type="dxa"/>
          </w:tcPr>
          <w:p w14:paraId="4C5CC34D" w14:textId="18525F1A" w:rsidR="006B5DFA" w:rsidRPr="00EA74A2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1DBD33B2" w14:textId="12CE63AD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63,994</w:t>
            </w:r>
          </w:p>
        </w:tc>
        <w:tc>
          <w:tcPr>
            <w:tcW w:w="236" w:type="dxa"/>
            <w:vAlign w:val="bottom"/>
          </w:tcPr>
          <w:p w14:paraId="7E74FB84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68E1FE92" w14:textId="07D417D7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(8,142)</w:t>
            </w:r>
          </w:p>
        </w:tc>
        <w:tc>
          <w:tcPr>
            <w:tcW w:w="236" w:type="dxa"/>
            <w:vAlign w:val="bottom"/>
          </w:tcPr>
          <w:p w14:paraId="40F01E8D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56D0D632" w14:textId="0D1FC043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4B6273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7DE7CFDC" w14:textId="630C6D19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E4CFED7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44F8054" w14:textId="084401DD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8FB0B41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1EB9674" w14:textId="7E96E7CA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55,852</w:t>
            </w:r>
          </w:p>
        </w:tc>
      </w:tr>
      <w:tr w:rsidR="006B5DFA" w:rsidRPr="00AE4D5B" w14:paraId="316B3EE3" w14:textId="77777777" w:rsidTr="004B0F00">
        <w:tc>
          <w:tcPr>
            <w:tcW w:w="3330" w:type="dxa"/>
          </w:tcPr>
          <w:p w14:paraId="78FCD123" w14:textId="758D492C" w:rsidR="006B5DFA" w:rsidRPr="00EA74A2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ตราสารอนุพันธ์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F02913" w14:textId="33940D5F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  <w:tc>
          <w:tcPr>
            <w:tcW w:w="236" w:type="dxa"/>
          </w:tcPr>
          <w:p w14:paraId="39646D0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5CB7AF69" w14:textId="296A0776" w:rsidR="006B5DFA" w:rsidRPr="004A0C2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(3,680)</w:t>
            </w:r>
          </w:p>
        </w:tc>
        <w:tc>
          <w:tcPr>
            <w:tcW w:w="236" w:type="dxa"/>
            <w:vAlign w:val="bottom"/>
          </w:tcPr>
          <w:p w14:paraId="0DD13161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2D600EBC" w14:textId="161F8E27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9221A7C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C5EFF3C" w14:textId="6EC24A58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37261C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99F577" w14:textId="0B3A6979" w:rsidR="006B5DFA" w:rsidRPr="00AE4D5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6AB445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69926CF7" w14:textId="0229351C" w:rsidR="006B5DFA" w:rsidRPr="00AE4D5B" w:rsidRDefault="006B5DFA" w:rsidP="004B0F0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114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6B5DFA" w:rsidRPr="00AE4D5B" w14:paraId="5CC06CF3" w14:textId="77777777" w:rsidTr="004B0F00">
        <w:tc>
          <w:tcPr>
            <w:tcW w:w="3330" w:type="dxa"/>
          </w:tcPr>
          <w:p w14:paraId="0A6D51F5" w14:textId="2EBEC010" w:rsidR="006B5DFA" w:rsidRPr="00EA74A2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EDCBDE" w14:textId="40D9A975" w:rsidR="006B5DFA" w:rsidRPr="00AE4D5B" w:rsidRDefault="00903949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8,6</w:t>
            </w:r>
            <w:r w:rsidR="000533EB">
              <w:rPr>
                <w:rFonts w:asciiTheme="majorBidi" w:hAnsiTheme="majorBidi" w:cstheme="majorBidi"/>
                <w:szCs w:val="24"/>
                <w:lang w:bidi="th-TH"/>
              </w:rPr>
              <w:t>50</w:t>
            </w:r>
          </w:p>
        </w:tc>
        <w:tc>
          <w:tcPr>
            <w:tcW w:w="236" w:type="dxa"/>
          </w:tcPr>
          <w:p w14:paraId="23B2CF67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</w:tcPr>
          <w:p w14:paraId="1DCB6E66" w14:textId="026866AC" w:rsidR="006B5DFA" w:rsidRPr="004A0C2C" w:rsidRDefault="00903949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2,686</w:t>
            </w:r>
          </w:p>
        </w:tc>
        <w:tc>
          <w:tcPr>
            <w:tcW w:w="236" w:type="dxa"/>
          </w:tcPr>
          <w:p w14:paraId="2056F99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</w:tcPr>
          <w:p w14:paraId="43B150EC" w14:textId="5056CF23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47A436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9EB4485" w14:textId="73E7D386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41" w:type="dxa"/>
          </w:tcPr>
          <w:p w14:paraId="4C8BCD8E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DF2EE1E" w14:textId="2945D579" w:rsidR="006B5DFA" w:rsidRPr="00AE4D5B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(5)</w:t>
            </w:r>
          </w:p>
        </w:tc>
        <w:tc>
          <w:tcPr>
            <w:tcW w:w="236" w:type="dxa"/>
          </w:tcPr>
          <w:p w14:paraId="0BA5C60D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AB8955" w14:textId="4FB123CA" w:rsidR="006B5DFA" w:rsidRPr="00AE4D5B" w:rsidRDefault="00903949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11,33</w:t>
            </w:r>
            <w:r w:rsidR="000533EB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</w:p>
        </w:tc>
      </w:tr>
      <w:tr w:rsidR="006B5DFA" w:rsidRPr="00AE4D5B" w14:paraId="126630F7" w14:textId="77777777" w:rsidTr="004B0F00">
        <w:tc>
          <w:tcPr>
            <w:tcW w:w="3330" w:type="dxa"/>
          </w:tcPr>
          <w:p w14:paraId="5D2095D8" w14:textId="255DAE57" w:rsidR="006B5DFA" w:rsidRPr="00EA74A2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16B11" w14:textId="50BB629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265,503</w:t>
            </w:r>
          </w:p>
        </w:tc>
        <w:tc>
          <w:tcPr>
            <w:tcW w:w="236" w:type="dxa"/>
          </w:tcPr>
          <w:p w14:paraId="0B153EB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406FD" w14:textId="7436076E" w:rsidR="006B5DFA" w:rsidRPr="004A0C2C" w:rsidRDefault="006B5DFA" w:rsidP="00823B3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(2,984)</w:t>
            </w:r>
          </w:p>
        </w:tc>
        <w:tc>
          <w:tcPr>
            <w:tcW w:w="236" w:type="dxa"/>
          </w:tcPr>
          <w:p w14:paraId="205CF23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63A6" w14:textId="4B9A66E0" w:rsidR="006B5DFA" w:rsidRPr="00A312FC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  <w:r>
              <w:rPr>
                <w:b/>
                <w:bCs/>
                <w:szCs w:val="24"/>
                <w:lang w:val="en-GB"/>
              </w:rPr>
              <w:t>4,28</w:t>
            </w:r>
            <w:r w:rsidR="00F147F5">
              <w:rPr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9" w:type="dxa"/>
          </w:tcPr>
          <w:p w14:paraId="112F97F9" w14:textId="77777777" w:rsidR="006B5DFA" w:rsidRPr="00B420D5" w:rsidRDefault="006B5DFA" w:rsidP="000E0A89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71FA42A" w14:textId="1A045D06" w:rsidR="006B5DFA" w:rsidRPr="00B420D5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B420D5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AD0D5E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65531" w14:textId="22D4A050" w:rsidR="006B5DFA" w:rsidRPr="00A312FC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</w:t>
            </w:r>
            <w:r w:rsidR="00F147F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48F24E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84FB3" w14:textId="30719B2C" w:rsidR="006B5DFA" w:rsidRPr="004B0F00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4B0F0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266,529</w:t>
            </w:r>
          </w:p>
        </w:tc>
      </w:tr>
      <w:tr w:rsidR="006B5DFA" w:rsidRPr="00AE4D5B" w14:paraId="5AD59194" w14:textId="77777777" w:rsidTr="004B0F00">
        <w:tc>
          <w:tcPr>
            <w:tcW w:w="3330" w:type="dxa"/>
          </w:tcPr>
          <w:p w14:paraId="75712A46" w14:textId="77777777" w:rsidR="006B5DFA" w:rsidRPr="00EA74A2" w:rsidRDefault="006B5DFA" w:rsidP="000E0A8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6FC8A0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8706C15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BEF1FD1" w14:textId="77777777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FA48BFC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69B347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B378A1F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497A19BA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4298D0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1DB7" w14:textId="38424A1E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DEA968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3715CFE7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0FF36878" w14:textId="77777777" w:rsidTr="004B0F00">
        <w:tc>
          <w:tcPr>
            <w:tcW w:w="3330" w:type="dxa"/>
          </w:tcPr>
          <w:p w14:paraId="4E3ED19A" w14:textId="3E88769C" w:rsidR="006B5DFA" w:rsidRPr="00EA74A2" w:rsidRDefault="006B5DFA" w:rsidP="000E0A8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74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AFBDDEE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B7DDD4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769E1918" w14:textId="77777777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35B20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68FC2171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2B9BD6E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0AD83F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D30C37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1A695715" w14:textId="524063DB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3E92A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98DCCB7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77B5C3CC" w14:textId="77777777" w:rsidTr="004B0F00">
        <w:tc>
          <w:tcPr>
            <w:tcW w:w="3330" w:type="dxa"/>
          </w:tcPr>
          <w:p w14:paraId="291FA06F" w14:textId="0FC9851B" w:rsidR="006B5DFA" w:rsidRPr="00EA74A2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74A2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vAlign w:val="bottom"/>
          </w:tcPr>
          <w:p w14:paraId="3D5A95A5" w14:textId="759D3C05" w:rsidR="006B5DFA" w:rsidRPr="002F0F6D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(416)</w:t>
            </w:r>
          </w:p>
        </w:tc>
        <w:tc>
          <w:tcPr>
            <w:tcW w:w="236" w:type="dxa"/>
            <w:vAlign w:val="bottom"/>
          </w:tcPr>
          <w:p w14:paraId="572BB42E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42AC2F5D" w14:textId="3C3DDF6F" w:rsidR="006B5DFA" w:rsidRPr="002F0F6D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315</w:t>
            </w:r>
          </w:p>
        </w:tc>
        <w:tc>
          <w:tcPr>
            <w:tcW w:w="236" w:type="dxa"/>
            <w:vAlign w:val="bottom"/>
          </w:tcPr>
          <w:p w14:paraId="62A1D6C7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75B981E2" w14:textId="14FA0462" w:rsidR="006B5DFA" w:rsidRPr="00A818EC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8B8A306" w14:textId="77777777" w:rsidR="006B5DFA" w:rsidRPr="00636EE0" w:rsidRDefault="006B5DFA" w:rsidP="00636EE0">
            <w:pPr>
              <w:pStyle w:val="acctfourfigures"/>
              <w:tabs>
                <w:tab w:val="decimal" w:pos="570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14:paraId="25D1DB52" w14:textId="0D29D51F" w:rsidR="006B5DFA" w:rsidRPr="00A818E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5090B59" w14:textId="77777777" w:rsidR="006B5DFA" w:rsidRPr="00636EE0" w:rsidRDefault="006B5DFA" w:rsidP="00636EE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F18BC50" w14:textId="2D5F342A" w:rsidR="006B5DFA" w:rsidRPr="00636EE0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636EE0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2FD5806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C26CDE5" w14:textId="6465FA9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(101)</w:t>
            </w:r>
          </w:p>
        </w:tc>
      </w:tr>
      <w:tr w:rsidR="006B5DFA" w:rsidRPr="00AE4D5B" w14:paraId="62811BD2" w14:textId="77777777" w:rsidTr="004B0F00">
        <w:tc>
          <w:tcPr>
            <w:tcW w:w="3330" w:type="dxa"/>
          </w:tcPr>
          <w:p w14:paraId="463C544E" w14:textId="33D026FB" w:rsidR="006B5DFA" w:rsidRPr="00EE6544" w:rsidRDefault="006B5DFA" w:rsidP="00EE654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</w:t>
            </w:r>
            <w:r w:rsidR="00EE6544">
              <w:rPr>
                <w:rFonts w:asciiTheme="majorBidi" w:hAnsiTheme="majorBidi" w:cstheme="majorBidi"/>
                <w:cs/>
              </w:rPr>
              <w:br/>
            </w:r>
            <w:r w:rsidRPr="00EA74A2">
              <w:rPr>
                <w:rFonts w:asciiTheme="majorBidi" w:hAnsiTheme="majorBidi" w:cstheme="majorBidi"/>
                <w:cs/>
              </w:rPr>
              <w:t>จากการซื้อกิจการ</w:t>
            </w:r>
          </w:p>
        </w:tc>
        <w:tc>
          <w:tcPr>
            <w:tcW w:w="900" w:type="dxa"/>
            <w:vAlign w:val="bottom"/>
          </w:tcPr>
          <w:p w14:paraId="137B0F60" w14:textId="2C074515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(11,279)</w:t>
            </w:r>
          </w:p>
        </w:tc>
        <w:tc>
          <w:tcPr>
            <w:tcW w:w="236" w:type="dxa"/>
            <w:vAlign w:val="bottom"/>
          </w:tcPr>
          <w:p w14:paraId="7309A3F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53E38575" w14:textId="3DE3CFA7" w:rsidR="006B5DFA" w:rsidRPr="00381267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381267">
              <w:rPr>
                <w:rFonts w:asciiTheme="majorBidi" w:hAnsiTheme="majorBidi" w:cstheme="majorBidi"/>
                <w:szCs w:val="24"/>
                <w:lang w:bidi="th-TH"/>
              </w:rPr>
              <w:t>2,35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A83ADCC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08AF5237" w14:textId="3860FE4F" w:rsidR="006B5DFA" w:rsidRPr="00AE4D5B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8F1B90F" w14:textId="77777777" w:rsidR="006B5DFA" w:rsidRPr="00636EE0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14:paraId="337271A8" w14:textId="7C08E860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D513842" w14:textId="77777777" w:rsidR="006B5DFA" w:rsidRPr="00636EE0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13E4679" w14:textId="0FDBD3F8" w:rsidR="006B5DFA" w:rsidRPr="00636EE0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22605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AD75913" w14:textId="6D96375D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(8,922)</w:t>
            </w:r>
          </w:p>
        </w:tc>
      </w:tr>
      <w:tr w:rsidR="006B5DFA" w:rsidRPr="00AE4D5B" w14:paraId="0B0B6101" w14:textId="77777777" w:rsidTr="004B0F00">
        <w:tc>
          <w:tcPr>
            <w:tcW w:w="3330" w:type="dxa"/>
          </w:tcPr>
          <w:p w14:paraId="533F344A" w14:textId="2F4F1FEE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850292">
              <w:rPr>
                <w:rFonts w:asciiTheme="majorBidi" w:hAnsiTheme="majorBidi"/>
                <w:cs/>
              </w:rPr>
              <w:t>ที่ดิน อาคารและอุปกรณ์</w:t>
            </w:r>
            <w:r w:rsidR="00EE654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9723C">
              <w:rPr>
                <w:rFonts w:asciiTheme="majorBidi" w:hAnsiTheme="majorBidi" w:cstheme="majorBidi"/>
                <w:i/>
                <w:iCs/>
              </w:rPr>
              <w:t>(</w:t>
            </w:r>
            <w:r w:rsidRPr="00D9723C">
              <w:rPr>
                <w:rFonts w:asciiTheme="majorBidi" w:hAnsiTheme="majorBidi"/>
                <w:i/>
                <w:iCs/>
                <w:cs/>
              </w:rPr>
              <w:t>สินทรัพย์สิทธิการใช้)</w:t>
            </w:r>
          </w:p>
        </w:tc>
        <w:tc>
          <w:tcPr>
            <w:tcW w:w="900" w:type="dxa"/>
            <w:vAlign w:val="bottom"/>
          </w:tcPr>
          <w:p w14:paraId="555B8DE6" w14:textId="3A773CE1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(63,994)</w:t>
            </w:r>
          </w:p>
        </w:tc>
        <w:tc>
          <w:tcPr>
            <w:tcW w:w="236" w:type="dxa"/>
            <w:vAlign w:val="bottom"/>
          </w:tcPr>
          <w:p w14:paraId="345FA13F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1A43EFD4" w14:textId="6CD20839" w:rsidR="006B5DFA" w:rsidRPr="00381267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381267">
              <w:rPr>
                <w:rFonts w:asciiTheme="majorBidi" w:hAnsiTheme="majorBidi" w:cstheme="majorBidi"/>
                <w:szCs w:val="24"/>
                <w:lang w:bidi="th-TH"/>
              </w:rPr>
              <w:t>16,062</w:t>
            </w:r>
          </w:p>
        </w:tc>
        <w:tc>
          <w:tcPr>
            <w:tcW w:w="236" w:type="dxa"/>
            <w:vAlign w:val="bottom"/>
          </w:tcPr>
          <w:p w14:paraId="3B54656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AECF6F8" w14:textId="0EA16463" w:rsidR="006B5DFA" w:rsidRPr="00AE4D5B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FCB8B37" w14:textId="77777777" w:rsidR="006B5DFA" w:rsidRPr="00636EE0" w:rsidRDefault="006B5DFA" w:rsidP="00636EE0">
            <w:pPr>
              <w:pStyle w:val="acctfourfigures"/>
              <w:tabs>
                <w:tab w:val="decimal" w:pos="570"/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val="en-GB"/>
              </w:rPr>
            </w:pPr>
          </w:p>
        </w:tc>
        <w:tc>
          <w:tcPr>
            <w:tcW w:w="861" w:type="dxa"/>
            <w:vAlign w:val="bottom"/>
          </w:tcPr>
          <w:p w14:paraId="4E7AA010" w14:textId="6094DF89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7882E6D" w14:textId="77777777" w:rsidR="006B5DFA" w:rsidRPr="00636EE0" w:rsidRDefault="006B5DFA" w:rsidP="00636EE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AF18D8C" w14:textId="0E356C8A" w:rsidR="006B5DFA" w:rsidRPr="00636EE0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636EE0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FD00B14" w14:textId="77777777" w:rsidR="006B5DFA" w:rsidRPr="00636EE0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val="en-GB"/>
              </w:rPr>
            </w:pPr>
          </w:p>
        </w:tc>
        <w:tc>
          <w:tcPr>
            <w:tcW w:w="811" w:type="dxa"/>
            <w:vAlign w:val="bottom"/>
          </w:tcPr>
          <w:p w14:paraId="1E38FB3F" w14:textId="63A7CA33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(47,932)</w:t>
            </w:r>
          </w:p>
        </w:tc>
      </w:tr>
      <w:tr w:rsidR="006B5DFA" w:rsidRPr="00AE4D5B" w14:paraId="40DACA52" w14:textId="77777777" w:rsidTr="004B0F00">
        <w:tc>
          <w:tcPr>
            <w:tcW w:w="3330" w:type="dxa"/>
          </w:tcPr>
          <w:p w14:paraId="534A5A4F" w14:textId="2D4DBD47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66776DED" w14:textId="15923E8E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szCs w:val="24"/>
                <w:lang w:val="en-GB"/>
              </w:rPr>
            </w:pP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170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EC10627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1E15AC9C" w14:textId="631D2BE9" w:rsidR="006B5DFA" w:rsidRPr="00381267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381267">
              <w:rPr>
                <w:rFonts w:asciiTheme="majorBidi" w:hAnsiTheme="majorBidi" w:cstheme="majorBidi"/>
                <w:szCs w:val="24"/>
                <w:lang w:bidi="th-TH"/>
              </w:rPr>
              <w:t>(7,095)</w:t>
            </w:r>
          </w:p>
        </w:tc>
        <w:tc>
          <w:tcPr>
            <w:tcW w:w="236" w:type="dxa"/>
            <w:vAlign w:val="bottom"/>
          </w:tcPr>
          <w:p w14:paraId="408B971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46312773" w14:textId="172D1D49" w:rsidR="006B5DFA" w:rsidRPr="00636EE0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cs/>
                <w:lang w:val="en-GB" w:bidi="th-TH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6C3408A" w14:textId="77777777" w:rsidR="006B5DFA" w:rsidRPr="00636EE0" w:rsidRDefault="006B5DFA" w:rsidP="00636EE0">
            <w:pPr>
              <w:pStyle w:val="acctfourfigures"/>
              <w:tabs>
                <w:tab w:val="decimal" w:pos="570"/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9549CA2" w14:textId="1C427C9C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3903D72" w14:textId="77777777" w:rsidR="006B5DFA" w:rsidRPr="00636EE0" w:rsidRDefault="006B5DFA" w:rsidP="00636EE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B8FDF33" w14:textId="539A1D5B" w:rsidR="006B5DFA" w:rsidRPr="00636EE0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636EE0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972850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9669E7D" w14:textId="3715DC80" w:rsidR="006B5DFA" w:rsidRPr="002D6332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(11,265)</w:t>
            </w:r>
          </w:p>
        </w:tc>
      </w:tr>
      <w:tr w:rsidR="006B5DFA" w:rsidRPr="00AE4D5B" w14:paraId="6B72164C" w14:textId="77777777" w:rsidTr="004B0F00">
        <w:tc>
          <w:tcPr>
            <w:tcW w:w="3330" w:type="dxa"/>
          </w:tcPr>
          <w:p w14:paraId="46FE37A0" w14:textId="0E8C43C4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E033" w14:textId="2D501CD2" w:rsidR="006B5DFA" w:rsidRPr="007153B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859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6ADCDA8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8AA9" w14:textId="6B485256" w:rsidR="006B5DFA" w:rsidRPr="00636EE0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636EE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11,639</w:t>
            </w:r>
          </w:p>
        </w:tc>
        <w:tc>
          <w:tcPr>
            <w:tcW w:w="236" w:type="dxa"/>
          </w:tcPr>
          <w:p w14:paraId="004F4D11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C2637" w14:textId="527121FE" w:rsidR="006B5DFA" w:rsidRPr="00A312FC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b/>
                <w:bCs/>
                <w:szCs w:val="24"/>
                <w:lang w:val="en-GB"/>
              </w:rPr>
            </w:pPr>
            <w:r w:rsidRPr="00A312FC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6D631027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95A6FD5" w14:textId="5931E384" w:rsidR="006B5DFA" w:rsidRPr="007153BB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41" w:type="dxa"/>
          </w:tcPr>
          <w:p w14:paraId="27A44EB8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D1624" w14:textId="081290E5" w:rsidR="006B5DFA" w:rsidRPr="007153BB" w:rsidRDefault="006B5DFA" w:rsidP="000F677C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14475173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C71B0" w14:textId="717E8B1E" w:rsidR="006B5DFA" w:rsidRPr="004B0F00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4B0F0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(68,220)</w:t>
            </w:r>
          </w:p>
        </w:tc>
      </w:tr>
      <w:tr w:rsidR="006B5DFA" w:rsidRPr="00AE4D5B" w14:paraId="3B55837B" w14:textId="77777777" w:rsidTr="004B0F00">
        <w:tc>
          <w:tcPr>
            <w:tcW w:w="3330" w:type="dxa"/>
          </w:tcPr>
          <w:p w14:paraId="12CE45A4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26AF0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  <w:tab w:val="decimal" w:pos="124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0ADD422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04250" w14:textId="77777777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  <w:tab w:val="decimal" w:pos="124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6D3CD6F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D51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446F9E77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FBB494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1367FF72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7A7C" w14:textId="79CC97BA" w:rsidR="006B5DFA" w:rsidRPr="00AE4D5B" w:rsidRDefault="006B5DFA" w:rsidP="000E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B3C2AF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9309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51"/>
                <w:tab w:val="decimal" w:pos="124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B5DFA" w:rsidRPr="00AE4D5B" w14:paraId="4692C3BF" w14:textId="77777777" w:rsidTr="004B0F00">
        <w:tc>
          <w:tcPr>
            <w:tcW w:w="3330" w:type="dxa"/>
          </w:tcPr>
          <w:p w14:paraId="5AA1DCE6" w14:textId="7227D175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A44DE2" w14:textId="270F9605" w:rsidR="006B5DFA" w:rsidRPr="007153B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185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644</w:t>
            </w:r>
          </w:p>
        </w:tc>
        <w:tc>
          <w:tcPr>
            <w:tcW w:w="236" w:type="dxa"/>
          </w:tcPr>
          <w:p w14:paraId="504C80E9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A521F" w14:textId="53ECC4F5" w:rsidR="006B5DFA" w:rsidRPr="007153B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8,655</w:t>
            </w:r>
          </w:p>
        </w:tc>
        <w:tc>
          <w:tcPr>
            <w:tcW w:w="236" w:type="dxa"/>
          </w:tcPr>
          <w:p w14:paraId="1B2D432F" w14:textId="77777777" w:rsidR="006B5DFA" w:rsidRPr="007153BB" w:rsidRDefault="006B5DFA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772656" w14:textId="0A94743C" w:rsidR="006B5DFA" w:rsidRPr="00A312FC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  <w:r>
              <w:rPr>
                <w:b/>
                <w:bCs/>
                <w:szCs w:val="24"/>
                <w:lang w:val="en-GB"/>
              </w:rPr>
              <w:t>4,28</w:t>
            </w:r>
            <w:r w:rsidR="00F147F5">
              <w:rPr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9" w:type="dxa"/>
          </w:tcPr>
          <w:p w14:paraId="200676EE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3752E05" w14:textId="4B4D5D6F" w:rsidR="006B5DFA" w:rsidRPr="007153BB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41" w:type="dxa"/>
          </w:tcPr>
          <w:p w14:paraId="277DC5C6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51478" w14:textId="5347AD67" w:rsidR="006B5DFA" w:rsidRPr="007153BB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(27</w:t>
            </w:r>
            <w:r w:rsidR="00F147F5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5BEFF95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5FD59E" w14:textId="42706D2A" w:rsidR="006B5DFA" w:rsidRPr="007153B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B6563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198</w:t>
            </w:r>
            <w:r w:rsidRPr="003B6563">
              <w:rPr>
                <w:rFonts w:asciiTheme="majorBidi" w:hAnsiTheme="majorBidi" w:cstheme="majorBidi"/>
                <w:b/>
                <w:bCs/>
                <w:szCs w:val="24"/>
              </w:rPr>
              <w:t>,309</w:t>
            </w:r>
          </w:p>
        </w:tc>
      </w:tr>
      <w:tr w:rsidR="006B5DFA" w:rsidRPr="00AE4D5B" w14:paraId="4F357139" w14:textId="77777777" w:rsidTr="004B0F00">
        <w:tc>
          <w:tcPr>
            <w:tcW w:w="3330" w:type="dxa"/>
          </w:tcPr>
          <w:p w14:paraId="75631DC5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7A124A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441C874F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157FC73B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20ADAA1" w14:textId="77777777" w:rsidR="006B5DFA" w:rsidRPr="007153BB" w:rsidRDefault="006B5DFA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5572352B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196E94EE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</w:tcPr>
          <w:p w14:paraId="42542DED" w14:textId="77777777" w:rsidR="006B5DFA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3272B12B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50390D1" w14:textId="77777777" w:rsidR="006B5DFA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4D785BB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7B322EAC" w14:textId="77777777" w:rsidR="006B5DFA" w:rsidRPr="003B6563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B5DFA" w:rsidRPr="00AE4D5B" w14:paraId="6FF120C0" w14:textId="77777777" w:rsidTr="004B0F00">
        <w:tc>
          <w:tcPr>
            <w:tcW w:w="3330" w:type="dxa"/>
          </w:tcPr>
          <w:p w14:paraId="075067B1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A6950B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3BB09320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0008FB16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39520E7" w14:textId="77777777" w:rsidR="006B5DFA" w:rsidRPr="007153BB" w:rsidRDefault="006B5DFA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3B1C3AAD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4503D098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</w:tcPr>
          <w:p w14:paraId="3E663794" w14:textId="77777777" w:rsidR="006B5DFA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726EF2DE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682124" w14:textId="77777777" w:rsidR="006B5DFA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6CC2A89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0188960D" w14:textId="77777777" w:rsidR="006B5DFA" w:rsidRPr="003B6563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B5DFA" w:rsidRPr="00AE4D5B" w14:paraId="29D339EC" w14:textId="77777777" w:rsidTr="004B0F00">
        <w:tc>
          <w:tcPr>
            <w:tcW w:w="3330" w:type="dxa"/>
          </w:tcPr>
          <w:p w14:paraId="25CC3CA3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3F0C03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38BC9DEA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3702F725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7D017D1" w14:textId="77777777" w:rsidR="006B5DFA" w:rsidRPr="007153BB" w:rsidRDefault="006B5DFA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552E6A71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70B64FC2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</w:tcPr>
          <w:p w14:paraId="1D1EB619" w14:textId="77777777" w:rsidR="006B5DFA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3E3C90DC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48E0F1B" w14:textId="77777777" w:rsidR="006B5DFA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48E647B7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455A0734" w14:textId="77777777" w:rsidR="006B5DFA" w:rsidRPr="003B6563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B5DFA" w:rsidRPr="00AE4D5B" w14:paraId="68168947" w14:textId="77777777" w:rsidTr="004B0F00">
        <w:tc>
          <w:tcPr>
            <w:tcW w:w="3330" w:type="dxa"/>
          </w:tcPr>
          <w:p w14:paraId="69D0C430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9035396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5FAA556A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249BBEFE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5FAD6F1" w14:textId="77777777" w:rsidR="006B5DFA" w:rsidRPr="007153BB" w:rsidRDefault="006B5DFA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031485AA" w14:textId="77777777" w:rsidR="006B5DFA" w:rsidRDefault="006B5DFA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45588161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</w:tcPr>
          <w:p w14:paraId="6F685009" w14:textId="77777777" w:rsidR="006B5DFA" w:rsidRDefault="006B5DFA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0FD36C66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F233BC" w14:textId="77777777" w:rsidR="006B5DFA" w:rsidRDefault="006B5DFA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32B7935B" w14:textId="77777777" w:rsidR="006B5DFA" w:rsidRPr="007153B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479CDEA7" w14:textId="77777777" w:rsidR="006B5DFA" w:rsidRPr="003B6563" w:rsidRDefault="006B5DFA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4B0F00" w:rsidRPr="00AE4D5B" w14:paraId="20A59E16" w14:textId="77777777" w:rsidTr="004B0F00">
        <w:tc>
          <w:tcPr>
            <w:tcW w:w="3330" w:type="dxa"/>
          </w:tcPr>
          <w:p w14:paraId="253C6CAA" w14:textId="77777777" w:rsidR="004B0F00" w:rsidRPr="00AE4D5B" w:rsidRDefault="004B0F00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2176F3" w14:textId="77777777" w:rsidR="004B0F00" w:rsidRDefault="004B0F00" w:rsidP="00A312F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10DCFCCE" w14:textId="77777777" w:rsidR="004B0F00" w:rsidRPr="007153BB" w:rsidRDefault="004B0F00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08DB2AFA" w14:textId="77777777" w:rsidR="004B0F00" w:rsidRDefault="004B0F00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0C7EE0" w14:textId="77777777" w:rsidR="004B0F00" w:rsidRPr="007153BB" w:rsidRDefault="004B0F00" w:rsidP="00700CCD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096C5136" w14:textId="77777777" w:rsidR="004B0F00" w:rsidRDefault="004B0F00" w:rsidP="00A312F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1B74456F" w14:textId="77777777" w:rsidR="004B0F00" w:rsidRPr="007153BB" w:rsidRDefault="004B0F00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</w:tcPr>
          <w:p w14:paraId="56986B5F" w14:textId="77777777" w:rsidR="004B0F00" w:rsidRDefault="004B0F00" w:rsidP="000E0A8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1" w:type="dxa"/>
          </w:tcPr>
          <w:p w14:paraId="305BF042" w14:textId="77777777" w:rsidR="004B0F00" w:rsidRPr="007153BB" w:rsidRDefault="004B0F00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21CD829" w14:textId="77777777" w:rsidR="004B0F00" w:rsidRDefault="004B0F00" w:rsidP="00A312F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379D81F9" w14:textId="77777777" w:rsidR="004B0F00" w:rsidRPr="007153BB" w:rsidRDefault="004B0F00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30900892" w14:textId="77777777" w:rsidR="004B0F00" w:rsidRPr="003B6563" w:rsidRDefault="004B0F00" w:rsidP="004B0F0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E6544" w:rsidRPr="00AE4D5B" w14:paraId="74937BB5" w14:textId="77777777" w:rsidTr="004B0F00">
        <w:tc>
          <w:tcPr>
            <w:tcW w:w="3330" w:type="dxa"/>
          </w:tcPr>
          <w:p w14:paraId="48B75805" w14:textId="77777777" w:rsidR="00EE6544" w:rsidRDefault="00EE6544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</w:tcPr>
          <w:p w14:paraId="3CB8988D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0C11FCF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5BEDFFB8" w14:textId="77777777" w:rsidR="00EE6544" w:rsidRPr="00AE4D5B" w:rsidRDefault="00EE6544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782689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206B36CE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4C2238EE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57EECFDC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7FA91D1C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5CEB47C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5EEAF85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0D05D2E" w14:textId="77777777" w:rsidR="00EE6544" w:rsidRPr="00AE4D5B" w:rsidRDefault="00EE6544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EE6544" w:rsidRPr="00AE4D5B" w14:paraId="517A35AB" w14:textId="77777777" w:rsidTr="004B0F00">
        <w:tc>
          <w:tcPr>
            <w:tcW w:w="3330" w:type="dxa"/>
          </w:tcPr>
          <w:p w14:paraId="625C42A6" w14:textId="77777777" w:rsidR="00EE6544" w:rsidRDefault="00EE6544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</w:tcPr>
          <w:p w14:paraId="0875CC80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32F716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003DBD65" w14:textId="77777777" w:rsidR="00EE6544" w:rsidRPr="00AE4D5B" w:rsidRDefault="00EE6544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977A38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5D38AED4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297E63C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8688939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5D655275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3192AFF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47933FF8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7709E3EF" w14:textId="77777777" w:rsidR="00EE6544" w:rsidRPr="00AE4D5B" w:rsidRDefault="00EE6544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77E7" w:rsidRPr="00AE4D5B" w14:paraId="1A1E8B0E" w14:textId="77777777" w:rsidTr="004B0F00">
        <w:tc>
          <w:tcPr>
            <w:tcW w:w="3330" w:type="dxa"/>
          </w:tcPr>
          <w:p w14:paraId="28835B33" w14:textId="77777777" w:rsidR="008C77E7" w:rsidRDefault="008C77E7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</w:tcPr>
          <w:p w14:paraId="524E76AA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72B2802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3DAA9CCF" w14:textId="77777777" w:rsidR="008C77E7" w:rsidRPr="00AE4D5B" w:rsidRDefault="008C77E7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54E80FF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3FB7A1A2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02C0AC61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34A1C7A0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3D741C6B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2A7316CE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1C3E9FD3" w14:textId="77777777" w:rsidR="008C77E7" w:rsidRPr="00AE4D5B" w:rsidRDefault="008C77E7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98623F7" w14:textId="77777777" w:rsidR="008C77E7" w:rsidRPr="00AE4D5B" w:rsidRDefault="008C77E7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EE6544" w:rsidRPr="00AE4D5B" w14:paraId="1FABF7AD" w14:textId="77777777" w:rsidTr="004B0F00">
        <w:tc>
          <w:tcPr>
            <w:tcW w:w="3330" w:type="dxa"/>
          </w:tcPr>
          <w:p w14:paraId="4BE3E985" w14:textId="77777777" w:rsidR="00EE6544" w:rsidRDefault="00EE6544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</w:tcPr>
          <w:p w14:paraId="018270D5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42F42DF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24250DED" w14:textId="77777777" w:rsidR="00EE6544" w:rsidRPr="00AE4D5B" w:rsidRDefault="00EE6544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C9402D0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153CCB95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585ABF09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2C5FA70B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6C98249D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23C19026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53C3D80C" w14:textId="77777777" w:rsidR="00EE6544" w:rsidRPr="00AE4D5B" w:rsidRDefault="00EE6544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1B4420D3" w14:textId="77777777" w:rsidR="00EE6544" w:rsidRPr="00AE4D5B" w:rsidRDefault="00EE6544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74CDD4BD" w14:textId="77777777" w:rsidTr="004B0F00">
        <w:tc>
          <w:tcPr>
            <w:tcW w:w="3330" w:type="dxa"/>
          </w:tcPr>
          <w:p w14:paraId="7769F6E7" w14:textId="57321FFD" w:rsidR="006B5DFA" w:rsidRPr="00AE4D5B" w:rsidRDefault="006B5DFA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lastRenderedPageBreak/>
              <w:t>2567</w:t>
            </w:r>
          </w:p>
        </w:tc>
        <w:tc>
          <w:tcPr>
            <w:tcW w:w="900" w:type="dxa"/>
          </w:tcPr>
          <w:p w14:paraId="3731ED49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168DC9E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7EE45DBB" w14:textId="77777777" w:rsidR="006B5DFA" w:rsidRPr="00AE4D5B" w:rsidRDefault="006B5DFA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ECC1F4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2AD95A39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F671977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148E57C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498BE9B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E63262C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5CBC194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723D5CC" w14:textId="77777777" w:rsidR="006B5DFA" w:rsidRPr="00AE4D5B" w:rsidRDefault="006B5DFA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2EF82724" w14:textId="77777777" w:rsidTr="004B0F00">
        <w:tc>
          <w:tcPr>
            <w:tcW w:w="3330" w:type="dxa"/>
          </w:tcPr>
          <w:p w14:paraId="17674A81" w14:textId="77777777" w:rsidR="006B5DFA" w:rsidRPr="00AE4D5B" w:rsidRDefault="006B5DFA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0A1E371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9F692E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3792B864" w14:textId="77777777" w:rsidR="006B5DFA" w:rsidRPr="00AE4D5B" w:rsidRDefault="006B5DFA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B8B464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52ED0E8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B54608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1F093B46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033A081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2B71CC1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5D6EE0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1177760A" w14:textId="77777777" w:rsidR="006B5DFA" w:rsidRPr="00AE4D5B" w:rsidRDefault="006B5DFA" w:rsidP="004B0F00">
            <w:pPr>
              <w:pStyle w:val="acctfourfigures"/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35764F64" w14:textId="77777777" w:rsidTr="004B0F00">
        <w:tc>
          <w:tcPr>
            <w:tcW w:w="3330" w:type="dxa"/>
          </w:tcPr>
          <w:p w14:paraId="01024AD3" w14:textId="23496418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00" w:type="dxa"/>
            <w:vAlign w:val="bottom"/>
          </w:tcPr>
          <w:p w14:paraId="5182308C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5F3EC82" w14:textId="6B011CA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  <w:tc>
          <w:tcPr>
            <w:tcW w:w="236" w:type="dxa"/>
            <w:vAlign w:val="bottom"/>
          </w:tcPr>
          <w:p w14:paraId="69C4FEA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0E09C70E" w14:textId="34AF71EB" w:rsidR="006B5DFA" w:rsidRPr="000E0A89" w:rsidRDefault="006B5DFA" w:rsidP="00A312F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</w:t>
            </w:r>
            <w:r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225</w:t>
            </w:r>
          </w:p>
        </w:tc>
        <w:tc>
          <w:tcPr>
            <w:tcW w:w="236" w:type="dxa"/>
            <w:vAlign w:val="bottom"/>
          </w:tcPr>
          <w:p w14:paraId="28261FF5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E67481E" w14:textId="01C55025" w:rsidR="006B5DFA" w:rsidRPr="001D49B5" w:rsidRDefault="006B5DFA" w:rsidP="007A4B34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 w:rsidRPr="00A312FC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B46B49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3779D80" w14:textId="664DFB8D" w:rsidR="006B5DFA" w:rsidRPr="00A312FC" w:rsidRDefault="006B5DFA" w:rsidP="007A4B34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EE1EF8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B7CE3A" w14:textId="6CFCE38D" w:rsidR="006B5DFA" w:rsidRPr="003E2BFF" w:rsidRDefault="006B5DFA" w:rsidP="007A4B34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B2A4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D6F3D5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6B18BD6" w14:textId="77777777" w:rsidR="006B5DFA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A8257FD" w14:textId="4A5101DE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23,976</w:t>
            </w:r>
          </w:p>
        </w:tc>
      </w:tr>
      <w:tr w:rsidR="006B5DFA" w:rsidRPr="00AE4D5B" w14:paraId="2F1FA73F" w14:textId="77777777" w:rsidTr="004B0F00">
        <w:tc>
          <w:tcPr>
            <w:tcW w:w="3330" w:type="dxa"/>
          </w:tcPr>
          <w:p w14:paraId="16D077F0" w14:textId="5191A1B1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00" w:type="dxa"/>
            <w:vAlign w:val="bottom"/>
          </w:tcPr>
          <w:p w14:paraId="4FA6DBC8" w14:textId="264188AA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357</w:t>
            </w:r>
          </w:p>
        </w:tc>
        <w:tc>
          <w:tcPr>
            <w:tcW w:w="236" w:type="dxa"/>
            <w:vAlign w:val="bottom"/>
          </w:tcPr>
          <w:p w14:paraId="4F4A72C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3B806955" w14:textId="68449C27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788</w:t>
            </w:r>
          </w:p>
        </w:tc>
        <w:tc>
          <w:tcPr>
            <w:tcW w:w="236" w:type="dxa"/>
            <w:vAlign w:val="bottom"/>
          </w:tcPr>
          <w:p w14:paraId="4855B9EB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C69DAF8" w14:textId="245635F9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4022154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00F9898" w14:textId="230E1A6F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15DD98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574FB96" w14:textId="202BE0D6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3E472B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D9097E2" w14:textId="2CD7683B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18,145</w:t>
            </w:r>
          </w:p>
        </w:tc>
      </w:tr>
      <w:tr w:rsidR="006B5DFA" w:rsidRPr="00AE4D5B" w14:paraId="7A1DCD6B" w14:textId="77777777" w:rsidTr="004B0F00">
        <w:tc>
          <w:tcPr>
            <w:tcW w:w="3330" w:type="dxa"/>
          </w:tcPr>
          <w:p w14:paraId="6C5FF653" w14:textId="0504610B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850292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00" w:type="dxa"/>
            <w:vAlign w:val="center"/>
          </w:tcPr>
          <w:p w14:paraId="7F7AA059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B235FFF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C5D5048" w14:textId="7726A049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  <w:tc>
          <w:tcPr>
            <w:tcW w:w="236" w:type="dxa"/>
          </w:tcPr>
          <w:p w14:paraId="32DDC1D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710E250A" w14:textId="77777777" w:rsidR="006B5DFA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41F1149" w14:textId="77777777" w:rsidR="006B5DFA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C5B8C9C" w14:textId="16E71628" w:rsidR="006B5DFA" w:rsidRPr="00AE4D5B" w:rsidRDefault="006B5DFA" w:rsidP="007A4B3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F2DFCD0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2862D516" w14:textId="3A7BB12C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7295725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27FA0DE8" w14:textId="1E240978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EF45566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FCE7E1" w14:textId="7622E443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587468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E8442EE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A6324F4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5FC4632" w14:textId="788D8DB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</w:tr>
      <w:tr w:rsidR="0058428E" w:rsidRPr="00AE4D5B" w14:paraId="4018CD18" w14:textId="77777777" w:rsidTr="003815F8">
        <w:tc>
          <w:tcPr>
            <w:tcW w:w="3330" w:type="dxa"/>
          </w:tcPr>
          <w:p w14:paraId="2120298B" w14:textId="762D2661" w:rsidR="0058428E" w:rsidRPr="00AE4D5B" w:rsidRDefault="0058428E" w:rsidP="0058428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ค่าเผื่อการด้อยค่าสินทรัพย์</w:t>
            </w:r>
          </w:p>
        </w:tc>
        <w:tc>
          <w:tcPr>
            <w:tcW w:w="900" w:type="dxa"/>
            <w:vAlign w:val="bottom"/>
          </w:tcPr>
          <w:p w14:paraId="69E67716" w14:textId="76CD9145" w:rsidR="0058428E" w:rsidRPr="00AE4D5B" w:rsidRDefault="0058428E" w:rsidP="0058428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 xml:space="preserve">      -</w:t>
            </w:r>
          </w:p>
        </w:tc>
        <w:tc>
          <w:tcPr>
            <w:tcW w:w="236" w:type="dxa"/>
          </w:tcPr>
          <w:p w14:paraId="49736CAB" w14:textId="77777777" w:rsidR="0058428E" w:rsidRPr="00AE4D5B" w:rsidRDefault="0058428E" w:rsidP="0058428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6C1CC89D" w14:textId="2541A05B" w:rsidR="0058428E" w:rsidRDefault="0058428E" w:rsidP="0058428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2,677</w:t>
            </w:r>
          </w:p>
        </w:tc>
        <w:tc>
          <w:tcPr>
            <w:tcW w:w="236" w:type="dxa"/>
          </w:tcPr>
          <w:p w14:paraId="27492FD7" w14:textId="77777777" w:rsidR="0058428E" w:rsidRPr="00AE4D5B" w:rsidRDefault="0058428E" w:rsidP="0058428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DBD07DF" w14:textId="6FCF0BB3" w:rsidR="0058428E" w:rsidRDefault="0058428E" w:rsidP="0058428E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17E3DBC4" w14:textId="77777777" w:rsidR="0058428E" w:rsidRPr="00AE4D5B" w:rsidRDefault="0058428E" w:rsidP="0058428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1B72BB4F" w14:textId="38075BCA" w:rsidR="0058428E" w:rsidRPr="00A312FC" w:rsidRDefault="0058428E" w:rsidP="0058428E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B8875A8" w14:textId="77777777" w:rsidR="0058428E" w:rsidRPr="00AE4D5B" w:rsidRDefault="0058428E" w:rsidP="005842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D166B19" w14:textId="30BF58D9" w:rsidR="0058428E" w:rsidRDefault="0058428E" w:rsidP="0058428E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0177958" w14:textId="77777777" w:rsidR="0058428E" w:rsidRPr="00AE4D5B" w:rsidRDefault="0058428E" w:rsidP="0058428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F9707F3" w14:textId="54A65417" w:rsidR="0058428E" w:rsidRPr="00AE4D5B" w:rsidRDefault="0058428E" w:rsidP="0058428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2,677</w:t>
            </w:r>
          </w:p>
        </w:tc>
      </w:tr>
      <w:tr w:rsidR="006B5DFA" w:rsidRPr="00AE4D5B" w14:paraId="4153C696" w14:textId="77777777" w:rsidTr="004B0F00">
        <w:tc>
          <w:tcPr>
            <w:tcW w:w="3330" w:type="dxa"/>
          </w:tcPr>
          <w:p w14:paraId="645E793B" w14:textId="19B2A77D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00CBC592" w14:textId="5CA84509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90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850</w:t>
            </w:r>
          </w:p>
        </w:tc>
        <w:tc>
          <w:tcPr>
            <w:tcW w:w="236" w:type="dxa"/>
            <w:vAlign w:val="bottom"/>
          </w:tcPr>
          <w:p w14:paraId="24670FF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13C86082" w14:textId="426488FB" w:rsidR="006B5DFA" w:rsidRPr="00A312F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  <w:r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150</w:t>
            </w:r>
          </w:p>
        </w:tc>
        <w:tc>
          <w:tcPr>
            <w:tcW w:w="236" w:type="dxa"/>
            <w:vAlign w:val="bottom"/>
          </w:tcPr>
          <w:p w14:paraId="092B18EF" w14:textId="77777777" w:rsidR="006B5DFA" w:rsidRPr="00AE4D5B" w:rsidRDefault="006B5DFA" w:rsidP="000E0A8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1B557248" w14:textId="58F77177" w:rsidR="006B5DFA" w:rsidRPr="001D49B5" w:rsidRDefault="006B5DFA" w:rsidP="00A312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4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 xml:space="preserve">   108</w:t>
            </w:r>
          </w:p>
        </w:tc>
        <w:tc>
          <w:tcPr>
            <w:tcW w:w="239" w:type="dxa"/>
            <w:vAlign w:val="bottom"/>
          </w:tcPr>
          <w:p w14:paraId="380DE8C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EC0396F" w14:textId="48B9BB04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F6804CD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9638AF" w14:textId="63B2E74D" w:rsidR="006B5DFA" w:rsidRPr="00AE4D5B" w:rsidRDefault="006B5DFA" w:rsidP="00881D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(134)</w:t>
            </w:r>
          </w:p>
        </w:tc>
        <w:tc>
          <w:tcPr>
            <w:tcW w:w="236" w:type="dxa"/>
            <w:vAlign w:val="bottom"/>
          </w:tcPr>
          <w:p w14:paraId="350948A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4FD37D5" w14:textId="00A051F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95,974</w:t>
            </w:r>
          </w:p>
        </w:tc>
      </w:tr>
      <w:tr w:rsidR="006B5DFA" w:rsidRPr="00AE4D5B" w14:paraId="063530CE" w14:textId="77777777" w:rsidTr="004B0F00">
        <w:tc>
          <w:tcPr>
            <w:tcW w:w="3330" w:type="dxa"/>
          </w:tcPr>
          <w:p w14:paraId="45F64B06" w14:textId="4C4FC1B2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14A8F98D" w14:textId="08088FD8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951</w:t>
            </w:r>
          </w:p>
        </w:tc>
        <w:tc>
          <w:tcPr>
            <w:tcW w:w="236" w:type="dxa"/>
            <w:vAlign w:val="bottom"/>
          </w:tcPr>
          <w:p w14:paraId="317A5DE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3E7246C8" w14:textId="7B210801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10,959</w:t>
            </w:r>
          </w:p>
        </w:tc>
        <w:tc>
          <w:tcPr>
            <w:tcW w:w="236" w:type="dxa"/>
            <w:vAlign w:val="bottom"/>
          </w:tcPr>
          <w:p w14:paraId="41123FE5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742A1AD7" w14:textId="6753E5CD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E54A477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60363488" w14:textId="616E18DB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A8A344D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6FA18D0" w14:textId="236336C1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39690D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23E970B" w14:textId="7B711B1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24,910</w:t>
            </w:r>
          </w:p>
        </w:tc>
      </w:tr>
      <w:tr w:rsidR="006B5DFA" w:rsidRPr="00AE4D5B" w14:paraId="1828D652" w14:textId="77777777" w:rsidTr="004B0F00">
        <w:tc>
          <w:tcPr>
            <w:tcW w:w="3330" w:type="dxa"/>
          </w:tcPr>
          <w:p w14:paraId="419DFDF7" w14:textId="2255D3B5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ยอดขาดทุนยกไป</w:t>
            </w:r>
          </w:p>
        </w:tc>
        <w:tc>
          <w:tcPr>
            <w:tcW w:w="900" w:type="dxa"/>
            <w:vAlign w:val="bottom"/>
          </w:tcPr>
          <w:p w14:paraId="6524D03C" w14:textId="4AAC0A7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50557007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78B79B66" w14:textId="7E8D7750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(5,053)</w:t>
            </w:r>
          </w:p>
        </w:tc>
        <w:tc>
          <w:tcPr>
            <w:tcW w:w="236" w:type="dxa"/>
            <w:vAlign w:val="bottom"/>
          </w:tcPr>
          <w:p w14:paraId="36D1969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218BB092" w14:textId="3C6D5F7E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70198F9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63564A51" w14:textId="3C648ABC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06DF8AB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1D9F82B" w14:textId="7AF4C9EC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2125F7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5E61E64" w14:textId="60810174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21,947</w:t>
            </w:r>
          </w:p>
        </w:tc>
      </w:tr>
      <w:tr w:rsidR="006B5DFA" w:rsidRPr="00AE4D5B" w14:paraId="30A8F36B" w14:textId="77777777" w:rsidTr="004B0F00">
        <w:tc>
          <w:tcPr>
            <w:tcW w:w="3330" w:type="dxa"/>
          </w:tcPr>
          <w:p w14:paraId="1327D1A7" w14:textId="51A799D9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9A2A258" w14:textId="3BB0D0A2" w:rsidR="006B5DFA" w:rsidRPr="000E0A89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6F3B106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47F0A112" w14:textId="36F62454" w:rsidR="006B5DFA" w:rsidRPr="00A312F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63,994</w:t>
            </w:r>
          </w:p>
        </w:tc>
        <w:tc>
          <w:tcPr>
            <w:tcW w:w="236" w:type="dxa"/>
            <w:vAlign w:val="bottom"/>
          </w:tcPr>
          <w:p w14:paraId="75601A2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02D882F2" w14:textId="1BDC69C2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7242EB1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2201FA8" w14:textId="71D1F6A3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56B5B54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3DE45B" w14:textId="7110B18B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6E1B7A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220D570" w14:textId="287811BE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63,994</w:t>
            </w:r>
          </w:p>
        </w:tc>
      </w:tr>
      <w:tr w:rsidR="006B5DFA" w:rsidRPr="00AE4D5B" w14:paraId="32CFA523" w14:textId="77777777" w:rsidTr="004B0F00">
        <w:tc>
          <w:tcPr>
            <w:tcW w:w="3330" w:type="dxa"/>
          </w:tcPr>
          <w:p w14:paraId="71B2C228" w14:textId="38A8A20F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ตราสารอนุพันธ์</w:t>
            </w:r>
          </w:p>
        </w:tc>
        <w:tc>
          <w:tcPr>
            <w:tcW w:w="900" w:type="dxa"/>
            <w:vAlign w:val="center"/>
          </w:tcPr>
          <w:p w14:paraId="71CF6579" w14:textId="741D195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 xml:space="preserve">      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C74D75B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69769666" w14:textId="5A9C45A5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680</w:t>
            </w:r>
          </w:p>
        </w:tc>
        <w:tc>
          <w:tcPr>
            <w:tcW w:w="236" w:type="dxa"/>
            <w:vAlign w:val="bottom"/>
          </w:tcPr>
          <w:p w14:paraId="0574A6D1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673058A5" w14:textId="097767A5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4C59F09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6C730817" w14:textId="731624E8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40A42CF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0B3BE5" w14:textId="3DFD313D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05B6E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845A4CA" w14:textId="5F34DF78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</w:tr>
      <w:tr w:rsidR="006B5DFA" w:rsidRPr="00AE4D5B" w14:paraId="277A1091" w14:textId="77777777" w:rsidTr="004B0F00">
        <w:tc>
          <w:tcPr>
            <w:tcW w:w="3330" w:type="dxa"/>
          </w:tcPr>
          <w:p w14:paraId="62FEFBB1" w14:textId="063FDB96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A962E" w14:textId="371CDD9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984</w:t>
            </w:r>
          </w:p>
        </w:tc>
        <w:tc>
          <w:tcPr>
            <w:tcW w:w="236" w:type="dxa"/>
          </w:tcPr>
          <w:p w14:paraId="10305D9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65DD" w14:textId="35E5A218" w:rsidR="006B5DFA" w:rsidRPr="00A312FC" w:rsidRDefault="0058428E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6B5DFA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6B5DFA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6B5DFA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32)</w:t>
            </w:r>
          </w:p>
        </w:tc>
        <w:tc>
          <w:tcPr>
            <w:tcW w:w="236" w:type="dxa"/>
          </w:tcPr>
          <w:p w14:paraId="0DE79A5E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9BBC7" w14:textId="01D8AB2F" w:rsidR="006B5DFA" w:rsidRPr="001D49B5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3B457A8A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37AD147" w14:textId="5C38AEE8" w:rsidR="006B5DFA" w:rsidRPr="00A312FC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A312FC">
              <w:rPr>
                <w:szCs w:val="24"/>
              </w:rPr>
              <w:t>-</w:t>
            </w:r>
          </w:p>
        </w:tc>
        <w:tc>
          <w:tcPr>
            <w:tcW w:w="241" w:type="dxa"/>
          </w:tcPr>
          <w:p w14:paraId="49BB8621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EAEF6" w14:textId="314D5F8B" w:rsidR="006B5DFA" w:rsidRPr="00AE4D5B" w:rsidRDefault="006B5DFA" w:rsidP="00A312F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8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(2)</w:t>
            </w:r>
          </w:p>
        </w:tc>
        <w:tc>
          <w:tcPr>
            <w:tcW w:w="236" w:type="dxa"/>
          </w:tcPr>
          <w:p w14:paraId="16AAEBC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243E62" w14:textId="73FB021E" w:rsidR="006B5DFA" w:rsidRPr="00AE4D5B" w:rsidRDefault="0058428E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="006B5DFA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650</w:t>
            </w:r>
          </w:p>
        </w:tc>
      </w:tr>
      <w:tr w:rsidR="006B5DFA" w:rsidRPr="00AE4D5B" w14:paraId="11AFD197" w14:textId="77777777" w:rsidTr="004B0F00">
        <w:tc>
          <w:tcPr>
            <w:tcW w:w="3330" w:type="dxa"/>
          </w:tcPr>
          <w:p w14:paraId="10DA51C9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04DF5" w14:textId="0612DED4" w:rsidR="006B5DFA" w:rsidRPr="00A312FC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153,443</w:t>
            </w:r>
          </w:p>
        </w:tc>
        <w:tc>
          <w:tcPr>
            <w:tcW w:w="236" w:type="dxa"/>
          </w:tcPr>
          <w:p w14:paraId="2F3B83DA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DFF7D" w14:textId="666C34DC" w:rsidR="006B5DFA" w:rsidRPr="00A312FC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112,088</w:t>
            </w:r>
          </w:p>
        </w:tc>
        <w:tc>
          <w:tcPr>
            <w:tcW w:w="236" w:type="dxa"/>
          </w:tcPr>
          <w:p w14:paraId="7A7F2836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69C98" w14:textId="658ED913" w:rsidR="006B5DFA" w:rsidRPr="00905B72" w:rsidRDefault="006B5DFA" w:rsidP="00A312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  <w:r w:rsidRPr="00D14EC6">
              <w:rPr>
                <w:b/>
                <w:bCs/>
                <w:szCs w:val="24"/>
                <w:lang w:val="en-GB"/>
              </w:rPr>
              <w:t>108</w:t>
            </w:r>
          </w:p>
        </w:tc>
        <w:tc>
          <w:tcPr>
            <w:tcW w:w="239" w:type="dxa"/>
          </w:tcPr>
          <w:p w14:paraId="79227285" w14:textId="77777777" w:rsidR="006B5DFA" w:rsidRPr="00905B72" w:rsidRDefault="006B5DFA" w:rsidP="000E0A89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9904989" w14:textId="5F304F7C" w:rsidR="006B5DFA" w:rsidRPr="00905B72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D14EC6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F61D1ED" w14:textId="77777777" w:rsidR="006B5DFA" w:rsidRPr="00905B72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E46D" w14:textId="78BBB37C" w:rsidR="006B5DFA" w:rsidRPr="00A312FC" w:rsidRDefault="006B5DFA" w:rsidP="00A312F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(136)</w:t>
            </w:r>
          </w:p>
        </w:tc>
        <w:tc>
          <w:tcPr>
            <w:tcW w:w="236" w:type="dxa"/>
          </w:tcPr>
          <w:p w14:paraId="6BAEF9FE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981A8" w14:textId="0F87C858" w:rsidR="006B5DFA" w:rsidRPr="00A312FC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265,503</w:t>
            </w:r>
          </w:p>
        </w:tc>
      </w:tr>
      <w:tr w:rsidR="006B5DFA" w:rsidRPr="00AE4D5B" w14:paraId="23D9482E" w14:textId="77777777" w:rsidTr="004B0F00">
        <w:tc>
          <w:tcPr>
            <w:tcW w:w="3330" w:type="dxa"/>
          </w:tcPr>
          <w:p w14:paraId="2108533E" w14:textId="77777777" w:rsidR="006B5DFA" w:rsidRPr="00AE4D5B" w:rsidRDefault="006B5DFA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6E2CA4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8B3757B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7AECAB8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A3E948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6395357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303EDE76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76E934F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BA31C8F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4A231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BFEFCE2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20381DBB" w14:textId="77777777" w:rsidR="006B5DFA" w:rsidRPr="00AE4D5B" w:rsidRDefault="006B5DFA" w:rsidP="004B0F00">
            <w:pPr>
              <w:pStyle w:val="acctfourfigures"/>
              <w:tabs>
                <w:tab w:val="left" w:pos="669"/>
              </w:tabs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179514D9" w14:textId="77777777" w:rsidTr="004B0F00">
        <w:tc>
          <w:tcPr>
            <w:tcW w:w="3330" w:type="dxa"/>
          </w:tcPr>
          <w:p w14:paraId="61B2DDDB" w14:textId="77777777" w:rsidR="006B5DFA" w:rsidRPr="00AE4D5B" w:rsidRDefault="006B5DFA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25F60FE6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BCCAF43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</w:tcPr>
          <w:p w14:paraId="266C8CD6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D63AC02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</w:tcPr>
          <w:p w14:paraId="63CAA064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F780A18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B283EE4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02019A8E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0CF474D3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327408" w14:textId="77777777" w:rsidR="006B5DFA" w:rsidRPr="00AE4D5B" w:rsidRDefault="006B5DFA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F9A2548" w14:textId="77777777" w:rsidR="006B5DFA" w:rsidRPr="00AE4D5B" w:rsidRDefault="006B5DFA" w:rsidP="004B0F00">
            <w:pPr>
              <w:pStyle w:val="acctfourfigures"/>
              <w:tabs>
                <w:tab w:val="left" w:pos="669"/>
              </w:tabs>
              <w:spacing w:line="240" w:lineRule="auto"/>
              <w:ind w:right="-11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6B5DFA" w:rsidRPr="00AE4D5B" w14:paraId="259436B7" w14:textId="77777777" w:rsidTr="004B0F00">
        <w:tc>
          <w:tcPr>
            <w:tcW w:w="3330" w:type="dxa"/>
          </w:tcPr>
          <w:p w14:paraId="04EB4359" w14:textId="061991D1" w:rsidR="006B5DFA" w:rsidRPr="00AE4D5B" w:rsidRDefault="006B5DFA" w:rsidP="000E0A8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74A2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vAlign w:val="bottom"/>
          </w:tcPr>
          <w:p w14:paraId="50836EE5" w14:textId="1BB429A4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228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D421E8E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4C9B25D8" w14:textId="69AE2C34" w:rsidR="006B5DFA" w:rsidRPr="00AE4D5B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2F0F6D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188</w:t>
            </w:r>
            <w:r w:rsidRPr="002F0F6D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707BDC3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F07CA10" w14:textId="59E2A67F" w:rsidR="006B5DFA" w:rsidRPr="000E0A89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8DFBB2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6A1AA971" w14:textId="671A4DA5" w:rsidR="006B5DFA" w:rsidRPr="000E0A89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BE346B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40EF42C" w14:textId="614196DD" w:rsidR="006B5DFA" w:rsidRPr="00AE4D5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B9F8F9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591631E" w14:textId="2C458BDB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(416)</w:t>
            </w:r>
          </w:p>
        </w:tc>
      </w:tr>
      <w:tr w:rsidR="006B5DFA" w:rsidRPr="00AE4D5B" w14:paraId="611B5C87" w14:textId="77777777" w:rsidTr="004B0F00">
        <w:tc>
          <w:tcPr>
            <w:tcW w:w="3330" w:type="dxa"/>
          </w:tcPr>
          <w:p w14:paraId="0DB15396" w14:textId="5AF4ED40" w:rsidR="006B5DFA" w:rsidRPr="00A44BF8" w:rsidRDefault="006B5DFA" w:rsidP="00A44BF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44BF8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</w:t>
            </w:r>
            <w:r w:rsidR="00EE6544">
              <w:rPr>
                <w:rFonts w:asciiTheme="majorBidi" w:hAnsiTheme="majorBidi" w:cstheme="majorBidi"/>
                <w:cs/>
              </w:rPr>
              <w:br/>
            </w:r>
            <w:r w:rsidRPr="00A44BF8">
              <w:rPr>
                <w:rFonts w:asciiTheme="majorBidi" w:hAnsiTheme="majorBidi" w:cstheme="majorBidi"/>
                <w:cs/>
              </w:rPr>
              <w:t>จากการซื้อกิจการ</w:t>
            </w:r>
          </w:p>
        </w:tc>
        <w:tc>
          <w:tcPr>
            <w:tcW w:w="900" w:type="dxa"/>
            <w:vAlign w:val="bottom"/>
          </w:tcPr>
          <w:p w14:paraId="2A894323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6E06048" w14:textId="6EE16F4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539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DA8C3D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0342D116" w14:textId="1C0951F5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0E0A89">
              <w:rPr>
                <w:rFonts w:asciiTheme="majorBidi" w:hAnsiTheme="majorBidi" w:cstheme="majorBidi"/>
                <w:szCs w:val="24"/>
                <w:lang w:bidi="th-TH"/>
              </w:rPr>
              <w:t>2,260</w:t>
            </w:r>
          </w:p>
        </w:tc>
        <w:tc>
          <w:tcPr>
            <w:tcW w:w="236" w:type="dxa"/>
            <w:vAlign w:val="bottom"/>
          </w:tcPr>
          <w:p w14:paraId="355BF310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23887DE4" w14:textId="250BF9EF" w:rsidR="006B5DFA" w:rsidRPr="00AE4D5B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6524C79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E4CA415" w14:textId="682EFB3B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D3FA99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C7948C3" w14:textId="263D1D99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E92985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2EAB47F" w14:textId="0ABB171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(11,279)</w:t>
            </w:r>
          </w:p>
        </w:tc>
      </w:tr>
      <w:tr w:rsidR="006B5DFA" w:rsidRPr="00AE4D5B" w14:paraId="3970C5C4" w14:textId="77777777" w:rsidTr="004B0F00">
        <w:tc>
          <w:tcPr>
            <w:tcW w:w="3330" w:type="dxa"/>
          </w:tcPr>
          <w:p w14:paraId="71B99290" w14:textId="5658B0A2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850292">
              <w:rPr>
                <w:rFonts w:asciiTheme="majorBidi" w:hAnsiTheme="majorBidi"/>
                <w:cs/>
              </w:rPr>
              <w:t>ที่ดิน อาคารและอุปกรณ์</w:t>
            </w:r>
            <w:r w:rsidR="00EE6544">
              <w:rPr>
                <w:rFonts w:asciiTheme="majorBidi" w:hAnsiTheme="majorBidi" w:hint="cs"/>
                <w:cs/>
              </w:rPr>
              <w:t xml:space="preserve"> </w:t>
            </w:r>
            <w:r w:rsidRPr="00D9723C">
              <w:rPr>
                <w:rFonts w:asciiTheme="majorBidi" w:hAnsiTheme="majorBidi" w:cstheme="majorBidi"/>
                <w:i/>
                <w:iCs/>
              </w:rPr>
              <w:t>(</w:t>
            </w:r>
            <w:r w:rsidRPr="00D9723C">
              <w:rPr>
                <w:rFonts w:asciiTheme="majorBidi" w:hAnsiTheme="majorBidi"/>
                <w:i/>
                <w:iCs/>
                <w:cs/>
              </w:rPr>
              <w:t>สินทรัพย์สิทธิการใช้)</w:t>
            </w:r>
          </w:p>
        </w:tc>
        <w:tc>
          <w:tcPr>
            <w:tcW w:w="900" w:type="dxa"/>
            <w:vAlign w:val="bottom"/>
          </w:tcPr>
          <w:p w14:paraId="502936AA" w14:textId="3A9CD295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22FFAF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0F7EF673" w14:textId="42079F97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(63,994)</w:t>
            </w:r>
          </w:p>
        </w:tc>
        <w:tc>
          <w:tcPr>
            <w:tcW w:w="236" w:type="dxa"/>
            <w:vAlign w:val="bottom"/>
          </w:tcPr>
          <w:p w14:paraId="14C161B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9391E0F" w14:textId="5340D5F3" w:rsidR="006B5DFA" w:rsidRPr="00AE4D5B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7F430D39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1478FA4" w14:textId="72F21929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15E4DC2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C19088F" w14:textId="6D5090F0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6A53C2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B3B9FDC" w14:textId="7D0CD112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(63,994)</w:t>
            </w:r>
          </w:p>
        </w:tc>
      </w:tr>
      <w:tr w:rsidR="006B5DFA" w:rsidRPr="00AE4D5B" w14:paraId="55474D80" w14:textId="77777777" w:rsidTr="004B0F00">
        <w:tc>
          <w:tcPr>
            <w:tcW w:w="3330" w:type="dxa"/>
          </w:tcPr>
          <w:p w14:paraId="365FBA02" w14:textId="41D9F23A" w:rsidR="006B5DFA" w:rsidRPr="00AE4D5B" w:rsidRDefault="006B5DFA" w:rsidP="000E0A8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116FB559" w14:textId="59F09EF9" w:rsidR="006B5DFA" w:rsidRPr="000E0A89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791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58CC9EA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052ABA6D" w14:textId="131F8549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(1,379)</w:t>
            </w:r>
          </w:p>
        </w:tc>
        <w:tc>
          <w:tcPr>
            <w:tcW w:w="236" w:type="dxa"/>
            <w:vAlign w:val="bottom"/>
          </w:tcPr>
          <w:p w14:paraId="533EA5B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25682736" w14:textId="78E02CD3" w:rsidR="006B5DFA" w:rsidRPr="002434AB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szCs w:val="24"/>
                <w:cs/>
                <w:lang w:val="en-GB" w:bidi="th-TH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7B51245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88A97C3" w14:textId="52FCFBD8" w:rsidR="006B5DFA" w:rsidRPr="002434A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7ED049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1FAE0C" w14:textId="6B691B00" w:rsidR="006B5DFA" w:rsidRPr="003E2BFF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64CAAA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6BFC077" w14:textId="6B0FEB70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szCs w:val="24"/>
                <w:lang w:bidi="th-TH"/>
              </w:rPr>
            </w:pP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170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6B5DFA" w:rsidRPr="00AE4D5B" w14:paraId="6551595D" w14:textId="77777777" w:rsidTr="004B0F00">
        <w:tc>
          <w:tcPr>
            <w:tcW w:w="3330" w:type="dxa"/>
          </w:tcPr>
          <w:p w14:paraId="2B751127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FBCFD" w14:textId="0419D9E4" w:rsidR="006B5DFA" w:rsidRPr="000E0A89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0E0A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(16,558)</w:t>
            </w:r>
          </w:p>
        </w:tc>
        <w:tc>
          <w:tcPr>
            <w:tcW w:w="236" w:type="dxa"/>
          </w:tcPr>
          <w:p w14:paraId="6DA21C1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D5514" w14:textId="21B0CA3F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0E0A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(63,301)</w:t>
            </w:r>
          </w:p>
        </w:tc>
        <w:tc>
          <w:tcPr>
            <w:tcW w:w="236" w:type="dxa"/>
          </w:tcPr>
          <w:p w14:paraId="2355EAA9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81BC1" w14:textId="6DDE07E1" w:rsidR="006B5DFA" w:rsidRPr="00A312FC" w:rsidRDefault="006B5DFA" w:rsidP="00A312F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82"/>
              <w:rPr>
                <w:b/>
                <w:bCs/>
                <w:szCs w:val="24"/>
                <w:lang w:val="en-GB"/>
              </w:rPr>
            </w:pPr>
            <w:r w:rsidRPr="00A312FC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61ED8417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FF16368" w14:textId="527E618A" w:rsidR="006B5DFA" w:rsidRPr="000E0A89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7153BB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A7F930E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93CF3" w14:textId="52C2C013" w:rsidR="006B5DFA" w:rsidRPr="00AE4D5B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6A93F152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DB5B9" w14:textId="49BA949F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859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6B5DFA" w:rsidRPr="00AE4D5B" w14:paraId="31771914" w14:textId="77777777" w:rsidTr="004B0F00">
        <w:tc>
          <w:tcPr>
            <w:tcW w:w="3330" w:type="dxa"/>
          </w:tcPr>
          <w:p w14:paraId="7CDE38D8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7C488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1A7B7E3C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67BC6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3E7025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1B246" w14:textId="77777777" w:rsidR="006B5DFA" w:rsidRPr="00AE4D5B" w:rsidRDefault="006B5DFA" w:rsidP="000E0A8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09310C2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9AB52FD" w14:textId="77777777" w:rsidR="006B5DFA" w:rsidRPr="000E0A89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C9B7731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D934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875825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D3F02" w14:textId="77777777" w:rsidR="006B5DFA" w:rsidRPr="00AE4D5B" w:rsidRDefault="006B5DFA" w:rsidP="004B0F0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B5DFA" w:rsidRPr="00AE4D5B" w14:paraId="17FBA63E" w14:textId="77777777" w:rsidTr="004B0F00">
        <w:tc>
          <w:tcPr>
            <w:tcW w:w="3330" w:type="dxa"/>
          </w:tcPr>
          <w:p w14:paraId="4109D694" w14:textId="77777777" w:rsidR="006B5DFA" w:rsidRPr="00AE4D5B" w:rsidRDefault="006B5DFA" w:rsidP="000E0A8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79BC17" w14:textId="79E69B98" w:rsidR="006B5DFA" w:rsidRPr="00AE4D5B" w:rsidRDefault="006B5DFA" w:rsidP="004B0F00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885</w:t>
            </w:r>
          </w:p>
        </w:tc>
        <w:tc>
          <w:tcPr>
            <w:tcW w:w="236" w:type="dxa"/>
          </w:tcPr>
          <w:p w14:paraId="26318D68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0A9A75" w14:textId="616187C6" w:rsidR="006B5DFA" w:rsidRPr="000E0A89" w:rsidRDefault="006B5DFA" w:rsidP="00A312F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82"/>
              <w:rPr>
                <w:b/>
                <w:bCs/>
                <w:szCs w:val="24"/>
                <w:lang w:val="en-GB"/>
              </w:rPr>
            </w:pPr>
            <w:r w:rsidRPr="000E0A89">
              <w:rPr>
                <w:b/>
                <w:bCs/>
                <w:szCs w:val="24"/>
                <w:lang w:val="en-GB"/>
              </w:rPr>
              <w:t>48,787</w:t>
            </w:r>
          </w:p>
        </w:tc>
        <w:tc>
          <w:tcPr>
            <w:tcW w:w="236" w:type="dxa"/>
          </w:tcPr>
          <w:p w14:paraId="6FD465E0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552761" w14:textId="7B5327CF" w:rsidR="006B5DFA" w:rsidRPr="000E0A89" w:rsidRDefault="006B5DFA" w:rsidP="00A312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40"/>
              <w:rPr>
                <w:b/>
                <w:bCs/>
                <w:szCs w:val="24"/>
                <w:lang w:val="en-GB"/>
              </w:rPr>
            </w:pPr>
            <w:r w:rsidRPr="000E0A89">
              <w:rPr>
                <w:b/>
                <w:bCs/>
                <w:szCs w:val="24"/>
                <w:lang w:val="en-GB"/>
              </w:rPr>
              <w:t>108</w:t>
            </w:r>
          </w:p>
        </w:tc>
        <w:tc>
          <w:tcPr>
            <w:tcW w:w="239" w:type="dxa"/>
          </w:tcPr>
          <w:p w14:paraId="57D48862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0F80F0C5" w14:textId="5345F8AA" w:rsidR="006B5DFA" w:rsidRPr="000E0A89" w:rsidRDefault="006B5DFA" w:rsidP="000E0A8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0E0A89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0A16EE3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B650A1" w14:textId="295B1728" w:rsidR="006B5DFA" w:rsidRPr="00AE4D5B" w:rsidRDefault="006B5DFA" w:rsidP="00A312F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29401C76" w14:textId="77777777" w:rsidR="006B5DFA" w:rsidRPr="00AE4D5B" w:rsidRDefault="006B5DFA" w:rsidP="000E0A8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90AAF8" w14:textId="1D728179" w:rsidR="006B5DFA" w:rsidRPr="00AE4D5B" w:rsidRDefault="006B5DFA" w:rsidP="004B0F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185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644</w:t>
            </w:r>
          </w:p>
        </w:tc>
      </w:tr>
    </w:tbl>
    <w:p w14:paraId="1704C064" w14:textId="1A329C2A" w:rsidR="001006E7" w:rsidRDefault="001006E7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70A74DEC" w14:textId="77777777" w:rsidR="004B0F00" w:rsidRDefault="004B0F0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1623F1DE" w14:textId="77777777" w:rsidR="004B0F00" w:rsidRDefault="004B0F0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441DBE9A" w14:textId="77777777" w:rsidR="004B0F00" w:rsidRPr="00AE4D5B" w:rsidRDefault="004B0F0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887" w:type="dxa"/>
        <w:tblLayout w:type="fixed"/>
        <w:tblLook w:val="01E0" w:firstRow="1" w:lastRow="1" w:firstColumn="1" w:lastColumn="1" w:noHBand="0" w:noVBand="0"/>
      </w:tblPr>
      <w:tblGrid>
        <w:gridCol w:w="3780"/>
        <w:gridCol w:w="1063"/>
        <w:gridCol w:w="236"/>
        <w:gridCol w:w="1009"/>
        <w:gridCol w:w="283"/>
        <w:gridCol w:w="992"/>
        <w:gridCol w:w="270"/>
        <w:gridCol w:w="958"/>
        <w:gridCol w:w="250"/>
        <w:gridCol w:w="1046"/>
      </w:tblGrid>
      <w:tr w:rsidR="004B0F00" w:rsidRPr="00AE4D5B" w14:paraId="25E2A362" w14:textId="77777777" w:rsidTr="00C95E1A">
        <w:trPr>
          <w:trHeight w:val="340"/>
          <w:tblHeader/>
        </w:trPr>
        <w:tc>
          <w:tcPr>
            <w:tcW w:w="3780" w:type="dxa"/>
            <w:vAlign w:val="bottom"/>
          </w:tcPr>
          <w:p w14:paraId="474B1FBC" w14:textId="77777777" w:rsidR="004B0F00" w:rsidRPr="00AE4D5B" w:rsidRDefault="004B0F00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6107" w:type="dxa"/>
            <w:gridSpan w:val="9"/>
            <w:vAlign w:val="bottom"/>
          </w:tcPr>
          <w:p w14:paraId="5305F05B" w14:textId="7D755142" w:rsidR="004B0F00" w:rsidRPr="00AE4D5B" w:rsidRDefault="004B0F00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B0F00" w:rsidRPr="00AE4D5B" w14:paraId="42F80678" w14:textId="77777777" w:rsidTr="004B0F00">
        <w:trPr>
          <w:trHeight w:val="340"/>
          <w:tblHeader/>
        </w:trPr>
        <w:tc>
          <w:tcPr>
            <w:tcW w:w="3780" w:type="dxa"/>
            <w:vMerge w:val="restart"/>
            <w:vAlign w:val="bottom"/>
          </w:tcPr>
          <w:p w14:paraId="5DE78899" w14:textId="77777777" w:rsidR="004B0F00" w:rsidRPr="00AE4D5B" w:rsidRDefault="004B0F00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063" w:type="dxa"/>
            <w:vMerge w:val="restart"/>
            <w:vAlign w:val="bottom"/>
            <w:hideMark/>
          </w:tcPr>
          <w:p w14:paraId="167047B3" w14:textId="77777777" w:rsidR="004B0F00" w:rsidRPr="00AE4D5B" w:rsidRDefault="004B0F00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C7B6A01" w14:textId="45E975BC" w:rsidR="004B0F00" w:rsidRPr="00AE4D5B" w:rsidRDefault="004B0F00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59E893F" w14:textId="77777777" w:rsidR="004B0F00" w:rsidRPr="00AE4D5B" w:rsidRDefault="004B0F00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2FDF42F3" w14:textId="725391B0" w:rsidR="004B0F00" w:rsidRPr="00AE4D5B" w:rsidRDefault="004B0F00" w:rsidP="00887C7B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50" w:type="dxa"/>
            <w:vMerge w:val="restart"/>
          </w:tcPr>
          <w:p w14:paraId="23181F2C" w14:textId="77777777" w:rsidR="004B0F00" w:rsidRPr="00AE4D5B" w:rsidRDefault="004B0F00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vMerge w:val="restart"/>
            <w:vAlign w:val="bottom"/>
            <w:hideMark/>
          </w:tcPr>
          <w:p w14:paraId="583E17B8" w14:textId="77777777" w:rsidR="004B0F00" w:rsidRPr="00AE4D5B" w:rsidRDefault="004B0F00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120D0D3" w14:textId="6DB2E4AC" w:rsidR="004B0F00" w:rsidRPr="00AE4D5B" w:rsidRDefault="004B0F00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4B0F00" w:rsidRPr="00AE4D5B" w14:paraId="65AE13DD" w14:textId="77777777" w:rsidTr="004B0F00">
        <w:trPr>
          <w:trHeight w:val="396"/>
          <w:tblHeader/>
        </w:trPr>
        <w:tc>
          <w:tcPr>
            <w:tcW w:w="3780" w:type="dxa"/>
            <w:vMerge/>
            <w:vAlign w:val="center"/>
            <w:hideMark/>
          </w:tcPr>
          <w:p w14:paraId="401CFEF0" w14:textId="77777777" w:rsidR="004B0F00" w:rsidRPr="00AE4D5B" w:rsidRDefault="004B0F00" w:rsidP="00DF5BE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336D12C2" w14:textId="77777777" w:rsidR="004B0F00" w:rsidRPr="00AE4D5B" w:rsidRDefault="004B0F00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7A756095" w14:textId="77777777" w:rsidR="004B0F00" w:rsidRPr="00AE4D5B" w:rsidRDefault="004B0F00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07389B" w14:textId="77777777" w:rsidR="004B0F00" w:rsidRPr="00AE4D5B" w:rsidRDefault="004B0F00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4B2E" w14:textId="77777777" w:rsidR="004B0F00" w:rsidRPr="00AE4D5B" w:rsidRDefault="004B0F00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7F862" w14:textId="77777777" w:rsidR="004B0F00" w:rsidRPr="00AE4D5B" w:rsidRDefault="004B0F00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  <w:hideMark/>
          </w:tcPr>
          <w:p w14:paraId="654084D1" w14:textId="77777777" w:rsidR="004B0F00" w:rsidRPr="00AE4D5B" w:rsidRDefault="004B0F00" w:rsidP="00DF5BE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5082A395" w14:textId="16483D74" w:rsidR="004B0F00" w:rsidRPr="00AE4D5B" w:rsidRDefault="004B0F00" w:rsidP="00DF5BE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ส่วนของ</w:t>
            </w:r>
            <w:r w:rsidRPr="00EA74A2">
              <w:rPr>
                <w:rFonts w:asciiTheme="majorBidi" w:hAnsiTheme="majorBidi" w:cstheme="majorBidi"/>
                <w:cs/>
              </w:rPr>
              <w:br/>
            </w:r>
            <w:r w:rsidRPr="00EA74A2">
              <w:rPr>
                <w:rFonts w:asciiTheme="majorBidi" w:hAnsiTheme="majorBidi" w:cstheme="majorBidi" w:hint="cs"/>
                <w:cs/>
              </w:rPr>
              <w:t>ผู้ถือหุ้น</w:t>
            </w:r>
          </w:p>
        </w:tc>
        <w:tc>
          <w:tcPr>
            <w:tcW w:w="250" w:type="dxa"/>
            <w:vMerge/>
          </w:tcPr>
          <w:p w14:paraId="3ECA7E72" w14:textId="77777777" w:rsidR="004B0F00" w:rsidRPr="00AE4D5B" w:rsidRDefault="004B0F00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14:paraId="3ED3FD6D" w14:textId="77777777" w:rsidR="004B0F00" w:rsidRPr="00AE4D5B" w:rsidRDefault="004B0F00" w:rsidP="00DF5BE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B0F00" w:rsidRPr="00AE4D5B" w14:paraId="3ACD9FC7" w14:textId="77777777" w:rsidTr="00560B8F">
        <w:tc>
          <w:tcPr>
            <w:tcW w:w="3780" w:type="dxa"/>
          </w:tcPr>
          <w:p w14:paraId="258EF908" w14:textId="77777777" w:rsidR="004B0F00" w:rsidRDefault="004B0F00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107" w:type="dxa"/>
            <w:gridSpan w:val="9"/>
          </w:tcPr>
          <w:p w14:paraId="29EB1692" w14:textId="678177F7" w:rsidR="004B0F00" w:rsidRPr="00AE4D5B" w:rsidRDefault="004B0F00" w:rsidP="004B0F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4B0F00" w:rsidRPr="00AE4D5B" w14:paraId="311F9F2B" w14:textId="77777777" w:rsidTr="004B0F00">
        <w:tc>
          <w:tcPr>
            <w:tcW w:w="3780" w:type="dxa"/>
          </w:tcPr>
          <w:p w14:paraId="60F800A0" w14:textId="4DBEDF58" w:rsidR="004B0F00" w:rsidRPr="00AE4D5B" w:rsidRDefault="004B0F00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063" w:type="dxa"/>
          </w:tcPr>
          <w:p w14:paraId="253CE38D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BF26181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C935E12" w14:textId="77777777" w:rsidR="004B0F00" w:rsidRPr="00AE4D5B" w:rsidRDefault="004B0F00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C8C819A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554B91B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1E4DF137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4F88D4AE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4F53E942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</w:tcPr>
          <w:p w14:paraId="117E30B7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B0F00" w:rsidRPr="00AE4D5B" w14:paraId="51C99C09" w14:textId="77777777" w:rsidTr="004B0F00">
        <w:tc>
          <w:tcPr>
            <w:tcW w:w="3780" w:type="dxa"/>
          </w:tcPr>
          <w:p w14:paraId="252A016D" w14:textId="77777777" w:rsidR="004B0F00" w:rsidRPr="00AE4D5B" w:rsidRDefault="004B0F00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</w:tcPr>
          <w:p w14:paraId="57856D0A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4B50C8C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20AF30A0" w14:textId="77777777" w:rsidR="004B0F00" w:rsidRPr="00AE4D5B" w:rsidRDefault="004B0F00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BE934D3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C9C8687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5BE1B6E4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4CB6473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69D983C4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</w:tcPr>
          <w:p w14:paraId="2A6A79A6" w14:textId="77777777" w:rsidR="004B0F00" w:rsidRPr="00AE4D5B" w:rsidRDefault="004B0F00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B0F00" w:rsidRPr="00AE4D5B" w14:paraId="464E7609" w14:textId="77777777" w:rsidTr="004B0F00">
        <w:tc>
          <w:tcPr>
            <w:tcW w:w="3780" w:type="dxa"/>
          </w:tcPr>
          <w:p w14:paraId="3E73F117" w14:textId="53CF749C" w:rsidR="004B0F00" w:rsidRPr="00AE4D5B" w:rsidRDefault="004B0F00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63" w:type="dxa"/>
            <w:vAlign w:val="bottom"/>
          </w:tcPr>
          <w:p w14:paraId="605DA7CF" w14:textId="7483D2C0" w:rsidR="004B0F00" w:rsidRPr="005C035D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14,435</w:t>
            </w:r>
          </w:p>
        </w:tc>
        <w:tc>
          <w:tcPr>
            <w:tcW w:w="236" w:type="dxa"/>
          </w:tcPr>
          <w:p w14:paraId="03FBAC96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C992B46" w14:textId="6946C805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(1,255)</w:t>
            </w:r>
          </w:p>
        </w:tc>
        <w:tc>
          <w:tcPr>
            <w:tcW w:w="283" w:type="dxa"/>
            <w:vAlign w:val="bottom"/>
          </w:tcPr>
          <w:p w14:paraId="3B1DDC0B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AB24BFB" w14:textId="1CB2A2C3" w:rsidR="004B0F00" w:rsidRPr="00AE4D5B" w:rsidRDefault="004B0F00" w:rsidP="007A4B34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19ACE2" w14:textId="77777777" w:rsidR="004B0F00" w:rsidRPr="00AE4D5B" w:rsidRDefault="004B0F00" w:rsidP="0056350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2D627BC5" w14:textId="0E7A2F1F" w:rsidR="004B0F00" w:rsidRPr="00AE4D5B" w:rsidRDefault="004B0F00" w:rsidP="007A4B3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6331274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31CAA5FC" w14:textId="21A57F3E" w:rsidR="004B0F00" w:rsidRPr="00D94BCF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13,180</w:t>
            </w:r>
          </w:p>
        </w:tc>
      </w:tr>
      <w:tr w:rsidR="004B0F00" w:rsidRPr="00AE4D5B" w14:paraId="0A02B0A4" w14:textId="77777777" w:rsidTr="004B0F00">
        <w:tc>
          <w:tcPr>
            <w:tcW w:w="3780" w:type="dxa"/>
          </w:tcPr>
          <w:p w14:paraId="4B1307AB" w14:textId="6C647268" w:rsidR="004B0F00" w:rsidRPr="00AE4D5B" w:rsidRDefault="004B0F00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1063" w:type="dxa"/>
            <w:vAlign w:val="bottom"/>
          </w:tcPr>
          <w:p w14:paraId="64AA89A2" w14:textId="26400B52" w:rsidR="004B0F00" w:rsidRPr="005C035D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10,233</w:t>
            </w:r>
          </w:p>
        </w:tc>
        <w:tc>
          <w:tcPr>
            <w:tcW w:w="236" w:type="dxa"/>
          </w:tcPr>
          <w:p w14:paraId="7D6EF798" w14:textId="77777777" w:rsidR="004B0F00" w:rsidRPr="00AE4D5B" w:rsidRDefault="004B0F00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79466DC9" w14:textId="0412517C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(390)</w:t>
            </w:r>
          </w:p>
        </w:tc>
        <w:tc>
          <w:tcPr>
            <w:tcW w:w="283" w:type="dxa"/>
            <w:vAlign w:val="bottom"/>
          </w:tcPr>
          <w:p w14:paraId="1DEEC064" w14:textId="77777777" w:rsidR="004B0F00" w:rsidRPr="00AE4D5B" w:rsidRDefault="004B0F00" w:rsidP="00DB2207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7C75CB6" w14:textId="0C1AD860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3C82F7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FFFFAA1" w14:textId="7F9FE37A" w:rsidR="004B0F00" w:rsidRPr="00AE4D5B" w:rsidRDefault="004B0F00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A3EAE95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0FC8160D" w14:textId="0FA0E4C6" w:rsidR="004B0F00" w:rsidRPr="00D94BCF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9,843</w:t>
            </w:r>
          </w:p>
        </w:tc>
      </w:tr>
      <w:tr w:rsidR="004B0F00" w:rsidRPr="00AE4D5B" w14:paraId="4B1AAEC2" w14:textId="77777777" w:rsidTr="004B0F00">
        <w:tc>
          <w:tcPr>
            <w:tcW w:w="3780" w:type="dxa"/>
          </w:tcPr>
          <w:p w14:paraId="243F34BC" w14:textId="4A65E68D" w:rsidR="004B0F00" w:rsidRPr="00AE4D5B" w:rsidRDefault="004B0F00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vAlign w:val="bottom"/>
          </w:tcPr>
          <w:p w14:paraId="76074A41" w14:textId="31091B44" w:rsidR="004B0F00" w:rsidRPr="005C035D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7,002</w:t>
            </w:r>
          </w:p>
        </w:tc>
        <w:tc>
          <w:tcPr>
            <w:tcW w:w="236" w:type="dxa"/>
          </w:tcPr>
          <w:p w14:paraId="10B88897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0D74FABD" w14:textId="37CA9AF7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(5,389)</w:t>
            </w:r>
          </w:p>
        </w:tc>
        <w:tc>
          <w:tcPr>
            <w:tcW w:w="283" w:type="dxa"/>
            <w:vAlign w:val="bottom"/>
          </w:tcPr>
          <w:p w14:paraId="5BC3EDB7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7F37DD" w14:textId="7CEBA3ED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8F06AF" w14:textId="77777777" w:rsidR="004B0F00" w:rsidRPr="00AE4D5B" w:rsidRDefault="004B0F00" w:rsidP="00DB2207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0176C83D" w14:textId="33E6C345" w:rsidR="004B0F00" w:rsidRPr="00AE4D5B" w:rsidRDefault="004B0F00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EC78BE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2C40C036" w14:textId="67B1C75C" w:rsidR="004B0F00" w:rsidRPr="00D94BCF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1,613</w:t>
            </w:r>
          </w:p>
        </w:tc>
      </w:tr>
      <w:tr w:rsidR="004B0F00" w:rsidRPr="00AE4D5B" w14:paraId="7ECBEA7F" w14:textId="77777777" w:rsidTr="004B0F00">
        <w:trPr>
          <w:trHeight w:val="1011"/>
        </w:trPr>
        <w:tc>
          <w:tcPr>
            <w:tcW w:w="3780" w:type="dxa"/>
          </w:tcPr>
          <w:p w14:paraId="5FD0F5A4" w14:textId="6485F498" w:rsidR="004B0F00" w:rsidRPr="00AE4D5B" w:rsidRDefault="004B0F00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/>
                <w:cs/>
              </w:rPr>
              <w:t>ผ่านกำไรขาดทุน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cs/>
              </w:rPr>
              <w:t xml:space="preserve">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9D296E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bottom"/>
          </w:tcPr>
          <w:p w14:paraId="6E6C8651" w14:textId="3C4DEF75" w:rsidR="004B0F00" w:rsidRPr="005C035D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  <w:tc>
          <w:tcPr>
            <w:tcW w:w="236" w:type="dxa"/>
          </w:tcPr>
          <w:p w14:paraId="5469C749" w14:textId="77777777" w:rsidR="004B0F00" w:rsidRPr="00AE4D5B" w:rsidRDefault="004B0F00" w:rsidP="00DB2207">
            <w:pPr>
              <w:pStyle w:val="acctfourfigures"/>
              <w:tabs>
                <w:tab w:val="decimal" w:pos="541"/>
                <w:tab w:val="left" w:pos="737"/>
              </w:tabs>
              <w:spacing w:line="240" w:lineRule="auto"/>
              <w:ind w:right="-30"/>
              <w:jc w:val="center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09" w:type="dxa"/>
            <w:vAlign w:val="bottom"/>
          </w:tcPr>
          <w:p w14:paraId="790F3114" w14:textId="02C2B15A" w:rsidR="004B0F00" w:rsidRPr="003A336A" w:rsidRDefault="004B0F00" w:rsidP="007A4B3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6DACC3E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vAlign w:val="bottom"/>
          </w:tcPr>
          <w:p w14:paraId="22DA49A8" w14:textId="76FCBF1E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48716C" w14:textId="77777777" w:rsidR="004B0F00" w:rsidRPr="00AE4D5B" w:rsidRDefault="004B0F00" w:rsidP="00DB2207">
            <w:pPr>
              <w:pStyle w:val="acctfourfigures"/>
              <w:tabs>
                <w:tab w:val="decimal" w:pos="541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5340957" w14:textId="100B4D93" w:rsidR="004B0F00" w:rsidRPr="00AE4D5B" w:rsidRDefault="004B0F00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856FE90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11CCF47C" w14:textId="0C10A17F" w:rsidR="004B0F00" w:rsidRPr="00D94BCF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2747C1" w:rsidRPr="00AE4D5B" w14:paraId="25B18C10" w14:textId="77777777" w:rsidTr="003D11C4">
        <w:trPr>
          <w:trHeight w:val="352"/>
        </w:trPr>
        <w:tc>
          <w:tcPr>
            <w:tcW w:w="3780" w:type="dxa"/>
          </w:tcPr>
          <w:p w14:paraId="29859788" w14:textId="1F15E0DE" w:rsidR="002747C1" w:rsidRPr="00AE4D5B" w:rsidRDefault="002747C1" w:rsidP="002747C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ค่าเผื่อการด้อยค่าสินทรัพย์</w:t>
            </w:r>
          </w:p>
        </w:tc>
        <w:tc>
          <w:tcPr>
            <w:tcW w:w="1063" w:type="dxa"/>
            <w:vAlign w:val="bottom"/>
          </w:tcPr>
          <w:p w14:paraId="0512F5E1" w14:textId="3989BEBE" w:rsidR="002747C1" w:rsidRDefault="002747C1" w:rsidP="002747C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2,677</w:t>
            </w:r>
          </w:p>
        </w:tc>
        <w:tc>
          <w:tcPr>
            <w:tcW w:w="236" w:type="dxa"/>
          </w:tcPr>
          <w:p w14:paraId="436F786D" w14:textId="77777777" w:rsidR="002747C1" w:rsidRPr="00AE4D5B" w:rsidRDefault="002747C1" w:rsidP="002747C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66BD693" w14:textId="74675C02" w:rsidR="002747C1" w:rsidRDefault="002747C1" w:rsidP="002747C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16,625</w:t>
            </w:r>
          </w:p>
        </w:tc>
        <w:tc>
          <w:tcPr>
            <w:tcW w:w="283" w:type="dxa"/>
            <w:vAlign w:val="bottom"/>
          </w:tcPr>
          <w:p w14:paraId="12138B3D" w14:textId="77777777" w:rsidR="002747C1" w:rsidRPr="00AE4D5B" w:rsidRDefault="002747C1" w:rsidP="002747C1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2D161BA" w14:textId="3C41A287" w:rsidR="002747C1" w:rsidRPr="0028364A" w:rsidRDefault="002747C1" w:rsidP="006C0243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9EE9C0" w14:textId="77777777" w:rsidR="002747C1" w:rsidRPr="00AE4D5B" w:rsidRDefault="002747C1" w:rsidP="002747C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3C7A21AC" w14:textId="3D04DACD" w:rsidR="002747C1" w:rsidRDefault="002747C1" w:rsidP="002747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46AA2CB" w14:textId="77777777" w:rsidR="002747C1" w:rsidRPr="00AE4D5B" w:rsidRDefault="002747C1" w:rsidP="002747C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79F42161" w14:textId="7E4AC86E" w:rsidR="002747C1" w:rsidRDefault="002747C1" w:rsidP="002747C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19,302</w:t>
            </w:r>
          </w:p>
        </w:tc>
      </w:tr>
      <w:tr w:rsidR="004B0F00" w:rsidRPr="00AE4D5B" w14:paraId="17B12925" w14:textId="77777777" w:rsidTr="004B0F00">
        <w:trPr>
          <w:trHeight w:val="352"/>
        </w:trPr>
        <w:tc>
          <w:tcPr>
            <w:tcW w:w="3780" w:type="dxa"/>
          </w:tcPr>
          <w:p w14:paraId="59AF2BD5" w14:textId="3591D93B" w:rsidR="004B0F00" w:rsidRPr="00AE4D5B" w:rsidRDefault="004B0F00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3" w:type="dxa"/>
            <w:vAlign w:val="bottom"/>
          </w:tcPr>
          <w:p w14:paraId="30315EAD" w14:textId="286DA402" w:rsidR="004B0F00" w:rsidRPr="005C035D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70,698</w:t>
            </w:r>
          </w:p>
        </w:tc>
        <w:tc>
          <w:tcPr>
            <w:tcW w:w="236" w:type="dxa"/>
            <w:vAlign w:val="bottom"/>
          </w:tcPr>
          <w:p w14:paraId="7109D395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106F8F0" w14:textId="0DF058C4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(8,915)</w:t>
            </w:r>
          </w:p>
        </w:tc>
        <w:tc>
          <w:tcPr>
            <w:tcW w:w="283" w:type="dxa"/>
            <w:vAlign w:val="bottom"/>
          </w:tcPr>
          <w:p w14:paraId="2388C1C4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7E46FB" w14:textId="2B8CD280" w:rsidR="004B0F00" w:rsidRPr="0028364A" w:rsidRDefault="004B0F00" w:rsidP="00C0618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62"/>
              <w:rPr>
                <w:rFonts w:asciiTheme="majorBidi" w:hAnsiTheme="majorBidi" w:cstheme="majorBidi"/>
                <w:szCs w:val="24"/>
                <w:lang w:bidi="th-TH"/>
              </w:rPr>
            </w:pPr>
            <w:r w:rsidRPr="0028364A">
              <w:rPr>
                <w:rFonts w:asciiTheme="majorBidi" w:hAnsiTheme="majorBidi" w:cstheme="majorBidi"/>
                <w:szCs w:val="24"/>
                <w:lang w:bidi="th-TH"/>
              </w:rPr>
              <w:t>3,826</w:t>
            </w:r>
          </w:p>
        </w:tc>
        <w:tc>
          <w:tcPr>
            <w:tcW w:w="270" w:type="dxa"/>
            <w:vAlign w:val="bottom"/>
          </w:tcPr>
          <w:p w14:paraId="1775EFAA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560F1860" w14:textId="77253A75" w:rsidR="004B0F00" w:rsidRPr="00AE4D5B" w:rsidRDefault="004B0F00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270B58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46ADE183" w14:textId="2C0C43E3" w:rsidR="004B0F00" w:rsidRPr="00D94BCF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65,609</w:t>
            </w:r>
          </w:p>
        </w:tc>
      </w:tr>
      <w:tr w:rsidR="004B0F00" w:rsidRPr="00AE4D5B" w14:paraId="60D6DCC1" w14:textId="77777777" w:rsidTr="004B0F00">
        <w:tc>
          <w:tcPr>
            <w:tcW w:w="3780" w:type="dxa"/>
          </w:tcPr>
          <w:p w14:paraId="5D51AA75" w14:textId="149C9851" w:rsidR="004B0F00" w:rsidRPr="00B10169" w:rsidRDefault="004B0F00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43325A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bottom"/>
          </w:tcPr>
          <w:p w14:paraId="21053714" w14:textId="6D023201" w:rsidR="004B0F00" w:rsidRPr="00DB2207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35,167</w:t>
            </w:r>
          </w:p>
        </w:tc>
        <w:tc>
          <w:tcPr>
            <w:tcW w:w="236" w:type="dxa"/>
          </w:tcPr>
          <w:p w14:paraId="601EB54F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151E76A3" w14:textId="528C9366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(3,494)</w:t>
            </w:r>
          </w:p>
        </w:tc>
        <w:tc>
          <w:tcPr>
            <w:tcW w:w="283" w:type="dxa"/>
            <w:vAlign w:val="bottom"/>
          </w:tcPr>
          <w:p w14:paraId="4CBA0403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738B4CB" w14:textId="1F7E22D0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C9115" w14:textId="77777777" w:rsidR="004B0F00" w:rsidRPr="00AE4D5B" w:rsidRDefault="004B0F00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46D6BB74" w14:textId="48A79B05" w:rsidR="004B0F00" w:rsidRPr="00AE4D5B" w:rsidRDefault="004B0F00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6E22F7A" w14:textId="77777777" w:rsidR="004B0F00" w:rsidRPr="00AE4D5B" w:rsidRDefault="004B0F00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bottom"/>
          </w:tcPr>
          <w:p w14:paraId="10EFF6AC" w14:textId="3666EA81" w:rsidR="004B0F00" w:rsidRPr="00637A76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31,673</w:t>
            </w:r>
          </w:p>
        </w:tc>
      </w:tr>
      <w:tr w:rsidR="004B0F00" w:rsidRPr="00AE4D5B" w14:paraId="1944EEFC" w14:textId="77777777" w:rsidTr="004B0F00">
        <w:tc>
          <w:tcPr>
            <w:tcW w:w="3780" w:type="dxa"/>
          </w:tcPr>
          <w:p w14:paraId="40CB5948" w14:textId="0ABB4268" w:rsidR="004B0F00" w:rsidRPr="00AC379E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highlight w:val="yellow"/>
                <w:cs/>
              </w:rPr>
            </w:pPr>
            <w:r w:rsidRPr="00EA74A2">
              <w:rPr>
                <w:rFonts w:asciiTheme="majorBidi" w:hAnsiTheme="majorBidi" w:hint="cs"/>
                <w:cs/>
              </w:rPr>
              <w:t>ตราสารอนุพันธ์</w:t>
            </w:r>
          </w:p>
        </w:tc>
        <w:tc>
          <w:tcPr>
            <w:tcW w:w="1063" w:type="dxa"/>
            <w:tcBorders>
              <w:left w:val="nil"/>
              <w:right w:val="nil"/>
            </w:tcBorders>
            <w:vAlign w:val="bottom"/>
          </w:tcPr>
          <w:p w14:paraId="542CE331" w14:textId="624289AF" w:rsidR="004B0F00" w:rsidRPr="00DB2207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  <w:tc>
          <w:tcPr>
            <w:tcW w:w="236" w:type="dxa"/>
          </w:tcPr>
          <w:p w14:paraId="5914A5F1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82EF1E9" w14:textId="4CCF38E4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(3,680)</w:t>
            </w:r>
          </w:p>
        </w:tc>
        <w:tc>
          <w:tcPr>
            <w:tcW w:w="283" w:type="dxa"/>
            <w:vAlign w:val="bottom"/>
          </w:tcPr>
          <w:p w14:paraId="0C032594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FC55F80" w14:textId="450A549D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EDAF4F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66B1C47" w14:textId="6A4087D3" w:rsidR="004B0F00" w:rsidRPr="00AE4D5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26289A93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8B1F84" w14:textId="093C4E76" w:rsidR="004B0F00" w:rsidRPr="009D707E" w:rsidRDefault="004B0F00" w:rsidP="007A4B34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</w:tr>
      <w:tr w:rsidR="004B0F00" w:rsidRPr="00AE4D5B" w14:paraId="26B841E0" w14:textId="77777777" w:rsidTr="004B0F00">
        <w:tc>
          <w:tcPr>
            <w:tcW w:w="3780" w:type="dxa"/>
          </w:tcPr>
          <w:p w14:paraId="6D29670B" w14:textId="104210A2" w:rsidR="004B0F00" w:rsidRPr="00AC379E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highlight w:val="yellow"/>
              </w:rPr>
            </w:pPr>
            <w:r w:rsidRPr="0043325A">
              <w:rPr>
                <w:rFonts w:asciiTheme="majorBidi" w:hAnsiTheme="majorBidi" w:hint="cs"/>
                <w:cs/>
              </w:rPr>
              <w:t>อื่นๆ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630296" w14:textId="0D63DD0C" w:rsidR="004B0F00" w:rsidRPr="00DB2207" w:rsidRDefault="002747C1" w:rsidP="002747C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39671C6B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A0C3D" w14:textId="4C97D260" w:rsidR="004B0F00" w:rsidRPr="00AE4D5B" w:rsidRDefault="002747C1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7,478</w:t>
            </w:r>
          </w:p>
        </w:tc>
        <w:tc>
          <w:tcPr>
            <w:tcW w:w="283" w:type="dxa"/>
            <w:vAlign w:val="bottom"/>
          </w:tcPr>
          <w:p w14:paraId="5374520E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CD162" w14:textId="17B5CD96" w:rsidR="004B0F00" w:rsidRPr="00AE4D5B" w:rsidRDefault="004B0F00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795E77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71AFB689" w14:textId="60F2E1D6" w:rsidR="004B0F00" w:rsidRPr="00AE4D5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CFA9868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392EC" w14:textId="2B7B38FE" w:rsidR="004B0F00" w:rsidRPr="00637A76" w:rsidRDefault="002747C1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7,478</w:t>
            </w:r>
          </w:p>
        </w:tc>
      </w:tr>
      <w:tr w:rsidR="004B0F00" w:rsidRPr="00AE4D5B" w14:paraId="5E8D4BDD" w14:textId="77777777" w:rsidTr="004B0F00">
        <w:tc>
          <w:tcPr>
            <w:tcW w:w="3780" w:type="dxa"/>
          </w:tcPr>
          <w:p w14:paraId="05C3F590" w14:textId="35128C2A" w:rsidR="004B0F00" w:rsidRPr="00AE4D5B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4332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037DB" w14:textId="0B11655C" w:rsidR="004B0F00" w:rsidRPr="00A312FC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145,442</w:t>
            </w:r>
          </w:p>
        </w:tc>
        <w:tc>
          <w:tcPr>
            <w:tcW w:w="236" w:type="dxa"/>
          </w:tcPr>
          <w:p w14:paraId="085B9C49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75A30" w14:textId="00EF98B9" w:rsidR="004B0F00" w:rsidRPr="00A312FC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980</w:t>
            </w:r>
          </w:p>
        </w:tc>
        <w:tc>
          <w:tcPr>
            <w:tcW w:w="283" w:type="dxa"/>
            <w:vAlign w:val="bottom"/>
          </w:tcPr>
          <w:p w14:paraId="0C9BA9B9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AE038" w14:textId="4CFB43B2" w:rsidR="004B0F00" w:rsidRPr="00A312FC" w:rsidRDefault="004B0F00" w:rsidP="00A312F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6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3,826</w:t>
            </w:r>
          </w:p>
        </w:tc>
        <w:tc>
          <w:tcPr>
            <w:tcW w:w="270" w:type="dxa"/>
            <w:vAlign w:val="bottom"/>
          </w:tcPr>
          <w:p w14:paraId="64089F28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D93FC" w14:textId="20620FB2" w:rsidR="004B0F00" w:rsidRPr="007153B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893006B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A1D27" w14:textId="21CED920" w:rsidR="004B0F00" w:rsidRPr="00A312FC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150,248</w:t>
            </w:r>
          </w:p>
        </w:tc>
      </w:tr>
      <w:tr w:rsidR="004B0F00" w:rsidRPr="00AE4D5B" w14:paraId="746FE49E" w14:textId="77777777" w:rsidTr="004B0F00">
        <w:tc>
          <w:tcPr>
            <w:tcW w:w="3780" w:type="dxa"/>
          </w:tcPr>
          <w:p w14:paraId="6DA4504C" w14:textId="77777777" w:rsidR="004B0F00" w:rsidRPr="00AE4D5B" w:rsidRDefault="004B0F00" w:rsidP="009D707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3A96CD8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5C1706A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902531A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393AAF96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6EEE9A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9C44D0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BC92967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3F460ECA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503F8E3" w14:textId="77777777" w:rsidR="004B0F00" w:rsidRPr="00AE4D5B" w:rsidRDefault="004B0F00" w:rsidP="009D707E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B0F00" w:rsidRPr="00AE4D5B" w14:paraId="13846298" w14:textId="77777777" w:rsidTr="004B0F00">
        <w:tc>
          <w:tcPr>
            <w:tcW w:w="3780" w:type="dxa"/>
          </w:tcPr>
          <w:p w14:paraId="03A27E88" w14:textId="77777777" w:rsidR="004B0F00" w:rsidRPr="00AE4D5B" w:rsidRDefault="004B0F00" w:rsidP="009D707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</w:tcPr>
          <w:p w14:paraId="0BDCE81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4BFCB0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3CDC0F14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13B35B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7880026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77A8FC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5CDDE9E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35E21DCE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7311F8D8" w14:textId="77777777" w:rsidR="004B0F00" w:rsidRPr="00AE4D5B" w:rsidRDefault="004B0F00" w:rsidP="009D707E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B0F00" w:rsidRPr="00AE4D5B" w14:paraId="391DA794" w14:textId="77777777" w:rsidTr="004B0F00">
        <w:tc>
          <w:tcPr>
            <w:tcW w:w="3780" w:type="dxa"/>
          </w:tcPr>
          <w:p w14:paraId="58C718E4" w14:textId="627E6A8D" w:rsidR="004B0F00" w:rsidRPr="00AC379E" w:rsidRDefault="004B0F00" w:rsidP="009D707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  <w:r w:rsidRPr="0043325A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3325A">
              <w:rPr>
                <w:rFonts w:asciiTheme="majorBidi" w:hAnsiTheme="majorBidi" w:cstheme="majorBidi" w:hint="cs"/>
                <w:i/>
                <w:iCs/>
                <w:cs/>
              </w:rPr>
              <w:t>(สินทรัพย์สิทธิการใช้)</w:t>
            </w:r>
          </w:p>
        </w:tc>
        <w:tc>
          <w:tcPr>
            <w:tcW w:w="1063" w:type="dxa"/>
            <w:vAlign w:val="bottom"/>
          </w:tcPr>
          <w:p w14:paraId="469EEEAF" w14:textId="48A2DD5E" w:rsidR="004B0F00" w:rsidRPr="00A312FC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167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A37788E" w14:textId="77777777" w:rsidR="004B0F00" w:rsidRPr="00AE4D5B" w:rsidRDefault="004B0F00" w:rsidP="009D707E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D18B648" w14:textId="7B910D80" w:rsidR="004B0F00" w:rsidRPr="00A312FC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312FC">
              <w:rPr>
                <w:rFonts w:asciiTheme="majorBidi" w:hAnsiTheme="majorBidi" w:cstheme="majorBidi"/>
                <w:szCs w:val="24"/>
                <w:lang w:bidi="th-TH"/>
              </w:rPr>
              <w:t>6,995</w:t>
            </w:r>
          </w:p>
        </w:tc>
        <w:tc>
          <w:tcPr>
            <w:tcW w:w="283" w:type="dxa"/>
            <w:vAlign w:val="bottom"/>
          </w:tcPr>
          <w:p w14:paraId="5815A1B3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E93D0C" w14:textId="090E838F" w:rsidR="004B0F00" w:rsidRPr="00BF4733" w:rsidRDefault="004B0F00" w:rsidP="00A312FC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D7DA37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54A9E54A" w14:textId="559EB66E" w:rsidR="004B0F00" w:rsidRPr="00F16C1F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4CE3C06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1A1F2D68" w14:textId="586DEC53" w:rsidR="004B0F00" w:rsidRPr="00A312FC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szCs w:val="24"/>
                <w:lang w:bidi="th-TH"/>
              </w:rPr>
              <w:t>(28,172)</w:t>
            </w:r>
          </w:p>
        </w:tc>
      </w:tr>
      <w:tr w:rsidR="004B0F00" w:rsidRPr="00AE4D5B" w14:paraId="30733BF2" w14:textId="77777777" w:rsidTr="004B0F00">
        <w:tc>
          <w:tcPr>
            <w:tcW w:w="3780" w:type="dxa"/>
          </w:tcPr>
          <w:p w14:paraId="187C9AB5" w14:textId="5B2060B1" w:rsidR="004B0F00" w:rsidRPr="00AE4D5B" w:rsidRDefault="004B0F00" w:rsidP="009D707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7F47CBD2" w14:textId="1DA31AE2" w:rsidR="004B0F00" w:rsidRPr="00AE4D5B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336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632EBB" w14:textId="77777777" w:rsidR="004B0F00" w:rsidRPr="00AE4D5B" w:rsidRDefault="004B0F00" w:rsidP="009D707E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78045DB9" w14:textId="6139CF1F" w:rsidR="004B0F00" w:rsidRPr="00AE4D5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(6,478)</w:t>
            </w:r>
          </w:p>
        </w:tc>
        <w:tc>
          <w:tcPr>
            <w:tcW w:w="283" w:type="dxa"/>
            <w:vAlign w:val="bottom"/>
          </w:tcPr>
          <w:p w14:paraId="5A8C7F56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AFDFB81" w14:textId="0CD9B5BB" w:rsidR="004B0F00" w:rsidRPr="00BF4733" w:rsidRDefault="004B0F00" w:rsidP="00A312FC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A667F7" w14:textId="77777777" w:rsidR="004B0F00" w:rsidRPr="00AE4D5B" w:rsidRDefault="004B0F00" w:rsidP="009D707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324CBC0" w14:textId="44C97167" w:rsidR="004B0F00" w:rsidRPr="00AE4D5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5A96362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vAlign w:val="bottom"/>
          </w:tcPr>
          <w:p w14:paraId="0DD49C0C" w14:textId="4C22532B" w:rsidR="004B0F00" w:rsidRPr="006C6DB3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(8,814)</w:t>
            </w:r>
          </w:p>
        </w:tc>
      </w:tr>
      <w:tr w:rsidR="004B0F00" w:rsidRPr="00AE4D5B" w14:paraId="1684B67F" w14:textId="77777777" w:rsidTr="004B0F00">
        <w:tc>
          <w:tcPr>
            <w:tcW w:w="3780" w:type="dxa"/>
          </w:tcPr>
          <w:p w14:paraId="4FCF869C" w14:textId="58F895BD" w:rsidR="004B0F00" w:rsidRPr="00AE4D5B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BE463" w14:textId="7C89D744" w:rsidR="004B0F00" w:rsidRPr="007153BB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503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125A260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left" w:pos="558"/>
                <w:tab w:val="decimal" w:pos="951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312BF" w14:textId="346D729B" w:rsidR="004B0F00" w:rsidRPr="00A312FC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517</w:t>
            </w:r>
          </w:p>
        </w:tc>
        <w:tc>
          <w:tcPr>
            <w:tcW w:w="283" w:type="dxa"/>
            <w:vAlign w:val="bottom"/>
          </w:tcPr>
          <w:p w14:paraId="3B82E302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915B" w14:textId="171D83EE" w:rsidR="004B0F00" w:rsidRPr="00A312FC" w:rsidRDefault="004B0F00" w:rsidP="00A312FC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A312FC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140A6E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8C570" w14:textId="625AEF64" w:rsidR="004B0F00" w:rsidRPr="007153B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1EB1986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27ED" w14:textId="07F99240" w:rsidR="004B0F00" w:rsidRPr="007153BB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3B6563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(36,986)</w:t>
            </w:r>
          </w:p>
        </w:tc>
      </w:tr>
      <w:tr w:rsidR="004B0F00" w:rsidRPr="00AE4D5B" w14:paraId="0B43B38B" w14:textId="77777777" w:rsidTr="004B0F00">
        <w:tc>
          <w:tcPr>
            <w:tcW w:w="3780" w:type="dxa"/>
          </w:tcPr>
          <w:p w14:paraId="7C59E24D" w14:textId="77777777" w:rsidR="004B0F00" w:rsidRPr="00AE4D5B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B9EB5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33144D9C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23AEE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3CB8D75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EA8E8" w14:textId="77777777" w:rsidR="004B0F00" w:rsidRPr="00BF4733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70" w:type="dxa"/>
            <w:vAlign w:val="bottom"/>
          </w:tcPr>
          <w:p w14:paraId="4EA2993B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77D224CF" w14:textId="77777777" w:rsidR="004B0F00" w:rsidRPr="00F16C1F" w:rsidRDefault="004B0F00" w:rsidP="009D707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  <w:vAlign w:val="bottom"/>
          </w:tcPr>
          <w:p w14:paraId="53DAFEE0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9CF55" w14:textId="77777777" w:rsidR="004B0F00" w:rsidRPr="00AE4D5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4B0F00" w:rsidRPr="00AE4D5B" w14:paraId="1D69DCC7" w14:textId="77777777" w:rsidTr="004B0F00">
        <w:tc>
          <w:tcPr>
            <w:tcW w:w="3780" w:type="dxa"/>
          </w:tcPr>
          <w:p w14:paraId="3F4B8FCC" w14:textId="7F2916D7" w:rsidR="004B0F00" w:rsidRPr="00AE4D5B" w:rsidRDefault="004B0F00" w:rsidP="009D707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856B5" w14:textId="59436E82" w:rsidR="004B0F00" w:rsidRPr="007153BB" w:rsidRDefault="004B0F00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312F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107</w:t>
            </w:r>
            <w:r w:rsidRPr="007153BB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939</w:t>
            </w:r>
          </w:p>
        </w:tc>
        <w:tc>
          <w:tcPr>
            <w:tcW w:w="236" w:type="dxa"/>
            <w:vAlign w:val="bottom"/>
          </w:tcPr>
          <w:p w14:paraId="1683302E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DC00B2" w14:textId="6F2F6B7E" w:rsidR="004B0F00" w:rsidRPr="007153BB" w:rsidRDefault="004B0F00" w:rsidP="00A312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1,497</w:t>
            </w:r>
          </w:p>
        </w:tc>
        <w:tc>
          <w:tcPr>
            <w:tcW w:w="283" w:type="dxa"/>
            <w:vAlign w:val="bottom"/>
          </w:tcPr>
          <w:p w14:paraId="3013780B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10D7E" w14:textId="7CBE3703" w:rsidR="004B0F00" w:rsidRPr="007153BB" w:rsidRDefault="004B0F00" w:rsidP="00A312F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62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55106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3,826</w:t>
            </w:r>
          </w:p>
        </w:tc>
        <w:tc>
          <w:tcPr>
            <w:tcW w:w="270" w:type="dxa"/>
            <w:vAlign w:val="bottom"/>
          </w:tcPr>
          <w:p w14:paraId="3B9F9043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6819FC52" w14:textId="20BAC2AD" w:rsidR="004B0F00" w:rsidRPr="007153BB" w:rsidRDefault="004B0F00" w:rsidP="009D707E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7F1B4B9" w14:textId="77777777" w:rsidR="004B0F00" w:rsidRPr="007153BB" w:rsidRDefault="004B0F00" w:rsidP="009D70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CBC5A3" w14:textId="2FF7BACD" w:rsidR="004B0F00" w:rsidRPr="007153BB" w:rsidRDefault="004B0F00" w:rsidP="00A312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B6563">
              <w:rPr>
                <w:rFonts w:asciiTheme="majorBidi" w:hAnsiTheme="majorBidi" w:cstheme="majorBidi"/>
                <w:b/>
                <w:bCs/>
                <w:szCs w:val="24"/>
              </w:rPr>
              <w:t>113,26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</w:tr>
    </w:tbl>
    <w:p w14:paraId="42A27967" w14:textId="010424CF" w:rsidR="00B0206D" w:rsidRPr="00AE4D5B" w:rsidRDefault="00B0206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33271DD" w14:textId="74790021" w:rsidR="00C61C8F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30CDCBE" w14:textId="052BA94E" w:rsidR="00C773EC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2667"/>
        <w:gridCol w:w="1063"/>
        <w:gridCol w:w="236"/>
        <w:gridCol w:w="1009"/>
        <w:gridCol w:w="283"/>
        <w:gridCol w:w="992"/>
        <w:gridCol w:w="270"/>
        <w:gridCol w:w="958"/>
        <w:gridCol w:w="250"/>
        <w:gridCol w:w="880"/>
        <w:gridCol w:w="236"/>
        <w:gridCol w:w="1046"/>
      </w:tblGrid>
      <w:tr w:rsidR="007970BF" w:rsidRPr="00AE4D5B" w14:paraId="123DF684" w14:textId="77777777" w:rsidTr="00204207">
        <w:trPr>
          <w:trHeight w:val="340"/>
          <w:tblHeader/>
        </w:trPr>
        <w:tc>
          <w:tcPr>
            <w:tcW w:w="2667" w:type="dxa"/>
          </w:tcPr>
          <w:p w14:paraId="2B2FC1E2" w14:textId="77777777" w:rsidR="007970BF" w:rsidRPr="00AE4D5B" w:rsidRDefault="007970BF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622DCDD3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970BF" w:rsidRPr="00AE4D5B" w14:paraId="10427FBA" w14:textId="77777777" w:rsidTr="00204207">
        <w:trPr>
          <w:trHeight w:val="340"/>
          <w:tblHeader/>
        </w:trPr>
        <w:tc>
          <w:tcPr>
            <w:tcW w:w="2667" w:type="dxa"/>
            <w:vMerge w:val="restart"/>
            <w:vAlign w:val="bottom"/>
          </w:tcPr>
          <w:p w14:paraId="6E26D7C7" w14:textId="77777777" w:rsidR="007970BF" w:rsidRPr="00AE4D5B" w:rsidRDefault="007970BF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063" w:type="dxa"/>
            <w:vMerge w:val="restart"/>
            <w:vAlign w:val="bottom"/>
            <w:hideMark/>
          </w:tcPr>
          <w:p w14:paraId="6330E57A" w14:textId="77777777" w:rsidR="007970BF" w:rsidRPr="00AE4D5B" w:rsidRDefault="007970BF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5E060A5" w14:textId="44436A95" w:rsidR="007970BF" w:rsidRPr="00AE4D5B" w:rsidRDefault="00B176C5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6BE88649" w14:textId="77777777" w:rsidR="007970BF" w:rsidRPr="00AE4D5B" w:rsidRDefault="007970BF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52749162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50" w:type="dxa"/>
            <w:vMerge w:val="restart"/>
          </w:tcPr>
          <w:p w14:paraId="5CFA47F9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Merge w:val="restart"/>
            <w:vAlign w:val="bottom"/>
            <w:hideMark/>
          </w:tcPr>
          <w:p w14:paraId="08A80077" w14:textId="36027B20" w:rsidR="007970BF" w:rsidRPr="00AE4D5B" w:rsidRDefault="006B5DFA" w:rsidP="006B5DF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B5DFA">
              <w:rPr>
                <w:rFonts w:asciiTheme="majorBidi" w:hAnsiTheme="majorBidi"/>
                <w:cs/>
              </w:rPr>
              <w:tab/>
              <w:t>รับโอนจากการโอนกิจการทั้งหมด</w:t>
            </w:r>
          </w:p>
        </w:tc>
        <w:tc>
          <w:tcPr>
            <w:tcW w:w="236" w:type="dxa"/>
            <w:vMerge w:val="restart"/>
            <w:vAlign w:val="bottom"/>
          </w:tcPr>
          <w:p w14:paraId="30268303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6" w:type="dxa"/>
            <w:vMerge w:val="restart"/>
            <w:vAlign w:val="bottom"/>
            <w:hideMark/>
          </w:tcPr>
          <w:p w14:paraId="507CE341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227144C" w14:textId="53C7EBC4" w:rsidR="007970BF" w:rsidRPr="00AE4D5B" w:rsidRDefault="00B176C5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7970BF" w:rsidRPr="00AE4D5B" w14:paraId="7B79C4F6" w14:textId="77777777" w:rsidTr="00F25C26">
        <w:trPr>
          <w:trHeight w:val="396"/>
          <w:tblHeader/>
        </w:trPr>
        <w:tc>
          <w:tcPr>
            <w:tcW w:w="2667" w:type="dxa"/>
            <w:vMerge/>
            <w:vAlign w:val="center"/>
            <w:hideMark/>
          </w:tcPr>
          <w:p w14:paraId="622ACD6C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1F1793AF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6689662E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1E919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3D9E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60D8ED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  <w:hideMark/>
          </w:tcPr>
          <w:p w14:paraId="1B6EBFC3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02BF5025" w14:textId="77777777" w:rsidR="007970BF" w:rsidRPr="00AE4D5B" w:rsidRDefault="007970BF" w:rsidP="00F25C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007246AE" w14:textId="77777777" w:rsidR="007970BF" w:rsidRPr="00AE4D5B" w:rsidRDefault="007970BF" w:rsidP="00F25C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50" w:type="dxa"/>
            <w:vMerge/>
          </w:tcPr>
          <w:p w14:paraId="3B0E2D46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9EB9969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4E6926B6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14:paraId="32FEFE97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970BF" w:rsidRPr="00AE4D5B" w14:paraId="44CFCA81" w14:textId="77777777" w:rsidTr="00204207">
        <w:tc>
          <w:tcPr>
            <w:tcW w:w="2667" w:type="dxa"/>
          </w:tcPr>
          <w:p w14:paraId="098616F8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782BD67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7970BF" w:rsidRPr="00AE4D5B" w14:paraId="1DBBE2EC" w14:textId="77777777" w:rsidTr="00204207">
        <w:tc>
          <w:tcPr>
            <w:tcW w:w="2667" w:type="dxa"/>
          </w:tcPr>
          <w:p w14:paraId="72989C17" w14:textId="78885556" w:rsidR="007970BF" w:rsidRPr="00AE4D5B" w:rsidRDefault="00B176C5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B2207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63" w:type="dxa"/>
          </w:tcPr>
          <w:p w14:paraId="63A9076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68DEDB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6DE60DA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A791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08675E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11660FE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137D343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4547E76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7285760B" w14:textId="77777777" w:rsidR="007970BF" w:rsidRPr="00AE4D5B" w:rsidRDefault="007970BF" w:rsidP="00905B72">
            <w:pPr>
              <w:pStyle w:val="acctfourfigures"/>
              <w:tabs>
                <w:tab w:val="left" w:pos="332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050E681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4BC7AB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5235F7C4" w14:textId="77777777" w:rsidTr="00204207">
        <w:tc>
          <w:tcPr>
            <w:tcW w:w="2667" w:type="dxa"/>
          </w:tcPr>
          <w:p w14:paraId="4BFD2C8F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</w:tcPr>
          <w:p w14:paraId="4AA345F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4BFCA4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7CC0E74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F76749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4E63122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9BB56F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30395C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2B94A8B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01183BC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19BA4B5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AE805D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B2207" w:rsidRPr="00AE4D5B" w14:paraId="56E1BAFC" w14:textId="77777777">
        <w:tc>
          <w:tcPr>
            <w:tcW w:w="2667" w:type="dxa"/>
          </w:tcPr>
          <w:p w14:paraId="7B6F01CA" w14:textId="1A8E2FEE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63" w:type="dxa"/>
            <w:vAlign w:val="center"/>
          </w:tcPr>
          <w:p w14:paraId="5AEF114D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0778B45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CA493F9" w14:textId="252696CE" w:rsidR="00DB2207" w:rsidRPr="00A312FC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  <w:tc>
          <w:tcPr>
            <w:tcW w:w="236" w:type="dxa"/>
          </w:tcPr>
          <w:p w14:paraId="00CD9F63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FA9CDA3" w14:textId="090660A9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,684</w:t>
            </w:r>
          </w:p>
        </w:tc>
        <w:tc>
          <w:tcPr>
            <w:tcW w:w="283" w:type="dxa"/>
            <w:vAlign w:val="bottom"/>
          </w:tcPr>
          <w:p w14:paraId="5042A767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3FCD92A" w14:textId="0A366E7E" w:rsidR="00DB2207" w:rsidRPr="00AE4D5B" w:rsidRDefault="00DB2207" w:rsidP="007A4B34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23F3CD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59D5550E" w14:textId="6EE74228" w:rsidR="00DB2207" w:rsidRPr="00AE4D5B" w:rsidRDefault="00DB2207" w:rsidP="007A4B3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82CE11C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716CAAEA" w14:textId="4DE26F22" w:rsidR="00DB2207" w:rsidRPr="00AE4D5B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E5BF20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2F93DF13" w14:textId="3E4F99D4" w:rsidR="00DB2207" w:rsidRPr="00D94BCF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14,435</w:t>
            </w:r>
          </w:p>
        </w:tc>
      </w:tr>
      <w:tr w:rsidR="00DB2207" w:rsidRPr="00AE4D5B" w14:paraId="769E1410" w14:textId="77777777">
        <w:tc>
          <w:tcPr>
            <w:tcW w:w="2667" w:type="dxa"/>
          </w:tcPr>
          <w:p w14:paraId="2CCF42A5" w14:textId="10B20D27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1063" w:type="dxa"/>
            <w:vAlign w:val="center"/>
          </w:tcPr>
          <w:p w14:paraId="6E238592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63C7967" w14:textId="63C82FD8" w:rsidR="00DB2207" w:rsidRPr="00905B72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489</w:t>
            </w:r>
          </w:p>
        </w:tc>
        <w:tc>
          <w:tcPr>
            <w:tcW w:w="236" w:type="dxa"/>
          </w:tcPr>
          <w:p w14:paraId="790A2680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EE3096E" w14:textId="649368EC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3,708</w:t>
            </w:r>
          </w:p>
        </w:tc>
        <w:tc>
          <w:tcPr>
            <w:tcW w:w="283" w:type="dxa"/>
            <w:vAlign w:val="bottom"/>
          </w:tcPr>
          <w:p w14:paraId="06ED927D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11786F7" w14:textId="08EDA9B7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A1A318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2501CE2D" w14:textId="7B368E43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514F6532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4659DDAF" w14:textId="5257A0E2" w:rsidR="00DB2207" w:rsidRPr="00AE4D5B" w:rsidRDefault="00DB2207" w:rsidP="006B5DFA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36</w:t>
            </w:r>
          </w:p>
        </w:tc>
        <w:tc>
          <w:tcPr>
            <w:tcW w:w="236" w:type="dxa"/>
            <w:vAlign w:val="bottom"/>
          </w:tcPr>
          <w:p w14:paraId="009A4A49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BC74491" w14:textId="23FAB64F" w:rsidR="00DB2207" w:rsidRPr="00D94BCF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10,233</w:t>
            </w:r>
          </w:p>
        </w:tc>
      </w:tr>
      <w:tr w:rsidR="00DB2207" w:rsidRPr="00AE4D5B" w14:paraId="45FF901D" w14:textId="77777777">
        <w:tc>
          <w:tcPr>
            <w:tcW w:w="2667" w:type="dxa"/>
          </w:tcPr>
          <w:p w14:paraId="78578F40" w14:textId="19AF385C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vAlign w:val="center"/>
          </w:tcPr>
          <w:p w14:paraId="521F7D7D" w14:textId="6430B942" w:rsidR="00DB2207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457</w:t>
            </w:r>
          </w:p>
        </w:tc>
        <w:tc>
          <w:tcPr>
            <w:tcW w:w="236" w:type="dxa"/>
          </w:tcPr>
          <w:p w14:paraId="1D1E0C57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4CC169C" w14:textId="3C3FFA89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3,545</w:t>
            </w:r>
          </w:p>
        </w:tc>
        <w:tc>
          <w:tcPr>
            <w:tcW w:w="283" w:type="dxa"/>
            <w:vAlign w:val="bottom"/>
          </w:tcPr>
          <w:p w14:paraId="448C3092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13018F8" w14:textId="7D7B2046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3ACA52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37078AB" w14:textId="77921AB5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5CD1F988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7E5EC632" w14:textId="3B178691" w:rsidR="00DB2207" w:rsidRPr="00AE4D5B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E66CAB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66E3A360" w14:textId="10924969" w:rsidR="00DB2207" w:rsidRPr="00D94BCF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7,002</w:t>
            </w:r>
          </w:p>
        </w:tc>
      </w:tr>
      <w:tr w:rsidR="00DB2207" w:rsidRPr="00AE4D5B" w14:paraId="58005989" w14:textId="77777777">
        <w:tc>
          <w:tcPr>
            <w:tcW w:w="2667" w:type="dxa"/>
          </w:tcPr>
          <w:p w14:paraId="064729F8" w14:textId="7211D4D2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cs/>
              </w:rPr>
              <w:t xml:space="preserve">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9D296E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center"/>
          </w:tcPr>
          <w:p w14:paraId="571707BA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9904875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F387AD6" w14:textId="77777777" w:rsidR="00DB2207" w:rsidRPr="00D94BCF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321B4DB" w14:textId="54CD1E69" w:rsidR="00DB2207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  <w:tc>
          <w:tcPr>
            <w:tcW w:w="236" w:type="dxa"/>
          </w:tcPr>
          <w:p w14:paraId="6F242460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58946997" w14:textId="64BD64C6" w:rsidR="00DB2207" w:rsidRPr="00AE4D5B" w:rsidRDefault="00DB2207" w:rsidP="007A4B3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 xml:space="preserve">       </w:t>
            </w:r>
            <w:r w:rsidRPr="003A336A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0A3A34A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0BC3B21" w14:textId="1A2FD559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53462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542773CF" w14:textId="38188329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892AEBC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7E46104D" w14:textId="1F6C8ED8" w:rsidR="00DB2207" w:rsidRPr="00AE4D5B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EC480A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6394A164" w14:textId="22B0AADE" w:rsidR="00DB2207" w:rsidRPr="00D94BCF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A0328A" w:rsidRPr="00AE4D5B" w14:paraId="5401CC6D" w14:textId="77777777" w:rsidTr="008C14B8">
        <w:tc>
          <w:tcPr>
            <w:tcW w:w="2667" w:type="dxa"/>
          </w:tcPr>
          <w:p w14:paraId="52651A46" w14:textId="49127E33" w:rsidR="00A0328A" w:rsidRPr="00AE4D5B" w:rsidRDefault="00A0328A" w:rsidP="00A0328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ค่าเผื่อการด้อยค่าสินทรัพย์</w:t>
            </w:r>
          </w:p>
        </w:tc>
        <w:tc>
          <w:tcPr>
            <w:tcW w:w="1063" w:type="dxa"/>
            <w:vAlign w:val="center"/>
          </w:tcPr>
          <w:p w14:paraId="0BADCEE4" w14:textId="1818A178" w:rsidR="00A0328A" w:rsidRDefault="00A0328A" w:rsidP="00A0328A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 xml:space="preserve">         </w:t>
            </w: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25E6C40A" w14:textId="77777777" w:rsidR="00A0328A" w:rsidRPr="00AE4D5B" w:rsidRDefault="00A0328A" w:rsidP="00A0328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0FB8ADA" w14:textId="03F72422" w:rsidR="00A0328A" w:rsidRDefault="00A0328A" w:rsidP="00A0328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2,400</w:t>
            </w:r>
          </w:p>
        </w:tc>
        <w:tc>
          <w:tcPr>
            <w:tcW w:w="283" w:type="dxa"/>
            <w:vAlign w:val="bottom"/>
          </w:tcPr>
          <w:p w14:paraId="6D0A9127" w14:textId="77777777" w:rsidR="00A0328A" w:rsidRPr="00AE4D5B" w:rsidRDefault="00A0328A" w:rsidP="00A0328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6F7BB4" w14:textId="3B31CDEC" w:rsidR="00A0328A" w:rsidRDefault="00A0328A" w:rsidP="00A0328A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E99004" w14:textId="77777777" w:rsidR="00A0328A" w:rsidRPr="00AE4D5B" w:rsidRDefault="00A0328A" w:rsidP="00A0328A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F46CB50" w14:textId="00B5989A" w:rsidR="00A0328A" w:rsidRDefault="00A0328A" w:rsidP="00A0328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9F27814" w14:textId="77777777" w:rsidR="00A0328A" w:rsidRPr="00AE4D5B" w:rsidRDefault="00A0328A" w:rsidP="00A0328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65F5840F" w14:textId="51ABF275" w:rsidR="00A0328A" w:rsidRDefault="00A0328A" w:rsidP="00A0328A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16D829C4" w14:textId="77777777" w:rsidR="00A0328A" w:rsidRPr="00AE4D5B" w:rsidRDefault="00A0328A" w:rsidP="00A0328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7DC6F068" w14:textId="4C815A48" w:rsidR="00A0328A" w:rsidRDefault="00A0328A" w:rsidP="00A0328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2,677</w:t>
            </w:r>
          </w:p>
        </w:tc>
      </w:tr>
      <w:tr w:rsidR="00DB2207" w:rsidRPr="00AE4D5B" w14:paraId="1CA78720" w14:textId="77777777">
        <w:tc>
          <w:tcPr>
            <w:tcW w:w="2667" w:type="dxa"/>
          </w:tcPr>
          <w:p w14:paraId="29749C28" w14:textId="775619A4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3" w:type="dxa"/>
            <w:vAlign w:val="bottom"/>
          </w:tcPr>
          <w:p w14:paraId="79976532" w14:textId="53CB71C7" w:rsidR="00DB2207" w:rsidRPr="00A312FC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66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401237FC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5FA8C1A" w14:textId="1CA4AF1E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2,758</w:t>
            </w:r>
          </w:p>
        </w:tc>
        <w:tc>
          <w:tcPr>
            <w:tcW w:w="283" w:type="dxa"/>
            <w:vAlign w:val="bottom"/>
          </w:tcPr>
          <w:p w14:paraId="47DD74D9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D8738A" w14:textId="25BBF235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D52C48" w14:textId="77777777" w:rsidR="00DB2207" w:rsidRPr="00AE4D5B" w:rsidRDefault="00DB2207" w:rsidP="00DB2207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2C109402" w14:textId="743556D7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30AE001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23404096" w14:textId="79AD4103" w:rsidR="00DB2207" w:rsidRPr="00AE4D5B" w:rsidRDefault="00DB2207" w:rsidP="00C0618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1,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440</w:t>
            </w:r>
          </w:p>
        </w:tc>
        <w:tc>
          <w:tcPr>
            <w:tcW w:w="236" w:type="dxa"/>
            <w:vAlign w:val="bottom"/>
          </w:tcPr>
          <w:p w14:paraId="72FA7323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D1FEBD8" w14:textId="5D1AD58C" w:rsidR="00DB2207" w:rsidRPr="00D94BCF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70,698</w:t>
            </w:r>
          </w:p>
        </w:tc>
      </w:tr>
      <w:tr w:rsidR="00DB2207" w:rsidRPr="00AE4D5B" w14:paraId="7A4E5807" w14:textId="77777777">
        <w:tc>
          <w:tcPr>
            <w:tcW w:w="2667" w:type="dxa"/>
          </w:tcPr>
          <w:p w14:paraId="02927562" w14:textId="1AB7BDBF" w:rsidR="00DB2207" w:rsidRPr="00AE4D5B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43325A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47ADD34B" w14:textId="478D0A83" w:rsidR="00DB2207" w:rsidRPr="00AE4D5B" w:rsidRDefault="00DB2207" w:rsidP="007A4B3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2"/>
              <w:rPr>
                <w:szCs w:val="24"/>
                <w:rtl/>
                <w:cs/>
              </w:rPr>
            </w:pPr>
            <w:r>
              <w:rPr>
                <w:rFonts w:cstheme="minorBidi"/>
                <w:szCs w:val="30"/>
                <w:lang w:val="en-GB" w:bidi="th-TH"/>
              </w:rPr>
              <w:t xml:space="preserve">         </w:t>
            </w: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728FC1E8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00ED413" w14:textId="1F4861D0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35,167</w:t>
            </w:r>
          </w:p>
        </w:tc>
        <w:tc>
          <w:tcPr>
            <w:tcW w:w="283" w:type="dxa"/>
            <w:vAlign w:val="bottom"/>
          </w:tcPr>
          <w:p w14:paraId="23EA9ADF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A4418CD" w14:textId="5F357303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786EBB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243CB1F5" w14:textId="711F0A19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783DC6B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28ABDB99" w14:textId="1C11B8D2" w:rsidR="00DB2207" w:rsidRPr="00AE4D5B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14578B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B6F5CF7" w14:textId="724D45DC" w:rsidR="00DB2207" w:rsidRPr="00DB2207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35,167</w:t>
            </w:r>
          </w:p>
        </w:tc>
      </w:tr>
      <w:tr w:rsidR="00DB2207" w:rsidRPr="00AE4D5B" w14:paraId="4F8759E9" w14:textId="77777777">
        <w:tc>
          <w:tcPr>
            <w:tcW w:w="2667" w:type="dxa"/>
          </w:tcPr>
          <w:p w14:paraId="37760B8D" w14:textId="15F6FAAB" w:rsidR="00DB2207" w:rsidRPr="0043325A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/>
                <w:cs/>
              </w:rPr>
            </w:pPr>
            <w:r w:rsidRPr="00EA74A2">
              <w:rPr>
                <w:rFonts w:asciiTheme="majorBidi" w:hAnsiTheme="majorBidi" w:hint="cs"/>
                <w:cs/>
              </w:rPr>
              <w:t>ตราสารอนุพันธ์</w:t>
            </w: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46A5EE5F" w14:textId="6644D598" w:rsidR="00DB2207" w:rsidRPr="00DB2207" w:rsidRDefault="00DB2207" w:rsidP="00C0618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2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 xml:space="preserve">         </w:t>
            </w: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66B69DA8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6CB2C7F" w14:textId="11AFB3B4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  <w:tc>
          <w:tcPr>
            <w:tcW w:w="283" w:type="dxa"/>
            <w:vAlign w:val="bottom"/>
          </w:tcPr>
          <w:p w14:paraId="3B76BE48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56EA832" w14:textId="1C8DC986" w:rsidR="00DB2207" w:rsidRPr="00AE4D5B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37706A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6E05BB7" w14:textId="0678D7F3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82B40B7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E5E8006" w14:textId="65013694" w:rsidR="00DB2207" w:rsidRPr="00AE4D5B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25453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49CE97" w14:textId="7A97B988" w:rsidR="00DB2207" w:rsidRPr="00DB2207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</w:tr>
      <w:tr w:rsidR="00DB2207" w:rsidRPr="00AE4D5B" w14:paraId="591AB17D" w14:textId="77777777">
        <w:tc>
          <w:tcPr>
            <w:tcW w:w="2667" w:type="dxa"/>
          </w:tcPr>
          <w:p w14:paraId="2A93FEC1" w14:textId="77777777" w:rsidR="00DB2207" w:rsidRPr="00AE4D5B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0EF7C" w14:textId="238E7921" w:rsidR="00DB2207" w:rsidRPr="00C06189" w:rsidRDefault="00DB2207" w:rsidP="00A312F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061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78,747</w:t>
            </w:r>
          </w:p>
        </w:tc>
        <w:tc>
          <w:tcPr>
            <w:tcW w:w="236" w:type="dxa"/>
          </w:tcPr>
          <w:p w14:paraId="5B101274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0E501" w14:textId="736AD40B" w:rsidR="00DB2207" w:rsidRPr="00C06189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061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64,942</w:t>
            </w:r>
          </w:p>
        </w:tc>
        <w:tc>
          <w:tcPr>
            <w:tcW w:w="283" w:type="dxa"/>
            <w:vAlign w:val="bottom"/>
          </w:tcPr>
          <w:p w14:paraId="417E0A51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E8CAF" w14:textId="41D481DD" w:rsidR="00DB2207" w:rsidRPr="00C06189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7E573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3862" w14:textId="1EB6A94B" w:rsidR="00DB2207" w:rsidRPr="00C06189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E91C5A5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80DB5" w14:textId="1059C3FE" w:rsidR="00DB2207" w:rsidRPr="00C06189" w:rsidRDefault="00DB2207" w:rsidP="00C0618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061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1,753</w:t>
            </w:r>
          </w:p>
        </w:tc>
        <w:tc>
          <w:tcPr>
            <w:tcW w:w="236" w:type="dxa"/>
            <w:vAlign w:val="bottom"/>
          </w:tcPr>
          <w:p w14:paraId="12129D2B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427E0" w14:textId="207E8C96" w:rsidR="00DB2207" w:rsidRPr="00AE4D5B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145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442</w:t>
            </w:r>
          </w:p>
        </w:tc>
      </w:tr>
      <w:tr w:rsidR="007970BF" w:rsidRPr="00AE4D5B" w14:paraId="55B05A68" w14:textId="77777777" w:rsidTr="00204207">
        <w:tc>
          <w:tcPr>
            <w:tcW w:w="2667" w:type="dxa"/>
          </w:tcPr>
          <w:p w14:paraId="7017DEA6" w14:textId="77777777" w:rsidR="007970BF" w:rsidRPr="00AE4D5B" w:rsidRDefault="007970BF" w:rsidP="00601CC4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EC5892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B2A96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BDD5CD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640370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8B7F2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A99C7D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4893962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60F478B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6D0F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36" w:type="dxa"/>
          </w:tcPr>
          <w:p w14:paraId="6F4AF26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941A053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1E41197F" w14:textId="77777777" w:rsidTr="00204207">
        <w:tc>
          <w:tcPr>
            <w:tcW w:w="2667" w:type="dxa"/>
          </w:tcPr>
          <w:p w14:paraId="698921D8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</w:tcPr>
          <w:p w14:paraId="4CE4420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BC6936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3C110C5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51240A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584881C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0A82B4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E91172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1F326E1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</w:tcPr>
          <w:p w14:paraId="6CB72FD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B42F9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7D937D76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B2207" w:rsidRPr="00AE4D5B" w14:paraId="4E753568" w14:textId="77777777">
        <w:trPr>
          <w:trHeight w:val="667"/>
        </w:trPr>
        <w:tc>
          <w:tcPr>
            <w:tcW w:w="2667" w:type="dxa"/>
          </w:tcPr>
          <w:p w14:paraId="427BD9E7" w14:textId="6844E9AB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3325A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  <w:r w:rsidRPr="0043325A">
              <w:rPr>
                <w:rFonts w:asciiTheme="majorBidi" w:hAnsiTheme="majorBidi" w:cstheme="majorBidi"/>
                <w:cs/>
              </w:rPr>
              <w:br/>
            </w:r>
            <w:r w:rsidRPr="0043325A">
              <w:rPr>
                <w:rFonts w:asciiTheme="majorBidi" w:hAnsiTheme="majorBidi" w:cstheme="majorBidi" w:hint="cs"/>
                <w:i/>
                <w:iCs/>
                <w:cs/>
              </w:rPr>
              <w:t>(สินทรัพย์สิทธิการใช้)</w:t>
            </w:r>
          </w:p>
        </w:tc>
        <w:tc>
          <w:tcPr>
            <w:tcW w:w="1063" w:type="dxa"/>
            <w:vAlign w:val="bottom"/>
          </w:tcPr>
          <w:p w14:paraId="246358AC" w14:textId="1D3EA11D" w:rsidR="00DB2207" w:rsidRPr="00DB2207" w:rsidRDefault="00DB2207" w:rsidP="00C06189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-72"/>
              <w:rPr>
                <w:rFonts w:cstheme="minorBidi"/>
                <w:szCs w:val="30"/>
                <w:cs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 xml:space="preserve">       </w:t>
            </w:r>
            <w:r w:rsidRPr="00B101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4D8B97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43F0CFCF" w14:textId="259D2906" w:rsidR="00DB2207" w:rsidRPr="007830BF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(35,167)</w:t>
            </w:r>
          </w:p>
        </w:tc>
        <w:tc>
          <w:tcPr>
            <w:tcW w:w="283" w:type="dxa"/>
            <w:vAlign w:val="bottom"/>
          </w:tcPr>
          <w:p w14:paraId="08611BA2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6DCAC1" w14:textId="193B9955" w:rsidR="00DB2207" w:rsidRPr="00C06189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080ABB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3D87FEFE" w14:textId="1E7616AA" w:rsidR="00DB2207" w:rsidRPr="00C06189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br/>
              <w:t>-</w:t>
            </w:r>
          </w:p>
        </w:tc>
        <w:tc>
          <w:tcPr>
            <w:tcW w:w="250" w:type="dxa"/>
            <w:vAlign w:val="bottom"/>
          </w:tcPr>
          <w:p w14:paraId="254E3463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43C72D6" w14:textId="335047DB" w:rsidR="00DB2207" w:rsidRPr="00DB2207" w:rsidRDefault="00DB2207" w:rsidP="00DB2207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0E5069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662FAFB9" w14:textId="29E17D11" w:rsidR="00DB2207" w:rsidRPr="00DB2207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167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DB2207" w:rsidRPr="00AE4D5B" w14:paraId="4361CE46" w14:textId="77777777">
        <w:tc>
          <w:tcPr>
            <w:tcW w:w="2667" w:type="dxa"/>
          </w:tcPr>
          <w:p w14:paraId="018EB186" w14:textId="43C8AEF6" w:rsidR="00DB2207" w:rsidRPr="00AE4D5B" w:rsidRDefault="00DB2207" w:rsidP="00DB2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5A3D13E1" w14:textId="56D8A13A" w:rsidR="00DB2207" w:rsidRPr="00AE4D5B" w:rsidRDefault="00DB2207" w:rsidP="00C0618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557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309366" w14:textId="77777777" w:rsidR="00DB2207" w:rsidRPr="00AE4D5B" w:rsidRDefault="00DB2207" w:rsidP="00DB2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0693B49B" w14:textId="65B3E1CF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(1,264)</w:t>
            </w:r>
          </w:p>
        </w:tc>
        <w:tc>
          <w:tcPr>
            <w:tcW w:w="283" w:type="dxa"/>
            <w:vAlign w:val="bottom"/>
          </w:tcPr>
          <w:p w14:paraId="6B845E38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1F8839" w14:textId="083F45F5" w:rsidR="00DB2207" w:rsidRPr="00C06189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B9D28A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7CEDE2F" w14:textId="7C7E2E93" w:rsidR="00DB2207" w:rsidRPr="00AE4D5B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62E9A0C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24D8AA8F" w14:textId="64E99E4B" w:rsidR="00DB2207" w:rsidRPr="00AE4D5B" w:rsidRDefault="00DB2207" w:rsidP="00C0618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2713EE84" w14:textId="7777777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42B20B21" w14:textId="1ED19535" w:rsidR="00DB2207" w:rsidRPr="00AE4D5B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szCs w:val="24"/>
                <w:lang w:bidi="th-TH"/>
              </w:rPr>
            </w:pP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336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DB2207" w:rsidRPr="00AE4D5B" w14:paraId="27F67378" w14:textId="77777777">
        <w:tc>
          <w:tcPr>
            <w:tcW w:w="2667" w:type="dxa"/>
          </w:tcPr>
          <w:p w14:paraId="1A3332BE" w14:textId="77777777" w:rsidR="00DB2207" w:rsidRPr="00AE4D5B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E584C" w14:textId="1D5E0847" w:rsidR="00DB2207" w:rsidRPr="00AE4D5B" w:rsidRDefault="00DB2207" w:rsidP="00C0618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557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1FE3B11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left" w:pos="558"/>
                <w:tab w:val="decimal" w:pos="951"/>
                <w:tab w:val="left" w:pos="1044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CE4C0" w14:textId="5CFB82F1" w:rsidR="00DB2207" w:rsidRPr="00AE4D5B" w:rsidRDefault="00DB2207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431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425070F7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A9E0E" w14:textId="72F0ADBC" w:rsidR="00DB2207" w:rsidRPr="00C06189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5E4F42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37E73" w14:textId="13CCF999" w:rsidR="00DB2207" w:rsidRPr="00C06189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20E6FC10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0B612" w14:textId="6B9C01BA" w:rsidR="00DB2207" w:rsidRPr="00AE4D5B" w:rsidRDefault="00DB2207" w:rsidP="00C0618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1135BC97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09D7C" w14:textId="6F385910" w:rsidR="00DB2207" w:rsidRPr="00C06189" w:rsidRDefault="00DB2207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06189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(37,503)</w:t>
            </w:r>
          </w:p>
        </w:tc>
      </w:tr>
      <w:tr w:rsidR="00DB2207" w:rsidRPr="00AE4D5B" w14:paraId="7CCCF6EC" w14:textId="77777777" w:rsidTr="00204207">
        <w:tc>
          <w:tcPr>
            <w:tcW w:w="2667" w:type="dxa"/>
          </w:tcPr>
          <w:p w14:paraId="34B878C5" w14:textId="77777777" w:rsidR="00DB2207" w:rsidRPr="00AE4D5B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DDD8F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5D296F12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6E141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4C4C3AAD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E44D" w14:textId="77777777" w:rsidR="00DB2207" w:rsidRPr="00C06189" w:rsidRDefault="00DB2207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70" w:type="dxa"/>
          </w:tcPr>
          <w:p w14:paraId="300A3591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2B5BC1E" w14:textId="77777777" w:rsidR="00DB2207" w:rsidRPr="00C06189" w:rsidRDefault="00DB2207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60FE8677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6C95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0475272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8960" w14:textId="77777777" w:rsidR="00DB2207" w:rsidRPr="00AE4D5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B2207" w:rsidRPr="00AE4D5B" w14:paraId="2FE36EF2" w14:textId="77777777" w:rsidTr="00204207">
        <w:tc>
          <w:tcPr>
            <w:tcW w:w="2667" w:type="dxa"/>
          </w:tcPr>
          <w:p w14:paraId="5E29ADC6" w14:textId="77777777" w:rsidR="00DB2207" w:rsidRPr="00AE4D5B" w:rsidRDefault="00DB2207" w:rsidP="00DB2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C7073" w14:textId="25FD6E1D" w:rsidR="00DB2207" w:rsidRPr="007830BF" w:rsidRDefault="007830BF" w:rsidP="00C0618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830B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77,190</w:t>
            </w:r>
          </w:p>
        </w:tc>
        <w:tc>
          <w:tcPr>
            <w:tcW w:w="236" w:type="dxa"/>
          </w:tcPr>
          <w:p w14:paraId="1272DEB8" w14:textId="77777777" w:rsidR="00DB2207" w:rsidRPr="007153B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D704E5" w14:textId="42ECC96D" w:rsidR="00DB2207" w:rsidRPr="007830BF" w:rsidRDefault="007830BF" w:rsidP="00C0618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830B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28,511</w:t>
            </w:r>
          </w:p>
        </w:tc>
        <w:tc>
          <w:tcPr>
            <w:tcW w:w="283" w:type="dxa"/>
          </w:tcPr>
          <w:p w14:paraId="62E3AD0A" w14:textId="77777777" w:rsidR="00DB2207" w:rsidRPr="007153BB" w:rsidRDefault="00DB2207" w:rsidP="00DB2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724F65" w14:textId="714112AA" w:rsidR="00DB2207" w:rsidRPr="00C06189" w:rsidRDefault="007830BF" w:rsidP="00C0618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635CABB5" w14:textId="77777777" w:rsidR="00DB2207" w:rsidRPr="007153BB" w:rsidRDefault="00DB2207" w:rsidP="00DB2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75342CAC" w14:textId="2CAFA6EA" w:rsidR="00DB2207" w:rsidRPr="00C06189" w:rsidRDefault="007830BF" w:rsidP="00C06189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C06189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6DA2AE3B" w14:textId="77777777" w:rsidR="00DB2207" w:rsidRPr="007153BB" w:rsidRDefault="00DB2207" w:rsidP="00DB2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02EF11" w14:textId="5D3951AF" w:rsidR="00DB2207" w:rsidRPr="007830BF" w:rsidRDefault="007830BF" w:rsidP="00C0618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830B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2,238</w:t>
            </w:r>
          </w:p>
        </w:tc>
        <w:tc>
          <w:tcPr>
            <w:tcW w:w="236" w:type="dxa"/>
          </w:tcPr>
          <w:p w14:paraId="2C9A2CBA" w14:textId="77777777" w:rsidR="00DB2207" w:rsidRPr="007153BB" w:rsidRDefault="00DB2207" w:rsidP="00DB2207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2B556" w14:textId="183A2ABF" w:rsidR="00DB2207" w:rsidRPr="007153BB" w:rsidRDefault="007830BF" w:rsidP="00C0618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107,939</w:t>
            </w:r>
          </w:p>
        </w:tc>
      </w:tr>
    </w:tbl>
    <w:p w14:paraId="69222684" w14:textId="579126D3" w:rsidR="00831230" w:rsidRPr="00AE4D5B" w:rsidRDefault="0083123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CD94FA4" w14:textId="77D127FB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2DF7CD7C" w14:textId="1692C6EC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17E5FA0B" w14:textId="1A6C689D" w:rsidR="007D362A" w:rsidRDefault="007D362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AE4D5B" w14:paraId="23A3F90B" w14:textId="77777777" w:rsidTr="009D6A90">
        <w:tc>
          <w:tcPr>
            <w:tcW w:w="4140" w:type="dxa"/>
          </w:tcPr>
          <w:p w14:paraId="42C92A72" w14:textId="7A1D25DA" w:rsidR="009D6A90" w:rsidRPr="00AE4D5B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AE4D5B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2207" w:rsidRPr="00AE4D5B" w14:paraId="4C588284" w14:textId="77777777" w:rsidTr="009D6A90">
        <w:tc>
          <w:tcPr>
            <w:tcW w:w="4140" w:type="dxa"/>
          </w:tcPr>
          <w:p w14:paraId="6495D823" w14:textId="4B420B2A" w:rsidR="00DB2207" w:rsidRPr="00AE4D5B" w:rsidRDefault="00DB2207" w:rsidP="00DB2207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3C52BA1E" w:rsidR="00DB2207" w:rsidRPr="00AE4D5B" w:rsidRDefault="00DB2207" w:rsidP="00DB220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cs"/>
                <w:bCs/>
                <w:sz w:val="30"/>
                <w:szCs w:val="30"/>
              </w:rPr>
              <w:t>256</w:t>
            </w:r>
            <w:r>
              <w:rPr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3A55AC5" w14:textId="77777777" w:rsidR="00DB2207" w:rsidRPr="00AE4D5B" w:rsidRDefault="00DB2207" w:rsidP="00DB220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3833F8B2" w:rsidR="00DB2207" w:rsidRPr="00AE4D5B" w:rsidRDefault="00DB2207" w:rsidP="00DB2207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611515" w14:textId="77777777" w:rsidR="00DB2207" w:rsidRPr="00AE4D5B" w:rsidRDefault="00DB2207" w:rsidP="00DB220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406ABD74" w:rsidR="00DB2207" w:rsidRPr="00AE4D5B" w:rsidRDefault="00DB2207" w:rsidP="00DB2207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rFonts w:hint="cs"/>
                <w:bCs/>
                <w:sz w:val="30"/>
                <w:szCs w:val="30"/>
              </w:rPr>
              <w:t>256</w:t>
            </w:r>
            <w:r>
              <w:rPr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C8855FC" w14:textId="77777777" w:rsidR="00DB2207" w:rsidRPr="00AE4D5B" w:rsidRDefault="00DB2207" w:rsidP="00DB220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57585692" w:rsidR="00DB2207" w:rsidRPr="00AE4D5B" w:rsidRDefault="00DB2207" w:rsidP="00DB220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2567</w:t>
            </w:r>
          </w:p>
        </w:tc>
      </w:tr>
      <w:tr w:rsidR="009D6A90" w:rsidRPr="00AE4D5B" w14:paraId="5FA1A00B" w14:textId="77777777" w:rsidTr="009D6A90">
        <w:tc>
          <w:tcPr>
            <w:tcW w:w="4140" w:type="dxa"/>
          </w:tcPr>
          <w:p w14:paraId="7A93E6F4" w14:textId="77777777" w:rsidR="009D6A90" w:rsidRPr="00AE4D5B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AE4D5B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207" w:rsidRPr="00AE4D5B" w14:paraId="58645983" w14:textId="77777777" w:rsidTr="00B77252">
        <w:tc>
          <w:tcPr>
            <w:tcW w:w="4140" w:type="dxa"/>
            <w:hideMark/>
          </w:tcPr>
          <w:p w14:paraId="5685ACA6" w14:textId="77777777" w:rsidR="00DB2207" w:rsidRPr="00AE4D5B" w:rsidRDefault="00DB2207" w:rsidP="00DB2207">
            <w:pPr>
              <w:ind w:left="162" w:hanging="162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613D304C" w14:textId="3237CB6B" w:rsidR="00DB2207" w:rsidRPr="00AE4D5B" w:rsidRDefault="00D32F3E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41,699</w:t>
            </w:r>
            <w:r w:rsidR="00AE32A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EC39B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372C534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1D73" w14:textId="617C92DC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32,955</w:t>
            </w:r>
          </w:p>
        </w:tc>
        <w:tc>
          <w:tcPr>
            <w:tcW w:w="270" w:type="dxa"/>
          </w:tcPr>
          <w:p w14:paraId="69EAC281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1608CA07" w:rsidR="00DB2207" w:rsidRPr="00AE4D5B" w:rsidRDefault="00AB6644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96,276</w:t>
            </w:r>
          </w:p>
        </w:tc>
        <w:tc>
          <w:tcPr>
            <w:tcW w:w="270" w:type="dxa"/>
          </w:tcPr>
          <w:p w14:paraId="79C7DE8E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1D5D1" w14:textId="6127B01F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96</w:t>
            </w:r>
            <w:r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276</w:t>
            </w:r>
          </w:p>
        </w:tc>
      </w:tr>
      <w:tr w:rsidR="00DB2207" w:rsidRPr="00AE4D5B" w14:paraId="7EF11B32" w14:textId="77777777" w:rsidTr="00B77252">
        <w:tc>
          <w:tcPr>
            <w:tcW w:w="4140" w:type="dxa"/>
            <w:hideMark/>
          </w:tcPr>
          <w:p w14:paraId="1CCAE556" w14:textId="73E87424" w:rsidR="00DB2207" w:rsidRPr="00AE4D5B" w:rsidRDefault="00DB2207" w:rsidP="00DB2207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ยอดขาดทุน</w:t>
            </w:r>
            <w:r w:rsidRPr="00EA74A2">
              <w:rPr>
                <w:rFonts w:hint="cs"/>
                <w:sz w:val="30"/>
                <w:szCs w:val="30"/>
                <w:cs/>
              </w:rPr>
              <w:t>ยกไป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2ECCD98D" w14:textId="3184EB5A" w:rsidR="00DB2207" w:rsidRPr="00AE4D5B" w:rsidRDefault="00320970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186,381</w:t>
            </w:r>
          </w:p>
        </w:tc>
        <w:tc>
          <w:tcPr>
            <w:tcW w:w="270" w:type="dxa"/>
          </w:tcPr>
          <w:p w14:paraId="03C2D0BD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EA652" w14:textId="3DA91D3F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102,474</w:t>
            </w:r>
          </w:p>
        </w:tc>
        <w:tc>
          <w:tcPr>
            <w:tcW w:w="270" w:type="dxa"/>
          </w:tcPr>
          <w:p w14:paraId="09CF7275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6A3B1B93" w:rsidR="00DB2207" w:rsidRPr="00AE4D5B" w:rsidRDefault="00AB6644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AADF9" w14:textId="7B189D9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DB2207" w:rsidRPr="00AE4D5B" w14:paraId="4A55913D" w14:textId="77777777" w:rsidTr="00B77252">
        <w:tc>
          <w:tcPr>
            <w:tcW w:w="4140" w:type="dxa"/>
            <w:hideMark/>
          </w:tcPr>
          <w:p w14:paraId="02AD432E" w14:textId="77777777" w:rsidR="00DB2207" w:rsidRPr="00AE4D5B" w:rsidRDefault="00DB2207" w:rsidP="00DB2207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6F27C" w14:textId="4AEDDB18" w:rsidR="00DB2207" w:rsidRPr="00AE4D5B" w:rsidRDefault="00320970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228,080</w:t>
            </w:r>
          </w:p>
        </w:tc>
        <w:tc>
          <w:tcPr>
            <w:tcW w:w="270" w:type="dxa"/>
          </w:tcPr>
          <w:p w14:paraId="5BC1506C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713C1" w14:textId="2806F3E7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135,429</w:t>
            </w:r>
          </w:p>
        </w:tc>
        <w:tc>
          <w:tcPr>
            <w:tcW w:w="270" w:type="dxa"/>
          </w:tcPr>
          <w:p w14:paraId="35FDA8C2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6A2A2DA7" w:rsidR="00DB2207" w:rsidRPr="00AE4D5B" w:rsidRDefault="00AB6644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96,276</w:t>
            </w:r>
          </w:p>
        </w:tc>
        <w:tc>
          <w:tcPr>
            <w:tcW w:w="270" w:type="dxa"/>
          </w:tcPr>
          <w:p w14:paraId="31565293" w14:textId="77777777" w:rsidR="00DB2207" w:rsidRPr="00AE4D5B" w:rsidRDefault="00DB2207" w:rsidP="00DB22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B102" w14:textId="1BBB0D56" w:rsidR="00DB2207" w:rsidRPr="00AE4D5B" w:rsidRDefault="00DB2207" w:rsidP="00DB220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96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276</w:t>
            </w:r>
          </w:p>
        </w:tc>
      </w:tr>
    </w:tbl>
    <w:p w14:paraId="4FB1A022" w14:textId="77777777" w:rsidR="009D6A90" w:rsidRPr="00AE4D5B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</w:rPr>
      </w:pPr>
    </w:p>
    <w:p w14:paraId="6C59236C" w14:textId="362FEC6C" w:rsidR="009D6A90" w:rsidRPr="00AE4D5B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430CEC">
        <w:rPr>
          <w:sz w:val="30"/>
          <w:szCs w:val="30"/>
          <w:cs/>
        </w:rPr>
        <w:t>ขาดทุนทางภาษีที่จะสิ้นอายุในปี</w:t>
      </w:r>
      <w:r w:rsidR="00BE75D4" w:rsidRPr="00430CEC">
        <w:rPr>
          <w:rFonts w:ascii="Cambria" w:hAnsi="Cambria" w:cstheme="minorBidi"/>
          <w:sz w:val="30"/>
          <w:szCs w:val="30"/>
          <w:cs/>
        </w:rPr>
        <w:t xml:space="preserve"> </w:t>
      </w:r>
      <w:r w:rsidR="00767AB7">
        <w:rPr>
          <w:rFonts w:asciiTheme="majorBidi" w:hAnsiTheme="majorBidi" w:cstheme="majorBidi"/>
          <w:sz w:val="30"/>
          <w:szCs w:val="30"/>
        </w:rPr>
        <w:t>2573</w:t>
      </w:r>
      <w:r w:rsidRPr="00AE4D5B">
        <w:rPr>
          <w:rFonts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="00751FBF">
        <w:rPr>
          <w:rFonts w:hint="cs"/>
          <w:sz w:val="30"/>
          <w:szCs w:val="30"/>
          <w:cs/>
        </w:rPr>
        <w:t>นั้น</w:t>
      </w:r>
      <w:r w:rsidRPr="00AE4D5B">
        <w:rPr>
          <w:rFonts w:hint="cs"/>
          <w:sz w:val="30"/>
          <w:szCs w:val="30"/>
          <w:cs/>
        </w:rPr>
        <w:t xml:space="preserve"> </w:t>
      </w:r>
      <w:r w:rsidR="00751FBF">
        <w:rPr>
          <w:rFonts w:hint="cs"/>
          <w:sz w:val="30"/>
          <w:szCs w:val="30"/>
          <w:cs/>
        </w:rPr>
        <w:t>กลุ่มบริษัทยัง</w:t>
      </w:r>
      <w:r w:rsidR="0079431F">
        <w:rPr>
          <w:rFonts w:hint="cs"/>
          <w:sz w:val="30"/>
          <w:szCs w:val="30"/>
          <w:cs/>
        </w:rPr>
        <w:t>ไม่</w:t>
      </w:r>
      <w:r w:rsidR="00751FBF">
        <w:rPr>
          <w:rFonts w:hint="cs"/>
          <w:sz w:val="30"/>
          <w:szCs w:val="30"/>
          <w:cs/>
        </w:rPr>
        <w:t>ได้รับรู้รายการดังกล่าว</w:t>
      </w:r>
      <w:r w:rsidRPr="00AE4D5B">
        <w:rPr>
          <w:rFonts w:hint="cs"/>
          <w:sz w:val="30"/>
          <w:szCs w:val="30"/>
          <w:cs/>
        </w:rPr>
        <w:t>เป็นสินทรัพย์ภาษีเงินได้รอการตัดบัญชี</w:t>
      </w:r>
      <w:r w:rsidR="0079431F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AE4D5B" w:rsidRDefault="00DC347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5434C071" w14:textId="7B196578" w:rsidR="00E11624" w:rsidRPr="00AE4D5B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65285A">
        <w:rPr>
          <w:rFonts w:hint="cs"/>
          <w:sz w:val="30"/>
          <w:szCs w:val="30"/>
          <w:cs/>
        </w:rPr>
        <w:t>ณ วันที่</w:t>
      </w:r>
      <w:r w:rsidR="008127CC" w:rsidRPr="0065285A">
        <w:rPr>
          <w:sz w:val="30"/>
          <w:szCs w:val="30"/>
        </w:rPr>
        <w:t xml:space="preserve"> </w:t>
      </w:r>
      <w:r w:rsidR="00B176C5" w:rsidRPr="0065285A">
        <w:rPr>
          <w:sz w:val="30"/>
          <w:szCs w:val="30"/>
        </w:rPr>
        <w:t>31</w:t>
      </w:r>
      <w:r w:rsidR="008127CC"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ธันวาคม</w:t>
      </w:r>
      <w:r w:rsidR="008127CC" w:rsidRPr="0065285A">
        <w:rPr>
          <w:sz w:val="30"/>
          <w:szCs w:val="30"/>
        </w:rPr>
        <w:t xml:space="preserve"> </w:t>
      </w:r>
      <w:r w:rsidR="00B176C5" w:rsidRPr="0065285A">
        <w:rPr>
          <w:sz w:val="30"/>
          <w:szCs w:val="30"/>
        </w:rPr>
        <w:t>256</w:t>
      </w:r>
      <w:r w:rsidR="00DB2207" w:rsidRPr="0065285A">
        <w:rPr>
          <w:sz w:val="30"/>
          <w:szCs w:val="30"/>
        </w:rPr>
        <w:t>8</w:t>
      </w:r>
      <w:r w:rsidR="008127CC"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และ</w:t>
      </w:r>
      <w:r w:rsidR="008127CC" w:rsidRPr="0065285A">
        <w:rPr>
          <w:sz w:val="30"/>
          <w:szCs w:val="30"/>
        </w:rPr>
        <w:t xml:space="preserve"> </w:t>
      </w:r>
      <w:r w:rsidR="00B176C5" w:rsidRPr="0065285A">
        <w:rPr>
          <w:sz w:val="30"/>
          <w:szCs w:val="30"/>
        </w:rPr>
        <w:t>256</w:t>
      </w:r>
      <w:r w:rsidR="00DB2207" w:rsidRPr="0065285A">
        <w:rPr>
          <w:sz w:val="30"/>
          <w:szCs w:val="30"/>
        </w:rPr>
        <w:t>7</w:t>
      </w:r>
      <w:r w:rsidR="008127CC"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AE4D5B" w:rsidRDefault="00E1162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2206B768" w14:textId="23614234" w:rsidR="00126B11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653595A9" w14:textId="77777777" w:rsidR="008B0DBC" w:rsidRPr="00AE4D5B" w:rsidRDefault="008B0DBC" w:rsidP="008B0DB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5C28C250" w14:textId="0613D9CA" w:rsidR="009C5926" w:rsidRPr="00B657B8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B176C5">
        <w:rPr>
          <w:rFonts w:cs="Angsana New"/>
          <w:i/>
          <w:iCs/>
          <w:sz w:val="30"/>
          <w:szCs w:val="30"/>
          <w:lang w:bidi="th-TH"/>
        </w:rPr>
        <w:t>256</w:t>
      </w:r>
      <w:r w:rsidR="00DB2207">
        <w:rPr>
          <w:rFonts w:cs="Angsana New"/>
          <w:i/>
          <w:iCs/>
          <w:sz w:val="30"/>
          <w:szCs w:val="30"/>
          <w:lang w:bidi="th-TH"/>
        </w:rPr>
        <w:t>8</w:t>
      </w:r>
    </w:p>
    <w:p w14:paraId="22B34FB4" w14:textId="77777777" w:rsidR="009C5926" w:rsidRPr="00B657B8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428701A3" w14:textId="77777777" w:rsidR="003417E2" w:rsidRPr="0065285A" w:rsidRDefault="003417E2" w:rsidP="003417E2">
      <w:pPr>
        <w:spacing w:line="240" w:lineRule="auto"/>
        <w:ind w:left="540" w:right="-43"/>
        <w:jc w:val="both"/>
        <w:rPr>
          <w:sz w:val="30"/>
          <w:szCs w:val="30"/>
        </w:rPr>
      </w:pPr>
      <w:r w:rsidRPr="0065285A">
        <w:rPr>
          <w:sz w:val="30"/>
          <w:szCs w:val="30"/>
          <w:cs/>
        </w:rPr>
        <w:t>เมื่อวันที่</w:t>
      </w:r>
      <w:r w:rsidRPr="0065285A">
        <w:rPr>
          <w:rFonts w:hint="cs"/>
          <w:sz w:val="30"/>
          <w:szCs w:val="30"/>
          <w:cs/>
        </w:rPr>
        <w:t xml:space="preserve"> </w:t>
      </w:r>
      <w:r w:rsidRPr="0065285A">
        <w:rPr>
          <w:sz w:val="30"/>
          <w:szCs w:val="30"/>
        </w:rPr>
        <w:t>30</w:t>
      </w:r>
      <w:r w:rsidRPr="0065285A">
        <w:rPr>
          <w:sz w:val="30"/>
          <w:szCs w:val="30"/>
          <w:cs/>
        </w:rPr>
        <w:t xml:space="preserve"> เมษายน </w:t>
      </w:r>
      <w:r w:rsidRPr="0065285A">
        <w:rPr>
          <w:sz w:val="30"/>
          <w:szCs w:val="30"/>
        </w:rPr>
        <w:t>2568</w:t>
      </w:r>
      <w:r w:rsidRPr="0065285A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Pr="0065285A">
        <w:rPr>
          <w:sz w:val="30"/>
          <w:szCs w:val="30"/>
        </w:rPr>
        <w:t xml:space="preserve">2568 </w:t>
      </w:r>
      <w:r w:rsidRPr="0065285A">
        <w:rPr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65285A">
        <w:rPr>
          <w:sz w:val="30"/>
          <w:szCs w:val="30"/>
        </w:rPr>
        <w:t>2567</w:t>
      </w:r>
      <w:r w:rsidRPr="0065285A">
        <w:rPr>
          <w:sz w:val="30"/>
          <w:szCs w:val="30"/>
          <w:cs/>
        </w:rPr>
        <w:t xml:space="preserve"> ในอัตราหุ้นละ </w:t>
      </w:r>
      <w:r w:rsidRPr="0065285A">
        <w:rPr>
          <w:sz w:val="30"/>
          <w:szCs w:val="30"/>
        </w:rPr>
        <w:t>0.6</w:t>
      </w:r>
      <w:r w:rsidRPr="0065285A">
        <w:rPr>
          <w:sz w:val="30"/>
          <w:szCs w:val="30"/>
          <w:cs/>
        </w:rPr>
        <w:t xml:space="preserve"> บาท คิดเป็นจำนวนเงิน </w:t>
      </w:r>
      <w:r w:rsidRPr="0065285A">
        <w:rPr>
          <w:sz w:val="30"/>
          <w:szCs w:val="30"/>
        </w:rPr>
        <w:t xml:space="preserve">1,802.2 </w:t>
      </w:r>
      <w:r w:rsidRPr="0065285A">
        <w:rPr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65285A">
        <w:rPr>
          <w:rFonts w:hint="cs"/>
          <w:sz w:val="30"/>
          <w:szCs w:val="30"/>
          <w:cs/>
        </w:rPr>
        <w:t xml:space="preserve">ระหว่างปี </w:t>
      </w:r>
      <w:r w:rsidRPr="0065285A">
        <w:rPr>
          <w:sz w:val="30"/>
          <w:szCs w:val="30"/>
        </w:rPr>
        <w:t xml:space="preserve">2567 </w:t>
      </w:r>
      <w:r w:rsidRPr="0065285A">
        <w:rPr>
          <w:sz w:val="30"/>
          <w:szCs w:val="30"/>
          <w:cs/>
        </w:rPr>
        <w:t xml:space="preserve">ในอัตราหุ้นละ </w:t>
      </w:r>
      <w:r w:rsidRPr="0065285A">
        <w:rPr>
          <w:sz w:val="30"/>
          <w:szCs w:val="30"/>
        </w:rPr>
        <w:t xml:space="preserve">0.3 </w:t>
      </w:r>
      <w:r w:rsidRPr="0065285A">
        <w:rPr>
          <w:sz w:val="30"/>
          <w:szCs w:val="30"/>
          <w:cs/>
        </w:rPr>
        <w:t>บาท รวมเป็นจำนวนเงินทั้งสิ้น</w:t>
      </w:r>
      <w:r w:rsidRPr="0065285A">
        <w:rPr>
          <w:sz w:val="30"/>
          <w:szCs w:val="30"/>
        </w:rPr>
        <w:t xml:space="preserve"> 901.1 </w:t>
      </w:r>
      <w:r w:rsidRPr="0065285A">
        <w:rPr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65285A">
        <w:rPr>
          <w:sz w:val="30"/>
          <w:szCs w:val="30"/>
        </w:rPr>
        <w:t>0.3</w:t>
      </w:r>
      <w:r w:rsidRPr="0065285A">
        <w:rPr>
          <w:sz w:val="30"/>
          <w:szCs w:val="30"/>
          <w:cs/>
        </w:rPr>
        <w:t xml:space="preserve"> บาท รวมเป็นจำนวนเงินทั้งสิ้นประมาณ </w:t>
      </w:r>
      <w:r w:rsidRPr="0065285A">
        <w:rPr>
          <w:sz w:val="30"/>
          <w:szCs w:val="30"/>
        </w:rPr>
        <w:t>901.1</w:t>
      </w:r>
      <w:r w:rsidRPr="0065285A">
        <w:rPr>
          <w:sz w:val="30"/>
          <w:szCs w:val="30"/>
          <w:cs/>
        </w:rPr>
        <w:t xml:space="preserve"> ล้านบาท </w:t>
      </w:r>
      <w:r w:rsidRPr="0065285A">
        <w:rPr>
          <w:rFonts w:hint="cs"/>
          <w:sz w:val="30"/>
          <w:szCs w:val="30"/>
          <w:cs/>
        </w:rPr>
        <w:t>ซึ่งได้จ่ายให้กับผู้ถือหุ้นแล้วเมื่อ</w:t>
      </w:r>
      <w:r w:rsidRPr="0065285A">
        <w:rPr>
          <w:sz w:val="30"/>
          <w:szCs w:val="30"/>
          <w:cs/>
        </w:rPr>
        <w:t xml:space="preserve">วันที่ </w:t>
      </w:r>
      <w:r w:rsidRPr="0065285A">
        <w:rPr>
          <w:sz w:val="30"/>
          <w:szCs w:val="30"/>
        </w:rPr>
        <w:t>26</w:t>
      </w:r>
      <w:r w:rsidRPr="0065285A">
        <w:rPr>
          <w:sz w:val="30"/>
          <w:szCs w:val="30"/>
          <w:cs/>
        </w:rPr>
        <w:t xml:space="preserve"> พฤษภาคม</w:t>
      </w:r>
      <w:r w:rsidRPr="0065285A">
        <w:rPr>
          <w:sz w:val="30"/>
          <w:szCs w:val="30"/>
        </w:rPr>
        <w:t xml:space="preserve"> 2568</w:t>
      </w:r>
    </w:p>
    <w:p w14:paraId="50568FAC" w14:textId="77777777" w:rsidR="003417E2" w:rsidRPr="0065285A" w:rsidRDefault="003417E2" w:rsidP="003417E2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23D2A1F0" w14:textId="77777777" w:rsidR="003417E2" w:rsidRPr="00FE478F" w:rsidRDefault="003417E2" w:rsidP="003417E2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5285A">
        <w:rPr>
          <w:rFonts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5285A">
        <w:rPr>
          <w:rFonts w:hint="cs"/>
          <w:sz w:val="30"/>
          <w:szCs w:val="30"/>
          <w:cs/>
        </w:rPr>
        <w:t>ได้มีมติอนุมัติการจัดสรรกำไรจากผลการดำเนินงานงวด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ครึ่งปีแรกของปี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5285A">
        <w:rPr>
          <w:rFonts w:hint="cs"/>
          <w:sz w:val="30"/>
          <w:szCs w:val="30"/>
          <w:cs/>
        </w:rPr>
        <w:t xml:space="preserve">เป็นเงินปันผลระหว่างกาล ในอัตราหุ้นละ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0.4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65285A">
        <w:rPr>
          <w:rFonts w:hint="cs"/>
          <w:sz w:val="30"/>
          <w:szCs w:val="30"/>
          <w:cs/>
        </w:rPr>
        <w:t xml:space="preserve">คิดเป็นจำนวนเงินประมาณ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1,201.5</w:t>
      </w:r>
      <w:r w:rsidRPr="006528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65285A">
        <w:rPr>
          <w:rFonts w:hint="cs"/>
          <w:sz w:val="30"/>
          <w:szCs w:val="30"/>
          <w:cs/>
        </w:rPr>
        <w:t xml:space="preserve"> เงินปันผลดังกล่าวได้จ่ายให้แก่ผู้ถือหุ้นในเดือนกันยายน </w:t>
      </w:r>
      <w:r w:rsidRPr="0065285A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46A2B0A1" w14:textId="77777777" w:rsidR="009C5926" w:rsidRDefault="009C5926" w:rsidP="00AA7CA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0073EED" w14:textId="77777777" w:rsidR="00DB2207" w:rsidRPr="00B657B8" w:rsidRDefault="00FA6478" w:rsidP="00DB220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br w:type="column"/>
      </w:r>
      <w:r w:rsidR="00DB2207"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ปี</w:t>
      </w:r>
      <w:r w:rsidR="00DB2207" w:rsidRPr="00B657B8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DB2207">
        <w:rPr>
          <w:rFonts w:cs="Angsana New"/>
          <w:i/>
          <w:iCs/>
          <w:sz w:val="30"/>
          <w:szCs w:val="30"/>
          <w:lang w:bidi="th-TH"/>
        </w:rPr>
        <w:t>2567</w:t>
      </w:r>
    </w:p>
    <w:p w14:paraId="6105F3AC" w14:textId="77777777" w:rsidR="00DB2207" w:rsidRPr="00B657B8" w:rsidRDefault="00DB2207" w:rsidP="00DB220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C61E4C7" w14:textId="08202EAD" w:rsidR="00DB2207" w:rsidRPr="001754A6" w:rsidRDefault="00DB2207" w:rsidP="00DB220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1754A6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>
        <w:rPr>
          <w:rFonts w:cs="Angsana New"/>
          <w:sz w:val="30"/>
          <w:szCs w:val="30"/>
          <w:lang w:bidi="th-TH"/>
        </w:rPr>
        <w:t>24</w:t>
      </w:r>
      <w:r w:rsidRPr="001754A6">
        <w:rPr>
          <w:rFonts w:cs="Angsana New"/>
          <w:sz w:val="30"/>
          <w:szCs w:val="30"/>
          <w:cs/>
          <w:lang w:bidi="th-TH"/>
        </w:rPr>
        <w:t xml:space="preserve"> เมษายน </w:t>
      </w:r>
      <w:r>
        <w:rPr>
          <w:rFonts w:cs="Angsana New"/>
          <w:sz w:val="30"/>
          <w:szCs w:val="30"/>
          <w:lang w:bidi="th-TH"/>
        </w:rPr>
        <w:t>2567</w:t>
      </w:r>
      <w:r w:rsidRPr="001754A6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>
        <w:rPr>
          <w:rFonts w:cs="Angsana New"/>
          <w:sz w:val="30"/>
          <w:szCs w:val="30"/>
          <w:lang w:bidi="th-TH"/>
        </w:rPr>
        <w:t>2567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1754A6">
        <w:rPr>
          <w:rFonts w:cs="Angsana New"/>
          <w:sz w:val="30"/>
          <w:szCs w:val="30"/>
          <w:lang w:bidi="th-TH"/>
        </w:rPr>
        <w:br/>
      </w:r>
      <w:r w:rsidRPr="001754A6">
        <w:rPr>
          <w:rFonts w:cs="Angsana New"/>
          <w:sz w:val="30"/>
          <w:szCs w:val="30"/>
          <w:cs/>
          <w:lang w:bidi="th-TH"/>
        </w:rPr>
        <w:t xml:space="preserve">ปี </w:t>
      </w:r>
      <w:r>
        <w:rPr>
          <w:rFonts w:cs="Angsana New"/>
          <w:sz w:val="30"/>
          <w:szCs w:val="30"/>
          <w:lang w:bidi="th-TH"/>
        </w:rPr>
        <w:t>2566</w:t>
      </w:r>
      <w:r w:rsidRPr="001754A6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.</w:t>
      </w:r>
      <w:r w:rsidR="00DD4163">
        <w:rPr>
          <w:rFonts w:cs="Angsana New"/>
          <w:sz w:val="30"/>
          <w:szCs w:val="30"/>
          <w:lang w:bidi="th-TH"/>
        </w:rPr>
        <w:t>7</w:t>
      </w:r>
      <w:r w:rsidRPr="001754A6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>
        <w:rPr>
          <w:rFonts w:cs="Angsana New"/>
          <w:sz w:val="30"/>
          <w:szCs w:val="30"/>
          <w:lang w:bidi="th-TH"/>
        </w:rPr>
        <w:t>4</w:t>
      </w:r>
      <w:r w:rsidRPr="001754A6">
        <w:rPr>
          <w:rFonts w:cs="Angsana New"/>
          <w:sz w:val="30"/>
          <w:szCs w:val="30"/>
          <w:lang w:bidi="th-TH"/>
        </w:rPr>
        <w:t>,</w:t>
      </w:r>
      <w:r>
        <w:rPr>
          <w:rFonts w:cs="Angsana New"/>
          <w:sz w:val="30"/>
          <w:szCs w:val="30"/>
          <w:lang w:bidi="th-TH"/>
        </w:rPr>
        <w:t>956</w:t>
      </w:r>
      <w:r w:rsidRPr="001754A6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1754A6">
        <w:rPr>
          <w:rFonts w:cs="Angsana New" w:hint="cs"/>
          <w:sz w:val="30"/>
          <w:szCs w:val="30"/>
          <w:cs/>
          <w:lang w:bidi="th-TH"/>
        </w:rPr>
        <w:t xml:space="preserve">ระหว่างปี </w:t>
      </w:r>
      <w:r>
        <w:rPr>
          <w:rFonts w:cs="Angsana New"/>
          <w:sz w:val="30"/>
          <w:szCs w:val="30"/>
          <w:lang w:bidi="th-TH"/>
        </w:rPr>
        <w:t>2566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 xml:space="preserve">ในอัตราหุ้นละ </w:t>
      </w:r>
      <w:r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2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/>
          <w:sz w:val="30"/>
          <w:szCs w:val="30"/>
          <w:lang w:bidi="th-TH"/>
        </w:rPr>
        <w:t>3</w:t>
      </w:r>
      <w:r w:rsidRPr="001754A6">
        <w:rPr>
          <w:rFonts w:cs="Angsana New"/>
          <w:sz w:val="30"/>
          <w:szCs w:val="30"/>
          <w:lang w:bidi="th-TH"/>
        </w:rPr>
        <w:t>,</w:t>
      </w:r>
      <w:r>
        <w:rPr>
          <w:rFonts w:cs="Angsana New"/>
          <w:sz w:val="30"/>
          <w:szCs w:val="30"/>
          <w:lang w:bidi="th-TH"/>
        </w:rPr>
        <w:t>604</w:t>
      </w:r>
      <w:r w:rsidRPr="001754A6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4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 xml:space="preserve">ล้านบาท </w:t>
      </w:r>
      <w:r>
        <w:rPr>
          <w:rFonts w:cs="Angsana New"/>
          <w:sz w:val="30"/>
          <w:szCs w:val="30"/>
          <w:cs/>
          <w:lang w:bidi="th-TH"/>
        </w:rPr>
        <w:br/>
      </w:r>
      <w:r w:rsidRPr="001754A6">
        <w:rPr>
          <w:rFonts w:cs="Angsana New"/>
          <w:sz w:val="30"/>
          <w:szCs w:val="30"/>
          <w:cs/>
          <w:lang w:bidi="th-TH"/>
        </w:rPr>
        <w:t xml:space="preserve">คงเหลือเงินปันผลที่จะต้องจ่ายเพิ่มอีกอัตราหุ้นละ </w:t>
      </w:r>
      <w:r>
        <w:rPr>
          <w:rFonts w:cs="Angsana New"/>
          <w:sz w:val="30"/>
          <w:szCs w:val="30"/>
          <w:lang w:bidi="th-TH"/>
        </w:rPr>
        <w:t>0</w:t>
      </w:r>
      <w:r w:rsidRPr="001754A6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5</w:t>
      </w:r>
      <w:r w:rsidRPr="001754A6">
        <w:rPr>
          <w:rFonts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,</w:t>
      </w:r>
      <w:r>
        <w:rPr>
          <w:rFonts w:cs="Angsana New"/>
          <w:sz w:val="30"/>
          <w:szCs w:val="30"/>
          <w:lang w:bidi="th-TH"/>
        </w:rPr>
        <w:t>351</w:t>
      </w:r>
      <w:r w:rsidRPr="001754A6">
        <w:rPr>
          <w:rFonts w:cs="Angsana New"/>
          <w:sz w:val="30"/>
          <w:szCs w:val="30"/>
          <w:lang w:bidi="th-TH"/>
        </w:rPr>
        <w:t>.</w:t>
      </w:r>
      <w:r w:rsidR="00DD4163">
        <w:rPr>
          <w:rFonts w:cs="Angsana New"/>
          <w:sz w:val="30"/>
          <w:szCs w:val="30"/>
          <w:lang w:bidi="th-TH"/>
        </w:rPr>
        <w:t>7</w:t>
      </w:r>
      <w:r w:rsidRPr="001754A6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1754A6">
        <w:rPr>
          <w:rFonts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1754A6">
        <w:rPr>
          <w:rFonts w:cs="Angsana New"/>
          <w:sz w:val="30"/>
          <w:szCs w:val="30"/>
          <w:cs/>
          <w:lang w:bidi="th-TH"/>
        </w:rPr>
        <w:t xml:space="preserve">วันที่ </w:t>
      </w:r>
      <w:r>
        <w:rPr>
          <w:rFonts w:cs="Angsana New"/>
          <w:sz w:val="30"/>
          <w:szCs w:val="30"/>
          <w:lang w:bidi="th-TH"/>
        </w:rPr>
        <w:t>23</w:t>
      </w:r>
      <w:r w:rsidRPr="001754A6">
        <w:rPr>
          <w:rFonts w:cs="Angsana New"/>
          <w:sz w:val="30"/>
          <w:szCs w:val="30"/>
          <w:cs/>
          <w:lang w:bidi="th-TH"/>
        </w:rPr>
        <w:t xml:space="preserve"> พฤษภาคม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/>
          <w:sz w:val="30"/>
          <w:szCs w:val="30"/>
          <w:lang w:bidi="th-TH"/>
        </w:rPr>
        <w:t>2567</w:t>
      </w:r>
    </w:p>
    <w:p w14:paraId="12927139" w14:textId="77777777" w:rsidR="00DB2207" w:rsidRPr="007B476A" w:rsidRDefault="00DB2207" w:rsidP="00DB220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170E63C3" w14:textId="5494C8C9" w:rsidR="00DB2207" w:rsidRPr="005D2F5A" w:rsidRDefault="00DB2207" w:rsidP="00DB220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530353">
        <w:rPr>
          <w:rFonts w:cs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>
        <w:rPr>
          <w:rFonts w:cs="Angsana New"/>
          <w:sz w:val="30"/>
          <w:szCs w:val="30"/>
          <w:lang w:bidi="th-TH"/>
        </w:rPr>
        <w:t>14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สิงหาคม </w:t>
      </w:r>
      <w:r>
        <w:rPr>
          <w:rFonts w:cs="Angsana New"/>
          <w:sz w:val="30"/>
          <w:szCs w:val="30"/>
          <w:lang w:bidi="th-TH"/>
        </w:rPr>
        <w:t>2567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ได้มีมติอนุมัติการจัดสรรกำไรจากผลการดำเนินงานงวดครึ่งปีแรกของปี </w:t>
      </w:r>
      <w:r>
        <w:rPr>
          <w:rFonts w:cs="Angsana New"/>
          <w:sz w:val="30"/>
          <w:szCs w:val="30"/>
          <w:lang w:bidi="th-TH"/>
        </w:rPr>
        <w:t>2567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เป็นเงินปันผลระหว่างกาล ในอัตราหุ้นละ </w:t>
      </w:r>
      <w:r>
        <w:rPr>
          <w:rFonts w:cs="Angsana New"/>
          <w:sz w:val="30"/>
          <w:szCs w:val="30"/>
          <w:lang w:bidi="th-TH"/>
        </w:rPr>
        <w:t>0</w:t>
      </w:r>
      <w:r w:rsidRPr="00530353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3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บาท คิดเป็นจำนวนเงินประมาณ </w:t>
      </w:r>
      <w:r>
        <w:rPr>
          <w:rFonts w:cs="Angsana New"/>
          <w:sz w:val="30"/>
          <w:szCs w:val="30"/>
          <w:lang w:bidi="th-TH"/>
        </w:rPr>
        <w:t>901</w:t>
      </w:r>
      <w:r w:rsidRPr="00530353">
        <w:rPr>
          <w:rFonts w:cs="Angsana New"/>
          <w:sz w:val="30"/>
          <w:szCs w:val="30"/>
          <w:lang w:bidi="th-TH"/>
        </w:rPr>
        <w:t>.</w:t>
      </w:r>
      <w:r>
        <w:rPr>
          <w:rFonts w:cs="Angsana New"/>
          <w:sz w:val="30"/>
          <w:szCs w:val="30"/>
          <w:lang w:bidi="th-TH"/>
        </w:rPr>
        <w:t>1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>ล้านบาท เงินปันผลดังกล่าวได้จ่ายให้แก่ผู้ถือหุ้น</w:t>
      </w:r>
      <w:r w:rsidRPr="00530353">
        <w:rPr>
          <w:rFonts w:cs="Angsana New" w:hint="cs"/>
          <w:sz w:val="30"/>
          <w:szCs w:val="30"/>
          <w:cs/>
          <w:lang w:bidi="th-TH"/>
        </w:rPr>
        <w:t>แล้ว</w:t>
      </w:r>
      <w:r w:rsidRPr="00530353">
        <w:rPr>
          <w:rFonts w:cs="Angsana New"/>
          <w:sz w:val="30"/>
          <w:szCs w:val="30"/>
          <w:cs/>
          <w:lang w:bidi="th-TH"/>
        </w:rPr>
        <w:t xml:space="preserve">ในเดือนกันยายน </w:t>
      </w:r>
      <w:r>
        <w:rPr>
          <w:rFonts w:cs="Angsana New"/>
          <w:sz w:val="30"/>
          <w:szCs w:val="30"/>
          <w:lang w:bidi="th-TH"/>
        </w:rPr>
        <w:t>2567</w:t>
      </w:r>
    </w:p>
    <w:p w14:paraId="1CEB06D0" w14:textId="6BF0A0FF" w:rsidR="0097723E" w:rsidRPr="00AE4D5B" w:rsidRDefault="009772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AE4D5B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AE4D5B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AE4D5B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2DEAB175" w14:textId="5E3560A6" w:rsidR="00C13F2E" w:rsidRPr="00AE4D5B" w:rsidRDefault="009869C5" w:rsidP="00C13F2E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AE4D5B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AE4D5B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9F6F911" w14:textId="3DADE0B2" w:rsidR="00C13F2E" w:rsidRPr="00AE4D5B" w:rsidRDefault="003C7E0B" w:rsidP="003C7E0B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1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5"/>
        <w:gridCol w:w="1234"/>
        <w:gridCol w:w="178"/>
        <w:gridCol w:w="785"/>
        <w:gridCol w:w="178"/>
        <w:gridCol w:w="910"/>
        <w:gridCol w:w="183"/>
        <w:gridCol w:w="901"/>
        <w:gridCol w:w="183"/>
        <w:gridCol w:w="903"/>
      </w:tblGrid>
      <w:tr w:rsidR="001441B4" w:rsidRPr="00AE4D5B" w14:paraId="7D2286CC" w14:textId="77777777" w:rsidTr="00C06189">
        <w:trPr>
          <w:trHeight w:val="363"/>
          <w:tblHeader/>
        </w:trPr>
        <w:tc>
          <w:tcPr>
            <w:tcW w:w="3815" w:type="dxa"/>
            <w:vAlign w:val="bottom"/>
          </w:tcPr>
          <w:p w14:paraId="1552DD69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455" w:type="dxa"/>
            <w:gridSpan w:val="9"/>
          </w:tcPr>
          <w:p w14:paraId="2704C5BC" w14:textId="1300A229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4765E0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487711"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441B4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41B4" w:rsidRPr="00AE4D5B" w14:paraId="13149ACE" w14:textId="77777777" w:rsidTr="00C06189">
        <w:trPr>
          <w:trHeight w:val="363"/>
          <w:tblHeader/>
        </w:trPr>
        <w:tc>
          <w:tcPr>
            <w:tcW w:w="3815" w:type="dxa"/>
            <w:vAlign w:val="bottom"/>
          </w:tcPr>
          <w:p w14:paraId="309A479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4" w:type="dxa"/>
          </w:tcPr>
          <w:p w14:paraId="29B8E231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34CA3B15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43" w:type="dxa"/>
            <w:gridSpan w:val="7"/>
            <w:tcBorders>
              <w:bottom w:val="single" w:sz="4" w:space="0" w:color="auto"/>
            </w:tcBorders>
            <w:vAlign w:val="bottom"/>
          </w:tcPr>
          <w:p w14:paraId="4D4960D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441B4" w:rsidRPr="00AE4D5B" w14:paraId="130758A9" w14:textId="77777777" w:rsidTr="00C06189">
        <w:trPr>
          <w:trHeight w:val="363"/>
          <w:tblHeader/>
        </w:trPr>
        <w:tc>
          <w:tcPr>
            <w:tcW w:w="3815" w:type="dxa"/>
            <w:vAlign w:val="bottom"/>
          </w:tcPr>
          <w:p w14:paraId="188398FF" w14:textId="3E745A24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sz w:val="30"/>
                <w:szCs w:val="30"/>
                <w:cs/>
                <w:lang w:bidi="th-TH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34" w:type="dxa"/>
          </w:tcPr>
          <w:p w14:paraId="0B911F0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960A982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C53C920" w14:textId="5C3C5DA4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57B5DA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70E85551" w14:textId="52E35871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C1DFE90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5BB90C9" w14:textId="3D2749A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47AE4AE2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47B8E1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41B4" w:rsidRPr="00AE4D5B" w14:paraId="3B880727" w14:textId="77777777" w:rsidTr="00C06189">
        <w:trPr>
          <w:tblHeader/>
        </w:trPr>
        <w:tc>
          <w:tcPr>
            <w:tcW w:w="3815" w:type="dxa"/>
          </w:tcPr>
          <w:p w14:paraId="1BE0FD60" w14:textId="77777777" w:rsidR="001441B4" w:rsidRPr="00AE4D5B" w:rsidRDefault="001441B4" w:rsidP="00225CA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455" w:type="dxa"/>
            <w:gridSpan w:val="9"/>
          </w:tcPr>
          <w:p w14:paraId="2165054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1B4" w:rsidRPr="00AE4D5B" w14:paraId="726B73E3" w14:textId="77777777" w:rsidTr="00C06189">
        <w:trPr>
          <w:cantSplit/>
        </w:trPr>
        <w:tc>
          <w:tcPr>
            <w:tcW w:w="3815" w:type="dxa"/>
          </w:tcPr>
          <w:p w14:paraId="6C8729E6" w14:textId="6EDA3FD1" w:rsidR="001441B4" w:rsidRPr="00AE4D5B" w:rsidRDefault="00B176C5" w:rsidP="00225CA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333D9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34" w:type="dxa"/>
          </w:tcPr>
          <w:p w14:paraId="185F4861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A68736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</w:tcPr>
          <w:p w14:paraId="341FF8CE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998CE21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</w:tcPr>
          <w:p w14:paraId="062892EC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D990D6C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53A4D01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4CFAC63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</w:tcPr>
          <w:p w14:paraId="5E154E58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1B4" w:rsidRPr="00AE4D5B" w14:paraId="6A06743F" w14:textId="77777777" w:rsidTr="00C06189">
        <w:trPr>
          <w:cantSplit/>
        </w:trPr>
        <w:tc>
          <w:tcPr>
            <w:tcW w:w="9270" w:type="dxa"/>
            <w:gridSpan w:val="10"/>
          </w:tcPr>
          <w:p w14:paraId="1F49B73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A70961" w:rsidRPr="00AE4D5B" w14:paraId="4F760751" w14:textId="77777777" w:rsidTr="00C06189">
        <w:trPr>
          <w:cantSplit/>
        </w:trPr>
        <w:tc>
          <w:tcPr>
            <w:tcW w:w="3815" w:type="dxa"/>
          </w:tcPr>
          <w:p w14:paraId="6CCE84CA" w14:textId="44049A6F" w:rsidR="00A70961" w:rsidRPr="00A70961" w:rsidRDefault="00A70961" w:rsidP="00D81B85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</w:pPr>
            <w:r w:rsidRPr="00A70961">
              <w:rPr>
                <w:rFonts w:asciiTheme="majorBidi" w:hAnsi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4" w:type="dxa"/>
            <w:vAlign w:val="bottom"/>
          </w:tcPr>
          <w:p w14:paraId="49C925A7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B663A4" w14:textId="77777777" w:rsidR="00A70961" w:rsidRPr="00AE4D5B" w:rsidRDefault="00A70961" w:rsidP="00D81B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24195A9B" w14:textId="77777777" w:rsidR="00A70961" w:rsidRPr="00B657B8" w:rsidRDefault="00A70961" w:rsidP="00D81B8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B59F7B" w14:textId="77777777" w:rsidR="00A70961" w:rsidRPr="00AE4D5B" w:rsidRDefault="00A70961" w:rsidP="00D81B8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1B43436" w14:textId="77777777" w:rsidR="00A70961" w:rsidRPr="00B657B8" w:rsidRDefault="00A70961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943BF46" w14:textId="77777777" w:rsidR="00A70961" w:rsidRPr="00AE4D5B" w:rsidRDefault="00A70961" w:rsidP="00D81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70DE176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A8F2E2E" w14:textId="77777777" w:rsidR="00A70961" w:rsidRPr="00AE4D5B" w:rsidRDefault="00A70961" w:rsidP="00D81B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51EB6B09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81B85" w:rsidRPr="00AE4D5B" w14:paraId="15515226" w14:textId="77777777" w:rsidTr="00C06189">
        <w:trPr>
          <w:cantSplit/>
        </w:trPr>
        <w:tc>
          <w:tcPr>
            <w:tcW w:w="3815" w:type="dxa"/>
          </w:tcPr>
          <w:p w14:paraId="14A688BB" w14:textId="77777777" w:rsidR="00D81B85" w:rsidRPr="00AE4D5B" w:rsidRDefault="00D81B85" w:rsidP="00D81B8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4" w:type="dxa"/>
            <w:vAlign w:val="bottom"/>
          </w:tcPr>
          <w:p w14:paraId="53D81A5D" w14:textId="39C8CF51" w:rsidR="00D81B85" w:rsidRPr="00AE4D5B" w:rsidRDefault="00A10180" w:rsidP="00C0618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247856FA" w14:textId="77777777" w:rsidR="00D81B85" w:rsidRPr="00AE4D5B" w:rsidRDefault="00D81B85" w:rsidP="00D81B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37AD6B98" w14:textId="67C62FD0" w:rsidR="00D81B85" w:rsidRPr="00AE4D5B" w:rsidRDefault="00A10180" w:rsidP="00D81B8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057798" w14:textId="77777777" w:rsidR="00D81B85" w:rsidRPr="00AE4D5B" w:rsidRDefault="00D81B85" w:rsidP="00D81B8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3C9BFBC" w14:textId="39253327" w:rsidR="00D81B85" w:rsidRPr="00AE4D5B" w:rsidRDefault="00A10180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DCD6E01" w14:textId="77777777" w:rsidR="00D81B85" w:rsidRPr="00AE4D5B" w:rsidRDefault="00D81B85" w:rsidP="00D81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D020CFB" w14:textId="794805FF" w:rsidR="00D81B85" w:rsidRPr="00AE4D5B" w:rsidRDefault="00A10180" w:rsidP="00C061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3" w:type="dxa"/>
            <w:vAlign w:val="bottom"/>
          </w:tcPr>
          <w:p w14:paraId="62B8D352" w14:textId="77777777" w:rsidR="00D81B85" w:rsidRPr="00AE4D5B" w:rsidRDefault="00D81B85" w:rsidP="00D81B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678FDE55" w14:textId="49B91172" w:rsidR="00D81B85" w:rsidRPr="00AE4D5B" w:rsidRDefault="00A10180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223EF" w:rsidRPr="00AE4D5B" w14:paraId="2F78C694" w14:textId="77777777" w:rsidTr="00C06189">
        <w:trPr>
          <w:cantSplit/>
        </w:trPr>
        <w:tc>
          <w:tcPr>
            <w:tcW w:w="3815" w:type="dxa"/>
          </w:tcPr>
          <w:p w14:paraId="367AC5FD" w14:textId="77777777" w:rsidR="00E223EF" w:rsidRPr="00AE4D5B" w:rsidRDefault="00E223EF" w:rsidP="00E223EF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4" w:type="dxa"/>
            <w:vAlign w:val="bottom"/>
          </w:tcPr>
          <w:p w14:paraId="1F0A556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7BFA41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313C90A4" w14:textId="77777777" w:rsidR="00E223EF" w:rsidRPr="00AE4D5B" w:rsidRDefault="00E223EF" w:rsidP="00E223EF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85B52C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38451C5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641C4EA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42C1062" w14:textId="77777777" w:rsidR="00E223EF" w:rsidRPr="00AE4D5B" w:rsidRDefault="00E223EF" w:rsidP="00C06189">
            <w:pPr>
              <w:pStyle w:val="acctfourfigures"/>
              <w:tabs>
                <w:tab w:val="left" w:pos="529"/>
                <w:tab w:val="decimal" w:pos="647"/>
                <w:tab w:val="decimal" w:pos="731"/>
              </w:tabs>
              <w:spacing w:line="240" w:lineRule="atLeast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97D7576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3D10256E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3EF" w:rsidRPr="00AE4D5B" w14:paraId="779AE2D3" w14:textId="77777777" w:rsidTr="00C06189">
        <w:trPr>
          <w:cantSplit/>
        </w:trPr>
        <w:tc>
          <w:tcPr>
            <w:tcW w:w="3815" w:type="dxa"/>
          </w:tcPr>
          <w:p w14:paraId="79476A8B" w14:textId="55ECEA0D" w:rsidR="00E223EF" w:rsidRPr="00AE4D5B" w:rsidRDefault="00B176C5" w:rsidP="00E223EF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3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34" w:type="dxa"/>
            <w:vAlign w:val="bottom"/>
          </w:tcPr>
          <w:p w14:paraId="43CF5FF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A252BE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3F4CF0BB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5BC0822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1990BDCC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0CDEC7C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F645C9" w14:textId="77777777" w:rsidR="00E223EF" w:rsidRPr="00AE4D5B" w:rsidRDefault="00E223EF" w:rsidP="00C06189">
            <w:pPr>
              <w:pStyle w:val="acctfourfigures"/>
              <w:tabs>
                <w:tab w:val="decimal" w:pos="647"/>
                <w:tab w:val="decimal" w:pos="731"/>
              </w:tabs>
              <w:spacing w:line="240" w:lineRule="atLeast"/>
              <w:ind w:right="-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0E009B5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DE14EDA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E223EF" w:rsidRPr="00AE4D5B" w14:paraId="153506B1" w14:textId="77777777" w:rsidTr="00C06189">
        <w:trPr>
          <w:cantSplit/>
        </w:trPr>
        <w:tc>
          <w:tcPr>
            <w:tcW w:w="5049" w:type="dxa"/>
            <w:gridSpan w:val="2"/>
          </w:tcPr>
          <w:p w14:paraId="0BFCAC92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7751083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610769A0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6BF8A9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D2F6DEB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386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F98BA65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1338F6E" w14:textId="77777777" w:rsidR="00E223EF" w:rsidRPr="00AE4D5B" w:rsidRDefault="00E223EF" w:rsidP="00C06189">
            <w:pPr>
              <w:pStyle w:val="acctfourfigures"/>
              <w:tabs>
                <w:tab w:val="decimal" w:pos="647"/>
                <w:tab w:val="decimal" w:pos="731"/>
              </w:tabs>
              <w:spacing w:line="240" w:lineRule="atLeast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2124787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324ED458" w14:textId="77777777" w:rsidR="00E223EF" w:rsidRPr="00AE4D5B" w:rsidRDefault="00E223EF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70961" w:rsidRPr="00AE4D5B" w14:paraId="2898AA94" w14:textId="77777777" w:rsidTr="00C06189">
        <w:trPr>
          <w:cantSplit/>
        </w:trPr>
        <w:tc>
          <w:tcPr>
            <w:tcW w:w="3815" w:type="dxa"/>
          </w:tcPr>
          <w:p w14:paraId="287D5B56" w14:textId="14D41628" w:rsidR="00A70961" w:rsidRPr="00AE4D5B" w:rsidRDefault="00A70961" w:rsidP="00E223EF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70961">
              <w:rPr>
                <w:rFonts w:asciiTheme="majorBidi" w:hAnsi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4" w:type="dxa"/>
            <w:vAlign w:val="bottom"/>
          </w:tcPr>
          <w:p w14:paraId="6C25ADF5" w14:textId="77777777" w:rsidR="00A70961" w:rsidRPr="00AE4D5B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8F8749" w14:textId="77777777" w:rsidR="00A70961" w:rsidRPr="00AE4D5B" w:rsidRDefault="00A70961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29460251" w14:textId="77777777" w:rsidR="00A70961" w:rsidRPr="00AE4D5B" w:rsidRDefault="00A70961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D3AE92" w14:textId="77777777" w:rsidR="00A70961" w:rsidRPr="00AE4D5B" w:rsidRDefault="00A70961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CDD0C61" w14:textId="77777777" w:rsidR="00A70961" w:rsidRPr="00AE4D5B" w:rsidRDefault="00A70961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730AA1A" w14:textId="77777777" w:rsidR="00A70961" w:rsidRPr="00AE4D5B" w:rsidRDefault="00A70961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0FA5825" w14:textId="77777777" w:rsidR="00A70961" w:rsidRPr="00AE4D5B" w:rsidRDefault="00A70961" w:rsidP="00C061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F148631" w14:textId="77777777" w:rsidR="00A70961" w:rsidRPr="00AE4D5B" w:rsidRDefault="00A70961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16CDE4A" w14:textId="77777777" w:rsidR="00A70961" w:rsidRPr="00AE4D5B" w:rsidRDefault="00A70961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33D9A" w:rsidRPr="00AE4D5B" w14:paraId="4D045221" w14:textId="77777777" w:rsidTr="00C06189">
        <w:trPr>
          <w:cantSplit/>
        </w:trPr>
        <w:tc>
          <w:tcPr>
            <w:tcW w:w="3815" w:type="dxa"/>
          </w:tcPr>
          <w:p w14:paraId="2E4E7C29" w14:textId="77777777" w:rsidR="00333D9A" w:rsidRPr="00AE4D5B" w:rsidRDefault="00333D9A" w:rsidP="00333D9A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4" w:type="dxa"/>
            <w:vAlign w:val="bottom"/>
          </w:tcPr>
          <w:p w14:paraId="13FDEBCB" w14:textId="4A9FB331" w:rsidR="00333D9A" w:rsidRPr="00AE4D5B" w:rsidRDefault="00333D9A" w:rsidP="00C0618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F4B7562" w14:textId="77777777" w:rsidR="00333D9A" w:rsidRPr="00AE4D5B" w:rsidRDefault="00333D9A" w:rsidP="00333D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5CE2F1A3" w14:textId="7AA53042" w:rsidR="00333D9A" w:rsidRPr="00AE4D5B" w:rsidRDefault="00333D9A" w:rsidP="00333D9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95CED88" w14:textId="77777777" w:rsidR="00333D9A" w:rsidRPr="00AE4D5B" w:rsidRDefault="00333D9A" w:rsidP="00333D9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D1142C9" w14:textId="671D48F1" w:rsidR="00333D9A" w:rsidRPr="00AE4D5B" w:rsidRDefault="00333D9A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A3C04B1" w14:textId="77777777" w:rsidR="00333D9A" w:rsidRPr="00AE4D5B" w:rsidRDefault="00333D9A" w:rsidP="00333D9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B8CD4D0" w14:textId="0DDD23AF" w:rsidR="00333D9A" w:rsidRPr="00AE4D5B" w:rsidRDefault="00333D9A" w:rsidP="00C0618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3" w:type="dxa"/>
            <w:vAlign w:val="bottom"/>
          </w:tcPr>
          <w:p w14:paraId="44CD1996" w14:textId="77777777" w:rsidR="00333D9A" w:rsidRPr="00AE4D5B" w:rsidRDefault="00333D9A" w:rsidP="00333D9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B5B6A29" w14:textId="01683D71" w:rsidR="00333D9A" w:rsidRPr="00AE4D5B" w:rsidRDefault="00333D9A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223EF" w:rsidRPr="00AE4D5B" w14:paraId="6BFCA75E" w14:textId="77777777" w:rsidTr="00C06189">
        <w:trPr>
          <w:cantSplit/>
        </w:trPr>
        <w:tc>
          <w:tcPr>
            <w:tcW w:w="3815" w:type="dxa"/>
          </w:tcPr>
          <w:p w14:paraId="54878F1F" w14:textId="77777777" w:rsidR="00E223EF" w:rsidRPr="00AE4D5B" w:rsidRDefault="00E223EF" w:rsidP="00E223EF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4" w:type="dxa"/>
            <w:vAlign w:val="bottom"/>
          </w:tcPr>
          <w:p w14:paraId="6F8A7D7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FD0D76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3CFA34D2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C924AB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0909FCA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74F0942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E231300" w14:textId="77777777" w:rsidR="00E223EF" w:rsidRPr="00AE4D5B" w:rsidRDefault="00E223EF" w:rsidP="00C06189">
            <w:pPr>
              <w:pStyle w:val="acctfourfigures"/>
              <w:tabs>
                <w:tab w:val="decimal" w:pos="647"/>
                <w:tab w:val="decimal" w:pos="731"/>
              </w:tabs>
              <w:spacing w:line="240" w:lineRule="atLeast"/>
              <w:ind w:right="-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29CC1BE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22C1483A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3EF" w:rsidRPr="00AE4D5B" w14:paraId="16E27E33" w14:textId="77777777" w:rsidTr="00C06189">
        <w:trPr>
          <w:cantSplit/>
        </w:trPr>
        <w:tc>
          <w:tcPr>
            <w:tcW w:w="9270" w:type="dxa"/>
            <w:gridSpan w:val="10"/>
          </w:tcPr>
          <w:p w14:paraId="12886DA1" w14:textId="77DFAC5C" w:rsidR="00E223EF" w:rsidRPr="007970BF" w:rsidRDefault="00751FBF" w:rsidP="00E223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E223EF"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E223EF" w:rsidRPr="007970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E223EF" w:rsidRPr="007970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333D9A" w:rsidRPr="00AE4D5B" w14:paraId="3B4C5379" w14:textId="77777777" w:rsidTr="00C06189">
        <w:trPr>
          <w:cantSplit/>
        </w:trPr>
        <w:tc>
          <w:tcPr>
            <w:tcW w:w="3815" w:type="dxa"/>
          </w:tcPr>
          <w:p w14:paraId="3F84F057" w14:textId="79FCF8FF" w:rsidR="00333D9A" w:rsidRPr="00AE4D5B" w:rsidRDefault="00333D9A" w:rsidP="00333D9A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4" w:type="dxa"/>
            <w:vAlign w:val="bottom"/>
          </w:tcPr>
          <w:p w14:paraId="6A0506DB" w14:textId="41247B0F" w:rsidR="00333D9A" w:rsidRPr="00AE4D5B" w:rsidRDefault="00333D9A" w:rsidP="00C0618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vAlign w:val="bottom"/>
          </w:tcPr>
          <w:p w14:paraId="5DE4E3D0" w14:textId="77777777" w:rsidR="00333D9A" w:rsidRPr="00AE4D5B" w:rsidRDefault="00333D9A" w:rsidP="00333D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vAlign w:val="bottom"/>
          </w:tcPr>
          <w:p w14:paraId="31047DC0" w14:textId="08B499ED" w:rsidR="00333D9A" w:rsidRPr="00AE4D5B" w:rsidRDefault="00333D9A" w:rsidP="00333D9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4590AC4" w14:textId="77777777" w:rsidR="00333D9A" w:rsidRPr="00AE4D5B" w:rsidRDefault="00333D9A" w:rsidP="00333D9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6FEB6C7" w14:textId="76A8C887" w:rsidR="00333D9A" w:rsidRPr="00AE4D5B" w:rsidRDefault="00333D9A" w:rsidP="00333D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401</w:t>
            </w:r>
            <w:r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4B6C542" w14:textId="77777777" w:rsidR="00333D9A" w:rsidRPr="00AE4D5B" w:rsidRDefault="00333D9A" w:rsidP="00333D9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2BA746E" w14:textId="609C764A" w:rsidR="00333D9A" w:rsidRPr="00AE4D5B" w:rsidRDefault="00333D9A" w:rsidP="00C06189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61178AD" w14:textId="77777777" w:rsidR="00333D9A" w:rsidRPr="00AE4D5B" w:rsidRDefault="00333D9A" w:rsidP="00333D9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74F6115" w14:textId="68F87ACC" w:rsidR="00333D9A" w:rsidRPr="00AE4D5B" w:rsidRDefault="00333D9A" w:rsidP="00C0618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</w:tr>
    </w:tbl>
    <w:p w14:paraId="0EFAEAFE" w14:textId="77777777" w:rsidR="004638D5" w:rsidRPr="00DC512C" w:rsidRDefault="004638D5" w:rsidP="0088122A">
      <w:pPr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</w:p>
    <w:p w14:paraId="1BDC617C" w14:textId="147F6A8F" w:rsidR="00DC512C" w:rsidRPr="00DC512C" w:rsidRDefault="00DC512C" w:rsidP="00DC512C">
      <w:pPr>
        <w:tabs>
          <w:tab w:val="left" w:pos="720"/>
        </w:tabs>
        <w:spacing w:line="240" w:lineRule="auto"/>
        <w:ind w:left="547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C512C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Pr="00DC512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CE9C8E" w14:textId="77777777" w:rsidR="00DC512C" w:rsidRPr="00DC512C" w:rsidRDefault="00DC512C" w:rsidP="00DC512C">
      <w:pPr>
        <w:tabs>
          <w:tab w:val="left" w:pos="72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DC512C" w:rsidRPr="00DC512C" w14:paraId="579C45E4" w14:textId="77777777" w:rsidTr="000B3025">
        <w:trPr>
          <w:tblHeader/>
        </w:trPr>
        <w:tc>
          <w:tcPr>
            <w:tcW w:w="2250" w:type="dxa"/>
            <w:hideMark/>
          </w:tcPr>
          <w:p w14:paraId="70948AFD" w14:textId="77777777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51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DA50DEA" w14:textId="77777777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1013832E" w14:textId="77777777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51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C512C" w:rsidRPr="00DC512C" w14:paraId="54320DB1" w14:textId="77777777" w:rsidTr="000B3025">
        <w:tc>
          <w:tcPr>
            <w:tcW w:w="2250" w:type="dxa"/>
            <w:hideMark/>
          </w:tcPr>
          <w:p w14:paraId="21320EED" w14:textId="42C4D18B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735E6F" w14:textId="77777777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1CFA94FA" w14:textId="7EF8CAD6" w:rsidR="00DC512C" w:rsidRPr="00DC512C" w:rsidRDefault="00DC512C" w:rsidP="000B30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51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6A6A6A4" w14:textId="77777777" w:rsidR="00C7257A" w:rsidRDefault="00C7257A" w:rsidP="00C7257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1A205E8D" w14:textId="77777777" w:rsidR="00800A20" w:rsidRDefault="00800A20" w:rsidP="00C7257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251A5AEE" w14:textId="77777777" w:rsidR="00800A20" w:rsidRDefault="00800A20" w:rsidP="00C7257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5BA66900" w14:textId="77777777" w:rsidR="00657036" w:rsidRPr="0078208F" w:rsidRDefault="00657036" w:rsidP="00C7257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3307B062" w14:textId="5AF6BC67" w:rsidR="00092727" w:rsidRPr="00AE4D5B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49066B94" w14:textId="6D025580" w:rsidR="00092727" w:rsidRPr="0078208F" w:rsidRDefault="00092727" w:rsidP="00092727">
      <w:pPr>
        <w:tabs>
          <w:tab w:val="left" w:pos="540"/>
          <w:tab w:val="left" w:pos="900"/>
        </w:tabs>
        <w:ind w:left="540"/>
        <w:jc w:val="thaiDistribute"/>
      </w:pPr>
    </w:p>
    <w:p w14:paraId="5D1DADE2" w14:textId="055DAEE6" w:rsidR="009D6040" w:rsidRPr="00AE4D5B" w:rsidRDefault="009D6040" w:rsidP="009D604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6E56AD9" w14:textId="3A564D90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0AAB610" w14:textId="77777777" w:rsidR="001A3DA5" w:rsidRPr="0078208F" w:rsidRDefault="001A3DA5" w:rsidP="0097723E">
      <w:pPr>
        <w:spacing w:line="240" w:lineRule="auto"/>
        <w:ind w:right="-7"/>
        <w:jc w:val="thaiDistribute"/>
        <w:rPr>
          <w:rFonts w:asciiTheme="majorBidi" w:hAnsiTheme="majorBidi" w:cstheme="majorBidi"/>
        </w:rPr>
      </w:pPr>
    </w:p>
    <w:p w14:paraId="12FE3A6E" w14:textId="589758C8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78208F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64D86756" w14:textId="28F602DE" w:rsidR="00DE0FFA" w:rsidRDefault="009D6040" w:rsidP="00DB1FC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611D6D8" w14:textId="77777777" w:rsidR="00657036" w:rsidRPr="00DB1FCA" w:rsidRDefault="00657036" w:rsidP="00DB1FC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2925E" w14:textId="75CEC7CE" w:rsidR="0087082B" w:rsidRPr="00AE4D5B" w:rsidRDefault="00F43866" w:rsidP="008B059A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i/>
          <w:iCs/>
          <w:sz w:val="30"/>
          <w:szCs w:val="30"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.1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87082B" w:rsidRPr="00EA74A2">
        <w:rPr>
          <w:i/>
          <w:iCs/>
          <w:sz w:val="30"/>
          <w:szCs w:val="30"/>
          <w:cs/>
        </w:rPr>
        <w:t>ความ</w:t>
      </w:r>
      <w:r w:rsidR="0087082B" w:rsidRPr="00AE4D5B">
        <w:rPr>
          <w:i/>
          <w:iCs/>
          <w:sz w:val="30"/>
          <w:szCs w:val="30"/>
          <w:cs/>
        </w:rPr>
        <w:t>เสี่ยงด้าน</w:t>
      </w:r>
      <w:r w:rsidR="0087082B" w:rsidRPr="00AE4D5B">
        <w:rPr>
          <w:rFonts w:hint="cs"/>
          <w:i/>
          <w:iCs/>
          <w:sz w:val="30"/>
          <w:szCs w:val="30"/>
          <w:cs/>
        </w:rPr>
        <w:t>เครดิต</w:t>
      </w:r>
    </w:p>
    <w:p w14:paraId="1B2C05D7" w14:textId="77777777" w:rsidR="00CB6638" w:rsidRPr="00AE4D5B" w:rsidRDefault="00CB6638" w:rsidP="008B059A">
      <w:pPr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10B996E" w14:textId="5017558F" w:rsidR="00CB6638" w:rsidRPr="00AE4D5B" w:rsidRDefault="00CB6638" w:rsidP="00CB6638">
      <w:pPr>
        <w:spacing w:line="240" w:lineRule="auto"/>
        <w:rPr>
          <w:sz w:val="30"/>
          <w:szCs w:val="30"/>
        </w:rPr>
      </w:pPr>
    </w:p>
    <w:p w14:paraId="77D2AF17" w14:textId="2AC258DC" w:rsidR="00CB6638" w:rsidRPr="0060143A" w:rsidRDefault="00F43866" w:rsidP="00F43866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60143A">
        <w:rPr>
          <w:rFonts w:hint="cs"/>
          <w:sz w:val="30"/>
          <w:szCs w:val="30"/>
          <w:cs/>
        </w:rPr>
        <w:t>(ข</w:t>
      </w:r>
      <w:r w:rsidRPr="0060143A">
        <w:rPr>
          <w:sz w:val="30"/>
          <w:szCs w:val="30"/>
        </w:rPr>
        <w:t>.1.1</w:t>
      </w:r>
      <w:r w:rsidRPr="0060143A">
        <w:rPr>
          <w:rFonts w:hint="cs"/>
          <w:sz w:val="30"/>
          <w:szCs w:val="30"/>
          <w:cs/>
        </w:rPr>
        <w:t xml:space="preserve">) </w:t>
      </w:r>
      <w:r w:rsidR="00CB6638" w:rsidRPr="0060143A">
        <w:rPr>
          <w:rFonts w:hint="cs"/>
          <w:sz w:val="30"/>
          <w:szCs w:val="30"/>
          <w:cs/>
        </w:rPr>
        <w:t>ลูกหนี้การค้า</w:t>
      </w:r>
    </w:p>
    <w:p w14:paraId="6893FD04" w14:textId="69FECEAE" w:rsidR="00CB6638" w:rsidRPr="0060143A" w:rsidRDefault="00CB6638" w:rsidP="008B059A">
      <w:pPr>
        <w:spacing w:line="240" w:lineRule="auto"/>
        <w:ind w:left="1170" w:right="-7"/>
        <w:jc w:val="thaiDistribute"/>
        <w:rPr>
          <w:sz w:val="30"/>
          <w:szCs w:val="30"/>
          <w:cs/>
        </w:rPr>
      </w:pPr>
      <w:r w:rsidRPr="0060143A">
        <w:rPr>
          <w:rFonts w:hint="cs"/>
          <w:sz w:val="30"/>
          <w:szCs w:val="30"/>
          <w:cs/>
        </w:rPr>
        <w:t>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2363A" w:rsidRPr="0060143A">
        <w:rPr>
          <w:rFonts w:hint="cs"/>
          <w:sz w:val="30"/>
          <w:szCs w:val="30"/>
          <w:cs/>
        </w:rPr>
        <w:t xml:space="preserve"> </w:t>
      </w:r>
      <w:r w:rsidRPr="0060143A">
        <w:rPr>
          <w:rFonts w:hint="cs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</w:t>
      </w:r>
      <w:r w:rsidRPr="00EA74A2">
        <w:rPr>
          <w:rFonts w:hint="cs"/>
          <w:sz w:val="30"/>
          <w:szCs w:val="30"/>
          <w:cs/>
        </w:rPr>
        <w:t>ประเทศที่ลูกค้าดำเนินธุรกิจอยู่</w:t>
      </w:r>
    </w:p>
    <w:p w14:paraId="105E5F71" w14:textId="77777777" w:rsidR="00CB6638" w:rsidRDefault="00CB6638" w:rsidP="008B059A">
      <w:pPr>
        <w:spacing w:line="240" w:lineRule="auto"/>
        <w:ind w:left="1170"/>
        <w:rPr>
          <w:sz w:val="30"/>
          <w:szCs w:val="30"/>
        </w:rPr>
      </w:pPr>
    </w:p>
    <w:p w14:paraId="2D69FD1E" w14:textId="77777777" w:rsidR="00657036" w:rsidRPr="0060143A" w:rsidRDefault="00657036" w:rsidP="008B059A">
      <w:pPr>
        <w:spacing w:line="240" w:lineRule="auto"/>
        <w:ind w:left="1170"/>
        <w:rPr>
          <w:sz w:val="30"/>
          <w:szCs w:val="30"/>
        </w:rPr>
      </w:pPr>
    </w:p>
    <w:p w14:paraId="0F80357D" w14:textId="60C1EC3D" w:rsidR="00CB6638" w:rsidRPr="0060143A" w:rsidRDefault="00DA0162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  <w:r w:rsidRPr="0060143A">
        <w:rPr>
          <w:rFonts w:hint="cs"/>
          <w:sz w:val="30"/>
          <w:szCs w:val="30"/>
          <w:cs/>
        </w:rPr>
        <w:lastRenderedPageBreak/>
        <w:t>กลุ่มบริษัท</w:t>
      </w:r>
      <w:r w:rsidR="00CB6638" w:rsidRPr="0060143A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60143A">
        <w:rPr>
          <w:sz w:val="30"/>
          <w:szCs w:val="30"/>
          <w:cs/>
        </w:rPr>
        <w:t>วงเงินยอดขายจะกำหนดไว้สำหรับลูกค้าแต่ละราย</w:t>
      </w:r>
      <w:r w:rsidR="0064296D" w:rsidRPr="0060143A">
        <w:rPr>
          <w:sz w:val="30"/>
          <w:szCs w:val="30"/>
        </w:rPr>
        <w:t xml:space="preserve"> </w:t>
      </w:r>
      <w:r w:rsidR="0064296D" w:rsidRPr="0060143A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60143A">
        <w:rPr>
          <w:sz w:val="30"/>
          <w:szCs w:val="30"/>
        </w:rPr>
        <w:t xml:space="preserve"> </w:t>
      </w:r>
      <w:r w:rsidR="0064296D" w:rsidRPr="0060143A">
        <w:rPr>
          <w:sz w:val="30"/>
          <w:szCs w:val="30"/>
          <w:cs/>
        </w:rPr>
        <w:t>ซึ่งจะนำข้อมูลการเก็บเงินและประวัติการขายที่ผ่านมา</w:t>
      </w:r>
      <w:r w:rsidR="00C552C5" w:rsidRPr="0060143A">
        <w:rPr>
          <w:rFonts w:hint="cs"/>
          <w:sz w:val="30"/>
          <w:szCs w:val="30"/>
          <w:cs/>
        </w:rPr>
        <w:t xml:space="preserve"> มา</w:t>
      </w:r>
      <w:r w:rsidR="0064296D" w:rsidRPr="0060143A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โดยยอดขายที่เกินกว่าวงเงินดังกล่าวต้องได้รับการอนุมัติจากผู้บริหารของกลุ่มบริษัท</w:t>
      </w:r>
    </w:p>
    <w:p w14:paraId="569CACAB" w14:textId="77777777" w:rsidR="001A3DA5" w:rsidRPr="0060143A" w:rsidRDefault="001A3DA5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</w:p>
    <w:p w14:paraId="6FCFBB88" w14:textId="526058F8" w:rsidR="004C6C18" w:rsidRDefault="00C179F7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  <w:r w:rsidRPr="0060143A">
        <w:rPr>
          <w:sz w:val="30"/>
          <w:szCs w:val="30"/>
          <w:cs/>
        </w:rPr>
        <w:t>กลุ่มบริษัท</w:t>
      </w:r>
      <w:r w:rsidR="004C6C18" w:rsidRPr="0060143A">
        <w:rPr>
          <w:sz w:val="30"/>
          <w:szCs w:val="30"/>
          <w:cs/>
        </w:rPr>
        <w:t>จำกัดความเสี่ยงด้านเครดิตของลูกหนี้การค้าด</w:t>
      </w:r>
      <w:r w:rsidRPr="0060143A">
        <w:rPr>
          <w:sz w:val="30"/>
          <w:szCs w:val="30"/>
          <w:cs/>
        </w:rPr>
        <w:t>้วยการกำหนดระยะเวลาการจ่ายชำระ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>โดยมีระยะเวลาตั้งแต่</w:t>
      </w:r>
      <w:r w:rsidR="00DC49AF" w:rsidRPr="0060143A">
        <w:rPr>
          <w:sz w:val="30"/>
          <w:szCs w:val="30"/>
        </w:rPr>
        <w:t xml:space="preserve"> </w:t>
      </w:r>
      <w:r w:rsidR="00B176C5" w:rsidRPr="0060143A">
        <w:rPr>
          <w:sz w:val="30"/>
          <w:szCs w:val="30"/>
        </w:rPr>
        <w:t>15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 xml:space="preserve">วัน ถึง </w:t>
      </w:r>
      <w:r w:rsidR="00B176C5" w:rsidRPr="0060143A">
        <w:rPr>
          <w:sz w:val="30"/>
          <w:szCs w:val="30"/>
        </w:rPr>
        <w:t>100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>วัน</w:t>
      </w:r>
      <w:r w:rsidRPr="0060143A">
        <w:rPr>
          <w:sz w:val="30"/>
          <w:szCs w:val="30"/>
        </w:rPr>
        <w:t xml:space="preserve"> </w:t>
      </w:r>
      <w:r w:rsidR="004C6C18" w:rsidRPr="0060143A">
        <w:rPr>
          <w:sz w:val="30"/>
          <w:szCs w:val="30"/>
          <w:cs/>
        </w:rPr>
        <w:t>และมีการติดตามยอดคงค้า</w:t>
      </w:r>
      <w:r w:rsidRPr="0060143A">
        <w:rPr>
          <w:sz w:val="30"/>
          <w:szCs w:val="30"/>
          <w:cs/>
        </w:rPr>
        <w:t>งของลูกหนี้การค้าอย่างสม่ำเสมอ กลุ่มบริษัทพิจารณาการด้อยค่าทุกวัน</w:t>
      </w:r>
      <w:r w:rsidR="004C6C18" w:rsidRPr="0060143A">
        <w:rPr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</w:t>
      </w:r>
      <w:r w:rsidRPr="0060143A">
        <w:rPr>
          <w:sz w:val="30"/>
          <w:szCs w:val="30"/>
          <w:cs/>
        </w:rPr>
        <w:t>งนับจากวันที่ถึงกำหนดชำระสำหรับ</w:t>
      </w:r>
      <w:r w:rsidR="004C6C18" w:rsidRPr="0060143A">
        <w:rPr>
          <w:sz w:val="30"/>
          <w:szCs w:val="30"/>
          <w:cs/>
        </w:rPr>
        <w:t>ลูกหนี้แต่ละราย / กลุ่มลูกค้าที่มีรูปแบบของความเสี่ยง</w:t>
      </w:r>
      <w:r w:rsidRPr="0060143A">
        <w:rPr>
          <w:sz w:val="30"/>
          <w:szCs w:val="30"/>
          <w:cs/>
        </w:rPr>
        <w:t>ด้านเครดิตที่คล้ายคลึงกัน</w:t>
      </w:r>
      <w:r w:rsidR="004C6C18" w:rsidRPr="0060143A">
        <w:rPr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</w:t>
      </w:r>
      <w:r w:rsidRPr="0060143A">
        <w:rPr>
          <w:sz w:val="30"/>
          <w:szCs w:val="30"/>
          <w:cs/>
        </w:rPr>
        <w:t>ะเศรษฐกิจในปัจจุบันและมุมมองของ</w:t>
      </w:r>
      <w:r w:rsidR="004C6C18" w:rsidRPr="0060143A">
        <w:rPr>
          <w:sz w:val="30"/>
          <w:szCs w:val="30"/>
          <w:cs/>
        </w:rPr>
        <w:t>กลุ่มบร</w:t>
      </w:r>
      <w:r w:rsidRPr="0060143A">
        <w:rPr>
          <w:sz w:val="30"/>
          <w:szCs w:val="30"/>
          <w:cs/>
        </w:rPr>
        <w:t>ิษัท</w:t>
      </w:r>
      <w:r w:rsidR="004C6C18" w:rsidRPr="0060143A">
        <w:rPr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D4131F4" w14:textId="77777777" w:rsidR="00FE4BD5" w:rsidRDefault="00FE4BD5" w:rsidP="00FE4BD5">
      <w:pPr>
        <w:spacing w:line="240" w:lineRule="auto"/>
        <w:rPr>
          <w:sz w:val="30"/>
          <w:szCs w:val="30"/>
        </w:rPr>
      </w:pPr>
    </w:p>
    <w:p w14:paraId="583477F7" w14:textId="6360A6BB" w:rsidR="00FE4BD5" w:rsidRDefault="00FE4BD5" w:rsidP="00FE4BD5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(ข</w:t>
      </w:r>
      <w:r w:rsidRPr="00EA74A2">
        <w:rPr>
          <w:sz w:val="30"/>
          <w:szCs w:val="30"/>
        </w:rPr>
        <w:t>.1.2</w:t>
      </w:r>
      <w:r w:rsidRPr="00EA74A2">
        <w:rPr>
          <w:rFonts w:hint="cs"/>
          <w:sz w:val="30"/>
          <w:szCs w:val="30"/>
          <w:cs/>
        </w:rPr>
        <w:t xml:space="preserve">) </w:t>
      </w:r>
      <w:r w:rsidRPr="00FE4BD5">
        <w:rPr>
          <w:sz w:val="30"/>
          <w:szCs w:val="30"/>
          <w:cs/>
        </w:rPr>
        <w:t>เงินสดและรายการเทียบเท่าเงินสด</w:t>
      </w:r>
    </w:p>
    <w:p w14:paraId="491685FA" w14:textId="49C50EA9" w:rsidR="00FE4BD5" w:rsidRPr="00EA74A2" w:rsidRDefault="00FE4BD5" w:rsidP="00FE4BD5">
      <w:pPr>
        <w:tabs>
          <w:tab w:val="left" w:pos="990"/>
        </w:tabs>
        <w:ind w:left="1170"/>
        <w:jc w:val="thaiDistribute"/>
        <w:rPr>
          <w:sz w:val="30"/>
          <w:szCs w:val="30"/>
        </w:rPr>
      </w:pPr>
      <w:r w:rsidRPr="00FE4BD5">
        <w:rPr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>
        <w:rPr>
          <w:sz w:val="30"/>
          <w:szCs w:val="30"/>
        </w:rPr>
        <w:t xml:space="preserve"> </w:t>
      </w:r>
      <w:r w:rsidRPr="00FE4BD5">
        <w:rPr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45A34C2" w14:textId="77777777" w:rsidR="00FE4BD5" w:rsidRPr="00AE4D5B" w:rsidRDefault="00FE4BD5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</w:p>
    <w:p w14:paraId="0EE06346" w14:textId="55012EE0" w:rsidR="006F6616" w:rsidRPr="00EA74A2" w:rsidRDefault="00F43866" w:rsidP="006F6616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bookmarkStart w:id="11" w:name="_Hlk221622228"/>
      <w:r w:rsidRPr="00EA74A2">
        <w:rPr>
          <w:rFonts w:hint="cs"/>
          <w:sz w:val="30"/>
          <w:szCs w:val="30"/>
          <w:cs/>
        </w:rPr>
        <w:t>(ข</w:t>
      </w:r>
      <w:r w:rsidRPr="00EA74A2">
        <w:rPr>
          <w:sz w:val="30"/>
          <w:szCs w:val="30"/>
        </w:rPr>
        <w:t>.1.</w:t>
      </w:r>
      <w:r w:rsidR="00FE4BD5">
        <w:rPr>
          <w:sz w:val="30"/>
          <w:szCs w:val="30"/>
        </w:rPr>
        <w:t>3</w:t>
      </w:r>
      <w:r w:rsidRPr="00EA74A2">
        <w:rPr>
          <w:rFonts w:hint="cs"/>
          <w:sz w:val="30"/>
          <w:szCs w:val="30"/>
          <w:cs/>
        </w:rPr>
        <w:t>) การค้ำประกัน</w:t>
      </w:r>
    </w:p>
    <w:bookmarkEnd w:id="11"/>
    <w:p w14:paraId="712CF2C0" w14:textId="19E900F5" w:rsidR="008B059A" w:rsidRPr="00EA74A2" w:rsidRDefault="006F6616" w:rsidP="008B059A">
      <w:pPr>
        <w:tabs>
          <w:tab w:val="left" w:pos="540"/>
          <w:tab w:val="left" w:pos="990"/>
        </w:tabs>
        <w:ind w:left="540" w:firstLine="630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กลุ่มบริษัท</w:t>
      </w:r>
      <w:r w:rsidRPr="00EA74A2">
        <w:rPr>
          <w:rFonts w:hint="cs"/>
          <w:sz w:val="30"/>
          <w:szCs w:val="30"/>
          <w:cs/>
        </w:rPr>
        <w:t>มีนโยบาย</w:t>
      </w:r>
      <w:r w:rsidRPr="00EA74A2">
        <w:rPr>
          <w:sz w:val="30"/>
          <w:szCs w:val="30"/>
          <w:cs/>
        </w:rPr>
        <w:t xml:space="preserve">ให้การค้ำประกันทางการเงินแก่หนี้สินของบริษัทย่อยเท่านั้น ณ วันที่ </w:t>
      </w:r>
      <w:r w:rsidRPr="00EA74A2">
        <w:rPr>
          <w:sz w:val="30"/>
          <w:szCs w:val="30"/>
        </w:rPr>
        <w:t>31</w:t>
      </w:r>
      <w:r w:rsidRPr="00EA74A2">
        <w:rPr>
          <w:sz w:val="30"/>
          <w:szCs w:val="30"/>
          <w:cs/>
        </w:rPr>
        <w:t xml:space="preserve"> ธันวาคม </w:t>
      </w:r>
      <w:r w:rsidR="008B059A" w:rsidRPr="00EA74A2">
        <w:rPr>
          <w:sz w:val="30"/>
          <w:szCs w:val="30"/>
        </w:rPr>
        <w:t>256</w:t>
      </w:r>
      <w:r w:rsidR="00333D9A">
        <w:rPr>
          <w:sz w:val="30"/>
          <w:szCs w:val="30"/>
        </w:rPr>
        <w:t>8</w:t>
      </w:r>
    </w:p>
    <w:p w14:paraId="0152B85A" w14:textId="66530196" w:rsidR="00F43866" w:rsidRPr="00AE4D5B" w:rsidRDefault="006F6616" w:rsidP="008B059A">
      <w:pPr>
        <w:tabs>
          <w:tab w:val="left" w:pos="540"/>
          <w:tab w:val="left" w:pos="990"/>
        </w:tabs>
        <w:ind w:left="540" w:firstLine="630"/>
        <w:jc w:val="thaiDistribute"/>
        <w:rPr>
          <w:sz w:val="30"/>
          <w:szCs w:val="30"/>
        </w:rPr>
      </w:pPr>
      <w:r w:rsidRPr="0065285A">
        <w:rPr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8B059A" w:rsidRPr="0065285A">
        <w:rPr>
          <w:sz w:val="30"/>
          <w:szCs w:val="30"/>
        </w:rPr>
        <w:t>2</w:t>
      </w:r>
      <w:r w:rsidRPr="0065285A">
        <w:rPr>
          <w:sz w:val="30"/>
          <w:szCs w:val="30"/>
          <w:cs/>
        </w:rPr>
        <w:t xml:space="preserve"> แห่ง (ดูหมายเหตุ ข้อ </w:t>
      </w:r>
      <w:r w:rsidR="00117B17" w:rsidRPr="0065285A">
        <w:rPr>
          <w:sz w:val="30"/>
          <w:szCs w:val="30"/>
        </w:rPr>
        <w:t>2</w:t>
      </w:r>
      <w:r w:rsidR="00003D10">
        <w:rPr>
          <w:sz w:val="30"/>
          <w:szCs w:val="30"/>
        </w:rPr>
        <w:t>8</w:t>
      </w:r>
      <w:r w:rsidRPr="0065285A">
        <w:rPr>
          <w:sz w:val="30"/>
          <w:szCs w:val="30"/>
          <w:cs/>
        </w:rPr>
        <w:t>)</w:t>
      </w:r>
    </w:p>
    <w:p w14:paraId="0B6100A8" w14:textId="00CCB976" w:rsidR="00EF181E" w:rsidRPr="00AE4D5B" w:rsidRDefault="00CB6638" w:rsidP="00CB6638">
      <w:pPr>
        <w:spacing w:line="240" w:lineRule="auto"/>
        <w:ind w:left="540" w:right="-7"/>
        <w:jc w:val="thaiDistribute"/>
        <w:rPr>
          <w:strike/>
          <w:sz w:val="30"/>
          <w:szCs w:val="30"/>
        </w:rPr>
      </w:pPr>
      <w:r w:rsidRPr="00AE4D5B">
        <w:rPr>
          <w:strike/>
          <w:sz w:val="30"/>
          <w:szCs w:val="30"/>
          <w:cs/>
        </w:rP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AE4D5B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AE4D5B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3D9A" w:rsidRPr="00AE4D5B" w14:paraId="2E37866C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043B9F0A" w14:textId="4E34AC6E" w:rsidR="00333D9A" w:rsidRPr="00AE4D5B" w:rsidRDefault="00333D9A" w:rsidP="00333D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23" w:type="dxa"/>
            <w:vAlign w:val="bottom"/>
          </w:tcPr>
          <w:p w14:paraId="7E510132" w14:textId="77777777" w:rsidR="00333D9A" w:rsidRPr="00AE4D5B" w:rsidRDefault="00333D9A" w:rsidP="00333D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vAlign w:val="bottom"/>
            <w:hideMark/>
          </w:tcPr>
          <w:p w14:paraId="04A7CEB5" w14:textId="31D91EAA" w:rsidR="00333D9A" w:rsidRPr="00AE4D5B" w:rsidRDefault="00333D9A" w:rsidP="00333D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4B1ACD4" w14:textId="77777777" w:rsidR="00333D9A" w:rsidRPr="00AE4D5B" w:rsidRDefault="00333D9A" w:rsidP="00333D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4007E6" w14:textId="7534DFF7" w:rsidR="00333D9A" w:rsidRPr="00AE4D5B" w:rsidRDefault="00333D9A" w:rsidP="00333D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78" w:type="dxa"/>
          </w:tcPr>
          <w:p w14:paraId="767BD5F2" w14:textId="77777777" w:rsidR="00333D9A" w:rsidRPr="00AE4D5B" w:rsidRDefault="00333D9A" w:rsidP="00333D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07CBAB7D" w14:textId="4DB2A221" w:rsidR="00333D9A" w:rsidRPr="00AE4D5B" w:rsidRDefault="00333D9A" w:rsidP="00333D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B7E9694" w14:textId="77777777" w:rsidR="00333D9A" w:rsidRPr="00AE4D5B" w:rsidRDefault="00333D9A" w:rsidP="00333D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638023" w14:textId="54B4D24B" w:rsidR="00333D9A" w:rsidRPr="00AE4D5B" w:rsidRDefault="00333D9A" w:rsidP="00333D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</w:tr>
      <w:tr w:rsidR="00AD590E" w:rsidRPr="00AE4D5B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AD590E" w:rsidRPr="00AE4D5B" w:rsidRDefault="00AD590E" w:rsidP="00AD590E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90E" w:rsidRPr="00AE4D5B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AD590E" w:rsidRPr="00AE4D5B" w:rsidRDefault="00AD590E" w:rsidP="00AD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532344EF" w:rsidR="00AD590E" w:rsidRPr="00AE4D5B" w:rsidRDefault="00E73E76" w:rsidP="00E114EF">
            <w:pPr>
              <w:pStyle w:val="acctfourfigures"/>
              <w:tabs>
                <w:tab w:val="clear" w:pos="765"/>
              </w:tabs>
              <w:spacing w:line="240" w:lineRule="auto"/>
              <w:ind w:left="-83" w:right="-5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5285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37" w:type="dxa"/>
          </w:tcPr>
          <w:p w14:paraId="4B08758E" w14:textId="77777777" w:rsidR="00AD590E" w:rsidRPr="00AE4D5B" w:rsidRDefault="00AD590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AD590E" w:rsidRPr="00AE4D5B" w:rsidRDefault="00AD590E" w:rsidP="00AD59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AD590E" w:rsidRPr="00AE4D5B" w:rsidRDefault="00AD590E" w:rsidP="00AD59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D9A" w:rsidRPr="00AE4D5B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630F0684" w:rsidR="00333D9A" w:rsidRPr="00AE4D5B" w:rsidRDefault="005E17D1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619,690</w:t>
            </w:r>
          </w:p>
        </w:tc>
        <w:tc>
          <w:tcPr>
            <w:tcW w:w="180" w:type="dxa"/>
          </w:tcPr>
          <w:p w14:paraId="5BF7929D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23DF8704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Pr="00455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78" w:type="dxa"/>
          </w:tcPr>
          <w:p w14:paraId="489FDBBC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2267FEA8" w:rsidR="00333D9A" w:rsidRPr="00AE4D5B" w:rsidRDefault="00A34197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1,450,38</w:t>
            </w:r>
            <w:r w:rsidR="00FD30B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0084E094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51DAAF00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462</w:t>
            </w:r>
          </w:p>
        </w:tc>
      </w:tr>
      <w:tr w:rsidR="00333D9A" w:rsidRPr="00AE4D5B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D9A" w:rsidRPr="00AE4D5B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391423BF" w:rsidR="00333D9A" w:rsidRPr="00AE4D5B" w:rsidRDefault="00333D9A" w:rsidP="00333D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6371B44D" w:rsidR="00333D9A" w:rsidRPr="00AE4D5B" w:rsidRDefault="00E447BF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308,794</w:t>
            </w:r>
          </w:p>
        </w:tc>
        <w:tc>
          <w:tcPr>
            <w:tcW w:w="180" w:type="dxa"/>
          </w:tcPr>
          <w:p w14:paraId="33B4404A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552AF818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455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78" w:type="dxa"/>
          </w:tcPr>
          <w:p w14:paraId="68196ABA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323298C7" w:rsidR="00333D9A" w:rsidRPr="00AE4D5B" w:rsidRDefault="00A34197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298,67</w:t>
            </w:r>
            <w:r w:rsidR="00FD63F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1DCCCC31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1F956A0C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408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</w:t>
            </w:r>
          </w:p>
        </w:tc>
      </w:tr>
      <w:tr w:rsidR="00333D9A" w:rsidRPr="00AE4D5B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4EABDD36" w:rsidR="00333D9A" w:rsidRPr="00AE4D5B" w:rsidRDefault="00333D9A" w:rsidP="00333D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1C1ED8BF" w:rsidR="00333D9A" w:rsidRPr="00AE4D5B" w:rsidRDefault="00E447BF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020D13EB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12050D58" w:rsidR="00333D9A" w:rsidRPr="00AE4D5B" w:rsidRDefault="00A34197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25,749</w:t>
            </w:r>
          </w:p>
        </w:tc>
        <w:tc>
          <w:tcPr>
            <w:tcW w:w="180" w:type="dxa"/>
          </w:tcPr>
          <w:p w14:paraId="294513E5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4AEDFD1C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166</w:t>
            </w:r>
          </w:p>
        </w:tc>
      </w:tr>
      <w:tr w:rsidR="00333D9A" w:rsidRPr="00AE4D5B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29DE3209" w:rsidR="00333D9A" w:rsidRPr="00AE4D5B" w:rsidRDefault="00333D9A" w:rsidP="00333D9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666DEB01" w:rsidR="00333D9A" w:rsidRPr="00AE4D5B" w:rsidRDefault="00E447BF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0651DDE4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333D9A" w:rsidRPr="00AE4D5B" w:rsidRDefault="00333D9A" w:rsidP="00A3419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29D78FE6" w:rsidR="00333D9A" w:rsidRPr="00AE4D5B" w:rsidRDefault="00A34197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111,433</w:t>
            </w:r>
          </w:p>
        </w:tc>
        <w:tc>
          <w:tcPr>
            <w:tcW w:w="180" w:type="dxa"/>
          </w:tcPr>
          <w:p w14:paraId="2E17E8C1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41B9FC23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D9A" w:rsidRPr="00AE4D5B" w14:paraId="56A245CA" w14:textId="77777777" w:rsidTr="00574C3A">
        <w:trPr>
          <w:cantSplit/>
        </w:trPr>
        <w:tc>
          <w:tcPr>
            <w:tcW w:w="2790" w:type="dxa"/>
          </w:tcPr>
          <w:p w14:paraId="37D70D51" w14:textId="656B82C4" w:rsidR="00333D9A" w:rsidRPr="00AE4D5B" w:rsidRDefault="00333D9A" w:rsidP="00333D9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21DD7A7A" w:rsidR="00333D9A" w:rsidRPr="00AE4D5B" w:rsidRDefault="00E447BF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3C656BC6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26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1D14A1FB" w:rsidR="00333D9A" w:rsidRPr="00AE4D5B" w:rsidRDefault="00A34197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</w:t>
            </w:r>
            <w:r w:rsidR="000500A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</w:t>
            </w:r>
          </w:p>
        </w:tc>
        <w:tc>
          <w:tcPr>
            <w:tcW w:w="180" w:type="dxa"/>
          </w:tcPr>
          <w:p w14:paraId="75DBA3E7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0BE22995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</w:p>
        </w:tc>
      </w:tr>
      <w:tr w:rsidR="00333D9A" w:rsidRPr="00AE4D5B" w14:paraId="2039DE0F" w14:textId="77777777" w:rsidTr="00574C3A">
        <w:trPr>
          <w:cantSplit/>
        </w:trPr>
        <w:tc>
          <w:tcPr>
            <w:tcW w:w="2790" w:type="dxa"/>
            <w:hideMark/>
          </w:tcPr>
          <w:p w14:paraId="165BCBE0" w14:textId="2A4AFFBB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AA901C0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20B5177E" w14:textId="19C3E8AF" w:rsidR="00333D9A" w:rsidRPr="00A128E8" w:rsidRDefault="00E447BF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928,484</w:t>
            </w:r>
          </w:p>
        </w:tc>
        <w:tc>
          <w:tcPr>
            <w:tcW w:w="180" w:type="dxa"/>
          </w:tcPr>
          <w:p w14:paraId="5E52F019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D1D92F" w14:textId="666B743C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78" w:type="dxa"/>
          </w:tcPr>
          <w:p w14:paraId="43859B58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7A54C71" w14:textId="34D0674E" w:rsidR="00333D9A" w:rsidRPr="00AE4D5B" w:rsidRDefault="000500AB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,926,58</w:t>
            </w:r>
            <w:r w:rsidR="00E73C30" w:rsidRPr="00A128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1B728436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46DA85" w14:textId="10B2C5F9" w:rsidR="00333D9A" w:rsidRPr="00A128E8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128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1,947,629</w:t>
            </w:r>
          </w:p>
        </w:tc>
      </w:tr>
      <w:tr w:rsidR="00333D9A" w:rsidRPr="00AE4D5B" w14:paraId="534F16AB" w14:textId="77777777" w:rsidTr="00574C3A">
        <w:trPr>
          <w:cantSplit/>
        </w:trPr>
        <w:tc>
          <w:tcPr>
            <w:tcW w:w="2790" w:type="dxa"/>
          </w:tcPr>
          <w:p w14:paraId="34F62F57" w14:textId="2C21B308" w:rsidR="00333D9A" w:rsidRPr="00AE4D5B" w:rsidRDefault="00333D9A" w:rsidP="00333D9A">
            <w:pPr>
              <w:spacing w:line="240" w:lineRule="auto"/>
              <w:ind w:left="99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6382FAA3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3DD8" w14:textId="0BC2428A" w:rsidR="00333D9A" w:rsidRPr="000171EC" w:rsidRDefault="00E447BF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F6042" w14:textId="77777777" w:rsidR="00333D9A" w:rsidRPr="000171EC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CA72E" w14:textId="7B3CCB2B" w:rsidR="00333D9A" w:rsidRPr="000171EC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9D67C6F" w14:textId="77777777" w:rsidR="00333D9A" w:rsidRPr="000171EC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0774D" w14:textId="77ED6665" w:rsidR="00333D9A" w:rsidRPr="000171EC" w:rsidRDefault="000500AB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(40,34</w:t>
            </w:r>
            <w:r w:rsidR="00406C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199DC208" w14:textId="77777777" w:rsidR="00333D9A" w:rsidRPr="000171EC" w:rsidRDefault="00333D9A" w:rsidP="00333D9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96686" w14:textId="6864072C" w:rsidR="00333D9A" w:rsidRPr="000171EC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33D9A" w:rsidRPr="00AE4D5B" w14:paraId="36DA01B7" w14:textId="77777777" w:rsidTr="000A760A">
        <w:trPr>
          <w:cantSplit/>
        </w:trPr>
        <w:tc>
          <w:tcPr>
            <w:tcW w:w="2790" w:type="dxa"/>
          </w:tcPr>
          <w:p w14:paraId="62FCBD4A" w14:textId="77777777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14F6B765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6CAA" w14:textId="10098A86" w:rsidR="00333D9A" w:rsidRPr="00AE4D5B" w:rsidRDefault="00E447BF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,484</w:t>
            </w:r>
          </w:p>
        </w:tc>
        <w:tc>
          <w:tcPr>
            <w:tcW w:w="180" w:type="dxa"/>
          </w:tcPr>
          <w:p w14:paraId="3DE3A0D5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DD482" w14:textId="6C131230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78" w:type="dxa"/>
          </w:tcPr>
          <w:p w14:paraId="21EE63DB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9A039" w14:textId="69E2B73F" w:rsidR="00333D9A" w:rsidRPr="00AE4D5B" w:rsidRDefault="000500AB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1,886,24</w:t>
            </w:r>
            <w:r w:rsidR="00454E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4204987A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5E21" w14:textId="3CAAD916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900</w:t>
            </w:r>
            <w:r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813</w:t>
            </w:r>
          </w:p>
        </w:tc>
      </w:tr>
      <w:tr w:rsidR="007970BF" w:rsidRPr="00AE4D5B" w14:paraId="3EB0C5B4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6708B2B3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53BC6148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CE257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B425F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1EA1E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1F7C3A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BC85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63978" w14:textId="77777777" w:rsidR="007970BF" w:rsidRPr="00AE4D5B" w:rsidRDefault="007970BF" w:rsidP="007970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793E0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19B71C1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E88" w:rsidRPr="00AE4D5B" w14:paraId="5758398D" w14:textId="77777777" w:rsidTr="00851751">
        <w:trPr>
          <w:cantSplit/>
        </w:trPr>
        <w:tc>
          <w:tcPr>
            <w:tcW w:w="2790" w:type="dxa"/>
            <w:hideMark/>
          </w:tcPr>
          <w:p w14:paraId="24A6869D" w14:textId="77777777" w:rsidR="00951E88" w:rsidRPr="00AE4D5B" w:rsidRDefault="00951E88" w:rsidP="00951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55432B24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2,526,573 </w:t>
            </w:r>
          </w:p>
        </w:tc>
        <w:tc>
          <w:tcPr>
            <w:tcW w:w="180" w:type="dxa"/>
          </w:tcPr>
          <w:p w14:paraId="212D5E40" w14:textId="35ED3F9A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0B13B3E6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78" w:type="dxa"/>
          </w:tcPr>
          <w:p w14:paraId="7078A7C3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123E55D7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1,192,071</w:t>
            </w:r>
          </w:p>
        </w:tc>
        <w:tc>
          <w:tcPr>
            <w:tcW w:w="180" w:type="dxa"/>
          </w:tcPr>
          <w:p w14:paraId="37E17754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43300D25" w:rsidR="00951E88" w:rsidRPr="00AE4D5B" w:rsidRDefault="00951E88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C40A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040</w:t>
            </w:r>
            <w:r w:rsidRPr="00C40A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556</w:t>
            </w:r>
          </w:p>
        </w:tc>
      </w:tr>
      <w:tr w:rsidR="00951E88" w:rsidRPr="00AE4D5B" w14:paraId="35AFCA3A" w14:textId="77777777" w:rsidTr="00851751">
        <w:trPr>
          <w:cantSplit/>
        </w:trPr>
        <w:tc>
          <w:tcPr>
            <w:tcW w:w="2790" w:type="dxa"/>
            <w:hideMark/>
          </w:tcPr>
          <w:p w14:paraId="6EA4A93E" w14:textId="77777777" w:rsidR="00951E88" w:rsidRPr="00AE4D5B" w:rsidRDefault="00951E88" w:rsidP="00951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0698936A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46B9E084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5E4C5F79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9B599F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951E88" w:rsidRPr="00AE4D5B" w:rsidRDefault="00951E88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51E88" w:rsidRPr="00AE4D5B" w14:paraId="4450E792" w14:textId="77777777" w:rsidTr="00851751">
        <w:trPr>
          <w:cantSplit/>
        </w:trPr>
        <w:tc>
          <w:tcPr>
            <w:tcW w:w="2790" w:type="dxa"/>
            <w:hideMark/>
          </w:tcPr>
          <w:p w14:paraId="33EDD396" w14:textId="1C67383A" w:rsidR="00951E88" w:rsidRPr="00AE4D5B" w:rsidRDefault="00951E88" w:rsidP="00951E8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45775B69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450,978 </w:t>
            </w:r>
          </w:p>
        </w:tc>
        <w:tc>
          <w:tcPr>
            <w:tcW w:w="180" w:type="dxa"/>
          </w:tcPr>
          <w:p w14:paraId="1031FF9E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4667CC1F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42FACE14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754A1672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58,853</w:t>
            </w:r>
          </w:p>
        </w:tc>
        <w:tc>
          <w:tcPr>
            <w:tcW w:w="180" w:type="dxa"/>
          </w:tcPr>
          <w:p w14:paraId="39F6D3EB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1717D8DA" w:rsidR="00951E88" w:rsidRPr="00AE4D5B" w:rsidRDefault="00951E88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</w:t>
            </w:r>
            <w:r w:rsidRPr="00C40A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423</w:t>
            </w:r>
          </w:p>
        </w:tc>
      </w:tr>
      <w:tr w:rsidR="00951E88" w:rsidRPr="00AE4D5B" w14:paraId="54BC7922" w14:textId="77777777" w:rsidTr="00851751">
        <w:trPr>
          <w:cantSplit/>
        </w:trPr>
        <w:tc>
          <w:tcPr>
            <w:tcW w:w="2790" w:type="dxa"/>
            <w:hideMark/>
          </w:tcPr>
          <w:p w14:paraId="6ED09DA2" w14:textId="6A3706B1" w:rsidR="00951E88" w:rsidRPr="00AE4D5B" w:rsidRDefault="00951E88" w:rsidP="00951E8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41AEFCAD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16,143 </w:t>
            </w:r>
          </w:p>
        </w:tc>
        <w:tc>
          <w:tcPr>
            <w:tcW w:w="180" w:type="dxa"/>
          </w:tcPr>
          <w:p w14:paraId="5B80CAB0" w14:textId="283811A3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2613699C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78" w:type="dxa"/>
          </w:tcPr>
          <w:p w14:paraId="72540298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2E1A6375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7,376</w:t>
            </w:r>
          </w:p>
        </w:tc>
        <w:tc>
          <w:tcPr>
            <w:tcW w:w="180" w:type="dxa"/>
          </w:tcPr>
          <w:p w14:paraId="0D01EA66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1B674EEB" w:rsidR="00951E88" w:rsidRPr="00AE4D5B" w:rsidRDefault="00951E88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Pr="00C40A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996</w:t>
            </w:r>
          </w:p>
        </w:tc>
      </w:tr>
      <w:tr w:rsidR="00951E88" w:rsidRPr="00AE4D5B" w14:paraId="75C684A5" w14:textId="77777777" w:rsidTr="00851751">
        <w:trPr>
          <w:cantSplit/>
        </w:trPr>
        <w:tc>
          <w:tcPr>
            <w:tcW w:w="2790" w:type="dxa"/>
            <w:hideMark/>
          </w:tcPr>
          <w:p w14:paraId="5D7FF8A6" w14:textId="7C242F47" w:rsidR="00951E88" w:rsidRPr="00AE4D5B" w:rsidRDefault="00951E88" w:rsidP="00951E8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7D95B830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18,520 </w:t>
            </w:r>
          </w:p>
        </w:tc>
        <w:tc>
          <w:tcPr>
            <w:tcW w:w="180" w:type="dxa"/>
          </w:tcPr>
          <w:p w14:paraId="702306CD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68041DA2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78" w:type="dxa"/>
          </w:tcPr>
          <w:p w14:paraId="53F0BE83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78BFAB00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18,388</w:t>
            </w:r>
          </w:p>
        </w:tc>
        <w:tc>
          <w:tcPr>
            <w:tcW w:w="180" w:type="dxa"/>
          </w:tcPr>
          <w:p w14:paraId="321D609A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12DB5851" w:rsidR="00951E88" w:rsidRPr="00AE4D5B" w:rsidRDefault="00951E88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2E68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104</w:t>
            </w:r>
          </w:p>
        </w:tc>
      </w:tr>
      <w:tr w:rsidR="00951E88" w:rsidRPr="00AE4D5B" w14:paraId="271C1280" w14:textId="77777777" w:rsidTr="00851751">
        <w:trPr>
          <w:cantSplit/>
        </w:trPr>
        <w:tc>
          <w:tcPr>
            <w:tcW w:w="2790" w:type="dxa"/>
          </w:tcPr>
          <w:p w14:paraId="5BDBA66D" w14:textId="1DBCEFF2" w:rsidR="00951E88" w:rsidRPr="00AE4D5B" w:rsidRDefault="00951E88" w:rsidP="00951E8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951E88" w:rsidRPr="00AE4D5B" w:rsidRDefault="00951E88" w:rsidP="00951E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5A99FC2C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1E88">
              <w:rPr>
                <w:rFonts w:asciiTheme="majorBidi" w:hAnsiTheme="majorBidi" w:cstheme="majorBidi"/>
                <w:sz w:val="30"/>
                <w:szCs w:val="30"/>
              </w:rPr>
              <w:t xml:space="preserve"> 48,714 </w:t>
            </w:r>
          </w:p>
        </w:tc>
        <w:tc>
          <w:tcPr>
            <w:tcW w:w="180" w:type="dxa"/>
          </w:tcPr>
          <w:p w14:paraId="324F4570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52AB959A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78" w:type="dxa"/>
          </w:tcPr>
          <w:p w14:paraId="5CA34DC4" w14:textId="77777777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347E862E" w:rsidR="00951E88" w:rsidRPr="00AE4D5B" w:rsidRDefault="00951E88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1,366</w:t>
            </w:r>
          </w:p>
        </w:tc>
        <w:tc>
          <w:tcPr>
            <w:tcW w:w="180" w:type="dxa"/>
          </w:tcPr>
          <w:p w14:paraId="7D309E90" w14:textId="77777777" w:rsidR="00951E88" w:rsidRPr="00AE4D5B" w:rsidRDefault="00951E88" w:rsidP="00951E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0BFDA501" w:rsidR="00951E88" w:rsidRPr="00AE4D5B" w:rsidRDefault="00951E88" w:rsidP="00951E88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D9A" w:rsidRPr="00AE4D5B" w14:paraId="500E4F2D" w14:textId="77777777" w:rsidTr="00851751">
        <w:trPr>
          <w:cantSplit/>
        </w:trPr>
        <w:tc>
          <w:tcPr>
            <w:tcW w:w="2790" w:type="dxa"/>
            <w:hideMark/>
          </w:tcPr>
          <w:p w14:paraId="7AFE7B2F" w14:textId="3F3CB1DC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FC8AD3E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4E0DD1BC" w:rsidR="00333D9A" w:rsidRPr="00AE4D5B" w:rsidRDefault="007D74E7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3,060,928</w:t>
            </w:r>
          </w:p>
        </w:tc>
        <w:tc>
          <w:tcPr>
            <w:tcW w:w="180" w:type="dxa"/>
          </w:tcPr>
          <w:p w14:paraId="56152084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0C58BB15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14:paraId="5C80E1A9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5E270391" w:rsidR="00333D9A" w:rsidRPr="00AE4D5B" w:rsidRDefault="00673406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,054</w:t>
            </w:r>
          </w:p>
        </w:tc>
        <w:tc>
          <w:tcPr>
            <w:tcW w:w="180" w:type="dxa"/>
          </w:tcPr>
          <w:p w14:paraId="48F59136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1E8CB136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107</w:t>
            </w:r>
            <w:r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  <w:tr w:rsidR="00333D9A" w:rsidRPr="00AE4D5B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333D9A" w:rsidRPr="00AE4D5B" w:rsidRDefault="00333D9A" w:rsidP="00333D9A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658334C5" w:rsidR="00333D9A" w:rsidRPr="00AE4D5B" w:rsidRDefault="007D74E7" w:rsidP="00A128E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sz w:val="30"/>
                <w:szCs w:val="30"/>
              </w:rPr>
              <w:t>(64,214)</w:t>
            </w:r>
          </w:p>
        </w:tc>
        <w:tc>
          <w:tcPr>
            <w:tcW w:w="180" w:type="dxa"/>
            <w:vAlign w:val="bottom"/>
          </w:tcPr>
          <w:p w14:paraId="500C422C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03DC38CF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E68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5EACA9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527571F3" w:rsidR="00333D9A" w:rsidRPr="00AE4D5B" w:rsidRDefault="00673406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,600)</w:t>
            </w:r>
          </w:p>
        </w:tc>
        <w:tc>
          <w:tcPr>
            <w:tcW w:w="180" w:type="dxa"/>
            <w:vAlign w:val="bottom"/>
          </w:tcPr>
          <w:p w14:paraId="3FD830AD" w14:textId="77777777" w:rsidR="00333D9A" w:rsidRPr="00AE4D5B" w:rsidRDefault="00333D9A" w:rsidP="00333D9A">
            <w:pPr>
              <w:pStyle w:val="acctfourfigures"/>
              <w:tabs>
                <w:tab w:val="decimal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74C40148" w:rsidR="00333D9A" w:rsidRPr="00AE4D5B" w:rsidRDefault="00333D9A" w:rsidP="00A128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D1A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5D1A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204</w:t>
            </w:r>
            <w:r w:rsidRPr="005D1A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333D9A" w:rsidRPr="00AE4D5B" w14:paraId="44F3B323" w14:textId="77777777" w:rsidTr="00225CA8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333D9A" w:rsidRPr="00AE4D5B" w:rsidRDefault="00333D9A" w:rsidP="00333D9A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78F9E5CF" w:rsidR="00333D9A" w:rsidRPr="00AE4D5B" w:rsidRDefault="007D74E7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2,996,714</w:t>
            </w:r>
          </w:p>
        </w:tc>
        <w:tc>
          <w:tcPr>
            <w:tcW w:w="180" w:type="dxa"/>
            <w:vAlign w:val="bottom"/>
          </w:tcPr>
          <w:p w14:paraId="2F40ECF6" w14:textId="7AA6D888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5F3EEFFF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78" w:type="dxa"/>
            <w:vAlign w:val="bottom"/>
          </w:tcPr>
          <w:p w14:paraId="78C5D275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134D9A3A" w:rsidR="00333D9A" w:rsidRPr="00AE4D5B" w:rsidRDefault="00673406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1,266,454</w:t>
            </w:r>
          </w:p>
        </w:tc>
        <w:tc>
          <w:tcPr>
            <w:tcW w:w="180" w:type="dxa"/>
            <w:vAlign w:val="bottom"/>
          </w:tcPr>
          <w:p w14:paraId="0B3E3655" w14:textId="77777777" w:rsidR="00333D9A" w:rsidRPr="00AE4D5B" w:rsidRDefault="00333D9A" w:rsidP="00333D9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196BA80E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103</w:t>
            </w:r>
            <w:r w:rsidRPr="005D1A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875</w:t>
            </w:r>
          </w:p>
        </w:tc>
      </w:tr>
      <w:tr w:rsidR="00333D9A" w:rsidRPr="00AE4D5B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333D9A" w:rsidRPr="00AE4D5B" w:rsidRDefault="00333D9A" w:rsidP="00333D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333D9A" w:rsidRPr="00AE4D5B" w:rsidRDefault="00333D9A" w:rsidP="00333D9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32440DB7" w:rsidR="00333D9A" w:rsidRPr="00AE4D5B" w:rsidRDefault="00902D4D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3,925,198</w:t>
            </w:r>
          </w:p>
        </w:tc>
        <w:tc>
          <w:tcPr>
            <w:tcW w:w="180" w:type="dxa"/>
          </w:tcPr>
          <w:p w14:paraId="6F8E6688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2491A6D5" w:rsidR="00333D9A" w:rsidRPr="00AE4D5B" w:rsidRDefault="00333D9A" w:rsidP="00A128E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78" w:type="dxa"/>
          </w:tcPr>
          <w:p w14:paraId="3C4DCADA" w14:textId="77777777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1E368140" w:rsidR="00333D9A" w:rsidRPr="00AE4D5B" w:rsidRDefault="00902D4D" w:rsidP="00A128E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3,152,695</w:t>
            </w:r>
          </w:p>
        </w:tc>
        <w:tc>
          <w:tcPr>
            <w:tcW w:w="180" w:type="dxa"/>
          </w:tcPr>
          <w:p w14:paraId="37B68B06" w14:textId="77777777" w:rsidR="00333D9A" w:rsidRPr="00AE4D5B" w:rsidRDefault="00333D9A" w:rsidP="00333D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6C283529" w:rsidR="00333D9A" w:rsidRPr="00AE4D5B" w:rsidRDefault="00333D9A" w:rsidP="00333D9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004</w:t>
            </w:r>
            <w:r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688</w:t>
            </w:r>
          </w:p>
        </w:tc>
      </w:tr>
    </w:tbl>
    <w:p w14:paraId="43079171" w14:textId="2A83C270" w:rsidR="00AD590E" w:rsidRPr="00AE4D5B" w:rsidRDefault="00AD590E" w:rsidP="00AD590E">
      <w:pPr>
        <w:spacing w:line="240" w:lineRule="auto"/>
        <w:rPr>
          <w:sz w:val="30"/>
          <w:szCs w:val="30"/>
        </w:rPr>
      </w:pPr>
    </w:p>
    <w:p w14:paraId="32E355D7" w14:textId="1BE0B538" w:rsidR="00CB6638" w:rsidRPr="00AE4D5B" w:rsidRDefault="00CB6638" w:rsidP="00EF181E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อัตราผลขาดทุ</w:t>
      </w:r>
      <w:r w:rsidR="00DC1F6C" w:rsidRPr="00AE4D5B">
        <w:rPr>
          <w:rFonts w:hint="cs"/>
          <w:sz w:val="30"/>
          <w:szCs w:val="30"/>
          <w:cs/>
        </w:rPr>
        <w:t>นพิจารณา</w:t>
      </w:r>
      <w:r w:rsidRPr="00AE4D5B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B176C5">
        <w:rPr>
          <w:sz w:val="30"/>
          <w:szCs w:val="30"/>
        </w:rPr>
        <w:t>3</w:t>
      </w:r>
      <w:r w:rsidRPr="00AE4D5B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06DC94" w14:textId="5F490F2E" w:rsidR="004D1B98" w:rsidRPr="00AE4D5B" w:rsidRDefault="00AD590E" w:rsidP="00AD590E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W w:w="90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936"/>
        <w:gridCol w:w="178"/>
        <w:gridCol w:w="936"/>
        <w:gridCol w:w="178"/>
        <w:gridCol w:w="980"/>
      </w:tblGrid>
      <w:tr w:rsidR="007809AE" w:rsidRPr="00AE4D5B" w14:paraId="0EB5B86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AE4D5B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</w:t>
            </w:r>
            <w:r w:rsidR="007809AE"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2DD3C1" w14:textId="0B69AF9E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1FCCCBDE" w14:textId="5EDE4758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3D9A" w:rsidRPr="00AE4D5B" w14:paraId="30941CF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6C6FF619" w14:textId="56E4F1F6" w:rsidR="00333D9A" w:rsidRPr="00AE4D5B" w:rsidRDefault="00333D9A" w:rsidP="00333D9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3C22D3" w14:textId="77777777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31FDC954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78" w:type="dxa"/>
          </w:tcPr>
          <w:p w14:paraId="312942D2" w14:textId="77777777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6F54D68" w14:textId="4D0D87D6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8" w:type="dxa"/>
          </w:tcPr>
          <w:p w14:paraId="5BA73D76" w14:textId="77777777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39EDB7ED" w14:textId="25E56D0D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78" w:type="dxa"/>
          </w:tcPr>
          <w:p w14:paraId="6FB5D3B0" w14:textId="77777777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</w:tcPr>
          <w:p w14:paraId="2D8709EA" w14:textId="136C84C5" w:rsidR="00333D9A" w:rsidRPr="00AE4D5B" w:rsidRDefault="00333D9A" w:rsidP="00333D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7809AE" w:rsidRPr="00AE4D5B" w14:paraId="0383C08E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7809AE" w:rsidRPr="00AE4D5B" w:rsidRDefault="007809AE" w:rsidP="001A73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7809AE" w:rsidRPr="00AE4D5B" w:rsidRDefault="007809AE" w:rsidP="001A7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21DBACE0" w14:textId="4EBD788B" w:rsidR="007809AE" w:rsidRPr="00AE4D5B" w:rsidRDefault="00C179F7" w:rsidP="00C179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333D9A" w:rsidRPr="00AE4D5B" w14:paraId="2542E164" w14:textId="77777777" w:rsidTr="00225CA8">
        <w:trPr>
          <w:cantSplit/>
          <w:trHeight w:val="20"/>
        </w:trPr>
        <w:tc>
          <w:tcPr>
            <w:tcW w:w="4512" w:type="dxa"/>
          </w:tcPr>
          <w:p w14:paraId="707EBD62" w14:textId="4642263D" w:rsidR="00333D9A" w:rsidRPr="00AE4D5B" w:rsidRDefault="00333D9A" w:rsidP="00333D9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8" w:type="dxa"/>
            <w:vAlign w:val="bottom"/>
          </w:tcPr>
          <w:p w14:paraId="74E70F1E" w14:textId="77777777" w:rsidR="00333D9A" w:rsidRPr="00AE4D5B" w:rsidRDefault="00333D9A" w:rsidP="00333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3BF911" w14:textId="2D0B15C1" w:rsidR="00333D9A" w:rsidRPr="00333D9A" w:rsidRDefault="00333D9A" w:rsidP="00A128E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33D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51,368</w:t>
            </w:r>
          </w:p>
        </w:tc>
        <w:tc>
          <w:tcPr>
            <w:tcW w:w="178" w:type="dxa"/>
            <w:vAlign w:val="bottom"/>
          </w:tcPr>
          <w:p w14:paraId="1ACEF518" w14:textId="77777777" w:rsidR="00333D9A" w:rsidRPr="00333D9A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09D4D1F" w14:textId="3D065AFC" w:rsidR="00333D9A" w:rsidRPr="00333D9A" w:rsidRDefault="00333D9A" w:rsidP="00A128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33D9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449,908</w:t>
            </w:r>
          </w:p>
        </w:tc>
        <w:tc>
          <w:tcPr>
            <w:tcW w:w="178" w:type="dxa"/>
            <w:vAlign w:val="bottom"/>
          </w:tcPr>
          <w:p w14:paraId="7DA468F6" w14:textId="77777777" w:rsidR="00333D9A" w:rsidRPr="00333D9A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5BA93E" w14:textId="44CFF507" w:rsidR="00333D9A" w:rsidRPr="00333D9A" w:rsidRDefault="00333D9A" w:rsidP="00A128E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33D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50,020</w:t>
            </w:r>
          </w:p>
        </w:tc>
        <w:tc>
          <w:tcPr>
            <w:tcW w:w="178" w:type="dxa"/>
            <w:vAlign w:val="bottom"/>
          </w:tcPr>
          <w:p w14:paraId="02787D61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36E9B26" w14:textId="44453304" w:rsidR="00333D9A" w:rsidRPr="00333D9A" w:rsidRDefault="00333D9A" w:rsidP="00A128E8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333D9A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3,</w:t>
            </w:r>
            <w:r w:rsidRPr="004C38A0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705</w:t>
            </w:r>
          </w:p>
        </w:tc>
      </w:tr>
      <w:tr w:rsidR="00333D9A" w:rsidRPr="00AE4D5B" w14:paraId="0E170EC9" w14:textId="77777777" w:rsidTr="00225CA8">
        <w:trPr>
          <w:cantSplit/>
          <w:trHeight w:val="20"/>
        </w:trPr>
        <w:tc>
          <w:tcPr>
            <w:tcW w:w="4512" w:type="dxa"/>
          </w:tcPr>
          <w:p w14:paraId="7F84CC40" w14:textId="1ED295D9" w:rsidR="00333D9A" w:rsidRPr="00AE4D5B" w:rsidRDefault="00333D9A" w:rsidP="00333D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333D9A" w:rsidRPr="00AE4D5B" w:rsidRDefault="00333D9A" w:rsidP="00333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58E704CC" w:rsidR="00333D9A" w:rsidRPr="00AE4D5B" w:rsidRDefault="004E11BA" w:rsidP="00A128E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13,86</w:t>
            </w:r>
            <w:r w:rsidR="006E59F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78" w:type="dxa"/>
            <w:vAlign w:val="bottom"/>
          </w:tcPr>
          <w:p w14:paraId="3E28AF75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9DFF44B" w14:textId="3F6F43D2" w:rsidR="00333D9A" w:rsidRPr="00AE4D5B" w:rsidRDefault="00333D9A" w:rsidP="00A128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50,909</w:t>
            </w:r>
          </w:p>
        </w:tc>
        <w:tc>
          <w:tcPr>
            <w:tcW w:w="178" w:type="dxa"/>
            <w:vAlign w:val="bottom"/>
          </w:tcPr>
          <w:p w14:paraId="5FABC473" w14:textId="77777777" w:rsidR="00333D9A" w:rsidRPr="00AE4D5B" w:rsidRDefault="00333D9A" w:rsidP="00333D9A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6" w:type="dxa"/>
          </w:tcPr>
          <w:p w14:paraId="5B9C5C7F" w14:textId="3C7EA5F8" w:rsidR="00333D9A" w:rsidRPr="001834CF" w:rsidRDefault="004E11BA" w:rsidP="00A128E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8,506</w:t>
            </w:r>
          </w:p>
        </w:tc>
        <w:tc>
          <w:tcPr>
            <w:tcW w:w="178" w:type="dxa"/>
            <w:vAlign w:val="bottom"/>
          </w:tcPr>
          <w:p w14:paraId="1895637C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6163C60" w14:textId="29C15B2C" w:rsidR="00333D9A" w:rsidRPr="00AE4D5B" w:rsidRDefault="00333D9A" w:rsidP="00A128E8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,020</w:t>
            </w:r>
          </w:p>
        </w:tc>
      </w:tr>
      <w:tr w:rsidR="00333D9A" w:rsidRPr="00AE4D5B" w14:paraId="17E72FA5" w14:textId="77777777" w:rsidTr="00851751">
        <w:trPr>
          <w:cantSplit/>
          <w:trHeight w:val="20"/>
        </w:trPr>
        <w:tc>
          <w:tcPr>
            <w:tcW w:w="4512" w:type="dxa"/>
          </w:tcPr>
          <w:p w14:paraId="11CD88FB" w14:textId="0FCB5EA2" w:rsidR="00333D9A" w:rsidRPr="00AE4D5B" w:rsidRDefault="00333D9A" w:rsidP="00333D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333D9A" w:rsidRPr="00AE4D5B" w:rsidRDefault="00333D9A" w:rsidP="00333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26CD7482" w:rsidR="00333D9A" w:rsidRPr="00A128E8" w:rsidRDefault="004E11BA" w:rsidP="00A5672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128E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(950)</w:t>
            </w:r>
          </w:p>
        </w:tc>
        <w:tc>
          <w:tcPr>
            <w:tcW w:w="178" w:type="dxa"/>
          </w:tcPr>
          <w:p w14:paraId="5CCD579E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A73C89" w14:textId="7BF3E222" w:rsidR="00333D9A" w:rsidRPr="00AE4D5B" w:rsidRDefault="00333D9A" w:rsidP="00A128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(450,956)</w:t>
            </w:r>
          </w:p>
        </w:tc>
        <w:tc>
          <w:tcPr>
            <w:tcW w:w="178" w:type="dxa"/>
          </w:tcPr>
          <w:p w14:paraId="46CA4270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63A764" w14:textId="5E4E9BF2" w:rsidR="00333D9A" w:rsidRPr="00AE4D5B" w:rsidRDefault="004E11BA" w:rsidP="00A128E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(6,58</w:t>
            </w:r>
            <w:r w:rsidR="006B60AE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78" w:type="dxa"/>
          </w:tcPr>
          <w:p w14:paraId="021985F7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351805" w14:textId="6DB06180" w:rsidR="00333D9A" w:rsidRPr="00333D9A" w:rsidRDefault="00333D9A" w:rsidP="00A128E8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 xml:space="preserve">  </w:t>
            </w:r>
            <w:r w:rsidRPr="00550B7E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(3,705)</w:t>
            </w:r>
          </w:p>
        </w:tc>
      </w:tr>
      <w:tr w:rsidR="00333D9A" w:rsidRPr="00AE4D5B" w14:paraId="0463941C" w14:textId="77777777" w:rsidTr="00225CA8">
        <w:trPr>
          <w:cantSplit/>
          <w:trHeight w:val="20"/>
        </w:trPr>
        <w:tc>
          <w:tcPr>
            <w:tcW w:w="4512" w:type="dxa"/>
          </w:tcPr>
          <w:p w14:paraId="26C2AEDE" w14:textId="0DF9FBCD" w:rsidR="00333D9A" w:rsidRPr="00AE4D5B" w:rsidRDefault="00333D9A" w:rsidP="00333D9A">
            <w:pPr>
              <w:ind w:left="18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78" w:type="dxa"/>
            <w:vAlign w:val="bottom"/>
          </w:tcPr>
          <w:p w14:paraId="4D1862EE" w14:textId="77777777" w:rsidR="00333D9A" w:rsidRPr="00AE4D5B" w:rsidRDefault="00333D9A" w:rsidP="00333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B98171C" w14:textId="4E7BE0EF" w:rsidR="00333D9A" w:rsidRPr="00A128E8" w:rsidRDefault="004E11BA" w:rsidP="00A128E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128E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(71)</w:t>
            </w:r>
          </w:p>
        </w:tc>
        <w:tc>
          <w:tcPr>
            <w:tcW w:w="178" w:type="dxa"/>
          </w:tcPr>
          <w:p w14:paraId="54BB4E0F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AE7AD4" w14:textId="1F78994D" w:rsidR="00333D9A" w:rsidRPr="00AE4D5B" w:rsidRDefault="00333D9A" w:rsidP="00A128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1,507</w:t>
            </w:r>
          </w:p>
        </w:tc>
        <w:tc>
          <w:tcPr>
            <w:tcW w:w="178" w:type="dxa"/>
          </w:tcPr>
          <w:p w14:paraId="30AAE7A4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D7D5A98" w14:textId="77777777" w:rsidR="00333D9A" w:rsidRDefault="00333D9A" w:rsidP="00A128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83" w:right="-4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7854324" w14:textId="4E611E26" w:rsidR="004E11BA" w:rsidRPr="004E11BA" w:rsidRDefault="004E11BA" w:rsidP="00A128E8">
            <w:pPr>
              <w:tabs>
                <w:tab w:val="decimal" w:pos="547"/>
              </w:tabs>
              <w:ind w:right="-41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4E11BA"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  <w:t>-</w:t>
            </w:r>
          </w:p>
        </w:tc>
        <w:tc>
          <w:tcPr>
            <w:tcW w:w="178" w:type="dxa"/>
          </w:tcPr>
          <w:p w14:paraId="3E6D7746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8857EF1" w14:textId="2B92924E" w:rsidR="00333D9A" w:rsidRPr="00AE4D5B" w:rsidRDefault="00333D9A" w:rsidP="00A128E8">
            <w:pPr>
              <w:tabs>
                <w:tab w:val="decimal" w:pos="547"/>
              </w:tabs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333D9A" w:rsidRPr="00AE4D5B" w14:paraId="247E4475" w14:textId="77777777" w:rsidTr="00225CA8">
        <w:trPr>
          <w:cantSplit/>
          <w:trHeight w:val="20"/>
        </w:trPr>
        <w:tc>
          <w:tcPr>
            <w:tcW w:w="4512" w:type="dxa"/>
          </w:tcPr>
          <w:p w14:paraId="7B359E41" w14:textId="03D8B59B" w:rsidR="00333D9A" w:rsidRPr="00AE4D5B" w:rsidRDefault="00333D9A" w:rsidP="00333D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8416EFC" w14:textId="77777777" w:rsidR="00333D9A" w:rsidRPr="00AE4D5B" w:rsidRDefault="00333D9A" w:rsidP="00333D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5CC3" w14:textId="78AB3D9E" w:rsidR="00333D9A" w:rsidRPr="00AE4D5B" w:rsidRDefault="00BD19BE" w:rsidP="00A128E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128E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64,</w:t>
            </w:r>
            <w:r w:rsidRPr="00BD19B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214</w:t>
            </w:r>
          </w:p>
        </w:tc>
        <w:tc>
          <w:tcPr>
            <w:tcW w:w="178" w:type="dxa"/>
            <w:vAlign w:val="bottom"/>
          </w:tcPr>
          <w:p w14:paraId="53328CEA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D24F" w14:textId="75BE47FC" w:rsidR="00333D9A" w:rsidRPr="00AE4D5B" w:rsidRDefault="00333D9A" w:rsidP="00A128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51,368</w:t>
            </w:r>
          </w:p>
        </w:tc>
        <w:tc>
          <w:tcPr>
            <w:tcW w:w="178" w:type="dxa"/>
            <w:vAlign w:val="bottom"/>
          </w:tcPr>
          <w:p w14:paraId="321510B8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2F2B86" w14:textId="63DD2A6C" w:rsidR="00333D9A" w:rsidRPr="00AE4D5B" w:rsidRDefault="003026AA" w:rsidP="00A128E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51,94</w:t>
            </w:r>
            <w:r w:rsidR="00B4785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45A594DD" w14:textId="77777777" w:rsidR="00333D9A" w:rsidRPr="00AE4D5B" w:rsidRDefault="00333D9A" w:rsidP="00333D9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C4CAC63" w14:textId="6C8A0B5E" w:rsidR="00333D9A" w:rsidRPr="00AE4D5B" w:rsidRDefault="00333D9A" w:rsidP="00A128E8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50,020</w:t>
            </w:r>
          </w:p>
        </w:tc>
      </w:tr>
    </w:tbl>
    <w:p w14:paraId="66C725C7" w14:textId="77777777" w:rsidR="00325BF4" w:rsidRPr="00AE4D5B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12A4E7B8" w:rsidR="00CB6638" w:rsidRPr="0065285A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65285A">
        <w:rPr>
          <w:rFonts w:hint="cs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ค่าเผื่อผลขาดทุนด้านเครดิตที่คาดว่าจะเกิดขึ้นสำหรับลูกหนี้อื่น ณ วันที่</w:t>
      </w:r>
      <w:r w:rsidRPr="0065285A">
        <w:rPr>
          <w:sz w:val="30"/>
          <w:szCs w:val="30"/>
        </w:rPr>
        <w:t xml:space="preserve"> </w:t>
      </w:r>
      <w:r w:rsidR="00B176C5" w:rsidRPr="0065285A">
        <w:rPr>
          <w:sz w:val="30"/>
          <w:szCs w:val="30"/>
        </w:rPr>
        <w:t>31</w:t>
      </w:r>
      <w:r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 xml:space="preserve">ธันวาคม </w:t>
      </w:r>
      <w:r w:rsidR="00B176C5" w:rsidRPr="0065285A">
        <w:rPr>
          <w:sz w:val="30"/>
          <w:szCs w:val="30"/>
        </w:rPr>
        <w:t>256</w:t>
      </w:r>
      <w:r w:rsidR="00333D9A" w:rsidRPr="0065285A">
        <w:rPr>
          <w:sz w:val="30"/>
          <w:szCs w:val="30"/>
        </w:rPr>
        <w:t>8</w:t>
      </w:r>
      <w:r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มีจำนวน</w:t>
      </w:r>
      <w:r w:rsidR="009E7D54" w:rsidRPr="0065285A">
        <w:rPr>
          <w:sz w:val="30"/>
          <w:szCs w:val="30"/>
        </w:rPr>
        <w:t xml:space="preserve"> </w:t>
      </w:r>
      <w:r w:rsidR="00C95CE6" w:rsidRPr="0065285A">
        <w:rPr>
          <w:sz w:val="30"/>
          <w:szCs w:val="30"/>
        </w:rPr>
        <w:t>31.2</w:t>
      </w:r>
      <w:r w:rsidR="007970BF"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ล้านบาท ซึ่ง</w:t>
      </w:r>
      <w:r w:rsidR="003E780F" w:rsidRPr="0065285A">
        <w:rPr>
          <w:rFonts w:hint="cs"/>
          <w:sz w:val="30"/>
          <w:szCs w:val="30"/>
          <w:cs/>
        </w:rPr>
        <w:t>ส่วนใหญ่</w:t>
      </w:r>
      <w:r w:rsidRPr="0065285A">
        <w:rPr>
          <w:rFonts w:hint="cs"/>
          <w:sz w:val="30"/>
          <w:szCs w:val="30"/>
          <w:cs/>
        </w:rPr>
        <w:t xml:space="preserve">เป็นลูกหนี้อื่นที่เกินกำหนดชำระมากกว่า </w:t>
      </w:r>
      <w:r w:rsidR="00C87196" w:rsidRPr="0065285A">
        <w:rPr>
          <w:sz w:val="30"/>
          <w:szCs w:val="30"/>
        </w:rPr>
        <w:t>1</w:t>
      </w:r>
      <w:r w:rsidR="00AA664B" w:rsidRPr="0065285A">
        <w:rPr>
          <w:sz w:val="30"/>
          <w:szCs w:val="30"/>
        </w:rPr>
        <w:t xml:space="preserve"> </w:t>
      </w:r>
      <w:r w:rsidR="00AA664B" w:rsidRPr="0065285A">
        <w:rPr>
          <w:rFonts w:hint="cs"/>
          <w:sz w:val="30"/>
          <w:szCs w:val="30"/>
          <w:cs/>
        </w:rPr>
        <w:t>ปี</w:t>
      </w:r>
      <w:r w:rsidRPr="0065285A">
        <w:rPr>
          <w:rFonts w:hint="cs"/>
          <w:sz w:val="30"/>
          <w:szCs w:val="30"/>
          <w:cs/>
        </w:rPr>
        <w:t xml:space="preserve"> </w:t>
      </w:r>
      <w:r w:rsidRPr="00763E13">
        <w:rPr>
          <w:rFonts w:hint="cs"/>
          <w:iCs/>
          <w:sz w:val="30"/>
          <w:szCs w:val="30"/>
          <w:cs/>
        </w:rPr>
        <w:t>(</w:t>
      </w:r>
      <w:r w:rsidR="00B176C5" w:rsidRPr="00763E13">
        <w:rPr>
          <w:i/>
          <w:sz w:val="30"/>
          <w:szCs w:val="30"/>
        </w:rPr>
        <w:t>256</w:t>
      </w:r>
      <w:r w:rsidR="00333D9A" w:rsidRPr="00763E13">
        <w:rPr>
          <w:i/>
          <w:sz w:val="30"/>
          <w:szCs w:val="30"/>
        </w:rPr>
        <w:t>7</w:t>
      </w:r>
      <w:r w:rsidRPr="00763E13">
        <w:rPr>
          <w:rFonts w:hint="cs"/>
          <w:i/>
          <w:sz w:val="30"/>
          <w:szCs w:val="30"/>
          <w:cs/>
        </w:rPr>
        <w:t xml:space="preserve">: </w:t>
      </w:r>
      <w:r w:rsidR="00333D9A" w:rsidRPr="00763E13">
        <w:rPr>
          <w:i/>
          <w:sz w:val="30"/>
          <w:szCs w:val="30"/>
        </w:rPr>
        <w:t>37.7</w:t>
      </w:r>
      <w:r w:rsidR="007970BF" w:rsidRPr="00763E13">
        <w:rPr>
          <w:iCs/>
          <w:sz w:val="30"/>
          <w:szCs w:val="30"/>
        </w:rPr>
        <w:t xml:space="preserve"> </w:t>
      </w:r>
      <w:r w:rsidRPr="00763E13">
        <w:rPr>
          <w:rFonts w:hint="cs"/>
          <w:iCs/>
          <w:sz w:val="30"/>
          <w:szCs w:val="30"/>
          <w:cs/>
        </w:rPr>
        <w:t>ล้านบาท</w:t>
      </w:r>
      <w:r w:rsidR="00372A72" w:rsidRPr="00763E13">
        <w:rPr>
          <w:iCs/>
          <w:sz w:val="30"/>
          <w:szCs w:val="30"/>
        </w:rPr>
        <w:t xml:space="preserve"> </w:t>
      </w:r>
      <w:r w:rsidR="00372A72" w:rsidRPr="00763E13">
        <w:rPr>
          <w:rFonts w:hint="cs"/>
          <w:iCs/>
          <w:sz w:val="30"/>
          <w:szCs w:val="30"/>
          <w:cs/>
        </w:rPr>
        <w:t>ซึ่งเป็นลูกหนี้อื่นที่เกินกำหนดชำร</w:t>
      </w:r>
      <w:r w:rsidR="005876F3" w:rsidRPr="00763E13">
        <w:rPr>
          <w:rFonts w:hint="cs"/>
          <w:iCs/>
          <w:sz w:val="30"/>
          <w:szCs w:val="30"/>
          <w:cs/>
        </w:rPr>
        <w:t>ะ</w:t>
      </w:r>
      <w:r w:rsidR="00372A72" w:rsidRPr="00763E13">
        <w:rPr>
          <w:rFonts w:hint="cs"/>
          <w:iCs/>
          <w:sz w:val="30"/>
          <w:szCs w:val="30"/>
          <w:cs/>
        </w:rPr>
        <w:t xml:space="preserve">มากกว่า </w:t>
      </w:r>
      <w:r w:rsidR="00B176C5" w:rsidRPr="00763E13">
        <w:rPr>
          <w:rFonts w:hint="cs"/>
          <w:i/>
          <w:sz w:val="30"/>
          <w:szCs w:val="30"/>
        </w:rPr>
        <w:t>1</w:t>
      </w:r>
      <w:r w:rsidR="00372A72" w:rsidRPr="00763E13">
        <w:rPr>
          <w:rFonts w:hint="cs"/>
          <w:iCs/>
          <w:sz w:val="30"/>
          <w:szCs w:val="30"/>
        </w:rPr>
        <w:t xml:space="preserve"> </w:t>
      </w:r>
      <w:r w:rsidR="00372A72" w:rsidRPr="00763E13">
        <w:rPr>
          <w:rFonts w:hint="cs"/>
          <w:iCs/>
          <w:sz w:val="30"/>
          <w:szCs w:val="30"/>
          <w:cs/>
        </w:rPr>
        <w:t>ปี</w:t>
      </w:r>
      <w:r w:rsidRPr="00763E13">
        <w:rPr>
          <w:rFonts w:hint="cs"/>
          <w:iCs/>
          <w:sz w:val="30"/>
          <w:szCs w:val="30"/>
          <w:cs/>
        </w:rPr>
        <w:t>)</w:t>
      </w:r>
      <w:r w:rsidRPr="0065285A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65285A">
        <w:rPr>
          <w:rFonts w:hint="cs"/>
          <w:sz w:val="30"/>
          <w:szCs w:val="30"/>
          <w:cs/>
        </w:rPr>
        <w:t xml:space="preserve"> </w:t>
      </w:r>
      <w:r w:rsidRPr="0065285A">
        <w:rPr>
          <w:rFonts w:hint="cs"/>
          <w:sz w:val="30"/>
          <w:szCs w:val="30"/>
          <w:cs/>
        </w:rPr>
        <w:t>และมีจำนวน</w:t>
      </w:r>
      <w:r w:rsidR="000D4A10" w:rsidRPr="0065285A">
        <w:rPr>
          <w:sz w:val="30"/>
          <w:szCs w:val="30"/>
        </w:rPr>
        <w:t xml:space="preserve"> </w:t>
      </w:r>
      <w:r w:rsidR="00C95CE6" w:rsidRPr="0065285A">
        <w:rPr>
          <w:sz w:val="30"/>
          <w:szCs w:val="30"/>
        </w:rPr>
        <w:t>22.8</w:t>
      </w:r>
      <w:r w:rsidR="00D1374F" w:rsidRPr="0065285A">
        <w:rPr>
          <w:sz w:val="30"/>
          <w:szCs w:val="30"/>
        </w:rPr>
        <w:t xml:space="preserve"> </w:t>
      </w:r>
      <w:r w:rsidRPr="0065285A">
        <w:rPr>
          <w:rFonts w:hint="cs"/>
          <w:sz w:val="30"/>
          <w:szCs w:val="30"/>
          <w:cs/>
        </w:rPr>
        <w:t>ล้านบาท ซึ่ง</w:t>
      </w:r>
      <w:r w:rsidR="005876F3" w:rsidRPr="0065285A">
        <w:rPr>
          <w:rFonts w:hint="cs"/>
          <w:sz w:val="30"/>
          <w:szCs w:val="30"/>
          <w:cs/>
        </w:rPr>
        <w:t>ส่วนใหญ่</w:t>
      </w:r>
      <w:r w:rsidRPr="0065285A">
        <w:rPr>
          <w:rFonts w:hint="cs"/>
          <w:sz w:val="30"/>
          <w:szCs w:val="30"/>
          <w:cs/>
        </w:rPr>
        <w:t xml:space="preserve">เป็นลูกหนี้อื่นที่เกินกำหนดชำระมากกว่า </w:t>
      </w:r>
      <w:r w:rsidR="00AE5714">
        <w:rPr>
          <w:sz w:val="30"/>
          <w:szCs w:val="30"/>
        </w:rPr>
        <w:br/>
      </w:r>
      <w:r w:rsidR="00C87196" w:rsidRPr="0065285A">
        <w:rPr>
          <w:sz w:val="30"/>
          <w:szCs w:val="30"/>
        </w:rPr>
        <w:t>1</w:t>
      </w:r>
      <w:r w:rsidR="000D4A10" w:rsidRPr="0065285A">
        <w:rPr>
          <w:sz w:val="30"/>
          <w:szCs w:val="30"/>
        </w:rPr>
        <w:t xml:space="preserve"> </w:t>
      </w:r>
      <w:r w:rsidR="009123A6" w:rsidRPr="0065285A">
        <w:rPr>
          <w:sz w:val="30"/>
          <w:szCs w:val="30"/>
        </w:rPr>
        <w:t xml:space="preserve"> </w:t>
      </w:r>
      <w:r w:rsidR="009123A6" w:rsidRPr="0065285A">
        <w:rPr>
          <w:rFonts w:hint="cs"/>
          <w:sz w:val="30"/>
          <w:szCs w:val="30"/>
          <w:cs/>
        </w:rPr>
        <w:t>ปี</w:t>
      </w:r>
      <w:r w:rsidRPr="0065285A">
        <w:rPr>
          <w:rFonts w:hint="cs"/>
          <w:sz w:val="30"/>
          <w:szCs w:val="30"/>
          <w:cs/>
        </w:rPr>
        <w:t xml:space="preserve"> </w:t>
      </w:r>
      <w:r w:rsidRPr="00763E13">
        <w:rPr>
          <w:rFonts w:hint="cs"/>
          <w:iCs/>
          <w:sz w:val="30"/>
          <w:szCs w:val="30"/>
          <w:cs/>
        </w:rPr>
        <w:t>(</w:t>
      </w:r>
      <w:r w:rsidR="00B176C5" w:rsidRPr="00763E13">
        <w:rPr>
          <w:i/>
          <w:sz w:val="30"/>
          <w:szCs w:val="30"/>
        </w:rPr>
        <w:t>256</w:t>
      </w:r>
      <w:r w:rsidR="00333D9A" w:rsidRPr="00763E13">
        <w:rPr>
          <w:i/>
          <w:sz w:val="30"/>
          <w:szCs w:val="30"/>
        </w:rPr>
        <w:t>7</w:t>
      </w:r>
      <w:r w:rsidRPr="00763E13">
        <w:rPr>
          <w:rFonts w:hint="cs"/>
          <w:i/>
          <w:sz w:val="30"/>
          <w:szCs w:val="30"/>
          <w:cs/>
        </w:rPr>
        <w:t xml:space="preserve">: </w:t>
      </w:r>
      <w:r w:rsidR="00333D9A" w:rsidRPr="00763E13">
        <w:rPr>
          <w:i/>
          <w:sz w:val="30"/>
          <w:szCs w:val="30"/>
        </w:rPr>
        <w:t>28.2</w:t>
      </w:r>
      <w:r w:rsidRPr="0065285A">
        <w:rPr>
          <w:iCs/>
          <w:sz w:val="30"/>
          <w:szCs w:val="30"/>
        </w:rPr>
        <w:t xml:space="preserve"> </w:t>
      </w:r>
      <w:r w:rsidRPr="0065285A">
        <w:rPr>
          <w:rFonts w:hint="cs"/>
          <w:iCs/>
          <w:sz w:val="30"/>
          <w:szCs w:val="30"/>
          <w:cs/>
        </w:rPr>
        <w:t>ล้านบา</w:t>
      </w:r>
      <w:r w:rsidR="004E0FF2" w:rsidRPr="0065285A">
        <w:rPr>
          <w:rFonts w:hint="cs"/>
          <w:iCs/>
          <w:sz w:val="30"/>
          <w:szCs w:val="30"/>
          <w:cs/>
        </w:rPr>
        <w:t>ท</w:t>
      </w:r>
      <w:r w:rsidR="00372A72" w:rsidRPr="0065285A">
        <w:rPr>
          <w:rFonts w:hint="cs"/>
          <w:iCs/>
          <w:sz w:val="30"/>
          <w:szCs w:val="30"/>
          <w:cs/>
        </w:rPr>
        <w:t xml:space="preserve"> ซึ่ง</w:t>
      </w:r>
      <w:r w:rsidR="00372A72" w:rsidRPr="00763E13">
        <w:rPr>
          <w:rFonts w:hint="cs"/>
          <w:iCs/>
          <w:sz w:val="30"/>
          <w:szCs w:val="30"/>
          <w:cs/>
        </w:rPr>
        <w:t>เป็นลูกหนี้อื่นที่เกินกำหนดชำ</w:t>
      </w:r>
      <w:r w:rsidR="00372A72" w:rsidRPr="0065285A">
        <w:rPr>
          <w:rFonts w:hint="cs"/>
          <w:iCs/>
          <w:sz w:val="30"/>
          <w:szCs w:val="30"/>
          <w:cs/>
        </w:rPr>
        <w:t>ระมากกว่า</w:t>
      </w:r>
      <w:r w:rsidR="00372A72" w:rsidRPr="00536319">
        <w:rPr>
          <w:rFonts w:hint="cs"/>
          <w:i/>
          <w:sz w:val="30"/>
          <w:szCs w:val="30"/>
          <w:cs/>
        </w:rPr>
        <w:t xml:space="preserve"> </w:t>
      </w:r>
      <w:r w:rsidR="00B176C5" w:rsidRPr="00536319">
        <w:rPr>
          <w:rFonts w:hint="cs"/>
          <w:i/>
          <w:sz w:val="30"/>
          <w:szCs w:val="30"/>
        </w:rPr>
        <w:t>1</w:t>
      </w:r>
      <w:r w:rsidR="00372A72" w:rsidRPr="0065285A">
        <w:rPr>
          <w:rFonts w:hint="cs"/>
          <w:iCs/>
          <w:sz w:val="30"/>
          <w:szCs w:val="30"/>
        </w:rPr>
        <w:t xml:space="preserve"> </w:t>
      </w:r>
      <w:r w:rsidR="00372A72" w:rsidRPr="0065285A">
        <w:rPr>
          <w:rFonts w:hint="cs"/>
          <w:iCs/>
          <w:sz w:val="30"/>
          <w:szCs w:val="30"/>
          <w:cs/>
        </w:rPr>
        <w:t>ปี</w:t>
      </w:r>
      <w:r w:rsidRPr="0065285A">
        <w:rPr>
          <w:rFonts w:hint="cs"/>
          <w:iCs/>
          <w:sz w:val="30"/>
          <w:szCs w:val="30"/>
          <w:cs/>
        </w:rPr>
        <w:t>)</w:t>
      </w:r>
      <w:r w:rsidRPr="0065285A">
        <w:rPr>
          <w:rFonts w:hint="cs"/>
          <w:sz w:val="30"/>
          <w:szCs w:val="30"/>
          <w:cs/>
        </w:rPr>
        <w:t xml:space="preserve"> ในงบการเงินเฉพาะกิจการ</w:t>
      </w:r>
    </w:p>
    <w:p w14:paraId="3828CB21" w14:textId="7D2F9365" w:rsidR="009307B6" w:rsidRPr="00AE4D5B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714582A6" w14:textId="78622724" w:rsidR="00B5106F" w:rsidRPr="00AE4D5B" w:rsidRDefault="00574C3A" w:rsidP="00B5106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EA74A2">
        <w:rPr>
          <w:rFonts w:hint="cs"/>
          <w:i/>
          <w:iCs/>
          <w:sz w:val="30"/>
          <w:szCs w:val="30"/>
          <w:cs/>
        </w:rPr>
        <w:t>(ข.</w:t>
      </w:r>
      <w:r w:rsidRPr="00EA74A2">
        <w:rPr>
          <w:i/>
          <w:iCs/>
          <w:sz w:val="30"/>
          <w:szCs w:val="30"/>
        </w:rPr>
        <w:t>2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B5106F" w:rsidRPr="00EA74A2">
        <w:rPr>
          <w:i/>
          <w:iCs/>
          <w:sz w:val="30"/>
          <w:szCs w:val="30"/>
          <w:cs/>
        </w:rPr>
        <w:t>ความ</w:t>
      </w:r>
      <w:r w:rsidR="00B5106F" w:rsidRPr="00AE4D5B">
        <w:rPr>
          <w:i/>
          <w:iCs/>
          <w:sz w:val="30"/>
          <w:szCs w:val="30"/>
          <w:cs/>
        </w:rPr>
        <w:t>เสี่ยงด้าน</w:t>
      </w:r>
      <w:r w:rsidR="00B5106F" w:rsidRPr="00AE4D5B">
        <w:rPr>
          <w:rFonts w:hint="cs"/>
          <w:i/>
          <w:iCs/>
          <w:sz w:val="30"/>
          <w:szCs w:val="30"/>
          <w:cs/>
        </w:rPr>
        <w:t>สภาพคล่อง</w:t>
      </w:r>
    </w:p>
    <w:p w14:paraId="0BD82BF2" w14:textId="4A04140B" w:rsidR="00B5106F" w:rsidRPr="00AE4D5B" w:rsidRDefault="00B5106F" w:rsidP="008B059A">
      <w:pPr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0D7586A" w14:textId="364F38D2" w:rsidR="002B560D" w:rsidRPr="00AE4D5B" w:rsidRDefault="000E4CBF" w:rsidP="000E4CBF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AE4D5B">
        <w:rPr>
          <w:rFonts w:asciiTheme="majorBidi" w:hAnsiTheme="majorBidi" w:cstheme="majorBidi"/>
          <w:sz w:val="14"/>
          <w:szCs w:val="14"/>
        </w:rPr>
        <w:br w:type="page"/>
      </w:r>
    </w:p>
    <w:p w14:paraId="24FCFDB5" w14:textId="3020EEDE" w:rsidR="00655067" w:rsidRPr="00723A92" w:rsidRDefault="00B5106F" w:rsidP="00C00763">
      <w:pPr>
        <w:spacing w:line="240" w:lineRule="auto"/>
        <w:ind w:left="990" w:right="-7"/>
        <w:jc w:val="thaiDistribute"/>
        <w:rPr>
          <w:rFonts w:asciiTheme="majorBidi" w:hAnsiTheme="majorBidi"/>
          <w:sz w:val="30"/>
          <w:szCs w:val="30"/>
        </w:rPr>
      </w:pPr>
      <w:r w:rsidRPr="00723A92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C00763" w:rsidRPr="00723A92">
        <w:rPr>
          <w:rFonts w:asciiTheme="majorBidi" w:hAnsiTheme="majorBidi" w:hint="cs"/>
          <w:sz w:val="30"/>
          <w:szCs w:val="30"/>
          <w:cs/>
        </w:rPr>
        <w:t>โดย</w:t>
      </w:r>
      <w:r w:rsidRPr="00723A92">
        <w:rPr>
          <w:rFonts w:asciiTheme="majorBidi" w:hAnsi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8BE20A0" w14:textId="77777777" w:rsidR="005656B1" w:rsidRPr="00AE4D5B" w:rsidRDefault="005656B1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42"/>
        <w:gridCol w:w="270"/>
        <w:gridCol w:w="990"/>
        <w:gridCol w:w="270"/>
        <w:gridCol w:w="900"/>
        <w:gridCol w:w="270"/>
        <w:gridCol w:w="1071"/>
      </w:tblGrid>
      <w:tr w:rsidR="005656B1" w:rsidRPr="00AE4D5B" w14:paraId="33C6A498" w14:textId="77777777" w:rsidTr="00500765">
        <w:tc>
          <w:tcPr>
            <w:tcW w:w="3094" w:type="dxa"/>
          </w:tcPr>
          <w:p w14:paraId="5A047C95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792C4E5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656B1" w:rsidRPr="00AE4D5B" w14:paraId="4D656F1F" w14:textId="77777777" w:rsidTr="00500765">
        <w:tc>
          <w:tcPr>
            <w:tcW w:w="3094" w:type="dxa"/>
          </w:tcPr>
          <w:p w14:paraId="66A52339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</w:tcPr>
          <w:p w14:paraId="684530E6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171D6AC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7456CA2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656B1" w:rsidRPr="00AE4D5B" w14:paraId="26938F7A" w14:textId="77777777" w:rsidTr="00852450">
        <w:tc>
          <w:tcPr>
            <w:tcW w:w="3094" w:type="dxa"/>
            <w:vAlign w:val="bottom"/>
            <w:hideMark/>
          </w:tcPr>
          <w:p w14:paraId="4764E429" w14:textId="455FC8A8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491C1F4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6CA64F0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D8F26F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  <w:hideMark/>
          </w:tcPr>
          <w:p w14:paraId="77D70BD9" w14:textId="6383C8E3" w:rsidR="005656B1" w:rsidRPr="00AE4D5B" w:rsidRDefault="005656B1" w:rsidP="00500765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0" w:type="dxa"/>
          </w:tcPr>
          <w:p w14:paraId="0FEE8B88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D6B9215" w14:textId="788F95EE" w:rsidR="005656B1" w:rsidRPr="00AE4D5B" w:rsidRDefault="005656B1" w:rsidP="00500765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2D019E1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47D95F1" w14:textId="0A6283C9" w:rsidR="005656B1" w:rsidRPr="00AE4D5B" w:rsidRDefault="005656B1" w:rsidP="0050076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10EE2A27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1BD3C75A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656B1" w:rsidRPr="00AE4D5B" w14:paraId="6255EA68" w14:textId="77777777" w:rsidTr="00500765">
        <w:tc>
          <w:tcPr>
            <w:tcW w:w="3094" w:type="dxa"/>
            <w:vAlign w:val="bottom"/>
          </w:tcPr>
          <w:p w14:paraId="05F4159D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7FEDD6C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656B1" w:rsidRPr="00AE4D5B" w14:paraId="0B67A34B" w14:textId="77777777" w:rsidTr="00500765">
        <w:tc>
          <w:tcPr>
            <w:tcW w:w="3094" w:type="dxa"/>
            <w:vAlign w:val="bottom"/>
          </w:tcPr>
          <w:p w14:paraId="150E8EB2" w14:textId="437B0CC9" w:rsidR="005656B1" w:rsidRPr="00AE4D5B" w:rsidRDefault="00B176C5" w:rsidP="00500765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A45837">
              <w:rPr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77" w:type="dxa"/>
            <w:gridSpan w:val="9"/>
            <w:vAlign w:val="bottom"/>
          </w:tcPr>
          <w:p w14:paraId="6A850041" w14:textId="77777777" w:rsidR="005656B1" w:rsidRPr="00AE4D5B" w:rsidRDefault="005656B1" w:rsidP="00500765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5656B1" w:rsidRPr="00AE4D5B" w14:paraId="69747462" w14:textId="77777777" w:rsidTr="00852450">
        <w:tc>
          <w:tcPr>
            <w:tcW w:w="4086" w:type="dxa"/>
            <w:gridSpan w:val="2"/>
            <w:hideMark/>
          </w:tcPr>
          <w:p w14:paraId="21F03A62" w14:textId="0FA72EB5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</w:t>
            </w: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การเงิน</w:t>
            </w:r>
            <w:r w:rsidR="00844414"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17FC75A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3B50E7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D9B8CB4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371A69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A11AAFB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2D91FC5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EA4B86F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0445B6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D4D80" w:rsidRPr="00AE4D5B" w14:paraId="21C34552" w14:textId="77777777" w:rsidTr="00852450">
        <w:tc>
          <w:tcPr>
            <w:tcW w:w="3094" w:type="dxa"/>
          </w:tcPr>
          <w:p w14:paraId="095246E2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475FB62" w14:textId="4C6F4D89" w:rsidR="006D4D80" w:rsidRPr="00AE4D5B" w:rsidRDefault="00226EF4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2,997,570</w:t>
            </w:r>
          </w:p>
        </w:tc>
        <w:tc>
          <w:tcPr>
            <w:tcW w:w="272" w:type="dxa"/>
          </w:tcPr>
          <w:p w14:paraId="2D39A9A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182F5234" w14:textId="0DFF1735" w:rsidR="006D4D80" w:rsidRPr="00AE4D5B" w:rsidRDefault="00634B06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226EF4">
              <w:rPr>
                <w:sz w:val="26"/>
                <w:szCs w:val="26"/>
                <w:lang w:eastAsia="en-GB"/>
              </w:rPr>
              <w:t>2,997,570)</w:t>
            </w:r>
          </w:p>
        </w:tc>
        <w:tc>
          <w:tcPr>
            <w:tcW w:w="270" w:type="dxa"/>
          </w:tcPr>
          <w:p w14:paraId="6A714E22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7CF65DD" w14:textId="03989E50" w:rsidR="006D4D80" w:rsidRPr="00AE4D5B" w:rsidRDefault="00C53FD3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839E43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65B350C" w14:textId="10FE0263" w:rsidR="006D4D80" w:rsidRPr="00AE4D5B" w:rsidRDefault="00C53FD3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240EFCD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E071BD2" w14:textId="35FE143B" w:rsidR="006D4D80" w:rsidRPr="00AE4D5B" w:rsidRDefault="00877193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74335">
              <w:rPr>
                <w:sz w:val="26"/>
                <w:szCs w:val="26"/>
                <w:lang w:eastAsia="en-GB"/>
              </w:rPr>
              <w:t>2,997,570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6D4D80" w:rsidRPr="00AE4D5B" w14:paraId="6AB58D1C" w14:textId="77777777" w:rsidTr="00852450">
        <w:tc>
          <w:tcPr>
            <w:tcW w:w="3094" w:type="dxa"/>
          </w:tcPr>
          <w:p w14:paraId="5B472258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2FD75B7" w14:textId="00678A1F" w:rsidR="006D4D80" w:rsidRPr="00AE4D5B" w:rsidRDefault="00395E58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2,904</w:t>
            </w:r>
            <w:r w:rsidR="00DF451A">
              <w:rPr>
                <w:sz w:val="26"/>
                <w:szCs w:val="26"/>
                <w:lang w:eastAsia="en-GB"/>
              </w:rPr>
              <w:t>,503</w:t>
            </w:r>
          </w:p>
        </w:tc>
        <w:tc>
          <w:tcPr>
            <w:tcW w:w="272" w:type="dxa"/>
          </w:tcPr>
          <w:p w14:paraId="6099CEF6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7A59946" w14:textId="6D6791AB" w:rsidR="006D4D80" w:rsidRPr="00AE4D5B" w:rsidRDefault="00DF451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(2,904,503)</w:t>
            </w:r>
          </w:p>
        </w:tc>
        <w:tc>
          <w:tcPr>
            <w:tcW w:w="270" w:type="dxa"/>
          </w:tcPr>
          <w:p w14:paraId="76F5C71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E424E2" w14:textId="7BAE4097" w:rsidR="006D4D80" w:rsidRPr="00AE4D5B" w:rsidRDefault="00C53FD3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67D66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E9A1C1E" w14:textId="66F0DCA3" w:rsidR="006D4D80" w:rsidRPr="00AE4D5B" w:rsidRDefault="00C53FD3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593582C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4E75BB1" w14:textId="39502F9C" w:rsidR="006D4D80" w:rsidRPr="00AE4D5B" w:rsidRDefault="00877193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(2,904,503)</w:t>
            </w:r>
          </w:p>
        </w:tc>
      </w:tr>
      <w:tr w:rsidR="006D4D80" w:rsidRPr="00AE4D5B" w14:paraId="3E181BCD" w14:textId="77777777" w:rsidTr="00852450">
        <w:tc>
          <w:tcPr>
            <w:tcW w:w="3094" w:type="dxa"/>
            <w:hideMark/>
          </w:tcPr>
          <w:p w14:paraId="51F35618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7F3AB846" w14:textId="4074011E" w:rsidR="006D4D80" w:rsidRPr="00AE4D5B" w:rsidRDefault="0003742E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332,973</w:t>
            </w:r>
          </w:p>
        </w:tc>
        <w:tc>
          <w:tcPr>
            <w:tcW w:w="272" w:type="dxa"/>
          </w:tcPr>
          <w:p w14:paraId="0ABC424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73485AF6" w14:textId="35490E66" w:rsidR="006D4D80" w:rsidRPr="00AE4D5B" w:rsidRDefault="00E74758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(114,689)</w:t>
            </w:r>
          </w:p>
        </w:tc>
        <w:tc>
          <w:tcPr>
            <w:tcW w:w="270" w:type="dxa"/>
          </w:tcPr>
          <w:p w14:paraId="39D68B26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6A50D57" w14:textId="57C55588" w:rsidR="006D4D80" w:rsidRPr="00AE4D5B" w:rsidRDefault="00E74758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(219,279)</w:t>
            </w:r>
          </w:p>
        </w:tc>
        <w:tc>
          <w:tcPr>
            <w:tcW w:w="270" w:type="dxa"/>
          </w:tcPr>
          <w:p w14:paraId="34FDA8F5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2479DA4" w14:textId="414D35C0" w:rsidR="006D4D80" w:rsidRPr="00AE4D5B" w:rsidRDefault="00C53FD3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0775FD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EA57F79" w14:textId="46014DCF" w:rsidR="006D4D80" w:rsidRPr="00AE4D5B" w:rsidRDefault="00E74758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(333,968)</w:t>
            </w:r>
          </w:p>
        </w:tc>
      </w:tr>
      <w:tr w:rsidR="006D4D80" w:rsidRPr="00AE4D5B" w14:paraId="7730AD75" w14:textId="77777777" w:rsidTr="00852450">
        <w:trPr>
          <w:trHeight w:val="119"/>
        </w:trPr>
        <w:tc>
          <w:tcPr>
            <w:tcW w:w="3094" w:type="dxa"/>
            <w:hideMark/>
          </w:tcPr>
          <w:p w14:paraId="3DEF4EF4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0B4CB6C" w14:textId="07E189BD" w:rsidR="006D4D80" w:rsidRPr="00AE4D5B" w:rsidRDefault="003E5C4D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282,793</w:t>
            </w:r>
          </w:p>
        </w:tc>
        <w:tc>
          <w:tcPr>
            <w:tcW w:w="272" w:type="dxa"/>
            <w:vAlign w:val="bottom"/>
          </w:tcPr>
          <w:p w14:paraId="52ECAD79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5CC7E07C" w14:textId="72CA0E69" w:rsidR="006D4D80" w:rsidRPr="006816A3" w:rsidRDefault="006816A3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val="en-GB" w:eastAsia="en-GB"/>
              </w:rPr>
            </w:pPr>
            <w:r w:rsidRPr="006816A3">
              <w:rPr>
                <w:sz w:val="26"/>
                <w:szCs w:val="26"/>
                <w:lang w:val="en-GB" w:eastAsia="en-GB"/>
              </w:rPr>
              <w:t>(</w:t>
            </w:r>
            <w:r w:rsidR="006D381F" w:rsidRPr="006816A3">
              <w:rPr>
                <w:sz w:val="26"/>
                <w:szCs w:val="26"/>
                <w:lang w:val="en-GB" w:eastAsia="en-GB"/>
              </w:rPr>
              <w:t>96,298</w:t>
            </w:r>
            <w:r w:rsidRPr="006816A3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AFBD39A" w14:textId="77777777" w:rsidR="006D4D80" w:rsidRPr="006816A3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9F1C3FE" w14:textId="39D9B3C5" w:rsidR="006D4D80" w:rsidRPr="006816A3" w:rsidRDefault="006816A3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val="en-GB" w:eastAsia="en-GB"/>
              </w:rPr>
            </w:pPr>
            <w:r w:rsidRPr="006816A3">
              <w:rPr>
                <w:sz w:val="26"/>
                <w:szCs w:val="26"/>
                <w:lang w:val="en-GB" w:eastAsia="en-GB"/>
              </w:rPr>
              <w:t>(</w:t>
            </w:r>
            <w:r w:rsidR="00353B23" w:rsidRPr="006816A3">
              <w:rPr>
                <w:sz w:val="26"/>
                <w:szCs w:val="26"/>
                <w:lang w:val="en-GB" w:eastAsia="en-GB"/>
              </w:rPr>
              <w:t>17</w:t>
            </w:r>
            <w:r w:rsidR="009E353B">
              <w:rPr>
                <w:sz w:val="26"/>
                <w:szCs w:val="26"/>
                <w:lang w:val="en-GB" w:eastAsia="en-GB"/>
              </w:rPr>
              <w:t>4</w:t>
            </w:r>
            <w:r w:rsidR="00353B23" w:rsidRPr="006816A3">
              <w:rPr>
                <w:sz w:val="26"/>
                <w:szCs w:val="26"/>
                <w:lang w:val="en-GB" w:eastAsia="en-GB"/>
              </w:rPr>
              <w:t>,</w:t>
            </w:r>
            <w:r w:rsidR="009E353B">
              <w:rPr>
                <w:sz w:val="26"/>
                <w:szCs w:val="26"/>
                <w:lang w:val="en-GB" w:eastAsia="en-GB"/>
              </w:rPr>
              <w:t>981</w:t>
            </w:r>
            <w:r w:rsidRPr="006816A3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AF8A34B" w14:textId="77777777" w:rsidR="006D4D80" w:rsidRPr="006816A3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F9D3AAD" w14:textId="3D902CFD" w:rsidR="006D4D80" w:rsidRPr="006816A3" w:rsidRDefault="006816A3" w:rsidP="00A128E8">
            <w:pPr>
              <w:tabs>
                <w:tab w:val="decimal" w:pos="689"/>
              </w:tabs>
              <w:spacing w:line="240" w:lineRule="auto"/>
              <w:ind w:right="-103"/>
              <w:rPr>
                <w:sz w:val="26"/>
                <w:szCs w:val="26"/>
                <w:lang w:val="en-GB" w:eastAsia="en-GB"/>
              </w:rPr>
            </w:pPr>
            <w:r w:rsidRPr="006816A3">
              <w:rPr>
                <w:sz w:val="26"/>
                <w:szCs w:val="26"/>
                <w:lang w:val="en-GB" w:eastAsia="en-GB"/>
              </w:rPr>
              <w:t>(</w:t>
            </w:r>
            <w:r w:rsidR="00353B23" w:rsidRPr="006816A3">
              <w:rPr>
                <w:sz w:val="26"/>
                <w:szCs w:val="26"/>
                <w:lang w:val="en-GB" w:eastAsia="en-GB"/>
              </w:rPr>
              <w:t>6</w:t>
            </w:r>
            <w:r w:rsidR="009E353B">
              <w:rPr>
                <w:sz w:val="26"/>
                <w:szCs w:val="26"/>
                <w:lang w:val="en-GB" w:eastAsia="en-GB"/>
              </w:rPr>
              <w:t>2</w:t>
            </w:r>
            <w:r w:rsidR="00353B23" w:rsidRPr="006816A3">
              <w:rPr>
                <w:sz w:val="26"/>
                <w:szCs w:val="26"/>
                <w:lang w:val="en-GB" w:eastAsia="en-GB"/>
              </w:rPr>
              <w:t>,</w:t>
            </w:r>
            <w:r w:rsidR="009E353B">
              <w:rPr>
                <w:sz w:val="26"/>
                <w:szCs w:val="26"/>
                <w:lang w:val="en-GB" w:eastAsia="en-GB"/>
              </w:rPr>
              <w:t>778</w:t>
            </w:r>
            <w:r w:rsidRPr="006816A3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DE0F528" w14:textId="77777777" w:rsidR="006D4D80" w:rsidRPr="006816A3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A29F88B" w14:textId="5A4E3D02" w:rsidR="006D4D80" w:rsidRPr="006816A3" w:rsidRDefault="006816A3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val="en-GB" w:eastAsia="en-GB"/>
              </w:rPr>
            </w:pPr>
            <w:r w:rsidRPr="006816A3">
              <w:rPr>
                <w:sz w:val="26"/>
                <w:szCs w:val="26"/>
                <w:lang w:val="en-GB" w:eastAsia="en-GB"/>
              </w:rPr>
              <w:t>(</w:t>
            </w:r>
            <w:r w:rsidR="00195195" w:rsidRPr="006816A3">
              <w:rPr>
                <w:sz w:val="26"/>
                <w:szCs w:val="26"/>
                <w:lang w:val="en-GB" w:eastAsia="en-GB"/>
              </w:rPr>
              <w:t>334,057</w:t>
            </w:r>
            <w:r w:rsidRPr="006816A3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6D4D80" w:rsidRPr="00AE4D5B" w14:paraId="4E66B3C1" w14:textId="77777777" w:rsidTr="00852450">
        <w:tc>
          <w:tcPr>
            <w:tcW w:w="3094" w:type="dxa"/>
          </w:tcPr>
          <w:p w14:paraId="217B4DDA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70DA" w14:textId="7AFC4DB9" w:rsidR="006D4D80" w:rsidRPr="00AE4D5B" w:rsidRDefault="003E5C4D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6,517,839</w:t>
            </w:r>
          </w:p>
        </w:tc>
        <w:tc>
          <w:tcPr>
            <w:tcW w:w="272" w:type="dxa"/>
          </w:tcPr>
          <w:p w14:paraId="7F0407B3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85A2F" w14:textId="1C922B20" w:rsidR="006D4D80" w:rsidRPr="00AE4D5B" w:rsidRDefault="007B3FDF" w:rsidP="00A128E8">
            <w:pPr>
              <w:tabs>
                <w:tab w:val="decimal" w:pos="827"/>
              </w:tabs>
              <w:spacing w:line="240" w:lineRule="auto"/>
              <w:ind w:right="-102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(6,113,060)</w:t>
            </w:r>
          </w:p>
        </w:tc>
        <w:tc>
          <w:tcPr>
            <w:tcW w:w="270" w:type="dxa"/>
          </w:tcPr>
          <w:p w14:paraId="4D98962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A1F8" w14:textId="12384DFD" w:rsidR="006D4D80" w:rsidRPr="00AE4D5B" w:rsidRDefault="007B3FDF" w:rsidP="00A128E8">
            <w:pPr>
              <w:tabs>
                <w:tab w:val="decimal" w:pos="776"/>
              </w:tabs>
              <w:spacing w:line="240" w:lineRule="auto"/>
              <w:ind w:right="-111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(39</w:t>
            </w:r>
            <w:r w:rsidR="009E353B">
              <w:rPr>
                <w:b/>
                <w:bCs/>
                <w:sz w:val="26"/>
                <w:szCs w:val="26"/>
                <w:lang w:val="en-GB" w:eastAsia="en-GB"/>
              </w:rPr>
              <w:t>4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9E353B">
              <w:rPr>
                <w:b/>
                <w:bCs/>
                <w:sz w:val="26"/>
                <w:szCs w:val="26"/>
                <w:lang w:val="en-GB" w:eastAsia="en-GB"/>
              </w:rPr>
              <w:t>260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5E3A9B2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DC38" w14:textId="4FFE0FAD" w:rsidR="006D4D80" w:rsidRPr="00AE4D5B" w:rsidRDefault="007B3FDF" w:rsidP="00A128E8">
            <w:pPr>
              <w:tabs>
                <w:tab w:val="decimal" w:pos="689"/>
              </w:tabs>
              <w:spacing w:line="240" w:lineRule="auto"/>
              <w:ind w:right="-103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(6</w:t>
            </w:r>
            <w:r w:rsidR="009E353B">
              <w:rPr>
                <w:b/>
                <w:bCs/>
                <w:sz w:val="26"/>
                <w:szCs w:val="26"/>
                <w:lang w:val="en-GB" w:eastAsia="en-GB"/>
              </w:rPr>
              <w:t>2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9E353B">
              <w:rPr>
                <w:b/>
                <w:bCs/>
                <w:sz w:val="26"/>
                <w:szCs w:val="26"/>
                <w:lang w:val="en-GB" w:eastAsia="en-GB"/>
              </w:rPr>
              <w:t>778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E9A1FE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5076" w14:textId="010B0096" w:rsidR="006D4D80" w:rsidRPr="00AE4D5B" w:rsidRDefault="007B3FDF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(6,570,098)</w:t>
            </w:r>
          </w:p>
        </w:tc>
      </w:tr>
      <w:tr w:rsidR="006837CB" w:rsidRPr="00AE4D5B" w14:paraId="03616129" w14:textId="77777777" w:rsidTr="00500765">
        <w:tc>
          <w:tcPr>
            <w:tcW w:w="3094" w:type="dxa"/>
          </w:tcPr>
          <w:p w14:paraId="56A0D759" w14:textId="77777777" w:rsidR="006837CB" w:rsidRPr="00EA74A2" w:rsidRDefault="006837CB" w:rsidP="006837CB">
            <w:pPr>
              <w:spacing w:line="240" w:lineRule="auto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73724F84" w14:textId="77777777" w:rsidR="006837CB" w:rsidRPr="00EA74A2" w:rsidRDefault="006837CB" w:rsidP="006837CB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6837CB" w:rsidRPr="00AE4D5B" w14:paraId="3D927F15" w14:textId="77777777" w:rsidTr="00500765">
        <w:tc>
          <w:tcPr>
            <w:tcW w:w="3094" w:type="dxa"/>
            <w:vAlign w:val="bottom"/>
          </w:tcPr>
          <w:p w14:paraId="009DCCBD" w14:textId="6014E7E0" w:rsidR="006837CB" w:rsidRPr="00AE4D5B" w:rsidRDefault="006837CB" w:rsidP="006837CB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A45837">
              <w:rPr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77" w:type="dxa"/>
            <w:gridSpan w:val="9"/>
            <w:vAlign w:val="bottom"/>
          </w:tcPr>
          <w:p w14:paraId="40C41626" w14:textId="77777777" w:rsidR="006837CB" w:rsidRPr="00AE4D5B" w:rsidRDefault="006837CB" w:rsidP="006837CB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6837CB" w:rsidRPr="00AE4D5B" w14:paraId="3A728D63" w14:textId="77777777" w:rsidTr="00852450">
        <w:tc>
          <w:tcPr>
            <w:tcW w:w="4086" w:type="dxa"/>
            <w:gridSpan w:val="2"/>
          </w:tcPr>
          <w:p w14:paraId="38220E50" w14:textId="5F611618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="00FE4BD5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0D8BEA0F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9EF081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B7D6167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40E6C69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861B044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6B3FC6B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1E754F0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B23A46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333D9A" w:rsidRPr="00AE4D5B" w14:paraId="4DE2C978" w14:textId="77777777" w:rsidTr="00852450">
        <w:tc>
          <w:tcPr>
            <w:tcW w:w="3094" w:type="dxa"/>
          </w:tcPr>
          <w:p w14:paraId="57A6CF7A" w14:textId="5491FB44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เงินกู้ระยะสั้นจากสถาบันการเงิน </w:t>
            </w:r>
          </w:p>
        </w:tc>
        <w:tc>
          <w:tcPr>
            <w:tcW w:w="992" w:type="dxa"/>
          </w:tcPr>
          <w:p w14:paraId="35726439" w14:textId="319F1C23" w:rsidR="00333D9A" w:rsidRPr="00A128E8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1,665,031</w:t>
            </w:r>
          </w:p>
        </w:tc>
        <w:tc>
          <w:tcPr>
            <w:tcW w:w="272" w:type="dxa"/>
          </w:tcPr>
          <w:p w14:paraId="007B9D93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2158D317" w14:textId="70066277" w:rsidR="00333D9A" w:rsidRPr="00A128E8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(1,665,031)</w:t>
            </w:r>
          </w:p>
        </w:tc>
        <w:tc>
          <w:tcPr>
            <w:tcW w:w="270" w:type="dxa"/>
          </w:tcPr>
          <w:p w14:paraId="67A6E628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8D878D8" w14:textId="50072132" w:rsidR="00333D9A" w:rsidRPr="00AE4D5B" w:rsidRDefault="00333D9A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A0AC44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5FD9693" w14:textId="2DB641B4" w:rsidR="00333D9A" w:rsidRPr="00AE4D5B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C867892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DCC338E" w14:textId="4E46AF09" w:rsidR="00333D9A" w:rsidRPr="00A128E8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(1,665,031)</w:t>
            </w:r>
          </w:p>
        </w:tc>
      </w:tr>
      <w:tr w:rsidR="00333D9A" w:rsidRPr="00AE4D5B" w14:paraId="68B964AC" w14:textId="77777777" w:rsidTr="00852450">
        <w:tc>
          <w:tcPr>
            <w:tcW w:w="3094" w:type="dxa"/>
          </w:tcPr>
          <w:p w14:paraId="549834E1" w14:textId="7F613FD5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6E318456" w14:textId="3F3EE033" w:rsidR="00333D9A" w:rsidRPr="00AE4D5B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3,093,156</w:t>
            </w:r>
          </w:p>
        </w:tc>
        <w:tc>
          <w:tcPr>
            <w:tcW w:w="272" w:type="dxa"/>
          </w:tcPr>
          <w:p w14:paraId="7CAEC6F5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58139E9D" w14:textId="2F7D33A4" w:rsidR="00333D9A" w:rsidRPr="00AE4D5B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(3,093,156)</w:t>
            </w:r>
          </w:p>
        </w:tc>
        <w:tc>
          <w:tcPr>
            <w:tcW w:w="270" w:type="dxa"/>
          </w:tcPr>
          <w:p w14:paraId="03B8BF63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6192DDFA" w14:textId="49D1EA50" w:rsidR="00333D9A" w:rsidRPr="00AE4D5B" w:rsidRDefault="00333D9A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A5AB5AE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F8C9B2" w14:textId="2732F71C" w:rsidR="00333D9A" w:rsidRPr="00AE4D5B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375EAAAD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5C66FBC" w14:textId="27B357C8" w:rsidR="00333D9A" w:rsidRPr="00AE4D5B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(3,093,156)</w:t>
            </w:r>
          </w:p>
        </w:tc>
      </w:tr>
      <w:tr w:rsidR="00333D9A" w:rsidRPr="00AE4D5B" w14:paraId="6CAFC704" w14:textId="77777777" w:rsidTr="00852450">
        <w:tc>
          <w:tcPr>
            <w:tcW w:w="3094" w:type="dxa"/>
          </w:tcPr>
          <w:p w14:paraId="1057D63D" w14:textId="37E5192B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14C2AD3E" w14:textId="4EDF0A16" w:rsidR="00333D9A" w:rsidRPr="00AE4D5B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2,965,920</w:t>
            </w:r>
          </w:p>
        </w:tc>
        <w:tc>
          <w:tcPr>
            <w:tcW w:w="272" w:type="dxa"/>
          </w:tcPr>
          <w:p w14:paraId="0B7CD727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F56AC6A" w14:textId="64E63295" w:rsidR="00333D9A" w:rsidRPr="00AE4D5B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(2,965,920)</w:t>
            </w:r>
          </w:p>
        </w:tc>
        <w:tc>
          <w:tcPr>
            <w:tcW w:w="270" w:type="dxa"/>
          </w:tcPr>
          <w:p w14:paraId="4B212FA8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532E0F01" w14:textId="2A348C6C" w:rsidR="00333D9A" w:rsidRPr="00AE4D5B" w:rsidRDefault="00333D9A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028470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09F85D1" w14:textId="231A8369" w:rsidR="00333D9A" w:rsidRPr="00AE4D5B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2DD878D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7A62A40" w14:textId="0CE80E86" w:rsidR="00333D9A" w:rsidRPr="00AE4D5B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(2,965,920)</w:t>
            </w:r>
          </w:p>
        </w:tc>
      </w:tr>
      <w:tr w:rsidR="00333D9A" w:rsidRPr="00AE4D5B" w14:paraId="722FF924" w14:textId="77777777" w:rsidTr="00852450">
        <w:tc>
          <w:tcPr>
            <w:tcW w:w="3094" w:type="dxa"/>
          </w:tcPr>
          <w:p w14:paraId="2E72E8A1" w14:textId="6B036255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09532BDA" w14:textId="39AA7C69" w:rsidR="00333D9A" w:rsidRPr="00A128E8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588,017</w:t>
            </w:r>
          </w:p>
        </w:tc>
        <w:tc>
          <w:tcPr>
            <w:tcW w:w="272" w:type="dxa"/>
          </w:tcPr>
          <w:p w14:paraId="56C608FC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6538DA2" w14:textId="5BEEC8A6" w:rsidR="00333D9A" w:rsidRPr="0062609D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(230,400)</w:t>
            </w:r>
          </w:p>
        </w:tc>
        <w:tc>
          <w:tcPr>
            <w:tcW w:w="270" w:type="dxa"/>
          </w:tcPr>
          <w:p w14:paraId="4E6D2A69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00DE94" w14:textId="41BF7487" w:rsidR="00333D9A" w:rsidRPr="00A128E8" w:rsidRDefault="00333D9A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(359,486)</w:t>
            </w:r>
          </w:p>
        </w:tc>
        <w:tc>
          <w:tcPr>
            <w:tcW w:w="270" w:type="dxa"/>
          </w:tcPr>
          <w:p w14:paraId="3567A4D7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2B941C" w14:textId="623B121E" w:rsidR="00333D9A" w:rsidRPr="00AE4D5B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6DDE55D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9B50FE8" w14:textId="3189D7CB" w:rsidR="00333D9A" w:rsidRPr="00A128E8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(589,886)</w:t>
            </w:r>
          </w:p>
        </w:tc>
      </w:tr>
      <w:tr w:rsidR="00333D9A" w:rsidRPr="00AE4D5B" w14:paraId="1ED5EC8C" w14:textId="77777777" w:rsidTr="00333D9A">
        <w:trPr>
          <w:trHeight w:val="119"/>
        </w:trPr>
        <w:tc>
          <w:tcPr>
            <w:tcW w:w="3094" w:type="dxa"/>
          </w:tcPr>
          <w:p w14:paraId="3575CD52" w14:textId="7BE03D4D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52845B" w14:textId="77EBADB6" w:rsidR="00333D9A" w:rsidRPr="00AE4D5B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377,302</w:t>
            </w:r>
          </w:p>
        </w:tc>
        <w:tc>
          <w:tcPr>
            <w:tcW w:w="272" w:type="dxa"/>
            <w:vAlign w:val="bottom"/>
          </w:tcPr>
          <w:p w14:paraId="0FAC4811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F555FB6" w14:textId="2E7A8C2C" w:rsidR="00333D9A" w:rsidRPr="00A128E8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(116,204)</w:t>
            </w:r>
          </w:p>
        </w:tc>
        <w:tc>
          <w:tcPr>
            <w:tcW w:w="270" w:type="dxa"/>
            <w:vAlign w:val="bottom"/>
          </w:tcPr>
          <w:p w14:paraId="6945A80D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4CD9E2" w14:textId="3F1ACEE3" w:rsidR="00333D9A" w:rsidRPr="00AE4D5B" w:rsidRDefault="00333D9A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(256,263)</w:t>
            </w:r>
          </w:p>
        </w:tc>
        <w:tc>
          <w:tcPr>
            <w:tcW w:w="270" w:type="dxa"/>
            <w:vAlign w:val="bottom"/>
          </w:tcPr>
          <w:p w14:paraId="0F4F80CE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0D202C" w14:textId="75F32000" w:rsidR="00333D9A" w:rsidRPr="00AE4D5B" w:rsidRDefault="00333D9A" w:rsidP="00A128E8">
            <w:pPr>
              <w:tabs>
                <w:tab w:val="decimal" w:pos="706"/>
              </w:tabs>
              <w:spacing w:line="240" w:lineRule="auto"/>
              <w:ind w:right="-103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(73,763)</w:t>
            </w:r>
          </w:p>
        </w:tc>
        <w:tc>
          <w:tcPr>
            <w:tcW w:w="270" w:type="dxa"/>
            <w:vAlign w:val="bottom"/>
          </w:tcPr>
          <w:p w14:paraId="2A9820D0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92F8389" w14:textId="54E7CF72" w:rsidR="00333D9A" w:rsidRPr="00A128E8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(446,230)</w:t>
            </w:r>
          </w:p>
        </w:tc>
      </w:tr>
      <w:tr w:rsidR="00333D9A" w:rsidRPr="00AE4D5B" w14:paraId="6FFE0599" w14:textId="77777777" w:rsidTr="00333D9A">
        <w:tc>
          <w:tcPr>
            <w:tcW w:w="3094" w:type="dxa"/>
          </w:tcPr>
          <w:p w14:paraId="0FE07F2B" w14:textId="77777777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52F6" w14:textId="25700759" w:rsidR="00333D9A" w:rsidRPr="00AE4D5B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8,689,426</w:t>
            </w:r>
          </w:p>
        </w:tc>
        <w:tc>
          <w:tcPr>
            <w:tcW w:w="272" w:type="dxa"/>
          </w:tcPr>
          <w:p w14:paraId="402A8600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397A6" w14:textId="264261EA" w:rsidR="00333D9A" w:rsidRPr="00AE4D5B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</w:t>
            </w:r>
            <w:r>
              <w:rPr>
                <w:b/>
                <w:bCs/>
                <w:sz w:val="26"/>
                <w:szCs w:val="26"/>
                <w:lang w:eastAsia="en-GB"/>
              </w:rPr>
              <w:t>,070,711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9BD997E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369D" w14:textId="7EC552C6" w:rsidR="00333D9A" w:rsidRPr="00A128E8" w:rsidRDefault="00333D9A" w:rsidP="00A128E8">
            <w:pPr>
              <w:tabs>
                <w:tab w:val="decimal" w:pos="776"/>
              </w:tabs>
              <w:spacing w:line="240" w:lineRule="auto"/>
              <w:ind w:right="-111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128E8">
              <w:rPr>
                <w:b/>
                <w:bCs/>
                <w:sz w:val="26"/>
                <w:szCs w:val="26"/>
                <w:lang w:val="en-GB" w:eastAsia="en-GB"/>
              </w:rPr>
              <w:t>(615,749)</w:t>
            </w:r>
          </w:p>
        </w:tc>
        <w:tc>
          <w:tcPr>
            <w:tcW w:w="270" w:type="dxa"/>
          </w:tcPr>
          <w:p w14:paraId="7E59F594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F3915" w14:textId="33162D96" w:rsidR="00333D9A" w:rsidRPr="00AE4D5B" w:rsidRDefault="00333D9A" w:rsidP="00A128E8">
            <w:pPr>
              <w:tabs>
                <w:tab w:val="decimal" w:pos="706"/>
              </w:tabs>
              <w:spacing w:line="240" w:lineRule="auto"/>
              <w:ind w:right="-103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(73,763)</w:t>
            </w:r>
          </w:p>
        </w:tc>
        <w:tc>
          <w:tcPr>
            <w:tcW w:w="270" w:type="dxa"/>
          </w:tcPr>
          <w:p w14:paraId="1AADC076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D1C94" w14:textId="41CA816B" w:rsidR="00333D9A" w:rsidRPr="00AE4D5B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(8,760,223)</w:t>
            </w:r>
          </w:p>
        </w:tc>
      </w:tr>
      <w:tr w:rsidR="00333D9A" w:rsidRPr="00AE4D5B" w14:paraId="20A643AD" w14:textId="77777777" w:rsidTr="00333D9A">
        <w:tc>
          <w:tcPr>
            <w:tcW w:w="3094" w:type="dxa"/>
          </w:tcPr>
          <w:p w14:paraId="7555AFC7" w14:textId="77777777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73455FB9" w14:textId="77777777" w:rsidR="00333D9A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7634EB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right w:val="nil"/>
            </w:tcBorders>
          </w:tcPr>
          <w:p w14:paraId="1CD8E6D4" w14:textId="77777777" w:rsidR="00333D9A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81C031F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5B08743" w14:textId="77777777" w:rsidR="00333D9A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0420EBA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13BB2F0" w14:textId="77777777" w:rsidR="00333D9A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A4C71F5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61BCBCDD" w14:textId="77777777" w:rsidR="00333D9A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A45837" w:rsidRPr="00AE4D5B" w14:paraId="11AE3E31" w14:textId="77777777">
        <w:tc>
          <w:tcPr>
            <w:tcW w:w="4086" w:type="dxa"/>
            <w:gridSpan w:val="2"/>
          </w:tcPr>
          <w:p w14:paraId="08D1A262" w14:textId="49B2DCC8" w:rsid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ที่เป็นอนุพันธ์</w:t>
            </w:r>
          </w:p>
        </w:tc>
        <w:tc>
          <w:tcPr>
            <w:tcW w:w="272" w:type="dxa"/>
          </w:tcPr>
          <w:p w14:paraId="6D4F3E80" w14:textId="77777777" w:rsidR="00A45837" w:rsidRPr="00AE4D5B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141DAE7A" w14:textId="77777777" w:rsidR="00A45837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51BB3DEF" w14:textId="77777777" w:rsidR="00A45837" w:rsidRPr="00AE4D5B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43DBD5" w14:textId="77777777" w:rsidR="00A45837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1554456" w14:textId="77777777" w:rsidR="00A45837" w:rsidRPr="00AE4D5B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2B556E" w14:textId="77777777" w:rsidR="00A45837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C795406" w14:textId="77777777" w:rsidR="00A45837" w:rsidRPr="00AE4D5B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759935B4" w14:textId="77777777" w:rsidR="00A45837" w:rsidRDefault="00A45837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333D9A" w:rsidRPr="00AE4D5B" w14:paraId="7155037C" w14:textId="77777777" w:rsidTr="00A45837">
        <w:tc>
          <w:tcPr>
            <w:tcW w:w="3094" w:type="dxa"/>
          </w:tcPr>
          <w:p w14:paraId="140B8F73" w14:textId="3C2C9BF1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AEBD9" w14:textId="16672FD7" w:rsidR="00333D9A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5E8698BB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E20E9" w14:textId="0FA302EE" w:rsidR="00333D9A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</w:t>
            </w:r>
            <w:r w:rsidRPr="00EA74A2">
              <w:rPr>
                <w:sz w:val="26"/>
                <w:szCs w:val="26"/>
                <w:lang w:eastAsia="en-GB"/>
              </w:rPr>
              <w:t>18</w:t>
            </w:r>
            <w:r w:rsidRPr="00EA74A2">
              <w:rPr>
                <w:sz w:val="26"/>
                <w:szCs w:val="26"/>
                <w:lang w:val="en-GB" w:eastAsia="en-GB"/>
              </w:rPr>
              <w:t>,401)</w:t>
            </w:r>
          </w:p>
        </w:tc>
        <w:tc>
          <w:tcPr>
            <w:tcW w:w="270" w:type="dxa"/>
            <w:vAlign w:val="bottom"/>
          </w:tcPr>
          <w:p w14:paraId="096188D4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DCADBFE" w14:textId="7BB4244C" w:rsidR="00333D9A" w:rsidRPr="00333D9A" w:rsidRDefault="00333D9A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EA74A2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669B34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5D0483" w14:textId="48E16E85" w:rsidR="00333D9A" w:rsidRPr="00333D9A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EA74A2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48301A2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60E2A15B" w14:textId="0B59C859" w:rsidR="00333D9A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(18,401)</w:t>
            </w:r>
          </w:p>
        </w:tc>
      </w:tr>
      <w:tr w:rsidR="00333D9A" w:rsidRPr="00AE4D5B" w14:paraId="30603D0E" w14:textId="77777777" w:rsidTr="00A45837">
        <w:tc>
          <w:tcPr>
            <w:tcW w:w="3094" w:type="dxa"/>
          </w:tcPr>
          <w:p w14:paraId="19BEB46F" w14:textId="77777777" w:rsidR="00333D9A" w:rsidRPr="00AE4D5B" w:rsidRDefault="00333D9A" w:rsidP="00333D9A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1CB5E7" w14:textId="0E67C49E" w:rsidR="00333D9A" w:rsidRDefault="00333D9A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1C7B45DF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44584" w14:textId="3DEEA369" w:rsidR="00333D9A" w:rsidRDefault="00333D9A" w:rsidP="00A128E8">
            <w:pPr>
              <w:tabs>
                <w:tab w:val="decimal" w:pos="827"/>
              </w:tabs>
              <w:spacing w:line="240" w:lineRule="auto"/>
              <w:ind w:right="-102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</w:t>
            </w:r>
            <w:r w:rsidRPr="00EA74A2">
              <w:rPr>
                <w:b/>
                <w:bCs/>
                <w:sz w:val="26"/>
                <w:szCs w:val="26"/>
                <w:lang w:eastAsia="en-GB"/>
              </w:rPr>
              <w:t>18</w:t>
            </w: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,401)</w:t>
            </w:r>
          </w:p>
        </w:tc>
        <w:tc>
          <w:tcPr>
            <w:tcW w:w="270" w:type="dxa"/>
            <w:vAlign w:val="bottom"/>
          </w:tcPr>
          <w:p w14:paraId="305BBA10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DBADF" w14:textId="06FFCDF6" w:rsidR="00333D9A" w:rsidRPr="00A128E8" w:rsidRDefault="00333D9A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A128E8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5F6ECA8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1B53D" w14:textId="1E8D0F8A" w:rsidR="00333D9A" w:rsidRPr="00A128E8" w:rsidRDefault="00333D9A" w:rsidP="00A128E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cs="Angsana New"/>
                <w:b/>
                <w:bCs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/>
                <w:b/>
                <w:bCs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9F28E38" w14:textId="77777777" w:rsidR="00333D9A" w:rsidRPr="00AE4D5B" w:rsidRDefault="00333D9A" w:rsidP="00333D9A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6E8DC" w14:textId="2499EB50" w:rsidR="00333D9A" w:rsidRDefault="00333D9A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</w:tr>
    </w:tbl>
    <w:p w14:paraId="40871735" w14:textId="171D0394" w:rsidR="00861D94" w:rsidRDefault="00861D94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B941F6" w14:textId="77777777" w:rsidR="00C53FD3" w:rsidRDefault="00C53FD3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0D3A74" w14:textId="77777777" w:rsidR="00C53FD3" w:rsidRDefault="00C53FD3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57FA05" w14:textId="77777777" w:rsidR="00C53FD3" w:rsidRDefault="00C53FD3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895F33" w14:textId="77777777" w:rsidR="00C53FD3" w:rsidRPr="00AE4D5B" w:rsidRDefault="00C53FD3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40"/>
        <w:gridCol w:w="984"/>
        <w:gridCol w:w="270"/>
        <w:gridCol w:w="900"/>
        <w:gridCol w:w="270"/>
        <w:gridCol w:w="1071"/>
      </w:tblGrid>
      <w:tr w:rsidR="00861D94" w:rsidRPr="00AE4D5B" w14:paraId="07131CCB" w14:textId="77777777" w:rsidTr="00861D94">
        <w:tc>
          <w:tcPr>
            <w:tcW w:w="3094" w:type="dxa"/>
          </w:tcPr>
          <w:p w14:paraId="28F3136B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03CC9B7" w14:textId="7E7F4F76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861D94" w:rsidRPr="00AE4D5B" w14:paraId="7CA71363" w14:textId="77777777" w:rsidTr="00861D94">
        <w:tc>
          <w:tcPr>
            <w:tcW w:w="3094" w:type="dxa"/>
          </w:tcPr>
          <w:p w14:paraId="03444AC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DF55C2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8DD364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</w:tcPr>
          <w:p w14:paraId="59787180" w14:textId="75184D50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61D94" w:rsidRPr="00AE4D5B" w14:paraId="2F2492E3" w14:textId="77777777" w:rsidTr="00852450">
        <w:tc>
          <w:tcPr>
            <w:tcW w:w="3094" w:type="dxa"/>
            <w:vAlign w:val="bottom"/>
          </w:tcPr>
          <w:p w14:paraId="309FBFA4" w14:textId="291CFF42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9A4031B" w14:textId="77777777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3117908" w14:textId="24182170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05CDC4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357B8EB9" w14:textId="3FDD9B1D" w:rsidR="00861D94" w:rsidRPr="00AE4D5B" w:rsidRDefault="00861D94" w:rsidP="00861D9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40" w:type="dxa"/>
          </w:tcPr>
          <w:p w14:paraId="601F1DA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4C196B1" w14:textId="3B97C205" w:rsidR="00861D94" w:rsidRPr="00AE4D5B" w:rsidRDefault="00861D94" w:rsidP="00861D9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1BEC3EB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7E6ECA03" w14:textId="06A0E089" w:rsidR="00861D94" w:rsidRPr="00AE4D5B" w:rsidRDefault="00861D94" w:rsidP="008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7B48C56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1CA0B69" w14:textId="73660ECD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1D94" w:rsidRPr="00AE4D5B" w14:paraId="15A43ED9" w14:textId="77777777" w:rsidTr="001F2279">
        <w:tc>
          <w:tcPr>
            <w:tcW w:w="3094" w:type="dxa"/>
            <w:vAlign w:val="bottom"/>
          </w:tcPr>
          <w:p w14:paraId="2923DCD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5FDBFDCB" w14:textId="2D52C47C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61D94" w:rsidRPr="00AE4D5B" w14:paraId="7DFBB7CA" w14:textId="77777777" w:rsidTr="001F2279">
        <w:tc>
          <w:tcPr>
            <w:tcW w:w="3094" w:type="dxa"/>
            <w:vAlign w:val="bottom"/>
          </w:tcPr>
          <w:p w14:paraId="37004523" w14:textId="28213103" w:rsidR="00861D94" w:rsidRPr="00AE4D5B" w:rsidRDefault="00B176C5" w:rsidP="00861D94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A45837">
              <w:rPr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77" w:type="dxa"/>
            <w:gridSpan w:val="9"/>
            <w:vAlign w:val="bottom"/>
          </w:tcPr>
          <w:p w14:paraId="20692D4D" w14:textId="77777777" w:rsidR="00861D94" w:rsidRPr="00AE4D5B" w:rsidRDefault="00861D94" w:rsidP="00861D94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AE4D5B" w14:paraId="32C93AB2" w14:textId="77777777" w:rsidTr="00852450">
        <w:tc>
          <w:tcPr>
            <w:tcW w:w="4086" w:type="dxa"/>
            <w:gridSpan w:val="2"/>
          </w:tcPr>
          <w:p w14:paraId="590BC619" w14:textId="289D84B4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</w:t>
            </w: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การเงิน</w:t>
            </w:r>
            <w:r w:rsidR="006837CB"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33BBA0E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0195088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</w:tcPr>
          <w:p w14:paraId="2633403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733F493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F3A5669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C11DE06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47F6AE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734771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46210" w:rsidRPr="00AE4D5B" w14:paraId="76158D0C" w14:textId="77777777" w:rsidTr="00852450">
        <w:tc>
          <w:tcPr>
            <w:tcW w:w="3094" w:type="dxa"/>
          </w:tcPr>
          <w:p w14:paraId="6CDD7F06" w14:textId="5861A92C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085F0A82" w14:textId="2B43547F" w:rsidR="00046210" w:rsidRPr="00A128E8" w:rsidRDefault="004D73B9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1,833,</w:t>
            </w:r>
            <w:r w:rsidR="005221AC" w:rsidRPr="00A128E8">
              <w:rPr>
                <w:sz w:val="26"/>
                <w:szCs w:val="26"/>
                <w:lang w:eastAsia="en-GB"/>
              </w:rPr>
              <w:t>119</w:t>
            </w:r>
          </w:p>
        </w:tc>
        <w:tc>
          <w:tcPr>
            <w:tcW w:w="272" w:type="dxa"/>
          </w:tcPr>
          <w:p w14:paraId="4122E47C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2A438EB" w14:textId="0AAD3561" w:rsidR="00046210" w:rsidRPr="00AE4D5B" w:rsidRDefault="005221AC" w:rsidP="00A128E8">
            <w:pPr>
              <w:tabs>
                <w:tab w:val="decimal" w:pos="839"/>
              </w:tabs>
              <w:spacing w:line="240" w:lineRule="auto"/>
              <w:ind w:right="-78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(1,833,119)</w:t>
            </w:r>
          </w:p>
        </w:tc>
        <w:tc>
          <w:tcPr>
            <w:tcW w:w="240" w:type="dxa"/>
          </w:tcPr>
          <w:p w14:paraId="21288157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9F6A4B9" w14:textId="29C8DAD6" w:rsidR="00046210" w:rsidRPr="00AE4D5B" w:rsidRDefault="005221AC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1A16E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1EEC4D6" w14:textId="19801FE8" w:rsidR="00046210" w:rsidRPr="00A128E8" w:rsidRDefault="005221AC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200222E1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D00E31D" w14:textId="2ED7D9BC" w:rsidR="00046210" w:rsidRPr="00A128E8" w:rsidRDefault="005221AC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(1,833,119)</w:t>
            </w:r>
          </w:p>
        </w:tc>
      </w:tr>
      <w:tr w:rsidR="00046210" w:rsidRPr="00AE4D5B" w14:paraId="3F218889" w14:textId="77777777" w:rsidTr="00852450">
        <w:tc>
          <w:tcPr>
            <w:tcW w:w="3094" w:type="dxa"/>
          </w:tcPr>
          <w:p w14:paraId="51F980CF" w14:textId="35A3D314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6BCF7870" w14:textId="5E4C5F93" w:rsidR="00046210" w:rsidRPr="00AE4D5B" w:rsidRDefault="00D01420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3,011,120</w:t>
            </w:r>
          </w:p>
        </w:tc>
        <w:tc>
          <w:tcPr>
            <w:tcW w:w="272" w:type="dxa"/>
          </w:tcPr>
          <w:p w14:paraId="114C4877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3684C6BC" w14:textId="175F0398" w:rsidR="00046210" w:rsidRPr="00AE4D5B" w:rsidRDefault="00D01420" w:rsidP="00A128E8">
            <w:pPr>
              <w:tabs>
                <w:tab w:val="decimal" w:pos="839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(3,011,120)</w:t>
            </w:r>
          </w:p>
        </w:tc>
        <w:tc>
          <w:tcPr>
            <w:tcW w:w="240" w:type="dxa"/>
          </w:tcPr>
          <w:p w14:paraId="1EC8FB6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F6187D8" w14:textId="3F0FDC45" w:rsidR="00046210" w:rsidRPr="00AE4D5B" w:rsidRDefault="00D01420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BA532B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B98BBF5" w14:textId="5E8224C5" w:rsidR="00046210" w:rsidRPr="00A128E8" w:rsidRDefault="00D0142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D6F4F23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23BE734" w14:textId="41B7B10B" w:rsidR="00046210" w:rsidRPr="00AE4D5B" w:rsidRDefault="00D01420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(3,011,120)</w:t>
            </w:r>
          </w:p>
        </w:tc>
      </w:tr>
      <w:tr w:rsidR="00046210" w:rsidRPr="00AE4D5B" w14:paraId="58B8CD0E" w14:textId="77777777" w:rsidTr="00852450">
        <w:tc>
          <w:tcPr>
            <w:tcW w:w="3094" w:type="dxa"/>
          </w:tcPr>
          <w:p w14:paraId="23283E13" w14:textId="68E574CA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59E2270F" w14:textId="33F771FD" w:rsidR="00046210" w:rsidRPr="00AE4D5B" w:rsidRDefault="00924706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3,067,734</w:t>
            </w:r>
          </w:p>
        </w:tc>
        <w:tc>
          <w:tcPr>
            <w:tcW w:w="272" w:type="dxa"/>
          </w:tcPr>
          <w:p w14:paraId="5401583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2A23A27" w14:textId="4EFF1838" w:rsidR="00046210" w:rsidRPr="00AE4D5B" w:rsidRDefault="00D57F6D" w:rsidP="00A128E8">
            <w:pPr>
              <w:tabs>
                <w:tab w:val="decimal" w:pos="839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(3,067,734)</w:t>
            </w:r>
          </w:p>
        </w:tc>
        <w:tc>
          <w:tcPr>
            <w:tcW w:w="240" w:type="dxa"/>
          </w:tcPr>
          <w:p w14:paraId="349DD3E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5D6B6FC" w14:textId="2B510060" w:rsidR="00046210" w:rsidRPr="00AE4D5B" w:rsidRDefault="00D57F6D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369D44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F3C0A9F" w14:textId="5D882928" w:rsidR="00046210" w:rsidRPr="00A128E8" w:rsidRDefault="00D57F6D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3D707C8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F674B19" w14:textId="103A96FF" w:rsidR="00046210" w:rsidRPr="00AE4D5B" w:rsidRDefault="00D57F6D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(3,067,734)</w:t>
            </w:r>
          </w:p>
        </w:tc>
      </w:tr>
      <w:tr w:rsidR="00046210" w:rsidRPr="00AE4D5B" w14:paraId="37C84A14" w14:textId="77777777" w:rsidTr="00852450">
        <w:trPr>
          <w:trHeight w:val="119"/>
        </w:trPr>
        <w:tc>
          <w:tcPr>
            <w:tcW w:w="3094" w:type="dxa"/>
          </w:tcPr>
          <w:p w14:paraId="76295E15" w14:textId="46ABDE01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C0B47DD" w14:textId="4A054CBF" w:rsidR="00046210" w:rsidRPr="00AE4D5B" w:rsidRDefault="003D7FCF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158,366</w:t>
            </w:r>
          </w:p>
        </w:tc>
        <w:tc>
          <w:tcPr>
            <w:tcW w:w="272" w:type="dxa"/>
            <w:vAlign w:val="bottom"/>
          </w:tcPr>
          <w:p w14:paraId="47D0A30E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A0C2BA6" w14:textId="29BC7A88" w:rsidR="00046210" w:rsidRPr="007B3FDF" w:rsidRDefault="00B759D4" w:rsidP="00A128E8">
            <w:pPr>
              <w:tabs>
                <w:tab w:val="decimal" w:pos="839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(44,943)</w:t>
            </w:r>
          </w:p>
        </w:tc>
        <w:tc>
          <w:tcPr>
            <w:tcW w:w="240" w:type="dxa"/>
            <w:vAlign w:val="bottom"/>
          </w:tcPr>
          <w:p w14:paraId="2FF357CC" w14:textId="77777777" w:rsidR="00046210" w:rsidRPr="007B3FDF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57BF471" w14:textId="28FAC844" w:rsidR="00046210" w:rsidRPr="007B3FDF" w:rsidRDefault="00B759D4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(94,</w:t>
            </w:r>
            <w:r w:rsidRPr="00A128E8">
              <w:rPr>
                <w:sz w:val="26"/>
                <w:szCs w:val="26"/>
                <w:lang w:val="en-GB" w:eastAsia="en-GB"/>
              </w:rPr>
              <w:t>199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F5D69E5" w14:textId="77777777" w:rsidR="00046210" w:rsidRPr="007B3FDF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DB43DAC" w14:textId="1FB4378D" w:rsidR="00046210" w:rsidRPr="007B3FDF" w:rsidRDefault="00B759D4" w:rsidP="00A128E8">
            <w:pPr>
              <w:tabs>
                <w:tab w:val="decimal" w:pos="706"/>
              </w:tabs>
              <w:spacing w:line="240" w:lineRule="auto"/>
              <w:ind w:right="-103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(44,765)</w:t>
            </w:r>
          </w:p>
        </w:tc>
        <w:tc>
          <w:tcPr>
            <w:tcW w:w="270" w:type="dxa"/>
            <w:vAlign w:val="bottom"/>
          </w:tcPr>
          <w:p w14:paraId="66AED443" w14:textId="77777777" w:rsidR="00046210" w:rsidRPr="007B3FDF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5C11F3F1" w14:textId="5DE99CFB" w:rsidR="00046210" w:rsidRPr="00A128E8" w:rsidRDefault="00B759D4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(183,907)</w:t>
            </w:r>
          </w:p>
        </w:tc>
      </w:tr>
      <w:tr w:rsidR="00046210" w:rsidRPr="00AE4D5B" w14:paraId="44565065" w14:textId="77777777" w:rsidTr="00852450">
        <w:tc>
          <w:tcPr>
            <w:tcW w:w="3094" w:type="dxa"/>
          </w:tcPr>
          <w:p w14:paraId="19CEBFD4" w14:textId="77777777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1E456" w14:textId="29B0B64C" w:rsidR="00046210" w:rsidRPr="00AE4D5B" w:rsidRDefault="003D7FCF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8,070,339</w:t>
            </w:r>
          </w:p>
        </w:tc>
        <w:tc>
          <w:tcPr>
            <w:tcW w:w="272" w:type="dxa"/>
          </w:tcPr>
          <w:p w14:paraId="7CC1732E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CB7E7" w14:textId="74E06F16" w:rsidR="00046210" w:rsidRPr="00AE4D5B" w:rsidRDefault="008A63EB" w:rsidP="00A128E8">
            <w:pPr>
              <w:tabs>
                <w:tab w:val="decimal" w:pos="839"/>
              </w:tabs>
              <w:spacing w:line="240" w:lineRule="auto"/>
              <w:ind w:right="-78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(7,956,916)</w:t>
            </w:r>
          </w:p>
        </w:tc>
        <w:tc>
          <w:tcPr>
            <w:tcW w:w="240" w:type="dxa"/>
          </w:tcPr>
          <w:p w14:paraId="79D7ED0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57FA" w14:textId="35B332B5" w:rsidR="00046210" w:rsidRPr="00AE4D5B" w:rsidRDefault="008A63EB" w:rsidP="00A128E8">
            <w:pPr>
              <w:tabs>
                <w:tab w:val="decimal" w:pos="776"/>
              </w:tabs>
              <w:spacing w:line="240" w:lineRule="auto"/>
              <w:ind w:right="-111"/>
              <w:rPr>
                <w:b/>
                <w:bCs/>
                <w:sz w:val="26"/>
                <w:szCs w:val="26"/>
                <w:lang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(94,199)</w:t>
            </w:r>
          </w:p>
        </w:tc>
        <w:tc>
          <w:tcPr>
            <w:tcW w:w="270" w:type="dxa"/>
          </w:tcPr>
          <w:p w14:paraId="1A71F1A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79CC" w14:textId="2DB313EF" w:rsidR="00046210" w:rsidRPr="00AE4D5B" w:rsidRDefault="008A63EB" w:rsidP="00A128E8">
            <w:pPr>
              <w:tabs>
                <w:tab w:val="decimal" w:pos="706"/>
              </w:tabs>
              <w:spacing w:line="240" w:lineRule="auto"/>
              <w:ind w:right="-103"/>
              <w:rPr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(44,765)</w:t>
            </w:r>
          </w:p>
        </w:tc>
        <w:tc>
          <w:tcPr>
            <w:tcW w:w="270" w:type="dxa"/>
          </w:tcPr>
          <w:p w14:paraId="4A5D50B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5802" w14:textId="366B4474" w:rsidR="00046210" w:rsidRPr="00AE4D5B" w:rsidRDefault="008A63EB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(8,095,880)</w:t>
            </w:r>
          </w:p>
        </w:tc>
      </w:tr>
      <w:tr w:rsidR="006837CB" w:rsidRPr="00AE4D5B" w14:paraId="2B77E8ED" w14:textId="77777777">
        <w:tc>
          <w:tcPr>
            <w:tcW w:w="3094" w:type="dxa"/>
          </w:tcPr>
          <w:p w14:paraId="768FDDFA" w14:textId="77777777" w:rsidR="006837CB" w:rsidRPr="00844414" w:rsidRDefault="006837CB">
            <w:pPr>
              <w:spacing w:line="240" w:lineRule="auto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0843C8B8" w14:textId="77777777" w:rsidR="006837CB" w:rsidRPr="00AE4D5B" w:rsidRDefault="006837CB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046210" w:rsidRPr="00AE4D5B" w14:paraId="6D741DCF" w14:textId="77777777" w:rsidTr="001F2279">
        <w:tc>
          <w:tcPr>
            <w:tcW w:w="3094" w:type="dxa"/>
            <w:vAlign w:val="bottom"/>
          </w:tcPr>
          <w:p w14:paraId="0ABEB673" w14:textId="75EF0627" w:rsidR="00046210" w:rsidRPr="00AE4D5B" w:rsidRDefault="00B176C5" w:rsidP="00046210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A45837">
              <w:rPr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77" w:type="dxa"/>
            <w:gridSpan w:val="9"/>
            <w:vAlign w:val="bottom"/>
          </w:tcPr>
          <w:p w14:paraId="516A1352" w14:textId="77777777" w:rsidR="00046210" w:rsidRPr="00AE4D5B" w:rsidRDefault="00046210" w:rsidP="00046210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046210" w:rsidRPr="00AE4D5B" w14:paraId="6E1A4A81" w14:textId="77777777" w:rsidTr="00852450">
        <w:tc>
          <w:tcPr>
            <w:tcW w:w="4086" w:type="dxa"/>
            <w:gridSpan w:val="2"/>
          </w:tcPr>
          <w:p w14:paraId="125BD97E" w14:textId="0291AC44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="00FE4BD5"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68B376E9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E5B511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</w:tcPr>
          <w:p w14:paraId="526020A5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CD1411E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2BBFA50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07E7D71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F9F429A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BCACCA9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A45837" w:rsidRPr="00AE4D5B" w14:paraId="1358BD10" w14:textId="77777777" w:rsidTr="00852450">
        <w:tc>
          <w:tcPr>
            <w:tcW w:w="3094" w:type="dxa"/>
          </w:tcPr>
          <w:p w14:paraId="01A93246" w14:textId="02B9C000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2FA6133" w14:textId="1DCBCA68" w:rsidR="00A45837" w:rsidRPr="00A128E8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1,649,722</w:t>
            </w:r>
          </w:p>
        </w:tc>
        <w:tc>
          <w:tcPr>
            <w:tcW w:w="272" w:type="dxa"/>
          </w:tcPr>
          <w:p w14:paraId="6A6FBD17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BB5FF4F" w14:textId="387EBBD2" w:rsidR="00A45837" w:rsidRPr="00A128E8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(1,649,722)</w:t>
            </w:r>
          </w:p>
        </w:tc>
        <w:tc>
          <w:tcPr>
            <w:tcW w:w="240" w:type="dxa"/>
          </w:tcPr>
          <w:p w14:paraId="70105F60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3F27D25F" w14:textId="7B3E4AD1" w:rsidR="00A45837" w:rsidRPr="00AE4D5B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BE60F2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39A2D56" w14:textId="04ED2739" w:rsidR="00A45837" w:rsidRPr="00A128E8" w:rsidRDefault="00A45837" w:rsidP="00A458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CC9F4D0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AC1AEB9" w14:textId="247FB2F3" w:rsidR="00A45837" w:rsidRPr="00A128E8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(1,649,722)</w:t>
            </w:r>
          </w:p>
        </w:tc>
      </w:tr>
      <w:tr w:rsidR="00A45837" w:rsidRPr="00AE4D5B" w14:paraId="19D1133B" w14:textId="77777777" w:rsidTr="00852450">
        <w:tc>
          <w:tcPr>
            <w:tcW w:w="3094" w:type="dxa"/>
          </w:tcPr>
          <w:p w14:paraId="779D0CA1" w14:textId="5753AF79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992" w:type="dxa"/>
          </w:tcPr>
          <w:p w14:paraId="5EFA78A5" w14:textId="0491568E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1,631,313</w:t>
            </w:r>
          </w:p>
        </w:tc>
        <w:tc>
          <w:tcPr>
            <w:tcW w:w="272" w:type="dxa"/>
          </w:tcPr>
          <w:p w14:paraId="49F32B08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10C6AAA0" w14:textId="0D5B16F7" w:rsidR="00A45837" w:rsidRPr="00AE4D5B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(1,631,313)</w:t>
            </w:r>
          </w:p>
        </w:tc>
        <w:tc>
          <w:tcPr>
            <w:tcW w:w="240" w:type="dxa"/>
          </w:tcPr>
          <w:p w14:paraId="308C7200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6FE347B" w14:textId="0147787E" w:rsidR="00A45837" w:rsidRPr="00AE4D5B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1301B4A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D93C019" w14:textId="72CA3D44" w:rsidR="00A45837" w:rsidRPr="00A128E8" w:rsidRDefault="00A45837" w:rsidP="00A458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83D4D3B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C8BB94" w14:textId="533AA169" w:rsidR="00A45837" w:rsidRPr="00AE4D5B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(1,631,313)</w:t>
            </w:r>
          </w:p>
        </w:tc>
      </w:tr>
      <w:tr w:rsidR="00A45837" w:rsidRPr="00AE4D5B" w14:paraId="066DE5A4" w14:textId="77777777" w:rsidTr="00852450">
        <w:tc>
          <w:tcPr>
            <w:tcW w:w="3094" w:type="dxa"/>
          </w:tcPr>
          <w:p w14:paraId="47DF2029" w14:textId="1820D20F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5E19CB6" w14:textId="743BF7D8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2,664,595</w:t>
            </w:r>
          </w:p>
        </w:tc>
        <w:tc>
          <w:tcPr>
            <w:tcW w:w="272" w:type="dxa"/>
          </w:tcPr>
          <w:p w14:paraId="4B45C776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01CF6F" w14:textId="073F563C" w:rsidR="00A45837" w:rsidRPr="00AE4D5B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(2,664,595)</w:t>
            </w:r>
          </w:p>
        </w:tc>
        <w:tc>
          <w:tcPr>
            <w:tcW w:w="240" w:type="dxa"/>
          </w:tcPr>
          <w:p w14:paraId="137FBFCD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6EDD339" w14:textId="461B51C0" w:rsidR="00A45837" w:rsidRPr="00AE4D5B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CCEA95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C500470" w14:textId="4C07AF6F" w:rsidR="00A45837" w:rsidRPr="00A128E8" w:rsidRDefault="00A45837" w:rsidP="00A458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4C6F9E8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06DFC1E" w14:textId="42EE4121" w:rsidR="00A45837" w:rsidRPr="00AE4D5B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(2,664,595)</w:t>
            </w:r>
          </w:p>
        </w:tc>
      </w:tr>
      <w:tr w:rsidR="00A45837" w:rsidRPr="00AE4D5B" w14:paraId="64290AD7" w14:textId="77777777" w:rsidTr="00852450">
        <w:tc>
          <w:tcPr>
            <w:tcW w:w="3094" w:type="dxa"/>
          </w:tcPr>
          <w:p w14:paraId="4E59B7B9" w14:textId="3E2749F7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62EA14CA" w14:textId="0868AC75" w:rsidR="00A45837" w:rsidRPr="00A128E8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2,441,930</w:t>
            </w:r>
          </w:p>
        </w:tc>
        <w:tc>
          <w:tcPr>
            <w:tcW w:w="272" w:type="dxa"/>
          </w:tcPr>
          <w:p w14:paraId="492C6864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ADAA75" w14:textId="26321455" w:rsidR="00A45837" w:rsidRPr="00A128E8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(2,441,930)</w:t>
            </w:r>
          </w:p>
        </w:tc>
        <w:tc>
          <w:tcPr>
            <w:tcW w:w="240" w:type="dxa"/>
          </w:tcPr>
          <w:p w14:paraId="6C711415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91C51B4" w14:textId="20048B15" w:rsidR="00A45837" w:rsidRPr="00AE4D5B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E774BC4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1A29531" w14:textId="7D9D70F3" w:rsidR="00A45837" w:rsidRPr="00A128E8" w:rsidRDefault="00A45837" w:rsidP="00A458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128E8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5423D5B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938D3FB" w14:textId="3F6C033A" w:rsidR="00A45837" w:rsidRPr="00A128E8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(2,441,930)</w:t>
            </w:r>
          </w:p>
        </w:tc>
      </w:tr>
      <w:tr w:rsidR="00A45837" w:rsidRPr="00AE4D5B" w14:paraId="5B60EAFF" w14:textId="77777777" w:rsidTr="00A45837">
        <w:trPr>
          <w:trHeight w:val="119"/>
        </w:trPr>
        <w:tc>
          <w:tcPr>
            <w:tcW w:w="3094" w:type="dxa"/>
          </w:tcPr>
          <w:p w14:paraId="1591BEF6" w14:textId="044D4B45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57A994" w14:textId="682E7FB9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192,030</w:t>
            </w:r>
          </w:p>
        </w:tc>
        <w:tc>
          <w:tcPr>
            <w:tcW w:w="272" w:type="dxa"/>
            <w:vAlign w:val="bottom"/>
          </w:tcPr>
          <w:p w14:paraId="25114DD0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3E2DD23" w14:textId="650460ED" w:rsidR="00A45837" w:rsidRPr="00A128E8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(56,010)</w:t>
            </w:r>
          </w:p>
        </w:tc>
        <w:tc>
          <w:tcPr>
            <w:tcW w:w="240" w:type="dxa"/>
            <w:vAlign w:val="bottom"/>
          </w:tcPr>
          <w:p w14:paraId="514A4082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899AF4B" w14:textId="5A07567F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11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eastAsia="en-GB"/>
              </w:rPr>
              <w:t>(112,078)</w:t>
            </w:r>
          </w:p>
        </w:tc>
        <w:tc>
          <w:tcPr>
            <w:tcW w:w="270" w:type="dxa"/>
            <w:vAlign w:val="bottom"/>
          </w:tcPr>
          <w:p w14:paraId="2AE69196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6BE9F4" w14:textId="795B9E3A" w:rsidR="00A45837" w:rsidRPr="00AE4D5B" w:rsidRDefault="00A45837" w:rsidP="00A128E8">
            <w:pPr>
              <w:tabs>
                <w:tab w:val="decimal" w:pos="706"/>
              </w:tabs>
              <w:spacing w:line="240" w:lineRule="auto"/>
              <w:ind w:right="-103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eastAsia="en-GB"/>
              </w:rPr>
              <w:t>(56,994)</w:t>
            </w:r>
          </w:p>
        </w:tc>
        <w:tc>
          <w:tcPr>
            <w:tcW w:w="270" w:type="dxa"/>
            <w:vAlign w:val="bottom"/>
          </w:tcPr>
          <w:p w14:paraId="48FB13E6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3374BB9" w14:textId="7552D286" w:rsidR="00A45837" w:rsidRPr="00A128E8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lang w:eastAsia="en-GB"/>
              </w:rPr>
            </w:pPr>
            <w:r w:rsidRPr="00A128E8">
              <w:rPr>
                <w:sz w:val="26"/>
                <w:szCs w:val="26"/>
                <w:lang w:eastAsia="en-GB"/>
              </w:rPr>
              <w:t>(225,082)</w:t>
            </w:r>
          </w:p>
        </w:tc>
      </w:tr>
      <w:tr w:rsidR="00A45837" w:rsidRPr="00AE4D5B" w14:paraId="4925A724" w14:textId="77777777" w:rsidTr="00A45837">
        <w:tc>
          <w:tcPr>
            <w:tcW w:w="3094" w:type="dxa"/>
          </w:tcPr>
          <w:p w14:paraId="30241CF8" w14:textId="77777777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11E2" w14:textId="4E6D0ABF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8,579,590</w:t>
            </w:r>
          </w:p>
        </w:tc>
        <w:tc>
          <w:tcPr>
            <w:tcW w:w="272" w:type="dxa"/>
          </w:tcPr>
          <w:p w14:paraId="3D53095B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AC472" w14:textId="29130927" w:rsidR="00A45837" w:rsidRPr="00AE4D5B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(8,443,570)</w:t>
            </w:r>
          </w:p>
        </w:tc>
        <w:tc>
          <w:tcPr>
            <w:tcW w:w="240" w:type="dxa"/>
          </w:tcPr>
          <w:p w14:paraId="0D6F21D5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1A8BD" w14:textId="38965F08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11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(112,078)</w:t>
            </w:r>
          </w:p>
        </w:tc>
        <w:tc>
          <w:tcPr>
            <w:tcW w:w="270" w:type="dxa"/>
          </w:tcPr>
          <w:p w14:paraId="52635BFC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CC02B" w14:textId="59AC73A2" w:rsidR="00A45837" w:rsidRPr="00AE4D5B" w:rsidRDefault="00A45837" w:rsidP="00A128E8">
            <w:pPr>
              <w:tabs>
                <w:tab w:val="decimal" w:pos="706"/>
              </w:tabs>
              <w:spacing w:line="240" w:lineRule="auto"/>
              <w:ind w:right="-103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(56,994)</w:t>
            </w:r>
          </w:p>
        </w:tc>
        <w:tc>
          <w:tcPr>
            <w:tcW w:w="270" w:type="dxa"/>
          </w:tcPr>
          <w:p w14:paraId="71F5017E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730BD" w14:textId="02B0EBF5" w:rsidR="00A45837" w:rsidRPr="00AE4D5B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(8,612,642)</w:t>
            </w:r>
          </w:p>
        </w:tc>
      </w:tr>
      <w:tr w:rsidR="00A45837" w:rsidRPr="00AE4D5B" w14:paraId="6DED76A1" w14:textId="77777777" w:rsidTr="00A45837">
        <w:tc>
          <w:tcPr>
            <w:tcW w:w="3094" w:type="dxa"/>
          </w:tcPr>
          <w:p w14:paraId="74486B56" w14:textId="77777777" w:rsidR="00A45837" w:rsidRPr="00AE4D5B" w:rsidRDefault="00A45837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194AC6A5" w14:textId="77777777" w:rsidR="00A45837" w:rsidRPr="00AE4D5B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4B359EB" w14:textId="77777777" w:rsidR="00A45837" w:rsidRPr="00AE4D5B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4F8D6C21" w14:textId="77777777" w:rsidR="00A45837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0" w:type="dxa"/>
          </w:tcPr>
          <w:p w14:paraId="7F7A0D12" w14:textId="77777777" w:rsidR="00A45837" w:rsidRPr="00AE4D5B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right w:val="nil"/>
            </w:tcBorders>
          </w:tcPr>
          <w:p w14:paraId="085458A3" w14:textId="77777777" w:rsidR="00A45837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6D92AAD" w14:textId="77777777" w:rsidR="00A45837" w:rsidRPr="00AE4D5B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446F0EE" w14:textId="77777777" w:rsidR="00A45837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</w:tcPr>
          <w:p w14:paraId="6095E29B" w14:textId="77777777" w:rsidR="00A45837" w:rsidRPr="00AE4D5B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71232FCB" w14:textId="77777777" w:rsidR="00A45837" w:rsidRDefault="00A45837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A45837" w:rsidRPr="00A45837" w14:paraId="247F827F" w14:textId="77777777">
        <w:tc>
          <w:tcPr>
            <w:tcW w:w="4086" w:type="dxa"/>
            <w:gridSpan w:val="2"/>
          </w:tcPr>
          <w:p w14:paraId="43CA0171" w14:textId="2444206F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ที่เป็นอนุพันธ์</w:t>
            </w:r>
          </w:p>
        </w:tc>
        <w:tc>
          <w:tcPr>
            <w:tcW w:w="272" w:type="dxa"/>
          </w:tcPr>
          <w:p w14:paraId="37A637CC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EB76E96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0" w:type="dxa"/>
          </w:tcPr>
          <w:p w14:paraId="5E1A7CC2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930F984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6E10B08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70EFB9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1A9606D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9E515BB" w14:textId="77777777" w:rsidR="00A45837" w:rsidRPr="00A45837" w:rsidRDefault="00A45837" w:rsidP="00A45837">
            <w:pPr>
              <w:tabs>
                <w:tab w:val="decimal" w:pos="706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A45837" w:rsidRPr="00A45837" w14:paraId="415A7796" w14:textId="77777777" w:rsidTr="00A45837">
        <w:tc>
          <w:tcPr>
            <w:tcW w:w="3094" w:type="dxa"/>
          </w:tcPr>
          <w:p w14:paraId="317EE914" w14:textId="7BD4166A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0805A" w14:textId="1C518333" w:rsidR="00A45837" w:rsidRPr="00A45837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18,</w:t>
            </w:r>
            <w:r w:rsidRPr="00A128E8">
              <w:rPr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272" w:type="dxa"/>
            <w:vAlign w:val="bottom"/>
          </w:tcPr>
          <w:p w14:paraId="3008DF9A" w14:textId="77777777" w:rsidR="00A45837" w:rsidRPr="00A45837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6E7CB" w14:textId="7E22F777" w:rsidR="00A45837" w:rsidRPr="00A45837" w:rsidRDefault="00A45837" w:rsidP="00A128E8">
            <w:pPr>
              <w:tabs>
                <w:tab w:val="decimal" w:pos="851"/>
              </w:tabs>
              <w:spacing w:line="240" w:lineRule="auto"/>
              <w:ind w:right="-78"/>
              <w:rPr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(18,401)</w:t>
            </w:r>
          </w:p>
        </w:tc>
        <w:tc>
          <w:tcPr>
            <w:tcW w:w="240" w:type="dxa"/>
            <w:vAlign w:val="bottom"/>
          </w:tcPr>
          <w:p w14:paraId="6FA73035" w14:textId="77777777" w:rsidR="00A45837" w:rsidRPr="00A45837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7BF15CCF" w14:textId="1E7C9C6C" w:rsidR="00A45837" w:rsidRPr="00A45837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cs/>
              </w:rPr>
            </w:pPr>
            <w:r w:rsidRPr="00EA74A2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825F44" w14:textId="77777777" w:rsidR="00A45837" w:rsidRPr="00A45837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8DAD77" w14:textId="2D89AF61" w:rsidR="00A45837" w:rsidRPr="00A45837" w:rsidRDefault="00A45837" w:rsidP="00A128E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7446826" w14:textId="77777777" w:rsidR="00A45837" w:rsidRPr="00A45837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265C634E" w14:textId="1619F568" w:rsidR="00A45837" w:rsidRPr="00A45837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(18,</w:t>
            </w:r>
            <w:r w:rsidRPr="00A128E8">
              <w:rPr>
                <w:sz w:val="26"/>
                <w:szCs w:val="26"/>
                <w:lang w:eastAsia="en-GB"/>
              </w:rPr>
              <w:t>401</w:t>
            </w:r>
            <w:r w:rsidRPr="00EA74A2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A45837" w:rsidRPr="00AE4D5B" w14:paraId="78A0C252" w14:textId="77777777" w:rsidTr="00A45837">
        <w:tc>
          <w:tcPr>
            <w:tcW w:w="3094" w:type="dxa"/>
          </w:tcPr>
          <w:p w14:paraId="308DB190" w14:textId="77777777" w:rsidR="00A45837" w:rsidRPr="00AE4D5B" w:rsidRDefault="00A45837" w:rsidP="00A45837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1AA11" w14:textId="7CE85019" w:rsidR="00A45837" w:rsidRPr="00AE4D5B" w:rsidRDefault="00A45837" w:rsidP="00A128E8">
            <w:pPr>
              <w:tabs>
                <w:tab w:val="decimal" w:pos="776"/>
              </w:tabs>
              <w:spacing w:line="240" w:lineRule="auto"/>
              <w:ind w:right="-157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5A463653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EFA6C" w14:textId="7755CD8F" w:rsidR="00A45837" w:rsidRDefault="00A45837" w:rsidP="00A128E8">
            <w:pPr>
              <w:tabs>
                <w:tab w:val="decimal" w:pos="851"/>
              </w:tabs>
              <w:spacing w:line="240" w:lineRule="auto"/>
              <w:ind w:right="-168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  <w:tc>
          <w:tcPr>
            <w:tcW w:w="240" w:type="dxa"/>
            <w:vAlign w:val="bottom"/>
          </w:tcPr>
          <w:p w14:paraId="37F9ED22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AFA69" w14:textId="31BBD82B" w:rsidR="00A45837" w:rsidRPr="00A128E8" w:rsidRDefault="00A45837" w:rsidP="00A128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6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A128E8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2354571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5DBD7" w14:textId="0E60AEC9" w:rsidR="00A45837" w:rsidRDefault="00A45837" w:rsidP="00A128E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EA74A2">
              <w:rPr>
                <w:rFonts w:cs="Angsana New"/>
                <w:b/>
                <w:bCs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4BBF8E23" w14:textId="77777777" w:rsidR="00A45837" w:rsidRPr="00AE4D5B" w:rsidRDefault="00A45837" w:rsidP="00A45837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CB60D" w14:textId="2E1DFB3C" w:rsidR="00A45837" w:rsidRDefault="00A45837" w:rsidP="00A128E8">
            <w:pPr>
              <w:tabs>
                <w:tab w:val="decimal" w:pos="865"/>
              </w:tabs>
              <w:spacing w:line="240" w:lineRule="auto"/>
              <w:ind w:right="-113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</w:tr>
    </w:tbl>
    <w:p w14:paraId="5CF47F08" w14:textId="77777777" w:rsidR="00755B97" w:rsidRPr="00AE4D5B" w:rsidRDefault="00755B97" w:rsidP="00DB6F15">
      <w:pPr>
        <w:spacing w:line="240" w:lineRule="auto"/>
        <w:ind w:right="-7"/>
        <w:jc w:val="thaiDistribute"/>
        <w:rPr>
          <w:rFonts w:asciiTheme="majorBidi" w:hAnsiTheme="majorBidi"/>
          <w:sz w:val="30"/>
          <w:szCs w:val="30"/>
        </w:rPr>
      </w:pPr>
    </w:p>
    <w:p w14:paraId="41B150CA" w14:textId="66DD9044" w:rsidR="00B5106F" w:rsidRPr="00AE4D5B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AE4D5B">
        <w:rPr>
          <w:rFonts w:asciiTheme="majorBidi" w:hAnsiTheme="majorBidi"/>
          <w:sz w:val="30"/>
          <w:szCs w:val="30"/>
          <w:cs/>
        </w:rPr>
        <w:t>สดออก</w:t>
      </w:r>
      <w:r w:rsidRPr="00AE4D5B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55152B2" w14:textId="6DCC0791" w:rsidR="002B560D" w:rsidRDefault="002B560D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AC3B03" w14:textId="77777777" w:rsidR="008A63EB" w:rsidRDefault="008A63EB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CCB38D" w14:textId="77777777" w:rsidR="008A63EB" w:rsidRPr="00AE4D5B" w:rsidRDefault="008A63EB" w:rsidP="007E31D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26F4E7" w14:textId="2BDA6281" w:rsidR="00092727" w:rsidRPr="00EA74A2" w:rsidRDefault="00BC5253" w:rsidP="00707AEE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lastRenderedPageBreak/>
        <w:t>(ข</w:t>
      </w:r>
      <w:r w:rsidRPr="00EA74A2">
        <w:rPr>
          <w:i/>
          <w:iCs/>
          <w:sz w:val="30"/>
          <w:szCs w:val="30"/>
        </w:rPr>
        <w:t>.3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092727" w:rsidRPr="00EA74A2">
        <w:rPr>
          <w:i/>
          <w:iCs/>
          <w:sz w:val="30"/>
          <w:szCs w:val="30"/>
          <w:cs/>
        </w:rPr>
        <w:t>ความเสี่ยงด้าน</w:t>
      </w:r>
      <w:r w:rsidR="00F04A9A" w:rsidRPr="00EA74A2">
        <w:rPr>
          <w:rFonts w:hint="cs"/>
          <w:i/>
          <w:iCs/>
          <w:sz w:val="30"/>
          <w:szCs w:val="30"/>
          <w:cs/>
        </w:rPr>
        <w:t>ตลาด</w:t>
      </w:r>
    </w:p>
    <w:p w14:paraId="4A7F5863" w14:textId="77777777" w:rsidR="008B059A" w:rsidRPr="00EA74A2" w:rsidRDefault="00F04A9A" w:rsidP="008B059A">
      <w:pPr>
        <w:tabs>
          <w:tab w:val="left" w:pos="567"/>
        </w:tabs>
        <w:spacing w:line="240" w:lineRule="auto"/>
        <w:ind w:left="567" w:firstLine="423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กลุ่มบริษัท</w:t>
      </w:r>
      <w:r w:rsidR="001F2279" w:rsidRPr="00EA74A2">
        <w:rPr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</w:t>
      </w:r>
      <w:r w:rsidR="008B059A" w:rsidRPr="00EA74A2">
        <w:rPr>
          <w:rFonts w:hint="cs"/>
          <w:sz w:val="30"/>
          <w:szCs w:val="30"/>
          <w:cs/>
        </w:rPr>
        <w:t>น</w:t>
      </w:r>
    </w:p>
    <w:p w14:paraId="7D163A95" w14:textId="77712402" w:rsidR="00F04A9A" w:rsidRPr="00EA74A2" w:rsidRDefault="001F2279" w:rsidP="008B059A">
      <w:pPr>
        <w:tabs>
          <w:tab w:val="left" w:pos="567"/>
        </w:tabs>
        <w:spacing w:line="240" w:lineRule="auto"/>
        <w:ind w:left="567" w:firstLine="423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ผวนอันเนื่องมาจากการเปลี่ยนแปลงของราคาตลาด ความเสี่ยงด้านตลาด</w:t>
      </w:r>
      <w:r w:rsidR="00922CC3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>มีดังนี้</w:t>
      </w:r>
    </w:p>
    <w:p w14:paraId="65CDB10C" w14:textId="319F9721" w:rsidR="00653C42" w:rsidRPr="00EA74A2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13761E76" w:rsidR="00092727" w:rsidRPr="00DB782F" w:rsidRDefault="00BC5253" w:rsidP="00DB782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.3.1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092727" w:rsidRPr="00EA74A2">
        <w:rPr>
          <w:i/>
          <w:iCs/>
          <w:sz w:val="30"/>
          <w:szCs w:val="30"/>
          <w:cs/>
        </w:rPr>
        <w:t>ความ</w:t>
      </w:r>
      <w:r w:rsidR="00092727" w:rsidRPr="00DB782F">
        <w:rPr>
          <w:i/>
          <w:iCs/>
          <w:sz w:val="30"/>
          <w:szCs w:val="30"/>
          <w:cs/>
        </w:rPr>
        <w:t>เสี่ยง</w:t>
      </w:r>
      <w:r w:rsidR="00F04A9A" w:rsidRPr="00DB782F">
        <w:rPr>
          <w:rFonts w:hint="cs"/>
          <w:i/>
          <w:iCs/>
          <w:sz w:val="30"/>
          <w:szCs w:val="30"/>
          <w:cs/>
        </w:rPr>
        <w:t>ด้านอัตราแลกเปลี่ยน</w:t>
      </w:r>
    </w:p>
    <w:p w14:paraId="24DBB615" w14:textId="1118BDB4" w:rsidR="00F04A9A" w:rsidRPr="00AE4D5B" w:rsidRDefault="00F04A9A" w:rsidP="008B059A">
      <w:pPr>
        <w:tabs>
          <w:tab w:val="left" w:pos="810"/>
        </w:tabs>
        <w:spacing w:line="240" w:lineRule="auto"/>
        <w:ind w:left="1170" w:right="36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AE4D5B">
        <w:rPr>
          <w:rFonts w:hint="cs"/>
          <w:sz w:val="30"/>
          <w:szCs w:val="30"/>
          <w:cs/>
        </w:rPr>
        <w:t>การซื้อและการขายที่เป็นสกุลเงินตราต่างประเท</w:t>
      </w:r>
      <w:r w:rsidR="008B059A">
        <w:rPr>
          <w:rFonts w:hint="cs"/>
          <w:sz w:val="30"/>
          <w:szCs w:val="30"/>
          <w:cs/>
        </w:rPr>
        <w:t>ศ</w:t>
      </w:r>
      <w:r w:rsidRPr="00AE4D5B">
        <w:rPr>
          <w:rFonts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</w:t>
      </w:r>
      <w:r w:rsidR="008B059A">
        <w:rPr>
          <w:rFonts w:hint="cs"/>
          <w:sz w:val="30"/>
          <w:szCs w:val="30"/>
          <w:cs/>
        </w:rPr>
        <w:t>ง</w:t>
      </w:r>
      <w:r w:rsidRPr="00AE4D5B">
        <w:rPr>
          <w:rFonts w:hint="cs"/>
          <w:sz w:val="30"/>
          <w:szCs w:val="30"/>
          <w:cs/>
        </w:rPr>
        <w:t>การเงินหรือหนี้สินทางการเงินในสกุลเงินตราต่างประเทศที่ครบกำหนดชำระน้อยกว่า</w:t>
      </w:r>
      <w:r w:rsidR="008B059A">
        <w:rPr>
          <w:sz w:val="30"/>
          <w:szCs w:val="30"/>
          <w:cs/>
        </w:rPr>
        <w:br/>
      </w:r>
      <w:r w:rsidRPr="00AE4D5B">
        <w:rPr>
          <w:rFonts w:hint="cs"/>
          <w:sz w:val="30"/>
          <w:szCs w:val="30"/>
          <w:cs/>
        </w:rPr>
        <w:t>หนึ่งปี สัญญาซื้อขา</w:t>
      </w:r>
      <w:r w:rsidR="008B059A">
        <w:rPr>
          <w:rFonts w:hint="cs"/>
          <w:sz w:val="30"/>
          <w:szCs w:val="30"/>
          <w:cs/>
        </w:rPr>
        <w:t>ย</w:t>
      </w:r>
      <w:r w:rsidRPr="00AE4D5B">
        <w:rPr>
          <w:rFonts w:hint="cs"/>
          <w:sz w:val="30"/>
          <w:szCs w:val="30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</w:t>
      </w:r>
      <w:r w:rsidR="008B059A">
        <w:rPr>
          <w:rFonts w:hint="cs"/>
          <w:sz w:val="30"/>
          <w:szCs w:val="30"/>
          <w:cs/>
        </w:rPr>
        <w:t>า</w:t>
      </w:r>
      <w:r w:rsidRPr="00AE4D5B">
        <w:rPr>
          <w:rFonts w:hint="cs"/>
          <w:sz w:val="30"/>
          <w:szCs w:val="30"/>
          <w:cs/>
        </w:rPr>
        <w:t>ต่างประเทศที่คาดการณ์ว่าจะเกิดขึ้นในภายหลัง</w:t>
      </w:r>
    </w:p>
    <w:p w14:paraId="6734806F" w14:textId="77777777" w:rsidR="000E0225" w:rsidRPr="00AE4D5B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AE4D5B" w:rsidSect="00BE5628">
          <w:headerReference w:type="default" r:id="rId40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8" w:tblpY="197"/>
        <w:tblW w:w="1464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78"/>
        <w:gridCol w:w="1080"/>
        <w:gridCol w:w="178"/>
        <w:gridCol w:w="877"/>
        <w:gridCol w:w="181"/>
        <w:gridCol w:w="900"/>
        <w:gridCol w:w="180"/>
        <w:gridCol w:w="899"/>
        <w:gridCol w:w="181"/>
        <w:gridCol w:w="990"/>
        <w:gridCol w:w="183"/>
        <w:gridCol w:w="1077"/>
        <w:gridCol w:w="180"/>
        <w:gridCol w:w="990"/>
        <w:gridCol w:w="180"/>
        <w:gridCol w:w="900"/>
        <w:gridCol w:w="180"/>
        <w:gridCol w:w="1080"/>
      </w:tblGrid>
      <w:tr w:rsidR="00491475" w:rsidRPr="00AE4D5B" w14:paraId="44332D1B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5AA6455A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404" w:type="dxa"/>
            <w:gridSpan w:val="19"/>
            <w:vAlign w:val="bottom"/>
          </w:tcPr>
          <w:p w14:paraId="37BF628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91475" w:rsidRPr="00AE4D5B" w14:paraId="4FA8942A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7A5645C3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5463" w:type="dxa"/>
            <w:gridSpan w:val="9"/>
            <w:vAlign w:val="bottom"/>
          </w:tcPr>
          <w:p w14:paraId="5ABF4BB0" w14:textId="2C042EA9" w:rsidR="00491475" w:rsidRPr="00AE4D5B" w:rsidRDefault="00B176C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</w:t>
            </w:r>
            <w:r w:rsidR="00A45837">
              <w:rPr>
                <w:rFonts w:asciiTheme="majorBidi" w:hAnsiTheme="majorBidi" w:cstheme="majorBidi"/>
                <w:b w:val="0"/>
                <w:szCs w:val="24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77C796E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3EF4C7FA" w14:textId="1975EB42" w:rsidR="00491475" w:rsidRPr="00AE4D5B" w:rsidRDefault="00B176C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</w:t>
            </w:r>
            <w:r w:rsidR="00A45837">
              <w:rPr>
                <w:rFonts w:asciiTheme="majorBidi" w:hAnsiTheme="majorBidi" w:cstheme="majorBidi"/>
                <w:b w:val="0"/>
                <w:szCs w:val="24"/>
                <w:lang w:bidi="th-TH"/>
              </w:rPr>
              <w:t>7</w:t>
            </w:r>
          </w:p>
        </w:tc>
      </w:tr>
      <w:tr w:rsidR="0041477F" w:rsidRPr="00AE4D5B" w14:paraId="14A78E19" w14:textId="77777777" w:rsidTr="00C35FC4">
        <w:trPr>
          <w:cantSplit/>
          <w:tblHeader/>
        </w:trPr>
        <w:tc>
          <w:tcPr>
            <w:tcW w:w="3240" w:type="dxa"/>
          </w:tcPr>
          <w:p w14:paraId="11490101" w14:textId="1345F03B" w:rsidR="0041477F" w:rsidRPr="00AE4D5B" w:rsidRDefault="0041477F" w:rsidP="0041477F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B82C80" w14:textId="2FCB6D90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</w:t>
            </w:r>
            <w:r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น</w:t>
            </w:r>
            <w:r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เมียนมาร์จัต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C8FF9A1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6841C6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CB009D1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8757C4D" w14:textId="2A7CDD52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E2E8CF5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E27DED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05CEBB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FD8A968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5E7F3F1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863374" w14:textId="0FCE35FB" w:rsidR="0041477F" w:rsidRPr="00AE4D5B" w:rsidRDefault="00FE7B99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</w:t>
            </w:r>
            <w:r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น</w:t>
            </w:r>
            <w:r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เมียนมาร์จัต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D70A6E2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5BEF95B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70D5F4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CCA678" w14:textId="5E19ED52" w:rsidR="0041477F" w:rsidRPr="00AE4D5B" w:rsidRDefault="00FE7B99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71AFF3E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BEC976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F4388D6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552D5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41477F" w:rsidRPr="00AE4D5B" w14:paraId="1F0614CE" w14:textId="77777777" w:rsidTr="00C35FC4">
        <w:trPr>
          <w:cantSplit/>
          <w:tblHeader/>
        </w:trPr>
        <w:tc>
          <w:tcPr>
            <w:tcW w:w="3240" w:type="dxa"/>
          </w:tcPr>
          <w:p w14:paraId="7B030AF4" w14:textId="77777777" w:rsidR="0041477F" w:rsidRPr="00AE4D5B" w:rsidRDefault="0041477F" w:rsidP="0041477F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404" w:type="dxa"/>
            <w:gridSpan w:val="19"/>
            <w:vAlign w:val="bottom"/>
          </w:tcPr>
          <w:p w14:paraId="3EC8237C" w14:textId="77777777" w:rsidR="0041477F" w:rsidRPr="00AE4D5B" w:rsidRDefault="0041477F" w:rsidP="004147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A56723" w:rsidRPr="00AE4D5B" w14:paraId="126CC986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4758E49F" w14:textId="77777777" w:rsidR="00A56723" w:rsidRPr="00AE4D5B" w:rsidRDefault="00A56723" w:rsidP="00A56723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8479409" w14:textId="4960332E" w:rsidR="00A56723" w:rsidRPr="009B3FED" w:rsidRDefault="00A56723" w:rsidP="00A5672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cs/>
                <w:lang w:bidi="th-TH"/>
              </w:rPr>
            </w:pPr>
            <w:r w:rsidRPr="0041477F">
              <w:rPr>
                <w:rFonts w:cstheme="minorBidi"/>
                <w:lang w:bidi="th-TH"/>
              </w:rPr>
              <w:t>625,009</w:t>
            </w:r>
          </w:p>
        </w:tc>
        <w:tc>
          <w:tcPr>
            <w:tcW w:w="178" w:type="dxa"/>
            <w:vAlign w:val="bottom"/>
          </w:tcPr>
          <w:p w14:paraId="2D06E2CE" w14:textId="77777777" w:rsidR="00A56723" w:rsidRPr="009B3FED" w:rsidRDefault="00A56723" w:rsidP="00A567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37C1E3" w14:textId="5835D35E" w:rsidR="00A56723" w:rsidRPr="009B3FED" w:rsidRDefault="00A56723" w:rsidP="00A567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>
              <w:t>518</w:t>
            </w:r>
            <w:r w:rsidRPr="009B3FED">
              <w:t>,</w:t>
            </w:r>
            <w:r>
              <w:t>336</w:t>
            </w:r>
          </w:p>
        </w:tc>
        <w:tc>
          <w:tcPr>
            <w:tcW w:w="178" w:type="dxa"/>
            <w:vAlign w:val="bottom"/>
          </w:tcPr>
          <w:p w14:paraId="0216257E" w14:textId="77777777" w:rsidR="00A56723" w:rsidRPr="009B3FED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26A90859" w14:textId="38330E9A" w:rsidR="00A56723" w:rsidRPr="0041477F" w:rsidRDefault="00A56723" w:rsidP="00A567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41477F">
              <w:t>198,</w:t>
            </w:r>
            <w:r w:rsidRPr="00427488">
              <w:t>001</w:t>
            </w:r>
          </w:p>
        </w:tc>
        <w:tc>
          <w:tcPr>
            <w:tcW w:w="181" w:type="dxa"/>
            <w:vAlign w:val="bottom"/>
          </w:tcPr>
          <w:p w14:paraId="3DB2134E" w14:textId="77777777" w:rsidR="00A56723" w:rsidRPr="009B3FED" w:rsidRDefault="00A56723" w:rsidP="00A5672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B6110" w14:textId="474479E0" w:rsidR="00A56723" w:rsidRPr="0041477F" w:rsidRDefault="00A56723" w:rsidP="00A567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0B325E">
              <w:t>66,092</w:t>
            </w:r>
          </w:p>
        </w:tc>
        <w:tc>
          <w:tcPr>
            <w:tcW w:w="180" w:type="dxa"/>
            <w:vAlign w:val="bottom"/>
          </w:tcPr>
          <w:p w14:paraId="2AE798D4" w14:textId="77777777" w:rsidR="00A56723" w:rsidRPr="009B3FED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DEB3CB" w14:textId="443A06D3" w:rsidR="00A56723" w:rsidRPr="009B3FED" w:rsidRDefault="00A56723" w:rsidP="00A5672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1,407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438</w:t>
            </w:r>
          </w:p>
        </w:tc>
        <w:tc>
          <w:tcPr>
            <w:tcW w:w="181" w:type="dxa"/>
            <w:vAlign w:val="bottom"/>
          </w:tcPr>
          <w:p w14:paraId="27A41DC2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1658FE" w14:textId="1DD9C974" w:rsidR="00A56723" w:rsidRPr="00AE4D5B" w:rsidRDefault="00A56723" w:rsidP="00A567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szCs w:val="24"/>
              </w:rPr>
            </w:pPr>
            <w:r w:rsidRPr="006162D9">
              <w:t>143,589</w:t>
            </w:r>
          </w:p>
        </w:tc>
        <w:tc>
          <w:tcPr>
            <w:tcW w:w="183" w:type="dxa"/>
            <w:vAlign w:val="bottom"/>
          </w:tcPr>
          <w:p w14:paraId="1A60E6FC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28A1BCE" w14:textId="0C655E95" w:rsidR="00A56723" w:rsidRPr="00AE4D5B" w:rsidRDefault="00A56723" w:rsidP="00A567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522</w:t>
            </w:r>
            <w:r w:rsidRPr="0075323F">
              <w:t>,</w:t>
            </w:r>
            <w:r>
              <w:t>736</w:t>
            </w:r>
          </w:p>
        </w:tc>
        <w:tc>
          <w:tcPr>
            <w:tcW w:w="180" w:type="dxa"/>
            <w:vAlign w:val="bottom"/>
          </w:tcPr>
          <w:p w14:paraId="57596189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FFAB59" w14:textId="085B4A4C" w:rsidR="00A56723" w:rsidRPr="00A56723" w:rsidRDefault="00A56723" w:rsidP="00A5672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</w:pPr>
            <w:r w:rsidRPr="001A1054">
              <w:t>68,443</w:t>
            </w:r>
          </w:p>
        </w:tc>
        <w:tc>
          <w:tcPr>
            <w:tcW w:w="180" w:type="dxa"/>
            <w:vAlign w:val="bottom"/>
          </w:tcPr>
          <w:p w14:paraId="5D5D425B" w14:textId="77777777" w:rsidR="00A56723" w:rsidRPr="007443F1" w:rsidRDefault="00A56723" w:rsidP="00A56723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C792C5" w14:textId="3CAC7473" w:rsidR="00A56723" w:rsidRPr="00AE4D5B" w:rsidRDefault="00A56723" w:rsidP="00A5672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</w:rPr>
            </w:pPr>
            <w:r w:rsidRPr="003731A2">
              <w:t>66,066</w:t>
            </w:r>
          </w:p>
        </w:tc>
        <w:tc>
          <w:tcPr>
            <w:tcW w:w="180" w:type="dxa"/>
            <w:vAlign w:val="bottom"/>
          </w:tcPr>
          <w:p w14:paraId="4C56771E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2494CA" w14:textId="4AA2F5AD" w:rsidR="00A56723" w:rsidRPr="00AE4D5B" w:rsidRDefault="00A56723" w:rsidP="00A5672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427488">
              <w:rPr>
                <w:rFonts w:asciiTheme="majorBidi" w:hAnsiTheme="majorBidi" w:cstheme="majorBidi"/>
                <w:szCs w:val="24"/>
                <w:lang w:bidi="th-TH"/>
              </w:rPr>
              <w:t>800,834</w:t>
            </w:r>
          </w:p>
        </w:tc>
      </w:tr>
      <w:tr w:rsidR="00A56723" w:rsidRPr="00AE4D5B" w14:paraId="57E066E0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727BDFBC" w14:textId="77777777" w:rsidR="00A56723" w:rsidRPr="00AE4D5B" w:rsidRDefault="00A56723" w:rsidP="00A56723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5432922" w14:textId="55CA0CDB" w:rsidR="00A56723" w:rsidRPr="009B3FED" w:rsidRDefault="00A56723" w:rsidP="00A5672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50"/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8DBE50" w14:textId="77777777" w:rsidR="00A56723" w:rsidRPr="009B3FED" w:rsidRDefault="00A56723" w:rsidP="00A567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CAEF68" w14:textId="13E79F55" w:rsidR="00A56723" w:rsidRPr="009B3FED" w:rsidRDefault="00A56723" w:rsidP="00A5672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9B3FED">
              <w:t>23,734</w:t>
            </w:r>
          </w:p>
        </w:tc>
        <w:tc>
          <w:tcPr>
            <w:tcW w:w="178" w:type="dxa"/>
            <w:vAlign w:val="bottom"/>
          </w:tcPr>
          <w:p w14:paraId="284F5BA6" w14:textId="77777777" w:rsidR="00A56723" w:rsidRPr="009B3FED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077BB451" w14:textId="0BE6EBD5" w:rsidR="00A56723" w:rsidRPr="0041477F" w:rsidRDefault="00A56723" w:rsidP="00A567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9B3FED">
              <w:t>53,120</w:t>
            </w:r>
          </w:p>
        </w:tc>
        <w:tc>
          <w:tcPr>
            <w:tcW w:w="181" w:type="dxa"/>
            <w:vAlign w:val="bottom"/>
          </w:tcPr>
          <w:p w14:paraId="2FC14611" w14:textId="77777777" w:rsidR="00A56723" w:rsidRPr="009B3FED" w:rsidRDefault="00A56723" w:rsidP="00A56723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A9CE52" w14:textId="2553ED87" w:rsidR="00A56723" w:rsidRPr="0041477F" w:rsidRDefault="00A56723" w:rsidP="00A5672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-86"/>
            </w:pPr>
            <w:r w:rsidRPr="000B325E">
              <w:t>-</w:t>
            </w:r>
          </w:p>
        </w:tc>
        <w:tc>
          <w:tcPr>
            <w:tcW w:w="180" w:type="dxa"/>
            <w:vAlign w:val="bottom"/>
          </w:tcPr>
          <w:p w14:paraId="215CF8F5" w14:textId="77777777" w:rsidR="00A56723" w:rsidRPr="009B3FED" w:rsidRDefault="00A56723" w:rsidP="00A56723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6C78854" w14:textId="75DDAD19" w:rsidR="00A56723" w:rsidRPr="009B3FED" w:rsidRDefault="00A56723" w:rsidP="00A5672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54</w:t>
            </w:r>
          </w:p>
        </w:tc>
        <w:tc>
          <w:tcPr>
            <w:tcW w:w="181" w:type="dxa"/>
            <w:vAlign w:val="bottom"/>
          </w:tcPr>
          <w:p w14:paraId="2FC5B045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E0811EB" w14:textId="1CB38FA6" w:rsidR="00A56723" w:rsidRPr="00AE4D5B" w:rsidRDefault="00A56723" w:rsidP="00A5672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6162D9">
              <w:t>-</w:t>
            </w:r>
          </w:p>
        </w:tc>
        <w:tc>
          <w:tcPr>
            <w:tcW w:w="183" w:type="dxa"/>
            <w:vAlign w:val="bottom"/>
          </w:tcPr>
          <w:p w14:paraId="26A44FD2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896F0E7" w14:textId="4FED62E3" w:rsidR="00A56723" w:rsidRPr="00AE4D5B" w:rsidRDefault="00A56723" w:rsidP="00A567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49</w:t>
            </w:r>
            <w:r w:rsidRPr="0075323F">
              <w:t>,</w:t>
            </w:r>
            <w:r>
              <w:t>789</w:t>
            </w:r>
          </w:p>
        </w:tc>
        <w:tc>
          <w:tcPr>
            <w:tcW w:w="180" w:type="dxa"/>
            <w:vAlign w:val="bottom"/>
          </w:tcPr>
          <w:p w14:paraId="21A47795" w14:textId="77777777" w:rsidR="00A56723" w:rsidRPr="00AE4D5B" w:rsidRDefault="00A56723" w:rsidP="00A567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D8C424E" w14:textId="310B185B" w:rsidR="00A56723" w:rsidRPr="00A56723" w:rsidRDefault="00A56723" w:rsidP="00A5672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</w:pPr>
            <w:r w:rsidRPr="001A1054">
              <w:t>55,523</w:t>
            </w:r>
          </w:p>
        </w:tc>
        <w:tc>
          <w:tcPr>
            <w:tcW w:w="180" w:type="dxa"/>
            <w:vAlign w:val="bottom"/>
          </w:tcPr>
          <w:p w14:paraId="48D8867F" w14:textId="77777777" w:rsidR="00A56723" w:rsidRPr="007443F1" w:rsidRDefault="00A56723" w:rsidP="00A56723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ACA003" w14:textId="6C3B5F94" w:rsidR="00A56723" w:rsidRPr="007443F1" w:rsidRDefault="00A56723" w:rsidP="00A5672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76"/>
              <w:rPr>
                <w:rFonts w:cs="Angsana New"/>
                <w:lang w:bidi="th-TH"/>
              </w:rPr>
            </w:pPr>
            <w:r w:rsidRPr="003731A2">
              <w:t>-</w:t>
            </w:r>
          </w:p>
        </w:tc>
        <w:tc>
          <w:tcPr>
            <w:tcW w:w="180" w:type="dxa"/>
            <w:vAlign w:val="bottom"/>
          </w:tcPr>
          <w:p w14:paraId="3A835FD1" w14:textId="77777777" w:rsidR="00A56723" w:rsidRPr="007443F1" w:rsidRDefault="00A56723" w:rsidP="00A56723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FFAEC3" w14:textId="5FD7148E" w:rsidR="00A56723" w:rsidRPr="00AE4D5B" w:rsidRDefault="00A56723" w:rsidP="00A5672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105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312</w:t>
            </w:r>
          </w:p>
        </w:tc>
      </w:tr>
      <w:tr w:rsidR="00C05338" w:rsidRPr="00AE4D5B" w14:paraId="1B04468D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56D778C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2340C56E" w14:textId="527AFB58" w:rsidR="00C05338" w:rsidRPr="00C05338" w:rsidRDefault="00C05338" w:rsidP="00C0533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E2D8B8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A0B075" w14:textId="67F4B0B2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>
              <w:t>4</w:t>
            </w:r>
            <w:r w:rsidRPr="009B3FED">
              <w:t>1,</w:t>
            </w:r>
            <w:r>
              <w:t>042</w:t>
            </w:r>
          </w:p>
        </w:tc>
        <w:tc>
          <w:tcPr>
            <w:tcW w:w="178" w:type="dxa"/>
            <w:vAlign w:val="bottom"/>
          </w:tcPr>
          <w:p w14:paraId="7A9E5962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27D7FF7C" w14:textId="4408FC32" w:rsidR="00C05338" w:rsidRPr="0041477F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>
              <w:t>3</w:t>
            </w:r>
            <w:r w:rsidRPr="009B3FED">
              <w:t>,</w:t>
            </w:r>
            <w:r>
              <w:t>468</w:t>
            </w:r>
          </w:p>
        </w:tc>
        <w:tc>
          <w:tcPr>
            <w:tcW w:w="181" w:type="dxa"/>
            <w:vAlign w:val="bottom"/>
          </w:tcPr>
          <w:p w14:paraId="24710DB1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270A62" w14:textId="75E6B5D5" w:rsidR="00C05338" w:rsidRPr="0041477F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0B325E">
              <w:t>155</w:t>
            </w:r>
          </w:p>
        </w:tc>
        <w:tc>
          <w:tcPr>
            <w:tcW w:w="180" w:type="dxa"/>
            <w:vAlign w:val="bottom"/>
          </w:tcPr>
          <w:p w14:paraId="14C6053B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BC361AF" w14:textId="4B7ED7C0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44,665</w:t>
            </w:r>
          </w:p>
        </w:tc>
        <w:tc>
          <w:tcPr>
            <w:tcW w:w="181" w:type="dxa"/>
            <w:vAlign w:val="bottom"/>
          </w:tcPr>
          <w:p w14:paraId="6187215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179566" w14:textId="5C27B5DE" w:rsidR="00C05338" w:rsidRPr="00AE4D5B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BCB2EC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CCDDE56" w14:textId="39C56B07" w:rsidR="00C05338" w:rsidRPr="00AE4D5B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121</w:t>
            </w:r>
            <w:r w:rsidRPr="0075323F">
              <w:t>,</w:t>
            </w:r>
            <w:r>
              <w:t>867</w:t>
            </w:r>
          </w:p>
        </w:tc>
        <w:tc>
          <w:tcPr>
            <w:tcW w:w="180" w:type="dxa"/>
            <w:vAlign w:val="bottom"/>
          </w:tcPr>
          <w:p w14:paraId="20D7478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DF1DE4" w14:textId="7B00801B" w:rsidR="00C05338" w:rsidRPr="00A56723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</w:pPr>
            <w:r w:rsidRPr="001A1054">
              <w:t>431,114</w:t>
            </w:r>
          </w:p>
        </w:tc>
        <w:tc>
          <w:tcPr>
            <w:tcW w:w="180" w:type="dxa"/>
            <w:vAlign w:val="bottom"/>
          </w:tcPr>
          <w:p w14:paraId="738AA198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64878" w14:textId="5DCFE9A3" w:rsidR="00C05338" w:rsidRPr="00A45837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</w:pPr>
            <w:r w:rsidRPr="003731A2">
              <w:t>10,542</w:t>
            </w:r>
          </w:p>
        </w:tc>
        <w:tc>
          <w:tcPr>
            <w:tcW w:w="180" w:type="dxa"/>
            <w:vAlign w:val="bottom"/>
          </w:tcPr>
          <w:p w14:paraId="76F6EDFF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1537A2" w14:textId="3049F35A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563,523</w:t>
            </w:r>
          </w:p>
        </w:tc>
      </w:tr>
      <w:tr w:rsidR="00C05338" w:rsidRPr="00AE4D5B" w14:paraId="7CF5EC47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0E135D14" w14:textId="77777777" w:rsidR="00C05338" w:rsidRPr="00AE4D5B" w:rsidRDefault="00C05338" w:rsidP="00C05338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7E6712E" w14:textId="0A45AE1F" w:rsidR="00C05338" w:rsidRPr="009B3FED" w:rsidRDefault="00C05338" w:rsidP="00C0533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50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90ABED" w14:textId="77777777" w:rsidR="00C05338" w:rsidRPr="009B3FED" w:rsidRDefault="00C05338" w:rsidP="00C05338">
            <w:pPr>
              <w:pStyle w:val="acctfourfigures"/>
              <w:tabs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20A879" w14:textId="4ACE61C0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9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EBE9B8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5F7227C9" w14:textId="05B22206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cs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6D323F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2D67C4" w14:textId="152D0C8A" w:rsidR="00C05338" w:rsidRPr="0041477F" w:rsidRDefault="00C05338" w:rsidP="00C05338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-86"/>
            </w:pPr>
            <w:r w:rsidRPr="000B325E">
              <w:t>-</w:t>
            </w:r>
          </w:p>
        </w:tc>
        <w:tc>
          <w:tcPr>
            <w:tcW w:w="180" w:type="dxa"/>
            <w:vAlign w:val="bottom"/>
          </w:tcPr>
          <w:p w14:paraId="41F28B9E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0E2F5D5" w14:textId="4F7E58D8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FDA02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5F5E5B7" w14:textId="46738140" w:rsidR="00C05338" w:rsidRPr="007443F1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6162D9">
              <w:t>-</w:t>
            </w:r>
          </w:p>
        </w:tc>
        <w:tc>
          <w:tcPr>
            <w:tcW w:w="183" w:type="dxa"/>
            <w:vAlign w:val="bottom"/>
          </w:tcPr>
          <w:p w14:paraId="357A6689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3BC736E" w14:textId="31025909" w:rsidR="00C05338" w:rsidRPr="00AE4D5B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lang w:bidi="th-TH"/>
              </w:rPr>
              <w:t>(</w:t>
            </w:r>
            <w:r>
              <w:rPr>
                <w:lang w:bidi="th-TH"/>
              </w:rPr>
              <w:t>15</w:t>
            </w:r>
            <w:r w:rsidRPr="0075323F">
              <w:rPr>
                <w:lang w:bidi="th-TH"/>
              </w:rPr>
              <w:t>,</w:t>
            </w:r>
            <w:r>
              <w:rPr>
                <w:lang w:bidi="th-TH"/>
              </w:rPr>
              <w:t>309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A51EB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9972C8" w14:textId="68083690" w:rsidR="00C05338" w:rsidRPr="007443F1" w:rsidRDefault="00C05338" w:rsidP="00C0533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1A1054">
              <w:t>-</w:t>
            </w:r>
          </w:p>
        </w:tc>
        <w:tc>
          <w:tcPr>
            <w:tcW w:w="180" w:type="dxa"/>
            <w:vAlign w:val="bottom"/>
          </w:tcPr>
          <w:p w14:paraId="05D543FE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9E18E0" w14:textId="0304119C" w:rsidR="00C05338" w:rsidRPr="007443F1" w:rsidRDefault="00C05338" w:rsidP="00C0533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76"/>
              <w:rPr>
                <w:rFonts w:cs="Angsana New"/>
                <w:lang w:bidi="th-TH"/>
              </w:rPr>
            </w:pPr>
            <w:r w:rsidRPr="003731A2">
              <w:t>-</w:t>
            </w:r>
          </w:p>
        </w:tc>
        <w:tc>
          <w:tcPr>
            <w:tcW w:w="180" w:type="dxa"/>
            <w:vAlign w:val="bottom"/>
          </w:tcPr>
          <w:p w14:paraId="092D2CA9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16F65C" w14:textId="762E0C7A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15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309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C05338" w:rsidRPr="00AE4D5B" w14:paraId="000BCE88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01765D3A" w14:textId="77777777" w:rsidR="00C05338" w:rsidRPr="00AE4D5B" w:rsidRDefault="00C05338" w:rsidP="00C05338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4E3303F" w14:textId="7C8C3F30" w:rsidR="00C05338" w:rsidRPr="0041477F" w:rsidRDefault="00C05338" w:rsidP="00C0533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50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BEA0E1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2E9B5C" w14:textId="2E700F74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9B3FED">
              <w:t>(74,922)</w:t>
            </w:r>
          </w:p>
        </w:tc>
        <w:tc>
          <w:tcPr>
            <w:tcW w:w="178" w:type="dxa"/>
            <w:vAlign w:val="bottom"/>
          </w:tcPr>
          <w:p w14:paraId="6D0B02C8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5A769975" w14:textId="4F333526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427488">
              <w:t>(7,170)</w:t>
            </w:r>
          </w:p>
        </w:tc>
        <w:tc>
          <w:tcPr>
            <w:tcW w:w="181" w:type="dxa"/>
            <w:vAlign w:val="bottom"/>
          </w:tcPr>
          <w:p w14:paraId="12E9FF70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F92EAD" w14:textId="405801AE" w:rsidR="00C05338" w:rsidRPr="0041477F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0B325E">
              <w:t>(21,591)</w:t>
            </w:r>
          </w:p>
        </w:tc>
        <w:tc>
          <w:tcPr>
            <w:tcW w:w="180" w:type="dxa"/>
            <w:vAlign w:val="bottom"/>
          </w:tcPr>
          <w:p w14:paraId="33806529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FB5A637" w14:textId="1B9564A3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(103,683)</w:t>
            </w:r>
          </w:p>
        </w:tc>
        <w:tc>
          <w:tcPr>
            <w:tcW w:w="181" w:type="dxa"/>
            <w:vAlign w:val="bottom"/>
          </w:tcPr>
          <w:p w14:paraId="56B6816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8ECB5F" w14:textId="1B4F8C86" w:rsidR="00C05338" w:rsidRPr="00427488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</w:pPr>
            <w:r w:rsidRPr="006162D9">
              <w:t>-</w:t>
            </w:r>
          </w:p>
        </w:tc>
        <w:tc>
          <w:tcPr>
            <w:tcW w:w="183" w:type="dxa"/>
            <w:vAlign w:val="bottom"/>
          </w:tcPr>
          <w:p w14:paraId="2B1CC08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9129353" w14:textId="7E7371F5" w:rsidR="00C05338" w:rsidRPr="00AE4D5B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</w:rPr>
            </w:pPr>
            <w:r w:rsidRPr="0075323F">
              <w:rPr>
                <w:lang w:bidi="th-TH"/>
              </w:rPr>
              <w:t>(</w:t>
            </w:r>
            <w:r>
              <w:rPr>
                <w:lang w:bidi="th-TH"/>
              </w:rPr>
              <w:t>20</w:t>
            </w:r>
            <w:r w:rsidRPr="0075323F">
              <w:rPr>
                <w:lang w:bidi="th-TH"/>
              </w:rPr>
              <w:t>,</w:t>
            </w:r>
            <w:r>
              <w:rPr>
                <w:lang w:bidi="th-TH"/>
              </w:rPr>
              <w:t>272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AA84E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BA9DFD" w14:textId="1C78177D" w:rsidR="00C05338" w:rsidRPr="00AE4D5B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</w:rPr>
            </w:pPr>
            <w:r w:rsidRPr="001A1054">
              <w:t>(4,447)</w:t>
            </w:r>
          </w:p>
        </w:tc>
        <w:tc>
          <w:tcPr>
            <w:tcW w:w="180" w:type="dxa"/>
            <w:vAlign w:val="bottom"/>
          </w:tcPr>
          <w:p w14:paraId="024BD29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AE956" w14:textId="5EF58B36" w:rsidR="00C05338" w:rsidRPr="007970BF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</w:pPr>
            <w:r w:rsidRPr="003731A2">
              <w:t>(58,529)</w:t>
            </w:r>
          </w:p>
        </w:tc>
        <w:tc>
          <w:tcPr>
            <w:tcW w:w="180" w:type="dxa"/>
            <w:vAlign w:val="bottom"/>
          </w:tcPr>
          <w:p w14:paraId="3636531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1EC22B" w14:textId="1A5F25C1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83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248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C05338" w:rsidRPr="00AE4D5B" w14:paraId="27DBE744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5FFEE1E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2CC14B" w14:textId="442E42AC" w:rsidR="00C05338" w:rsidRPr="0041477F" w:rsidRDefault="00C05338" w:rsidP="00C0533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50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003D13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33F226" w14:textId="178FD516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9B3FED">
              <w:t>(255,</w:t>
            </w:r>
            <w:r>
              <w:t>657</w:t>
            </w:r>
            <w:r w:rsidRPr="009B3FED">
              <w:t>)</w:t>
            </w:r>
          </w:p>
        </w:tc>
        <w:tc>
          <w:tcPr>
            <w:tcW w:w="178" w:type="dxa"/>
            <w:vAlign w:val="bottom"/>
          </w:tcPr>
          <w:p w14:paraId="57DD5307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0C7085C" w14:textId="3B3857D6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t>(29,638)</w:t>
            </w:r>
          </w:p>
        </w:tc>
        <w:tc>
          <w:tcPr>
            <w:tcW w:w="181" w:type="dxa"/>
            <w:vAlign w:val="bottom"/>
          </w:tcPr>
          <w:p w14:paraId="4E98A2F0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AFB225" w14:textId="7DAC5594" w:rsidR="00C05338" w:rsidRPr="0041477F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</w:pPr>
            <w:r w:rsidRPr="000B325E">
              <w:t>(1,433)</w:t>
            </w:r>
          </w:p>
        </w:tc>
        <w:tc>
          <w:tcPr>
            <w:tcW w:w="180" w:type="dxa"/>
            <w:vAlign w:val="bottom"/>
          </w:tcPr>
          <w:p w14:paraId="7F5210ED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A604BFD" w14:textId="6BF31432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(286,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728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B4FCE0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EAC78" w14:textId="757EED0D" w:rsidR="00C05338" w:rsidRPr="00427488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</w:pPr>
            <w:r w:rsidRPr="006162D9">
              <w:t>-</w:t>
            </w:r>
          </w:p>
        </w:tc>
        <w:tc>
          <w:tcPr>
            <w:tcW w:w="183" w:type="dxa"/>
            <w:vAlign w:val="bottom"/>
          </w:tcPr>
          <w:p w14:paraId="754B429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346BA9A" w14:textId="0AB34015" w:rsidR="00C05338" w:rsidRPr="00AE4D5B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4"/>
              </w:rPr>
            </w:pPr>
            <w:r w:rsidRPr="0075323F">
              <w:rPr>
                <w:lang w:bidi="th-TH"/>
              </w:rPr>
              <w:t>(</w:t>
            </w:r>
            <w:r>
              <w:rPr>
                <w:lang w:bidi="th-TH"/>
              </w:rPr>
              <w:t>286</w:t>
            </w:r>
            <w:r w:rsidRPr="0075323F">
              <w:rPr>
                <w:lang w:bidi="th-TH"/>
              </w:rPr>
              <w:t>,</w:t>
            </w:r>
            <w:r>
              <w:rPr>
                <w:lang w:bidi="th-TH"/>
              </w:rPr>
              <w:t>133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7189A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BB829F" w14:textId="4C91B6DE" w:rsidR="00C05338" w:rsidRPr="00AE4D5B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</w:rPr>
            </w:pPr>
            <w:r w:rsidRPr="001A1054">
              <w:t>(28,597)</w:t>
            </w:r>
          </w:p>
        </w:tc>
        <w:tc>
          <w:tcPr>
            <w:tcW w:w="180" w:type="dxa"/>
            <w:vAlign w:val="bottom"/>
          </w:tcPr>
          <w:p w14:paraId="5D8EE04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3E1D4A" w14:textId="1BCEA8D0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</w:pPr>
            <w:r w:rsidRPr="003731A2">
              <w:t>(4,573)</w:t>
            </w:r>
          </w:p>
        </w:tc>
        <w:tc>
          <w:tcPr>
            <w:tcW w:w="180" w:type="dxa"/>
            <w:vAlign w:val="bottom"/>
          </w:tcPr>
          <w:p w14:paraId="62F68D8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9F5DBD" w14:textId="4AD5E3BB" w:rsidR="00C05338" w:rsidRPr="00427488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427488">
              <w:rPr>
                <w:rFonts w:asciiTheme="majorBidi" w:hAnsiTheme="majorBidi" w:cstheme="majorBidi"/>
                <w:szCs w:val="24"/>
                <w:lang w:bidi="th-TH"/>
              </w:rPr>
              <w:t>(319,303)</w:t>
            </w:r>
          </w:p>
        </w:tc>
      </w:tr>
      <w:tr w:rsidR="00C05338" w:rsidRPr="00AE4D5B" w14:paraId="791E54D7" w14:textId="77777777" w:rsidTr="00C35FC4">
        <w:trPr>
          <w:cantSplit/>
          <w:trHeight w:val="374"/>
          <w:tblHeader/>
        </w:trPr>
        <w:tc>
          <w:tcPr>
            <w:tcW w:w="3240" w:type="dxa"/>
          </w:tcPr>
          <w:p w14:paraId="3A43D9BF" w14:textId="5FE955FF" w:rsidR="00C05338" w:rsidRPr="00AE4D5B" w:rsidRDefault="00C05338" w:rsidP="00C05338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งบฐานะการเงิน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53726" w14:textId="2403A0B5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b/>
                <w:bCs/>
                <w:lang w:bidi="th-TH"/>
              </w:rPr>
            </w:pPr>
            <w:r>
              <w:rPr>
                <w:rFonts w:cstheme="minorBidi"/>
                <w:b/>
                <w:bCs/>
                <w:lang w:bidi="th-TH"/>
              </w:rPr>
              <w:t>625,009</w:t>
            </w:r>
          </w:p>
        </w:tc>
        <w:tc>
          <w:tcPr>
            <w:tcW w:w="178" w:type="dxa"/>
            <w:vAlign w:val="bottom"/>
          </w:tcPr>
          <w:p w14:paraId="5B218093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E6417" w14:textId="6C88C6EB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252</w:t>
            </w: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533</w:t>
            </w:r>
          </w:p>
        </w:tc>
        <w:tc>
          <w:tcPr>
            <w:tcW w:w="178" w:type="dxa"/>
            <w:vAlign w:val="bottom"/>
          </w:tcPr>
          <w:p w14:paraId="6D629447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F6465" w14:textId="25215B90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427488">
              <w:rPr>
                <w:rFonts w:cstheme="minorBidi"/>
                <w:b/>
                <w:bCs/>
                <w:lang w:bidi="th-TH"/>
              </w:rPr>
              <w:t>217,781</w:t>
            </w:r>
          </w:p>
        </w:tc>
        <w:tc>
          <w:tcPr>
            <w:tcW w:w="181" w:type="dxa"/>
            <w:vAlign w:val="bottom"/>
          </w:tcPr>
          <w:p w14:paraId="0A1B7998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7C48" w14:textId="01D9904B" w:rsidR="00C05338" w:rsidRPr="0041477F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b/>
                <w:bCs/>
              </w:rPr>
            </w:pPr>
            <w:r w:rsidRPr="0041477F">
              <w:rPr>
                <w:b/>
                <w:bCs/>
              </w:rPr>
              <w:t>43,223</w:t>
            </w:r>
          </w:p>
        </w:tc>
        <w:tc>
          <w:tcPr>
            <w:tcW w:w="180" w:type="dxa"/>
            <w:vAlign w:val="bottom"/>
          </w:tcPr>
          <w:p w14:paraId="3BF0BB9C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A2744" w14:textId="7DAE9F7B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42748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138</w:t>
            </w:r>
            <w:r w:rsidRPr="0042748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546</w:t>
            </w:r>
          </w:p>
        </w:tc>
        <w:tc>
          <w:tcPr>
            <w:tcW w:w="181" w:type="dxa"/>
            <w:vAlign w:val="bottom"/>
          </w:tcPr>
          <w:p w14:paraId="26A11C2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17303" w14:textId="15A93430" w:rsidR="00C05338" w:rsidRPr="00FE7B99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b/>
                <w:bCs/>
              </w:rPr>
              <w:t>143</w:t>
            </w:r>
            <w:r w:rsidRPr="00FE7B99">
              <w:rPr>
                <w:b/>
                <w:bCs/>
              </w:rPr>
              <w:t>,</w:t>
            </w:r>
            <w:r>
              <w:rPr>
                <w:b/>
                <w:bCs/>
              </w:rPr>
              <w:t>589</w:t>
            </w:r>
          </w:p>
        </w:tc>
        <w:tc>
          <w:tcPr>
            <w:tcW w:w="183" w:type="dxa"/>
            <w:vAlign w:val="bottom"/>
          </w:tcPr>
          <w:p w14:paraId="5165FD1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AAA94" w14:textId="01E17433" w:rsidR="00C05338" w:rsidRPr="00AE4D5B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372</w:t>
            </w: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3E5EC01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C0167" w14:textId="51A6DBB9" w:rsidR="00C05338" w:rsidRPr="00A56723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56723">
              <w:rPr>
                <w:b/>
                <w:bCs/>
              </w:rPr>
              <w:t>522,036</w:t>
            </w:r>
          </w:p>
        </w:tc>
        <w:tc>
          <w:tcPr>
            <w:tcW w:w="180" w:type="dxa"/>
            <w:vAlign w:val="bottom"/>
          </w:tcPr>
          <w:p w14:paraId="05CEBE7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D79E0" w14:textId="3DF4AA33" w:rsidR="00C05338" w:rsidRPr="00A56723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  <w:rPr>
                <w:b/>
                <w:bCs/>
              </w:rPr>
            </w:pPr>
            <w:r w:rsidRPr="00A56723">
              <w:rPr>
                <w:b/>
                <w:bCs/>
              </w:rPr>
              <w:t>13,506</w:t>
            </w:r>
          </w:p>
        </w:tc>
        <w:tc>
          <w:tcPr>
            <w:tcW w:w="180" w:type="dxa"/>
            <w:vAlign w:val="bottom"/>
          </w:tcPr>
          <w:p w14:paraId="6DE96B6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93C62" w14:textId="2CC6E0DC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051</w:t>
            </w: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809</w:t>
            </w:r>
          </w:p>
        </w:tc>
      </w:tr>
      <w:tr w:rsidR="00C05338" w:rsidRPr="00AE4D5B" w14:paraId="3ACF3D8D" w14:textId="77777777" w:rsidTr="00C35FC4">
        <w:trPr>
          <w:cantSplit/>
          <w:tblHeader/>
        </w:trPr>
        <w:tc>
          <w:tcPr>
            <w:tcW w:w="3240" w:type="dxa"/>
          </w:tcPr>
          <w:p w14:paraId="24CFCDCE" w14:textId="77777777" w:rsidR="00C05338" w:rsidRPr="00EA74A2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172ED4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B6C506F" w14:textId="77777777" w:rsidR="00C05338" w:rsidRPr="00EA74A2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568EDC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B37447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13807FEB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B80FB8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3FEC46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57F885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BE5DDE8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C7EF416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66AB8F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6D0764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6572A4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FE02E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C2C76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80EE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0FDFD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0B697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D9C7B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2D36AECB" w14:textId="77777777" w:rsidTr="00C35FC4">
        <w:trPr>
          <w:cantSplit/>
          <w:tblHeader/>
        </w:trPr>
        <w:tc>
          <w:tcPr>
            <w:tcW w:w="3240" w:type="dxa"/>
          </w:tcPr>
          <w:p w14:paraId="6F0336EB" w14:textId="77777777" w:rsidR="00C05338" w:rsidRPr="00EA74A2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95EB74D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AAEE65" w14:textId="77777777" w:rsidR="00C05338" w:rsidRPr="00EA74A2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888856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E31799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00CFF95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DB5B70B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3BF884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B9996D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D3FAA4A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749B7E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7E1CF8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2A3B0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627225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5DDA5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8E415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6DFC4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74F14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5A4DA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61AD0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435B1197" w14:textId="77777777" w:rsidTr="00C35FC4">
        <w:trPr>
          <w:cantSplit/>
          <w:tblHeader/>
        </w:trPr>
        <w:tc>
          <w:tcPr>
            <w:tcW w:w="3240" w:type="dxa"/>
          </w:tcPr>
          <w:p w14:paraId="50ABF042" w14:textId="77777777" w:rsidR="00C05338" w:rsidRPr="00EA74A2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F2CE38C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226E51" w14:textId="77777777" w:rsidR="00C05338" w:rsidRPr="00EA74A2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EEE806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481CC7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484B5AB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23A1D83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8B13DD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85E6FE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FFB72B8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C6CCB84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C87C84" w14:textId="77777777" w:rsidR="00C05338" w:rsidRPr="00EA74A2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A5DAD9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6D876C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52A29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3447F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B9585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7E253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66B0A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94ED2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75201164" w14:textId="77777777" w:rsidTr="00C35FC4">
        <w:trPr>
          <w:cantSplit/>
          <w:tblHeader/>
        </w:trPr>
        <w:tc>
          <w:tcPr>
            <w:tcW w:w="3240" w:type="dxa"/>
          </w:tcPr>
          <w:p w14:paraId="46E6638E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0F86186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63DF45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79337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B7DDB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CC21AB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D869DE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64FAE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F9D16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E3F8D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2CE63C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D716B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09079A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196B9A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5E17C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C3501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E5429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75E3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25230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BE1B0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21AE9F04" w14:textId="77777777" w:rsidTr="00C35FC4">
        <w:trPr>
          <w:cantSplit/>
          <w:tblHeader/>
        </w:trPr>
        <w:tc>
          <w:tcPr>
            <w:tcW w:w="3240" w:type="dxa"/>
          </w:tcPr>
          <w:p w14:paraId="69662993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F55E1F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CCA9A58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90051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2075E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3583FB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B9121A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5CDB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72374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CBF8F6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BED893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59CD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4E647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671990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07786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3EF3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D40B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4777C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C9FC7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E6EA1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63D0D534" w14:textId="77777777" w:rsidTr="00C35FC4">
        <w:trPr>
          <w:cantSplit/>
          <w:tblHeader/>
        </w:trPr>
        <w:tc>
          <w:tcPr>
            <w:tcW w:w="3240" w:type="dxa"/>
          </w:tcPr>
          <w:p w14:paraId="05DFEE0F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ABC703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28F13A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BB076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18B3C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FB5580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AFE8E4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A5518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3554B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FF3AC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57DF53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366AB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EA9FAB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A0392A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DBA2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7C425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08DB7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D84D5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1C6FE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FDD49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5B328D3B" w14:textId="77777777" w:rsidTr="00C35FC4">
        <w:trPr>
          <w:cantSplit/>
          <w:tblHeader/>
        </w:trPr>
        <w:tc>
          <w:tcPr>
            <w:tcW w:w="3240" w:type="dxa"/>
          </w:tcPr>
          <w:p w14:paraId="646CC27C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B6DFCF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8E7B7B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3D8C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841165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4043BE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17B4E1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6F5FD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BB5C6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D5550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62AF9E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C292F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8C414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7B21CB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4D1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B29F8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9E4B2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B67DA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FF18A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61A63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452A536B" w14:textId="77777777" w:rsidTr="00C35FC4">
        <w:trPr>
          <w:cantSplit/>
          <w:tblHeader/>
        </w:trPr>
        <w:tc>
          <w:tcPr>
            <w:tcW w:w="3240" w:type="dxa"/>
          </w:tcPr>
          <w:p w14:paraId="7F5BF23F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569580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62787B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B4D72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AEF68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C340FC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44D24D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8C5D0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DA6DB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BAF4BC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EFB3D4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69BB4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429CB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C83C17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A2FFD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3F0D0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E327B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77B2C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13776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D994B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C77E7" w:rsidRPr="00AE4D5B" w14:paraId="4C2A76C3" w14:textId="77777777" w:rsidTr="00C35FC4">
        <w:trPr>
          <w:cantSplit/>
          <w:tblHeader/>
        </w:trPr>
        <w:tc>
          <w:tcPr>
            <w:tcW w:w="3240" w:type="dxa"/>
          </w:tcPr>
          <w:p w14:paraId="3B2716AC" w14:textId="77777777" w:rsidR="008C77E7" w:rsidRPr="00BC5253" w:rsidRDefault="008C77E7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59D915C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DE5E32" w14:textId="77777777" w:rsidR="008C77E7" w:rsidRPr="00AE4D5B" w:rsidRDefault="008C77E7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D093F5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DC8F825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1E46AA0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2DB4507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F413A1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A1EB85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4D51399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D5DBCF5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26DDE5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E1B5A54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A6534F1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ACBD1F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E01140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028690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F112A2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64C643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16EA62" w14:textId="77777777" w:rsidR="008C77E7" w:rsidRPr="00AE4D5B" w:rsidRDefault="008C77E7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27C67ED8" w14:textId="77777777" w:rsidTr="00C35FC4">
        <w:trPr>
          <w:cantSplit/>
          <w:tblHeader/>
        </w:trPr>
        <w:tc>
          <w:tcPr>
            <w:tcW w:w="3240" w:type="dxa"/>
          </w:tcPr>
          <w:p w14:paraId="5270FEB8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3E8C1E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633AFF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DB031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120A2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81D607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A0AF30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1A0AB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18F62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BA8057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7E5A0C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56059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21C2D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43C2FC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401F3A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ED525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7DADE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86256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55C52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7814E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504754F9" w14:textId="77777777" w:rsidTr="00C35FC4">
        <w:trPr>
          <w:cantSplit/>
          <w:tblHeader/>
        </w:trPr>
        <w:tc>
          <w:tcPr>
            <w:tcW w:w="3240" w:type="dxa"/>
          </w:tcPr>
          <w:p w14:paraId="65E03D8C" w14:textId="77777777" w:rsidR="00C05338" w:rsidRPr="00BC5253" w:rsidRDefault="00C05338" w:rsidP="00C05338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6A6053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2200C5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84427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F75C5F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59F93B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5F36A5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444E2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77C67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05FDA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3E0C68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C572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18123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F7E9D1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5C890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013140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CB331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733D0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F97A0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CA5C6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C05338" w:rsidRPr="00AE4D5B" w14:paraId="63A74317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2D43E987" w14:textId="77777777" w:rsidR="00C05338" w:rsidRPr="00AE4D5B" w:rsidRDefault="00C05338" w:rsidP="00C05338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4" w:type="dxa"/>
            <w:gridSpan w:val="19"/>
            <w:vAlign w:val="bottom"/>
          </w:tcPr>
          <w:p w14:paraId="2162BADC" w14:textId="3A90611D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05338" w:rsidRPr="00AE4D5B" w14:paraId="0FF69154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22C5B9E6" w14:textId="77777777" w:rsidR="00C05338" w:rsidRPr="00AE4D5B" w:rsidRDefault="00C05338" w:rsidP="00C05338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63" w:type="dxa"/>
            <w:gridSpan w:val="9"/>
            <w:vAlign w:val="bottom"/>
          </w:tcPr>
          <w:p w14:paraId="16797FA7" w14:textId="2A236EC3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2568</w:t>
            </w:r>
          </w:p>
        </w:tc>
        <w:tc>
          <w:tcPr>
            <w:tcW w:w="181" w:type="dxa"/>
            <w:vAlign w:val="bottom"/>
          </w:tcPr>
          <w:p w14:paraId="4E22EE0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2D116904" w14:textId="0490B603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2567</w:t>
            </w:r>
          </w:p>
        </w:tc>
      </w:tr>
      <w:tr w:rsidR="00C05338" w:rsidRPr="00AE4D5B" w14:paraId="3D65DF5E" w14:textId="77777777" w:rsidTr="00C35FC4">
        <w:trPr>
          <w:cantSplit/>
          <w:tblHeader/>
        </w:trPr>
        <w:tc>
          <w:tcPr>
            <w:tcW w:w="3240" w:type="dxa"/>
          </w:tcPr>
          <w:p w14:paraId="0131F2F3" w14:textId="125C64DA" w:rsidR="00C05338" w:rsidRPr="00AE4D5B" w:rsidRDefault="00C05338" w:rsidP="00C05338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4206ED" w14:textId="4449C0F6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410AA36" w14:textId="77777777" w:rsidR="00C05338" w:rsidRPr="00AE4D5B" w:rsidRDefault="00C05338" w:rsidP="00C0533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E9F3A" w14:textId="19DEA26B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F0F441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7B4264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52C8E3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589E7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C3DD7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014452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4AE772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1D3E80" w14:textId="73E8D38B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0F3849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932C216" w14:textId="1DF5A5DD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B4CC46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1740F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2326C2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92A5B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EC0AA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61E39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</w:tr>
      <w:tr w:rsidR="00C05338" w:rsidRPr="00AE4D5B" w14:paraId="5140C740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0836F11E" w14:textId="77777777" w:rsidR="00C05338" w:rsidRPr="00AE4D5B" w:rsidRDefault="00C05338" w:rsidP="00C05338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404" w:type="dxa"/>
            <w:gridSpan w:val="19"/>
            <w:vAlign w:val="bottom"/>
          </w:tcPr>
          <w:p w14:paraId="3ECCC8D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C05338" w:rsidRPr="00AE4D5B" w14:paraId="7AFF8042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3D28CD7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15F7206" w14:textId="424CF4BB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B91745">
              <w:t>261,719</w:t>
            </w:r>
          </w:p>
        </w:tc>
        <w:tc>
          <w:tcPr>
            <w:tcW w:w="178" w:type="dxa"/>
            <w:vAlign w:val="bottom"/>
          </w:tcPr>
          <w:p w14:paraId="25A62C91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088F17" w14:textId="14AE8D28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427488">
              <w:rPr>
                <w:rFonts w:cstheme="minorBidi"/>
                <w:lang w:bidi="th-TH"/>
              </w:rPr>
              <w:t>198,001</w:t>
            </w:r>
          </w:p>
        </w:tc>
        <w:tc>
          <w:tcPr>
            <w:tcW w:w="178" w:type="dxa"/>
            <w:vAlign w:val="bottom"/>
          </w:tcPr>
          <w:p w14:paraId="2A664C15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31819CAB" w14:textId="709792D7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4641A32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4DD458" w14:textId="55E7E88F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 w:rsidRPr="00427488">
              <w:rPr>
                <w:rFonts w:asciiTheme="majorBidi" w:hAnsiTheme="majorBidi" w:cstheme="majorBidi"/>
                <w:szCs w:val="24"/>
                <w:lang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07D80831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5BEF993" w14:textId="5D60ECBD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459,761</w:t>
            </w:r>
          </w:p>
        </w:tc>
        <w:tc>
          <w:tcPr>
            <w:tcW w:w="181" w:type="dxa"/>
            <w:vAlign w:val="bottom"/>
          </w:tcPr>
          <w:p w14:paraId="0A79319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70B96F" w14:textId="0A8596B3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</w:pPr>
            <w:r w:rsidRPr="00427488">
              <w:rPr>
                <w:lang w:bidi="th-TH"/>
              </w:rPr>
              <w:t>169</w:t>
            </w:r>
            <w:r w:rsidRPr="00E82FFB">
              <w:rPr>
                <w:lang w:bidi="th-TH"/>
              </w:rPr>
              <w:t>,</w:t>
            </w:r>
            <w:r w:rsidRPr="00427488">
              <w:rPr>
                <w:lang w:bidi="th-TH"/>
              </w:rPr>
              <w:t>602</w:t>
            </w:r>
          </w:p>
        </w:tc>
        <w:tc>
          <w:tcPr>
            <w:tcW w:w="183" w:type="dxa"/>
            <w:vAlign w:val="bottom"/>
          </w:tcPr>
          <w:p w14:paraId="0D86C50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64127AA" w14:textId="363E881C" w:rsidR="00C05338" w:rsidRPr="00427488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lang w:bidi="th-TH"/>
              </w:rPr>
            </w:pPr>
            <w:r w:rsidRPr="00434F76">
              <w:t>68,443</w:t>
            </w:r>
          </w:p>
        </w:tc>
        <w:tc>
          <w:tcPr>
            <w:tcW w:w="180" w:type="dxa"/>
            <w:vAlign w:val="bottom"/>
          </w:tcPr>
          <w:p w14:paraId="0C9B45E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D48727" w14:textId="15465522" w:rsidR="00C05338" w:rsidRPr="007443F1" w:rsidRDefault="00C05338" w:rsidP="00C05338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51C8C5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901318" w14:textId="2370F3A7" w:rsidR="00C05338" w:rsidRPr="007970BF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  <w:rPr>
                <w:rFonts w:asciiTheme="majorBidi" w:hAnsiTheme="majorBidi" w:cs="Angsana New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Cs w:val="24"/>
                <w:lang w:bidi="th-TH"/>
              </w:rPr>
              <w:t>1</w:t>
            </w:r>
            <w:r w:rsidRPr="00E82FFB">
              <w:rPr>
                <w:rFonts w:asciiTheme="majorBidi" w:hAnsiTheme="majorBidi" w:cs="Angsana New"/>
                <w:szCs w:val="24"/>
                <w:lang w:bidi="th-TH"/>
              </w:rPr>
              <w:t>,</w:t>
            </w:r>
            <w:r>
              <w:t>879</w:t>
            </w:r>
          </w:p>
        </w:tc>
        <w:tc>
          <w:tcPr>
            <w:tcW w:w="180" w:type="dxa"/>
            <w:vAlign w:val="bottom"/>
          </w:tcPr>
          <w:p w14:paraId="59395E4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2AC7A" w14:textId="16A96C68" w:rsidR="00C05338" w:rsidRPr="00427488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239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924</w:t>
            </w:r>
          </w:p>
        </w:tc>
      </w:tr>
      <w:tr w:rsidR="00C05338" w:rsidRPr="00AE4D5B" w14:paraId="4CD609D0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36E8702B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E23F5C5" w14:textId="71E9F46A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B91745">
              <w:t>23,734</w:t>
            </w:r>
          </w:p>
        </w:tc>
        <w:tc>
          <w:tcPr>
            <w:tcW w:w="178" w:type="dxa"/>
            <w:vAlign w:val="bottom"/>
          </w:tcPr>
          <w:p w14:paraId="1498395F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DDAAD5" w14:textId="0923D2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427488">
              <w:rPr>
                <w:rFonts w:cstheme="minorBidi"/>
                <w:lang w:bidi="th-TH"/>
              </w:rPr>
              <w:t>53,120</w:t>
            </w:r>
          </w:p>
        </w:tc>
        <w:tc>
          <w:tcPr>
            <w:tcW w:w="178" w:type="dxa"/>
            <w:vAlign w:val="bottom"/>
          </w:tcPr>
          <w:p w14:paraId="08EF8580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67E123FD" w14:textId="01E939FF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2E8C5C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BCB6B07" w14:textId="3F57060A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D5E1ED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9494101" w14:textId="00EA9C7B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76,854</w:t>
            </w:r>
          </w:p>
        </w:tc>
        <w:tc>
          <w:tcPr>
            <w:tcW w:w="181" w:type="dxa"/>
            <w:vAlign w:val="bottom"/>
          </w:tcPr>
          <w:p w14:paraId="7A4F793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EAE3A3" w14:textId="2311D9C3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</w:pPr>
            <w:r>
              <w:rPr>
                <w:lang w:bidi="th-TH"/>
              </w:rPr>
              <w:t>27</w:t>
            </w:r>
            <w:r w:rsidRPr="00E82FFB">
              <w:rPr>
                <w:lang w:bidi="th-TH"/>
              </w:rPr>
              <w:t>,</w:t>
            </w:r>
            <w:r w:rsidRPr="00427488">
              <w:rPr>
                <w:lang w:bidi="th-TH"/>
              </w:rPr>
              <w:t>693</w:t>
            </w:r>
          </w:p>
        </w:tc>
        <w:tc>
          <w:tcPr>
            <w:tcW w:w="183" w:type="dxa"/>
            <w:vAlign w:val="bottom"/>
          </w:tcPr>
          <w:p w14:paraId="2F2BD35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F574C08" w14:textId="3048571E" w:rsidR="00C05338" w:rsidRPr="00427488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lang w:bidi="th-TH"/>
              </w:rPr>
            </w:pPr>
            <w:r w:rsidRPr="00434F76">
              <w:t>55,523</w:t>
            </w:r>
          </w:p>
        </w:tc>
        <w:tc>
          <w:tcPr>
            <w:tcW w:w="180" w:type="dxa"/>
            <w:vAlign w:val="bottom"/>
          </w:tcPr>
          <w:p w14:paraId="130C94D1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B5DB75" w14:textId="6526AA6F" w:rsidR="00C05338" w:rsidRPr="007443F1" w:rsidRDefault="00C05338" w:rsidP="00C0533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B106EC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636965" w14:textId="26CBAC5B" w:rsidR="00C05338" w:rsidRPr="007443F1" w:rsidRDefault="00C05338" w:rsidP="00C0533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CF237B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90ECB7" w14:textId="082277FE" w:rsidR="00C05338" w:rsidRPr="00427488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83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216</w:t>
            </w:r>
          </w:p>
        </w:tc>
      </w:tr>
      <w:tr w:rsidR="00C05338" w:rsidRPr="00AE4D5B" w14:paraId="2AB33266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4A434887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2424653" w14:textId="70A86CA9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B91745">
              <w:t>11,036</w:t>
            </w:r>
          </w:p>
        </w:tc>
        <w:tc>
          <w:tcPr>
            <w:tcW w:w="178" w:type="dxa"/>
            <w:vAlign w:val="bottom"/>
          </w:tcPr>
          <w:p w14:paraId="1390AB7B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0F528B" w14:textId="4C7665F5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427488">
              <w:rPr>
                <w:rFonts w:cstheme="minorBidi"/>
                <w:lang w:bidi="th-TH"/>
              </w:rPr>
              <w:t>3,468</w:t>
            </w:r>
          </w:p>
        </w:tc>
        <w:tc>
          <w:tcPr>
            <w:tcW w:w="178" w:type="dxa"/>
            <w:vAlign w:val="bottom"/>
          </w:tcPr>
          <w:p w14:paraId="56DE7590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2F50F1B3" w14:textId="6B6290B9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553871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632DC8" w14:textId="088F8FB8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E00641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35CD915" w14:textId="4FFD60B4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14,504</w:t>
            </w:r>
          </w:p>
        </w:tc>
        <w:tc>
          <w:tcPr>
            <w:tcW w:w="181" w:type="dxa"/>
            <w:vAlign w:val="bottom"/>
          </w:tcPr>
          <w:p w14:paraId="2C00E2E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0E984E" w14:textId="518DFB56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</w:pPr>
            <w:r>
              <w:rPr>
                <w:lang w:bidi="th-TH"/>
              </w:rPr>
              <w:t>1</w:t>
            </w:r>
            <w:r w:rsidRPr="00E82FFB">
              <w:rPr>
                <w:lang w:bidi="th-TH"/>
              </w:rPr>
              <w:t>,</w:t>
            </w:r>
            <w:r w:rsidRPr="00427488">
              <w:rPr>
                <w:lang w:bidi="th-TH"/>
              </w:rPr>
              <w:t>665</w:t>
            </w:r>
          </w:p>
        </w:tc>
        <w:tc>
          <w:tcPr>
            <w:tcW w:w="183" w:type="dxa"/>
            <w:vAlign w:val="bottom"/>
          </w:tcPr>
          <w:p w14:paraId="7FF5CBF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39F9915" w14:textId="3D0C1127" w:rsidR="00C05338" w:rsidRPr="00427488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lang w:bidi="th-TH"/>
              </w:rPr>
            </w:pPr>
            <w:r w:rsidRPr="00434F76">
              <w:t>9,856</w:t>
            </w:r>
          </w:p>
        </w:tc>
        <w:tc>
          <w:tcPr>
            <w:tcW w:w="180" w:type="dxa"/>
            <w:vAlign w:val="bottom"/>
          </w:tcPr>
          <w:p w14:paraId="6CC06AF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D418EA" w14:textId="09E435A0" w:rsidR="00C05338" w:rsidRPr="007443F1" w:rsidRDefault="00C05338" w:rsidP="00C0533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CC8FAA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5B0519C" w14:textId="316DF2E6" w:rsidR="00C05338" w:rsidRPr="007443F1" w:rsidRDefault="00C05338" w:rsidP="00C0533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7BA3F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F0BDEF" w14:textId="066CD01D" w:rsidR="00C05338" w:rsidRPr="00427488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11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521</w:t>
            </w:r>
          </w:p>
        </w:tc>
      </w:tr>
      <w:tr w:rsidR="00C05338" w:rsidRPr="00AE4D5B" w14:paraId="499F8972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37A12BD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D1C17E5" w14:textId="04E27A5F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B91745">
              <w:t>(6,299)</w:t>
            </w:r>
          </w:p>
        </w:tc>
        <w:tc>
          <w:tcPr>
            <w:tcW w:w="178" w:type="dxa"/>
            <w:vAlign w:val="bottom"/>
          </w:tcPr>
          <w:p w14:paraId="79CD93E4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AF7AA7" w14:textId="24FAC2CC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427488">
              <w:rPr>
                <w:rFonts w:cstheme="minorBidi"/>
                <w:lang w:bidi="th-TH"/>
              </w:rPr>
              <w:t>(7,170)</w:t>
            </w:r>
          </w:p>
        </w:tc>
        <w:tc>
          <w:tcPr>
            <w:tcW w:w="178" w:type="dxa"/>
            <w:vAlign w:val="bottom"/>
          </w:tcPr>
          <w:p w14:paraId="0D013702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02A7EF25" w14:textId="4E6C8F45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(18,</w:t>
            </w:r>
            <w:r w:rsidRPr="00427488">
              <w:rPr>
                <w:rFonts w:cs="Angsana New"/>
                <w:lang w:bidi="th-TH"/>
              </w:rPr>
              <w:t>385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F8E0061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B19450" w14:textId="06893068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936A0D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A5835EA" w14:textId="00143BF0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(31,854)</w:t>
            </w:r>
          </w:p>
        </w:tc>
        <w:tc>
          <w:tcPr>
            <w:tcW w:w="181" w:type="dxa"/>
            <w:vAlign w:val="bottom"/>
          </w:tcPr>
          <w:p w14:paraId="45190688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1C75E8" w14:textId="65BF2D9C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</w:pPr>
            <w:r w:rsidRPr="00E82FFB">
              <w:rPr>
                <w:lang w:bidi="th-TH"/>
              </w:rPr>
              <w:t>(</w:t>
            </w:r>
            <w:r>
              <w:rPr>
                <w:lang w:bidi="th-TH"/>
              </w:rPr>
              <w:t>10</w:t>
            </w:r>
            <w:r w:rsidRPr="00E82FFB">
              <w:rPr>
                <w:lang w:bidi="th-TH"/>
              </w:rPr>
              <w:t>,</w:t>
            </w:r>
            <w:r>
              <w:rPr>
                <w:lang w:bidi="th-TH"/>
              </w:rPr>
              <w:t>017</w:t>
            </w:r>
            <w:r w:rsidRPr="00E82FFB">
              <w:rPr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AE431B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F5399F0" w14:textId="3C448D2B" w:rsidR="00C05338" w:rsidRPr="00427488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lang w:bidi="th-TH"/>
              </w:rPr>
            </w:pPr>
            <w:r w:rsidRPr="00434F76">
              <w:t>(4,447)</w:t>
            </w:r>
          </w:p>
        </w:tc>
        <w:tc>
          <w:tcPr>
            <w:tcW w:w="180" w:type="dxa"/>
            <w:vAlign w:val="bottom"/>
          </w:tcPr>
          <w:p w14:paraId="054553F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B32B62" w14:textId="1795804D" w:rsidR="00C05338" w:rsidRPr="00D52D00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</w:pP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49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028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9423B9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2B30DE" w14:textId="705FF07F" w:rsidR="00C05338" w:rsidRPr="007443F1" w:rsidRDefault="00C05338" w:rsidP="00C0533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FEAB7D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05912F" w14:textId="56B5303F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492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C05338" w:rsidRPr="00AE4D5B" w14:paraId="0739BB68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0868BE4C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5921F5" w14:textId="00BB96B8" w:rsidR="00C05338" w:rsidRPr="00427488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cstheme="minorBidi"/>
                <w:lang w:bidi="th-TH"/>
              </w:rPr>
            </w:pPr>
            <w:r w:rsidRPr="00B91745">
              <w:t>(57,017)</w:t>
            </w:r>
          </w:p>
        </w:tc>
        <w:tc>
          <w:tcPr>
            <w:tcW w:w="178" w:type="dxa"/>
            <w:vAlign w:val="bottom"/>
          </w:tcPr>
          <w:p w14:paraId="37787E42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90840B" w14:textId="508014C8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</w:pPr>
            <w:r w:rsidRPr="00427488">
              <w:rPr>
                <w:rFonts w:cstheme="minorBidi"/>
                <w:lang w:bidi="th-TH"/>
              </w:rPr>
              <w:t>(30,043)</w:t>
            </w:r>
          </w:p>
        </w:tc>
        <w:tc>
          <w:tcPr>
            <w:tcW w:w="178" w:type="dxa"/>
            <w:vAlign w:val="bottom"/>
          </w:tcPr>
          <w:p w14:paraId="57265A35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55F96A4" w14:textId="46060917" w:rsidR="00C05338" w:rsidRPr="009B3FED" w:rsidRDefault="00C05338" w:rsidP="00C053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9B3FED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23074A" w14:textId="77777777" w:rsidR="00C05338" w:rsidRPr="009B3FED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DB8983" w14:textId="74752FC5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szCs w:val="24"/>
                <w:lang w:bidi="th-TH"/>
              </w:rPr>
            </w:pPr>
            <w:r w:rsidRPr="00427488">
              <w:rPr>
                <w:rFonts w:asciiTheme="majorBidi" w:hAnsiTheme="majorBidi" w:cstheme="majorBidi"/>
                <w:szCs w:val="24"/>
                <w:lang w:bidi="th-TH"/>
              </w:rPr>
              <w:t>(69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Pr="00427488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372228" w14:textId="6D5E22F6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02641E2" w14:textId="3E4D5726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(87,75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Pr="009B3FED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6BA3D6A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D2DBD5" w14:textId="73BA08EE" w:rsidR="00C05338" w:rsidRPr="00427488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</w:pPr>
            <w:r w:rsidRPr="00E82FFB">
              <w:rPr>
                <w:lang w:bidi="th-TH"/>
              </w:rPr>
              <w:t>(</w:t>
            </w:r>
            <w:r>
              <w:rPr>
                <w:lang w:bidi="th-TH"/>
              </w:rPr>
              <w:t>53</w:t>
            </w:r>
            <w:r w:rsidRPr="00E82FFB">
              <w:rPr>
                <w:lang w:bidi="th-TH"/>
              </w:rPr>
              <w:t>,</w:t>
            </w:r>
            <w:r>
              <w:rPr>
                <w:lang w:bidi="th-TH"/>
              </w:rPr>
              <w:t>280</w:t>
            </w:r>
            <w:r w:rsidRPr="00E82FFB">
              <w:rPr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148496E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D35CCA3" w14:textId="6DD2A42F" w:rsidR="00C05338" w:rsidRPr="00427488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lang w:bidi="th-TH"/>
              </w:rPr>
            </w:pPr>
            <w:r w:rsidRPr="00434F76">
              <w:t>(28,460)</w:t>
            </w:r>
          </w:p>
        </w:tc>
        <w:tc>
          <w:tcPr>
            <w:tcW w:w="180" w:type="dxa"/>
            <w:vAlign w:val="bottom"/>
          </w:tcPr>
          <w:p w14:paraId="43F87496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9D8392" w14:textId="66A2B7BB" w:rsidR="00C05338" w:rsidRPr="007443F1" w:rsidRDefault="00C05338" w:rsidP="00C0533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86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CD5328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BD435" w14:textId="4E6F5C42" w:rsidR="00C05338" w:rsidRPr="00A45837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  <w:rPr>
                <w:rFonts w:asciiTheme="majorBidi" w:hAnsiTheme="majorBidi" w:cs="Angsana New"/>
                <w:szCs w:val="24"/>
                <w:lang w:bidi="th-TH"/>
              </w:rPr>
            </w:pPr>
            <w:r w:rsidRPr="00A45837">
              <w:rPr>
                <w:rFonts w:asciiTheme="majorBidi" w:hAnsiTheme="majorBidi" w:cs="Angsana New"/>
                <w:szCs w:val="24"/>
                <w:lang w:bidi="th-TH"/>
              </w:rPr>
              <w:t>(3,</w:t>
            </w:r>
            <w:r w:rsidRPr="00427488">
              <w:t>849</w:t>
            </w:r>
            <w:r w:rsidRPr="00A45837">
              <w:rPr>
                <w:rFonts w:asciiTheme="majorBidi" w:hAnsiTheme="majorBidi" w:cs="Angsana New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08FBAD" w14:textId="77777777" w:rsidR="00C05338" w:rsidRPr="007443F1" w:rsidRDefault="00C05338" w:rsidP="00C05338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ABF097" w14:textId="44CF11F7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szCs w:val="24"/>
                <w:lang w:bidi="th-TH"/>
              </w:rPr>
            </w:pP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589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C05338" w:rsidRPr="00AE4D5B" w14:paraId="0E8C18CC" w14:textId="77777777" w:rsidTr="00C35FC4">
        <w:trPr>
          <w:cantSplit/>
          <w:trHeight w:hRule="exact" w:val="374"/>
          <w:tblHeader/>
        </w:trPr>
        <w:tc>
          <w:tcPr>
            <w:tcW w:w="3240" w:type="dxa"/>
          </w:tcPr>
          <w:p w14:paraId="4CD7437F" w14:textId="12C0904A" w:rsidR="00C05338" w:rsidRPr="00AE4D5B" w:rsidRDefault="00C05338" w:rsidP="00C05338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งบฐานะการเงิน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53A3F" w14:textId="6E420E2B" w:rsidR="00C05338" w:rsidRPr="00C35FC4" w:rsidRDefault="00C05338" w:rsidP="00C0533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35FC4">
              <w:rPr>
                <w:b/>
                <w:bCs/>
              </w:rPr>
              <w:t>233,173</w:t>
            </w:r>
          </w:p>
        </w:tc>
        <w:tc>
          <w:tcPr>
            <w:tcW w:w="178" w:type="dxa"/>
            <w:vAlign w:val="bottom"/>
          </w:tcPr>
          <w:p w14:paraId="6FD87E4B" w14:textId="77777777" w:rsidR="00C05338" w:rsidRPr="009B3FED" w:rsidRDefault="00C05338" w:rsidP="00C0533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1E361" w14:textId="049B12E6" w:rsidR="00C05338" w:rsidRPr="009B3FED" w:rsidRDefault="00C05338" w:rsidP="00C053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57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217,376</w:t>
            </w:r>
          </w:p>
        </w:tc>
        <w:tc>
          <w:tcPr>
            <w:tcW w:w="178" w:type="dxa"/>
            <w:vAlign w:val="bottom"/>
          </w:tcPr>
          <w:p w14:paraId="2F2CDBE0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BFFD5" w14:textId="64AEF369" w:rsidR="00C05338" w:rsidRPr="009B3FED" w:rsidRDefault="00C05338" w:rsidP="00C053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(18,385)</w:t>
            </w:r>
          </w:p>
        </w:tc>
        <w:tc>
          <w:tcPr>
            <w:tcW w:w="181" w:type="dxa"/>
            <w:vAlign w:val="bottom"/>
          </w:tcPr>
          <w:p w14:paraId="6C9277F3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0A2DB" w14:textId="4A39EB71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(65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</w:t>
            </w: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4495E1" w14:textId="77777777" w:rsidR="00C05338" w:rsidRPr="009B3FED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6CF47" w14:textId="1E643A85" w:rsidR="00C05338" w:rsidRPr="009B3FED" w:rsidRDefault="00C05338" w:rsidP="00C053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B3FED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431,50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7EBA980D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832F1" w14:textId="5FB27067" w:rsidR="00C05338" w:rsidRPr="00AE4D5B" w:rsidRDefault="00C05338" w:rsidP="00C053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135</w:t>
            </w:r>
            <w:r w:rsidRPr="00E82FF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663</w:t>
            </w:r>
          </w:p>
        </w:tc>
        <w:tc>
          <w:tcPr>
            <w:tcW w:w="183" w:type="dxa"/>
            <w:vAlign w:val="bottom"/>
          </w:tcPr>
          <w:p w14:paraId="53772A1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63C00" w14:textId="04641960" w:rsidR="00C05338" w:rsidRPr="00C35FC4" w:rsidRDefault="00C05338" w:rsidP="00C053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35FC4">
              <w:rPr>
                <w:b/>
                <w:bCs/>
              </w:rPr>
              <w:t>100,915</w:t>
            </w:r>
          </w:p>
        </w:tc>
        <w:tc>
          <w:tcPr>
            <w:tcW w:w="180" w:type="dxa"/>
            <w:vAlign w:val="bottom"/>
          </w:tcPr>
          <w:p w14:paraId="278893B5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75A13" w14:textId="6ACE23DF" w:rsidR="00C05338" w:rsidRPr="00AE4D5B" w:rsidRDefault="00C05338" w:rsidP="00C0533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49</w:t>
            </w: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028</w:t>
            </w: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676424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99FBC" w14:textId="072B4DAA" w:rsidR="00C05338" w:rsidRPr="00AE4D5B" w:rsidRDefault="00C05338" w:rsidP="00C0533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427488">
              <w:rPr>
                <w:b/>
                <w:bCs/>
              </w:rPr>
              <w:t>970</w:t>
            </w: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F19D13" w14:textId="77777777" w:rsidR="00C05338" w:rsidRPr="00AE4D5B" w:rsidRDefault="00C05338" w:rsidP="00C053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3E16F" w14:textId="304F33E4" w:rsidR="00C05338" w:rsidRPr="00AE4D5B" w:rsidRDefault="00C05338" w:rsidP="00C0533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D35300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185</w:t>
            </w:r>
            <w:r w:rsidRPr="00D3530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D35300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580</w:t>
            </w:r>
          </w:p>
        </w:tc>
      </w:tr>
    </w:tbl>
    <w:p w14:paraId="254A8AFC" w14:textId="77777777" w:rsidR="000E0225" w:rsidRPr="00AE4D5B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  <w:cs/>
        </w:rPr>
        <w:sectPr w:rsidR="000E0225" w:rsidRPr="00AE4D5B" w:rsidSect="00BE5628"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2BE48A07" w14:textId="3B6EFB4D" w:rsidR="00FA5600" w:rsidRPr="00AE4D5B" w:rsidRDefault="00FA5600" w:rsidP="001F227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</w:t>
      </w: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798FF905" w14:textId="61F2EEAB" w:rsidR="00FA5600" w:rsidRPr="00AE4D5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งเงินบาท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ที่มีต่อ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1F2279" w:rsidRPr="00AE4D5B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5123CA" w14:textId="77777777" w:rsidR="00FA5600" w:rsidRPr="00502006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1F2279" w:rsidRPr="00AE4D5B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652A0F53" w:rsidR="001F2279" w:rsidRPr="00AE4D5B" w:rsidRDefault="001F2279" w:rsidP="001F227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1" w:type="dxa"/>
            <w:hideMark/>
          </w:tcPr>
          <w:p w14:paraId="552FE51D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397C266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2F8BFE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2EC8E3EE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FA5600" w:rsidRPr="00AE4D5B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AE4D5B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AE4D5B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AE4D5B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AE4D5B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FA5600"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AE4D5B" w14:paraId="5B958776" w14:textId="77777777" w:rsidTr="00EC59A1">
        <w:tc>
          <w:tcPr>
            <w:tcW w:w="2699" w:type="dxa"/>
          </w:tcPr>
          <w:p w14:paraId="19B4FEEE" w14:textId="44F86629" w:rsidR="003E4D61" w:rsidRPr="00AE4D5B" w:rsidRDefault="00B176C5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A458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1" w:type="dxa"/>
          </w:tcPr>
          <w:p w14:paraId="4FA4AD9A" w14:textId="496B8533" w:rsidR="003E4D61" w:rsidRPr="00AE4D5B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BA4CF2C" w14:textId="5E8C5A27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CACD034" w14:textId="77777777" w:rsidR="003E4D61" w:rsidRPr="00AE4D5B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338A5FDC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C5FC0E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12DFECC1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1DE8E8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5B4F78F3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0143A" w:rsidRPr="00AE4D5B" w14:paraId="73DD5CF9" w14:textId="77777777" w:rsidTr="00EC59A1">
        <w:tc>
          <w:tcPr>
            <w:tcW w:w="2699" w:type="dxa"/>
          </w:tcPr>
          <w:p w14:paraId="5626A7AE" w14:textId="4B76DF0C" w:rsidR="0060143A" w:rsidRPr="009E4BB8" w:rsidRDefault="0060143A" w:rsidP="0060143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9E4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23FB932F" w14:textId="65446779" w:rsidR="0060143A" w:rsidRPr="009E4BB8" w:rsidRDefault="00705719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54A3045" w14:textId="09FCE3EC" w:rsidR="0060143A" w:rsidRPr="004C4221" w:rsidRDefault="00705719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422</w:t>
            </w:r>
          </w:p>
        </w:tc>
        <w:tc>
          <w:tcPr>
            <w:tcW w:w="180" w:type="dxa"/>
          </w:tcPr>
          <w:p w14:paraId="0A2A7168" w14:textId="77777777" w:rsidR="0060143A" w:rsidRPr="004C4221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194D47F3" w14:textId="63A4DC74" w:rsidR="0060143A" w:rsidRPr="004C4221" w:rsidRDefault="00705719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422</w:t>
            </w: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4CDEC5A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AF0FF94" w14:textId="07BE10E7" w:rsidR="0060143A" w:rsidRPr="004C4221" w:rsidRDefault="00705719" w:rsidP="0042748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17,390</w:t>
            </w:r>
          </w:p>
        </w:tc>
        <w:tc>
          <w:tcPr>
            <w:tcW w:w="180" w:type="dxa"/>
          </w:tcPr>
          <w:p w14:paraId="7A89A428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D6B991B" w14:textId="535683B7" w:rsidR="0060143A" w:rsidRPr="004C4221" w:rsidRDefault="00705719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(17,390)</w:t>
            </w:r>
          </w:p>
        </w:tc>
      </w:tr>
      <w:tr w:rsidR="0060143A" w:rsidRPr="00AE4D5B" w14:paraId="34CEFE66" w14:textId="77777777" w:rsidTr="007D48A6">
        <w:tc>
          <w:tcPr>
            <w:tcW w:w="2699" w:type="dxa"/>
          </w:tcPr>
          <w:p w14:paraId="4A0A5DAB" w14:textId="06493ECC" w:rsidR="0060143A" w:rsidRPr="00AE4D5B" w:rsidRDefault="0060143A" w:rsidP="0060143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0AB847AF" w14:textId="6E8D6251" w:rsidR="0060143A" w:rsidRPr="00AE4D5B" w:rsidRDefault="00705719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AA2C0E4" w14:textId="56983F24" w:rsidR="0060143A" w:rsidRPr="004C4221" w:rsidRDefault="00093ABB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="00705719"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203</w:t>
            </w:r>
          </w:p>
        </w:tc>
        <w:tc>
          <w:tcPr>
            <w:tcW w:w="180" w:type="dxa"/>
          </w:tcPr>
          <w:p w14:paraId="30CECD23" w14:textId="77777777" w:rsidR="0060143A" w:rsidRPr="004C4221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08A0772F" w14:textId="37AE581A" w:rsidR="0060143A" w:rsidRPr="004C4221" w:rsidRDefault="00705719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</w:t>
            </w: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93AB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203</w:t>
            </w: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F08F3C9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57D11DA" w14:textId="24950895" w:rsidR="0060143A" w:rsidRPr="004C4221" w:rsidRDefault="007E754E" w:rsidP="0042748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18,654</w:t>
            </w:r>
          </w:p>
        </w:tc>
        <w:tc>
          <w:tcPr>
            <w:tcW w:w="180" w:type="dxa"/>
          </w:tcPr>
          <w:p w14:paraId="0A22BC01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19323BD" w14:textId="26C067C0" w:rsidR="0060143A" w:rsidRPr="004C4221" w:rsidRDefault="007E754E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(18,654)</w:t>
            </w:r>
          </w:p>
        </w:tc>
      </w:tr>
      <w:tr w:rsidR="0060143A" w:rsidRPr="00AE4D5B" w14:paraId="67E5D4F7" w14:textId="77777777" w:rsidTr="00FA5600">
        <w:tc>
          <w:tcPr>
            <w:tcW w:w="2699" w:type="dxa"/>
          </w:tcPr>
          <w:p w14:paraId="7EE1D155" w14:textId="09510E2C" w:rsidR="0060143A" w:rsidRPr="00AE4D5B" w:rsidRDefault="0060143A" w:rsidP="006014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</w:t>
            </w:r>
            <w:r w:rsidR="002A48A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มียนมาร์จัต</w:t>
            </w:r>
          </w:p>
        </w:tc>
        <w:tc>
          <w:tcPr>
            <w:tcW w:w="1171" w:type="dxa"/>
          </w:tcPr>
          <w:p w14:paraId="38289939" w14:textId="785397FF" w:rsidR="0060143A" w:rsidRPr="00AE4D5B" w:rsidRDefault="00705719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88AF68D" w14:textId="489534D2" w:rsidR="0060143A" w:rsidRPr="004C4221" w:rsidRDefault="00C05338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50,001</w:t>
            </w:r>
          </w:p>
        </w:tc>
        <w:tc>
          <w:tcPr>
            <w:tcW w:w="180" w:type="dxa"/>
          </w:tcPr>
          <w:p w14:paraId="562146B4" w14:textId="77777777" w:rsidR="0060143A" w:rsidRPr="004C4221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A24C2B" w14:textId="6063C5E8" w:rsidR="0060143A" w:rsidRPr="004C4221" w:rsidRDefault="002A48AA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5338">
              <w:rPr>
                <w:rFonts w:asciiTheme="majorBidi" w:hAnsiTheme="majorBidi" w:cstheme="majorBidi"/>
                <w:sz w:val="30"/>
                <w:szCs w:val="30"/>
              </w:rPr>
              <w:t>50,001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50F339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28FB73D" w14:textId="4CD9F9BB" w:rsidR="0060143A" w:rsidRPr="004C4221" w:rsidRDefault="002A48AA" w:rsidP="002A48A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75575C" w14:textId="77777777" w:rsidR="0060143A" w:rsidRPr="004C4221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A520BD" w14:textId="174D4821" w:rsidR="0060143A" w:rsidRPr="004C4221" w:rsidRDefault="002A48AA" w:rsidP="002A48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2E94" w:rsidRPr="00AE4D5B" w14:paraId="726A10C5" w14:textId="77777777" w:rsidTr="00FA5600">
        <w:tc>
          <w:tcPr>
            <w:tcW w:w="2699" w:type="dxa"/>
          </w:tcPr>
          <w:p w14:paraId="160930D4" w14:textId="77777777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79A30170" w14:textId="7777777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7D7B3060" w14:textId="77777777" w:rsidR="00492E94" w:rsidRPr="00AE4D5B" w:rsidRDefault="00492E94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9FBDB77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E1F6987" w14:textId="77777777" w:rsidR="00492E94" w:rsidRPr="00AE4D5B" w:rsidRDefault="00492E94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6203F47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E285B76" w14:textId="77777777" w:rsidR="00492E94" w:rsidRPr="00AE4D5B" w:rsidRDefault="00492E94" w:rsidP="00427488">
            <w:pPr>
              <w:pStyle w:val="acctfourfigures"/>
              <w:tabs>
                <w:tab w:val="clear" w:pos="765"/>
                <w:tab w:val="decimal" w:pos="821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49A173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C37B9C" w14:textId="77777777" w:rsidR="00492E94" w:rsidRPr="00AE4D5B" w:rsidRDefault="00492E94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45837" w:rsidRPr="00AE4D5B" w14:paraId="3F41B464" w14:textId="77777777" w:rsidTr="00FA5600">
        <w:tc>
          <w:tcPr>
            <w:tcW w:w="2699" w:type="dxa"/>
          </w:tcPr>
          <w:p w14:paraId="1E80264A" w14:textId="61A72FDD" w:rsidR="00A45837" w:rsidRPr="00AE4D5B" w:rsidRDefault="00A45837" w:rsidP="00A458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171" w:type="dxa"/>
          </w:tcPr>
          <w:p w14:paraId="3549B223" w14:textId="77777777" w:rsidR="00A45837" w:rsidRPr="00AE4D5B" w:rsidRDefault="00A45837" w:rsidP="00A4583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743A69B" w14:textId="77777777" w:rsidR="00A45837" w:rsidRPr="00AE4D5B" w:rsidRDefault="00A45837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B637F" w14:textId="77777777" w:rsidR="00A45837" w:rsidRPr="00AE4D5B" w:rsidRDefault="00A45837" w:rsidP="00A4583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04DB26" w14:textId="77777777" w:rsidR="00A45837" w:rsidRPr="00AE4D5B" w:rsidRDefault="00A45837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81CBD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5379FD" w14:textId="77777777" w:rsidR="00A45837" w:rsidRPr="00AE4D5B" w:rsidRDefault="00A45837" w:rsidP="00427488">
            <w:pPr>
              <w:pStyle w:val="acctfourfigures"/>
              <w:tabs>
                <w:tab w:val="clear" w:pos="765"/>
                <w:tab w:val="decimal" w:pos="821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BDE84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6142E51" w14:textId="77777777" w:rsidR="00A45837" w:rsidRPr="00AE4D5B" w:rsidRDefault="00A45837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837" w:rsidRPr="00AE4D5B" w14:paraId="022733FE" w14:textId="77777777" w:rsidTr="00FA5600">
        <w:tc>
          <w:tcPr>
            <w:tcW w:w="2699" w:type="dxa"/>
          </w:tcPr>
          <w:p w14:paraId="556D3CCE" w14:textId="7AD0422B" w:rsidR="00A45837" w:rsidRPr="00AE4D5B" w:rsidRDefault="00A45837" w:rsidP="00A458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9E4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5AC28C2B" w14:textId="41E9BC42" w:rsidR="00A45837" w:rsidRPr="00AE4D5B" w:rsidRDefault="00A45837" w:rsidP="00A4583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4882596" w14:textId="685CF69F" w:rsidR="00A45837" w:rsidRPr="00AE4D5B" w:rsidRDefault="00A45837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41,763</w:t>
            </w:r>
          </w:p>
        </w:tc>
        <w:tc>
          <w:tcPr>
            <w:tcW w:w="180" w:type="dxa"/>
          </w:tcPr>
          <w:p w14:paraId="2616CEC6" w14:textId="77777777" w:rsidR="00A45837" w:rsidRPr="00AE4D5B" w:rsidRDefault="00A45837" w:rsidP="00A4583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4074F54" w14:textId="061340DF" w:rsidR="00A45837" w:rsidRPr="00AE4D5B" w:rsidRDefault="00A45837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(41,763)</w:t>
            </w:r>
          </w:p>
        </w:tc>
        <w:tc>
          <w:tcPr>
            <w:tcW w:w="180" w:type="dxa"/>
          </w:tcPr>
          <w:p w14:paraId="377B3BB5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DAE61B4" w14:textId="0DF6DB7E" w:rsidR="00A45837" w:rsidRPr="00AE4D5B" w:rsidRDefault="00A45837" w:rsidP="0042748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8,073</w:t>
            </w:r>
          </w:p>
        </w:tc>
        <w:tc>
          <w:tcPr>
            <w:tcW w:w="180" w:type="dxa"/>
          </w:tcPr>
          <w:p w14:paraId="75E6ECC9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716D647" w14:textId="41035EDD" w:rsidR="00A45837" w:rsidRPr="00AE4D5B" w:rsidRDefault="00A45837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(8,073)</w:t>
            </w:r>
          </w:p>
        </w:tc>
      </w:tr>
      <w:tr w:rsidR="00A45837" w:rsidRPr="00AE4D5B" w14:paraId="756C2FE4" w14:textId="77777777" w:rsidTr="00FA5600">
        <w:tc>
          <w:tcPr>
            <w:tcW w:w="2699" w:type="dxa"/>
          </w:tcPr>
          <w:p w14:paraId="6A1B9823" w14:textId="75523DCE" w:rsidR="00A45837" w:rsidRPr="00AE4D5B" w:rsidRDefault="00A45837" w:rsidP="00A458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3FA858A5" w14:textId="54C198A8" w:rsidR="00A45837" w:rsidRPr="00AE4D5B" w:rsidRDefault="00A45837" w:rsidP="00A45837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385D9B4B" w14:textId="00B5A4AF" w:rsidR="00A45837" w:rsidRPr="00AE4D5B" w:rsidRDefault="00A45837" w:rsidP="00427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29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814</w:t>
            </w:r>
          </w:p>
        </w:tc>
        <w:tc>
          <w:tcPr>
            <w:tcW w:w="180" w:type="dxa"/>
          </w:tcPr>
          <w:p w14:paraId="7A1B4E8E" w14:textId="77777777" w:rsidR="00A45837" w:rsidRPr="00AE4D5B" w:rsidRDefault="00A45837" w:rsidP="00A4583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4A19447" w14:textId="44745D00" w:rsidR="00A45837" w:rsidRPr="00AE4D5B" w:rsidRDefault="00A45837" w:rsidP="00427488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29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814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5C2107B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FF0A5D" w14:textId="5FFA5BF6" w:rsidR="00A45837" w:rsidRPr="00AE4D5B" w:rsidRDefault="00A45837" w:rsidP="0042748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80" w:type="dxa"/>
          </w:tcPr>
          <w:p w14:paraId="133D56CC" w14:textId="77777777" w:rsidR="00A45837" w:rsidRPr="00AE4D5B" w:rsidRDefault="00A45837" w:rsidP="00A45837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378EC0" w14:textId="737ECBE1" w:rsidR="00A45837" w:rsidRPr="00AE4D5B" w:rsidRDefault="00A45837" w:rsidP="004274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527B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48AA" w:rsidRPr="00AE4D5B" w14:paraId="72C2CEB5" w14:textId="77777777" w:rsidTr="00FA5600">
        <w:tc>
          <w:tcPr>
            <w:tcW w:w="2699" w:type="dxa"/>
          </w:tcPr>
          <w:p w14:paraId="7B8D6121" w14:textId="53E305E5" w:rsidR="002A48AA" w:rsidRPr="00AE4D5B" w:rsidRDefault="002A48AA" w:rsidP="002A48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มียนมาร์จัต</w:t>
            </w:r>
          </w:p>
        </w:tc>
        <w:tc>
          <w:tcPr>
            <w:tcW w:w="1171" w:type="dxa"/>
          </w:tcPr>
          <w:p w14:paraId="79D41FD4" w14:textId="1FEA916D" w:rsidR="002A48AA" w:rsidRPr="00AE4D5B" w:rsidRDefault="002A48AA" w:rsidP="002A48A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59D5F722" w14:textId="77182226" w:rsidR="002A48AA" w:rsidRPr="00AE4D5B" w:rsidRDefault="00C05338" w:rsidP="002A4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A4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0076BB95" w14:textId="77777777" w:rsidR="002A48AA" w:rsidRPr="00AE4D5B" w:rsidRDefault="002A48AA" w:rsidP="002A48A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606E9A4" w14:textId="185C4BC9" w:rsidR="002A48AA" w:rsidRPr="00AE4D5B" w:rsidRDefault="002A48AA" w:rsidP="002A48A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533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5338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3E205B" w14:textId="77777777" w:rsidR="002A48AA" w:rsidRPr="00AE4D5B" w:rsidRDefault="002A48AA" w:rsidP="002A48A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46C17F5" w14:textId="3DFD182C" w:rsidR="002A48AA" w:rsidRPr="00AE4D5B" w:rsidRDefault="002A48AA" w:rsidP="002A48A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DFBDC4" w14:textId="77777777" w:rsidR="002A48AA" w:rsidRPr="00AE4D5B" w:rsidRDefault="002A48AA" w:rsidP="002A48A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FBEAD" w14:textId="42CE5130" w:rsidR="002A48AA" w:rsidRPr="00AE4D5B" w:rsidRDefault="002A48AA" w:rsidP="002A48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EB5434" w14:textId="240A0810" w:rsidR="002E581F" w:rsidRPr="00267401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15F51" w14:textId="433AD2F5" w:rsidR="002429D6" w:rsidRPr="00267401" w:rsidRDefault="00267401" w:rsidP="00267401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.3.2</w:t>
      </w:r>
      <w:r w:rsidRPr="00EA74A2">
        <w:rPr>
          <w:rFonts w:hint="cs"/>
          <w:i/>
          <w:iCs/>
          <w:sz w:val="30"/>
          <w:szCs w:val="30"/>
          <w:cs/>
        </w:rPr>
        <w:t>)</w:t>
      </w:r>
      <w:r w:rsidRPr="00267401">
        <w:rPr>
          <w:rFonts w:hint="cs"/>
          <w:i/>
          <w:iCs/>
          <w:sz w:val="30"/>
          <w:szCs w:val="30"/>
          <w:cs/>
        </w:rPr>
        <w:t xml:space="preserve"> </w:t>
      </w:r>
      <w:r w:rsidR="002429D6" w:rsidRPr="00267401">
        <w:rPr>
          <w:rFonts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432623E" w14:textId="18866036" w:rsidR="002429D6" w:rsidRPr="00AE4D5B" w:rsidRDefault="002429D6" w:rsidP="008B059A">
      <w:pPr>
        <w:spacing w:line="240" w:lineRule="auto"/>
        <w:ind w:left="117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ความเสี่ยงด้านอัตราดอกเบี้ย</w:t>
      </w:r>
      <w:r w:rsidRPr="00AE4D5B">
        <w:rPr>
          <w:rFonts w:hint="cs"/>
          <w:sz w:val="30"/>
          <w:szCs w:val="30"/>
          <w:cs/>
        </w:rPr>
        <w:t>เป็น</w:t>
      </w:r>
      <w:r w:rsidRPr="00AE4D5B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="00834460" w:rsidRPr="00AE4D5B">
        <w:rPr>
          <w:sz w:val="30"/>
          <w:szCs w:val="30"/>
        </w:rPr>
        <w:t xml:space="preserve"> </w:t>
      </w:r>
      <w:r w:rsidRPr="00AE4D5B">
        <w:rPr>
          <w:rFonts w:hint="cs"/>
          <w:spacing w:val="2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1F2279" w:rsidRPr="00AE4D5B">
        <w:rPr>
          <w:sz w:val="30"/>
          <w:szCs w:val="30"/>
        </w:rPr>
        <w:t xml:space="preserve"> </w:t>
      </w:r>
    </w:p>
    <w:p w14:paraId="7625A4CC" w14:textId="00D780A7" w:rsidR="00813B12" w:rsidRPr="00267401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24"/>
        <w:gridCol w:w="306"/>
        <w:gridCol w:w="1170"/>
        <w:gridCol w:w="268"/>
        <w:gridCol w:w="1080"/>
      </w:tblGrid>
      <w:tr w:rsidR="00813B12" w:rsidRPr="00AE4D5B" w14:paraId="0EBCC1B2" w14:textId="77777777" w:rsidTr="00F21919">
        <w:trPr>
          <w:tblHeader/>
        </w:trPr>
        <w:tc>
          <w:tcPr>
            <w:tcW w:w="3672" w:type="dxa"/>
            <w:hideMark/>
          </w:tcPr>
          <w:p w14:paraId="1C15A2A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664" w:type="dxa"/>
            <w:gridSpan w:val="3"/>
            <w:hideMark/>
          </w:tcPr>
          <w:p w14:paraId="050E668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306" w:type="dxa"/>
          </w:tcPr>
          <w:p w14:paraId="1480B5F8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28D1ABE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45837" w:rsidRPr="00AE4D5B" w14:paraId="50AF4E1F" w14:textId="77777777" w:rsidTr="00F21919">
        <w:trPr>
          <w:tblHeader/>
        </w:trPr>
        <w:tc>
          <w:tcPr>
            <w:tcW w:w="3672" w:type="dxa"/>
            <w:hideMark/>
          </w:tcPr>
          <w:p w14:paraId="7A5F780B" w14:textId="093D61A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B8D288B" w14:textId="31A3F12C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270" w:type="dxa"/>
          </w:tcPr>
          <w:p w14:paraId="315941BA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hideMark/>
          </w:tcPr>
          <w:p w14:paraId="483B3F42" w14:textId="22DBF68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306" w:type="dxa"/>
          </w:tcPr>
          <w:p w14:paraId="23F693C8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45901A1A" w14:textId="358565DD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268" w:type="dxa"/>
          </w:tcPr>
          <w:p w14:paraId="444624FF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062466" w14:textId="2A85DAED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2567</w:t>
            </w:r>
          </w:p>
        </w:tc>
      </w:tr>
      <w:tr w:rsidR="00813B12" w:rsidRPr="00AE4D5B" w14:paraId="45A45501" w14:textId="77777777" w:rsidTr="00851751">
        <w:trPr>
          <w:tblHeader/>
        </w:trPr>
        <w:tc>
          <w:tcPr>
            <w:tcW w:w="3672" w:type="dxa"/>
            <w:hideMark/>
          </w:tcPr>
          <w:p w14:paraId="7054D8C5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020CF1C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91740" w:rsidRPr="00AE4D5B" w14:paraId="3EB05D83" w14:textId="77777777" w:rsidTr="00F21919">
        <w:tc>
          <w:tcPr>
            <w:tcW w:w="3672" w:type="dxa"/>
            <w:hideMark/>
          </w:tcPr>
          <w:p w14:paraId="5068C971" w14:textId="77777777" w:rsidR="00891740" w:rsidRPr="00AE4D5B" w:rsidRDefault="00891740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F04C80B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7B3F96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443456A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" w:type="dxa"/>
          </w:tcPr>
          <w:p w14:paraId="53CAF13D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958335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1D75E20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E42AB3E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45837" w:rsidRPr="00AE4D5B" w14:paraId="512006C9" w14:textId="77777777" w:rsidTr="00204207">
        <w:tc>
          <w:tcPr>
            <w:tcW w:w="3672" w:type="dxa"/>
            <w:hideMark/>
          </w:tcPr>
          <w:p w14:paraId="0F004B53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95675BD" w14:textId="674BE550" w:rsidR="00A45837" w:rsidRPr="00AE4D5B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1,631,628</w:t>
            </w:r>
          </w:p>
        </w:tc>
        <w:tc>
          <w:tcPr>
            <w:tcW w:w="270" w:type="dxa"/>
            <w:vAlign w:val="center"/>
          </w:tcPr>
          <w:p w14:paraId="24EF8B2F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14BB5468" w14:textId="1C1A84B8" w:rsidR="00A45837" w:rsidRPr="00AE4D5B" w:rsidRDefault="00A45837" w:rsidP="00427488">
            <w:pPr>
              <w:pStyle w:val="block"/>
              <w:tabs>
                <w:tab w:val="decimal" w:pos="1005"/>
              </w:tabs>
              <w:spacing w:after="0" w:line="240" w:lineRule="atLeast"/>
              <w:ind w:left="0" w:right="-5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</w:rPr>
              <w:t>1,443,137</w:t>
            </w:r>
          </w:p>
        </w:tc>
        <w:tc>
          <w:tcPr>
            <w:tcW w:w="306" w:type="dxa"/>
            <w:vAlign w:val="center"/>
          </w:tcPr>
          <w:p w14:paraId="71A1D473" w14:textId="77777777" w:rsidR="00A45837" w:rsidRPr="00AE4D5B" w:rsidRDefault="00A45837" w:rsidP="00A4583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860223B" w14:textId="76462437" w:rsidR="00A45837" w:rsidRPr="00AE4D5B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12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1,794,839</w:t>
            </w:r>
          </w:p>
        </w:tc>
        <w:tc>
          <w:tcPr>
            <w:tcW w:w="268" w:type="dxa"/>
          </w:tcPr>
          <w:p w14:paraId="4B0E2559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8BBA118" w14:textId="75F28EF7" w:rsidR="00A45837" w:rsidRPr="00AE4D5B" w:rsidRDefault="00A45837" w:rsidP="00427488">
            <w:pPr>
              <w:pStyle w:val="block"/>
              <w:tabs>
                <w:tab w:val="decimal" w:pos="871"/>
              </w:tabs>
              <w:spacing w:after="0" w:line="240" w:lineRule="atLeast"/>
              <w:ind w:left="0" w:righ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2,334,510</w:t>
            </w:r>
          </w:p>
        </w:tc>
      </w:tr>
      <w:tr w:rsidR="00A45837" w:rsidRPr="00AE4D5B" w14:paraId="2020656A" w14:textId="77777777" w:rsidTr="00204207">
        <w:tc>
          <w:tcPr>
            <w:tcW w:w="3672" w:type="dxa"/>
            <w:hideMark/>
          </w:tcPr>
          <w:p w14:paraId="54B12A9B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5121" w14:textId="4AF33771" w:rsidR="00A45837" w:rsidRPr="00AE4D5B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(32,957)</w:t>
            </w:r>
          </w:p>
        </w:tc>
        <w:tc>
          <w:tcPr>
            <w:tcW w:w="270" w:type="dxa"/>
            <w:vAlign w:val="center"/>
          </w:tcPr>
          <w:p w14:paraId="72812A23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8809" w14:textId="14A05F3D" w:rsidR="00A45837" w:rsidRPr="00AE4D5B" w:rsidRDefault="00A45837" w:rsidP="00427488">
            <w:pPr>
              <w:pStyle w:val="block"/>
              <w:tabs>
                <w:tab w:val="decimal" w:pos="1005"/>
              </w:tabs>
              <w:spacing w:after="0" w:line="240" w:lineRule="atLeast"/>
              <w:ind w:left="0" w:right="-5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</w:rPr>
              <w:t>(7</w:t>
            </w:r>
            <w:r>
              <w:rPr>
                <w:rFonts w:cs="Angsana New"/>
                <w:sz w:val="28"/>
                <w:szCs w:val="35"/>
                <w:lang w:bidi="th-TH"/>
              </w:rPr>
              <w:t>5</w:t>
            </w:r>
            <w:r>
              <w:rPr>
                <w:sz w:val="28"/>
                <w:szCs w:val="28"/>
              </w:rPr>
              <w:t>5,196)</w:t>
            </w:r>
          </w:p>
        </w:tc>
        <w:tc>
          <w:tcPr>
            <w:tcW w:w="306" w:type="dxa"/>
            <w:vAlign w:val="center"/>
          </w:tcPr>
          <w:p w14:paraId="40819CE8" w14:textId="77777777" w:rsidR="00A45837" w:rsidRPr="00AE4D5B" w:rsidRDefault="00A45837" w:rsidP="00A4583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4FBD" w14:textId="59DF7122" w:rsidR="00A45837" w:rsidRPr="00AE4D5B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12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(3,067,735)</w:t>
            </w:r>
          </w:p>
        </w:tc>
        <w:tc>
          <w:tcPr>
            <w:tcW w:w="268" w:type="dxa"/>
          </w:tcPr>
          <w:p w14:paraId="4798EF3C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EA803" w14:textId="083AC167" w:rsidR="00A45837" w:rsidRPr="00AE4D5B" w:rsidRDefault="00A45837" w:rsidP="00427488">
            <w:pPr>
              <w:pStyle w:val="block"/>
              <w:tabs>
                <w:tab w:val="decimal" w:pos="871"/>
              </w:tabs>
              <w:spacing w:after="0" w:line="240" w:lineRule="atLeast"/>
              <w:ind w:left="0" w:righ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</w:rPr>
              <w:t>(2,</w:t>
            </w:r>
            <w:r w:rsidRPr="00427488">
              <w:rPr>
                <w:rFonts w:cs="Angsana New"/>
                <w:sz w:val="28"/>
                <w:szCs w:val="28"/>
                <w:lang w:bidi="th-TH"/>
              </w:rPr>
              <w:t>915</w:t>
            </w:r>
            <w:r>
              <w:rPr>
                <w:sz w:val="28"/>
                <w:szCs w:val="28"/>
              </w:rPr>
              <w:t>,929)</w:t>
            </w:r>
          </w:p>
        </w:tc>
      </w:tr>
      <w:tr w:rsidR="00A45837" w:rsidRPr="00AE4D5B" w14:paraId="3E8B75E2" w14:textId="77777777" w:rsidTr="00204207">
        <w:tc>
          <w:tcPr>
            <w:tcW w:w="3672" w:type="dxa"/>
          </w:tcPr>
          <w:p w14:paraId="15DF63AF" w14:textId="77777777" w:rsidR="00A45837" w:rsidRPr="00AE4D5B" w:rsidRDefault="00A45837" w:rsidP="00A4583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F1B0" w14:textId="47C7F35A" w:rsidR="00A45837" w:rsidRPr="002B2422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07"/>
              <w:rPr>
                <w:rFonts w:cstheme="minorBidi"/>
                <w:b/>
                <w:bCs/>
                <w:sz w:val="28"/>
                <w:szCs w:val="35"/>
                <w:lang w:bidi="th-TH"/>
              </w:rPr>
            </w:pPr>
            <w:r>
              <w:rPr>
                <w:b/>
                <w:bCs/>
                <w:sz w:val="28"/>
                <w:szCs w:val="28"/>
              </w:rPr>
              <w:t>1,598,671</w:t>
            </w:r>
          </w:p>
        </w:tc>
        <w:tc>
          <w:tcPr>
            <w:tcW w:w="270" w:type="dxa"/>
            <w:vAlign w:val="center"/>
          </w:tcPr>
          <w:p w14:paraId="36E7C0DC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E7C2E" w14:textId="2A08E582" w:rsidR="00A45837" w:rsidRPr="00AE4D5B" w:rsidRDefault="00A45837" w:rsidP="00427488">
            <w:pPr>
              <w:pStyle w:val="block"/>
              <w:tabs>
                <w:tab w:val="decimal" w:pos="1005"/>
              </w:tabs>
              <w:spacing w:after="0" w:line="240" w:lineRule="atLeast"/>
              <w:ind w:left="0"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b/>
                <w:bCs/>
                <w:sz w:val="28"/>
                <w:szCs w:val="28"/>
              </w:rPr>
              <w:t>687,941</w:t>
            </w:r>
          </w:p>
        </w:tc>
        <w:tc>
          <w:tcPr>
            <w:tcW w:w="306" w:type="dxa"/>
            <w:vAlign w:val="center"/>
          </w:tcPr>
          <w:p w14:paraId="394EDCC2" w14:textId="77777777" w:rsidR="00A45837" w:rsidRPr="00AE4D5B" w:rsidRDefault="00A45837" w:rsidP="00A4583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7D59F" w14:textId="779D8B67" w:rsidR="00A45837" w:rsidRPr="00AE4D5B" w:rsidRDefault="00A43C72" w:rsidP="00427488">
            <w:pPr>
              <w:pStyle w:val="block"/>
              <w:tabs>
                <w:tab w:val="decimal" w:pos="956"/>
              </w:tabs>
              <w:spacing w:after="0" w:line="240" w:lineRule="atLeast"/>
              <w:ind w:left="0" w:right="-112"/>
              <w:rPr>
                <w:rFonts w:cs="Angsana New"/>
                <w:b/>
                <w:bCs/>
                <w:sz w:val="28"/>
                <w:szCs w:val="28"/>
                <w:cs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(1,272,896)</w:t>
            </w:r>
          </w:p>
        </w:tc>
        <w:tc>
          <w:tcPr>
            <w:tcW w:w="268" w:type="dxa"/>
          </w:tcPr>
          <w:p w14:paraId="0D4AF1C2" w14:textId="77777777" w:rsidR="00A45837" w:rsidRPr="00AE4D5B" w:rsidRDefault="00A45837" w:rsidP="00A458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94D69" w14:textId="79006F9E" w:rsidR="00A45837" w:rsidRPr="00427488" w:rsidRDefault="00A45837" w:rsidP="00427488">
            <w:pPr>
              <w:pStyle w:val="block"/>
              <w:tabs>
                <w:tab w:val="decimal" w:pos="871"/>
              </w:tabs>
              <w:spacing w:after="0" w:line="240" w:lineRule="atLeast"/>
              <w:ind w:left="0" w:right="-107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427488">
              <w:rPr>
                <w:rFonts w:cs="Angsana New"/>
                <w:b/>
                <w:bCs/>
                <w:sz w:val="28"/>
                <w:szCs w:val="28"/>
                <w:lang w:bidi="th-TH"/>
              </w:rPr>
              <w:t>(581,419)</w:t>
            </w:r>
          </w:p>
        </w:tc>
      </w:tr>
    </w:tbl>
    <w:p w14:paraId="5C483BEE" w14:textId="77777777" w:rsidR="0015441C" w:rsidRDefault="0015441C" w:rsidP="00834460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p w14:paraId="67ED3AB7" w14:textId="77777777" w:rsidR="00FA6CC2" w:rsidRPr="00AE4D5B" w:rsidRDefault="00FA6CC2" w:rsidP="00E3127E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A4AC8" w14:textId="7551EA4F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 w:rsidRPr="00AE4D5B">
        <w:rPr>
          <w:i/>
          <w:iCs/>
          <w:sz w:val="30"/>
          <w:szCs w:val="30"/>
          <w:cs/>
        </w:rPr>
        <w:t>วิเคราะห์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68BFD103" w14:textId="49EF3A47" w:rsidR="00082F92" w:rsidRDefault="00466D69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AE4D5B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AE4D5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5EE7ED1E" w14:textId="77777777" w:rsidR="004476BC" w:rsidRDefault="004476BC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B57AC" w14:textId="0141C58A" w:rsidR="004476BC" w:rsidRPr="004476BC" w:rsidRDefault="006D7DF4" w:rsidP="004476BC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</w:t>
      </w:r>
      <w:r w:rsidR="004476BC" w:rsidRPr="002A48AA">
        <w:rPr>
          <w:sz w:val="30"/>
          <w:szCs w:val="30"/>
          <w:cs/>
        </w:rPr>
        <w:t xml:space="preserve"> </w:t>
      </w:r>
      <w:r w:rsidR="004476BC">
        <w:rPr>
          <w:sz w:val="30"/>
          <w:szCs w:val="30"/>
        </w:rPr>
        <w:t>2568</w:t>
      </w:r>
      <w:r w:rsidR="004476BC" w:rsidRPr="002A48AA">
        <w:rPr>
          <w:sz w:val="30"/>
          <w:szCs w:val="30"/>
        </w:rPr>
        <w:t xml:space="preserve"> </w:t>
      </w:r>
      <w:r w:rsidR="004476BC" w:rsidRPr="002A48AA">
        <w:rPr>
          <w:sz w:val="30"/>
          <w:szCs w:val="30"/>
          <w:cs/>
        </w:rPr>
        <w:t xml:space="preserve">กลุ่มบริษัทมีเงินฝากประจำกับสถาบันการเงินในต่างประเทศ เป็นจำนวนเงิน </w:t>
      </w:r>
      <w:r w:rsidR="004476BC" w:rsidRPr="002A48AA">
        <w:rPr>
          <w:sz w:val="30"/>
          <w:szCs w:val="30"/>
        </w:rPr>
        <w:t xml:space="preserve">80,000.0 </w:t>
      </w:r>
      <w:r w:rsidR="004476BC">
        <w:rPr>
          <w:rFonts w:hint="cs"/>
          <w:sz w:val="30"/>
          <w:szCs w:val="30"/>
          <w:cs/>
        </w:rPr>
        <w:t>ล้าน</w:t>
      </w:r>
      <w:r w:rsidR="004476BC" w:rsidRPr="002A48AA">
        <w:rPr>
          <w:sz w:val="30"/>
          <w:szCs w:val="30"/>
          <w:cs/>
        </w:rPr>
        <w:t>เมียนมา</w:t>
      </w:r>
      <w:r w:rsidR="004476BC">
        <w:rPr>
          <w:rFonts w:hint="cs"/>
          <w:sz w:val="30"/>
          <w:szCs w:val="30"/>
          <w:cs/>
        </w:rPr>
        <w:t>ร์</w:t>
      </w:r>
      <w:r w:rsidR="004476BC" w:rsidRPr="002A48AA">
        <w:rPr>
          <w:sz w:val="30"/>
          <w:szCs w:val="30"/>
          <w:cs/>
        </w:rPr>
        <w:t>จัต หรือเทียบเท่า</w:t>
      </w:r>
      <w:r>
        <w:rPr>
          <w:rFonts w:hint="cs"/>
          <w:sz w:val="30"/>
          <w:szCs w:val="30"/>
          <w:cs/>
        </w:rPr>
        <w:t>เป็นจำนวนเงิน</w:t>
      </w:r>
      <w:r w:rsidR="004476BC" w:rsidRPr="002A48AA">
        <w:rPr>
          <w:sz w:val="30"/>
          <w:szCs w:val="30"/>
          <w:cs/>
        </w:rPr>
        <w:t xml:space="preserve"> </w:t>
      </w:r>
      <w:r w:rsidR="004476BC" w:rsidRPr="002A48AA">
        <w:rPr>
          <w:sz w:val="30"/>
          <w:szCs w:val="30"/>
        </w:rPr>
        <w:t xml:space="preserve">1,204.0 </w:t>
      </w:r>
      <w:r w:rsidR="004476BC" w:rsidRPr="002A48AA">
        <w:rPr>
          <w:sz w:val="30"/>
          <w:szCs w:val="30"/>
          <w:cs/>
        </w:rPr>
        <w:t xml:space="preserve">ล้านบาท ซึ่งมีระยะเวลาครบกำหนด </w:t>
      </w:r>
      <w:r w:rsidR="004476BC" w:rsidRPr="002A48AA">
        <w:rPr>
          <w:sz w:val="30"/>
          <w:szCs w:val="30"/>
        </w:rPr>
        <w:t xml:space="preserve">6 </w:t>
      </w:r>
      <w:r w:rsidR="004476BC" w:rsidRPr="002A48AA">
        <w:rPr>
          <w:sz w:val="30"/>
          <w:szCs w:val="30"/>
          <w:cs/>
        </w:rPr>
        <w:t xml:space="preserve">เดือน โดยมีอัตราดอกเบี้ยร้อยละ </w:t>
      </w:r>
      <w:r w:rsidR="004476BC">
        <w:rPr>
          <w:sz w:val="30"/>
          <w:szCs w:val="30"/>
        </w:rPr>
        <w:t xml:space="preserve">11.8 </w:t>
      </w:r>
      <w:r w:rsidR="00D85A16">
        <w:rPr>
          <w:sz w:val="30"/>
          <w:szCs w:val="30"/>
        </w:rPr>
        <w:t>-</w:t>
      </w:r>
      <w:r w:rsidR="004476BC">
        <w:rPr>
          <w:sz w:val="30"/>
          <w:szCs w:val="30"/>
        </w:rPr>
        <w:t xml:space="preserve"> 13.0</w:t>
      </w:r>
      <w:r w:rsidR="004476BC" w:rsidRPr="002A48AA">
        <w:rPr>
          <w:sz w:val="30"/>
          <w:szCs w:val="30"/>
          <w:cs/>
        </w:rPr>
        <w:t xml:space="preserve"> ต่อปี</w:t>
      </w:r>
    </w:p>
    <w:p w14:paraId="21C24672" w14:textId="77777777" w:rsidR="00082F92" w:rsidRPr="00AE4D5B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AE4D5B" w:rsidRDefault="002429D6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AE4D5B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4DC8EB06" w14:textId="6FF33436" w:rsidR="00092727" w:rsidRPr="00AE4D5B" w:rsidRDefault="002429D6" w:rsidP="000907E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E4D5B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AE4D5B">
        <w:rPr>
          <w:rFonts w:hint="cs"/>
          <w:sz w:val="30"/>
          <w:szCs w:val="30"/>
          <w:cs/>
        </w:rPr>
        <w:t>น</w:t>
      </w:r>
      <w:r w:rsidR="00834460" w:rsidRPr="00AE4D5B">
        <w:rPr>
          <w:rFonts w:hint="cs"/>
          <w:sz w:val="30"/>
          <w:szCs w:val="30"/>
          <w:cs/>
        </w:rPr>
        <w:t>อย่างสม่ำเสมอโดย</w:t>
      </w:r>
      <w:r w:rsidRPr="00AE4D5B">
        <w:rPr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05B72B2" w14:textId="77777777" w:rsidR="00E3127E" w:rsidRPr="00E3127E" w:rsidRDefault="00E3127E" w:rsidP="00E3127E">
      <w:pPr>
        <w:pStyle w:val="ListParagraph"/>
        <w:ind w:left="540" w:firstLine="0"/>
        <w:rPr>
          <w:rFonts w:asciiTheme="majorBidi" w:hAnsiTheme="majorBidi" w:cstheme="majorBidi"/>
          <w:i w:val="0"/>
          <w:iCs w:val="0"/>
        </w:rPr>
      </w:pPr>
    </w:p>
    <w:p w14:paraId="3416FC1E" w14:textId="6026ECE8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ภาระผูกพัน</w:t>
      </w:r>
      <w:r w:rsidR="00BD1B44">
        <w:rPr>
          <w:rFonts w:asciiTheme="majorBidi" w:hAnsiTheme="majorBidi" w:cstheme="majorBidi" w:hint="cs"/>
          <w:i w:val="0"/>
          <w:iCs w:val="0"/>
          <w:cs/>
        </w:rPr>
        <w:t>กับบุคคลหรือกิจการที่ไม่เกี่ยวข้องกัน</w:t>
      </w:r>
    </w:p>
    <w:p w14:paraId="70D2CC15" w14:textId="77777777" w:rsidR="00092727" w:rsidRPr="00981E2D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AE4D5B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9A0" w:rsidRPr="00AE4D5B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A679A0" w:rsidRPr="00AE4D5B" w:rsidRDefault="00A679A0" w:rsidP="00A679A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61C37ED8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B5ED428" w14:textId="77777777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4B67F6B4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3D40491D" w14:textId="77777777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653CD886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4273867" w14:textId="77777777" w:rsidR="00A679A0" w:rsidRPr="00AE4D5B" w:rsidRDefault="00A679A0" w:rsidP="00A679A0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69C58CB1" w:rsidR="00A679A0" w:rsidRPr="00AE4D5B" w:rsidRDefault="00A679A0" w:rsidP="00A679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2727" w:rsidRPr="00AE4D5B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AE4D5B" w14:paraId="0B09682E" w14:textId="77777777" w:rsidTr="006B2D79">
        <w:tc>
          <w:tcPr>
            <w:tcW w:w="1997" w:type="pct"/>
          </w:tcPr>
          <w:p w14:paraId="142D11CC" w14:textId="77777777" w:rsidR="00092727" w:rsidRPr="00AE4D5B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AE4D5B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AE4D5B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AE4D5B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9A0" w:rsidRPr="00AE4D5B" w14:paraId="104AD821" w14:textId="77777777" w:rsidTr="006B2D79">
        <w:tc>
          <w:tcPr>
            <w:tcW w:w="1997" w:type="pct"/>
          </w:tcPr>
          <w:p w14:paraId="02EE5F11" w14:textId="530F49B5" w:rsidR="00A679A0" w:rsidRPr="008F0DA2" w:rsidRDefault="00BA399B" w:rsidP="00A679A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A39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</w:t>
            </w:r>
            <w:r w:rsidR="00A679A0" w:rsidRPr="00BA39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8F0DA2" w:rsidRPr="00BA399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6" w:type="pct"/>
          </w:tcPr>
          <w:p w14:paraId="0DC1C50D" w14:textId="03C25081" w:rsidR="00A679A0" w:rsidRPr="00AE4D5B" w:rsidRDefault="008F0DA2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21</w:t>
            </w:r>
            <w:r w:rsidR="00FD05E2" w:rsidRPr="00FD05E2">
              <w:rPr>
                <w:rFonts w:asciiTheme="majorBidi" w:hAnsiTheme="majorBidi" w:cs="Angsana New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820</w:t>
            </w:r>
          </w:p>
        </w:tc>
        <w:tc>
          <w:tcPr>
            <w:tcW w:w="129" w:type="pct"/>
          </w:tcPr>
          <w:p w14:paraId="5DB14E34" w14:textId="77777777" w:rsidR="00A679A0" w:rsidRPr="00AE4D5B" w:rsidRDefault="00A679A0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6EF01EDC" w:rsidR="00A679A0" w:rsidRPr="00AE4D5B" w:rsidRDefault="007D65E4" w:rsidP="0042748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584</w:t>
            </w:r>
            <w:r w:rsidR="00A679A0" w:rsidRPr="00B66B9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164</w:t>
            </w:r>
          </w:p>
        </w:tc>
        <w:tc>
          <w:tcPr>
            <w:tcW w:w="129" w:type="pct"/>
          </w:tcPr>
          <w:p w14:paraId="2BA9FFA6" w14:textId="77777777" w:rsidR="00A679A0" w:rsidRPr="00AE4D5B" w:rsidRDefault="00A679A0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35598BE9" w:rsidR="00A679A0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180</w:t>
            </w:r>
            <w:r w:rsidR="00E7523B" w:rsidRPr="00E7523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129" w:type="pct"/>
          </w:tcPr>
          <w:p w14:paraId="1A8138BD" w14:textId="77777777" w:rsidR="00A679A0" w:rsidRPr="00AE4D5B" w:rsidRDefault="00A679A0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3AB46810" w:rsidR="00A679A0" w:rsidRPr="00AE4D5B" w:rsidRDefault="007D65E4" w:rsidP="00427488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570</w:t>
            </w:r>
            <w:r w:rsidR="00A679A0"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162</w:t>
            </w:r>
          </w:p>
        </w:tc>
      </w:tr>
      <w:tr w:rsidR="007D65E4" w:rsidRPr="00AE4D5B" w14:paraId="38567BA1" w14:textId="77777777" w:rsidTr="00EB11F5">
        <w:tc>
          <w:tcPr>
            <w:tcW w:w="1997" w:type="pct"/>
          </w:tcPr>
          <w:p w14:paraId="225217C6" w14:textId="05086AA4" w:rsidR="007D65E4" w:rsidRPr="008F0DA2" w:rsidRDefault="007D65E4" w:rsidP="00A679A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266B9BB" w14:textId="3E7FC116" w:rsidR="007D65E4" w:rsidRPr="00AE4D5B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2208A">
              <w:rPr>
                <w:rFonts w:asciiTheme="majorBidi" w:hAnsiTheme="majorBidi" w:cs="Angsana New"/>
                <w:sz w:val="30"/>
                <w:szCs w:val="30"/>
                <w:lang w:bidi="th-TH"/>
              </w:rPr>
              <w:t>1,838</w:t>
            </w:r>
          </w:p>
        </w:tc>
        <w:tc>
          <w:tcPr>
            <w:tcW w:w="129" w:type="pct"/>
          </w:tcPr>
          <w:p w14:paraId="79F01A9D" w14:textId="77777777" w:rsidR="007D65E4" w:rsidRPr="00AE4D5B" w:rsidRDefault="007D65E4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39F785" w14:textId="3A871DB4" w:rsidR="007D65E4" w:rsidRPr="00AE4D5B" w:rsidRDefault="007D65E4" w:rsidP="0042748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636</w:t>
            </w:r>
          </w:p>
        </w:tc>
        <w:tc>
          <w:tcPr>
            <w:tcW w:w="129" w:type="pct"/>
          </w:tcPr>
          <w:p w14:paraId="49D94DCE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08AC349" w14:textId="38FC5981" w:rsidR="007D65E4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sz w:val="30"/>
                <w:szCs w:val="30"/>
              </w:rPr>
              <w:t>1,838</w:t>
            </w:r>
          </w:p>
        </w:tc>
        <w:tc>
          <w:tcPr>
            <w:tcW w:w="129" w:type="pct"/>
          </w:tcPr>
          <w:p w14:paraId="56728D20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39CFB04" w14:textId="2D7279DC" w:rsidR="007D65E4" w:rsidRPr="00AE4D5B" w:rsidRDefault="007D65E4" w:rsidP="00427488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274</w:t>
            </w:r>
          </w:p>
        </w:tc>
      </w:tr>
      <w:tr w:rsidR="007D65E4" w:rsidRPr="00AE4D5B" w14:paraId="5E7A49D5" w14:textId="77777777" w:rsidTr="00EB11F5">
        <w:tc>
          <w:tcPr>
            <w:tcW w:w="1997" w:type="pct"/>
          </w:tcPr>
          <w:p w14:paraId="2A41A56E" w14:textId="3FA0C8CF" w:rsidR="007D65E4" w:rsidRPr="00AE4D5B" w:rsidRDefault="007D65E4" w:rsidP="00A679A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374417B" w14:textId="5B3FFBDC" w:rsidR="007D65E4" w:rsidRPr="00AE4D5B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2208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216,658</w:t>
            </w:r>
          </w:p>
        </w:tc>
        <w:tc>
          <w:tcPr>
            <w:tcW w:w="129" w:type="pct"/>
          </w:tcPr>
          <w:p w14:paraId="0E00E154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2D11E98" w14:textId="6F853D51" w:rsidR="007D65E4" w:rsidRPr="00AE4D5B" w:rsidRDefault="007D65E4" w:rsidP="0042748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588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800</w:t>
            </w:r>
          </w:p>
        </w:tc>
        <w:tc>
          <w:tcPr>
            <w:tcW w:w="129" w:type="pct"/>
          </w:tcPr>
          <w:p w14:paraId="3B8F8735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C42DBDE" w14:textId="1F4C8C2B" w:rsidR="007D65E4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D6AC2">
              <w:rPr>
                <w:rFonts w:asciiTheme="majorBidi" w:hAnsiTheme="majorBidi"/>
                <w:b/>
                <w:bCs/>
                <w:sz w:val="30"/>
                <w:szCs w:val="30"/>
              </w:rPr>
              <w:t>182,598</w:t>
            </w:r>
          </w:p>
        </w:tc>
        <w:tc>
          <w:tcPr>
            <w:tcW w:w="129" w:type="pct"/>
          </w:tcPr>
          <w:p w14:paraId="7BF97E6E" w14:textId="77777777" w:rsidR="007D65E4" w:rsidRPr="00AE4D5B" w:rsidRDefault="007D65E4" w:rsidP="00A679A0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2D74374D" w14:textId="5590EFE1" w:rsidR="007D65E4" w:rsidRPr="00AE4D5B" w:rsidRDefault="007D65E4" w:rsidP="00427488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436</w:t>
            </w:r>
          </w:p>
        </w:tc>
      </w:tr>
      <w:tr w:rsidR="007D65E4" w:rsidRPr="00AE4D5B" w14:paraId="26C7C466" w14:textId="77777777" w:rsidTr="00EB11F5">
        <w:tc>
          <w:tcPr>
            <w:tcW w:w="1997" w:type="pct"/>
          </w:tcPr>
          <w:p w14:paraId="146F4773" w14:textId="344F6B3F" w:rsidR="007D65E4" w:rsidRPr="00AE4D5B" w:rsidRDefault="007D65E4" w:rsidP="00A679A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C14BCCE" w14:textId="65D227ED" w:rsidR="007D65E4" w:rsidRPr="00AE4D5B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9" w:type="pct"/>
          </w:tcPr>
          <w:p w14:paraId="129BDCE4" w14:textId="77777777" w:rsidR="007D65E4" w:rsidRPr="00AE4D5B" w:rsidRDefault="007D65E4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075D732" w14:textId="4A529958" w:rsidR="007D65E4" w:rsidRPr="00AE4D5B" w:rsidRDefault="007D65E4" w:rsidP="0042748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3CD4DC4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2D1F50" w14:textId="5DD1B489" w:rsidR="007D65E4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170D76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B6C5A0F" w14:textId="5107D75E" w:rsidR="007D65E4" w:rsidRPr="00AE4D5B" w:rsidRDefault="007D65E4" w:rsidP="00427488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65E4" w:rsidRPr="00AE4D5B" w14:paraId="775775F5" w14:textId="77777777" w:rsidTr="005F70F7">
        <w:trPr>
          <w:trHeight w:val="427"/>
        </w:trPr>
        <w:tc>
          <w:tcPr>
            <w:tcW w:w="1997" w:type="pct"/>
          </w:tcPr>
          <w:p w14:paraId="58C63374" w14:textId="34DE04B2" w:rsidR="007D65E4" w:rsidRPr="00AE4D5B" w:rsidRDefault="007D65E4" w:rsidP="00A679A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6B0BE09" w14:textId="77777777" w:rsidR="007D65E4" w:rsidRPr="00AE4D5B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7D65E4" w:rsidRPr="00AE4D5B" w:rsidRDefault="007D65E4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7D65E4" w:rsidRPr="00AE4D5B" w:rsidRDefault="007D65E4" w:rsidP="00427488">
            <w:pPr>
              <w:tabs>
                <w:tab w:val="decimal" w:pos="907"/>
                <w:tab w:val="left" w:pos="171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7D65E4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7D65E4" w:rsidRPr="00AE4D5B" w:rsidRDefault="007D65E4" w:rsidP="00427488">
            <w:pPr>
              <w:pStyle w:val="BodyText"/>
              <w:tabs>
                <w:tab w:val="decimal" w:pos="948"/>
                <w:tab w:val="decimal" w:pos="1040"/>
                <w:tab w:val="decimal" w:pos="1512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5E4" w:rsidRPr="00AE4D5B" w14:paraId="7B95D9AB" w14:textId="77777777" w:rsidTr="005F70F7">
        <w:tc>
          <w:tcPr>
            <w:tcW w:w="1997" w:type="pct"/>
          </w:tcPr>
          <w:p w14:paraId="40421F07" w14:textId="598B2641" w:rsidR="007D65E4" w:rsidRPr="00AE4D5B" w:rsidRDefault="007D65E4" w:rsidP="00A679A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ธนาคาร 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3AD1B85" w14:textId="2C95C983" w:rsidR="007D65E4" w:rsidRPr="00363D68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363D6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128,218</w:t>
            </w:r>
          </w:p>
        </w:tc>
        <w:tc>
          <w:tcPr>
            <w:tcW w:w="129" w:type="pct"/>
          </w:tcPr>
          <w:p w14:paraId="63059E32" w14:textId="77777777" w:rsidR="007D65E4" w:rsidRPr="00363D68" w:rsidRDefault="007D65E4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992DF0B" w14:textId="09606742" w:rsidR="007D65E4" w:rsidRPr="00363D68" w:rsidRDefault="007D65E4" w:rsidP="005F70F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D6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133</w:t>
            </w:r>
            <w:r w:rsidRPr="00363D6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D6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404</w:t>
            </w:r>
          </w:p>
        </w:tc>
        <w:tc>
          <w:tcPr>
            <w:tcW w:w="129" w:type="pct"/>
          </w:tcPr>
          <w:p w14:paraId="4283A501" w14:textId="77777777" w:rsidR="007D65E4" w:rsidRPr="00363D68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4F5DE271" w14:textId="5265F916" w:rsidR="007D65E4" w:rsidRPr="00363D68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63D68">
              <w:rPr>
                <w:rFonts w:asciiTheme="majorBidi" w:hAnsiTheme="majorBidi"/>
                <w:b/>
                <w:bCs/>
                <w:sz w:val="30"/>
                <w:szCs w:val="30"/>
              </w:rPr>
              <w:t>32,674</w:t>
            </w:r>
          </w:p>
        </w:tc>
        <w:tc>
          <w:tcPr>
            <w:tcW w:w="129" w:type="pct"/>
          </w:tcPr>
          <w:p w14:paraId="5FC4E30A" w14:textId="77777777" w:rsidR="007D65E4" w:rsidRPr="00363D68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1F46D63E" w14:textId="2D119DFB" w:rsidR="007D65E4" w:rsidRPr="00363D68" w:rsidRDefault="007D65E4" w:rsidP="005F70F7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D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37</w:t>
            </w:r>
            <w:r w:rsidRPr="00363D6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63D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211</w:t>
            </w:r>
          </w:p>
        </w:tc>
      </w:tr>
      <w:tr w:rsidR="007D65E4" w:rsidRPr="00AE4D5B" w14:paraId="0681C4F6" w14:textId="77777777" w:rsidTr="005F70F7">
        <w:tc>
          <w:tcPr>
            <w:tcW w:w="1997" w:type="pct"/>
          </w:tcPr>
          <w:p w14:paraId="22A8E0DE" w14:textId="71D0DA5C" w:rsidR="007D65E4" w:rsidRPr="00AE4D5B" w:rsidRDefault="007D65E4" w:rsidP="00A679A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43C761F1" w14:textId="56FAE285" w:rsidR="007D65E4" w:rsidRPr="00AE4D5B" w:rsidRDefault="007D65E4" w:rsidP="0042748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53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305245B" w14:textId="77777777" w:rsidR="007D65E4" w:rsidRPr="00AE4D5B" w:rsidRDefault="007D65E4" w:rsidP="00A679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7508DAE" w14:textId="6FE24841" w:rsidR="007D65E4" w:rsidRPr="00AE4D5B" w:rsidRDefault="007D65E4" w:rsidP="0042748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857FECA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22D6562A" w14:textId="1B463815" w:rsidR="007D65E4" w:rsidRPr="00AE4D5B" w:rsidRDefault="007D65E4" w:rsidP="00427488">
            <w:pPr>
              <w:pStyle w:val="BodyText"/>
              <w:tabs>
                <w:tab w:val="decimal" w:pos="1041"/>
              </w:tabs>
              <w:spacing w:after="0"/>
              <w:ind w:left="-108" w:right="-77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</w:tcPr>
          <w:p w14:paraId="13B44760" w14:textId="77777777" w:rsidR="007D65E4" w:rsidRPr="00AE4D5B" w:rsidRDefault="007D65E4" w:rsidP="00A679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0622F79C" w14:textId="425A3F96" w:rsidR="007D65E4" w:rsidRPr="00AE4D5B" w:rsidRDefault="007D65E4" w:rsidP="00427488">
            <w:pPr>
              <w:pStyle w:val="BodyText"/>
              <w:tabs>
                <w:tab w:val="decimal" w:pos="1040"/>
              </w:tabs>
              <w:spacing w:after="0"/>
              <w:ind w:left="-108" w:right="-11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C6202B2" w14:textId="18A8D522" w:rsidR="00092727" w:rsidRDefault="00092727" w:rsidP="008F0DA2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</w:rPr>
        <w:tab/>
      </w:r>
    </w:p>
    <w:p w14:paraId="016FDE5B" w14:textId="77777777" w:rsidR="00E3127E" w:rsidRDefault="00E3127E" w:rsidP="008F0DA2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359F4C0A" w14:textId="77777777" w:rsidR="00E3127E" w:rsidRPr="008F0DA2" w:rsidRDefault="00E3127E" w:rsidP="008F0DA2">
      <w:pPr>
        <w:tabs>
          <w:tab w:val="left" w:pos="540"/>
        </w:tabs>
        <w:jc w:val="thaiDistribute"/>
        <w:rPr>
          <w:b/>
          <w:bCs/>
          <w:sz w:val="30"/>
          <w:szCs w:val="30"/>
        </w:rPr>
      </w:pPr>
    </w:p>
    <w:p w14:paraId="2768F693" w14:textId="3C14D1AF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00C824B9" w14:textId="77777777" w:rsidR="00092727" w:rsidRPr="00536319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43CC1840" w:rsidR="00092727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  <w:cs/>
        </w:rPr>
        <w:t xml:space="preserve"> </w:t>
      </w:r>
      <w:r w:rsidR="001A50A0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</w:t>
      </w:r>
      <w:r w:rsidR="006A2069">
        <w:rPr>
          <w:sz w:val="30"/>
          <w:szCs w:val="30"/>
        </w:rPr>
        <w:t>8</w:t>
      </w:r>
      <w:r w:rsidRPr="00AE4D5B">
        <w:rPr>
          <w:sz w:val="30"/>
          <w:szCs w:val="30"/>
          <w:cs/>
        </w:rPr>
        <w:t>กลุ่ม</w:t>
      </w:r>
      <w:r w:rsidRPr="00EA74A2">
        <w:rPr>
          <w:sz w:val="30"/>
          <w:szCs w:val="30"/>
          <w:cs/>
        </w:rPr>
        <w:t>บริษัทมียอดภาระผูกพันคงเหลือ</w:t>
      </w:r>
      <w:r w:rsidR="00D4452A" w:rsidRPr="00EA74A2">
        <w:rPr>
          <w:sz w:val="30"/>
          <w:szCs w:val="30"/>
          <w:cs/>
        </w:rPr>
        <w:t>จำนวนรวม</w:t>
      </w:r>
      <w:r w:rsidR="00D4452A" w:rsidRPr="00EA74A2">
        <w:rPr>
          <w:rFonts w:hint="cs"/>
          <w:sz w:val="30"/>
          <w:szCs w:val="30"/>
          <w:cs/>
        </w:rPr>
        <w:t xml:space="preserve"> </w:t>
      </w:r>
      <w:r w:rsidR="00CC64A8">
        <w:rPr>
          <w:sz w:val="30"/>
          <w:szCs w:val="30"/>
        </w:rPr>
        <w:t>3,</w:t>
      </w:r>
      <w:r w:rsidR="00195E4D">
        <w:rPr>
          <w:sz w:val="30"/>
          <w:szCs w:val="30"/>
        </w:rPr>
        <w:t>572</w:t>
      </w:r>
      <w:r w:rsidR="00CC64A8">
        <w:rPr>
          <w:sz w:val="30"/>
          <w:szCs w:val="30"/>
        </w:rPr>
        <w:t>.</w:t>
      </w:r>
      <w:r w:rsidR="00195E4D">
        <w:rPr>
          <w:sz w:val="30"/>
          <w:szCs w:val="30"/>
        </w:rPr>
        <w:t>8</w:t>
      </w:r>
      <w:r w:rsidR="00AA63E5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</w:t>
      </w:r>
      <w:r w:rsidR="006A2069">
        <w:rPr>
          <w:i/>
          <w:iCs/>
          <w:sz w:val="30"/>
          <w:szCs w:val="30"/>
        </w:rPr>
        <w:t>7</w:t>
      </w:r>
      <w:r w:rsidRPr="00EA74A2">
        <w:rPr>
          <w:i/>
          <w:iCs/>
          <w:sz w:val="30"/>
          <w:szCs w:val="30"/>
          <w:cs/>
        </w:rPr>
        <w:t xml:space="preserve">: </w:t>
      </w:r>
      <w:r w:rsidR="006A2069">
        <w:rPr>
          <w:i/>
          <w:iCs/>
          <w:sz w:val="30"/>
          <w:szCs w:val="30"/>
        </w:rPr>
        <w:t>3,416.7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ในงบการเงินรวม และจำนวนรวม</w:t>
      </w:r>
      <w:r w:rsidR="00536D57" w:rsidRPr="00EA74A2">
        <w:rPr>
          <w:rFonts w:hint="cs"/>
          <w:sz w:val="30"/>
          <w:szCs w:val="30"/>
          <w:cs/>
        </w:rPr>
        <w:t xml:space="preserve"> </w:t>
      </w:r>
      <w:r w:rsidR="00CC64A8">
        <w:rPr>
          <w:sz w:val="30"/>
          <w:szCs w:val="30"/>
        </w:rPr>
        <w:t>2,458.5</w:t>
      </w:r>
      <w:r w:rsidR="00C66690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</w:t>
      </w:r>
      <w:r w:rsidR="006A2069">
        <w:rPr>
          <w:i/>
          <w:iCs/>
          <w:sz w:val="30"/>
          <w:szCs w:val="30"/>
        </w:rPr>
        <w:t>7</w:t>
      </w:r>
      <w:r w:rsidR="00AB7F55" w:rsidRPr="00EA74A2">
        <w:rPr>
          <w:i/>
          <w:iCs/>
          <w:sz w:val="30"/>
          <w:szCs w:val="30"/>
        </w:rPr>
        <w:t xml:space="preserve">: </w:t>
      </w:r>
      <w:r w:rsidR="006A2069">
        <w:rPr>
          <w:i/>
          <w:iCs/>
          <w:sz w:val="30"/>
          <w:szCs w:val="30"/>
        </w:rPr>
        <w:t>2,961.0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</w:t>
      </w:r>
      <w:r w:rsidRPr="00AE4D5B">
        <w:rPr>
          <w:sz w:val="30"/>
          <w:szCs w:val="30"/>
          <w:cs/>
        </w:rPr>
        <w:t>เฉพาะกิจการ</w:t>
      </w:r>
    </w:p>
    <w:p w14:paraId="221E0133" w14:textId="77777777" w:rsidR="00981E2D" w:rsidRPr="00536319" w:rsidRDefault="00981E2D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D22B220" w14:textId="77777777" w:rsidR="008204F1" w:rsidRPr="00AE4D5B" w:rsidRDefault="008204F1" w:rsidP="008204F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t>สัญญา</w:t>
      </w:r>
      <w:r w:rsidRPr="00AE4D5B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Pr="00AE4D5B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71841AE" w14:textId="77777777" w:rsidR="008204F1" w:rsidRPr="00536319" w:rsidRDefault="008204F1" w:rsidP="008204F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89C71B2" w14:textId="227E3167" w:rsidR="008204F1" w:rsidRPr="00AE4D5B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โดยกลุ่มบริษัทผูกพันที่จะจ่ายค่าธรรมเนียมวิชาการ</w:t>
      </w:r>
      <w:r w:rsidRPr="00B10169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AA63E5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B176C5">
        <w:rPr>
          <w:rFonts w:asciiTheme="majorBidi" w:hAnsiTheme="majorBidi" w:cstheme="majorBidi"/>
          <w:sz w:val="30"/>
          <w:szCs w:val="30"/>
        </w:rPr>
        <w:t>20</w:t>
      </w:r>
      <w:r w:rsidRPr="00AA63E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5</w:t>
      </w:r>
      <w:r w:rsidRPr="00AA63E5">
        <w:rPr>
          <w:rFonts w:asciiTheme="majorBidi" w:hAnsiTheme="majorBidi" w:cstheme="majorBidi"/>
          <w:sz w:val="30"/>
          <w:szCs w:val="30"/>
        </w:rPr>
        <w:t xml:space="preserve"> </w:t>
      </w:r>
      <w:r w:rsidRPr="00AA63E5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B176C5">
        <w:rPr>
          <w:rFonts w:asciiTheme="majorBidi" w:hAnsiTheme="majorBidi" w:cstheme="majorBidi"/>
          <w:sz w:val="30"/>
          <w:szCs w:val="30"/>
        </w:rPr>
        <w:t>9</w:t>
      </w:r>
      <w:r w:rsidRPr="00AA63E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5</w:t>
      </w:r>
      <w:r w:rsidRPr="00AA63E5">
        <w:rPr>
          <w:rFonts w:asciiTheme="majorBidi" w:hAnsiTheme="majorBidi" w:cstheme="majorBidi"/>
          <w:sz w:val="30"/>
          <w:szCs w:val="30"/>
        </w:rPr>
        <w:t xml:space="preserve"> </w:t>
      </w:r>
      <w:r w:rsidRPr="00AA63E5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4E1AA9DC" w14:textId="77777777" w:rsidR="00E3127E" w:rsidRPr="00AE4D5B" w:rsidRDefault="00E3127E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7DD65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579CC50A" w:rsidR="00092727" w:rsidRPr="00AE4D5B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9A1820" w14:textId="7514CB72" w:rsidR="00CF0235" w:rsidRPr="00AA63E5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176C5">
        <w:rPr>
          <w:sz w:val="30"/>
          <w:szCs w:val="30"/>
        </w:rPr>
        <w:t>48</w:t>
      </w:r>
      <w:r w:rsidRPr="00AE4D5B">
        <w:rPr>
          <w:sz w:val="30"/>
          <w:szCs w:val="30"/>
          <w:cs/>
        </w:rPr>
        <w:t xml:space="preserve"> ปี </w:t>
      </w:r>
      <w:r w:rsidR="00B176C5">
        <w:rPr>
          <w:sz w:val="30"/>
          <w:szCs w:val="30"/>
        </w:rPr>
        <w:t>7</w:t>
      </w:r>
      <w:r w:rsidRPr="00AE4D5B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B176C5">
        <w:rPr>
          <w:sz w:val="30"/>
          <w:szCs w:val="30"/>
        </w:rPr>
        <w:t>2610</w:t>
      </w:r>
      <w:r w:rsidRPr="00AE4D5B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</w:t>
      </w:r>
      <w:r w:rsidRPr="00AA63E5">
        <w:rPr>
          <w:sz w:val="30"/>
          <w:szCs w:val="30"/>
          <w:cs/>
        </w:rPr>
        <w:t xml:space="preserve">บริหารส่วนกลางเป็นจำนวนเงิน </w:t>
      </w:r>
      <w:r w:rsidR="00B176C5">
        <w:rPr>
          <w:sz w:val="30"/>
          <w:szCs w:val="30"/>
        </w:rPr>
        <w:t>0</w:t>
      </w:r>
      <w:r w:rsidRPr="00AA63E5">
        <w:rPr>
          <w:sz w:val="30"/>
          <w:szCs w:val="30"/>
          <w:cs/>
        </w:rPr>
        <w:t>.</w:t>
      </w:r>
      <w:r w:rsidR="00B176C5">
        <w:rPr>
          <w:sz w:val="30"/>
          <w:szCs w:val="30"/>
        </w:rPr>
        <w:t>01</w:t>
      </w:r>
      <w:r w:rsidRPr="00AA63E5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Pr="00AA63E5" w:rsidRDefault="00CF0235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6993A90A" w14:textId="7A06C2C7" w:rsidR="00A5574D" w:rsidRPr="00AE4D5B" w:rsidRDefault="00A5574D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06B37D0" w14:textId="77777777" w:rsidR="00BE4C36" w:rsidRPr="00AE4D5B" w:rsidRDefault="00BE4C36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3A8533D3" w14:textId="20F13F84" w:rsidR="00A5574D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AE4D5B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AE4D5B">
        <w:rPr>
          <w:rFonts w:hint="cs"/>
          <w:sz w:val="30"/>
          <w:szCs w:val="30"/>
          <w:cs/>
        </w:rPr>
        <w:t xml:space="preserve"> ปี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สัญญา</w:t>
      </w:r>
      <w:r w:rsidR="00F94023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 xml:space="preserve">มีผลบังคับใช้และจะทยอยสิ้นสุดภายในเดือนกันยายน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ๆ ที่ระบุในสัญญา</w:t>
      </w:r>
    </w:p>
    <w:p w14:paraId="2B0CF2E5" w14:textId="77777777" w:rsidR="005F686A" w:rsidRDefault="005F686A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48942AE" w14:textId="77777777" w:rsidR="0048536F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706D0B96" w14:textId="77777777" w:rsidR="0048536F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33799ABA" w14:textId="77777777" w:rsidR="0048536F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A89D854" w14:textId="77777777" w:rsidR="0048536F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7A12BA9A" w14:textId="77777777" w:rsidR="0048536F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43097EB0" w14:textId="77777777" w:rsidR="0048536F" w:rsidRPr="00AE4D5B" w:rsidRDefault="0048536F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5EF7A08" w14:textId="77777777" w:rsidR="00092727" w:rsidRPr="00AE4D5B" w:rsidRDefault="00092727" w:rsidP="00757D7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หนี้สินที่อาจเกิดขึ้น</w:t>
      </w:r>
    </w:p>
    <w:p w14:paraId="6F295C1F" w14:textId="47483870" w:rsidR="00092727" w:rsidRPr="00AE4D5B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132D30" w14:textId="27FE5E2F" w:rsidR="00F35C87" w:rsidRDefault="003062B2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646FE991" w14:textId="77777777" w:rsidR="00F35C87" w:rsidRPr="00F35C87" w:rsidRDefault="00F35C87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435C14E" w14:textId="3627383E" w:rsidR="00DF2AE9" w:rsidRDefault="00DF2AE9" w:rsidP="00DF2AE9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B101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176C5">
        <w:rPr>
          <w:sz w:val="30"/>
          <w:szCs w:val="30"/>
        </w:rPr>
        <w:t>31</w:t>
      </w:r>
      <w:r w:rsidRPr="00B10169">
        <w:rPr>
          <w:sz w:val="30"/>
          <w:szCs w:val="30"/>
        </w:rPr>
        <w:t xml:space="preserve"> </w:t>
      </w:r>
      <w:r w:rsidR="00680DD1" w:rsidRPr="00B10169">
        <w:rPr>
          <w:rFonts w:hint="cs"/>
          <w:sz w:val="30"/>
          <w:szCs w:val="30"/>
          <w:cs/>
        </w:rPr>
        <w:t>ธันวาคม</w:t>
      </w:r>
      <w:r w:rsidRPr="00B10169">
        <w:rPr>
          <w:rFonts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2069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1016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 w:rsidR="000907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907ED">
        <w:rPr>
          <w:rFonts w:asciiTheme="majorBidi" w:hAnsiTheme="majorBidi" w:cstheme="majorBidi" w:hint="cs"/>
          <w:spacing w:val="-4"/>
          <w:sz w:val="30"/>
          <w:szCs w:val="30"/>
          <w:cs/>
        </w:rPr>
        <w:t>โดยกลุ่มบริษัทมีวงเงินกู้ยืมระยะสั้นและวงเงินกู้ยืมระยะยาว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7560E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656E02">
        <w:rPr>
          <w:rFonts w:asciiTheme="majorBidi" w:hAnsiTheme="majorBidi" w:cstheme="majorBidi"/>
          <w:spacing w:val="-4"/>
          <w:sz w:val="30"/>
          <w:szCs w:val="30"/>
        </w:rPr>
        <w:t>,696</w:t>
      </w:r>
      <w:r w:rsidR="00FB60A2">
        <w:rPr>
          <w:rFonts w:asciiTheme="majorBidi" w:hAnsiTheme="majorBidi" w:cstheme="majorBidi"/>
          <w:spacing w:val="-4"/>
          <w:sz w:val="30"/>
          <w:szCs w:val="30"/>
        </w:rPr>
        <w:t>.0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56E02">
        <w:rPr>
          <w:rFonts w:asciiTheme="majorBidi" w:hAnsiTheme="majorBidi" w:cstheme="majorBidi"/>
          <w:spacing w:val="-4"/>
          <w:sz w:val="30"/>
          <w:szCs w:val="30"/>
        </w:rPr>
        <w:t>4.4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ล้านเหรียญสหรัฐอเมริกา</w:t>
      </w:r>
      <w:r w:rsidRPr="00746B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656E02">
        <w:rPr>
          <w:rFonts w:asciiTheme="majorBidi" w:hAnsiTheme="majorBidi" w:cstheme="majorBidi"/>
          <w:spacing w:val="-4"/>
          <w:sz w:val="30"/>
          <w:szCs w:val="30"/>
        </w:rPr>
        <w:t>50,000.0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746BE9">
        <w:rPr>
          <w:rFonts w:asciiTheme="majorBidi" w:hAnsiTheme="majorBidi"/>
          <w:spacing w:val="-4"/>
          <w:sz w:val="30"/>
          <w:szCs w:val="30"/>
          <w:cs/>
        </w:rPr>
        <w:t>รูเปียห์อินโดนีเซีย</w:t>
      </w:r>
      <w:r w:rsidR="007D65E4">
        <w:rPr>
          <w:rFonts w:asciiTheme="majorBidi" w:hAnsiTheme="majorBidi"/>
          <w:spacing w:val="-4"/>
          <w:sz w:val="30"/>
          <w:szCs w:val="30"/>
        </w:rPr>
        <w:br/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176C5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A2069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263E7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41,180.0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ล้านเมียนมาร์จัต </w:t>
      </w:r>
      <w:r w:rsidR="000263E7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6A2069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="009B4660"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6A2069"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="006A2069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50,000</w:t>
      </w:r>
      <w:r w:rsidR="000263E7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.0</w:t>
      </w:r>
      <w:r w:rsidR="006A2069"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A2069" w:rsidRPr="0053631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</w:t>
      </w:r>
      <w:r w:rsidR="006A2069" w:rsidRPr="0053631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รูเปียห์อินโดนีเซีย</w:t>
      </w:r>
      <w:r w:rsidRPr="0053631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F59AFF2" w14:textId="77777777" w:rsidR="000907ED" w:rsidRDefault="000907ED" w:rsidP="00DF2AE9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B2D629" w14:textId="660023AF" w:rsidR="000907ED" w:rsidRPr="000907ED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907ED">
        <w:rPr>
          <w:rFonts w:asciiTheme="majorBidi" w:hAnsiTheme="majorBidi"/>
          <w:i/>
          <w:iCs/>
          <w:sz w:val="30"/>
          <w:szCs w:val="30"/>
          <w:cs/>
        </w:rPr>
        <w:t>คดี</w:t>
      </w:r>
      <w:r w:rsidR="006D7DF4">
        <w:rPr>
          <w:rFonts w:asciiTheme="majorBidi" w:hAnsiTheme="majorBidi" w:hint="cs"/>
          <w:i/>
          <w:iCs/>
          <w:sz w:val="30"/>
          <w:szCs w:val="30"/>
          <w:cs/>
        </w:rPr>
        <w:t>ฟ้องร้อง</w:t>
      </w:r>
    </w:p>
    <w:p w14:paraId="0FCEABE1" w14:textId="77777777" w:rsidR="000907ED" w:rsidRPr="000907ED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F5A46B" w14:textId="269CE659" w:rsidR="000907ED" w:rsidRDefault="000907ED" w:rsidP="000907ED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0"/>
          <w:szCs w:val="30"/>
        </w:rPr>
        <w:t>31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4"/>
          <w:sz w:val="30"/>
          <w:szCs w:val="30"/>
        </w:rPr>
        <w:t>2568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</w:t>
      </w:r>
      <w:r w:rsidR="006D7DF4" w:rsidRPr="000907ED">
        <w:rPr>
          <w:rFonts w:asciiTheme="majorBidi" w:hAnsiTheme="majorBidi"/>
          <w:spacing w:val="-4"/>
          <w:sz w:val="30"/>
          <w:szCs w:val="30"/>
          <w:cs/>
        </w:rPr>
        <w:t>ในประเทศ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แห่งหนึ่ง ถูกยื่นฟ้องร้องโดยบริษัทคู่ค้าแห่งหนึ่ง (โจทก์) 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เกี่ยวกับการ</w:t>
      </w:r>
      <w:r w:rsidR="00194ED2">
        <w:rPr>
          <w:rFonts w:asciiTheme="majorBidi" w:hAnsiTheme="majorBidi"/>
          <w:spacing w:val="-4"/>
          <w:sz w:val="30"/>
          <w:szCs w:val="30"/>
          <w:cs/>
        </w:rPr>
        <w:br/>
      </w:r>
      <w:r w:rsidRPr="000907ED">
        <w:rPr>
          <w:rFonts w:asciiTheme="majorBidi" w:hAnsiTheme="majorBidi"/>
          <w:spacing w:val="-4"/>
          <w:sz w:val="30"/>
          <w:szCs w:val="30"/>
          <w:cs/>
        </w:rPr>
        <w:t>ไม่ปฏิบัติตามข้อตกลง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ตาม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>สัญญาที่ทำร่วมกัน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>เรียก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ร้องให้ชดเชย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ค่าเสียหายเป็นจำนวนเงิน </w:t>
      </w:r>
      <w:r>
        <w:rPr>
          <w:rFonts w:asciiTheme="majorBidi" w:hAnsiTheme="majorBidi"/>
          <w:spacing w:val="-4"/>
          <w:sz w:val="30"/>
          <w:szCs w:val="30"/>
        </w:rPr>
        <w:t>3.6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ล้านเหรียญสหรัฐอเมริกา</w:t>
      </w:r>
      <w:r w:rsidR="005942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>หรือเทียบเท่า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ประมาณ </w:t>
      </w:r>
      <w:r>
        <w:rPr>
          <w:rFonts w:asciiTheme="majorBidi" w:hAnsiTheme="majorBidi"/>
          <w:spacing w:val="-4"/>
          <w:sz w:val="30"/>
          <w:szCs w:val="30"/>
        </w:rPr>
        <w:t>120.3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 ล้านบาทโดย</w:t>
      </w:r>
      <w:r w:rsidR="006D7DF4">
        <w:rPr>
          <w:rFonts w:asciiTheme="majorBidi" w:hAnsiTheme="majorBidi" w:hint="cs"/>
          <w:spacing w:val="-4"/>
          <w:sz w:val="30"/>
          <w:szCs w:val="30"/>
          <w:cs/>
        </w:rPr>
        <w:t>ผลของคดีความดังกล่าว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>ยังอยู่ระหว่างการพิจารณาของศาล</w:t>
      </w:r>
      <w:r w:rsidR="001C5CE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 xml:space="preserve">ทั้งนี้ ฝ่ายบริหารของกลุ่มบริษัทเชื่อว่าบริษัทย่อยจะไม่ได้รับผลเสียหายที่มีสาระสำคัญ </w:t>
      </w:r>
      <w:r>
        <w:rPr>
          <w:rFonts w:asciiTheme="majorBidi" w:hAnsiTheme="majorBidi"/>
          <w:spacing w:val="-4"/>
          <w:sz w:val="30"/>
          <w:szCs w:val="30"/>
        </w:rPr>
        <w:br/>
      </w:r>
      <w:r w:rsidRPr="000907ED">
        <w:rPr>
          <w:rFonts w:asciiTheme="majorBidi" w:hAnsiTheme="majorBidi"/>
          <w:spacing w:val="-4"/>
          <w:sz w:val="30"/>
          <w:szCs w:val="30"/>
          <w:cs/>
        </w:rPr>
        <w:t>จึงไม่ได้พิจารณาบันทึก</w:t>
      </w:r>
      <w:r w:rsidR="001C5CEB">
        <w:rPr>
          <w:rFonts w:asciiTheme="majorBidi" w:hAnsiTheme="majorBidi" w:hint="cs"/>
          <w:spacing w:val="-4"/>
          <w:sz w:val="30"/>
          <w:szCs w:val="30"/>
          <w:cs/>
        </w:rPr>
        <w:t>ประมาณการหนี้สิน</w:t>
      </w:r>
      <w:r w:rsidRPr="000907ED">
        <w:rPr>
          <w:rFonts w:asciiTheme="majorBidi" w:hAnsiTheme="majorBidi"/>
          <w:spacing w:val="-4"/>
          <w:sz w:val="30"/>
          <w:szCs w:val="30"/>
          <w:cs/>
        </w:rPr>
        <w:t>จากคดีฟ้องร้องดังกล่าว</w:t>
      </w:r>
    </w:p>
    <w:p w14:paraId="05346A0A" w14:textId="77777777" w:rsidR="000907ED" w:rsidRDefault="000907ED" w:rsidP="00DA3DEE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769AD" w14:textId="77777777" w:rsidR="000907ED" w:rsidRPr="000907ED" w:rsidRDefault="000907ED" w:rsidP="000907E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0907ED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40DDED1C" w14:textId="77777777" w:rsidR="000907ED" w:rsidRPr="000907ED" w:rsidRDefault="000907ED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1CDE2E28" w14:textId="0F7A0BAA" w:rsidR="000907ED" w:rsidRDefault="000907ED" w:rsidP="000907ED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07ED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0907ED">
        <w:rPr>
          <w:rFonts w:asciiTheme="majorBidi" w:hAnsiTheme="majorBidi" w:cstheme="majorBidi"/>
          <w:sz w:val="30"/>
          <w:szCs w:val="30"/>
        </w:rPr>
        <w:t xml:space="preserve">25 </w:t>
      </w:r>
      <w:r w:rsidRPr="000907E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0907ED">
        <w:rPr>
          <w:rFonts w:asciiTheme="majorBidi" w:hAnsiTheme="majorBidi" w:cstheme="majorBidi"/>
          <w:sz w:val="30"/>
          <w:szCs w:val="30"/>
        </w:rPr>
        <w:t xml:space="preserve">2569 </w:t>
      </w:r>
      <w:r w:rsidRPr="000907ED">
        <w:rPr>
          <w:rFonts w:asciiTheme="majorBidi" w:hAnsiTheme="majorBidi"/>
          <w:sz w:val="30"/>
          <w:szCs w:val="30"/>
          <w:cs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0907ED">
        <w:rPr>
          <w:rFonts w:asciiTheme="majorBidi" w:hAnsiTheme="majorBidi" w:cstheme="majorBidi"/>
          <w:sz w:val="30"/>
          <w:szCs w:val="30"/>
        </w:rPr>
        <w:t xml:space="preserve">2568 </w:t>
      </w:r>
      <w:r w:rsidRPr="000907ED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0907ED">
        <w:rPr>
          <w:rFonts w:asciiTheme="majorBidi" w:hAnsiTheme="majorBidi" w:cstheme="majorBidi"/>
          <w:sz w:val="30"/>
          <w:szCs w:val="30"/>
        </w:rPr>
        <w:t xml:space="preserve">0.8 </w:t>
      </w:r>
      <w:r w:rsidRPr="000907ED">
        <w:rPr>
          <w:rFonts w:asciiTheme="majorBidi" w:hAnsiTheme="majorBidi"/>
          <w:sz w:val="30"/>
          <w:szCs w:val="30"/>
          <w:cs/>
        </w:rPr>
        <w:t xml:space="preserve">บาท </w:t>
      </w:r>
      <w:r>
        <w:rPr>
          <w:rFonts w:asciiTheme="majorBidi" w:hAnsiTheme="majorBidi"/>
          <w:sz w:val="30"/>
          <w:szCs w:val="30"/>
        </w:rPr>
        <w:br/>
      </w:r>
      <w:r w:rsidRPr="000907ED">
        <w:rPr>
          <w:rFonts w:asciiTheme="majorBidi" w:hAnsiTheme="majorBidi"/>
          <w:sz w:val="30"/>
          <w:szCs w:val="30"/>
          <w:cs/>
        </w:rPr>
        <w:t xml:space="preserve">เป็นจำนวนเงินรวมประมาณ </w:t>
      </w:r>
      <w:r w:rsidRPr="000907ED">
        <w:rPr>
          <w:rFonts w:asciiTheme="majorBidi" w:hAnsiTheme="majorBidi" w:cstheme="majorBidi"/>
          <w:sz w:val="30"/>
          <w:szCs w:val="30"/>
        </w:rPr>
        <w:t xml:space="preserve">2,403.0 </w:t>
      </w:r>
      <w:r w:rsidRPr="000907ED">
        <w:rPr>
          <w:rFonts w:asciiTheme="majorBidi" w:hAnsiTheme="majorBidi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ทั้งนี้บริษัทได้จ่ายเงินปันผลระหว่างกาลให้แก่ผู้ถือหุ้นแล้วในเดือ</w:t>
      </w:r>
      <w:r>
        <w:rPr>
          <w:rFonts w:asciiTheme="majorBidi" w:hAnsiTheme="majorBidi" w:hint="cs"/>
          <w:sz w:val="30"/>
          <w:szCs w:val="30"/>
          <w:cs/>
        </w:rPr>
        <w:t>น</w:t>
      </w:r>
      <w:r w:rsidRPr="000907ED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0907ED">
        <w:rPr>
          <w:rFonts w:asciiTheme="majorBidi" w:hAnsiTheme="majorBidi" w:cstheme="majorBidi"/>
          <w:sz w:val="30"/>
          <w:szCs w:val="30"/>
        </w:rPr>
        <w:t xml:space="preserve">2568 </w:t>
      </w:r>
      <w:r w:rsidRPr="000907ED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/>
          <w:sz w:val="30"/>
          <w:szCs w:val="30"/>
        </w:rPr>
        <w:t>0.4</w:t>
      </w:r>
      <w:r w:rsidRPr="000907ED">
        <w:rPr>
          <w:rFonts w:asciiTheme="majorBidi" w:hAnsiTheme="majorBidi" w:cstheme="majorBidi"/>
          <w:sz w:val="30"/>
          <w:szCs w:val="30"/>
        </w:rPr>
        <w:t xml:space="preserve"> </w:t>
      </w:r>
      <w:r w:rsidRPr="000907ED">
        <w:rPr>
          <w:rFonts w:asciiTheme="majorBidi" w:hAnsiTheme="majorBidi"/>
          <w:sz w:val="30"/>
          <w:szCs w:val="30"/>
          <w:cs/>
        </w:rPr>
        <w:t xml:space="preserve">บาท รวมเป็นจำนวนเงินทั้งสิ้น </w:t>
      </w:r>
      <w:r w:rsidRPr="000907ED">
        <w:rPr>
          <w:rFonts w:asciiTheme="majorBidi" w:hAnsiTheme="majorBidi" w:cstheme="majorBidi"/>
          <w:sz w:val="30"/>
          <w:szCs w:val="30"/>
        </w:rPr>
        <w:t xml:space="preserve">1,201.5 </w:t>
      </w:r>
      <w:r w:rsidRPr="000907ED">
        <w:rPr>
          <w:rFonts w:asciiTheme="majorBidi" w:hAnsiTheme="majorBidi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0907ED">
        <w:rPr>
          <w:rFonts w:asciiTheme="majorBidi" w:hAnsiTheme="majorBidi" w:cstheme="majorBidi"/>
          <w:sz w:val="30"/>
          <w:szCs w:val="30"/>
        </w:rPr>
        <w:t xml:space="preserve">0.4 </w:t>
      </w:r>
      <w:r w:rsidRPr="000907ED">
        <w:rPr>
          <w:rFonts w:asciiTheme="majorBidi" w:hAnsiTheme="majorBidi"/>
          <w:sz w:val="30"/>
          <w:szCs w:val="30"/>
          <w:cs/>
        </w:rPr>
        <w:t xml:space="preserve">บาท รวมเป็นจำนวนเงินทั้งสิ้นประมาณ </w:t>
      </w:r>
      <w:r w:rsidRPr="000907ED">
        <w:rPr>
          <w:rFonts w:asciiTheme="majorBidi" w:hAnsiTheme="majorBidi" w:cstheme="majorBidi"/>
          <w:sz w:val="30"/>
          <w:szCs w:val="30"/>
        </w:rPr>
        <w:t xml:space="preserve">1,201.5 </w:t>
      </w:r>
      <w:r w:rsidRPr="000907ED">
        <w:rPr>
          <w:rFonts w:asciiTheme="majorBidi" w:hAnsiTheme="majorBidi"/>
          <w:sz w:val="30"/>
          <w:szCs w:val="30"/>
          <w:cs/>
        </w:rPr>
        <w:t>ล้านบาท โดยมีกำหนดการจ่าย</w:t>
      </w:r>
      <w:r w:rsidRPr="000907ED">
        <w:rPr>
          <w:rFonts w:asciiTheme="majorBidi" w:hAnsiTheme="majorBidi"/>
          <w:sz w:val="30"/>
          <w:szCs w:val="30"/>
          <w:cs/>
        </w:rPr>
        <w:br/>
        <w:t xml:space="preserve">เงินปันผลให้กับผู้ถือหุ้นในเดือนพฤษภาคม </w:t>
      </w:r>
      <w:r w:rsidRPr="000907ED">
        <w:rPr>
          <w:rFonts w:asciiTheme="majorBidi" w:hAnsiTheme="majorBidi" w:cstheme="majorBidi"/>
          <w:sz w:val="30"/>
          <w:szCs w:val="30"/>
        </w:rPr>
        <w:t xml:space="preserve">2569 </w:t>
      </w:r>
      <w:r w:rsidRPr="000907ED">
        <w:rPr>
          <w:rFonts w:asciiTheme="majorBidi" w:hAnsiTheme="majorBidi"/>
          <w:sz w:val="30"/>
          <w:szCs w:val="30"/>
          <w:cs/>
        </w:rPr>
        <w:t xml:space="preserve">ทั้งนี้การจ่ายเงินปันผลดังกล่าวขึ้นอยู่กับการอนุมัติจากที่ประชุมสามัญผู้ถือหุ้นประจำปี </w:t>
      </w:r>
      <w:r w:rsidRPr="000907ED">
        <w:rPr>
          <w:rFonts w:asciiTheme="majorBidi" w:hAnsiTheme="majorBidi" w:cstheme="majorBidi"/>
          <w:sz w:val="30"/>
          <w:szCs w:val="30"/>
        </w:rPr>
        <w:t xml:space="preserve">2569 </w:t>
      </w:r>
      <w:r w:rsidRPr="000907ED">
        <w:rPr>
          <w:rFonts w:asciiTheme="majorBidi" w:hAnsiTheme="majorBidi"/>
          <w:sz w:val="30"/>
          <w:szCs w:val="30"/>
          <w:cs/>
        </w:rPr>
        <w:t xml:space="preserve">ของบริษัทในวันที่ </w:t>
      </w:r>
      <w:r w:rsidRPr="000907ED">
        <w:rPr>
          <w:rFonts w:asciiTheme="majorBidi" w:hAnsiTheme="majorBidi" w:cstheme="majorBidi"/>
          <w:sz w:val="30"/>
          <w:szCs w:val="30"/>
        </w:rPr>
        <w:t xml:space="preserve">29 </w:t>
      </w:r>
      <w:r w:rsidRPr="000907ED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0907ED">
        <w:rPr>
          <w:rFonts w:asciiTheme="majorBidi" w:hAnsiTheme="majorBidi" w:cstheme="majorBidi"/>
          <w:sz w:val="30"/>
          <w:szCs w:val="30"/>
        </w:rPr>
        <w:t>2569</w:t>
      </w:r>
    </w:p>
    <w:p w14:paraId="13D20225" w14:textId="77777777" w:rsidR="000907ED" w:rsidRDefault="000907ED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728259A4" w14:textId="77777777" w:rsidR="0048536F" w:rsidRDefault="0048536F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163FF760" w14:textId="77777777" w:rsidR="0048536F" w:rsidRDefault="0048536F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74CECF98" w14:textId="77777777" w:rsidR="0048536F" w:rsidRDefault="0048536F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1E1324D0" w14:textId="77777777" w:rsidR="0048536F" w:rsidRDefault="0048536F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194EA5D0" w14:textId="77777777" w:rsidR="0048536F" w:rsidRPr="0048536F" w:rsidRDefault="0048536F" w:rsidP="000907ED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31DD3468" w14:textId="007B4350" w:rsidR="00D77E29" w:rsidRPr="00DC791B" w:rsidRDefault="00D77E29" w:rsidP="00D77E2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D77E29">
        <w:rPr>
          <w:rFonts w:asciiTheme="majorBidi" w:hAnsiTheme="majorBidi"/>
          <w:i w:val="0"/>
          <w:iCs w:val="0"/>
          <w:cs/>
        </w:rPr>
        <w:lastRenderedPageBreak/>
        <w:t>มาตรฐานการรายงานทางการเงินที่ยังไม่ได้ใช้</w:t>
      </w:r>
    </w:p>
    <w:p w14:paraId="58DE4C1B" w14:textId="77777777" w:rsidR="00DC791B" w:rsidRPr="00D77E29" w:rsidRDefault="00DC791B" w:rsidP="00DC791B">
      <w:pPr>
        <w:pStyle w:val="ListParagraph"/>
        <w:ind w:left="540" w:firstLine="0"/>
        <w:rPr>
          <w:rFonts w:asciiTheme="majorBidi" w:hAnsiTheme="majorBidi"/>
          <w:i w:val="0"/>
          <w:iCs w:val="0"/>
        </w:rPr>
      </w:pPr>
    </w:p>
    <w:p w14:paraId="36F77158" w14:textId="661564A8" w:rsidR="00D77E29" w:rsidRDefault="00D77E29" w:rsidP="001C2A52">
      <w:pPr>
        <w:ind w:left="567" w:right="-90"/>
        <w:jc w:val="thaiDistribute"/>
        <w:rPr>
          <w:sz w:val="30"/>
          <w:szCs w:val="30"/>
        </w:rPr>
      </w:pPr>
      <w:r w:rsidRPr="00D77E29">
        <w:rPr>
          <w:sz w:val="30"/>
          <w:szCs w:val="30"/>
          <w:cs/>
        </w:rPr>
        <w:t>มาตรฐานการรายงานทางการเงินปรับปรุงใหม่ ซึ่งเกี่ยวกับการดำเนินงานของกลุ่มบริษัท และคาดว่าจะมีผลกระทบที่มีสาระสำคัญต่องบการเงินรวมเมื่อนำมาถือ</w:t>
      </w:r>
      <w:r w:rsidR="007D65E4" w:rsidRPr="007D65E4">
        <w:rPr>
          <w:sz w:val="30"/>
          <w:szCs w:val="30"/>
          <w:cs/>
        </w:rPr>
        <w:t>ปฏิบัติ</w:t>
      </w:r>
      <w:r w:rsidRPr="00D77E29">
        <w:rPr>
          <w:sz w:val="30"/>
          <w:szCs w:val="30"/>
          <w:cs/>
        </w:rPr>
        <w:t xml:space="preserve">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1C2A52">
        <w:rPr>
          <w:sz w:val="30"/>
          <w:szCs w:val="30"/>
        </w:rPr>
        <w:t>1</w:t>
      </w:r>
      <w:r w:rsidRPr="00D77E29">
        <w:rPr>
          <w:sz w:val="30"/>
          <w:szCs w:val="30"/>
          <w:cs/>
        </w:rPr>
        <w:t xml:space="preserve"> มกราคม </w:t>
      </w:r>
      <w:r w:rsidR="001C2A52">
        <w:rPr>
          <w:sz w:val="30"/>
          <w:szCs w:val="30"/>
        </w:rPr>
        <w:t>2569</w:t>
      </w:r>
      <w:r w:rsidRPr="00D77E29">
        <w:rPr>
          <w:sz w:val="30"/>
          <w:szCs w:val="30"/>
          <w:cs/>
        </w:rPr>
        <w:t xml:space="preserve"> มีดังต่อไปนี้</w:t>
      </w:r>
    </w:p>
    <w:p w14:paraId="13E97D90" w14:textId="77777777" w:rsidR="00DA3DEE" w:rsidRPr="00D77E29" w:rsidRDefault="00DA3DEE" w:rsidP="001C2A52">
      <w:pPr>
        <w:ind w:left="567" w:right="-90"/>
        <w:jc w:val="thaiDistribute"/>
        <w:rPr>
          <w:sz w:val="30"/>
          <w:szCs w:val="30"/>
        </w:rPr>
      </w:pPr>
    </w:p>
    <w:p w14:paraId="7733FCBD" w14:textId="0A22C6C4" w:rsidR="00D77E29" w:rsidRPr="00093B9E" w:rsidRDefault="00F93A54" w:rsidP="007D65E4">
      <w:pPr>
        <w:pStyle w:val="ListParagraph"/>
        <w:tabs>
          <w:tab w:val="clear" w:pos="540"/>
        </w:tabs>
        <w:spacing w:after="160"/>
        <w:ind w:left="900" w:right="-90" w:firstLine="0"/>
        <w:contextualSpacing/>
        <w:rPr>
          <w:lang w:val="en-US"/>
        </w:rPr>
      </w:pPr>
      <w:r>
        <w:rPr>
          <w:rFonts w:hint="cs"/>
          <w:cs/>
          <w:lang w:val="en-US"/>
        </w:rPr>
        <w:t xml:space="preserve">การขาดความสามารถในการแลกเปลี่ยน </w:t>
      </w:r>
      <w:r>
        <w:rPr>
          <w:lang w:val="en-US"/>
        </w:rPr>
        <w:t xml:space="preserve">- </w:t>
      </w:r>
      <w:r>
        <w:rPr>
          <w:rFonts w:hint="cs"/>
          <w:cs/>
          <w:lang w:val="en-US"/>
        </w:rPr>
        <w:t>การปรับปรุง</w:t>
      </w:r>
      <w:r w:rsidR="00D77E29" w:rsidRPr="00093B9E">
        <w:rPr>
          <w:rFonts w:hint="cs"/>
          <w:cs/>
          <w:lang w:val="en-US"/>
        </w:rPr>
        <w:t xml:space="preserve">มาตรฐานการบัญชี ฉบับที่ </w:t>
      </w:r>
      <w:r w:rsidR="001C2A52" w:rsidRPr="00093B9E">
        <w:rPr>
          <w:lang w:val="en-US"/>
        </w:rPr>
        <w:t>21</w:t>
      </w:r>
      <w:r w:rsidR="00D77E29" w:rsidRPr="00093B9E">
        <w:rPr>
          <w:lang w:val="en-US"/>
        </w:rPr>
        <w:t xml:space="preserve"> </w:t>
      </w:r>
      <w:r w:rsidR="00D77E29" w:rsidRPr="00093B9E">
        <w:rPr>
          <w:rFonts w:hint="cs"/>
          <w:cs/>
          <w:lang w:val="en-US"/>
        </w:rPr>
        <w:t>เรื่องผลกระทบจากการเปลี่ยนแปลงของอัตราแลกเปลี่ยนเงินตราต่างประเท</w:t>
      </w:r>
      <w:r w:rsidR="00926D76" w:rsidRPr="00093B9E">
        <w:rPr>
          <w:rFonts w:hint="cs"/>
          <w:cs/>
          <w:lang w:val="en-US"/>
        </w:rPr>
        <w:t>ศ</w:t>
      </w:r>
    </w:p>
    <w:p w14:paraId="749AA525" w14:textId="77777777" w:rsidR="00093B9E" w:rsidRDefault="00093B9E" w:rsidP="001C2A52">
      <w:pPr>
        <w:pStyle w:val="ListParagraph"/>
        <w:tabs>
          <w:tab w:val="clear" w:pos="540"/>
        </w:tabs>
        <w:spacing w:after="160"/>
        <w:ind w:left="567" w:right="-90" w:firstLine="0"/>
        <w:contextualSpacing/>
        <w:rPr>
          <w:b w:val="0"/>
          <w:bCs w:val="0"/>
          <w:i w:val="0"/>
          <w:iCs w:val="0"/>
          <w:lang w:val="en-US"/>
        </w:rPr>
      </w:pPr>
    </w:p>
    <w:p w14:paraId="21D2D3C2" w14:textId="282ED7DC" w:rsidR="00D77E29" w:rsidRDefault="00F93A54" w:rsidP="00093B9E">
      <w:pPr>
        <w:pStyle w:val="ListParagraph"/>
        <w:tabs>
          <w:tab w:val="clear" w:pos="540"/>
        </w:tabs>
        <w:spacing w:after="160"/>
        <w:ind w:left="900" w:right="-90" w:firstLine="0"/>
        <w:contextualSpacing/>
        <w:rPr>
          <w:b w:val="0"/>
          <w:bCs w:val="0"/>
          <w:i w:val="0"/>
          <w:iCs w:val="0"/>
          <w:lang w:val="en-US"/>
        </w:rPr>
      </w:pPr>
      <w:r>
        <w:rPr>
          <w:rFonts w:hint="cs"/>
          <w:b w:val="0"/>
          <w:bCs w:val="0"/>
          <w:i w:val="0"/>
          <w:iCs w:val="0"/>
          <w:cs/>
          <w:lang w:val="en-US"/>
        </w:rPr>
        <w:t>การปรับปรุงได้</w:t>
      </w:r>
      <w:r w:rsidR="00BE221C">
        <w:rPr>
          <w:rFonts w:hint="cs"/>
          <w:b w:val="0"/>
          <w:bCs w:val="0"/>
          <w:i w:val="0"/>
          <w:iCs w:val="0"/>
          <w:cs/>
          <w:lang w:val="en-US"/>
        </w:rPr>
        <w:t>อ</w:t>
      </w:r>
      <w:r w:rsidR="00D77E29" w:rsidRPr="00D77E29">
        <w:rPr>
          <w:rFonts w:hint="cs"/>
          <w:b w:val="0"/>
          <w:bCs w:val="0"/>
          <w:i w:val="0"/>
          <w:iCs w:val="0"/>
          <w:cs/>
          <w:lang w:val="en-US"/>
        </w:rPr>
        <w:t xml:space="preserve">ธิบายว่าเมื่อใดที่สกุลเงินหนึ่งสามารถแลกเปลี่ยนเป็นอีกสกุลหนึ่งได้ และเมื่อใดที่ไม่สามารถแลกเปลี่ยนได้ รวมถึงวิธีการที่กิจการจะกำหนดอัตราแลกเปลี่ยนทันทีเมื่อสกุลเงินนั้นไม่สามารถแลกเปลี่ยนได้ </w:t>
      </w:r>
    </w:p>
    <w:p w14:paraId="1D4FB501" w14:textId="77777777" w:rsidR="00D77E29" w:rsidRPr="00D77E29" w:rsidRDefault="00D77E29" w:rsidP="001C2A52">
      <w:pPr>
        <w:pStyle w:val="ListParagraph"/>
        <w:tabs>
          <w:tab w:val="clear" w:pos="540"/>
        </w:tabs>
        <w:spacing w:after="160"/>
        <w:ind w:left="567" w:right="-90" w:firstLine="0"/>
        <w:contextualSpacing/>
        <w:rPr>
          <w:b w:val="0"/>
          <w:bCs w:val="0"/>
          <w:i w:val="0"/>
          <w:iCs w:val="0"/>
          <w:lang w:val="en-US"/>
        </w:rPr>
      </w:pPr>
    </w:p>
    <w:p w14:paraId="40C071DE" w14:textId="37E6E12E" w:rsidR="00D77E29" w:rsidRPr="00711319" w:rsidRDefault="00D77E29" w:rsidP="0005036D">
      <w:pPr>
        <w:pStyle w:val="ListParagraph"/>
        <w:tabs>
          <w:tab w:val="clear" w:pos="540"/>
        </w:tabs>
        <w:spacing w:after="160"/>
        <w:ind w:left="900" w:right="-90" w:firstLine="0"/>
        <w:contextualSpacing/>
        <w:rPr>
          <w:rFonts w:asciiTheme="majorBidi" w:hAnsiTheme="majorBidi" w:cstheme="majorBidi"/>
        </w:rPr>
      </w:pPr>
      <w:r w:rsidRPr="00D77E29">
        <w:rPr>
          <w:rFonts w:hint="cs"/>
          <w:b w:val="0"/>
          <w:bCs w:val="0"/>
          <w:i w:val="0"/>
          <w:iCs w:val="0"/>
          <w:cs/>
          <w:lang w:val="en-US"/>
        </w:rPr>
        <w:t xml:space="preserve">ปัจจุบันกลุ่มบริษัทใช้วิธีการแปลงค่าสกุลเงินตราต่างประเทศตามอัตราแลกเปลี่ยนที่ประกาศโดยธนาคารแห่งประเทศไทย ตาม </w:t>
      </w:r>
      <w:r w:rsidRPr="00D77E29">
        <w:rPr>
          <w:b w:val="0"/>
          <w:bCs w:val="0"/>
          <w:i w:val="0"/>
          <w:iCs w:val="0"/>
          <w:lang w:val="en-US"/>
        </w:rPr>
        <w:t>TAS</w:t>
      </w:r>
      <w:r w:rsidR="00E97E2D">
        <w:rPr>
          <w:b w:val="0"/>
          <w:bCs w:val="0"/>
          <w:i w:val="0"/>
          <w:iCs w:val="0"/>
          <w:lang w:val="en-US"/>
        </w:rPr>
        <w:t xml:space="preserve"> 21</w:t>
      </w:r>
      <w:r w:rsidRPr="00D77E29">
        <w:rPr>
          <w:b w:val="0"/>
          <w:bCs w:val="0"/>
          <w:i w:val="0"/>
          <w:iCs w:val="0"/>
          <w:cs/>
          <w:lang w:val="en-US"/>
        </w:rPr>
        <w:t xml:space="preserve"> </w:t>
      </w:r>
      <w:r w:rsidRPr="00D77E29">
        <w:rPr>
          <w:rFonts w:hint="cs"/>
          <w:b w:val="0"/>
          <w:bCs w:val="0"/>
          <w:i w:val="0"/>
          <w:iCs w:val="0"/>
          <w:cs/>
          <w:lang w:val="en-US"/>
        </w:rPr>
        <w:t>กลุ่มบริษัทจะประเมินว่าสกุลเงินตราต่างประเทศนั้นสามารถแลกเปลี่ยนได้หรือไม่ และหากไม่สามารถแลกเปลี่ยนได้ จะใช้วิธีการกำหนดอัตราแลกเปลี่ยนทันทีตามแนวทางที่มาตรฐานการบัญชีกำหนด โดยกลุ่มบริษัทคาดว่าผลกระทบที่มีสาระสำคัญต่องบฐานะการเงิน</w:t>
      </w:r>
      <w:r w:rsidR="00E70113">
        <w:rPr>
          <w:rFonts w:hint="cs"/>
          <w:b w:val="0"/>
          <w:bCs w:val="0"/>
          <w:i w:val="0"/>
          <w:iCs w:val="0"/>
          <w:cs/>
          <w:lang w:val="en-US"/>
        </w:rPr>
        <w:t>รวม</w:t>
      </w:r>
      <w:r w:rsidRPr="00D77E29">
        <w:rPr>
          <w:rFonts w:hint="cs"/>
          <w:b w:val="0"/>
          <w:bCs w:val="0"/>
          <w:i w:val="0"/>
          <w:iCs w:val="0"/>
          <w:cs/>
          <w:lang w:val="en-US"/>
        </w:rPr>
        <w:t xml:space="preserve"> ณ วันที่ </w:t>
      </w:r>
      <w:r w:rsidR="001C2A52">
        <w:rPr>
          <w:b w:val="0"/>
          <w:bCs w:val="0"/>
          <w:i w:val="0"/>
          <w:iCs w:val="0"/>
          <w:lang w:val="en-US"/>
        </w:rPr>
        <w:t>1</w:t>
      </w:r>
      <w:r w:rsidRPr="00D77E29">
        <w:rPr>
          <w:b w:val="0"/>
          <w:bCs w:val="0"/>
          <w:i w:val="0"/>
          <w:iCs w:val="0"/>
          <w:cs/>
          <w:lang w:val="en-US"/>
        </w:rPr>
        <w:t xml:space="preserve"> </w:t>
      </w:r>
      <w:r w:rsidRPr="00D77E29">
        <w:rPr>
          <w:rFonts w:hint="cs"/>
          <w:b w:val="0"/>
          <w:bCs w:val="0"/>
          <w:i w:val="0"/>
          <w:iCs w:val="0"/>
          <w:cs/>
          <w:lang w:val="en-US"/>
        </w:rPr>
        <w:t xml:space="preserve">มกราคม </w:t>
      </w:r>
      <w:r w:rsidR="001C2A52">
        <w:rPr>
          <w:b w:val="0"/>
          <w:bCs w:val="0"/>
          <w:i w:val="0"/>
          <w:iCs w:val="0"/>
          <w:lang w:val="en-US"/>
        </w:rPr>
        <w:t>2569</w:t>
      </w:r>
      <w:r w:rsidRPr="00D77E29">
        <w:rPr>
          <w:b w:val="0"/>
          <w:bCs w:val="0"/>
          <w:i w:val="0"/>
          <w:iCs w:val="0"/>
          <w:cs/>
          <w:lang w:val="en-US"/>
        </w:rPr>
        <w:t xml:space="preserve"> </w:t>
      </w:r>
      <w:r w:rsidRPr="00D77E29">
        <w:rPr>
          <w:rFonts w:hint="cs"/>
          <w:b w:val="0"/>
          <w:bCs w:val="0"/>
          <w:i w:val="0"/>
          <w:iCs w:val="0"/>
          <w:cs/>
          <w:lang w:val="en-US"/>
        </w:rPr>
        <w:t xml:space="preserve">คือ 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 xml:space="preserve">กำไรสะสมของกลุ่มบริษัทลดลง </w:t>
      </w:r>
      <w:r w:rsidR="0005036D">
        <w:rPr>
          <w:b w:val="0"/>
          <w:bCs w:val="0"/>
          <w:i w:val="0"/>
          <w:iCs w:val="0"/>
          <w:lang w:val="en-US"/>
        </w:rPr>
        <w:t xml:space="preserve">266 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 xml:space="preserve">ล้านบาท องค์ประกอบอื่นของส่วนของผู้ถือหุ้นลดลง </w:t>
      </w:r>
      <w:r w:rsidR="0005036D">
        <w:rPr>
          <w:b w:val="0"/>
          <w:bCs w:val="0"/>
          <w:i w:val="0"/>
          <w:iCs w:val="0"/>
          <w:lang w:val="en-US"/>
        </w:rPr>
        <w:t xml:space="preserve">1,169 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 xml:space="preserve">ล้านบาท </w:t>
      </w:r>
      <w:r w:rsidR="0005036D" w:rsidRPr="0005036D">
        <w:rPr>
          <w:b w:val="0"/>
          <w:bCs w:val="0"/>
          <w:i w:val="0"/>
          <w:iCs w:val="0"/>
          <w:cs/>
          <w:lang w:val="en-US"/>
        </w:rPr>
        <w:t>ส่วนได้เสียที่ไม่มีอำนาจควบคุมของกลุ่มบริษัท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>ลดลง</w:t>
      </w:r>
      <w:r w:rsidR="0005036D" w:rsidRPr="0005036D">
        <w:rPr>
          <w:b w:val="0"/>
          <w:bCs w:val="0"/>
          <w:i w:val="0"/>
          <w:iCs w:val="0"/>
          <w:cs/>
          <w:lang w:val="en-US"/>
        </w:rPr>
        <w:t xml:space="preserve"> </w:t>
      </w:r>
      <w:r w:rsidR="0005036D">
        <w:rPr>
          <w:b w:val="0"/>
          <w:bCs w:val="0"/>
          <w:i w:val="0"/>
          <w:iCs w:val="0"/>
          <w:lang w:val="en-US"/>
        </w:rPr>
        <w:t>163</w:t>
      </w:r>
      <w:r w:rsidR="0005036D" w:rsidRPr="0005036D">
        <w:rPr>
          <w:b w:val="0"/>
          <w:bCs w:val="0"/>
          <w:i w:val="0"/>
          <w:iCs w:val="0"/>
          <w:lang w:val="en-US"/>
        </w:rPr>
        <w:t xml:space="preserve"> </w:t>
      </w:r>
      <w:r w:rsidR="0005036D" w:rsidRPr="0005036D">
        <w:rPr>
          <w:b w:val="0"/>
          <w:bCs w:val="0"/>
          <w:i w:val="0"/>
          <w:iCs w:val="0"/>
          <w:cs/>
          <w:lang w:val="en-US"/>
        </w:rPr>
        <w:t>ล้านบาท นอกจากนี้การเปลี่ยนแปลงดังกล่าวยังส่งผลกระทบต่อรายการอื่น</w:t>
      </w:r>
      <w:r w:rsidR="0005036D">
        <w:rPr>
          <w:b w:val="0"/>
          <w:bCs w:val="0"/>
          <w:i w:val="0"/>
          <w:iCs w:val="0"/>
          <w:lang w:val="en-US"/>
        </w:rPr>
        <w:t xml:space="preserve"> </w:t>
      </w:r>
      <w:r w:rsidR="0005036D" w:rsidRPr="0005036D">
        <w:rPr>
          <w:b w:val="0"/>
          <w:bCs w:val="0"/>
          <w:i w:val="0"/>
          <w:iCs w:val="0"/>
          <w:cs/>
          <w:lang w:val="en-US"/>
        </w:rPr>
        <w:t>ๆ</w:t>
      </w:r>
      <w:r w:rsidR="0005036D">
        <w:rPr>
          <w:b w:val="0"/>
          <w:bCs w:val="0"/>
          <w:i w:val="0"/>
          <w:iCs w:val="0"/>
          <w:lang w:val="en-US"/>
        </w:rPr>
        <w:t xml:space="preserve"> </w:t>
      </w:r>
      <w:r w:rsidR="0005036D" w:rsidRPr="0005036D">
        <w:rPr>
          <w:b w:val="0"/>
          <w:bCs w:val="0"/>
          <w:i w:val="0"/>
          <w:iCs w:val="0"/>
          <w:cs/>
          <w:lang w:val="en-US"/>
        </w:rPr>
        <w:t>ในงบฐานะการเงินรวม นั่นคือ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 xml:space="preserve"> สินทรัพย์รวมลดลง </w:t>
      </w:r>
      <w:r w:rsidR="0005036D">
        <w:rPr>
          <w:b w:val="0"/>
          <w:bCs w:val="0"/>
          <w:i w:val="0"/>
          <w:iCs w:val="0"/>
          <w:lang w:val="en-US"/>
        </w:rPr>
        <w:t xml:space="preserve">2,118 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 xml:space="preserve">ล้านบาท และหนี้สินรวมลดลง </w:t>
      </w:r>
      <w:r w:rsidR="0005036D">
        <w:rPr>
          <w:b w:val="0"/>
          <w:bCs w:val="0"/>
          <w:i w:val="0"/>
          <w:iCs w:val="0"/>
          <w:lang w:val="en-US"/>
        </w:rPr>
        <w:t xml:space="preserve">521 </w:t>
      </w:r>
      <w:r w:rsidR="0005036D">
        <w:rPr>
          <w:rFonts w:hint="cs"/>
          <w:b w:val="0"/>
          <w:bCs w:val="0"/>
          <w:i w:val="0"/>
          <w:iCs w:val="0"/>
          <w:cs/>
          <w:lang w:val="en-US"/>
        </w:rPr>
        <w:t>ล้านบาท</w:t>
      </w:r>
    </w:p>
    <w:sectPr w:rsidR="00D77E29" w:rsidRPr="00711319" w:rsidSect="00BE5628"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E2941" w14:textId="77777777" w:rsidR="009E1607" w:rsidRDefault="009E1607">
      <w:r>
        <w:separator/>
      </w:r>
    </w:p>
  </w:endnote>
  <w:endnote w:type="continuationSeparator" w:id="0">
    <w:p w14:paraId="37FF3240" w14:textId="77777777" w:rsidR="009E1607" w:rsidRDefault="009E1607">
      <w:r>
        <w:continuationSeparator/>
      </w:r>
    </w:p>
  </w:endnote>
  <w:endnote w:type="continuationNotice" w:id="1">
    <w:p w14:paraId="73991AC9" w14:textId="77777777" w:rsidR="009E1607" w:rsidRDefault="009E16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2DB4338" w14:textId="77777777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</w:t>
        </w:r>
        <w:r w:rsidR="00B176C5">
          <w:rPr>
            <w:noProof/>
            <w:sz w:val="30"/>
            <w:szCs w:val="30"/>
          </w:rPr>
          <w:t>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0DE50D6" w14:textId="77777777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5</w:t>
        </w:r>
        <w:r w:rsidR="00B176C5">
          <w:rPr>
            <w:noProof/>
            <w:sz w:val="30"/>
            <w:szCs w:val="30"/>
          </w:rPr>
          <w:t>5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16BFF" w14:textId="398B408F" w:rsidR="00242F0D" w:rsidRPr="00FB5D89" w:rsidRDefault="00926D76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59" behindDoc="0" locked="0" layoutInCell="1" allowOverlap="1" wp14:anchorId="2E388EE8" wp14:editId="0CB5C2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041019951" name="Text Box 95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D75D0" w14:textId="5F0D5CAA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388EE8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112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5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cJEA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Vcknw/hbqI60FcKJcO/kqqXWa+HDi0BimBYh&#10;1YZnOmoNXcnhbHHWAP78lz/mE/AU5awjxZTckqQ5098tERLFNRg4GNtkjGf5lCBhdm8egHQ4pifh&#10;ZDLJi0EPZo1g3kjPy9iIQsJKalfy7WA+hJN06T1ItVymJNKRE2FtN07G0hGuiOVr/ybQnQEPRNUT&#10;DHISxTvcT7nxpnfLfSD0EykR2hOQZ8RJg4mr83uJIv/9P2VdX/XiF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sGaXCR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042D75D0" w14:textId="5F0D5CAA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FB5D89">
      <w:rPr>
        <w:rStyle w:val="PageNumber"/>
        <w:rFonts w:cs="Angsana New"/>
        <w:sz w:val="30"/>
        <w:szCs w:val="30"/>
      </w:rPr>
      <w:fldChar w:fldCharType="begin"/>
    </w:r>
    <w:r w:rsidR="00242F0D" w:rsidRPr="00FB5D89">
      <w:rPr>
        <w:rStyle w:val="PageNumber"/>
        <w:rFonts w:cs="Angsana New"/>
        <w:sz w:val="30"/>
        <w:szCs w:val="30"/>
      </w:rPr>
      <w:instrText xml:space="preserve">PAGE  </w:instrText>
    </w:r>
    <w:r w:rsidR="00242F0D" w:rsidRPr="00FB5D89">
      <w:rPr>
        <w:rStyle w:val="PageNumber"/>
        <w:rFonts w:cs="Angsana New"/>
        <w:sz w:val="30"/>
        <w:szCs w:val="30"/>
      </w:rPr>
      <w:fldChar w:fldCharType="separate"/>
    </w:r>
    <w:r w:rsidR="00242F0D">
      <w:rPr>
        <w:rStyle w:val="PageNumber"/>
        <w:rFonts w:cs="Angsana New"/>
        <w:noProof/>
        <w:sz w:val="30"/>
        <w:szCs w:val="30"/>
      </w:rPr>
      <w:t>9</w:t>
    </w:r>
    <w:r w:rsidR="00B176C5">
      <w:rPr>
        <w:rStyle w:val="PageNumber"/>
        <w:rFonts w:cs="Angsana New"/>
        <w:noProof/>
        <w:sz w:val="30"/>
        <w:szCs w:val="30"/>
      </w:rPr>
      <w:t>1</w:t>
    </w:r>
    <w:r w:rsidR="00242F0D"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7102BE43" w:rsidR="00242F0D" w:rsidRPr="00960645" w:rsidRDefault="00242F0D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ED455F">
      <w:rPr>
        <w:i/>
        <w:iCs/>
        <w:noProof/>
        <w:sz w:val="30"/>
        <w:szCs w:val="30"/>
        <w:lang w:val="fr-FR"/>
      </w:rPr>
      <w:t>OSPt3-YE'25-set</w:t>
    </w:r>
    <w:r>
      <w:rPr>
        <w:noProof/>
      </w:rPr>
      <w:fldChar w:fldCharType="end"/>
    </w:r>
  </w:p>
  <w:p w14:paraId="4307856B" w14:textId="77777777" w:rsidR="00242F0D" w:rsidRPr="004E4BE4" w:rsidRDefault="00242F0D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768A6C53" w14:textId="77777777" w:rsidR="00242F0D" w:rsidRPr="00B248A7" w:rsidRDefault="00242F0D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1D939CE5" w14:textId="77777777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20087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83EDD9C" w14:textId="77777777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3431033" w14:textId="77777777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431" w14:textId="178691B0" w:rsidR="00242F0D" w:rsidRPr="00BD4322" w:rsidRDefault="00926D76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>
      <w:rPr>
        <w:rFonts w:cs="Angsana New" w:hint="cs"/>
        <w:noProof/>
        <w:sz w:val="30"/>
        <w:szCs w:val="30"/>
        <w:lang w:val="th-TH"/>
      </w:rPr>
      <mc:AlternateContent>
        <mc:Choice Requires="wps">
          <w:drawing>
            <wp:anchor distT="0" distB="0" distL="0" distR="0" simplePos="0" relativeHeight="251658264" behindDoc="0" locked="0" layoutInCell="1" allowOverlap="1" wp14:anchorId="208FD77E" wp14:editId="59F4EA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95005" cy="355600"/>
              <wp:effectExtent l="0" t="0" r="10795" b="0"/>
              <wp:wrapNone/>
              <wp:docPr id="1798247066" name="Text Box 10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950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D4C1F" w14:textId="37DE28E3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FD77E"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113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653.15pt;height:28pt;z-index:251658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" filled="f" stroked="f">
              <v:textbox style="mso-fit-shape-to-text:t" inset="0,0,0,15pt">
                <w:txbxContent>
                  <w:p w14:paraId="4E7D4C1F" w14:textId="37DE28E3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="00242F0D"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separate"/>
    </w:r>
    <w:r w:rsidR="00242F0D">
      <w:rPr>
        <w:rStyle w:val="PageNumber"/>
        <w:rFonts w:cs="Angsana New"/>
        <w:noProof/>
        <w:sz w:val="30"/>
        <w:szCs w:val="30"/>
        <w:cs/>
      </w:rPr>
      <w:t>76</w:t>
    </w:r>
    <w:r w:rsidR="00242F0D"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242F0D" w:rsidRDefault="00242F0D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5CC4" w14:textId="0C66EA94" w:rsidR="00242F0D" w:rsidRPr="00173BD7" w:rsidRDefault="00926D76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65" behindDoc="0" locked="0" layoutInCell="1" allowOverlap="1" wp14:anchorId="6341F7D8" wp14:editId="56BF6F6D">
              <wp:simplePos x="3689498" y="1002650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15050" cy="520700"/>
              <wp:effectExtent l="0" t="0" r="0" b="0"/>
              <wp:wrapNone/>
              <wp:docPr id="2006488352" name="Text Box 101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505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34391" w14:textId="211420CB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1F7D8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114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1.5pt;height:41pt;z-index:25165826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" filled="f" stroked="f">
              <v:textbox style="mso-fit-shape-to-text:t" inset="0,0,0,15pt">
                <w:txbxContent>
                  <w:p w14:paraId="7F134391" w14:textId="211420CB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173BD7">
      <w:rPr>
        <w:rStyle w:val="PageNumber"/>
        <w:rFonts w:cs="Angsana New"/>
        <w:sz w:val="30"/>
        <w:szCs w:val="30"/>
      </w:rPr>
      <w:fldChar w:fldCharType="begin"/>
    </w:r>
    <w:r w:rsidR="00242F0D" w:rsidRPr="00173BD7">
      <w:rPr>
        <w:rStyle w:val="PageNumber"/>
        <w:rFonts w:cs="Angsana New"/>
        <w:sz w:val="30"/>
        <w:szCs w:val="30"/>
      </w:rPr>
      <w:instrText xml:space="preserve">PAGE  </w:instrText>
    </w:r>
    <w:r w:rsidR="00242F0D" w:rsidRPr="00173BD7">
      <w:rPr>
        <w:rStyle w:val="PageNumber"/>
        <w:rFonts w:cs="Angsana New"/>
        <w:sz w:val="30"/>
        <w:szCs w:val="30"/>
      </w:rPr>
      <w:fldChar w:fldCharType="separate"/>
    </w:r>
    <w:r w:rsidR="00242F0D">
      <w:rPr>
        <w:rStyle w:val="PageNumber"/>
        <w:rFonts w:cs="Angsana New"/>
        <w:noProof/>
        <w:sz w:val="30"/>
        <w:szCs w:val="30"/>
      </w:rPr>
      <w:t>7</w:t>
    </w:r>
    <w:r w:rsidR="00B176C5">
      <w:rPr>
        <w:rStyle w:val="PageNumber"/>
        <w:rFonts w:cs="Angsana New"/>
        <w:noProof/>
        <w:sz w:val="30"/>
        <w:szCs w:val="30"/>
      </w:rPr>
      <w:t>8</w:t>
    </w:r>
    <w:r w:rsidR="00242F0D"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242F0D" w:rsidRPr="00175C2C" w:rsidRDefault="00242F0D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DBA56" w14:textId="77777777" w:rsidR="009E1607" w:rsidRDefault="009E1607">
      <w:r>
        <w:separator/>
      </w:r>
    </w:p>
  </w:footnote>
  <w:footnote w:type="continuationSeparator" w:id="0">
    <w:p w14:paraId="0E5861B6" w14:textId="77777777" w:rsidR="009E1607" w:rsidRDefault="009E1607">
      <w:r>
        <w:continuationSeparator/>
      </w:r>
    </w:p>
  </w:footnote>
  <w:footnote w:type="continuationNotice" w:id="1">
    <w:p w14:paraId="4C1B7A4F" w14:textId="77777777" w:rsidR="009E1607" w:rsidRDefault="009E16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C460" w14:textId="223F196E" w:rsidR="00242F0D" w:rsidRDefault="00242F0D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242F0D" w:rsidRDefault="00242F0D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7C85D95D" w:rsidR="00242F0D" w:rsidRDefault="00242F0D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</w:t>
    </w:r>
    <w:r w:rsidR="00C376E3">
      <w:rPr>
        <w:b/>
        <w:bCs/>
        <w:sz w:val="32"/>
        <w:szCs w:val="32"/>
      </w:rPr>
      <w:t>8</w:t>
    </w:r>
  </w:p>
  <w:p w14:paraId="1D479AA8" w14:textId="77777777" w:rsidR="00242F0D" w:rsidRPr="007720F6" w:rsidRDefault="00242F0D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BCCD" w14:textId="576751F0" w:rsidR="00242F0D" w:rsidRDefault="00926D7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31BF3629" wp14:editId="0D0CDF2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854967979" name="Text Box 83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D70472" w14:textId="63D26DAB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F3629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110" type="#_x0000_t202" alt="Confidential (Internal and OSP Partner Use)" style="position:absolute;left:0;text-align:left;margin-left:155.4pt;margin-top:0;width:206.6pt;height:28pt;z-index:2516582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" filled="f" stroked="f">
              <v:textbox style="mso-fit-shape-to-text:t" inset="0,15pt,20pt,0">
                <w:txbxContent>
                  <w:p w14:paraId="50D70472" w14:textId="63D26DAB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B4FE" w14:textId="07528D49" w:rsidR="00242F0D" w:rsidRPr="003C763B" w:rsidRDefault="00926D76" w:rsidP="00787E85">
    <w:pPr>
      <w:pStyle w:val="Header"/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noProof/>
        <w:sz w:val="32"/>
        <w:szCs w:val="32"/>
        <w:lang w:val="th-TH"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0502EBFC" wp14:editId="431B85A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1788298651" name="Text Box 82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AE6D22" w14:textId="139D95AF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2EBFC" id="_x0000_t202" coordsize="21600,21600" o:spt="202" path="m,l,21600r21600,l21600,xe">
              <v:stroke joinstyle="miter"/>
              <v:path gradientshapeok="t" o:connecttype="rect"/>
            </v:shapetype>
            <v:shape id="Text Box 82" o:spid="_x0000_s1111" type="#_x0000_t202" alt="Confidential (Internal and OSP Partner Use)" style="position:absolute;left:0;text-align:left;margin-left:155.4pt;margin-top:0;width:206.6pt;height:28pt;z-index:251658247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" filled="f" stroked="f">
              <v:textbox style="mso-fit-shape-to-text:t" inset="0,15pt,20pt,0">
                <w:txbxContent>
                  <w:p w14:paraId="59AE6D22" w14:textId="139D95AF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="00242F0D"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="00242F0D"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="00242F0D"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="00242F0D"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="00242F0D"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="00242F0D"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="00242F0D"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242F0D" w:rsidRPr="003C763B" w:rsidRDefault="00242F0D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242F0D" w:rsidRDefault="00242F0D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242F0D" w:rsidRDefault="00242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F480" w14:textId="31772DDA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242F0D" w:rsidRDefault="00242F0D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0B76D2BE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</w:t>
    </w:r>
    <w:r w:rsidR="00097B71">
      <w:rPr>
        <w:b/>
        <w:bCs/>
        <w:sz w:val="32"/>
        <w:szCs w:val="32"/>
      </w:rPr>
      <w:t>8</w:t>
    </w:r>
  </w:p>
  <w:p w14:paraId="51734490" w14:textId="77777777" w:rsidR="00242F0D" w:rsidRPr="00233F0E" w:rsidRDefault="00242F0D" w:rsidP="00E34260">
    <w:pPr>
      <w:spacing w:line="240" w:lineRule="atLeast"/>
      <w:ind w:right="360"/>
      <w:rPr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CA67E" w14:textId="5AA53211" w:rsidR="00242F0D" w:rsidRDefault="00242F0D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242F0D" w:rsidRDefault="00242F0D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0E4161F4" w:rsidR="00242F0D" w:rsidRDefault="00242F0D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</w:t>
    </w:r>
    <w:r w:rsidR="008B0CF9">
      <w:rPr>
        <w:b/>
        <w:bCs/>
        <w:sz w:val="32"/>
        <w:szCs w:val="32"/>
      </w:rPr>
      <w:t>8</w:t>
    </w:r>
  </w:p>
  <w:p w14:paraId="7F4ECA79" w14:textId="77777777" w:rsidR="00242F0D" w:rsidRPr="00233F0E" w:rsidRDefault="00242F0D" w:rsidP="004A13B6">
    <w:pPr>
      <w:spacing w:line="240" w:lineRule="auto"/>
      <w:ind w:right="360"/>
      <w:rPr>
        <w:b/>
        <w:b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49D22" w14:textId="1EB9D821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22E1D2DC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</w:t>
    </w:r>
    <w:r w:rsidR="008B0CF9">
      <w:rPr>
        <w:b/>
        <w:bCs/>
        <w:sz w:val="32"/>
        <w:szCs w:val="32"/>
      </w:rPr>
      <w:t>8</w:t>
    </w:r>
  </w:p>
  <w:p w14:paraId="7D0467C5" w14:textId="77777777" w:rsidR="00242F0D" w:rsidRPr="00233F0E" w:rsidRDefault="00242F0D" w:rsidP="00495BE1">
    <w:pPr>
      <w:rPr>
        <w:b/>
        <w:bCs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45960" w14:textId="0E7EAC57" w:rsidR="00242F0D" w:rsidRDefault="00242F0D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7A776127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</w:t>
    </w:r>
    <w:r w:rsidR="00DB4F9C">
      <w:rPr>
        <w:b/>
        <w:bCs/>
        <w:sz w:val="32"/>
        <w:szCs w:val="32"/>
      </w:rPr>
      <w:t>8</w:t>
    </w:r>
  </w:p>
  <w:p w14:paraId="1C6E2FF4" w14:textId="77777777" w:rsidR="00242F0D" w:rsidRPr="00233F0E" w:rsidRDefault="00242F0D" w:rsidP="00495BE1">
    <w:pPr>
      <w:rPr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E4229D"/>
    <w:multiLevelType w:val="hybridMultilevel"/>
    <w:tmpl w:val="1CDECB2A"/>
    <w:lvl w:ilvl="0" w:tplc="C1881B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733E"/>
    <w:multiLevelType w:val="hybridMultilevel"/>
    <w:tmpl w:val="8D462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6"/>
  </w:num>
  <w:num w:numId="5" w16cid:durableId="418214858">
    <w:abstractNumId w:val="39"/>
  </w:num>
  <w:num w:numId="6" w16cid:durableId="974212727">
    <w:abstractNumId w:val="19"/>
  </w:num>
  <w:num w:numId="7" w16cid:durableId="1610508759">
    <w:abstractNumId w:val="8"/>
  </w:num>
  <w:num w:numId="8" w16cid:durableId="789201955">
    <w:abstractNumId w:val="13"/>
  </w:num>
  <w:num w:numId="9" w16cid:durableId="287590800">
    <w:abstractNumId w:val="33"/>
  </w:num>
  <w:num w:numId="10" w16cid:durableId="1561087682">
    <w:abstractNumId w:val="24"/>
  </w:num>
  <w:num w:numId="11" w16cid:durableId="1531261333">
    <w:abstractNumId w:val="32"/>
  </w:num>
  <w:num w:numId="12" w16cid:durableId="1675451390">
    <w:abstractNumId w:val="18"/>
  </w:num>
  <w:num w:numId="13" w16cid:durableId="262029787">
    <w:abstractNumId w:val="21"/>
  </w:num>
  <w:num w:numId="14" w16cid:durableId="1223711151">
    <w:abstractNumId w:val="35"/>
  </w:num>
  <w:num w:numId="15" w16cid:durableId="207036768">
    <w:abstractNumId w:val="37"/>
  </w:num>
  <w:num w:numId="16" w16cid:durableId="2113280820">
    <w:abstractNumId w:val="3"/>
  </w:num>
  <w:num w:numId="17" w16cid:durableId="798914485">
    <w:abstractNumId w:val="25"/>
  </w:num>
  <w:num w:numId="18" w16cid:durableId="1429737263">
    <w:abstractNumId w:val="27"/>
  </w:num>
  <w:num w:numId="19" w16cid:durableId="1472671809">
    <w:abstractNumId w:val="40"/>
  </w:num>
  <w:num w:numId="20" w16cid:durableId="999118365">
    <w:abstractNumId w:val="5"/>
  </w:num>
  <w:num w:numId="21" w16cid:durableId="466358914">
    <w:abstractNumId w:val="36"/>
  </w:num>
  <w:num w:numId="22" w16cid:durableId="20920007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3"/>
  </w:num>
  <w:num w:numId="25" w16cid:durableId="2008440110">
    <w:abstractNumId w:val="34"/>
  </w:num>
  <w:num w:numId="26" w16cid:durableId="1039739570">
    <w:abstractNumId w:val="14"/>
  </w:num>
  <w:num w:numId="27" w16cid:durableId="695469416">
    <w:abstractNumId w:val="41"/>
  </w:num>
  <w:num w:numId="28" w16cid:durableId="1289974157">
    <w:abstractNumId w:val="7"/>
  </w:num>
  <w:num w:numId="29" w16cid:durableId="10510308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40"/>
  </w:num>
  <w:num w:numId="32" w16cid:durableId="16619276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5"/>
  </w:num>
  <w:num w:numId="34" w16cid:durableId="1327632069">
    <w:abstractNumId w:val="28"/>
  </w:num>
  <w:num w:numId="35" w16cid:durableId="446852416">
    <w:abstractNumId w:val="11"/>
  </w:num>
  <w:num w:numId="36" w16cid:durableId="315183619">
    <w:abstractNumId w:val="22"/>
  </w:num>
  <w:num w:numId="37" w16cid:durableId="563371542">
    <w:abstractNumId w:val="38"/>
  </w:num>
  <w:num w:numId="38" w16cid:durableId="1905068561">
    <w:abstractNumId w:val="20"/>
  </w:num>
  <w:num w:numId="39" w16cid:durableId="68112346">
    <w:abstractNumId w:val="4"/>
  </w:num>
  <w:num w:numId="40" w16cid:durableId="1242981459">
    <w:abstractNumId w:val="17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6"/>
  </w:num>
  <w:num w:numId="44" w16cid:durableId="52777480">
    <w:abstractNumId w:val="12"/>
  </w:num>
  <w:num w:numId="45" w16cid:durableId="1664964809">
    <w:abstractNumId w:val="10"/>
  </w:num>
  <w:num w:numId="46" w16cid:durableId="1401101702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4288"/>
    <w:rsid w:val="00004421"/>
    <w:rsid w:val="00004B38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A1"/>
    <w:rsid w:val="00007EC2"/>
    <w:rsid w:val="00007F67"/>
    <w:rsid w:val="00010028"/>
    <w:rsid w:val="00010328"/>
    <w:rsid w:val="0001044B"/>
    <w:rsid w:val="0001084E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5E1"/>
    <w:rsid w:val="000246F2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7120"/>
    <w:rsid w:val="00027187"/>
    <w:rsid w:val="0002743B"/>
    <w:rsid w:val="0002747C"/>
    <w:rsid w:val="0002751B"/>
    <w:rsid w:val="00027629"/>
    <w:rsid w:val="00027666"/>
    <w:rsid w:val="000277D8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D"/>
    <w:rsid w:val="00035E09"/>
    <w:rsid w:val="00035EC2"/>
    <w:rsid w:val="00036059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DBB"/>
    <w:rsid w:val="00040EB5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DAA"/>
    <w:rsid w:val="00060038"/>
    <w:rsid w:val="000603FD"/>
    <w:rsid w:val="00060431"/>
    <w:rsid w:val="000604F6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A10"/>
    <w:rsid w:val="00064DEA"/>
    <w:rsid w:val="00065020"/>
    <w:rsid w:val="00065290"/>
    <w:rsid w:val="0006562E"/>
    <w:rsid w:val="000656B1"/>
    <w:rsid w:val="00065E44"/>
    <w:rsid w:val="0006601B"/>
    <w:rsid w:val="000662E7"/>
    <w:rsid w:val="000664BF"/>
    <w:rsid w:val="00066560"/>
    <w:rsid w:val="0006659C"/>
    <w:rsid w:val="00066B2A"/>
    <w:rsid w:val="00066C1F"/>
    <w:rsid w:val="0006705C"/>
    <w:rsid w:val="00067076"/>
    <w:rsid w:val="00067234"/>
    <w:rsid w:val="000675AF"/>
    <w:rsid w:val="0006784C"/>
    <w:rsid w:val="00067BD3"/>
    <w:rsid w:val="00067EBE"/>
    <w:rsid w:val="0007016F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89A"/>
    <w:rsid w:val="00084F42"/>
    <w:rsid w:val="00084FB4"/>
    <w:rsid w:val="000851CA"/>
    <w:rsid w:val="0008521D"/>
    <w:rsid w:val="000852AB"/>
    <w:rsid w:val="0008533F"/>
    <w:rsid w:val="000853FC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A1"/>
    <w:rsid w:val="00086899"/>
    <w:rsid w:val="000868FF"/>
    <w:rsid w:val="00086921"/>
    <w:rsid w:val="00086C40"/>
    <w:rsid w:val="00086CD1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1F01"/>
    <w:rsid w:val="000A20D1"/>
    <w:rsid w:val="000A23AD"/>
    <w:rsid w:val="000A25D2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76A"/>
    <w:rsid w:val="000A6BCB"/>
    <w:rsid w:val="000A6E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37"/>
    <w:rsid w:val="000E0D6F"/>
    <w:rsid w:val="000E0E63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B46"/>
    <w:rsid w:val="000E3B9F"/>
    <w:rsid w:val="000E40ED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314"/>
    <w:rsid w:val="000E5325"/>
    <w:rsid w:val="000E5468"/>
    <w:rsid w:val="000E55D8"/>
    <w:rsid w:val="000E57BE"/>
    <w:rsid w:val="000E5F74"/>
    <w:rsid w:val="000E6046"/>
    <w:rsid w:val="000E607E"/>
    <w:rsid w:val="000E62E7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719"/>
    <w:rsid w:val="00103ADB"/>
    <w:rsid w:val="00103C9B"/>
    <w:rsid w:val="00103E82"/>
    <w:rsid w:val="00103F88"/>
    <w:rsid w:val="0010434C"/>
    <w:rsid w:val="0010442F"/>
    <w:rsid w:val="0010461E"/>
    <w:rsid w:val="001046DD"/>
    <w:rsid w:val="00104ACF"/>
    <w:rsid w:val="00104C7E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337"/>
    <w:rsid w:val="001103DF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420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55B"/>
    <w:rsid w:val="00117627"/>
    <w:rsid w:val="001176FE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653"/>
    <w:rsid w:val="00130698"/>
    <w:rsid w:val="00130844"/>
    <w:rsid w:val="001308ED"/>
    <w:rsid w:val="00130A56"/>
    <w:rsid w:val="00130BFF"/>
    <w:rsid w:val="00130C2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4F0"/>
    <w:rsid w:val="00136628"/>
    <w:rsid w:val="00136CF3"/>
    <w:rsid w:val="00136D09"/>
    <w:rsid w:val="00136F4F"/>
    <w:rsid w:val="00137032"/>
    <w:rsid w:val="0013719F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CE2"/>
    <w:rsid w:val="00145D83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FFB"/>
    <w:rsid w:val="001471EE"/>
    <w:rsid w:val="001473FB"/>
    <w:rsid w:val="00147551"/>
    <w:rsid w:val="001477B3"/>
    <w:rsid w:val="0014790A"/>
    <w:rsid w:val="00147A24"/>
    <w:rsid w:val="00147A7A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B06"/>
    <w:rsid w:val="00154B84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D50"/>
    <w:rsid w:val="00161166"/>
    <w:rsid w:val="00161449"/>
    <w:rsid w:val="00161572"/>
    <w:rsid w:val="00161578"/>
    <w:rsid w:val="0016165F"/>
    <w:rsid w:val="00161DAF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A4F"/>
    <w:rsid w:val="00164CE7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9D3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101E"/>
    <w:rsid w:val="001810AA"/>
    <w:rsid w:val="00181205"/>
    <w:rsid w:val="001813E2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F1"/>
    <w:rsid w:val="00184D91"/>
    <w:rsid w:val="00184D97"/>
    <w:rsid w:val="00184DBD"/>
    <w:rsid w:val="00184E36"/>
    <w:rsid w:val="001850C0"/>
    <w:rsid w:val="00185283"/>
    <w:rsid w:val="001858E1"/>
    <w:rsid w:val="001860E7"/>
    <w:rsid w:val="00186153"/>
    <w:rsid w:val="0018649F"/>
    <w:rsid w:val="00186845"/>
    <w:rsid w:val="00186887"/>
    <w:rsid w:val="0018689B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96D"/>
    <w:rsid w:val="00197C50"/>
    <w:rsid w:val="00197E9F"/>
    <w:rsid w:val="00197F2B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B0005"/>
    <w:rsid w:val="001B00CC"/>
    <w:rsid w:val="001B05B2"/>
    <w:rsid w:val="001B065A"/>
    <w:rsid w:val="001B072E"/>
    <w:rsid w:val="001B0783"/>
    <w:rsid w:val="001B07C1"/>
    <w:rsid w:val="001B0BF2"/>
    <w:rsid w:val="001B0F66"/>
    <w:rsid w:val="001B0FA7"/>
    <w:rsid w:val="001B101F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F7"/>
    <w:rsid w:val="001B4122"/>
    <w:rsid w:val="001B41A6"/>
    <w:rsid w:val="001B43D1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998"/>
    <w:rsid w:val="001D49B5"/>
    <w:rsid w:val="001D4BC5"/>
    <w:rsid w:val="001D53FC"/>
    <w:rsid w:val="001D5769"/>
    <w:rsid w:val="001D5920"/>
    <w:rsid w:val="001D5AEE"/>
    <w:rsid w:val="001D5BE5"/>
    <w:rsid w:val="001D5DE2"/>
    <w:rsid w:val="001D613E"/>
    <w:rsid w:val="001D6256"/>
    <w:rsid w:val="001D6305"/>
    <w:rsid w:val="001D6599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833"/>
    <w:rsid w:val="001E4968"/>
    <w:rsid w:val="001E4C1F"/>
    <w:rsid w:val="001E4CE3"/>
    <w:rsid w:val="001E5674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8F"/>
    <w:rsid w:val="001F58A6"/>
    <w:rsid w:val="001F5B9D"/>
    <w:rsid w:val="001F5C13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6C5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FF5"/>
    <w:rsid w:val="002127D8"/>
    <w:rsid w:val="002127E7"/>
    <w:rsid w:val="00212863"/>
    <w:rsid w:val="002129B0"/>
    <w:rsid w:val="002129E7"/>
    <w:rsid w:val="002129E9"/>
    <w:rsid w:val="00212CA3"/>
    <w:rsid w:val="00212CAE"/>
    <w:rsid w:val="00212E0C"/>
    <w:rsid w:val="00212E89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D95"/>
    <w:rsid w:val="00214F45"/>
    <w:rsid w:val="00215124"/>
    <w:rsid w:val="0021539F"/>
    <w:rsid w:val="002154AE"/>
    <w:rsid w:val="002156F9"/>
    <w:rsid w:val="0021583C"/>
    <w:rsid w:val="002158A2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FB"/>
    <w:rsid w:val="00223782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D4F"/>
    <w:rsid w:val="00232ED4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E"/>
    <w:rsid w:val="002343CC"/>
    <w:rsid w:val="00234AF2"/>
    <w:rsid w:val="00234B3E"/>
    <w:rsid w:val="00234C56"/>
    <w:rsid w:val="00234EC5"/>
    <w:rsid w:val="002353C5"/>
    <w:rsid w:val="0023549F"/>
    <w:rsid w:val="002357B2"/>
    <w:rsid w:val="00235B90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D82"/>
    <w:rsid w:val="00236DBE"/>
    <w:rsid w:val="00236FC7"/>
    <w:rsid w:val="00237209"/>
    <w:rsid w:val="0023735A"/>
    <w:rsid w:val="00237421"/>
    <w:rsid w:val="0023764F"/>
    <w:rsid w:val="00237937"/>
    <w:rsid w:val="00237BFC"/>
    <w:rsid w:val="00237C51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42E5"/>
    <w:rsid w:val="00244795"/>
    <w:rsid w:val="00244AAC"/>
    <w:rsid w:val="00244B3A"/>
    <w:rsid w:val="00244B52"/>
    <w:rsid w:val="00244CC5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40"/>
    <w:rsid w:val="002503CA"/>
    <w:rsid w:val="00250635"/>
    <w:rsid w:val="00250A45"/>
    <w:rsid w:val="00250C1C"/>
    <w:rsid w:val="00250C3E"/>
    <w:rsid w:val="00250E42"/>
    <w:rsid w:val="00250FAC"/>
    <w:rsid w:val="00251055"/>
    <w:rsid w:val="0025105F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267"/>
    <w:rsid w:val="0025739F"/>
    <w:rsid w:val="002579E4"/>
    <w:rsid w:val="00257A5B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2A1"/>
    <w:rsid w:val="002612E6"/>
    <w:rsid w:val="0026137C"/>
    <w:rsid w:val="00261478"/>
    <w:rsid w:val="002614DF"/>
    <w:rsid w:val="00261679"/>
    <w:rsid w:val="00261969"/>
    <w:rsid w:val="00261983"/>
    <w:rsid w:val="00261AA4"/>
    <w:rsid w:val="00261D20"/>
    <w:rsid w:val="002620BF"/>
    <w:rsid w:val="00262249"/>
    <w:rsid w:val="002624DA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B03"/>
    <w:rsid w:val="00267C91"/>
    <w:rsid w:val="00267D8C"/>
    <w:rsid w:val="00270052"/>
    <w:rsid w:val="002701C9"/>
    <w:rsid w:val="00270258"/>
    <w:rsid w:val="00270763"/>
    <w:rsid w:val="00271063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585"/>
    <w:rsid w:val="00272656"/>
    <w:rsid w:val="002726EC"/>
    <w:rsid w:val="00272740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33A"/>
    <w:rsid w:val="00280423"/>
    <w:rsid w:val="0028066B"/>
    <w:rsid w:val="00280677"/>
    <w:rsid w:val="002807B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58E"/>
    <w:rsid w:val="0028783F"/>
    <w:rsid w:val="00287924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9E5"/>
    <w:rsid w:val="002A2A96"/>
    <w:rsid w:val="002A2B4C"/>
    <w:rsid w:val="002A2E35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FBD"/>
    <w:rsid w:val="002B1336"/>
    <w:rsid w:val="002B146D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E0B"/>
    <w:rsid w:val="002B2F3D"/>
    <w:rsid w:val="002B337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C76"/>
    <w:rsid w:val="002B5FB0"/>
    <w:rsid w:val="002B60D3"/>
    <w:rsid w:val="002B620D"/>
    <w:rsid w:val="002B6324"/>
    <w:rsid w:val="002B6741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192D"/>
    <w:rsid w:val="002C1BB3"/>
    <w:rsid w:val="002C1CA2"/>
    <w:rsid w:val="002C22F4"/>
    <w:rsid w:val="002C2722"/>
    <w:rsid w:val="002C29EF"/>
    <w:rsid w:val="002C2C80"/>
    <w:rsid w:val="002C2D97"/>
    <w:rsid w:val="002C3061"/>
    <w:rsid w:val="002C371B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1F"/>
    <w:rsid w:val="002C498F"/>
    <w:rsid w:val="002C4B0A"/>
    <w:rsid w:val="002C4E38"/>
    <w:rsid w:val="002C4E6A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D0281"/>
    <w:rsid w:val="002D0344"/>
    <w:rsid w:val="002D04FE"/>
    <w:rsid w:val="002D097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E2F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800"/>
    <w:rsid w:val="002D6A3F"/>
    <w:rsid w:val="002D6A76"/>
    <w:rsid w:val="002D6AD3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8B9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676"/>
    <w:rsid w:val="002F49C5"/>
    <w:rsid w:val="002F49D5"/>
    <w:rsid w:val="002F4D4D"/>
    <w:rsid w:val="002F4F61"/>
    <w:rsid w:val="002F4FCF"/>
    <w:rsid w:val="002F513B"/>
    <w:rsid w:val="002F5320"/>
    <w:rsid w:val="002F540D"/>
    <w:rsid w:val="002F54AA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DA2"/>
    <w:rsid w:val="003021D6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23B"/>
    <w:rsid w:val="0031036A"/>
    <w:rsid w:val="003103C5"/>
    <w:rsid w:val="0031073D"/>
    <w:rsid w:val="00310B4D"/>
    <w:rsid w:val="003113F3"/>
    <w:rsid w:val="00311A76"/>
    <w:rsid w:val="00311B6E"/>
    <w:rsid w:val="00311F14"/>
    <w:rsid w:val="00312076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55"/>
    <w:rsid w:val="003133A3"/>
    <w:rsid w:val="00313560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E9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EFD"/>
    <w:rsid w:val="00324FB7"/>
    <w:rsid w:val="00325203"/>
    <w:rsid w:val="0032527A"/>
    <w:rsid w:val="00325719"/>
    <w:rsid w:val="00325BF4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70"/>
    <w:rsid w:val="00331241"/>
    <w:rsid w:val="00331504"/>
    <w:rsid w:val="003315A0"/>
    <w:rsid w:val="00331A84"/>
    <w:rsid w:val="0033231E"/>
    <w:rsid w:val="00332412"/>
    <w:rsid w:val="00332483"/>
    <w:rsid w:val="0033273D"/>
    <w:rsid w:val="003328A6"/>
    <w:rsid w:val="003334E3"/>
    <w:rsid w:val="003337C0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A0"/>
    <w:rsid w:val="00342FD9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2A"/>
    <w:rsid w:val="00363335"/>
    <w:rsid w:val="00363483"/>
    <w:rsid w:val="00363A14"/>
    <w:rsid w:val="00363C75"/>
    <w:rsid w:val="00363D68"/>
    <w:rsid w:val="0036412E"/>
    <w:rsid w:val="0036421B"/>
    <w:rsid w:val="003642BC"/>
    <w:rsid w:val="003645DB"/>
    <w:rsid w:val="00364FC7"/>
    <w:rsid w:val="00365073"/>
    <w:rsid w:val="00365083"/>
    <w:rsid w:val="0036528C"/>
    <w:rsid w:val="00365466"/>
    <w:rsid w:val="00365645"/>
    <w:rsid w:val="0036566A"/>
    <w:rsid w:val="00365D4B"/>
    <w:rsid w:val="00365EA1"/>
    <w:rsid w:val="00366162"/>
    <w:rsid w:val="00366577"/>
    <w:rsid w:val="0036658D"/>
    <w:rsid w:val="00366836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9E6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902AA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A00"/>
    <w:rsid w:val="00391A5E"/>
    <w:rsid w:val="00391CC7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856"/>
    <w:rsid w:val="00397DF4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987"/>
    <w:rsid w:val="003C6A85"/>
    <w:rsid w:val="003C6E1B"/>
    <w:rsid w:val="003C6E20"/>
    <w:rsid w:val="003C6E9F"/>
    <w:rsid w:val="003C6FF8"/>
    <w:rsid w:val="003C707F"/>
    <w:rsid w:val="003C70BA"/>
    <w:rsid w:val="003C7225"/>
    <w:rsid w:val="003C78A1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E2"/>
    <w:rsid w:val="003D6680"/>
    <w:rsid w:val="003D67C3"/>
    <w:rsid w:val="003D682F"/>
    <w:rsid w:val="003D6911"/>
    <w:rsid w:val="003D6BD8"/>
    <w:rsid w:val="003D7139"/>
    <w:rsid w:val="003D76CE"/>
    <w:rsid w:val="003D7827"/>
    <w:rsid w:val="003D798E"/>
    <w:rsid w:val="003D7C8A"/>
    <w:rsid w:val="003D7DD3"/>
    <w:rsid w:val="003D7E72"/>
    <w:rsid w:val="003D7FCD"/>
    <w:rsid w:val="003D7FCF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23C"/>
    <w:rsid w:val="003E7309"/>
    <w:rsid w:val="003E737E"/>
    <w:rsid w:val="003E780F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2C"/>
    <w:rsid w:val="003F6B63"/>
    <w:rsid w:val="003F6C29"/>
    <w:rsid w:val="003F6DC9"/>
    <w:rsid w:val="003F71E1"/>
    <w:rsid w:val="003F7468"/>
    <w:rsid w:val="003F7472"/>
    <w:rsid w:val="003F7605"/>
    <w:rsid w:val="003F7622"/>
    <w:rsid w:val="003F77BD"/>
    <w:rsid w:val="003F7987"/>
    <w:rsid w:val="003F79D4"/>
    <w:rsid w:val="003F79F3"/>
    <w:rsid w:val="003F7D54"/>
    <w:rsid w:val="003F7EC9"/>
    <w:rsid w:val="003F7EF5"/>
    <w:rsid w:val="00400182"/>
    <w:rsid w:val="004001A1"/>
    <w:rsid w:val="004001C3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A6B"/>
    <w:rsid w:val="00405B16"/>
    <w:rsid w:val="0040607F"/>
    <w:rsid w:val="004063B9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08"/>
    <w:rsid w:val="00412C26"/>
    <w:rsid w:val="004132A4"/>
    <w:rsid w:val="0041359D"/>
    <w:rsid w:val="00413833"/>
    <w:rsid w:val="004138C4"/>
    <w:rsid w:val="00413A75"/>
    <w:rsid w:val="00413AC3"/>
    <w:rsid w:val="00413B53"/>
    <w:rsid w:val="0041406D"/>
    <w:rsid w:val="0041445D"/>
    <w:rsid w:val="004144C8"/>
    <w:rsid w:val="0041454D"/>
    <w:rsid w:val="0041477F"/>
    <w:rsid w:val="00414BFB"/>
    <w:rsid w:val="00414C09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E68"/>
    <w:rsid w:val="00432237"/>
    <w:rsid w:val="0043262D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988"/>
    <w:rsid w:val="00465BC6"/>
    <w:rsid w:val="00465C6C"/>
    <w:rsid w:val="00465F1D"/>
    <w:rsid w:val="004660E1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246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5A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5B1"/>
    <w:rsid w:val="004A05F6"/>
    <w:rsid w:val="004A0624"/>
    <w:rsid w:val="004A0742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FA0"/>
    <w:rsid w:val="004A4296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1D5C"/>
    <w:rsid w:val="004C1E3B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99"/>
    <w:rsid w:val="004D2D0D"/>
    <w:rsid w:val="004D2FB7"/>
    <w:rsid w:val="004D31E5"/>
    <w:rsid w:val="004D34FC"/>
    <w:rsid w:val="004D368D"/>
    <w:rsid w:val="004D3BCA"/>
    <w:rsid w:val="004D3D46"/>
    <w:rsid w:val="004D3F2D"/>
    <w:rsid w:val="004D40A5"/>
    <w:rsid w:val="004D410E"/>
    <w:rsid w:val="004D4383"/>
    <w:rsid w:val="004D43F5"/>
    <w:rsid w:val="004D467D"/>
    <w:rsid w:val="004D4846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F54"/>
    <w:rsid w:val="004F216B"/>
    <w:rsid w:val="004F21D3"/>
    <w:rsid w:val="004F22B2"/>
    <w:rsid w:val="004F288A"/>
    <w:rsid w:val="004F2A04"/>
    <w:rsid w:val="004F2A34"/>
    <w:rsid w:val="004F2AB6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F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56B"/>
    <w:rsid w:val="00503854"/>
    <w:rsid w:val="00503860"/>
    <w:rsid w:val="0050398D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8C"/>
    <w:rsid w:val="0050664E"/>
    <w:rsid w:val="00506667"/>
    <w:rsid w:val="005066D5"/>
    <w:rsid w:val="00506774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30F"/>
    <w:rsid w:val="00523324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D34"/>
    <w:rsid w:val="00550D6D"/>
    <w:rsid w:val="00550D82"/>
    <w:rsid w:val="00550E05"/>
    <w:rsid w:val="00550F95"/>
    <w:rsid w:val="00550FA3"/>
    <w:rsid w:val="00551008"/>
    <w:rsid w:val="00551062"/>
    <w:rsid w:val="005514C9"/>
    <w:rsid w:val="005516B9"/>
    <w:rsid w:val="00551755"/>
    <w:rsid w:val="00551FF3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3244"/>
    <w:rsid w:val="0055388A"/>
    <w:rsid w:val="005538CD"/>
    <w:rsid w:val="00553AB0"/>
    <w:rsid w:val="00553B25"/>
    <w:rsid w:val="00553C60"/>
    <w:rsid w:val="00553E24"/>
    <w:rsid w:val="00553FAB"/>
    <w:rsid w:val="0055404F"/>
    <w:rsid w:val="0055420D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CE"/>
    <w:rsid w:val="005608DE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A6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B3B"/>
    <w:rsid w:val="00571DDA"/>
    <w:rsid w:val="00571EF6"/>
    <w:rsid w:val="0057235C"/>
    <w:rsid w:val="00572623"/>
    <w:rsid w:val="005728B4"/>
    <w:rsid w:val="00572AE2"/>
    <w:rsid w:val="00572AEE"/>
    <w:rsid w:val="00572BB0"/>
    <w:rsid w:val="00572D4E"/>
    <w:rsid w:val="00572D9A"/>
    <w:rsid w:val="00572E49"/>
    <w:rsid w:val="0057327B"/>
    <w:rsid w:val="005733BF"/>
    <w:rsid w:val="00573470"/>
    <w:rsid w:val="00573524"/>
    <w:rsid w:val="0057365F"/>
    <w:rsid w:val="005737A3"/>
    <w:rsid w:val="0057384D"/>
    <w:rsid w:val="005738F5"/>
    <w:rsid w:val="00573FEC"/>
    <w:rsid w:val="00574521"/>
    <w:rsid w:val="00574794"/>
    <w:rsid w:val="0057499D"/>
    <w:rsid w:val="00574A40"/>
    <w:rsid w:val="00574B4D"/>
    <w:rsid w:val="00574C3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90"/>
    <w:rsid w:val="00585612"/>
    <w:rsid w:val="00585699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3092"/>
    <w:rsid w:val="005932B1"/>
    <w:rsid w:val="00593681"/>
    <w:rsid w:val="00593740"/>
    <w:rsid w:val="005937C5"/>
    <w:rsid w:val="0059393E"/>
    <w:rsid w:val="00593AE4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612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1160"/>
    <w:rsid w:val="005A1267"/>
    <w:rsid w:val="005A15D8"/>
    <w:rsid w:val="005A17F5"/>
    <w:rsid w:val="005A1B5C"/>
    <w:rsid w:val="005A1BA0"/>
    <w:rsid w:val="005A1BEB"/>
    <w:rsid w:val="005A1DC8"/>
    <w:rsid w:val="005A20A3"/>
    <w:rsid w:val="005A247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1DD"/>
    <w:rsid w:val="005A7572"/>
    <w:rsid w:val="005A7699"/>
    <w:rsid w:val="005A76FF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131"/>
    <w:rsid w:val="005B1470"/>
    <w:rsid w:val="005B154D"/>
    <w:rsid w:val="005B16CB"/>
    <w:rsid w:val="005B1863"/>
    <w:rsid w:val="005B1878"/>
    <w:rsid w:val="005B18A1"/>
    <w:rsid w:val="005B1A13"/>
    <w:rsid w:val="005B1AF6"/>
    <w:rsid w:val="005B1F2D"/>
    <w:rsid w:val="005B20DC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BF"/>
    <w:rsid w:val="005C3341"/>
    <w:rsid w:val="005C3697"/>
    <w:rsid w:val="005C398C"/>
    <w:rsid w:val="005C3AA9"/>
    <w:rsid w:val="005C3D37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63F"/>
    <w:rsid w:val="005E17D1"/>
    <w:rsid w:val="005E1914"/>
    <w:rsid w:val="005E1980"/>
    <w:rsid w:val="005E1D2F"/>
    <w:rsid w:val="005E1D7C"/>
    <w:rsid w:val="005E1F57"/>
    <w:rsid w:val="005E2188"/>
    <w:rsid w:val="005E24EA"/>
    <w:rsid w:val="005E2775"/>
    <w:rsid w:val="005E2866"/>
    <w:rsid w:val="005E288F"/>
    <w:rsid w:val="005E309D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7EB"/>
    <w:rsid w:val="005F2939"/>
    <w:rsid w:val="005F2985"/>
    <w:rsid w:val="005F2AF5"/>
    <w:rsid w:val="005F2B42"/>
    <w:rsid w:val="005F30B0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86A"/>
    <w:rsid w:val="005F6A18"/>
    <w:rsid w:val="005F6AC8"/>
    <w:rsid w:val="005F6B0C"/>
    <w:rsid w:val="005F6B96"/>
    <w:rsid w:val="005F6F09"/>
    <w:rsid w:val="005F6F91"/>
    <w:rsid w:val="005F70F7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44"/>
    <w:rsid w:val="00600BB8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A82"/>
    <w:rsid w:val="00602BDD"/>
    <w:rsid w:val="00603068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49"/>
    <w:rsid w:val="006044D6"/>
    <w:rsid w:val="006045BB"/>
    <w:rsid w:val="0060491B"/>
    <w:rsid w:val="00604FE8"/>
    <w:rsid w:val="006050D3"/>
    <w:rsid w:val="00605319"/>
    <w:rsid w:val="006054F0"/>
    <w:rsid w:val="0060570E"/>
    <w:rsid w:val="006057C0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ED5"/>
    <w:rsid w:val="0061079D"/>
    <w:rsid w:val="00610872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D9D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BDF"/>
    <w:rsid w:val="00614E0C"/>
    <w:rsid w:val="006150FC"/>
    <w:rsid w:val="0061538C"/>
    <w:rsid w:val="006153E7"/>
    <w:rsid w:val="006157EC"/>
    <w:rsid w:val="0061581D"/>
    <w:rsid w:val="00615939"/>
    <w:rsid w:val="00615AFF"/>
    <w:rsid w:val="00615D56"/>
    <w:rsid w:val="00615EF4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C51"/>
    <w:rsid w:val="00620116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D1E"/>
    <w:rsid w:val="00630E38"/>
    <w:rsid w:val="00630EE1"/>
    <w:rsid w:val="00630F0E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A1C"/>
    <w:rsid w:val="00634B06"/>
    <w:rsid w:val="00634C39"/>
    <w:rsid w:val="00634C3F"/>
    <w:rsid w:val="00634CD6"/>
    <w:rsid w:val="00635158"/>
    <w:rsid w:val="00635166"/>
    <w:rsid w:val="00635210"/>
    <w:rsid w:val="006352B8"/>
    <w:rsid w:val="00635912"/>
    <w:rsid w:val="00635B2D"/>
    <w:rsid w:val="00635E86"/>
    <w:rsid w:val="00636083"/>
    <w:rsid w:val="006361E6"/>
    <w:rsid w:val="006368C0"/>
    <w:rsid w:val="0063692B"/>
    <w:rsid w:val="0063693C"/>
    <w:rsid w:val="006369B4"/>
    <w:rsid w:val="00636A0A"/>
    <w:rsid w:val="00636B70"/>
    <w:rsid w:val="00636EE0"/>
    <w:rsid w:val="00636FF0"/>
    <w:rsid w:val="00637085"/>
    <w:rsid w:val="00637167"/>
    <w:rsid w:val="00637402"/>
    <w:rsid w:val="00637A76"/>
    <w:rsid w:val="00637D62"/>
    <w:rsid w:val="00637E16"/>
    <w:rsid w:val="00640019"/>
    <w:rsid w:val="006400BF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B2F"/>
    <w:rsid w:val="00653C42"/>
    <w:rsid w:val="00653D41"/>
    <w:rsid w:val="00653FD1"/>
    <w:rsid w:val="00654112"/>
    <w:rsid w:val="006542FA"/>
    <w:rsid w:val="00654531"/>
    <w:rsid w:val="006547DB"/>
    <w:rsid w:val="006549AE"/>
    <w:rsid w:val="006549CC"/>
    <w:rsid w:val="00654AA7"/>
    <w:rsid w:val="00654C31"/>
    <w:rsid w:val="00654DF1"/>
    <w:rsid w:val="00654DF4"/>
    <w:rsid w:val="00655067"/>
    <w:rsid w:val="006558FE"/>
    <w:rsid w:val="00655B2B"/>
    <w:rsid w:val="00655B71"/>
    <w:rsid w:val="00655B9B"/>
    <w:rsid w:val="00655D9B"/>
    <w:rsid w:val="00655DA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603"/>
    <w:rsid w:val="006628EF"/>
    <w:rsid w:val="0066290F"/>
    <w:rsid w:val="0066296F"/>
    <w:rsid w:val="00662AE9"/>
    <w:rsid w:val="00662CC4"/>
    <w:rsid w:val="00662D0D"/>
    <w:rsid w:val="00662EBC"/>
    <w:rsid w:val="006635A1"/>
    <w:rsid w:val="00663607"/>
    <w:rsid w:val="00663631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C1"/>
    <w:rsid w:val="00667552"/>
    <w:rsid w:val="006675CD"/>
    <w:rsid w:val="0066788A"/>
    <w:rsid w:val="00667A41"/>
    <w:rsid w:val="00667AF3"/>
    <w:rsid w:val="00667D2A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91E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62B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9D5"/>
    <w:rsid w:val="006A5AA6"/>
    <w:rsid w:val="006A5B46"/>
    <w:rsid w:val="006A5CAB"/>
    <w:rsid w:val="006A5EDF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DB3"/>
    <w:rsid w:val="006C6ED1"/>
    <w:rsid w:val="006C720E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CC"/>
    <w:rsid w:val="006D5C88"/>
    <w:rsid w:val="006D5CC5"/>
    <w:rsid w:val="006D649B"/>
    <w:rsid w:val="006D66C4"/>
    <w:rsid w:val="006D67B6"/>
    <w:rsid w:val="006D6ABF"/>
    <w:rsid w:val="006D6BDC"/>
    <w:rsid w:val="006D6D30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A7B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F24"/>
    <w:rsid w:val="006E50E1"/>
    <w:rsid w:val="006E50F6"/>
    <w:rsid w:val="006E53FB"/>
    <w:rsid w:val="006E5786"/>
    <w:rsid w:val="006E59F8"/>
    <w:rsid w:val="006E5D1D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447"/>
    <w:rsid w:val="006E7D25"/>
    <w:rsid w:val="006E7EA8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462"/>
    <w:rsid w:val="00704677"/>
    <w:rsid w:val="00704E83"/>
    <w:rsid w:val="00704FA7"/>
    <w:rsid w:val="00705022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CEE"/>
    <w:rsid w:val="00710F96"/>
    <w:rsid w:val="00711319"/>
    <w:rsid w:val="00711821"/>
    <w:rsid w:val="007119BE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7CA"/>
    <w:rsid w:val="00721C5B"/>
    <w:rsid w:val="00721FBD"/>
    <w:rsid w:val="007222C5"/>
    <w:rsid w:val="00722341"/>
    <w:rsid w:val="00722579"/>
    <w:rsid w:val="0072297E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A76"/>
    <w:rsid w:val="00732BD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D62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5F04"/>
    <w:rsid w:val="0074603A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495"/>
    <w:rsid w:val="00752516"/>
    <w:rsid w:val="007525E1"/>
    <w:rsid w:val="0075266A"/>
    <w:rsid w:val="007528A6"/>
    <w:rsid w:val="007529C8"/>
    <w:rsid w:val="00753015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35B"/>
    <w:rsid w:val="00757498"/>
    <w:rsid w:val="007575B1"/>
    <w:rsid w:val="007576C7"/>
    <w:rsid w:val="007576D8"/>
    <w:rsid w:val="007578B3"/>
    <w:rsid w:val="00757A84"/>
    <w:rsid w:val="00757B04"/>
    <w:rsid w:val="00757B12"/>
    <w:rsid w:val="00757BF4"/>
    <w:rsid w:val="00757C90"/>
    <w:rsid w:val="00757D7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49"/>
    <w:rsid w:val="00762DF0"/>
    <w:rsid w:val="00762F39"/>
    <w:rsid w:val="0076309A"/>
    <w:rsid w:val="00763622"/>
    <w:rsid w:val="00763629"/>
    <w:rsid w:val="00763721"/>
    <w:rsid w:val="0076388E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6"/>
    <w:rsid w:val="00773622"/>
    <w:rsid w:val="00773839"/>
    <w:rsid w:val="007739FF"/>
    <w:rsid w:val="00773B56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38"/>
    <w:rsid w:val="00795B06"/>
    <w:rsid w:val="00795BB3"/>
    <w:rsid w:val="00795CF5"/>
    <w:rsid w:val="00795E84"/>
    <w:rsid w:val="007961AF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358"/>
    <w:rsid w:val="007A4540"/>
    <w:rsid w:val="007A4683"/>
    <w:rsid w:val="007A4989"/>
    <w:rsid w:val="007A4B34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96"/>
    <w:rsid w:val="007A7F38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E21"/>
    <w:rsid w:val="007B3505"/>
    <w:rsid w:val="007B35F5"/>
    <w:rsid w:val="007B3626"/>
    <w:rsid w:val="007B3713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6FA"/>
    <w:rsid w:val="007B59EB"/>
    <w:rsid w:val="007B5BB4"/>
    <w:rsid w:val="007B5FF4"/>
    <w:rsid w:val="007B65A2"/>
    <w:rsid w:val="007B65FD"/>
    <w:rsid w:val="007B660D"/>
    <w:rsid w:val="007B6835"/>
    <w:rsid w:val="007B6AC6"/>
    <w:rsid w:val="007B6B59"/>
    <w:rsid w:val="007B6BA6"/>
    <w:rsid w:val="007B725B"/>
    <w:rsid w:val="007B7283"/>
    <w:rsid w:val="007B7544"/>
    <w:rsid w:val="007B797B"/>
    <w:rsid w:val="007B797C"/>
    <w:rsid w:val="007B7B3C"/>
    <w:rsid w:val="007B7D9F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5ECB"/>
    <w:rsid w:val="007C62E5"/>
    <w:rsid w:val="007C6499"/>
    <w:rsid w:val="007C6584"/>
    <w:rsid w:val="007C68DA"/>
    <w:rsid w:val="007C6B65"/>
    <w:rsid w:val="007C6CF7"/>
    <w:rsid w:val="007C71ED"/>
    <w:rsid w:val="007C727C"/>
    <w:rsid w:val="007C7463"/>
    <w:rsid w:val="007C75C5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A24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E4F"/>
    <w:rsid w:val="007E20F3"/>
    <w:rsid w:val="007E2120"/>
    <w:rsid w:val="007E2144"/>
    <w:rsid w:val="007E22A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CDC"/>
    <w:rsid w:val="007E4D79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21E0"/>
    <w:rsid w:val="007F22EF"/>
    <w:rsid w:val="007F238A"/>
    <w:rsid w:val="007F23C8"/>
    <w:rsid w:val="007F25DE"/>
    <w:rsid w:val="007F25FF"/>
    <w:rsid w:val="007F272E"/>
    <w:rsid w:val="007F27D2"/>
    <w:rsid w:val="007F29D9"/>
    <w:rsid w:val="007F2A74"/>
    <w:rsid w:val="007F2ABF"/>
    <w:rsid w:val="007F2AEC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6B1"/>
    <w:rsid w:val="007F66F0"/>
    <w:rsid w:val="007F6732"/>
    <w:rsid w:val="007F6A9E"/>
    <w:rsid w:val="007F6C81"/>
    <w:rsid w:val="007F6CD9"/>
    <w:rsid w:val="007F6E08"/>
    <w:rsid w:val="007F6FCC"/>
    <w:rsid w:val="007F741C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1EE"/>
    <w:rsid w:val="00800229"/>
    <w:rsid w:val="00800464"/>
    <w:rsid w:val="00800838"/>
    <w:rsid w:val="00800A20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704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FB8"/>
    <w:rsid w:val="00807413"/>
    <w:rsid w:val="0080747E"/>
    <w:rsid w:val="008075C3"/>
    <w:rsid w:val="008076FC"/>
    <w:rsid w:val="008079BD"/>
    <w:rsid w:val="0081022A"/>
    <w:rsid w:val="0081024B"/>
    <w:rsid w:val="00810546"/>
    <w:rsid w:val="00810709"/>
    <w:rsid w:val="00810824"/>
    <w:rsid w:val="00810856"/>
    <w:rsid w:val="008108B2"/>
    <w:rsid w:val="00810B4E"/>
    <w:rsid w:val="00810BBE"/>
    <w:rsid w:val="00810E8E"/>
    <w:rsid w:val="00810F25"/>
    <w:rsid w:val="0081147F"/>
    <w:rsid w:val="00811584"/>
    <w:rsid w:val="008116F5"/>
    <w:rsid w:val="00811B5F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206A"/>
    <w:rsid w:val="00822099"/>
    <w:rsid w:val="00822282"/>
    <w:rsid w:val="00822633"/>
    <w:rsid w:val="00822675"/>
    <w:rsid w:val="008226B0"/>
    <w:rsid w:val="00822894"/>
    <w:rsid w:val="008228D4"/>
    <w:rsid w:val="008228EA"/>
    <w:rsid w:val="00822B46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420"/>
    <w:rsid w:val="00825B89"/>
    <w:rsid w:val="00825BF2"/>
    <w:rsid w:val="00825CBE"/>
    <w:rsid w:val="00825DE2"/>
    <w:rsid w:val="00825F40"/>
    <w:rsid w:val="008266EC"/>
    <w:rsid w:val="0082681D"/>
    <w:rsid w:val="008268BB"/>
    <w:rsid w:val="00826930"/>
    <w:rsid w:val="00826B8A"/>
    <w:rsid w:val="00826C84"/>
    <w:rsid w:val="00826E80"/>
    <w:rsid w:val="00826EDB"/>
    <w:rsid w:val="008271F6"/>
    <w:rsid w:val="0082730A"/>
    <w:rsid w:val="0082780A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AC7"/>
    <w:rsid w:val="00832DB9"/>
    <w:rsid w:val="00832DE3"/>
    <w:rsid w:val="0083335A"/>
    <w:rsid w:val="0083346C"/>
    <w:rsid w:val="008338BF"/>
    <w:rsid w:val="00833930"/>
    <w:rsid w:val="00833934"/>
    <w:rsid w:val="008340C6"/>
    <w:rsid w:val="008341C0"/>
    <w:rsid w:val="008341E9"/>
    <w:rsid w:val="00834368"/>
    <w:rsid w:val="00834460"/>
    <w:rsid w:val="0083476D"/>
    <w:rsid w:val="00834A37"/>
    <w:rsid w:val="00834B38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CFE"/>
    <w:rsid w:val="00837D8E"/>
    <w:rsid w:val="00837E84"/>
    <w:rsid w:val="00837F9A"/>
    <w:rsid w:val="008402DC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B69"/>
    <w:rsid w:val="00841B72"/>
    <w:rsid w:val="00841EE1"/>
    <w:rsid w:val="00842138"/>
    <w:rsid w:val="008421A9"/>
    <w:rsid w:val="00842459"/>
    <w:rsid w:val="008428BD"/>
    <w:rsid w:val="008429A1"/>
    <w:rsid w:val="00842C43"/>
    <w:rsid w:val="008430EB"/>
    <w:rsid w:val="00843305"/>
    <w:rsid w:val="00843652"/>
    <w:rsid w:val="008436BE"/>
    <w:rsid w:val="00843F95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475E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EA2"/>
    <w:rsid w:val="00872012"/>
    <w:rsid w:val="008722FE"/>
    <w:rsid w:val="0087237F"/>
    <w:rsid w:val="008726E5"/>
    <w:rsid w:val="008728E5"/>
    <w:rsid w:val="00872D79"/>
    <w:rsid w:val="00872E5C"/>
    <w:rsid w:val="00872EF6"/>
    <w:rsid w:val="008733AF"/>
    <w:rsid w:val="008733C6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7168"/>
    <w:rsid w:val="00877193"/>
    <w:rsid w:val="0087729B"/>
    <w:rsid w:val="0087750C"/>
    <w:rsid w:val="008777FE"/>
    <w:rsid w:val="00877AF0"/>
    <w:rsid w:val="00877D92"/>
    <w:rsid w:val="00877EA1"/>
    <w:rsid w:val="00877ECE"/>
    <w:rsid w:val="00880097"/>
    <w:rsid w:val="0088080A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E0B"/>
    <w:rsid w:val="0088424C"/>
    <w:rsid w:val="00884415"/>
    <w:rsid w:val="00884611"/>
    <w:rsid w:val="00884817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E8"/>
    <w:rsid w:val="008975CF"/>
    <w:rsid w:val="008975F4"/>
    <w:rsid w:val="00897601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22"/>
    <w:rsid w:val="008A7831"/>
    <w:rsid w:val="008A78FA"/>
    <w:rsid w:val="008A7FAA"/>
    <w:rsid w:val="008B034E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5114"/>
    <w:rsid w:val="008B5258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929"/>
    <w:rsid w:val="008B6E87"/>
    <w:rsid w:val="008B6EFF"/>
    <w:rsid w:val="008B7050"/>
    <w:rsid w:val="008B70B5"/>
    <w:rsid w:val="008B70F7"/>
    <w:rsid w:val="008B71AB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D7"/>
    <w:rsid w:val="008C77E7"/>
    <w:rsid w:val="008C77F2"/>
    <w:rsid w:val="008C789D"/>
    <w:rsid w:val="008C7B63"/>
    <w:rsid w:val="008C7C6A"/>
    <w:rsid w:val="008C7FE5"/>
    <w:rsid w:val="008D0567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55B"/>
    <w:rsid w:val="008D255D"/>
    <w:rsid w:val="008D2572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EF"/>
    <w:rsid w:val="008D7963"/>
    <w:rsid w:val="008D796B"/>
    <w:rsid w:val="008D799A"/>
    <w:rsid w:val="008D7A61"/>
    <w:rsid w:val="008D7E17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93"/>
    <w:rsid w:val="008E2F9B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9A"/>
    <w:rsid w:val="008E55D3"/>
    <w:rsid w:val="008E55E3"/>
    <w:rsid w:val="008E5751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391"/>
    <w:rsid w:val="008F2493"/>
    <w:rsid w:val="008F24AA"/>
    <w:rsid w:val="008F269A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78C"/>
    <w:rsid w:val="009037D2"/>
    <w:rsid w:val="00903949"/>
    <w:rsid w:val="009039ED"/>
    <w:rsid w:val="00903C7A"/>
    <w:rsid w:val="00903E52"/>
    <w:rsid w:val="00903EF7"/>
    <w:rsid w:val="00903F92"/>
    <w:rsid w:val="009040AA"/>
    <w:rsid w:val="00904308"/>
    <w:rsid w:val="009047D8"/>
    <w:rsid w:val="009047F5"/>
    <w:rsid w:val="009048DC"/>
    <w:rsid w:val="009049D8"/>
    <w:rsid w:val="00904BFE"/>
    <w:rsid w:val="00904EDA"/>
    <w:rsid w:val="00905251"/>
    <w:rsid w:val="00905896"/>
    <w:rsid w:val="00905B42"/>
    <w:rsid w:val="00905B72"/>
    <w:rsid w:val="00905C01"/>
    <w:rsid w:val="00905ED6"/>
    <w:rsid w:val="00905EED"/>
    <w:rsid w:val="00905F50"/>
    <w:rsid w:val="00905F94"/>
    <w:rsid w:val="00905FB7"/>
    <w:rsid w:val="0090605A"/>
    <w:rsid w:val="009060DE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59F"/>
    <w:rsid w:val="0091067A"/>
    <w:rsid w:val="009107BF"/>
    <w:rsid w:val="00910AEB"/>
    <w:rsid w:val="00910CD6"/>
    <w:rsid w:val="00910D9D"/>
    <w:rsid w:val="00910EBA"/>
    <w:rsid w:val="009110E9"/>
    <w:rsid w:val="009111D9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F6"/>
    <w:rsid w:val="009142B3"/>
    <w:rsid w:val="009142BD"/>
    <w:rsid w:val="00914D5E"/>
    <w:rsid w:val="00915113"/>
    <w:rsid w:val="00915774"/>
    <w:rsid w:val="009159C8"/>
    <w:rsid w:val="00915A0F"/>
    <w:rsid w:val="00915A76"/>
    <w:rsid w:val="00915C81"/>
    <w:rsid w:val="00915D67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997"/>
    <w:rsid w:val="00917C75"/>
    <w:rsid w:val="00917CD0"/>
    <w:rsid w:val="00917D3F"/>
    <w:rsid w:val="009200BC"/>
    <w:rsid w:val="00920601"/>
    <w:rsid w:val="009206E8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B10"/>
    <w:rsid w:val="00926C36"/>
    <w:rsid w:val="00926C70"/>
    <w:rsid w:val="00926C74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B6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AF"/>
    <w:rsid w:val="00933416"/>
    <w:rsid w:val="00933504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E1E"/>
    <w:rsid w:val="00935038"/>
    <w:rsid w:val="009353AF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70FA"/>
    <w:rsid w:val="0093748F"/>
    <w:rsid w:val="009375EF"/>
    <w:rsid w:val="0093764B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1C"/>
    <w:rsid w:val="00956CCB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FA5"/>
    <w:rsid w:val="00962196"/>
    <w:rsid w:val="009621F4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D0"/>
    <w:rsid w:val="009668CC"/>
    <w:rsid w:val="00967095"/>
    <w:rsid w:val="00967184"/>
    <w:rsid w:val="009671EA"/>
    <w:rsid w:val="009676F7"/>
    <w:rsid w:val="00967C11"/>
    <w:rsid w:val="00967E11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D2C"/>
    <w:rsid w:val="00972E75"/>
    <w:rsid w:val="00972F4F"/>
    <w:rsid w:val="00972FB2"/>
    <w:rsid w:val="00973373"/>
    <w:rsid w:val="009734A4"/>
    <w:rsid w:val="009734CD"/>
    <w:rsid w:val="009736B5"/>
    <w:rsid w:val="009739BA"/>
    <w:rsid w:val="00973BD2"/>
    <w:rsid w:val="0097423D"/>
    <w:rsid w:val="0097435F"/>
    <w:rsid w:val="009743A4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9C"/>
    <w:rsid w:val="00977675"/>
    <w:rsid w:val="00977A4A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BF"/>
    <w:rsid w:val="00984CA0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C28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56F"/>
    <w:rsid w:val="009916B5"/>
    <w:rsid w:val="0099199B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97"/>
    <w:rsid w:val="009A2FA8"/>
    <w:rsid w:val="009A304F"/>
    <w:rsid w:val="009A3237"/>
    <w:rsid w:val="009A33B3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C22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A5F"/>
    <w:rsid w:val="009B4CBA"/>
    <w:rsid w:val="009B4DCE"/>
    <w:rsid w:val="009B4F95"/>
    <w:rsid w:val="009B500B"/>
    <w:rsid w:val="009B57E4"/>
    <w:rsid w:val="009B58AB"/>
    <w:rsid w:val="009B6125"/>
    <w:rsid w:val="009B62B8"/>
    <w:rsid w:val="009B67A0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46B"/>
    <w:rsid w:val="009D354D"/>
    <w:rsid w:val="009D38D2"/>
    <w:rsid w:val="009D3A03"/>
    <w:rsid w:val="009D3B8E"/>
    <w:rsid w:val="009D3D40"/>
    <w:rsid w:val="009D3F85"/>
    <w:rsid w:val="009D3FBD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401"/>
    <w:rsid w:val="009E1607"/>
    <w:rsid w:val="009E161A"/>
    <w:rsid w:val="009E17FC"/>
    <w:rsid w:val="009E191F"/>
    <w:rsid w:val="009E1A45"/>
    <w:rsid w:val="009E1C4A"/>
    <w:rsid w:val="009E1D33"/>
    <w:rsid w:val="009E2262"/>
    <w:rsid w:val="009E22B3"/>
    <w:rsid w:val="009E23EB"/>
    <w:rsid w:val="009E244D"/>
    <w:rsid w:val="009E2708"/>
    <w:rsid w:val="009E2716"/>
    <w:rsid w:val="009E2756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7A8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D7A"/>
    <w:rsid w:val="009F7E66"/>
    <w:rsid w:val="009F7EA9"/>
    <w:rsid w:val="009F7FF0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28A"/>
    <w:rsid w:val="00A03652"/>
    <w:rsid w:val="00A0374B"/>
    <w:rsid w:val="00A039CD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A85"/>
    <w:rsid w:val="00A05BDD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E2"/>
    <w:rsid w:val="00A07A6D"/>
    <w:rsid w:val="00A10180"/>
    <w:rsid w:val="00A10506"/>
    <w:rsid w:val="00A1057F"/>
    <w:rsid w:val="00A1065A"/>
    <w:rsid w:val="00A107DA"/>
    <w:rsid w:val="00A109B4"/>
    <w:rsid w:val="00A10AC4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987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2F87"/>
    <w:rsid w:val="00A130EF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F11"/>
    <w:rsid w:val="00A14F36"/>
    <w:rsid w:val="00A14FB7"/>
    <w:rsid w:val="00A15354"/>
    <w:rsid w:val="00A15840"/>
    <w:rsid w:val="00A15897"/>
    <w:rsid w:val="00A15B48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758"/>
    <w:rsid w:val="00A268B9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680"/>
    <w:rsid w:val="00A307AE"/>
    <w:rsid w:val="00A309AB"/>
    <w:rsid w:val="00A30AB0"/>
    <w:rsid w:val="00A31072"/>
    <w:rsid w:val="00A312DB"/>
    <w:rsid w:val="00A312FC"/>
    <w:rsid w:val="00A3137E"/>
    <w:rsid w:val="00A316FA"/>
    <w:rsid w:val="00A318C8"/>
    <w:rsid w:val="00A31D99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464"/>
    <w:rsid w:val="00A33623"/>
    <w:rsid w:val="00A33723"/>
    <w:rsid w:val="00A33E9F"/>
    <w:rsid w:val="00A33EDC"/>
    <w:rsid w:val="00A34197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388"/>
    <w:rsid w:val="00A43431"/>
    <w:rsid w:val="00A434EC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72"/>
    <w:rsid w:val="00A44F04"/>
    <w:rsid w:val="00A44F11"/>
    <w:rsid w:val="00A45171"/>
    <w:rsid w:val="00A45256"/>
    <w:rsid w:val="00A453E3"/>
    <w:rsid w:val="00A45708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BC0"/>
    <w:rsid w:val="00A60BD4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193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FB"/>
    <w:rsid w:val="00A73538"/>
    <w:rsid w:val="00A735BD"/>
    <w:rsid w:val="00A738B4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89A"/>
    <w:rsid w:val="00A74A94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10"/>
    <w:rsid w:val="00A8002B"/>
    <w:rsid w:val="00A80483"/>
    <w:rsid w:val="00A804F1"/>
    <w:rsid w:val="00A8070E"/>
    <w:rsid w:val="00A80F9C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0BF"/>
    <w:rsid w:val="00A822D2"/>
    <w:rsid w:val="00A8237F"/>
    <w:rsid w:val="00A8268F"/>
    <w:rsid w:val="00A8269B"/>
    <w:rsid w:val="00A8275C"/>
    <w:rsid w:val="00A828B7"/>
    <w:rsid w:val="00A82959"/>
    <w:rsid w:val="00A829A2"/>
    <w:rsid w:val="00A82A41"/>
    <w:rsid w:val="00A832FC"/>
    <w:rsid w:val="00A833D1"/>
    <w:rsid w:val="00A833E4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0D1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AD"/>
    <w:rsid w:val="00A901E6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F05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701"/>
    <w:rsid w:val="00A967B3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F14"/>
    <w:rsid w:val="00AA01B6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FC"/>
    <w:rsid w:val="00AA1EA6"/>
    <w:rsid w:val="00AA21C4"/>
    <w:rsid w:val="00AA256F"/>
    <w:rsid w:val="00AA2598"/>
    <w:rsid w:val="00AA26AC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A93"/>
    <w:rsid w:val="00AA3B4F"/>
    <w:rsid w:val="00AA42ED"/>
    <w:rsid w:val="00AA459D"/>
    <w:rsid w:val="00AA496C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51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B63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F0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C45"/>
    <w:rsid w:val="00AE5D05"/>
    <w:rsid w:val="00AE5E9A"/>
    <w:rsid w:val="00AE5FD3"/>
    <w:rsid w:val="00AE5FE4"/>
    <w:rsid w:val="00AE61DA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7A8"/>
    <w:rsid w:val="00AE7965"/>
    <w:rsid w:val="00AE7C3E"/>
    <w:rsid w:val="00AE7DD4"/>
    <w:rsid w:val="00AF00BA"/>
    <w:rsid w:val="00AF02D2"/>
    <w:rsid w:val="00AF0CAD"/>
    <w:rsid w:val="00AF0D0F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673"/>
    <w:rsid w:val="00AF79EA"/>
    <w:rsid w:val="00AF79FF"/>
    <w:rsid w:val="00AF7C50"/>
    <w:rsid w:val="00AF7C5D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206D"/>
    <w:rsid w:val="00B020DB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40E"/>
    <w:rsid w:val="00B039F0"/>
    <w:rsid w:val="00B03C70"/>
    <w:rsid w:val="00B03FA2"/>
    <w:rsid w:val="00B04184"/>
    <w:rsid w:val="00B04374"/>
    <w:rsid w:val="00B04383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B35"/>
    <w:rsid w:val="00B10ED4"/>
    <w:rsid w:val="00B10EE4"/>
    <w:rsid w:val="00B11164"/>
    <w:rsid w:val="00B1126A"/>
    <w:rsid w:val="00B11322"/>
    <w:rsid w:val="00B11725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87D"/>
    <w:rsid w:val="00B23D59"/>
    <w:rsid w:val="00B23F40"/>
    <w:rsid w:val="00B23FE6"/>
    <w:rsid w:val="00B2457D"/>
    <w:rsid w:val="00B24802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A3"/>
    <w:rsid w:val="00B3075D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B3A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B6F"/>
    <w:rsid w:val="00B42DF6"/>
    <w:rsid w:val="00B42E58"/>
    <w:rsid w:val="00B43018"/>
    <w:rsid w:val="00B43158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BBD"/>
    <w:rsid w:val="00B57DDF"/>
    <w:rsid w:val="00B57E2A"/>
    <w:rsid w:val="00B57E38"/>
    <w:rsid w:val="00B600A5"/>
    <w:rsid w:val="00B60602"/>
    <w:rsid w:val="00B6063B"/>
    <w:rsid w:val="00B6085C"/>
    <w:rsid w:val="00B6099B"/>
    <w:rsid w:val="00B60A17"/>
    <w:rsid w:val="00B613F9"/>
    <w:rsid w:val="00B616E9"/>
    <w:rsid w:val="00B61F5C"/>
    <w:rsid w:val="00B62007"/>
    <w:rsid w:val="00B6215A"/>
    <w:rsid w:val="00B6227D"/>
    <w:rsid w:val="00B62371"/>
    <w:rsid w:val="00B625B9"/>
    <w:rsid w:val="00B62631"/>
    <w:rsid w:val="00B62742"/>
    <w:rsid w:val="00B6296F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7103"/>
    <w:rsid w:val="00B67874"/>
    <w:rsid w:val="00B679C6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202C"/>
    <w:rsid w:val="00B720B8"/>
    <w:rsid w:val="00B720FA"/>
    <w:rsid w:val="00B723A1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F2B"/>
    <w:rsid w:val="00B7401D"/>
    <w:rsid w:val="00B742A6"/>
    <w:rsid w:val="00B74335"/>
    <w:rsid w:val="00B74406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25E"/>
    <w:rsid w:val="00B947D1"/>
    <w:rsid w:val="00B94802"/>
    <w:rsid w:val="00B94CF3"/>
    <w:rsid w:val="00B94E94"/>
    <w:rsid w:val="00B9524D"/>
    <w:rsid w:val="00B9526F"/>
    <w:rsid w:val="00B95384"/>
    <w:rsid w:val="00B95455"/>
    <w:rsid w:val="00B955D4"/>
    <w:rsid w:val="00B9570B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884"/>
    <w:rsid w:val="00BA09C5"/>
    <w:rsid w:val="00BA0C02"/>
    <w:rsid w:val="00BA0E08"/>
    <w:rsid w:val="00BA1269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A6F"/>
    <w:rsid w:val="00BA6B4E"/>
    <w:rsid w:val="00BA6C7B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8D"/>
    <w:rsid w:val="00BB00A0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3F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1B"/>
    <w:rsid w:val="00BB5AF1"/>
    <w:rsid w:val="00BB5C06"/>
    <w:rsid w:val="00BB5F3C"/>
    <w:rsid w:val="00BB608E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B3"/>
    <w:rsid w:val="00BC17DA"/>
    <w:rsid w:val="00BC17F2"/>
    <w:rsid w:val="00BC1A1A"/>
    <w:rsid w:val="00BC1AAA"/>
    <w:rsid w:val="00BC222A"/>
    <w:rsid w:val="00BC24A2"/>
    <w:rsid w:val="00BC24DD"/>
    <w:rsid w:val="00BC2660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BC9"/>
    <w:rsid w:val="00BE2C5A"/>
    <w:rsid w:val="00BE2D45"/>
    <w:rsid w:val="00BE31FC"/>
    <w:rsid w:val="00BE33CF"/>
    <w:rsid w:val="00BE35CE"/>
    <w:rsid w:val="00BE3614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952"/>
    <w:rsid w:val="00BE59C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9EE"/>
    <w:rsid w:val="00BF3AE3"/>
    <w:rsid w:val="00BF3B0D"/>
    <w:rsid w:val="00BF3BB0"/>
    <w:rsid w:val="00BF3D89"/>
    <w:rsid w:val="00BF3E41"/>
    <w:rsid w:val="00BF405A"/>
    <w:rsid w:val="00BF42FA"/>
    <w:rsid w:val="00BF4733"/>
    <w:rsid w:val="00BF47A4"/>
    <w:rsid w:val="00BF484B"/>
    <w:rsid w:val="00BF4995"/>
    <w:rsid w:val="00BF4C95"/>
    <w:rsid w:val="00BF4E60"/>
    <w:rsid w:val="00BF4FA0"/>
    <w:rsid w:val="00BF5327"/>
    <w:rsid w:val="00BF5884"/>
    <w:rsid w:val="00BF5A15"/>
    <w:rsid w:val="00BF5BD5"/>
    <w:rsid w:val="00BF5D3F"/>
    <w:rsid w:val="00BF5FF8"/>
    <w:rsid w:val="00BF6100"/>
    <w:rsid w:val="00BF610C"/>
    <w:rsid w:val="00BF62A8"/>
    <w:rsid w:val="00BF6408"/>
    <w:rsid w:val="00BF6414"/>
    <w:rsid w:val="00BF6582"/>
    <w:rsid w:val="00BF6666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533"/>
    <w:rsid w:val="00C026D2"/>
    <w:rsid w:val="00C02785"/>
    <w:rsid w:val="00C02A73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9D"/>
    <w:rsid w:val="00C05338"/>
    <w:rsid w:val="00C05553"/>
    <w:rsid w:val="00C0579C"/>
    <w:rsid w:val="00C05AD1"/>
    <w:rsid w:val="00C05B68"/>
    <w:rsid w:val="00C05FD6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C04"/>
    <w:rsid w:val="00C14EBB"/>
    <w:rsid w:val="00C150FB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E2E"/>
    <w:rsid w:val="00C17027"/>
    <w:rsid w:val="00C1708B"/>
    <w:rsid w:val="00C170A5"/>
    <w:rsid w:val="00C17191"/>
    <w:rsid w:val="00C17239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366"/>
    <w:rsid w:val="00C2762E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B13"/>
    <w:rsid w:val="00C33BD5"/>
    <w:rsid w:val="00C341CE"/>
    <w:rsid w:val="00C3420A"/>
    <w:rsid w:val="00C344BA"/>
    <w:rsid w:val="00C344D7"/>
    <w:rsid w:val="00C34532"/>
    <w:rsid w:val="00C3459F"/>
    <w:rsid w:val="00C346CE"/>
    <w:rsid w:val="00C34F65"/>
    <w:rsid w:val="00C35287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5B7"/>
    <w:rsid w:val="00C365E8"/>
    <w:rsid w:val="00C3678F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743"/>
    <w:rsid w:val="00C50BD6"/>
    <w:rsid w:val="00C50E02"/>
    <w:rsid w:val="00C50F3A"/>
    <w:rsid w:val="00C510A4"/>
    <w:rsid w:val="00C511D5"/>
    <w:rsid w:val="00C51352"/>
    <w:rsid w:val="00C5147F"/>
    <w:rsid w:val="00C5150E"/>
    <w:rsid w:val="00C517CB"/>
    <w:rsid w:val="00C51DB9"/>
    <w:rsid w:val="00C51FC4"/>
    <w:rsid w:val="00C52103"/>
    <w:rsid w:val="00C52256"/>
    <w:rsid w:val="00C52305"/>
    <w:rsid w:val="00C5286F"/>
    <w:rsid w:val="00C52905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B4"/>
    <w:rsid w:val="00C55C57"/>
    <w:rsid w:val="00C55C5B"/>
    <w:rsid w:val="00C55E21"/>
    <w:rsid w:val="00C55FA6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203D"/>
    <w:rsid w:val="00C620D6"/>
    <w:rsid w:val="00C623CF"/>
    <w:rsid w:val="00C623E4"/>
    <w:rsid w:val="00C6297A"/>
    <w:rsid w:val="00C629C6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F2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630"/>
    <w:rsid w:val="00C74721"/>
    <w:rsid w:val="00C747EA"/>
    <w:rsid w:val="00C7496B"/>
    <w:rsid w:val="00C74F89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F64"/>
    <w:rsid w:val="00C84F8C"/>
    <w:rsid w:val="00C84FED"/>
    <w:rsid w:val="00C8506D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8E1"/>
    <w:rsid w:val="00C91976"/>
    <w:rsid w:val="00C919A2"/>
    <w:rsid w:val="00C91E82"/>
    <w:rsid w:val="00C91FFE"/>
    <w:rsid w:val="00C92019"/>
    <w:rsid w:val="00C921E9"/>
    <w:rsid w:val="00C92247"/>
    <w:rsid w:val="00C9225D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433"/>
    <w:rsid w:val="00C954AB"/>
    <w:rsid w:val="00C95689"/>
    <w:rsid w:val="00C9587A"/>
    <w:rsid w:val="00C959BA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7F"/>
    <w:rsid w:val="00CA1D88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86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55D"/>
    <w:rsid w:val="00CB7C03"/>
    <w:rsid w:val="00CB7C23"/>
    <w:rsid w:val="00CB7C5C"/>
    <w:rsid w:val="00CB7F09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BB"/>
    <w:rsid w:val="00CC606C"/>
    <w:rsid w:val="00CC6155"/>
    <w:rsid w:val="00CC6197"/>
    <w:rsid w:val="00CC6228"/>
    <w:rsid w:val="00CC62C6"/>
    <w:rsid w:val="00CC637D"/>
    <w:rsid w:val="00CC64A8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FF3"/>
    <w:rsid w:val="00CC7FF8"/>
    <w:rsid w:val="00CD003F"/>
    <w:rsid w:val="00CD0183"/>
    <w:rsid w:val="00CD0195"/>
    <w:rsid w:val="00CD0231"/>
    <w:rsid w:val="00CD0603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81F"/>
    <w:rsid w:val="00CD7831"/>
    <w:rsid w:val="00CD789A"/>
    <w:rsid w:val="00CD79C3"/>
    <w:rsid w:val="00CE0355"/>
    <w:rsid w:val="00CE051C"/>
    <w:rsid w:val="00CE05B2"/>
    <w:rsid w:val="00CE07F2"/>
    <w:rsid w:val="00CE0A65"/>
    <w:rsid w:val="00CE0C04"/>
    <w:rsid w:val="00CE0C05"/>
    <w:rsid w:val="00CE1098"/>
    <w:rsid w:val="00CE11AE"/>
    <w:rsid w:val="00CE11C8"/>
    <w:rsid w:val="00CE139B"/>
    <w:rsid w:val="00CE1537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64F"/>
    <w:rsid w:val="00CF382C"/>
    <w:rsid w:val="00CF3A5D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70A5"/>
    <w:rsid w:val="00CF70E9"/>
    <w:rsid w:val="00CF737B"/>
    <w:rsid w:val="00CF7424"/>
    <w:rsid w:val="00CF7697"/>
    <w:rsid w:val="00CF78AF"/>
    <w:rsid w:val="00CF78F4"/>
    <w:rsid w:val="00D0006B"/>
    <w:rsid w:val="00D0011B"/>
    <w:rsid w:val="00D00481"/>
    <w:rsid w:val="00D00537"/>
    <w:rsid w:val="00D0058D"/>
    <w:rsid w:val="00D0067E"/>
    <w:rsid w:val="00D00805"/>
    <w:rsid w:val="00D010A0"/>
    <w:rsid w:val="00D010AB"/>
    <w:rsid w:val="00D010D7"/>
    <w:rsid w:val="00D011A4"/>
    <w:rsid w:val="00D011EE"/>
    <w:rsid w:val="00D01388"/>
    <w:rsid w:val="00D01420"/>
    <w:rsid w:val="00D0148F"/>
    <w:rsid w:val="00D01497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DC0"/>
    <w:rsid w:val="00D06E48"/>
    <w:rsid w:val="00D0701A"/>
    <w:rsid w:val="00D07167"/>
    <w:rsid w:val="00D0729C"/>
    <w:rsid w:val="00D072A3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CC"/>
    <w:rsid w:val="00D13180"/>
    <w:rsid w:val="00D1341F"/>
    <w:rsid w:val="00D13719"/>
    <w:rsid w:val="00D1374F"/>
    <w:rsid w:val="00D13948"/>
    <w:rsid w:val="00D13978"/>
    <w:rsid w:val="00D13A37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81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0DD0"/>
    <w:rsid w:val="00D210BD"/>
    <w:rsid w:val="00D2113B"/>
    <w:rsid w:val="00D211C4"/>
    <w:rsid w:val="00D21339"/>
    <w:rsid w:val="00D2134A"/>
    <w:rsid w:val="00D213DB"/>
    <w:rsid w:val="00D214E8"/>
    <w:rsid w:val="00D2164D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FEB"/>
    <w:rsid w:val="00D31F04"/>
    <w:rsid w:val="00D32019"/>
    <w:rsid w:val="00D32101"/>
    <w:rsid w:val="00D321F5"/>
    <w:rsid w:val="00D3236E"/>
    <w:rsid w:val="00D3247C"/>
    <w:rsid w:val="00D32702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736"/>
    <w:rsid w:val="00D33AA2"/>
    <w:rsid w:val="00D33AAE"/>
    <w:rsid w:val="00D33BA7"/>
    <w:rsid w:val="00D33C80"/>
    <w:rsid w:val="00D33F4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521"/>
    <w:rsid w:val="00D456F6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F3C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DAC"/>
    <w:rsid w:val="00D53E70"/>
    <w:rsid w:val="00D540E2"/>
    <w:rsid w:val="00D545A5"/>
    <w:rsid w:val="00D54724"/>
    <w:rsid w:val="00D54A10"/>
    <w:rsid w:val="00D54A71"/>
    <w:rsid w:val="00D54C53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57F6D"/>
    <w:rsid w:val="00D57F7E"/>
    <w:rsid w:val="00D6008A"/>
    <w:rsid w:val="00D60185"/>
    <w:rsid w:val="00D602D8"/>
    <w:rsid w:val="00D603FA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DD"/>
    <w:rsid w:val="00D672B4"/>
    <w:rsid w:val="00D673A1"/>
    <w:rsid w:val="00D6746B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82"/>
    <w:rsid w:val="00D74B42"/>
    <w:rsid w:val="00D74D6D"/>
    <w:rsid w:val="00D74DE8"/>
    <w:rsid w:val="00D74E4E"/>
    <w:rsid w:val="00D74EDB"/>
    <w:rsid w:val="00D750EF"/>
    <w:rsid w:val="00D751E4"/>
    <w:rsid w:val="00D7552B"/>
    <w:rsid w:val="00D757A2"/>
    <w:rsid w:val="00D7581A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E3"/>
    <w:rsid w:val="00D83F57"/>
    <w:rsid w:val="00D842F2"/>
    <w:rsid w:val="00D84754"/>
    <w:rsid w:val="00D84927"/>
    <w:rsid w:val="00D84950"/>
    <w:rsid w:val="00D84BF9"/>
    <w:rsid w:val="00D84E29"/>
    <w:rsid w:val="00D84E72"/>
    <w:rsid w:val="00D852AF"/>
    <w:rsid w:val="00D852E3"/>
    <w:rsid w:val="00D853DB"/>
    <w:rsid w:val="00D8560B"/>
    <w:rsid w:val="00D859AF"/>
    <w:rsid w:val="00D85A16"/>
    <w:rsid w:val="00D85A80"/>
    <w:rsid w:val="00D85A8B"/>
    <w:rsid w:val="00D85DED"/>
    <w:rsid w:val="00D85E24"/>
    <w:rsid w:val="00D8614D"/>
    <w:rsid w:val="00D86235"/>
    <w:rsid w:val="00D8650C"/>
    <w:rsid w:val="00D86662"/>
    <w:rsid w:val="00D8688C"/>
    <w:rsid w:val="00D868EF"/>
    <w:rsid w:val="00D8694D"/>
    <w:rsid w:val="00D86D34"/>
    <w:rsid w:val="00D86D72"/>
    <w:rsid w:val="00D86DCC"/>
    <w:rsid w:val="00D872E9"/>
    <w:rsid w:val="00D87469"/>
    <w:rsid w:val="00D8769D"/>
    <w:rsid w:val="00D87AE0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949"/>
    <w:rsid w:val="00DA3975"/>
    <w:rsid w:val="00DA3C27"/>
    <w:rsid w:val="00DA3CF0"/>
    <w:rsid w:val="00DA3DEE"/>
    <w:rsid w:val="00DA3F5F"/>
    <w:rsid w:val="00DA3F66"/>
    <w:rsid w:val="00DA4465"/>
    <w:rsid w:val="00DA44EE"/>
    <w:rsid w:val="00DA46D4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6F1"/>
    <w:rsid w:val="00DC08D6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2C"/>
    <w:rsid w:val="00DC51C8"/>
    <w:rsid w:val="00DC53ED"/>
    <w:rsid w:val="00DC5580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A5A"/>
    <w:rsid w:val="00DD3EAA"/>
    <w:rsid w:val="00DD4006"/>
    <w:rsid w:val="00DD4163"/>
    <w:rsid w:val="00DD41D6"/>
    <w:rsid w:val="00DD42DF"/>
    <w:rsid w:val="00DD44A5"/>
    <w:rsid w:val="00DD44FD"/>
    <w:rsid w:val="00DD4E1D"/>
    <w:rsid w:val="00DD505D"/>
    <w:rsid w:val="00DD51C5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AF9"/>
    <w:rsid w:val="00DE1DB0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792"/>
    <w:rsid w:val="00DE2863"/>
    <w:rsid w:val="00DE28E2"/>
    <w:rsid w:val="00DE2922"/>
    <w:rsid w:val="00DE297C"/>
    <w:rsid w:val="00DE2F3F"/>
    <w:rsid w:val="00DE30CE"/>
    <w:rsid w:val="00DE3605"/>
    <w:rsid w:val="00DE364F"/>
    <w:rsid w:val="00DE4505"/>
    <w:rsid w:val="00DE4666"/>
    <w:rsid w:val="00DE47C3"/>
    <w:rsid w:val="00DE4B1E"/>
    <w:rsid w:val="00DE4BB7"/>
    <w:rsid w:val="00DE4BDA"/>
    <w:rsid w:val="00DE4BF9"/>
    <w:rsid w:val="00DE4CB1"/>
    <w:rsid w:val="00DE5003"/>
    <w:rsid w:val="00DE50AC"/>
    <w:rsid w:val="00DE5298"/>
    <w:rsid w:val="00DE537D"/>
    <w:rsid w:val="00DE5511"/>
    <w:rsid w:val="00DE57CC"/>
    <w:rsid w:val="00DE5985"/>
    <w:rsid w:val="00DE5A64"/>
    <w:rsid w:val="00DE5AB6"/>
    <w:rsid w:val="00DE5C65"/>
    <w:rsid w:val="00DE5CCA"/>
    <w:rsid w:val="00DE5FAC"/>
    <w:rsid w:val="00DE647E"/>
    <w:rsid w:val="00DE64D7"/>
    <w:rsid w:val="00DE6513"/>
    <w:rsid w:val="00DE653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B9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7643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B0A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27E"/>
    <w:rsid w:val="00E31283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260"/>
    <w:rsid w:val="00E34440"/>
    <w:rsid w:val="00E3473F"/>
    <w:rsid w:val="00E348B4"/>
    <w:rsid w:val="00E34922"/>
    <w:rsid w:val="00E34BF1"/>
    <w:rsid w:val="00E34E88"/>
    <w:rsid w:val="00E3512A"/>
    <w:rsid w:val="00E354B9"/>
    <w:rsid w:val="00E354FA"/>
    <w:rsid w:val="00E3561B"/>
    <w:rsid w:val="00E356B5"/>
    <w:rsid w:val="00E35852"/>
    <w:rsid w:val="00E35AF0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594"/>
    <w:rsid w:val="00E41599"/>
    <w:rsid w:val="00E417FC"/>
    <w:rsid w:val="00E41831"/>
    <w:rsid w:val="00E4187E"/>
    <w:rsid w:val="00E41B06"/>
    <w:rsid w:val="00E41BF8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7AC"/>
    <w:rsid w:val="00E50D25"/>
    <w:rsid w:val="00E50D37"/>
    <w:rsid w:val="00E51134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50CB"/>
    <w:rsid w:val="00E7511B"/>
    <w:rsid w:val="00E7523B"/>
    <w:rsid w:val="00E75350"/>
    <w:rsid w:val="00E7544C"/>
    <w:rsid w:val="00E754B9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8AC"/>
    <w:rsid w:val="00E85A75"/>
    <w:rsid w:val="00E85A97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393"/>
    <w:rsid w:val="00EA268B"/>
    <w:rsid w:val="00EA2A73"/>
    <w:rsid w:val="00EA3183"/>
    <w:rsid w:val="00EA31C3"/>
    <w:rsid w:val="00EA3545"/>
    <w:rsid w:val="00EA35EF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DD1"/>
    <w:rsid w:val="00EA50FC"/>
    <w:rsid w:val="00EA5490"/>
    <w:rsid w:val="00EA57D3"/>
    <w:rsid w:val="00EA57FA"/>
    <w:rsid w:val="00EA58BE"/>
    <w:rsid w:val="00EA5E27"/>
    <w:rsid w:val="00EA60F1"/>
    <w:rsid w:val="00EA6145"/>
    <w:rsid w:val="00EA64CA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B0090"/>
    <w:rsid w:val="00EB00F5"/>
    <w:rsid w:val="00EB0191"/>
    <w:rsid w:val="00EB040B"/>
    <w:rsid w:val="00EB0508"/>
    <w:rsid w:val="00EB0568"/>
    <w:rsid w:val="00EB0814"/>
    <w:rsid w:val="00EB08A0"/>
    <w:rsid w:val="00EB10D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338E"/>
    <w:rsid w:val="00EB386B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D4D"/>
    <w:rsid w:val="00EB6143"/>
    <w:rsid w:val="00EB624B"/>
    <w:rsid w:val="00EB66E6"/>
    <w:rsid w:val="00EB682B"/>
    <w:rsid w:val="00EB682D"/>
    <w:rsid w:val="00EB6C84"/>
    <w:rsid w:val="00EB73E0"/>
    <w:rsid w:val="00EB73E2"/>
    <w:rsid w:val="00EB7CE7"/>
    <w:rsid w:val="00EC0195"/>
    <w:rsid w:val="00EC02E2"/>
    <w:rsid w:val="00EC057F"/>
    <w:rsid w:val="00EC0882"/>
    <w:rsid w:val="00EC0A88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0A"/>
    <w:rsid w:val="00EC4E17"/>
    <w:rsid w:val="00EC4E4D"/>
    <w:rsid w:val="00EC4E82"/>
    <w:rsid w:val="00EC5000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7ED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5F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147"/>
    <w:rsid w:val="00ED71A1"/>
    <w:rsid w:val="00ED7383"/>
    <w:rsid w:val="00ED748B"/>
    <w:rsid w:val="00ED795B"/>
    <w:rsid w:val="00ED7A53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F8E"/>
    <w:rsid w:val="00EE4093"/>
    <w:rsid w:val="00EE490D"/>
    <w:rsid w:val="00EE499A"/>
    <w:rsid w:val="00EE4B6F"/>
    <w:rsid w:val="00EE4C71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829"/>
    <w:rsid w:val="00EE794D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94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FF4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64A"/>
    <w:rsid w:val="00F146D7"/>
    <w:rsid w:val="00F147F5"/>
    <w:rsid w:val="00F14BE7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FBD"/>
    <w:rsid w:val="00F34133"/>
    <w:rsid w:val="00F34298"/>
    <w:rsid w:val="00F3438C"/>
    <w:rsid w:val="00F3442C"/>
    <w:rsid w:val="00F34457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E4E"/>
    <w:rsid w:val="00F36F0C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1C2"/>
    <w:rsid w:val="00F441E7"/>
    <w:rsid w:val="00F444D2"/>
    <w:rsid w:val="00F4456F"/>
    <w:rsid w:val="00F44571"/>
    <w:rsid w:val="00F449C5"/>
    <w:rsid w:val="00F449F2"/>
    <w:rsid w:val="00F44A81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9"/>
    <w:rsid w:val="00F51E7F"/>
    <w:rsid w:val="00F51EBA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9"/>
    <w:rsid w:val="00F53456"/>
    <w:rsid w:val="00F53539"/>
    <w:rsid w:val="00F5357C"/>
    <w:rsid w:val="00F537CC"/>
    <w:rsid w:val="00F5396F"/>
    <w:rsid w:val="00F53C29"/>
    <w:rsid w:val="00F53CB8"/>
    <w:rsid w:val="00F53E5D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9EA"/>
    <w:rsid w:val="00F74C7F"/>
    <w:rsid w:val="00F74DF2"/>
    <w:rsid w:val="00F74F68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7E8"/>
    <w:rsid w:val="00F8286C"/>
    <w:rsid w:val="00F82DB4"/>
    <w:rsid w:val="00F82F9C"/>
    <w:rsid w:val="00F838AC"/>
    <w:rsid w:val="00F83A1D"/>
    <w:rsid w:val="00F83A9D"/>
    <w:rsid w:val="00F83C64"/>
    <w:rsid w:val="00F842B7"/>
    <w:rsid w:val="00F849F3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FB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31"/>
    <w:rsid w:val="00FA6D5E"/>
    <w:rsid w:val="00FA6D9A"/>
    <w:rsid w:val="00FA6FEA"/>
    <w:rsid w:val="00FA71FB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4F"/>
    <w:rsid w:val="00FB29AB"/>
    <w:rsid w:val="00FB29C3"/>
    <w:rsid w:val="00FB2DA9"/>
    <w:rsid w:val="00FB2EEE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B1E"/>
    <w:rsid w:val="00FB6D3F"/>
    <w:rsid w:val="00FB6EFC"/>
    <w:rsid w:val="00FB7085"/>
    <w:rsid w:val="00FB76C7"/>
    <w:rsid w:val="00FB7704"/>
    <w:rsid w:val="00FB7B0C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2CCE"/>
    <w:rsid w:val="00FC2EAA"/>
    <w:rsid w:val="00FC2ED8"/>
    <w:rsid w:val="00FC3102"/>
    <w:rsid w:val="00FC334C"/>
    <w:rsid w:val="00FC3436"/>
    <w:rsid w:val="00FC344E"/>
    <w:rsid w:val="00FC3501"/>
    <w:rsid w:val="00FC3649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6FB"/>
    <w:rsid w:val="00FC7E36"/>
    <w:rsid w:val="00FC7F03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E2F"/>
    <w:rsid w:val="00FD0EC9"/>
    <w:rsid w:val="00FD0F99"/>
    <w:rsid w:val="00FD1054"/>
    <w:rsid w:val="00FD1062"/>
    <w:rsid w:val="00FD11AB"/>
    <w:rsid w:val="00FD145D"/>
    <w:rsid w:val="00FD16D2"/>
    <w:rsid w:val="00FD1797"/>
    <w:rsid w:val="00FD18B4"/>
    <w:rsid w:val="00FD190B"/>
    <w:rsid w:val="00FD19F7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45B"/>
    <w:rsid w:val="00FD34E1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9D"/>
    <w:rsid w:val="00FE0F47"/>
    <w:rsid w:val="00FE12D6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BA3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BD5"/>
    <w:rsid w:val="00FE4C2A"/>
    <w:rsid w:val="00FE5076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FEA"/>
    <w:rsid w:val="00FF022A"/>
    <w:rsid w:val="00FF036C"/>
    <w:rsid w:val="00FF052E"/>
    <w:rsid w:val="00FF05E5"/>
    <w:rsid w:val="00FF0A91"/>
    <w:rsid w:val="00FF0AB0"/>
    <w:rsid w:val="00FF0ABF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540027E2-ED90-465F-9BDD-86A4823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D5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chart" Target="charts/chart1.xml"/><Relationship Id="rId39" Type="http://schemas.openxmlformats.org/officeDocument/2006/relationships/footer" Target="footer9.xml"/><Relationship Id="rId21" Type="http://schemas.openxmlformats.org/officeDocument/2006/relationships/footer" Target="footer7.xml"/><Relationship Id="rId34" Type="http://schemas.openxmlformats.org/officeDocument/2006/relationships/chart" Target="charts/chart7.xm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chart" Target="charts/chart4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3.png"/><Relationship Id="rId32" Type="http://schemas.openxmlformats.org/officeDocument/2006/relationships/chart" Target="charts/chart5.xml"/><Relationship Id="rId37" Type="http://schemas.openxmlformats.org/officeDocument/2006/relationships/chart" Target="charts/chart10.xml"/><Relationship Id="rId40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2.png"/><Relationship Id="rId28" Type="http://schemas.openxmlformats.org/officeDocument/2006/relationships/chart" Target="charts/chart3.xml"/><Relationship Id="rId36" Type="http://schemas.openxmlformats.org/officeDocument/2006/relationships/chart" Target="charts/chart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1.png"/><Relationship Id="rId27" Type="http://schemas.openxmlformats.org/officeDocument/2006/relationships/chart" Target="charts/chart2.xml"/><Relationship Id="rId30" Type="http://schemas.openxmlformats.org/officeDocument/2006/relationships/header" Target="header5.xml"/><Relationship Id="rId35" Type="http://schemas.openxmlformats.org/officeDocument/2006/relationships/chart" Target="charts/chart8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image" Target="media/image4.png"/><Relationship Id="rId33" Type="http://schemas.openxmlformats.org/officeDocument/2006/relationships/chart" Target="charts/chart6.xml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21422744</c:v>
                </c:pt>
                <c:pt idx="1">
                  <c:v>2809355</c:v>
                </c:pt>
                <c:pt idx="2">
                  <c:v>1328838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AD-4C7A-B442-18D607C0532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22153901</c:v>
                </c:pt>
                <c:pt idx="1">
                  <c:v>2804167</c:v>
                </c:pt>
                <c:pt idx="2">
                  <c:v>2111407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AD-4C7A-B442-18D607C053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D11-4B57-AC70-B0CF71A16C3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D11-4B57-AC70-B0CF71A16C3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D11-4B57-AC70-B0CF71A16C34}"/>
              </c:ext>
            </c:extLst>
          </c:dPt>
          <c:dLbls>
            <c:dLbl>
              <c:idx val="0"/>
              <c:layout>
                <c:manualLayout>
                  <c:x val="0.10555555555555556"/>
                  <c:y val="0.1844094488188975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D11-4B57-AC70-B0CF71A16C34}"/>
                </c:ext>
              </c:extLst>
            </c:dLbl>
            <c:dLbl>
              <c:idx val="1"/>
              <c:layout>
                <c:manualLayout>
                  <c:x val="-5.8333333333333334E-2"/>
                  <c:y val="-8.737292213473316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D11-4B57-AC70-B0CF71A16C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highlight>
                      <a:srgbClr val="FFFF00"/>
                    </a:highlight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15258269</c:v>
                </c:pt>
                <c:pt idx="1">
                  <c:v>1900169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11-4B57-AC70-B0CF71A16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2,568.00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B97-4828-93F5-C26B72A505D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B97-4828-93F5-C26B72A505D6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B97-4828-93F5-C26B72A505D6}"/>
              </c:ext>
            </c:extLst>
          </c:dPt>
          <c:dLbls>
            <c:dLbl>
              <c:idx val="0"/>
              <c:layout>
                <c:manualLayout>
                  <c:x val="0.22071127365003546"/>
                  <c:y val="-2.103871731059519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ts val="1300"/>
                      </a:lnSpc>
                      <a:defRPr sz="1400" b="0" i="0" u="none" strike="noStrike" kern="1200" baseline="0"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8410D6F0-BEB1-4FF7-88B2-92559C04B7E7}" type="VALUE">
                      <a:rPr lang="en-US" sz="1400" dirty="0"/>
                      <a:pPr>
                        <a:lnSpc>
                          <a:spcPts val="1300"/>
                        </a:lnSpc>
                        <a:defRPr sz="1400"/>
                      </a:pPr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>
                        <a:lnSpc>
                          <a:spcPts val="1300"/>
                        </a:lnSpc>
                        <a:defRPr sz="1400"/>
                      </a:pPr>
                      <a:t>[PERCENTAGE]</a:t>
                    </a:fld>
                    <a:endParaRPr lang="en-US" sz="1400" baseline="0" dirty="0"/>
                  </a:p>
                </c:rich>
              </c:tx>
              <c:numFmt formatCode="0%" sourceLinked="0"/>
              <c:spPr>
                <a:noFill/>
                <a:ln>
                  <a:noFill/>
                </a:ln>
                <a:effectLst>
                  <a:glow rad="12700">
                    <a:schemeClr val="accent1">
                      <a:alpha val="99000"/>
                    </a:schemeClr>
                  </a:glow>
                </a:effectLst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ts val="1300"/>
                    </a:lnSpc>
                    <a:defRPr sz="1400" b="0" i="0" u="none" strike="noStrike" kern="1200" baseline="0"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B97-4828-93F5-C26B72A505D6}"/>
                </c:ext>
              </c:extLst>
            </c:dLbl>
            <c:dLbl>
              <c:idx val="1"/>
              <c:layout>
                <c:manualLayout>
                  <c:x val="-6.3768332276001038E-2"/>
                  <c:y val="5.584451878748317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B97-4828-93F5-C26B72A505D6}"/>
                </c:ext>
              </c:extLst>
            </c:dLbl>
            <c:dLbl>
              <c:idx val="2"/>
              <c:layout>
                <c:manualLayout>
                  <c:x val="-0.10851878112392359"/>
                  <c:y val="-8.1903635102606995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B97-4828-93F5-C26B72A505D6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21422744</c:v>
                </c:pt>
                <c:pt idx="1">
                  <c:v>2809355</c:v>
                </c:pt>
                <c:pt idx="2">
                  <c:v>1328838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97-4828-93F5-C26B72A505D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AE7-4E73-A108-C0B9704CAC19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AE7-4E73-A108-C0B9704CAC19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AE7-4E73-A108-C0B9704CAC19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3.4893780823379607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AE7-4E73-A108-C0B9704CAC19}"/>
                </c:ext>
              </c:extLst>
            </c:dLbl>
            <c:dLbl>
              <c:idx val="1"/>
              <c:layout>
                <c:manualLayout>
                  <c:x val="9.8650562459983285E-2"/>
                  <c:y val="-7.2525744906281678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AE7-4E73-A108-C0B9704CAC19}"/>
                </c:ext>
              </c:extLst>
            </c:dLbl>
            <c:dLbl>
              <c:idx val="2"/>
              <c:layout>
                <c:manualLayout>
                  <c:x val="4.1282400281548004E-2"/>
                  <c:y val="6.5416072748892787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AE7-4E73-A108-C0B9704CAC19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22153901</c:v>
                </c:pt>
                <c:pt idx="1">
                  <c:v>2111407</c:v>
                </c:pt>
                <c:pt idx="2">
                  <c:v>2804167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AE7-4E73-A108-C0B9704CAC1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AE7-4E73-A108-C0B9704CAC1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AE7-4E73-A108-C0B9704CAC1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AE7-4E73-A108-C0B9704CAC1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FAE7-4E73-A108-C0B9704CAC1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F-FAE7-4E73-A108-C0B9704CAC1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18787510</c:v>
                </c:pt>
                <c:pt idx="1">
                  <c:v>6773427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B7-4248-8323-E336AC9F69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20583714</c:v>
                </c:pt>
                <c:pt idx="1">
                  <c:v>6485761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B7-4248-8323-E336AC9F69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8C8-4203-B45D-BAC4076541F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8C8-4203-B45D-BAC4076541F6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8C8-4203-B45D-BAC4076541F6}"/>
              </c:ext>
            </c:extLst>
          </c:dPt>
          <c:dLbls>
            <c:dLbl>
              <c:idx val="0"/>
              <c:layout>
                <c:manualLayout>
                  <c:x val="-0.15555555555555556"/>
                  <c:y val="0.2339713473315835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8C8-4203-B45D-BAC4076541F6}"/>
                </c:ext>
              </c:extLst>
            </c:dLbl>
            <c:dLbl>
              <c:idx val="1"/>
              <c:layout>
                <c:manualLayout>
                  <c:x val="9.7305774278215226E-2"/>
                  <c:y val="-0.1245489938757655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8C8-4203-B45D-BAC4076541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20583714</c:v>
                </c:pt>
                <c:pt idx="1">
                  <c:v>6485761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C8-4203-B45D-BAC407654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6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004-4A60-81DB-11FCA4DEAD8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004-4A60-81DB-11FCA4DEAD8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004-4A60-81DB-11FCA4DEAD8F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22329833770778654"/>
                </c:manualLayout>
              </c:layout>
              <c:tx>
                <c:rich>
                  <a:bodyPr/>
                  <a:lstStyle/>
                  <a:p>
                    <a:fld id="{C60D11B1-41C7-4DD0-BB86-12B397861528}" type="VALUE">
                      <a:rPr lang="en-US"/>
                      <a:pPr/>
                      <a:t>[VALUE]</a:t>
                    </a:fld>
                    <a:r>
                      <a:rPr lang="en-US" baseline="0"/>
                      <a:t>
</a:t>
                    </a:r>
                    <a:fld id="{936F7970-9410-4AE4-9B1A-E86427A67AFC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004-4A60-81DB-11FCA4DEAD8F}"/>
                </c:ext>
              </c:extLst>
            </c:dLbl>
            <c:dLbl>
              <c:idx val="1"/>
              <c:layout>
                <c:manualLayout>
                  <c:x val="-0.13055555555555556"/>
                  <c:y val="-0.13181736657917764"/>
                </c:manualLayout>
              </c:layout>
              <c:tx>
                <c:rich>
                  <a:bodyPr/>
                  <a:lstStyle/>
                  <a:p>
                    <a:fld id="{842564B2-4538-4F76-9EA9-1C2F0D3B0F2F}" type="VALUE">
                      <a:rPr lang="en-US"/>
                      <a:pPr/>
                      <a:t>[VALUE]</a:t>
                    </a:fld>
                    <a:r>
                      <a:rPr lang="en-US" baseline="0"/>
                      <a:t>
</a:t>
                    </a:r>
                    <a:fld id="{4C698AE0-CF57-41A3-AAC8-E457255352F6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004-4A60-81DB-11FCA4DEAD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18787510</c:v>
                </c:pt>
                <c:pt idx="1">
                  <c:v>6773427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004-4A60-81DB-11FCA4DEAD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7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15258269</c:v>
                </c:pt>
                <c:pt idx="1">
                  <c:v>1900169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17-4994-AE98-F60A0ABC242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16161165</c:v>
                </c:pt>
                <c:pt idx="1">
                  <c:v>2370061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17-4994-AE98-F60A0ABC2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7E-4E7E-BEEB-CAA5569B4AB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7E-4E7E-BEEB-CAA5569B4AB5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7E-4E7E-BEEB-CAA5569B4AB5}"/>
              </c:ext>
            </c:extLst>
          </c:dPt>
          <c:dLbls>
            <c:dLbl>
              <c:idx val="0"/>
              <c:layout>
                <c:manualLayout>
                  <c:x val="-0.18888888888888888"/>
                  <c:y val="0.128415791776027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47E-4E7E-BEEB-CAA5569B4AB5}"/>
                </c:ext>
              </c:extLst>
            </c:dLbl>
            <c:dLbl>
              <c:idx val="1"/>
              <c:layout>
                <c:manualLayout>
                  <c:x val="6.952799650043745E-2"/>
                  <c:y val="-4.39934383202099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47E-4E7E-BEEB-CAA5569B4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16161165</c:v>
                </c:pt>
                <c:pt idx="1">
                  <c:v>2370061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E-4E7E-BEEB-CAA5569B4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E60478-3EED-4E0D-BE14-49B3CB32371B}"/>
</file>

<file path=customXml/itemProps3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348</TotalTime>
  <Pages>88</Pages>
  <Words>22345</Words>
  <Characters>103191</Characters>
  <Application>Microsoft Office Word</Application>
  <DocSecurity>0</DocSecurity>
  <Lines>11823</Lines>
  <Paragraphs>4848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Duangkamon, Juntakram</cp:lastModifiedBy>
  <cp:revision>58</cp:revision>
  <cp:lastPrinted>2026-02-23T15:15:00Z</cp:lastPrinted>
  <dcterms:created xsi:type="dcterms:W3CDTF">2026-02-12T13:38:00Z</dcterms:created>
  <dcterms:modified xsi:type="dcterms:W3CDTF">2026-02-25T05:36:00Z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