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7A1E07" w:rsidRPr="00B86DDE" w14:paraId="08206B76" w14:textId="77777777" w:rsidTr="004B1564">
        <w:trPr>
          <w:tblHeader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319F61D6" w:rsidR="00BE10D7" w:rsidRPr="00B86DDE" w:rsidRDefault="00BE10D7" w:rsidP="00A20FC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35024373"/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B86DDE" w:rsidRDefault="00BE10D7" w:rsidP="00A20FC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B86DDE" w:rsidRDefault="00BE10D7" w:rsidP="00A20FC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7A1E07" w:rsidRPr="00B86DDE" w14:paraId="233C5BDA" w14:textId="77777777" w:rsidTr="004B1564">
        <w:trPr>
          <w:tblHeader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064B840" w14:textId="77777777" w:rsidR="00AC2659" w:rsidRPr="0081044C" w:rsidRDefault="00AC2659" w:rsidP="00A20FC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D3C21" w14:textId="77777777" w:rsidR="00AC2659" w:rsidRPr="0081044C" w:rsidRDefault="00AC2659" w:rsidP="00A20FC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47F87F67" w14:textId="77777777" w:rsidR="00AC2659" w:rsidRPr="0081044C" w:rsidRDefault="00AC2659" w:rsidP="00A20FC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D0C45" w:rsidRPr="00B86DDE" w14:paraId="6BF0478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2EBBBC4" w14:textId="77777777" w:rsidR="005E7C25" w:rsidRPr="00B86DDE" w:rsidRDefault="005E7C2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8F3A8D" w14:textId="77777777" w:rsidR="005E7C25" w:rsidRPr="00B86DDE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9C5FFB9" w14:textId="0C7124A8" w:rsidR="005E7C25" w:rsidRPr="00B86DDE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4D0C45" w:rsidRPr="00B86DDE" w14:paraId="5F1F045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2A1DE71" w14:textId="77777777" w:rsidR="00BE10D7" w:rsidRPr="00B86DDE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B86DDE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10A9C68" w14:textId="0B76889F" w:rsidR="00BE10D7" w:rsidRPr="00B86DDE" w:rsidRDefault="00A675C6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  <w:tr w:rsidR="004D0C45" w:rsidRPr="00B86DDE" w14:paraId="1C688E4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3F59AA3" w14:textId="77777777" w:rsidR="002E093F" w:rsidRPr="00B86DDE" w:rsidRDefault="002E093F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3A33F6" w14:textId="77777777" w:rsidR="002E093F" w:rsidRPr="00B86DDE" w:rsidRDefault="002E093F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E8288E" w14:textId="6A5FD534" w:rsidR="002E093F" w:rsidRPr="00B86DDE" w:rsidRDefault="00815900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มาตรฐานการรายงานทางการเงินใหม่</w:t>
            </w:r>
          </w:p>
        </w:tc>
      </w:tr>
      <w:tr w:rsidR="004D0C45" w:rsidRPr="00B86DDE" w14:paraId="6AD130B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3F57CA7" w14:textId="77777777" w:rsidR="00BE10D7" w:rsidRPr="00B86DDE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B86DDE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5B48EA5" w14:textId="39713AA6" w:rsidR="00BE10D7" w:rsidRPr="00B86DDE" w:rsidRDefault="00FF032C" w:rsidP="002B19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4D0C45" w:rsidRPr="00B86DDE" w14:paraId="309E6A0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648034C" w14:textId="77777777" w:rsidR="002177DD" w:rsidRPr="00B86DDE" w:rsidRDefault="002177DD" w:rsidP="002177D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B37AD0" w14:textId="77777777" w:rsidR="002177DD" w:rsidRPr="00B86DDE" w:rsidRDefault="002177DD" w:rsidP="002177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77B4F4F" w14:textId="72D670BD" w:rsidR="002177DD" w:rsidRPr="00B86DDE" w:rsidRDefault="002177DD" w:rsidP="002177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รายการธุรกิจกับบุคคลหรือกิจการที่เกี่ยวข้องกัน </w:t>
            </w:r>
          </w:p>
        </w:tc>
      </w:tr>
      <w:tr w:rsidR="004D0C45" w:rsidRPr="00B86DDE" w14:paraId="7299497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8578B8E" w14:textId="77777777" w:rsidR="002177DD" w:rsidRPr="00B86DDE" w:rsidRDefault="002177DD" w:rsidP="002177D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9192B6" w14:textId="77777777" w:rsidR="002177DD" w:rsidRPr="00B86DDE" w:rsidRDefault="002177DD" w:rsidP="002177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8B63EF0" w14:textId="70254A83" w:rsidR="002177DD" w:rsidRPr="00B86DDE" w:rsidRDefault="001B5D28" w:rsidP="001B5D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ข้อมูลเพิ่มเติมเกี่ยวกับกระแสเงินสด</w:t>
            </w:r>
          </w:p>
        </w:tc>
      </w:tr>
      <w:tr w:rsidR="004D0C45" w:rsidRPr="00B86DDE" w14:paraId="0294A85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A5CFFC6" w14:textId="77777777" w:rsidR="00FF032C" w:rsidRPr="00B86DDE" w:rsidRDefault="00FF032C" w:rsidP="00FF032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D1895" w14:textId="77777777" w:rsidR="00FF032C" w:rsidRPr="00B86DDE" w:rsidRDefault="00FF032C" w:rsidP="00FF03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334FB2C" w14:textId="1E0F88FF" w:rsidR="00FF032C" w:rsidRPr="004A66F2" w:rsidRDefault="00FF032C" w:rsidP="001B5D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A66F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="00E758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</w:t>
            </w:r>
          </w:p>
        </w:tc>
      </w:tr>
      <w:tr w:rsidR="004D0C45" w:rsidRPr="00B86DDE" w14:paraId="2C79306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A4309F" w14:textId="77777777" w:rsidR="00FF032C" w:rsidRPr="00B86DDE" w:rsidRDefault="00FF032C" w:rsidP="00FF032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E3D" w14:textId="77777777" w:rsidR="00FF032C" w:rsidRPr="00B86DDE" w:rsidRDefault="00FF032C" w:rsidP="00FF03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8FC91FC" w14:textId="55075D0D" w:rsidR="00FF032C" w:rsidRPr="004A66F2" w:rsidRDefault="00FF032C" w:rsidP="001B5D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A66F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สินทรัพย์และหนี้สินที่เกิดจากสัญญา</w:t>
            </w:r>
            <w:r w:rsidR="002F079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     </w:t>
            </w:r>
          </w:p>
        </w:tc>
      </w:tr>
      <w:tr w:rsidR="004D0C45" w:rsidRPr="00B86DDE" w14:paraId="3AE6B55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14F2E13" w14:textId="77777777" w:rsidR="00FF032C" w:rsidRPr="00B86DDE" w:rsidRDefault="00FF032C" w:rsidP="00FF032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5CE8" w14:textId="77777777" w:rsidR="00FF032C" w:rsidRPr="00B86DDE" w:rsidRDefault="00FF032C" w:rsidP="00FF03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A3E721" w14:textId="02A7C03D" w:rsidR="00FF032C" w:rsidRPr="00B86DDE" w:rsidRDefault="00205D34" w:rsidP="001B5D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  <w:r w:rsidR="00570B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          </w:t>
            </w:r>
          </w:p>
        </w:tc>
      </w:tr>
      <w:tr w:rsidR="004D0C45" w:rsidRPr="00B86DDE" w14:paraId="6FB53F47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B635FA7" w14:textId="77777777" w:rsidR="00C55CF9" w:rsidRPr="00B86DDE" w:rsidRDefault="00C55CF9" w:rsidP="00C55CF9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950C6" w14:textId="77777777" w:rsidR="00C55CF9" w:rsidRPr="00B86DDE" w:rsidRDefault="00C55CF9" w:rsidP="00C55C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37CA43B" w14:textId="788682E1" w:rsidR="00C55CF9" w:rsidRPr="00B86DDE" w:rsidRDefault="008D62A9" w:rsidP="00C55C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เงินฝากสถาบันการเงินที่ติดภาระค้ำประกัน</w:t>
            </w:r>
            <w:r w:rsidR="00287B7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287B7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4D0C45" w:rsidRPr="00B86DDE" w14:paraId="0623F17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0421683" w14:textId="77777777" w:rsidR="00205D34" w:rsidRPr="00B86DDE" w:rsidRDefault="00205D34" w:rsidP="00205D3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6838B" w14:textId="77777777" w:rsidR="00205D34" w:rsidRPr="00B86DDE" w:rsidRDefault="00205D34" w:rsidP="00205D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1D1512C" w14:textId="5B57DDB6" w:rsidR="00205D34" w:rsidRPr="00B86DDE" w:rsidRDefault="004C6CD0" w:rsidP="00205D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  <w:r w:rsidR="00287B7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   </w:t>
            </w:r>
          </w:p>
        </w:tc>
      </w:tr>
      <w:tr w:rsidR="004D0C45" w:rsidRPr="00B86DDE" w14:paraId="666EC28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CACA6BB" w14:textId="77777777" w:rsidR="008D62A9" w:rsidRPr="00B86DDE" w:rsidRDefault="008D62A9" w:rsidP="008D62A9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54440" w14:textId="77777777" w:rsidR="008D62A9" w:rsidRPr="00B86DDE" w:rsidRDefault="008D62A9" w:rsidP="008D62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1982FCE" w14:textId="54E17625" w:rsidR="008D62A9" w:rsidRPr="00B86DDE" w:rsidRDefault="004C6CD0" w:rsidP="008D62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  <w:r w:rsidR="00E758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</w:t>
            </w:r>
          </w:p>
        </w:tc>
      </w:tr>
      <w:tr w:rsidR="004D0C45" w:rsidRPr="00B86DDE" w14:paraId="6D4E73E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B876013" w14:textId="77777777" w:rsidR="00F24844" w:rsidRPr="00B86DDE" w:rsidRDefault="00F24844" w:rsidP="008D62A9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DA34D" w14:textId="77777777" w:rsidR="00F24844" w:rsidRPr="00B86DDE" w:rsidRDefault="00F24844" w:rsidP="008D62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45EE981D" w14:textId="687E39EA" w:rsidR="00F24844" w:rsidRPr="00B86DDE" w:rsidRDefault="00F24844" w:rsidP="008D62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  <w:r w:rsidR="00E758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  </w:t>
            </w:r>
          </w:p>
        </w:tc>
      </w:tr>
      <w:tr w:rsidR="004D0C45" w:rsidRPr="00B86DDE" w14:paraId="5F44840A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8830D6A" w14:textId="77777777" w:rsidR="002953C2" w:rsidRPr="00B86DDE" w:rsidRDefault="002953C2" w:rsidP="002953C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A69D95" w14:textId="77777777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F8438E" w14:textId="11D0D059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  <w:r w:rsidR="00FC7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  </w:t>
            </w:r>
          </w:p>
        </w:tc>
      </w:tr>
      <w:tr w:rsidR="004D0C45" w:rsidRPr="00B86DDE" w14:paraId="6D07745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330E0F4" w14:textId="77777777" w:rsidR="002953C2" w:rsidRPr="00B86DDE" w:rsidRDefault="002953C2" w:rsidP="002953C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2E049" w14:textId="77777777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BD31CDE" w14:textId="6FFC0854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  <w:r w:rsidR="00661F5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 </w:t>
            </w:r>
            <w:r w:rsidR="001669D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4D0C45" w:rsidRPr="00B86DDE" w14:paraId="7468EE59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E762A6E" w14:textId="77777777" w:rsidR="002953C2" w:rsidRPr="00B86DDE" w:rsidRDefault="002953C2" w:rsidP="002953C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67EC6" w14:textId="77777777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497A5057" w14:textId="2E0B12E5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="00174A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</w:t>
            </w:r>
            <w:r w:rsidR="0076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</w:t>
            </w:r>
          </w:p>
        </w:tc>
      </w:tr>
      <w:tr w:rsidR="004D0C45" w:rsidRPr="00B86DDE" w14:paraId="34E88F7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1CBBE1E" w14:textId="77777777" w:rsidR="002953C2" w:rsidRPr="00B86DDE" w:rsidRDefault="002953C2" w:rsidP="002953C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97537" w14:textId="77777777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D22A388" w14:textId="79242CCC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76198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</w:t>
            </w:r>
          </w:p>
        </w:tc>
      </w:tr>
      <w:tr w:rsidR="004D0C45" w:rsidRPr="00B86DDE" w14:paraId="617DFC7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B32F971" w14:textId="77777777" w:rsidR="002953C2" w:rsidRPr="00B86DDE" w:rsidRDefault="002953C2" w:rsidP="002953C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83F9C" w14:textId="77777777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4CD4286" w14:textId="4C0E0ECD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953C2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4D0C45" w:rsidRPr="00B86DDE" w14:paraId="19959B9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4A613B1" w14:textId="77777777" w:rsidR="002953C2" w:rsidRPr="00B86DDE" w:rsidRDefault="002953C2" w:rsidP="002953C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E35AF" w14:textId="77777777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4D6E3FE2" w14:textId="7E37D905" w:rsidR="002953C2" w:rsidRPr="002A555F" w:rsidRDefault="00CC27EC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A555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หุ้นกู้แปลงสภาพและใบสำคัญแสดงสิทธิ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4D0C45" w:rsidRPr="00B86DDE" w14:paraId="455272C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15460C" w14:textId="77777777" w:rsidR="002953C2" w:rsidRPr="00B86DDE" w:rsidRDefault="002953C2" w:rsidP="002953C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D2151" w14:textId="77777777" w:rsidR="002953C2" w:rsidRPr="00B86DDE" w:rsidRDefault="002953C2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63C392" w14:textId="460ED75A" w:rsidR="002953C2" w:rsidRPr="002A555F" w:rsidRDefault="00CC27EC" w:rsidP="002953C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A555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4D0C45" w:rsidRPr="00B86DDE" w14:paraId="58BBE77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B5EA3AC" w14:textId="77777777" w:rsidR="002A555F" w:rsidRPr="00B86DDE" w:rsidRDefault="002A555F" w:rsidP="002A555F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9F1C6" w14:textId="77777777" w:rsidR="002A555F" w:rsidRPr="00B86DDE" w:rsidRDefault="002A555F" w:rsidP="002A55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007D0F2D" w14:textId="79E0B9E6" w:rsidR="002A555F" w:rsidRPr="00B86DDE" w:rsidRDefault="002A555F" w:rsidP="002A555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ทุนเรือนหุ้น</w:t>
            </w:r>
            <w:r w:rsidR="00F543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00DF39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</w:t>
            </w:r>
          </w:p>
        </w:tc>
      </w:tr>
      <w:tr w:rsidR="004D0C45" w:rsidRPr="00B86DDE" w14:paraId="34C1F3A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330962E7" w14:textId="77777777" w:rsidR="002A555F" w:rsidRPr="00B86DDE" w:rsidRDefault="002A555F" w:rsidP="002A555F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3F55D" w14:textId="77777777" w:rsidR="002A555F" w:rsidRPr="00B86DDE" w:rsidRDefault="002A555F" w:rsidP="002A55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088A22A" w14:textId="3D489D2C" w:rsidR="002A555F" w:rsidRPr="00B86DDE" w:rsidRDefault="002A555F" w:rsidP="002A555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555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การบริหารจัดการทุน</w:t>
            </w:r>
            <w:r w:rsidR="00EB2B74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 </w:t>
            </w:r>
          </w:p>
        </w:tc>
      </w:tr>
      <w:tr w:rsidR="004D0C45" w:rsidRPr="00B86DDE" w14:paraId="77A653B9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13F2A50" w14:textId="77777777" w:rsidR="002A555F" w:rsidRPr="00B86DDE" w:rsidRDefault="002A555F" w:rsidP="002A555F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472D22" w14:textId="77777777" w:rsidR="002A555F" w:rsidRPr="00B86DDE" w:rsidRDefault="002A555F" w:rsidP="002A55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89B44AB" w14:textId="25C27B20" w:rsidR="002A555F" w:rsidRPr="00B86DDE" w:rsidRDefault="002A555F" w:rsidP="002A555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ทุนสำรองตามกฎหมาย</w:t>
            </w:r>
            <w:r w:rsidR="00EB2B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</w:t>
            </w:r>
            <w:r w:rsidR="00C467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D0C45" w:rsidRPr="00B86DDE" w14:paraId="3BC5960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3905F242" w14:textId="77777777" w:rsidR="002A555F" w:rsidRPr="00B86DDE" w:rsidRDefault="002A555F" w:rsidP="002A555F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B93E3" w14:textId="77777777" w:rsidR="002A555F" w:rsidRPr="00B86DDE" w:rsidRDefault="002A555F" w:rsidP="002A55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06D53101" w14:textId="30FA41CF" w:rsidR="002A555F" w:rsidRPr="00B86DDE" w:rsidRDefault="00710A7E" w:rsidP="002A555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เงินปันผล</w:t>
            </w:r>
            <w:r w:rsidR="00C423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</w:t>
            </w:r>
          </w:p>
        </w:tc>
      </w:tr>
      <w:tr w:rsidR="004D0C45" w:rsidRPr="00B86DDE" w14:paraId="13498F3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277BAC" w14:textId="77777777" w:rsidR="002A555F" w:rsidRPr="00B86DDE" w:rsidRDefault="002A555F" w:rsidP="002A555F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04E80" w14:textId="77777777" w:rsidR="002A555F" w:rsidRPr="00B86DDE" w:rsidRDefault="002A555F" w:rsidP="002A55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4390563F" w14:textId="13A72C06" w:rsidR="002A555F" w:rsidRPr="00B86DDE" w:rsidRDefault="00D10745" w:rsidP="002A555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รายได้อื่น</w:t>
            </w:r>
            <w:r w:rsidR="00B10DA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</w:t>
            </w:r>
          </w:p>
        </w:tc>
      </w:tr>
      <w:tr w:rsidR="004D0C45" w:rsidRPr="00B86DDE" w14:paraId="47748D0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3A0F30C4" w14:textId="77777777" w:rsidR="002A555F" w:rsidRPr="00B86DDE" w:rsidRDefault="002A555F" w:rsidP="002A555F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EB195" w14:textId="77777777" w:rsidR="002A555F" w:rsidRPr="00B86DDE" w:rsidRDefault="002A555F" w:rsidP="002A55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B7F8DEC" w14:textId="4F1F371B" w:rsidR="002A555F" w:rsidRPr="00B86DDE" w:rsidRDefault="002A555F" w:rsidP="002A555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ค่าใช้จ่ายตามธรรมชาติ</w:t>
            </w:r>
          </w:p>
        </w:tc>
      </w:tr>
      <w:tr w:rsidR="004D0C45" w:rsidRPr="00B86DDE" w14:paraId="78612F9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1E7BBF7" w14:textId="77777777" w:rsidR="00D10745" w:rsidRPr="00B86DDE" w:rsidRDefault="00D10745" w:rsidP="00D10745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2E3CC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4F89E69F" w14:textId="4BC61A77" w:rsidR="00D10745" w:rsidRPr="00B86DDE" w:rsidRDefault="00D10745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 (ขาดทุน) ต่อหุ้น</w:t>
            </w:r>
          </w:p>
        </w:tc>
      </w:tr>
      <w:tr w:rsidR="004D0C45" w:rsidRPr="00B86DDE" w14:paraId="1BE15679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2A90C29" w14:textId="77777777" w:rsidR="00D10745" w:rsidRPr="00B86DDE" w:rsidRDefault="00D10745" w:rsidP="00D10745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45EDB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BF7C8DA" w14:textId="2802ABB0" w:rsidR="00D10745" w:rsidRPr="00B86DDE" w:rsidRDefault="00D10745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ผลขาดทุนที่เกิดจากการยุติสัญญาโดยการปรับลดมูลค่าโครงการก่อสร้างตามสัญญากับลูกค้า</w:t>
            </w:r>
          </w:p>
        </w:tc>
      </w:tr>
      <w:tr w:rsidR="004D0C45" w:rsidRPr="00B86DDE" w14:paraId="4310C465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BA38D3A" w14:textId="77777777" w:rsidR="00D10745" w:rsidRPr="00B86DDE" w:rsidRDefault="00D10745" w:rsidP="00D10745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DC4E2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A26F1A2" w14:textId="6C0E521F" w:rsidR="00D10745" w:rsidRPr="00B86DDE" w:rsidRDefault="00D10745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4D0C45" w:rsidRPr="00B86DDE" w14:paraId="6773113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3A05306C" w14:textId="77777777" w:rsidR="00D10745" w:rsidRPr="00B86DDE" w:rsidRDefault="00D10745" w:rsidP="00D10745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F72A0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57D6AB1" w14:textId="60D12684" w:rsidR="00D10745" w:rsidRPr="00B86DDE" w:rsidRDefault="00D10745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ภาระผูกพันและหนี้สินที่อาจเกิดขึ้น</w:t>
            </w:r>
          </w:p>
        </w:tc>
      </w:tr>
      <w:tr w:rsidR="004D0C45" w:rsidRPr="00B86DDE" w14:paraId="583A65F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3B18EA58" w14:textId="77777777" w:rsidR="00D10745" w:rsidRPr="00B86DDE" w:rsidRDefault="00D10745" w:rsidP="00D10745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3110E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3121849" w14:textId="0E336B58" w:rsidR="00D10745" w:rsidRPr="00B86DDE" w:rsidRDefault="00D10745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สัญญาที่สำคัญ</w:t>
            </w:r>
          </w:p>
        </w:tc>
      </w:tr>
      <w:tr w:rsidR="004D0C45" w:rsidRPr="00B86DDE" w14:paraId="6063E6D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A6A9752" w14:textId="77777777" w:rsidR="00D10745" w:rsidRPr="00B86DDE" w:rsidRDefault="00D10745" w:rsidP="00D10745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3C2F7B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DF663EA" w14:textId="7DFA4005" w:rsidR="00D10745" w:rsidRPr="00B86DDE" w:rsidRDefault="00C33A01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</w:t>
            </w:r>
            <w:r w:rsidR="00AC2659"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</w:tc>
      </w:tr>
      <w:tr w:rsidR="004D0C45" w:rsidRPr="00B86DDE" w14:paraId="681DC3A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14FA0AC" w14:textId="77777777" w:rsidR="00D10745" w:rsidRPr="00B86DDE" w:rsidRDefault="00D10745" w:rsidP="00D10745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3AF77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1FF3EEB" w14:textId="64BA354F" w:rsidR="00D10745" w:rsidRPr="00B86DDE" w:rsidRDefault="0045729B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การจัดประเภทรายการใหม่</w:t>
            </w:r>
          </w:p>
        </w:tc>
      </w:tr>
      <w:tr w:rsidR="004D0C45" w:rsidRPr="00B86DDE" w14:paraId="60ED08A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6B2E9DA4" w14:textId="1C32C929" w:rsidR="00D10745" w:rsidRPr="00F77131" w:rsidRDefault="00D10745" w:rsidP="00F77131">
            <w:pPr>
              <w:rPr>
                <w:b/>
                <w:bCs/>
              </w:rPr>
            </w:pPr>
          </w:p>
        </w:tc>
        <w:tc>
          <w:tcPr>
            <w:tcW w:w="270" w:type="dxa"/>
          </w:tcPr>
          <w:p w14:paraId="76628FE4" w14:textId="77777777" w:rsidR="00D10745" w:rsidRPr="00B86DDE" w:rsidRDefault="00D10745" w:rsidP="00D10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E370CA6" w14:textId="09DDC748" w:rsidR="00D10745" w:rsidRPr="00B86DDE" w:rsidRDefault="00D10745" w:rsidP="00D107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</w:tbl>
    <w:bookmarkEnd w:id="0"/>
    <w:p w14:paraId="51EC2BCB" w14:textId="7D7B6680" w:rsidR="0034567D" w:rsidRPr="00B86DDE" w:rsidRDefault="007275F9" w:rsidP="00A20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60" w:lineRule="atLeast"/>
        <w:ind w:left="547" w:hanging="547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98DFCEF" w14:textId="4D1EA9FB" w:rsidR="0034567D" w:rsidRPr="00B86DDE" w:rsidRDefault="00412F1E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คณะกรรมการบริษัทได้อนุมัติให้ออก</w:t>
      </w:r>
      <w:r w:rsidR="007275F9" w:rsidRPr="00B86DDE">
        <w:rPr>
          <w:rFonts w:asciiTheme="majorBidi" w:eastAsia="Malgun Gothic" w:hAnsiTheme="majorBidi" w:cstheme="majorBidi"/>
          <w:sz w:val="28"/>
          <w:szCs w:val="28"/>
          <w:cs/>
        </w:rPr>
        <w:t>งบ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การเงินนี้</w:t>
      </w:r>
      <w:r w:rsidR="0034567D" w:rsidRPr="00B86DDE">
        <w:rPr>
          <w:rFonts w:asciiTheme="majorBidi" w:eastAsia="Malgun Gothic" w:hAnsiTheme="majorBidi" w:cstheme="majorBidi"/>
          <w:sz w:val="28"/>
          <w:szCs w:val="28"/>
          <w:cs/>
        </w:rPr>
        <w:t>เมื่อวันที่</w:t>
      </w:r>
      <w:r w:rsidR="0025354D"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A20FC4" w:rsidRPr="003927B7">
        <w:rPr>
          <w:rFonts w:asciiTheme="majorBidi" w:eastAsia="Malgun Gothic" w:hAnsiTheme="majorBidi" w:cstheme="majorBidi"/>
          <w:sz w:val="28"/>
          <w:szCs w:val="28"/>
        </w:rPr>
        <w:t>2</w:t>
      </w:r>
      <w:r w:rsidR="00F02718">
        <w:rPr>
          <w:rFonts w:asciiTheme="majorBidi" w:eastAsia="Malgun Gothic" w:hAnsiTheme="majorBidi" w:cstheme="majorBidi"/>
          <w:sz w:val="28"/>
          <w:szCs w:val="28"/>
        </w:rPr>
        <w:t>5</w:t>
      </w:r>
      <w:r w:rsidR="00A20FC4" w:rsidRPr="003927B7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A20FC4" w:rsidRPr="003927B7">
        <w:rPr>
          <w:rFonts w:asciiTheme="majorBidi" w:eastAsia="Malgun Gothic" w:hAnsiTheme="majorBidi" w:cstheme="majorBidi"/>
          <w:sz w:val="28"/>
          <w:szCs w:val="28"/>
          <w:cs/>
        </w:rPr>
        <w:t xml:space="preserve">กุมภาพันธ์ </w:t>
      </w:r>
      <w:r w:rsidR="00A20FC4" w:rsidRPr="003927B7">
        <w:rPr>
          <w:rFonts w:asciiTheme="majorBidi" w:eastAsia="Malgun Gothic" w:hAnsiTheme="majorBidi" w:cstheme="majorBidi"/>
          <w:sz w:val="28"/>
          <w:szCs w:val="28"/>
        </w:rPr>
        <w:t>2569</w:t>
      </w:r>
    </w:p>
    <w:p w14:paraId="1345591D" w14:textId="07D4EF5B" w:rsidR="005E7C25" w:rsidRPr="00B86DDE" w:rsidRDefault="005E7C25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ข้อมูลทั่วไป</w:t>
      </w:r>
    </w:p>
    <w:p w14:paraId="098C0DC3" w14:textId="57B69740" w:rsidR="005E7C25" w:rsidRPr="00B86DDE" w:rsidRDefault="00750F0C" w:rsidP="0017236A">
      <w:pPr>
        <w:pStyle w:val="BodyText2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 ซี เอ แซด (ประเทศไทย) จำกัด (มหาชน) </w:t>
      </w:r>
      <w:r w:rsidR="00BE034B" w:rsidRPr="00B86DDE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บริษัท”</w:t>
      </w:r>
      <w:r w:rsidR="00BE034B" w:rsidRPr="00B86DDE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 เป็นนิติบุคคลที่จัดตั้งขึ้นในประเทศไทย จดทะเบียน</w:t>
      </w:r>
      <w:r w:rsidR="003F7AA8">
        <w:rPr>
          <w:rFonts w:asciiTheme="majorBidi" w:hAnsiTheme="majorBidi" w:cstheme="majorBidi" w:hint="cs"/>
          <w:sz w:val="28"/>
          <w:szCs w:val="28"/>
          <w:cs/>
          <w:lang w:val="en-US"/>
        </w:rPr>
        <w:t>จัดตั้งบริษัท</w:t>
      </w:r>
      <w:r w:rsidR="00D8744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เมื่อวันที่ </w:t>
      </w:r>
      <w:r w:rsidR="00D8744D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="00D8744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กุมภาพันธ์ </w:t>
      </w:r>
      <w:r w:rsidR="00D8744D">
        <w:rPr>
          <w:rFonts w:asciiTheme="majorBidi" w:hAnsiTheme="majorBidi" w:cstheme="majorBidi"/>
          <w:sz w:val="28"/>
          <w:szCs w:val="28"/>
          <w:lang w:val="en-US"/>
        </w:rPr>
        <w:t xml:space="preserve">2557 </w:t>
      </w:r>
      <w:r w:rsidR="000F4DB8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0F4DB8" w:rsidRPr="00B86DDE">
        <w:rPr>
          <w:rFonts w:asciiTheme="majorBidi" w:hAnsiTheme="majorBidi" w:cstheme="majorBidi"/>
          <w:sz w:val="28"/>
          <w:szCs w:val="28"/>
          <w:cs/>
          <w:lang w:val="en-US"/>
        </w:rPr>
        <w:t>จดทะเบียน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กับตลาดหลักทรัพย์แห่งประเทศไทยเมื่อวันที่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 xml:space="preserve">2561 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 xml:space="preserve">239 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ถนนห้วยโป่ง-หนองบอน ตำบลห้วยโป่ง อำเภอเมืองระยอง จังหวัดระยอง</w:t>
      </w:r>
    </w:p>
    <w:p w14:paraId="5334BCDA" w14:textId="1EA9A0E1" w:rsidR="00DA5E90" w:rsidRPr="00B86DDE" w:rsidRDefault="00A642DA" w:rsidP="0017236A">
      <w:pPr>
        <w:pStyle w:val="BodyText2"/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="00B45B29"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US"/>
        </w:rPr>
        <w:t>(</w:t>
      </w:r>
      <w:r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US"/>
        </w:rPr>
        <w:t>“กลุ่มบริษัท”</w:t>
      </w:r>
      <w:r w:rsidR="00B45B29"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US"/>
        </w:rPr>
        <w:t>)</w:t>
      </w:r>
    </w:p>
    <w:p w14:paraId="7EB396F1" w14:textId="51B16AA3" w:rsidR="00750F0C" w:rsidRPr="00B86DDE" w:rsidRDefault="00457384" w:rsidP="0017236A">
      <w:pPr>
        <w:pStyle w:val="BodyText2"/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บริษัทใหญ่และบริษัทใหญ่ในลำดับสูงสุดของกลุ่มบริษัทในระหว่าง</w:t>
      </w:r>
      <w:r w:rsidR="006A54AF" w:rsidRPr="00B86DDE">
        <w:rPr>
          <w:rFonts w:asciiTheme="majorBidi" w:hAnsiTheme="majorBidi" w:cstheme="majorBidi"/>
          <w:sz w:val="28"/>
          <w:szCs w:val="28"/>
          <w:cs/>
          <w:lang w:val="en-US"/>
        </w:rPr>
        <w:t>รอบระยะเวลาไ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03A567E1" w14:textId="02B4BD5E" w:rsidR="00E429E6" w:rsidRPr="00B86DDE" w:rsidRDefault="00E429E6" w:rsidP="0017236A">
      <w:pPr>
        <w:pStyle w:val="BodyText2"/>
        <w:spacing w:before="120" w:after="120"/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กลุ่มบริษัทดำเนินธุรกิจหลักดังต่อไปนี้</w:t>
      </w:r>
    </w:p>
    <w:p w14:paraId="055E7542" w14:textId="170E9C18" w:rsidR="00457384" w:rsidRPr="00B86DDE" w:rsidRDefault="00E429E6" w:rsidP="001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2" w:hanging="4392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B86DDE">
        <w:rPr>
          <w:rStyle w:val="PageNumber"/>
          <w:rFonts w:asciiTheme="majorBidi" w:hAnsiTheme="majorBidi" w:cstheme="majorBidi"/>
          <w:sz w:val="28"/>
          <w:szCs w:val="28"/>
          <w:cs/>
        </w:rPr>
        <w:t>บริการรับเหมาก่อสร้างแบบครบวงจร:</w:t>
      </w:r>
      <w:r w:rsidRPr="00B86DDE">
        <w:rPr>
          <w:rStyle w:val="PageNumber"/>
          <w:rFonts w:asciiTheme="majorBidi" w:hAnsiTheme="majorBidi" w:cstheme="majorBidi"/>
          <w:sz w:val="28"/>
          <w:szCs w:val="28"/>
          <w:cs/>
        </w:rPr>
        <w:tab/>
      </w:r>
      <w:r w:rsidR="000F5A69" w:rsidRPr="00B86DDE">
        <w:rPr>
          <w:rStyle w:val="PageNumber"/>
          <w:rFonts w:asciiTheme="majorBidi" w:hAnsiTheme="majorBidi" w:cstheme="majorBidi"/>
          <w:sz w:val="28"/>
          <w:szCs w:val="28"/>
          <w:cs/>
        </w:rPr>
        <w:tab/>
      </w:r>
      <w:r w:rsidRPr="00B86DDE">
        <w:rPr>
          <w:rStyle w:val="PageNumber"/>
          <w:rFonts w:asciiTheme="majorBidi" w:hAnsiTheme="majorBidi" w:cstheme="majorBidi"/>
          <w:sz w:val="28"/>
          <w:szCs w:val="28"/>
          <w:cs/>
        </w:rPr>
        <w:t>งานออกแบบวิศวกรรม จัดหาอุปกรณ์ การบริหารจัดการงานรับเหมาก่อสร้าง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0C6FFE7F" w14:textId="559075E6" w:rsidR="00457384" w:rsidRPr="00B86DDE" w:rsidRDefault="00C8669B" w:rsidP="0017236A">
      <w:pPr>
        <w:pStyle w:val="BodyText2"/>
        <w:spacing w:before="120"/>
        <w:ind w:left="4750" w:hanging="4390"/>
        <w:rPr>
          <w:rStyle w:val="PageNumber"/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บริการรับเหมาก่อสร้างโครงสร้างและงานระบบ</w:t>
      </w:r>
      <w:r w:rsidRPr="00B86DDE">
        <w:rPr>
          <w:rStyle w:val="PageNumber"/>
          <w:rFonts w:asciiTheme="majorBidi" w:hAnsiTheme="majorBidi" w:cstheme="majorBidi"/>
          <w:sz w:val="28"/>
          <w:szCs w:val="28"/>
        </w:rPr>
        <w:t>:</w:t>
      </w:r>
      <w:r w:rsidR="00F85EB7" w:rsidRPr="00B86DDE">
        <w:rPr>
          <w:rStyle w:val="PageNumber"/>
          <w:rFonts w:asciiTheme="majorBidi" w:hAnsiTheme="majorBidi" w:cstheme="majorBidi"/>
          <w:sz w:val="28"/>
          <w:szCs w:val="28"/>
          <w:lang w:val="en-US"/>
        </w:rPr>
        <w:tab/>
      </w:r>
      <w:r w:rsidR="0017236A" w:rsidRPr="00B86DDE">
        <w:rPr>
          <w:rStyle w:val="PageNumber"/>
          <w:rFonts w:asciiTheme="majorBidi" w:hAnsiTheme="majorBidi" w:cstheme="majorBidi"/>
          <w:sz w:val="28"/>
          <w:szCs w:val="28"/>
          <w:lang w:val="en-US"/>
        </w:rPr>
        <w:tab/>
      </w:r>
      <w:r w:rsidR="00F85EB7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รวมถึงกระบวนการทดสอบการทำงานของระบบและอุปกร</w:t>
      </w:r>
      <w:r w:rsidR="00B27BA8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ณ์</w:t>
      </w:r>
      <w:r w:rsidR="00F85EB7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 xml:space="preserve">ต่าง ๆ และการทดสอบการทำงานทั้งระบบก่อนใช้งาน สำหรับกลุ่มอุตสาหกรรมพลังงานปิโตรเคมีและเคมีภัณฑ์ </w:t>
      </w:r>
    </w:p>
    <w:p w14:paraId="5B62D405" w14:textId="3E35C0AE" w:rsidR="00EE123F" w:rsidRPr="00B86DDE" w:rsidRDefault="00A26C4B" w:rsidP="0017236A">
      <w:pPr>
        <w:pStyle w:val="BodyText2"/>
        <w:spacing w:before="120"/>
        <w:ind w:left="4750" w:hanging="4390"/>
        <w:rPr>
          <w:rStyle w:val="PageNumber"/>
          <w:rFonts w:asciiTheme="majorBidi" w:hAnsiTheme="majorBidi" w:cstheme="majorBidi"/>
          <w:sz w:val="28"/>
          <w:szCs w:val="28"/>
        </w:rPr>
      </w:pPr>
      <w:r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บริการงานด้านวิศวกรรมโยธา</w:t>
      </w:r>
      <w:r w:rsidRPr="00B86DDE">
        <w:rPr>
          <w:rStyle w:val="PageNumber"/>
          <w:rFonts w:asciiTheme="majorBidi" w:hAnsiTheme="majorBidi" w:cstheme="majorBidi"/>
          <w:sz w:val="28"/>
          <w:szCs w:val="28"/>
        </w:rPr>
        <w:t>:</w:t>
      </w:r>
      <w:r w:rsidR="00415842" w:rsidRPr="00B86DDE">
        <w:rPr>
          <w:rStyle w:val="PageNumber"/>
          <w:rFonts w:asciiTheme="majorBidi" w:hAnsiTheme="majorBidi" w:cstheme="majorBidi"/>
          <w:sz w:val="28"/>
          <w:szCs w:val="28"/>
          <w:lang w:val="en-US"/>
        </w:rPr>
        <w:tab/>
      </w:r>
      <w:r w:rsidR="00415842" w:rsidRPr="00B86DDE">
        <w:rPr>
          <w:rStyle w:val="PageNumber"/>
          <w:rFonts w:asciiTheme="majorBidi" w:hAnsiTheme="majorBidi" w:cstheme="majorBidi"/>
          <w:sz w:val="28"/>
          <w:szCs w:val="28"/>
          <w:lang w:val="en-US"/>
        </w:rPr>
        <w:tab/>
      </w:r>
      <w:r w:rsidR="00415842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 xml:space="preserve">การให้บริการงานวิศวกรรมโยธาและอาคาร รวมถึงงานวิศวกรรมสำหรับกลุ่มอุตสาหกรรมพลังงาน ปิโตรเคมีและเคมีภัณฑ์ และโครงสร้างพื้นฐาน </w:t>
      </w:r>
    </w:p>
    <w:p w14:paraId="111E87DC" w14:textId="6C64B69B" w:rsidR="00FB2A8F" w:rsidRPr="00B86DDE" w:rsidRDefault="00AB23B7" w:rsidP="005E47F8">
      <w:pPr>
        <w:pStyle w:val="BodyText2"/>
        <w:spacing w:before="120"/>
        <w:ind w:left="4752" w:hanging="4392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บริการงานก่อสร้างทั่วไป:</w:t>
      </w:r>
      <w:r w:rsidR="00C13AB1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ab/>
      </w:r>
      <w:r w:rsidR="00C13AB1" w:rsidRPr="00B86DDE">
        <w:rPr>
          <w:rFonts w:asciiTheme="majorBidi" w:hAnsiTheme="majorBidi" w:cstheme="majorBidi"/>
          <w:sz w:val="28"/>
          <w:szCs w:val="28"/>
          <w:cs/>
          <w:lang w:val="en-US"/>
        </w:rPr>
        <w:tab/>
        <w:t>การให้บริการงานก่อสร้างด้านวิศวกรรมโยธาและงานโครงสร้างเหล็ก ประกอบด้วย งานฐานราก</w:t>
      </w:r>
      <w:r w:rsidR="00C13AB1" w:rsidRPr="00B86DDE">
        <w:rPr>
          <w:rFonts w:asciiTheme="majorBidi" w:hAnsiTheme="majorBidi" w:cstheme="majorBidi"/>
          <w:sz w:val="28"/>
          <w:szCs w:val="28"/>
        </w:rPr>
        <w:t xml:space="preserve"> </w:t>
      </w:r>
      <w:r w:rsidR="00C13AB1"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งานโครงสร้างพื้นฐาน งานอาคาร ซึ่งครอบคลุมถึงงานโครงสร้างเหล็ก </w:t>
      </w:r>
      <w:r w:rsidR="002F7DAF" w:rsidRPr="00B86DD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13AB1" w:rsidRPr="00B86DDE">
        <w:rPr>
          <w:rFonts w:asciiTheme="majorBidi" w:hAnsiTheme="majorBidi" w:cstheme="majorBidi"/>
          <w:sz w:val="28"/>
          <w:szCs w:val="28"/>
          <w:cs/>
          <w:lang w:val="en-US"/>
        </w:rPr>
        <w:t>งานระบบท่อ รวมถึงการติดตั้งเครื่องจักรและอุปกรณ์สำหรับกลุ่มอุตสาหกรรมพลังงาน ปิโตรเคมี และเคมีภัณฑ์</w:t>
      </w:r>
    </w:p>
    <w:p w14:paraId="3AC5B969" w14:textId="3AFC9AF9" w:rsidR="005C5243" w:rsidRPr="00B86DDE" w:rsidRDefault="005C5243" w:rsidP="009878D2">
      <w:pPr>
        <w:pStyle w:val="BodyText2"/>
        <w:ind w:left="4770" w:hanging="4410"/>
        <w:rPr>
          <w:rStyle w:val="PageNumber"/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บริการผลิตและบริการอื่น</w:t>
      </w:r>
      <w:r w:rsidRPr="00B86DDE">
        <w:rPr>
          <w:rStyle w:val="PageNumber"/>
          <w:rFonts w:asciiTheme="majorBidi" w:hAnsiTheme="majorBidi" w:cstheme="majorBidi"/>
          <w:sz w:val="28"/>
          <w:szCs w:val="28"/>
        </w:rPr>
        <w:t>:</w:t>
      </w:r>
      <w:r w:rsidR="00904904" w:rsidRPr="00B86DDE">
        <w:rPr>
          <w:rStyle w:val="PageNumber"/>
          <w:rFonts w:asciiTheme="majorBidi" w:hAnsiTheme="majorBidi" w:cstheme="majorBidi"/>
          <w:sz w:val="28"/>
          <w:szCs w:val="28"/>
          <w:lang w:val="en-US"/>
        </w:rPr>
        <w:tab/>
      </w:r>
      <w:r w:rsidR="00904904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="00904904" w:rsidRPr="00B86DDE">
        <w:rPr>
          <w:rStyle w:val="PageNumber"/>
          <w:rFonts w:asciiTheme="majorBidi" w:hAnsiTheme="majorBidi" w:cstheme="majorBidi"/>
          <w:spacing w:val="-4"/>
          <w:sz w:val="28"/>
          <w:szCs w:val="28"/>
          <w:cs/>
          <w:lang w:val="en-US"/>
        </w:rPr>
        <w:t>ความร้อน ถังบรรจุภัณฑ์ รวมถึงบริการจัดหาวัตถุดิบ สำหรับกลุ่มอุตสาหกรรม</w:t>
      </w:r>
      <w:r w:rsidR="00904904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พลังงาน</w:t>
      </w:r>
      <w:r w:rsidR="00904904" w:rsidRPr="00B86DDE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2E071E">
        <w:rPr>
          <w:rStyle w:val="PageNumber"/>
          <w:rFonts w:asciiTheme="majorBidi" w:hAnsiTheme="majorBidi" w:cstheme="majorBidi"/>
          <w:sz w:val="28"/>
          <w:szCs w:val="28"/>
          <w:cs/>
        </w:rPr>
        <w:br/>
      </w:r>
      <w:r w:rsidR="00904904" w:rsidRPr="00B86DDE"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  <w:t>ปิโตรเคมี และเคมีภัณฑ์</w:t>
      </w:r>
    </w:p>
    <w:p w14:paraId="7B325F40" w14:textId="0746C3AA" w:rsidR="00D550F2" w:rsidRPr="00B86DDE" w:rsidRDefault="00314A45" w:rsidP="00D550F2">
      <w:pPr>
        <w:pStyle w:val="ListParagraph"/>
        <w:spacing w:before="120"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B86DDE">
        <w:rPr>
          <w:rFonts w:asciiTheme="majorBidi" w:hAnsiTheme="majorBidi" w:cstheme="majorBidi"/>
          <w:sz w:val="28"/>
          <w:cs/>
        </w:rPr>
        <w:lastRenderedPageBreak/>
        <w:t xml:space="preserve">รายละเอียดของบริษัทย่อย </w:t>
      </w:r>
      <w:r w:rsidR="00D550F2" w:rsidRPr="00B86DDE">
        <w:rPr>
          <w:rFonts w:asciiTheme="majorBidi" w:hAnsiTheme="majorBidi" w:cstheme="majorBidi"/>
          <w:sz w:val="28"/>
          <w:cs/>
        </w:rPr>
        <w:t xml:space="preserve">ณ วันที่ </w:t>
      </w:r>
      <w:r w:rsidR="00D550F2" w:rsidRPr="00B86DDE">
        <w:rPr>
          <w:rFonts w:asciiTheme="majorBidi" w:hAnsiTheme="majorBidi" w:cstheme="majorBidi"/>
          <w:sz w:val="28"/>
        </w:rPr>
        <w:t xml:space="preserve">31 </w:t>
      </w:r>
      <w:r w:rsidR="00D550F2" w:rsidRPr="00B86DDE">
        <w:rPr>
          <w:rFonts w:asciiTheme="majorBidi" w:hAnsiTheme="majorBidi" w:cstheme="majorBidi"/>
          <w:sz w:val="28"/>
          <w:cs/>
        </w:rPr>
        <w:t>ธันวาคม มีดังนี้</w:t>
      </w:r>
    </w:p>
    <w:tbl>
      <w:tblPr>
        <w:tblW w:w="91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241"/>
        <w:gridCol w:w="2729"/>
        <w:gridCol w:w="252"/>
        <w:gridCol w:w="1278"/>
        <w:gridCol w:w="237"/>
        <w:gridCol w:w="939"/>
        <w:gridCol w:w="271"/>
        <w:gridCol w:w="901"/>
      </w:tblGrid>
      <w:tr w:rsidR="00A508E3" w:rsidRPr="00B86DDE" w14:paraId="2AD049E3" w14:textId="77777777">
        <w:trPr>
          <w:trHeight w:val="252"/>
          <w:tblHeader/>
        </w:trPr>
        <w:tc>
          <w:tcPr>
            <w:tcW w:w="2340" w:type="dxa"/>
          </w:tcPr>
          <w:p w14:paraId="4549C9BA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ACCABAE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9" w:type="dxa"/>
          </w:tcPr>
          <w:p w14:paraId="58E2F426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15BD29A7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4F3A8F6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2A5AF2B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093E019B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</w:tr>
      <w:tr w:rsidR="00A508E3" w:rsidRPr="00B86DDE" w14:paraId="4CAC7F21" w14:textId="77777777">
        <w:trPr>
          <w:trHeight w:val="252"/>
          <w:tblHeader/>
        </w:trPr>
        <w:tc>
          <w:tcPr>
            <w:tcW w:w="2340" w:type="dxa"/>
          </w:tcPr>
          <w:p w14:paraId="13AF543F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83FB301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9" w:type="dxa"/>
          </w:tcPr>
          <w:p w14:paraId="4EC2F718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288E235F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FEFAA35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5861A405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34DE3BE5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A508E3" w:rsidRPr="00B86DDE" w14:paraId="59623EE9" w14:textId="77777777">
        <w:trPr>
          <w:trHeight w:val="252"/>
          <w:tblHeader/>
        </w:trPr>
        <w:tc>
          <w:tcPr>
            <w:tcW w:w="2340" w:type="dxa"/>
            <w:tcBorders>
              <w:bottom w:val="single" w:sz="4" w:space="0" w:color="auto"/>
            </w:tcBorders>
          </w:tcPr>
          <w:p w14:paraId="10960502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บริษัท</w:t>
            </w:r>
          </w:p>
        </w:tc>
        <w:tc>
          <w:tcPr>
            <w:tcW w:w="241" w:type="dxa"/>
          </w:tcPr>
          <w:p w14:paraId="664AE668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14:paraId="627604F6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64A941C2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C4C9B00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31E31B94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70A5C8AA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1" w:type="dxa"/>
          </w:tcPr>
          <w:p w14:paraId="2310220A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CF68BE9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508E3" w:rsidRPr="00B86DDE" w14:paraId="3B2FFD23" w14:textId="77777777">
        <w:trPr>
          <w:trHeight w:val="252"/>
        </w:trPr>
        <w:tc>
          <w:tcPr>
            <w:tcW w:w="2340" w:type="dxa"/>
          </w:tcPr>
          <w:p w14:paraId="2914659C" w14:textId="77777777" w:rsidR="00A508E3" w:rsidRPr="00B86DDE" w:rsidRDefault="00A508E3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41" w:type="dxa"/>
          </w:tcPr>
          <w:p w14:paraId="0E8AD9E8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9" w:type="dxa"/>
          </w:tcPr>
          <w:p w14:paraId="7FD650A6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5BE0F96C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0CD8DA8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48C055AD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5A39A0D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4059B426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C60DDF6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08E3" w:rsidRPr="00B86DDE" w14:paraId="14D9840E" w14:textId="77777777">
        <w:trPr>
          <w:trHeight w:val="252"/>
        </w:trPr>
        <w:tc>
          <w:tcPr>
            <w:tcW w:w="2340" w:type="dxa"/>
          </w:tcPr>
          <w:p w14:paraId="351FB824" w14:textId="77777777" w:rsidR="00A508E3" w:rsidRPr="00B86DDE" w:rsidRDefault="00A508E3">
            <w:pPr>
              <w:ind w:left="255" w:right="-18" w:hanging="255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B86DDE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เจเคอีซี จำกัด</w:t>
            </w:r>
          </w:p>
        </w:tc>
        <w:tc>
          <w:tcPr>
            <w:tcW w:w="241" w:type="dxa"/>
          </w:tcPr>
          <w:p w14:paraId="1CE80ED4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9" w:type="dxa"/>
            <w:vAlign w:val="bottom"/>
          </w:tcPr>
          <w:p w14:paraId="0D8D9503" w14:textId="77777777" w:rsidR="00A508E3" w:rsidRPr="00B86DDE" w:rsidRDefault="00A508E3">
            <w:pPr>
              <w:ind w:left="279" w:right="-18" w:hanging="279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sz w:val="22"/>
                <w:szCs w:val="22"/>
                <w:cs/>
              </w:rPr>
              <w:t>รับเหมาก่อสร้างงานโยธา</w:t>
            </w:r>
          </w:p>
        </w:tc>
        <w:tc>
          <w:tcPr>
            <w:tcW w:w="252" w:type="dxa"/>
          </w:tcPr>
          <w:p w14:paraId="0B9A5E33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C1C704B" w14:textId="060734A4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37" w:type="dxa"/>
          </w:tcPr>
          <w:p w14:paraId="2A0CB5B4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4A386AB" w14:textId="77777777" w:rsidR="00A508E3" w:rsidRPr="00B86DDE" w:rsidRDefault="00A508E3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sz w:val="22"/>
                <w:szCs w:val="22"/>
              </w:rPr>
              <w:t>73.17</w:t>
            </w:r>
          </w:p>
        </w:tc>
        <w:tc>
          <w:tcPr>
            <w:tcW w:w="271" w:type="dxa"/>
          </w:tcPr>
          <w:p w14:paraId="50722483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5EF9FFD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6DDE">
              <w:rPr>
                <w:rFonts w:asciiTheme="majorBidi" w:hAnsiTheme="majorBidi" w:cstheme="majorBidi"/>
                <w:sz w:val="22"/>
                <w:szCs w:val="22"/>
              </w:rPr>
              <w:t>73.17</w:t>
            </w:r>
          </w:p>
        </w:tc>
      </w:tr>
      <w:tr w:rsidR="00A508E3" w:rsidRPr="00B86DDE" w14:paraId="5B4B17E8" w14:textId="77777777">
        <w:trPr>
          <w:trHeight w:val="252"/>
        </w:trPr>
        <w:tc>
          <w:tcPr>
            <w:tcW w:w="2340" w:type="dxa"/>
            <w:vAlign w:val="center"/>
          </w:tcPr>
          <w:p w14:paraId="77ABCA13" w14:textId="77777777" w:rsidR="00A508E3" w:rsidRPr="00B86DDE" w:rsidRDefault="00A508E3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41" w:type="dxa"/>
          </w:tcPr>
          <w:p w14:paraId="14743590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9" w:type="dxa"/>
          </w:tcPr>
          <w:p w14:paraId="49379620" w14:textId="77777777" w:rsidR="00A508E3" w:rsidRPr="00B86DDE" w:rsidRDefault="00A508E3">
            <w:pPr>
              <w:ind w:left="279" w:right="-18" w:hanging="2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74872808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017B605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28AE7BB7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8CCE12A" w14:textId="77777777" w:rsidR="00A508E3" w:rsidRPr="00B86DDE" w:rsidRDefault="00A508E3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76E6ECE2" w14:textId="77777777" w:rsidR="00A508E3" w:rsidRPr="00B86DDE" w:rsidRDefault="00A508E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41A9822" w14:textId="77777777" w:rsidR="00A508E3" w:rsidRPr="00B86DDE" w:rsidRDefault="00A508E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3AC6F1C" w14:textId="42854152" w:rsidR="00275FA0" w:rsidRPr="00B86DDE" w:rsidRDefault="00235F64" w:rsidP="00275FA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เกณฑ์</w:t>
      </w:r>
      <w:r w:rsidR="00FA240A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ใน</w:t>
      </w: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การจัดทำ</w:t>
      </w:r>
      <w:r w:rsidR="00102B55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งบการเงิน</w:t>
      </w:r>
    </w:p>
    <w:p w14:paraId="2D113E52" w14:textId="1FD3A042" w:rsidR="00A62A17" w:rsidRPr="00190B6B" w:rsidRDefault="00B14D0F" w:rsidP="00B14D0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360" w:right="58" w:hanging="360"/>
        <w:contextualSpacing w:val="0"/>
        <w:jc w:val="thaiDistribute"/>
        <w:textAlignment w:val="baseline"/>
        <w:outlineLvl w:val="0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2.1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ab/>
      </w:r>
      <w:r w:rsidR="006E7771" w:rsidRPr="006E7771">
        <w:rPr>
          <w:rFonts w:asciiTheme="majorBidi" w:eastAsia="Malgun Gothic" w:hAnsiTheme="majorBidi" w:cs="Angsana New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6517D7E" w14:textId="61B494F4" w:rsidR="000E3A3D" w:rsidRPr="00B86DDE" w:rsidRDefault="00B14D0F" w:rsidP="00B14D0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360" w:right="58" w:hanging="360"/>
        <w:contextualSpacing w:val="0"/>
        <w:jc w:val="thaiDistribute"/>
        <w:textAlignment w:val="baseline"/>
        <w:outlineLvl w:val="0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</w:rPr>
        <w:t>2.</w:t>
      </w:r>
      <w:r w:rsidR="00190B6B">
        <w:rPr>
          <w:rFonts w:asciiTheme="majorBidi" w:eastAsia="Malgun Gothic" w:hAnsiTheme="majorBidi" w:cstheme="majorBidi"/>
          <w:sz w:val="28"/>
        </w:rPr>
        <w:t>2</w:t>
      </w:r>
      <w:r w:rsidRPr="00B86DDE">
        <w:rPr>
          <w:rFonts w:asciiTheme="majorBidi" w:eastAsia="Malgun Gothic" w:hAnsiTheme="majorBidi" w:cstheme="majorBidi"/>
          <w:sz w:val="28"/>
        </w:rPr>
        <w:tab/>
      </w:r>
      <w:r w:rsidR="000E3A3D" w:rsidRPr="00B86DDE">
        <w:rPr>
          <w:rFonts w:asciiTheme="majorBidi" w:eastAsia="Malgun Gothic" w:hAnsiTheme="majorBidi" w:cstheme="majorBidi"/>
          <w:sz w:val="28"/>
          <w:cs/>
        </w:rPr>
        <w:t>งบการเงินนี้จัดทำและแสดงหน่วยเงินตราเป็นเงินบาท และมีการปัดเศษในหมายเหตุประกอบงบการเงินเพื่อให้แสดง           เป็นหลักพันบาทเว้นแต่จะระบุเป็นอย่างอื่น 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ยกเว้นตามที่ได้เปิดเผยในนโยบายการบัญชีที่สาระสำคัญ (ดูหมายเหตุข้อ 4)</w:t>
      </w:r>
    </w:p>
    <w:p w14:paraId="0B631A87" w14:textId="4A39240C" w:rsidR="00A62A17" w:rsidRPr="00B86DDE" w:rsidRDefault="00B14D0F" w:rsidP="00B14D0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360" w:right="58" w:hanging="360"/>
        <w:contextualSpacing w:val="0"/>
        <w:jc w:val="thaiDistribute"/>
        <w:textAlignment w:val="baseline"/>
        <w:outlineLvl w:val="0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</w:rPr>
        <w:t>2.</w:t>
      </w:r>
      <w:r w:rsidR="00190B6B">
        <w:rPr>
          <w:rFonts w:asciiTheme="majorBidi" w:eastAsia="Malgun Gothic" w:hAnsiTheme="majorBidi" w:cstheme="majorBidi"/>
          <w:sz w:val="28"/>
        </w:rPr>
        <w:t>3</w:t>
      </w:r>
      <w:r w:rsidRPr="00B86DDE">
        <w:rPr>
          <w:rFonts w:asciiTheme="majorBidi" w:eastAsia="Malgun Gothic" w:hAnsiTheme="majorBidi" w:cstheme="majorBidi"/>
          <w:sz w:val="28"/>
        </w:rPr>
        <w:tab/>
      </w:r>
      <w:r w:rsidR="00102B55" w:rsidRPr="00B86DDE">
        <w:rPr>
          <w:rFonts w:asciiTheme="majorBidi" w:eastAsia="Malgun Gothic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</w:t>
      </w:r>
      <w:r w:rsidR="000F36D2" w:rsidRPr="00B86DDE">
        <w:rPr>
          <w:rFonts w:asciiTheme="majorBidi" w:eastAsia="Malgun Gothic" w:hAnsiTheme="majorBidi" w:cstheme="majorBidi"/>
          <w:sz w:val="28"/>
          <w:cs/>
        </w:rPr>
        <w:br/>
      </w:r>
      <w:r w:rsidR="00102B55" w:rsidRPr="00B86DDE">
        <w:rPr>
          <w:rFonts w:asciiTheme="majorBidi" w:eastAsia="Malgun Gothic" w:hAnsiTheme="majorBidi" w:cstheme="majorBidi"/>
          <w:sz w:val="28"/>
          <w:cs/>
        </w:rPr>
        <w:t>การกำหนดนโยบายการบัญชี การประมาณการและการตั้งข้อสมมติฐานหลายประการ</w:t>
      </w:r>
      <w:r w:rsidR="005B28E6">
        <w:rPr>
          <w:rFonts w:asciiTheme="majorBidi" w:eastAsia="Malgun Gothic" w:hAnsiTheme="majorBidi" w:cstheme="majorBidi" w:hint="cs"/>
          <w:sz w:val="28"/>
          <w:cs/>
        </w:rPr>
        <w:t xml:space="preserve"> </w:t>
      </w:r>
      <w:r w:rsidR="00102B55" w:rsidRPr="00B86DDE">
        <w:rPr>
          <w:rFonts w:asciiTheme="majorBidi" w:eastAsia="Malgun Gothic" w:hAnsiTheme="majorBidi" w:cstheme="majorBidi"/>
          <w:sz w:val="28"/>
          <w:cs/>
        </w:rPr>
        <w:t>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รวมทั้งการแสดงรายได้และค่าใช้จ่ายของรอบระยะเวลาบัญชี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37B6B94" w14:textId="6FA41AE0" w:rsidR="00102B55" w:rsidRDefault="00B14D0F" w:rsidP="00B14D0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360" w:right="58" w:hanging="360"/>
        <w:contextualSpacing w:val="0"/>
        <w:jc w:val="thaiDistribute"/>
        <w:textAlignment w:val="baseline"/>
        <w:outlineLvl w:val="0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</w:rPr>
        <w:t>2.</w:t>
      </w:r>
      <w:r w:rsidR="00190B6B">
        <w:rPr>
          <w:rFonts w:asciiTheme="majorBidi" w:eastAsia="Malgun Gothic" w:hAnsiTheme="majorBidi" w:cstheme="majorBidi"/>
          <w:sz w:val="28"/>
        </w:rPr>
        <w:t>4</w:t>
      </w:r>
      <w:r w:rsidRPr="00B86DDE">
        <w:rPr>
          <w:rFonts w:asciiTheme="majorBidi" w:eastAsia="Malgun Gothic" w:hAnsiTheme="majorBidi" w:cstheme="majorBidi"/>
          <w:sz w:val="28"/>
        </w:rPr>
        <w:tab/>
      </w:r>
      <w:r w:rsidR="00102B55" w:rsidRPr="00B86DDE">
        <w:rPr>
          <w:rFonts w:asciiTheme="majorBidi" w:eastAsia="Malgun Gothic" w:hAnsiTheme="majorBidi" w:cstheme="majorBidi"/>
          <w:sz w:val="28"/>
          <w:cs/>
        </w:rPr>
        <w:t>งบการเงินฉบับภาษาอังกฤษจัดทำขึ้นจากงบการเงิน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6061401D" w14:textId="2529ACB4" w:rsidR="002F2927" w:rsidRPr="00B86DDE" w:rsidRDefault="002F2927" w:rsidP="002F292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bookmarkStart w:id="1" w:name="_Hlk78294162"/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 xml:space="preserve">มาตรฐานการรายงานทางการเงินใหม่ </w:t>
      </w:r>
    </w:p>
    <w:p w14:paraId="6418BB8A" w14:textId="77777777" w:rsidR="002F2927" w:rsidRPr="00B86DDE" w:rsidRDefault="002F2927" w:rsidP="000354C5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14:paraId="08F76A7D" w14:textId="576C2424" w:rsidR="00774785" w:rsidRPr="00B86DDE" w:rsidRDefault="00774785" w:rsidP="00E40010">
      <w:p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</w:t>
      </w:r>
      <w:r w:rsidR="009D3E37" w:rsidRPr="00B86DDE">
        <w:rPr>
          <w:rFonts w:asciiTheme="majorBidi" w:eastAsia="Malgun Gothic" w:hAnsiTheme="majorBidi" w:cstheme="majorBidi"/>
          <w:sz w:val="28"/>
          <w:szCs w:val="28"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มกราคม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1530EC2" w14:textId="77777777" w:rsidR="00774785" w:rsidRPr="00B86DDE" w:rsidRDefault="00774785" w:rsidP="00774785">
      <w:p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Theme="majorBidi" w:eastAsia="Calibri" w:hAnsiTheme="majorBidi" w:cstheme="majorBidi"/>
          <w:sz w:val="28"/>
          <w:szCs w:val="28"/>
          <w:highlight w:val="yellow"/>
          <w:lang w:val="en-GB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    กลุ่มบริษัท </w:t>
      </w:r>
    </w:p>
    <w:p w14:paraId="46E025AA" w14:textId="5597BD06" w:rsidR="000354C5" w:rsidRPr="0004268C" w:rsidRDefault="000354C5" w:rsidP="007518EB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before="240" w:after="0" w:line="240" w:lineRule="auto"/>
        <w:ind w:left="360"/>
        <w:jc w:val="thaiDistribute"/>
        <w:textAlignment w:val="baseline"/>
        <w:rPr>
          <w:rStyle w:val="ui-provider"/>
          <w:rFonts w:asciiTheme="majorBidi" w:hAnsiTheme="majorBidi" w:cstheme="majorBidi"/>
          <w:sz w:val="28"/>
        </w:rPr>
      </w:pPr>
      <w:r w:rsidRPr="0004268C">
        <w:rPr>
          <w:rStyle w:val="ui-provider"/>
          <w:rFonts w:asciiTheme="majorBidi" w:hAnsiTheme="majorBidi" w:cstheme="majorBidi"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04268C">
        <w:rPr>
          <w:rStyle w:val="ui-provider"/>
          <w:rFonts w:asciiTheme="majorBidi" w:hAnsiTheme="majorBidi" w:cstheme="majorBidi"/>
          <w:sz w:val="28"/>
        </w:rPr>
        <w:t xml:space="preserve"> </w:t>
      </w:r>
      <w:r w:rsidR="00E40010" w:rsidRPr="0004268C">
        <w:rPr>
          <w:rStyle w:val="ui-provider"/>
          <w:rFonts w:asciiTheme="majorBidi" w:hAnsiTheme="majorBidi" w:cstheme="majorBidi"/>
          <w:sz w:val="28"/>
        </w:rPr>
        <w:br/>
      </w:r>
      <w:r w:rsidRPr="0004268C">
        <w:rPr>
          <w:rStyle w:val="ui-provider"/>
          <w:rFonts w:asciiTheme="majorBidi" w:hAnsiTheme="majorBidi" w:cstheme="majorBidi"/>
          <w:sz w:val="28"/>
        </w:rPr>
        <w:t>1</w:t>
      </w:r>
      <w:r w:rsidRPr="0004268C">
        <w:rPr>
          <w:rStyle w:val="ui-provider"/>
          <w:rFonts w:asciiTheme="majorBidi" w:hAnsiTheme="majorBidi" w:cstheme="majorBidi"/>
          <w:sz w:val="28"/>
          <w:cs/>
        </w:rPr>
        <w:t xml:space="preserve"> มกราคม</w:t>
      </w:r>
      <w:r w:rsidRPr="0004268C">
        <w:rPr>
          <w:rStyle w:val="ui-provider"/>
          <w:rFonts w:asciiTheme="majorBidi" w:hAnsiTheme="majorBidi" w:cstheme="majorBidi"/>
          <w:sz w:val="28"/>
        </w:rPr>
        <w:t xml:space="preserve"> 2569 </w:t>
      </w:r>
    </w:p>
    <w:p w14:paraId="2011C14D" w14:textId="52F192E0" w:rsidR="000354C5" w:rsidRPr="0004268C" w:rsidRDefault="000354C5" w:rsidP="000354C5">
      <w:pPr>
        <w:spacing w:before="240" w:after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04268C">
        <w:rPr>
          <w:rFonts w:asciiTheme="majorBidi" w:hAnsiTheme="majorBidi" w:cstheme="majorBidi"/>
          <w:spacing w:val="8"/>
          <w:sz w:val="28"/>
          <w:szCs w:val="28"/>
          <w:cs/>
        </w:rPr>
        <w:lastRenderedPageBreak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04268C">
        <w:rPr>
          <w:rFonts w:asciiTheme="majorBidi" w:hAnsiTheme="majorBidi" w:cstheme="majorBidi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Pr="0004268C">
        <w:rPr>
          <w:rFonts w:asciiTheme="majorBidi" w:hAnsiTheme="majorBidi" w:cstheme="majorBidi"/>
          <w:sz w:val="28"/>
          <w:szCs w:val="28"/>
        </w:rPr>
        <w:t> 1 </w:t>
      </w:r>
      <w:r w:rsidRPr="0004268C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04268C">
        <w:rPr>
          <w:rFonts w:asciiTheme="majorBidi" w:hAnsiTheme="majorBidi" w:cstheme="majorBidi"/>
          <w:sz w:val="28"/>
          <w:szCs w:val="28"/>
        </w:rPr>
        <w:t xml:space="preserve"> 2569 </w:t>
      </w:r>
      <w:r w:rsidRPr="0004268C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</w:t>
      </w:r>
      <w:r w:rsidR="002A3585" w:rsidRPr="0004268C">
        <w:rPr>
          <w:rFonts w:asciiTheme="majorBidi" w:hAnsiTheme="majorBidi" w:cstheme="majorBidi"/>
          <w:sz w:val="28"/>
          <w:szCs w:val="28"/>
          <w:cs/>
        </w:rPr>
        <w:t>น</w:t>
      </w:r>
      <w:r w:rsidRPr="0004268C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04268C">
        <w:rPr>
          <w:rFonts w:asciiTheme="majorBidi" w:hAnsiTheme="majorBidi" w:cstheme="majorBidi"/>
          <w:sz w:val="28"/>
          <w:szCs w:val="28"/>
        </w:rPr>
        <w:t xml:space="preserve"> </w:t>
      </w:r>
      <w:r w:rsidRPr="0004268C">
        <w:rPr>
          <w:rFonts w:asciiTheme="majorBidi" w:hAnsiTheme="majorBidi" w:cstheme="majorBidi"/>
          <w:sz w:val="28"/>
          <w:szCs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4268C">
        <w:rPr>
          <w:rFonts w:asciiTheme="majorBidi" w:hAnsiTheme="majorBidi" w:cstheme="majorBidi"/>
          <w:sz w:val="28"/>
          <w:szCs w:val="28"/>
        </w:rPr>
        <w:t> </w:t>
      </w:r>
    </w:p>
    <w:p w14:paraId="643178F1" w14:textId="77777777" w:rsidR="000354C5" w:rsidRPr="00B86DDE" w:rsidRDefault="000354C5" w:rsidP="000354C5">
      <w:pPr>
        <w:ind w:left="360"/>
        <w:jc w:val="thaiDistribute"/>
        <w:rPr>
          <w:rStyle w:val="ui-provider"/>
          <w:rFonts w:asciiTheme="majorBidi" w:hAnsiTheme="majorBidi" w:cstheme="majorBidi"/>
          <w:sz w:val="28"/>
          <w:szCs w:val="28"/>
        </w:rPr>
      </w:pPr>
      <w:r w:rsidRPr="0004268C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</w:t>
      </w:r>
      <w:r w:rsidRPr="0004268C">
        <w:rPr>
          <w:rStyle w:val="ui-provider"/>
          <w:rFonts w:asciiTheme="majorBidi" w:hAnsiTheme="majorBidi" w:cstheme="majorBidi"/>
          <w:sz w:val="28"/>
          <w:szCs w:val="28"/>
          <w:cs/>
        </w:rPr>
        <w:t>ได้ทำการประเมินแล้วเห็นว่าการปรับปรุงมาตรฐานนี้จะไม่มีผลกระทบอย่างเป็นสาระสำคัญต่อ</w:t>
      </w:r>
      <w:r w:rsidRPr="0004268C">
        <w:rPr>
          <w:rStyle w:val="ui-provider"/>
          <w:rFonts w:asciiTheme="majorBidi" w:hAnsiTheme="majorBidi" w:cstheme="majorBidi"/>
          <w:sz w:val="28"/>
          <w:szCs w:val="28"/>
        </w:rPr>
        <w:t xml:space="preserve">   </w:t>
      </w:r>
      <w:r w:rsidRPr="0004268C">
        <w:rPr>
          <w:rStyle w:val="ui-provider"/>
          <w:rFonts w:asciiTheme="majorBidi" w:hAnsiTheme="majorBidi" w:cstheme="majorBidi"/>
          <w:sz w:val="28"/>
          <w:szCs w:val="28"/>
          <w:cs/>
        </w:rPr>
        <w:t>งบการเงินของกลุ่มบริษัท</w:t>
      </w:r>
    </w:p>
    <w:p w14:paraId="18B7CD8E" w14:textId="56184DD9" w:rsidR="004521CB" w:rsidRPr="00B86DDE" w:rsidRDefault="004521CB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นโยบายการบัญชีที่มีสาระสำคัญ</w:t>
      </w:r>
    </w:p>
    <w:p w14:paraId="20BD84E1" w14:textId="77777777" w:rsidR="005377ED" w:rsidRPr="00B86DDE" w:rsidRDefault="00120AC6" w:rsidP="0053529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เงินสดและรายการเทียบเท่าเงินสด</w:t>
      </w:r>
    </w:p>
    <w:p w14:paraId="756C2BE6" w14:textId="1D8FAC65" w:rsidR="00A80C99" w:rsidRPr="00B86DDE" w:rsidRDefault="00A80C99" w:rsidP="00D11FED">
      <w:pPr>
        <w:tabs>
          <w:tab w:val="clear" w:pos="227"/>
          <w:tab w:val="left" w:pos="810"/>
          <w:tab w:val="left" w:pos="99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เงินสดและรายการเทียบเท่าเงินสด</w:t>
      </w:r>
      <w:r w:rsidR="00432DDD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="00415FEC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รวมถึง เงินสดในมือ เงินฝากธนาคารประเภทจ่ายคืนเมื่อทวงถาม </w:t>
      </w:r>
      <w:r w:rsidR="00415FEC"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เงินลงทุนระยะสั้น ที่มีสภาพคล่องสูงซึ่งมีอายุไม่เกินสามเดือนนับจากวันที่ได้มาและไม่ติดภาระค้ำประกัน และ</w:t>
      </w:r>
      <w:r w:rsidR="00415FEC"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เงินเบิกเกินบัญชี ซึ่งเงินเบิกเกินบัญชีจะแสดงไว้ในส่วนของหนี้สินหมุนเวียนในงบฐานะการเงิน</w:t>
      </w:r>
    </w:p>
    <w:p w14:paraId="72D257AB" w14:textId="77777777" w:rsidR="00881DE0" w:rsidRPr="00B86DDE" w:rsidRDefault="00881DE0" w:rsidP="0053529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ลูกหนี้การค้าและลูกหนี้อื่น</w:t>
      </w:r>
    </w:p>
    <w:p w14:paraId="2A78272F" w14:textId="2BCEF093" w:rsidR="009A2B2D" w:rsidRPr="00B86DDE" w:rsidRDefault="009A2B2D" w:rsidP="00781966">
      <w:pPr>
        <w:tabs>
          <w:tab w:val="clear" w:pos="454"/>
          <w:tab w:val="clear" w:pos="680"/>
          <w:tab w:val="clear" w:pos="907"/>
          <w:tab w:val="left" w:pos="360"/>
          <w:tab w:val="left" w:pos="450"/>
          <w:tab w:val="left" w:pos="630"/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900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489F83AC" w14:textId="1E4EB57F" w:rsidR="009A2B2D" w:rsidRPr="00B86DDE" w:rsidRDefault="001F75A0" w:rsidP="001F75A0">
      <w:pPr>
        <w:tabs>
          <w:tab w:val="clear" w:pos="454"/>
          <w:tab w:val="clear" w:pos="680"/>
          <w:tab w:val="clear" w:pos="907"/>
          <w:tab w:val="left" w:pos="360"/>
          <w:tab w:val="left" w:pos="450"/>
          <w:tab w:val="left" w:pos="63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firstLine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แสดงถึงจำนวนเงินที่ลูกค้าจะต้องชำระซึ่งเกิดจาก</w:t>
      </w:r>
      <w:r w:rsidR="006A382E" w:rsidRPr="00B86DDE">
        <w:rPr>
          <w:rFonts w:asciiTheme="majorBidi" w:eastAsia="Malgun Gothic" w:hAnsiTheme="majorBidi" w:cstheme="majorBidi"/>
          <w:sz w:val="28"/>
          <w:szCs w:val="28"/>
          <w:cs/>
        </w:rPr>
        <w:t>การให้บริการงานก่อสร้าง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ตามปกติของธุรกิจ</w:t>
      </w:r>
    </w:p>
    <w:p w14:paraId="106BC096" w14:textId="49FF7E7B" w:rsidR="00F467D7" w:rsidRPr="00B86DDE" w:rsidRDefault="00F467D7" w:rsidP="00F467D7">
      <w:pPr>
        <w:tabs>
          <w:tab w:val="clear" w:pos="454"/>
          <w:tab w:val="clear" w:pos="680"/>
          <w:tab w:val="clear" w:pos="907"/>
          <w:tab w:val="left" w:pos="360"/>
          <w:tab w:val="left" w:pos="450"/>
          <w:tab w:val="left" w:pos="63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บริษัทตั้งใจที่จะรับชำระกระแสเงินสดตามสัญญา</w:t>
      </w:r>
    </w:p>
    <w:p w14:paraId="28D9F645" w14:textId="77777777" w:rsidR="001917EF" w:rsidRPr="00B86DDE" w:rsidRDefault="001917EF" w:rsidP="001917EF">
      <w:pPr>
        <w:tabs>
          <w:tab w:val="clear" w:pos="680"/>
          <w:tab w:val="clear" w:pos="907"/>
          <w:tab w:val="left" w:pos="360"/>
          <w:tab w:val="left" w:pos="63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900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ลูกหนี้หมุนเวียนอื่น</w:t>
      </w:r>
    </w:p>
    <w:p w14:paraId="748F497B" w14:textId="4CC9750F" w:rsidR="001917EF" w:rsidRPr="00B86DDE" w:rsidRDefault="001917EF" w:rsidP="001917EF">
      <w:pPr>
        <w:tabs>
          <w:tab w:val="clear" w:pos="454"/>
          <w:tab w:val="clear" w:pos="680"/>
          <w:tab w:val="clear" w:pos="907"/>
          <w:tab w:val="left" w:pos="360"/>
          <w:tab w:val="left" w:pos="450"/>
          <w:tab w:val="left" w:pos="63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แสดงมูลค่าตามใบแจ้งหนี้และจะวัดมูลค่าสุทธิหลังจากหักค่าเผื่อผลขาดทุนด้านเครดิตที่คาดว่าจะเกิดขึ้น</w:t>
      </w:r>
    </w:p>
    <w:p w14:paraId="2DBDC765" w14:textId="77777777" w:rsidR="000C08EF" w:rsidRPr="00B86DDE" w:rsidRDefault="000C08EF" w:rsidP="000C08EF">
      <w:pPr>
        <w:tabs>
          <w:tab w:val="clear" w:pos="680"/>
          <w:tab w:val="clear" w:pos="907"/>
          <w:tab w:val="left" w:pos="360"/>
          <w:tab w:val="left" w:pos="63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900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การด้อยค่า</w:t>
      </w:r>
    </w:p>
    <w:p w14:paraId="3258DF1A" w14:textId="480B2C3D" w:rsidR="003C1AAD" w:rsidRPr="00B86DDE" w:rsidRDefault="003C1AAD" w:rsidP="00663A9C">
      <w:pPr>
        <w:tabs>
          <w:tab w:val="clear" w:pos="680"/>
          <w:tab w:val="clear" w:pos="907"/>
          <w:tab w:val="left" w:pos="360"/>
          <w:tab w:val="left" w:pos="63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กลุ่มบริษัทบันทึกผลขาดทุนด้านเครดิตที่คาดว่าจะเกิดขึ้น โดยใช้วิธีการอย่างง่าย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Simplified Approach) </w:t>
      </w:r>
      <w:r w:rsidR="00663A9C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9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ในการวัดมูลค่าผลขาดทุนด้านเครดิตที่คาดว่าจะเกิดขึ้นของลูกหนี้การค้า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สินทรัพย์ที่เกิดจากสัญญา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สินทรัพย์ที่เกิดจากสัญญา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และลูกหนี้ตามสัญญาเช่า</w:t>
      </w:r>
    </w:p>
    <w:p w14:paraId="1673C609" w14:textId="1F7C1425" w:rsidR="003C1AAD" w:rsidRPr="00B86DDE" w:rsidRDefault="003C1AAD" w:rsidP="00663A9C">
      <w:pPr>
        <w:tabs>
          <w:tab w:val="clear" w:pos="680"/>
          <w:tab w:val="clear" w:pos="907"/>
          <w:tab w:val="left" w:pos="360"/>
          <w:tab w:val="left" w:pos="63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 xml:space="preserve">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  <w:r w:rsidR="00663A9C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กลุ่มบริษัทได้ระบุผลิตภัณฑ์มวลรวมในประเทศ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GDP)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อัตราการว่างงาน และดัชนีราคาผู้บริโภค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Consumer Price Index)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ของประเทศที่ขายสินค้าและบริการให้เป็นปัจจัยที่เกี่ยวข้อง</w:t>
      </w:r>
      <w:r w:rsidR="00663A9C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</w:t>
      </w:r>
      <w:r w:rsidR="00663A9C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การด้อยค่าบันทึกในกำไรหรือขาดทุนภายใต้ค่าใช้จ่ายในการบริหาร</w:t>
      </w:r>
    </w:p>
    <w:p w14:paraId="18881DD7" w14:textId="77777777" w:rsidR="008C50DE" w:rsidRPr="00B86DDE" w:rsidRDefault="008C50DE" w:rsidP="0053529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สินค้าคงเหลือ</w:t>
      </w:r>
    </w:p>
    <w:p w14:paraId="55C02FFB" w14:textId="4701B3D8" w:rsidR="0073688A" w:rsidRPr="00B86DDE" w:rsidRDefault="0073688A" w:rsidP="00FB2A49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ราคาทุนของสินค้าคำนวณโดยใช้วิธีเข้าก่อน-ออกก่อน</w:t>
      </w:r>
    </w:p>
    <w:p w14:paraId="48FD9C62" w14:textId="77777777" w:rsidR="0073688A" w:rsidRPr="00B86DDE" w:rsidRDefault="0073688A" w:rsidP="0073688A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 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46525A1" w14:textId="5CF2F4DE" w:rsidR="0073688A" w:rsidRPr="00B86DDE" w:rsidRDefault="0073688A" w:rsidP="0073688A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</w:t>
      </w:r>
      <w:r w:rsidR="007450EF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ๆ</w:t>
      </w:r>
      <w:r w:rsidR="007450EF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77617D02" w14:textId="39CF9D0F" w:rsidR="0073688A" w:rsidRPr="00B86DDE" w:rsidRDefault="0073688A" w:rsidP="0073688A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12C7CADD" w14:textId="5B92285A" w:rsidR="00781966" w:rsidRPr="00B7789A" w:rsidRDefault="0073688A" w:rsidP="00B7789A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รายการปรับลดราคาทุนของสินค้าคงเหลือจะตั้งขึ้นสำหรับสินค้าที่ล้าสมัย เคลื่อนไหวช้าหรือเสื่อมสภาพ</w:t>
      </w:r>
    </w:p>
    <w:p w14:paraId="48524D3A" w14:textId="77777777" w:rsidR="0096424C" w:rsidRPr="00B86DDE" w:rsidRDefault="0096424C" w:rsidP="00B7789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เงินลงทุนในบริษัทย่อย</w:t>
      </w:r>
    </w:p>
    <w:p w14:paraId="113EB381" w14:textId="77777777" w:rsidR="00376EB6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บริษัทย่อย หมายถึง กิจการ (ซึ่งรวมถึงกิจการเฉพาะกิจ) ที่กลุ่มบริษัทควบคุม กลุ่มบริษัทควบคุมกิจการ</w:t>
      </w:r>
      <w:r w:rsidR="00376EB6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</w:t>
      </w:r>
      <w:r w:rsidR="00376EB6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มีความสามารถทำให้เกิดผลกระทบต่อผลตอบแทนจากการใช้อำนาจเหนือผู้ได้รับการควบคุม กลุ่มบริษัทรวม</w:t>
      </w:r>
      <w:r w:rsidR="00376EB6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49ABD61E" w14:textId="4CE67E68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</w:t>
      </w:r>
      <w:r w:rsidR="00376EB6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ผู้ถูกซื้อและส่วนได้เสียใน 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</w:t>
      </w:r>
    </w:p>
    <w:p w14:paraId="51EFB608" w14:textId="77777777" w:rsidR="003116F3" w:rsidRPr="00B86DDE" w:rsidRDefault="003116F3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60420773" w14:textId="2E75745D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>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</w:t>
      </w:r>
      <w:r w:rsidR="00104126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  <w:r w:rsidR="00104126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โดยส่วนได้เสียที่ไม่มีอำนาจควบคุม</w:t>
      </w:r>
    </w:p>
    <w:p w14:paraId="6024BCB6" w14:textId="77777777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 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7C688E92" w14:textId="77777777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สิ่งตอบแทนที่คาดว่าจะต้องจ่ายออกไปโดยกลุ่มบริษัทรับรู้ด้วยมูลค่ายุติธรรม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และให้บันทึกการจ่ายชำระในภายหลังไว้ในส่วนของผู้ถือหุ้น</w:t>
      </w:r>
    </w:p>
    <w:p w14:paraId="52326BED" w14:textId="669B6B34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ส่วนเกินของมูลค่าสิ่งตอบแทนที่โอนให้มูลค่าส่วนได้เสียที่ไม่มีอำนาจควบคุมในผู้ถูกซื้อ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ที่มากกว่ามูลค่ายุติธรรมสุทธิ ณ วันที่ซื้อ 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จะรับรู้ส่วนต่างโดยตรงไปยังกำไรหรือขาดทุน</w:t>
      </w:r>
    </w:p>
    <w:p w14:paraId="73634AB8" w14:textId="162CB249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กลุ่มบริษัทจะตัดรายการบัญชีระหว่างกัน ยอดคงเหลือ และกำไรที่ยังไม่ได้เกิดขึ้นจริงระหว่างกันในกลุ่มบริษัท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</w:t>
      </w:r>
      <w:r w:rsidR="0087257C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43367D10" w14:textId="0EE89551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ในงบการเงินเฉพาะกิจการเงินลงทุนในบริษัทย่อยจะบันทึกบัญชีด้วยราคาทุนหักค่าเผื่อการด้อยค่า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1C68B158" w14:textId="77777777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รายชื่อของบริษัทย่อยของกลุ่มบริษัทได้แสดงไว้ในหมายเหตุประกอบงบการเงินข้อ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1</w:t>
      </w:r>
    </w:p>
    <w:p w14:paraId="77685156" w14:textId="77777777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t>รายการและส่วนได้เสียที่ไม่มีอำนาจควบคุม</w:t>
      </w:r>
    </w:p>
    <w:p w14:paraId="78053E4F" w14:textId="77777777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กลุ่มบริษัท            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75CF4C47" w14:textId="77777777" w:rsidR="00D84FCF" w:rsidRDefault="00D84FCF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2FA11C03" w14:textId="77777777" w:rsidR="00D84FCF" w:rsidRPr="00B86DDE" w:rsidRDefault="00D84FCF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7C345674" w14:textId="77777777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การจำหน่ายบริษัทย่อย </w:t>
      </w:r>
    </w:p>
    <w:p w14:paraId="7EE5A6C9" w14:textId="3889ACB0" w:rsidR="00EC012C" w:rsidRPr="00B86DDE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  <w:cs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</w:t>
      </w:r>
      <w:r w:rsidR="00FE792D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</w:t>
      </w:r>
      <w:r w:rsidR="00FE792D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 </w:t>
      </w:r>
    </w:p>
    <w:p w14:paraId="64D2DC82" w14:textId="77777777" w:rsidR="00EC012C" w:rsidRPr="0066123B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66123B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t>รายการบัญชีระหว่างกัน</w:t>
      </w:r>
    </w:p>
    <w:p w14:paraId="08625886" w14:textId="00983FB9" w:rsidR="00EC012C" w:rsidRPr="00EF66FF" w:rsidRDefault="00EC012C" w:rsidP="00376EB6">
      <w:pPr>
        <w:tabs>
          <w:tab w:val="clear" w:pos="907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บริษัทจะตัดรายการบัญชีระหว่างกัน ยอดคงเหลือและกำไรที่ยังไม่ได้เกิดขึ้นจริงระหว่างกันในกลุ่มบร</w:t>
      </w:r>
      <w:r w:rsidR="00E84E73">
        <w:rPr>
          <w:rFonts w:asciiTheme="majorBidi" w:eastAsia="Malgun Gothic" w:hAnsiTheme="majorBidi" w:cstheme="majorBidi" w:hint="cs"/>
          <w:sz w:val="28"/>
          <w:szCs w:val="28"/>
          <w:cs/>
        </w:rPr>
        <w:t>ิ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ษัท กำไรที่ยังไม่เกิดขึ้นจริงระหว่างกลุ่มบร</w:t>
      </w:r>
      <w:r w:rsidR="00E84E73">
        <w:rPr>
          <w:rFonts w:asciiTheme="majorBidi" w:eastAsia="Malgun Gothic" w:hAnsiTheme="majorBidi" w:cstheme="majorBidi" w:hint="cs"/>
          <w:sz w:val="28"/>
          <w:szCs w:val="28"/>
          <w:cs/>
        </w:rPr>
        <w:t>ิ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ษัทกับบริษัทร่วมและกิจการร่วมค้าจะถูกตัดรายการภายในขอบเขตที่กลุ่มบร</w:t>
      </w:r>
      <w:r w:rsidR="00E84E73">
        <w:rPr>
          <w:rFonts w:asciiTheme="majorBidi" w:eastAsia="Malgun Gothic" w:hAnsiTheme="majorBidi" w:cstheme="majorBidi" w:hint="cs"/>
          <w:sz w:val="28"/>
          <w:szCs w:val="28"/>
          <w:cs/>
        </w:rPr>
        <w:t>ิ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ษัทมีส่วนได้เสียในบริษัทร่วมและกิจการร่วมค้า ขาดทุนที่ยังไม่เกิดขึ้นจริงก็จะตัดรายการในทำนองเดียวกัน เว้นแต่</w:t>
      </w:r>
      <w:r w:rsidRPr="00EF66FF">
        <w:rPr>
          <w:rFonts w:asciiTheme="majorBidi" w:eastAsia="Malgun Gothic" w:hAnsiTheme="majorBidi" w:cstheme="majorBidi"/>
          <w:sz w:val="28"/>
          <w:szCs w:val="28"/>
          <w:cs/>
        </w:rPr>
        <w:t>รายการนั้นมีหลักฐานว่าสินทรัพย์ที่โอนระหว่างกันเกิดการด้อยค่า</w:t>
      </w:r>
    </w:p>
    <w:p w14:paraId="6F5B14E5" w14:textId="77777777" w:rsidR="00E7788D" w:rsidRPr="00EF66FF" w:rsidRDefault="00E7788D" w:rsidP="00A1587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F66FF">
        <w:rPr>
          <w:rFonts w:asciiTheme="majorBidi" w:eastAsia="Malgun Gothic" w:hAnsiTheme="majorBidi" w:cstheme="majorBidi"/>
          <w:b/>
          <w:bCs/>
          <w:sz w:val="28"/>
          <w:cs/>
        </w:rPr>
        <w:t xml:space="preserve">เงินตราต่างประเทศ </w:t>
      </w:r>
    </w:p>
    <w:p w14:paraId="08F9C9D6" w14:textId="7D978064" w:rsidR="00EB3071" w:rsidRPr="00B86DDE" w:rsidRDefault="00EB3071" w:rsidP="00A15874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EB3071">
        <w:rPr>
          <w:rFonts w:asciiTheme="majorBidi" w:eastAsia="Malgun Gothic" w:hAnsiTheme="majorBidi"/>
          <w:sz w:val="28"/>
          <w:szCs w:val="28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 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0180BE04" w14:textId="089968C6" w:rsidR="00055BAB" w:rsidRPr="00B86DDE" w:rsidRDefault="008253A5" w:rsidP="00320B6B">
      <w:pPr>
        <w:pStyle w:val="ListParagraph"/>
        <w:numPr>
          <w:ilvl w:val="0"/>
          <w:numId w:val="25"/>
        </w:numPr>
        <w:spacing w:after="12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เครื่องมือ</w:t>
      </w:r>
      <w:r w:rsidR="00055BAB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ทางการเงิน</w:t>
      </w:r>
    </w:p>
    <w:p w14:paraId="4C2A4C62" w14:textId="77777777" w:rsidR="008B3253" w:rsidRPr="00B86DDE" w:rsidRDefault="008B3253" w:rsidP="00320B6B">
      <w:pPr>
        <w:overflowPunct w:val="0"/>
        <w:autoSpaceDE w:val="0"/>
        <w:autoSpaceDN w:val="0"/>
        <w:adjustRightInd w:val="0"/>
        <w:spacing w:before="100" w:after="120" w:line="240" w:lineRule="auto"/>
        <w:ind w:left="360" w:firstLine="540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320B6B">
        <w:rPr>
          <w:rFonts w:asciiTheme="majorBidi" w:eastAsia="Malgun Gothic" w:hAnsiTheme="majorBidi" w:cstheme="majorBidi"/>
          <w:b/>
          <w:bCs/>
          <w:sz w:val="28"/>
          <w:szCs w:val="28"/>
          <w:cs/>
        </w:rPr>
        <w:t>สินทรัพย์ทางการเงิน</w:t>
      </w:r>
    </w:p>
    <w:p w14:paraId="693D15F1" w14:textId="5B50F741" w:rsidR="008B3253" w:rsidRPr="00320B6B" w:rsidRDefault="008B3253" w:rsidP="00320B6B">
      <w:pPr>
        <w:overflowPunct w:val="0"/>
        <w:autoSpaceDE w:val="0"/>
        <w:autoSpaceDN w:val="0"/>
        <w:adjustRightInd w:val="0"/>
        <w:spacing w:before="100" w:after="120" w:line="240" w:lineRule="auto"/>
        <w:ind w:left="360" w:firstLine="540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การจัดประเภท</w:t>
      </w:r>
    </w:p>
    <w:p w14:paraId="677F9E15" w14:textId="77777777" w:rsidR="008B3253" w:rsidRPr="00B86DDE" w:rsidRDefault="008B3253" w:rsidP="00320B6B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SPPI)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หรือไม่ ดังนี้</w:t>
      </w:r>
    </w:p>
    <w:p w14:paraId="6AFC6261" w14:textId="77777777" w:rsidR="00A53D16" w:rsidRPr="00B86DDE" w:rsidRDefault="008B3253" w:rsidP="00A53D16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240" w:line="240" w:lineRule="auto"/>
        <w:ind w:left="126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0087715" w14:textId="5DBB06AF" w:rsidR="008B3253" w:rsidRPr="00B86DDE" w:rsidRDefault="008B3253" w:rsidP="00320B6B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รายการที่วัดมูลค่าด้วยราคาทุนตัดจำหน่าย</w:t>
      </w:r>
    </w:p>
    <w:p w14:paraId="4FCD24F6" w14:textId="77777777" w:rsidR="008B3253" w:rsidRPr="00B86DDE" w:rsidRDefault="008B3253" w:rsidP="00320B6B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C0FE463" w14:textId="77777777" w:rsidR="008B3253" w:rsidRPr="00B86DDE" w:rsidRDefault="008B3253" w:rsidP="00B2210C">
      <w:pPr>
        <w:overflowPunct w:val="0"/>
        <w:autoSpaceDE w:val="0"/>
        <w:autoSpaceDN w:val="0"/>
        <w:adjustRightInd w:val="0"/>
        <w:spacing w:before="120" w:after="24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FVPL)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หรือด้วยมูลค่ายุติธรรมผ่านกำไรขาดทุนเบ็ดเสร็จอื่น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FVOCI)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FVPL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เท่านั้น </w:t>
      </w:r>
    </w:p>
    <w:p w14:paraId="75996C59" w14:textId="77777777" w:rsidR="00320B6B" w:rsidRDefault="00320B6B" w:rsidP="00B2210C">
      <w:pPr>
        <w:overflowPunct w:val="0"/>
        <w:autoSpaceDE w:val="0"/>
        <w:autoSpaceDN w:val="0"/>
        <w:adjustRightInd w:val="0"/>
        <w:spacing w:before="120" w:after="24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</w:p>
    <w:p w14:paraId="58B95679" w14:textId="2A756B12" w:rsidR="008B3253" w:rsidRPr="00B86DDE" w:rsidRDefault="008B3253" w:rsidP="00320B6B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lastRenderedPageBreak/>
        <w:t>การรับรู้รายการและการตัดรายการ</w:t>
      </w:r>
    </w:p>
    <w:p w14:paraId="593735C0" w14:textId="67ADA2CD" w:rsidR="008B3253" w:rsidRPr="00B86DDE" w:rsidRDefault="008B3253" w:rsidP="00320B6B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ในการซื้อหรือได้มาหรือขายสินทรัพย์ทางการเงินโดยปกติ กลุ่มบริษัทจะรับรู้รายการ ณ วันที่ทำรายการค้า ซึ่งเป็นวันที่กลุ่มบริษัทเข้าทำรายการซื้อหรือขายสินทรัพย์นั้น โดยกลุ่ม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615DFC4" w14:textId="77777777" w:rsidR="008B3253" w:rsidRPr="00B86DDE" w:rsidRDefault="008B3253" w:rsidP="00320B6B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การวัดมูลค่า</w:t>
      </w:r>
    </w:p>
    <w:p w14:paraId="003633F4" w14:textId="77777777" w:rsidR="008B3253" w:rsidRPr="00B86DDE" w:rsidRDefault="008B3253" w:rsidP="00320B6B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ในการรับรู้รายการเมื่อเริ่มแรก กลุ่ม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FVPL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FVPL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กลุ่มบริษัทจะรับรู้ต้นทุนการทำรายการที่เกี่ยวข้องเป็นค่าใช้จ่ายในกำไรหรือขาดทุน</w:t>
      </w:r>
    </w:p>
    <w:p w14:paraId="3A73D1A3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SPPI)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หรือไม่</w:t>
      </w:r>
    </w:p>
    <w:p w14:paraId="5304384D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ตราสารหนี้</w:t>
      </w:r>
    </w:p>
    <w:p w14:paraId="63F0CBFF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ธุรกิจ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ประเภทดังนี้</w:t>
      </w:r>
    </w:p>
    <w:p w14:paraId="0E8EB909" w14:textId="77777777" w:rsidR="008D7D7B" w:rsidRPr="00B86DDE" w:rsidRDefault="008B3253" w:rsidP="00D2208E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ราคาทุนตัดจำหน่าย - สินทรัพย์ทางการเงินที่กลุ่ม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 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0AD04D8B" w14:textId="77777777" w:rsidR="00833F1B" w:rsidRPr="00B86DDE" w:rsidRDefault="008B3253" w:rsidP="00D2208E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มูลค่ายุติธรรมผ่านกำไรขาดทุนเบ็ดเสร็จอื่น (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FVOCI) –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สินทรัพย์ทางการเงินที่กลุ่มบริษัทถือไว้เพื่อ </w:t>
      </w:r>
      <w:r w:rsidR="008D7D7B" w:rsidRPr="00B86DDE">
        <w:rPr>
          <w:rFonts w:asciiTheme="majorBidi" w:eastAsia="Malgun Gothic" w:hAnsiTheme="majorBidi" w:cstheme="majorBidi"/>
          <w:sz w:val="28"/>
          <w:cs/>
          <w:lang w:val="en-US"/>
        </w:rPr>
        <w:br/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เพื่อขายจะวัดมูลค่าด้วย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FVOCI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1)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รายการขาดทุน/กำไรจากการด้อยค่า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2)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รายได้ดอกเบี้ยที่คำนวณตามวิธีอัตราดอกเบี้ยที่แท้จริง และ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3)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กำไรขาดทุนจากอัตราแลกเปลี่ยน จะรับรู้ในกำไรหรือขาดทุน เมื่อกลุ่มบริษัทตัดรายการสินทรัพย์ทางการเงินดังกล่าว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รายการขาดทุนจากการด้อยค่าแสดงเป็นรายการแยกต่างหากในงบกำไรขาดทุนเบ็ดเสร็จ</w:t>
      </w:r>
    </w:p>
    <w:p w14:paraId="316F1276" w14:textId="0095B869" w:rsidR="008B3253" w:rsidRPr="00B86DDE" w:rsidRDefault="008B3253" w:rsidP="00D2208E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มูลค่ายุติธรรมผ่านกำไรหรือขาดทุน (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FVPL) –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กลุ่มบริษัทจะวัดมูลค่าสินทรัพย์ทางการเงินอื่นที่ไม่เข้าเงื่อนไข             การวัดมูลค่าด้วยราคาทุนตัดจำหน่ายหรือ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FVOCI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ข้างต้น ด้วย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FVPL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C11D8C5" w14:textId="77777777" w:rsidR="00D2208E" w:rsidRDefault="00D2208E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  <w:highlight w:val="yellow"/>
        </w:rPr>
      </w:pPr>
    </w:p>
    <w:p w14:paraId="0D240B38" w14:textId="1EF870F3" w:rsidR="008B3253" w:rsidRPr="008D67AF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8D67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lastRenderedPageBreak/>
        <w:t>ตราสารทุน</w:t>
      </w:r>
    </w:p>
    <w:p w14:paraId="3ACF085C" w14:textId="35AF5391" w:rsidR="008B3253" w:rsidRPr="008D67AF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8D67AF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ในกรณีที่กลุ่มบริษัทเลือกรับรู้กำไร/ขาดทุนจากมูลค่ายุติธรรมในกำไรขาดทุนเบ็ดเสร็จอื่น (</w:t>
      </w:r>
      <w:r w:rsidRPr="008D67AF">
        <w:rPr>
          <w:rFonts w:asciiTheme="majorBidi" w:eastAsia="Malgun Gothic" w:hAnsiTheme="majorBidi" w:cstheme="majorBidi"/>
          <w:sz w:val="28"/>
          <w:szCs w:val="28"/>
        </w:rPr>
        <w:t xml:space="preserve">FVOCI) </w:t>
      </w:r>
      <w:r w:rsidRPr="008D67AF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และแสดงในรายการรายได้อื่นเมื่อกลุ่มบริษัทมีสิทธิได้รับเงินปันผลนั้น</w:t>
      </w:r>
    </w:p>
    <w:p w14:paraId="338080EC" w14:textId="19033BEC" w:rsidR="008B3253" w:rsidRPr="008D67AF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8D67AF">
        <w:rPr>
          <w:rFonts w:asciiTheme="majorBidi" w:eastAsia="Malgun Gothic" w:hAnsiTheme="majorBidi" w:cstheme="majorBidi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D67AF">
        <w:rPr>
          <w:rFonts w:asciiTheme="majorBidi" w:eastAsia="Malgun Gothic" w:hAnsiTheme="majorBidi" w:cstheme="majorBidi"/>
          <w:sz w:val="28"/>
          <w:szCs w:val="28"/>
        </w:rPr>
        <w:t xml:space="preserve">FVPL </w:t>
      </w:r>
      <w:r w:rsidRPr="008D67AF">
        <w:rPr>
          <w:rFonts w:asciiTheme="majorBidi" w:eastAsia="Malgun Gothic" w:hAnsiTheme="majorBidi" w:cstheme="majorBidi"/>
          <w:sz w:val="28"/>
          <w:szCs w:val="28"/>
          <w:cs/>
        </w:rPr>
        <w:t>จะรับรู้ในรายการกำไรหรือขาดทุนในงบกำไรขาดทุนเบ็ดเสร็จ</w:t>
      </w:r>
    </w:p>
    <w:p w14:paraId="63DEACDB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8D67AF">
        <w:rPr>
          <w:rFonts w:asciiTheme="majorBidi" w:eastAsia="Malgun Gothic" w:hAnsiTheme="majorBidi" w:cstheme="majorBidi"/>
          <w:sz w:val="28"/>
          <w:szCs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9920FED" w14:textId="19D692B9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szCs w:val="28"/>
          <w:cs/>
        </w:rPr>
        <w:t>หนี้สินทางการเงิน</w:t>
      </w:r>
    </w:p>
    <w:p w14:paraId="2379DCA1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การจัดประเภท</w:t>
      </w:r>
    </w:p>
    <w:p w14:paraId="1511C4B0" w14:textId="49CFECA4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</w:t>
      </w:r>
      <w:r w:rsidR="00833F1B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ตราสารทุน โดยพิจารณาภาระผูกพันตามสัญญา ดังนี้</w:t>
      </w:r>
    </w:p>
    <w:p w14:paraId="6C33EEFE" w14:textId="77777777" w:rsidR="005C58AC" w:rsidRPr="00B86DDE" w:rsidRDefault="008B3253" w:rsidP="00D2208E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 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เพื่อแลกเปลี่ยนกับจำนวนเงินที่คงที่</w:t>
      </w:r>
    </w:p>
    <w:p w14:paraId="2B1AAFEC" w14:textId="127D4E5D" w:rsidR="008B3253" w:rsidRPr="00B86DDE" w:rsidRDefault="008B3253" w:rsidP="00D2208E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900" w:firstLine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9DBB033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 ไม่น้อยกว่า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12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3C036899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การวัดมูลค่า</w:t>
      </w:r>
    </w:p>
    <w:p w14:paraId="69D087C7" w14:textId="388B1FE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</w:t>
      </w:r>
      <w:r w:rsidR="005C58AC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เช่น หุ้นกู้แปลงสภาพ ซึ่งกลุ่มบริษัทวัดมูลค่าเครื่องมือทางการเงินดังกล่าวด้วยมูลค่ายุติธรรมผ่านกำไรหรือขาดทุน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FVPL) /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ยกเว้นหุ้นกู้แปลงสภาพซึ่งกลุ่มบริษัทได้รับรู้ 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ที่ไม่สามารถแปลงสภาพได้ที่มีลักษณะคล้ายคลึงกัน และวัดมูลค่าในภายหลังด้วยราคาทุนตัดจำหน่าย และ ข) ส่วนของสิทธิในการแปลงสภาพ ซึ่งคำนวณจากผลต่างระหว่างมูลค่ายุติธรรมของจำนวนเงินที่ได้รับจากการออกหุ้นกู้แปลงสภาพ และมูลค่ายุติธรรมของส่วนของหนี้สิน จะรับรู้ไปยังส่วนของเจ้าของ ซึ่งจะไม่มีการวัดมูลค่าใหม่ในภายหลัง /</w:t>
      </w:r>
      <w:r w:rsidR="00241260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จะรับรู้เป็นสัญญาอนุพันธ์ ซึ่งวัดมูลค่าในภายหลังด้วย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FVPL</w:t>
      </w:r>
    </w:p>
    <w:p w14:paraId="3F246456" w14:textId="77777777" w:rsidR="00D2208E" w:rsidRDefault="00D2208E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</w:p>
    <w:p w14:paraId="11FDB3D4" w14:textId="13B5C3C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lastRenderedPageBreak/>
        <w:t>การตัดรายการและการเปลี่ยนแปลงเงื่อนไขของสัญญา</w:t>
      </w:r>
    </w:p>
    <w:p w14:paraId="4CE8741A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CBAEA1B" w14:textId="77777777" w:rsidR="008B3253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          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และรับรู้ส่วนต่างในรายการกำไรหรือค่าใช้จ่ายอื่นในกำไรหรือขาดทุน </w:t>
      </w:r>
    </w:p>
    <w:p w14:paraId="361B35F6" w14:textId="79B3CD6B" w:rsidR="00DA557B" w:rsidRPr="00B86DDE" w:rsidRDefault="008B3253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Original effective interest rate)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และรับรู้ส่วนต่างในรายการกำไรหรือค่าใช้จ่ายอื่นในกำไรหรือขาดทุน</w:t>
      </w:r>
    </w:p>
    <w:p w14:paraId="4F98DFA2" w14:textId="77777777" w:rsidR="00BE4338" w:rsidRPr="00B86DDE" w:rsidRDefault="00BE4338" w:rsidP="00D2208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</w:rPr>
        <w:t>ที่ดิน อาคารและอุปกรณ์</w:t>
      </w:r>
    </w:p>
    <w:p w14:paraId="7D8D5894" w14:textId="3ED0BE52" w:rsidR="000A6727" w:rsidRPr="00B86DDE" w:rsidRDefault="000A6727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ที่ดินแสดงมูลค่าตามราคาที่ตีใหม่</w:t>
      </w:r>
      <w:r w:rsidR="00E772E2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328C0E11" w14:textId="39877D15" w:rsidR="000A6727" w:rsidRPr="00B86DDE" w:rsidRDefault="000A6727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กลุ่มบริษัทบันทึกราคาทุนรับรู้เมื่อเริ่มแรกที่ได้สินทรัพย์มารวมถึงต้นทุนทางตรงอื่น ๆ ที่เกี่ยวกับการจัดหาสินทรัพย์ 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2047605" w14:textId="77777777" w:rsidR="000A6727" w:rsidRPr="00B86DDE" w:rsidRDefault="000A6727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40308179" w14:textId="77777777" w:rsidR="000A6727" w:rsidRPr="00B86DDE" w:rsidRDefault="000A6727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1FE3C8C4" w14:textId="77777777" w:rsidR="000A6727" w:rsidRPr="00B86DDE" w:rsidRDefault="000A6727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หลังจากนั้นกลุ่มบริษัทจัดให้มีการประเมินราคาที่ดิน โดยผู้เชี่ยวชาญในการประเมินราคาที่มีความอิสระอย่างสม่ำเสมอ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24B46EBB" w14:textId="0CB17D3B" w:rsidR="000162E2" w:rsidRPr="00B86DDE" w:rsidRDefault="000162E2" w:rsidP="00D2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Theme="majorBidi" w:eastAsia="Malgun Gothic" w:hAnsiTheme="majorBidi" w:cstheme="majorBidi"/>
          <w:sz w:val="28"/>
          <w:szCs w:val="28"/>
          <w:cs/>
        </w:rPr>
      </w:pPr>
    </w:p>
    <w:p w14:paraId="53A19B81" w14:textId="77777777" w:rsidR="00D2208E" w:rsidRDefault="00D2208E" w:rsidP="00D2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Theme="majorBidi" w:eastAsia="Malgun Gothic" w:hAnsiTheme="majorBidi" w:cstheme="majorBidi"/>
          <w:sz w:val="28"/>
          <w:szCs w:val="28"/>
        </w:rPr>
      </w:pPr>
    </w:p>
    <w:p w14:paraId="5EF2068A" w14:textId="77777777" w:rsidR="00D2208E" w:rsidRDefault="00D2208E" w:rsidP="00D2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Theme="majorBidi" w:eastAsia="Malgun Gothic" w:hAnsiTheme="majorBidi" w:cstheme="majorBidi"/>
          <w:sz w:val="28"/>
          <w:szCs w:val="28"/>
        </w:rPr>
      </w:pPr>
    </w:p>
    <w:p w14:paraId="25E7573C" w14:textId="77777777" w:rsidR="00D2208E" w:rsidRDefault="00D2208E" w:rsidP="00D2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Theme="majorBidi" w:eastAsia="Malgun Gothic" w:hAnsiTheme="majorBidi" w:cstheme="majorBidi"/>
          <w:sz w:val="28"/>
          <w:szCs w:val="28"/>
        </w:rPr>
      </w:pPr>
    </w:p>
    <w:p w14:paraId="21B8241F" w14:textId="77777777" w:rsidR="00D2208E" w:rsidRPr="00B86DDE" w:rsidRDefault="00D2208E" w:rsidP="00D2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Theme="majorBidi" w:eastAsia="Malgun Gothic" w:hAnsiTheme="majorBidi" w:cstheme="majorBidi"/>
          <w:sz w:val="28"/>
          <w:szCs w:val="28"/>
          <w:cs/>
        </w:rPr>
      </w:pPr>
    </w:p>
    <w:p w14:paraId="673075E7" w14:textId="45D28C5B" w:rsidR="00DD02F9" w:rsidRDefault="000A6727" w:rsidP="00D2208E">
      <w:p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  <w:cs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6570B2F3" w14:textId="7F2A7BC1" w:rsidR="003D6D76" w:rsidRPr="00B86DDE" w:rsidRDefault="000A6727" w:rsidP="00297EA2">
      <w:pPr>
        <w:pStyle w:val="ListParagraph"/>
        <w:numPr>
          <w:ilvl w:val="0"/>
          <w:numId w:val="37"/>
        </w:numPr>
        <w:tabs>
          <w:tab w:val="left" w:pos="1260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“ผลกำไรจากการตีราคาสินทรัพย์ใหม่” ในส่วนของผู้ถือหุ้น 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</w:t>
      </w:r>
      <w:r w:rsidR="003D6D76" w:rsidRPr="00B86DDE">
        <w:rPr>
          <w:rFonts w:asciiTheme="majorBidi" w:eastAsia="Malgun Gothic" w:hAnsiTheme="majorBidi" w:cstheme="majorBidi"/>
          <w:sz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cs/>
        </w:rPr>
        <w:t>ปีก่อนแล้ว</w:t>
      </w:r>
    </w:p>
    <w:p w14:paraId="7558CC31" w14:textId="2E3738A8" w:rsidR="000A6727" w:rsidRPr="00B86DDE" w:rsidRDefault="000A6727" w:rsidP="00297EA2">
      <w:pPr>
        <w:pStyle w:val="ListParagraph"/>
        <w:numPr>
          <w:ilvl w:val="0"/>
          <w:numId w:val="37"/>
        </w:numPr>
        <w:tabs>
          <w:tab w:val="left" w:pos="1260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“ผลกำไรจากการ</w:t>
      </w:r>
      <w:r w:rsidR="003D6D76" w:rsidRPr="00B86DDE">
        <w:rPr>
          <w:rFonts w:asciiTheme="majorBidi" w:eastAsia="Malgun Gothic" w:hAnsiTheme="majorBidi" w:cstheme="majorBidi"/>
          <w:sz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cs/>
        </w:rPr>
        <w:t xml:space="preserve">ตีราคาสินทรัพย์ใหม่”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“ผลกำไรจากการตีราคาสินทรัพย์ใหม่” </w:t>
      </w:r>
    </w:p>
    <w:p w14:paraId="5856680D" w14:textId="6C9C9E69" w:rsidR="000A6727" w:rsidRPr="00B86DDE" w:rsidRDefault="000A6727" w:rsidP="003D6D76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การเปลี่ยนแปลงนี้มีผลกระทบต่อรายการในงบฐานะการเงิน ณ วันที่ </w:t>
      </w:r>
      <w:r w:rsidR="003D6D76" w:rsidRPr="00B86DDE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="003D6D76"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และงบกำไรขาดทุนเบ็ดเสร็จ สำหรับปีสิ้นสุดวันเดียวกันดังนี้ 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270"/>
        <w:gridCol w:w="4050"/>
      </w:tblGrid>
      <w:tr w:rsidR="00215A92" w:rsidRPr="00B86DDE" w14:paraId="508FC1B4" w14:textId="77777777" w:rsidTr="00215A92">
        <w:trPr>
          <w:trHeight w:val="423"/>
          <w:tblHeader/>
        </w:trPr>
        <w:tc>
          <w:tcPr>
            <w:tcW w:w="4050" w:type="dxa"/>
          </w:tcPr>
          <w:p w14:paraId="74C0B277" w14:textId="77777777" w:rsidR="00215A92" w:rsidRPr="00B86DDE" w:rsidRDefault="00215A92">
            <w:pPr>
              <w:ind w:left="-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8B7758" w14:textId="77777777" w:rsidR="00215A92" w:rsidRPr="00B86DDE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446E250A" w14:textId="77777777" w:rsidR="00215A92" w:rsidRPr="00B86DDE" w:rsidRDefault="00215A92">
            <w:pPr>
              <w:tabs>
                <w:tab w:val="left" w:pos="4318"/>
              </w:tabs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215A92" w:rsidRPr="00B86DDE" w14:paraId="1C4CDC50" w14:textId="77777777" w:rsidTr="00215A92">
        <w:trPr>
          <w:trHeight w:val="423"/>
          <w:tblHeader/>
        </w:trPr>
        <w:tc>
          <w:tcPr>
            <w:tcW w:w="4050" w:type="dxa"/>
          </w:tcPr>
          <w:p w14:paraId="360704C3" w14:textId="77777777" w:rsidR="00215A92" w:rsidRPr="00B86DDE" w:rsidRDefault="00215A9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4E75AC" w14:textId="77777777" w:rsidR="00215A92" w:rsidRPr="00B86DDE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4B05103D" w14:textId="406E79A8" w:rsidR="00215A92" w:rsidRPr="00267779" w:rsidRDefault="00267779">
            <w:pPr>
              <w:tabs>
                <w:tab w:val="left" w:pos="4318"/>
              </w:tabs>
              <w:ind w:left="-108" w:right="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="00215A92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  <w:r w:rsidR="005B76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B7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="009042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 w:rsidR="005B76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15A92" w:rsidRPr="00B86DDE" w14:paraId="53EB2C2D" w14:textId="77777777" w:rsidTr="00215A92">
        <w:trPr>
          <w:trHeight w:val="372"/>
          <w:tblHeader/>
        </w:trPr>
        <w:tc>
          <w:tcPr>
            <w:tcW w:w="4050" w:type="dxa"/>
          </w:tcPr>
          <w:p w14:paraId="4BACAEF8" w14:textId="77777777" w:rsidR="00215A92" w:rsidRPr="00B86DDE" w:rsidRDefault="00215A9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C14BFE" w14:textId="77777777" w:rsidR="00215A92" w:rsidRPr="00B86DDE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14:paraId="248D1855" w14:textId="77777777" w:rsidR="00215A92" w:rsidRPr="00B86DDE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15A92" w:rsidRPr="00B86DDE" w14:paraId="5377D372" w14:textId="77777777" w:rsidTr="00215A92">
        <w:trPr>
          <w:trHeight w:val="372"/>
          <w:tblHeader/>
        </w:trPr>
        <w:tc>
          <w:tcPr>
            <w:tcW w:w="4050" w:type="dxa"/>
          </w:tcPr>
          <w:p w14:paraId="000A9624" w14:textId="0C14B9B9" w:rsidR="00215A92" w:rsidRPr="00B86DDE" w:rsidRDefault="00215A9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70" w:type="dxa"/>
          </w:tcPr>
          <w:p w14:paraId="312E83C0" w14:textId="77777777" w:rsidR="00215A92" w:rsidRPr="00B86DDE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608117B8" w14:textId="77777777" w:rsidR="00215A92" w:rsidRPr="00B86DDE" w:rsidRDefault="00215A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A92" w:rsidRPr="002A4FC1" w14:paraId="3C79D280" w14:textId="77777777" w:rsidTr="00215A92">
        <w:trPr>
          <w:trHeight w:val="372"/>
          <w:tblHeader/>
        </w:trPr>
        <w:tc>
          <w:tcPr>
            <w:tcW w:w="4050" w:type="dxa"/>
          </w:tcPr>
          <w:p w14:paraId="36F7A1F1" w14:textId="77777777" w:rsidR="00215A92" w:rsidRPr="002A4FC1" w:rsidRDefault="00215A9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และอุปกรณ์สุทธิเพิ่มขึ้น</w:t>
            </w:r>
          </w:p>
        </w:tc>
        <w:tc>
          <w:tcPr>
            <w:tcW w:w="270" w:type="dxa"/>
          </w:tcPr>
          <w:p w14:paraId="550C791C" w14:textId="77777777" w:rsidR="00215A92" w:rsidRPr="002A4FC1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5A8F09DA" w14:textId="77777777" w:rsidR="00215A92" w:rsidRPr="002A4FC1" w:rsidRDefault="00215A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</w:rPr>
              <w:t>147,120</w:t>
            </w:r>
          </w:p>
        </w:tc>
      </w:tr>
      <w:tr w:rsidR="00215A92" w:rsidRPr="002A4FC1" w14:paraId="0AAAEFBF" w14:textId="77777777" w:rsidTr="00215A92">
        <w:trPr>
          <w:trHeight w:val="372"/>
          <w:tblHeader/>
        </w:trPr>
        <w:tc>
          <w:tcPr>
            <w:tcW w:w="4050" w:type="dxa"/>
          </w:tcPr>
          <w:p w14:paraId="288D5E54" w14:textId="77777777" w:rsidR="00215A92" w:rsidRPr="002A4FC1" w:rsidRDefault="00215A9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70" w:type="dxa"/>
          </w:tcPr>
          <w:p w14:paraId="52689096" w14:textId="77777777" w:rsidR="00215A92" w:rsidRPr="002A4FC1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107F9CB1" w14:textId="77777777" w:rsidR="00215A92" w:rsidRPr="002A4FC1" w:rsidRDefault="00215A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</w:p>
        </w:tc>
      </w:tr>
      <w:tr w:rsidR="00215A92" w:rsidRPr="002A4FC1" w14:paraId="4E3CDB50" w14:textId="77777777" w:rsidTr="00215A92">
        <w:trPr>
          <w:trHeight w:val="372"/>
          <w:tblHeader/>
        </w:trPr>
        <w:tc>
          <w:tcPr>
            <w:tcW w:w="4050" w:type="dxa"/>
          </w:tcPr>
          <w:p w14:paraId="5ABC23C3" w14:textId="77777777" w:rsidR="00215A92" w:rsidRPr="002A4FC1" w:rsidRDefault="00215A9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องค์ประกอบอื่นของส่วนของเจ้าของเพิ่มขึ้น</w:t>
            </w:r>
          </w:p>
        </w:tc>
        <w:tc>
          <w:tcPr>
            <w:tcW w:w="270" w:type="dxa"/>
          </w:tcPr>
          <w:p w14:paraId="7EB4E493" w14:textId="77777777" w:rsidR="00215A92" w:rsidRPr="002A4FC1" w:rsidRDefault="00215A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7CB1DB74" w14:textId="77777777" w:rsidR="00215A92" w:rsidRPr="002A4FC1" w:rsidRDefault="00215A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</w:rPr>
              <w:t>117,696</w:t>
            </w:r>
          </w:p>
        </w:tc>
      </w:tr>
    </w:tbl>
    <w:p w14:paraId="08E0E4F7" w14:textId="77777777" w:rsidR="00635DA6" w:rsidRDefault="00635DA6" w:rsidP="000A6727">
      <w:pPr>
        <w:overflowPunct w:val="0"/>
        <w:autoSpaceDE w:val="0"/>
        <w:autoSpaceDN w:val="0"/>
        <w:adjustRightInd w:val="0"/>
        <w:spacing w:before="120" w:line="240" w:lineRule="auto"/>
        <w:ind w:firstLine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270"/>
        <w:gridCol w:w="4050"/>
      </w:tblGrid>
      <w:tr w:rsidR="00D06392" w:rsidRPr="002A4FC1" w14:paraId="3F5F8AF1" w14:textId="77777777" w:rsidTr="00D06392">
        <w:trPr>
          <w:trHeight w:val="423"/>
        </w:trPr>
        <w:tc>
          <w:tcPr>
            <w:tcW w:w="4050" w:type="dxa"/>
          </w:tcPr>
          <w:p w14:paraId="1B51E630" w14:textId="77777777" w:rsidR="00D06392" w:rsidRPr="002A4FC1" w:rsidRDefault="00D0639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86E92" w14:textId="77777777" w:rsidR="00D06392" w:rsidRPr="002A4FC1" w:rsidRDefault="00D06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68B6942E" w14:textId="77777777" w:rsidR="00D06392" w:rsidRPr="002A4FC1" w:rsidRDefault="00D06392">
            <w:pPr>
              <w:tabs>
                <w:tab w:val="left" w:pos="4318"/>
              </w:tabs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2A4FC1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2A4FC1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2A4FC1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2A4FC1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D06392" w:rsidRPr="002A4FC1" w14:paraId="0152D825" w14:textId="77777777" w:rsidTr="00D06392">
        <w:trPr>
          <w:trHeight w:val="423"/>
        </w:trPr>
        <w:tc>
          <w:tcPr>
            <w:tcW w:w="4050" w:type="dxa"/>
          </w:tcPr>
          <w:p w14:paraId="4F621E69" w14:textId="77777777" w:rsidR="00D06392" w:rsidRPr="002A4FC1" w:rsidRDefault="00D0639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357A57" w14:textId="77777777" w:rsidR="00D06392" w:rsidRPr="002A4FC1" w:rsidRDefault="00D06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14:paraId="58A30710" w14:textId="7AA4CF49" w:rsidR="00D06392" w:rsidRPr="00267779" w:rsidRDefault="00267779" w:rsidP="00904284">
            <w:pPr>
              <w:tabs>
                <w:tab w:val="left" w:pos="4318"/>
              </w:tabs>
              <w:ind w:left="-108" w:right="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="00904284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  <w:r w:rsidR="009042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042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="009042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D06392" w:rsidRPr="002A4FC1" w14:paraId="74285AEB" w14:textId="77777777" w:rsidTr="00D06392">
        <w:trPr>
          <w:trHeight w:val="423"/>
        </w:trPr>
        <w:tc>
          <w:tcPr>
            <w:tcW w:w="4050" w:type="dxa"/>
          </w:tcPr>
          <w:p w14:paraId="623ABA10" w14:textId="77777777" w:rsidR="00D06392" w:rsidRPr="002A4FC1" w:rsidRDefault="00D0639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0E19E" w14:textId="77777777" w:rsidR="00D06392" w:rsidRPr="002A4FC1" w:rsidRDefault="00D06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14:paraId="76DC1541" w14:textId="77777777" w:rsidR="00D06392" w:rsidRPr="002A4FC1" w:rsidRDefault="00D06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A4F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4FC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06392" w:rsidRPr="002A4FC1" w14:paraId="182EA748" w14:textId="77777777" w:rsidTr="00D06392">
        <w:trPr>
          <w:trHeight w:val="386"/>
        </w:trPr>
        <w:tc>
          <w:tcPr>
            <w:tcW w:w="4050" w:type="dxa"/>
          </w:tcPr>
          <w:p w14:paraId="4B34E753" w14:textId="1225B7CA" w:rsidR="00D06392" w:rsidRPr="002A4FC1" w:rsidRDefault="00D06392">
            <w:pPr>
              <w:ind w:left="-18" w:firstLine="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</w:tcPr>
          <w:p w14:paraId="479B4207" w14:textId="77777777" w:rsidR="00D06392" w:rsidRPr="002A4FC1" w:rsidRDefault="00D06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2A40EF72" w14:textId="77777777" w:rsidR="00D06392" w:rsidRPr="002A4FC1" w:rsidRDefault="00D063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392" w:rsidRPr="002A4FC1" w14:paraId="28CF98FE" w14:textId="77777777" w:rsidTr="00D06392">
        <w:trPr>
          <w:trHeight w:val="372"/>
        </w:trPr>
        <w:tc>
          <w:tcPr>
            <w:tcW w:w="4050" w:type="dxa"/>
          </w:tcPr>
          <w:p w14:paraId="50D437D7" w14:textId="77777777" w:rsidR="00D06392" w:rsidRPr="002A4FC1" w:rsidRDefault="00D06392">
            <w:pPr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กำไรเบ็ดเสร็จอื่น:</w:t>
            </w:r>
          </w:p>
          <w:p w14:paraId="786F2644" w14:textId="77777777" w:rsidR="00D06392" w:rsidRPr="002A4FC1" w:rsidRDefault="00D06392">
            <w:pPr>
              <w:ind w:left="-18" w:firstLine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270" w:type="dxa"/>
          </w:tcPr>
          <w:p w14:paraId="5B1C05DF" w14:textId="77777777" w:rsidR="00D06392" w:rsidRPr="002A4FC1" w:rsidRDefault="00D06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5D1A2FED" w14:textId="77777777" w:rsidR="00D06392" w:rsidRPr="002A4FC1" w:rsidRDefault="00D063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AD70DC" w14:textId="77777777" w:rsidR="00D06392" w:rsidRPr="002A4FC1" w:rsidRDefault="00D063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</w:rPr>
              <w:t>147,120</w:t>
            </w:r>
          </w:p>
        </w:tc>
      </w:tr>
      <w:tr w:rsidR="00D06392" w:rsidRPr="00B86DDE" w14:paraId="6A214F87" w14:textId="77777777" w:rsidTr="00D06392">
        <w:trPr>
          <w:trHeight w:val="372"/>
        </w:trPr>
        <w:tc>
          <w:tcPr>
            <w:tcW w:w="4050" w:type="dxa"/>
          </w:tcPr>
          <w:p w14:paraId="3F2CFF6C" w14:textId="1DF857A4" w:rsidR="00D06392" w:rsidRPr="002A4FC1" w:rsidRDefault="00D06392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ภาษีเงินได้ของรายการที่จะไม่ถูกจัดประเภทใหม่ไว้ใน</w:t>
            </w:r>
            <w:r w:rsidRPr="002A4FC1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542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3542F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ในภายหลัง</w:t>
            </w:r>
          </w:p>
        </w:tc>
        <w:tc>
          <w:tcPr>
            <w:tcW w:w="270" w:type="dxa"/>
          </w:tcPr>
          <w:p w14:paraId="3C4FA016" w14:textId="77777777" w:rsidR="00D06392" w:rsidRPr="002A4FC1" w:rsidRDefault="00D06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55BD3B44" w14:textId="77777777" w:rsidR="00D06392" w:rsidRPr="002A4FC1" w:rsidRDefault="00D063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978049" w14:textId="77777777" w:rsidR="00D06392" w:rsidRPr="002A4FC1" w:rsidRDefault="00D06392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A4FC1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  <w:r w:rsidRPr="002A4F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406FC7D4" w14:textId="77777777" w:rsidR="00D06392" w:rsidRPr="00B86DDE" w:rsidRDefault="00D06392" w:rsidP="000A6727">
      <w:pPr>
        <w:overflowPunct w:val="0"/>
        <w:autoSpaceDE w:val="0"/>
        <w:autoSpaceDN w:val="0"/>
        <w:adjustRightInd w:val="0"/>
        <w:spacing w:before="120" w:line="240" w:lineRule="auto"/>
        <w:ind w:firstLine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22974021" w14:textId="77777777" w:rsidR="00D2208E" w:rsidRDefault="00D2208E" w:rsidP="000A6727">
      <w:pPr>
        <w:overflowPunct w:val="0"/>
        <w:autoSpaceDE w:val="0"/>
        <w:autoSpaceDN w:val="0"/>
        <w:adjustRightInd w:val="0"/>
        <w:spacing w:before="120" w:line="240" w:lineRule="auto"/>
        <w:ind w:firstLine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21CD5A7E" w14:textId="77777777" w:rsidR="00D2208E" w:rsidRPr="00B86DDE" w:rsidRDefault="00D2208E" w:rsidP="000A6727">
      <w:pPr>
        <w:overflowPunct w:val="0"/>
        <w:autoSpaceDE w:val="0"/>
        <w:autoSpaceDN w:val="0"/>
        <w:adjustRightInd w:val="0"/>
        <w:spacing w:before="120" w:line="240" w:lineRule="auto"/>
        <w:ind w:firstLine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4A8AB09E" w14:textId="77777777" w:rsidR="00C74050" w:rsidRPr="00B86DDE" w:rsidRDefault="00C74050" w:rsidP="000A6727">
      <w:pPr>
        <w:overflowPunct w:val="0"/>
        <w:autoSpaceDE w:val="0"/>
        <w:autoSpaceDN w:val="0"/>
        <w:adjustRightInd w:val="0"/>
        <w:spacing w:before="120" w:line="240" w:lineRule="auto"/>
        <w:ind w:firstLine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27C43AFF" w14:textId="3908B1CF" w:rsidR="008D05D8" w:rsidRPr="00B86DDE" w:rsidRDefault="00BE4338" w:rsidP="008D05D8">
      <w:pPr>
        <w:overflowPunct w:val="0"/>
        <w:autoSpaceDE w:val="0"/>
        <w:autoSpaceDN w:val="0"/>
        <w:adjustRightInd w:val="0"/>
        <w:spacing w:before="120" w:line="240" w:lineRule="auto"/>
        <w:ind w:firstLine="900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7810C41F" w14:textId="14EF852E" w:rsidR="00EA6634" w:rsidRDefault="00EA6634" w:rsidP="00B90653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EA6634">
        <w:rPr>
          <w:rFonts w:asciiTheme="majorBidi" w:eastAsia="Malgun Gothic" w:hAnsiTheme="majorBidi"/>
          <w:sz w:val="28"/>
          <w:szCs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5BDC537" w14:textId="3BC4B4F0" w:rsidR="00BE4338" w:rsidRPr="00B86DDE" w:rsidRDefault="00BE4338" w:rsidP="008D05D8">
      <w:pPr>
        <w:overflowPunct w:val="0"/>
        <w:autoSpaceDE w:val="0"/>
        <w:autoSpaceDN w:val="0"/>
        <w:adjustRightInd w:val="0"/>
        <w:spacing w:before="120" w:after="120" w:line="240" w:lineRule="auto"/>
        <w:ind w:firstLine="90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ประมาณการอายุการใ</w:t>
      </w:r>
      <w:r w:rsidR="00547D59" w:rsidRPr="00B86DDE">
        <w:rPr>
          <w:rFonts w:asciiTheme="majorBidi" w:eastAsia="Malgun Gothic" w:hAnsiTheme="majorBidi" w:cstheme="majorBidi"/>
          <w:sz w:val="28"/>
          <w:szCs w:val="28"/>
          <w:cs/>
        </w:rPr>
        <w:t>ช้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ประโยชน์ของสินทรัพย์แสดงได้ดังนี้</w:t>
      </w:r>
    </w:p>
    <w:tbl>
      <w:tblPr>
        <w:tblW w:w="6906" w:type="dxa"/>
        <w:tblInd w:w="810" w:type="dxa"/>
        <w:tblLook w:val="01E0" w:firstRow="1" w:lastRow="1" w:firstColumn="1" w:lastColumn="1" w:noHBand="0" w:noVBand="0"/>
      </w:tblPr>
      <w:tblGrid>
        <w:gridCol w:w="3690"/>
        <w:gridCol w:w="1440"/>
        <w:gridCol w:w="1776"/>
      </w:tblGrid>
      <w:tr w:rsidR="004D0C45" w:rsidRPr="00B86DDE" w14:paraId="78D6C572" w14:textId="77777777" w:rsidTr="00BB7853">
        <w:trPr>
          <w:trHeight w:val="389"/>
        </w:trPr>
        <w:tc>
          <w:tcPr>
            <w:tcW w:w="3690" w:type="dxa"/>
          </w:tcPr>
          <w:p w14:paraId="00D689E8" w14:textId="77777777" w:rsidR="0054562C" w:rsidRPr="002A4FC1" w:rsidRDefault="0054562C" w:rsidP="00BB785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41754B4B" w14:textId="422421D9" w:rsidR="0054562C" w:rsidRPr="002A4FC1" w:rsidRDefault="0054562C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</w:t>
            </w:r>
          </w:p>
        </w:tc>
        <w:tc>
          <w:tcPr>
            <w:tcW w:w="1776" w:type="dxa"/>
          </w:tcPr>
          <w:p w14:paraId="4BD6570F" w14:textId="77777777" w:rsidR="0054562C" w:rsidRPr="002A4FC1" w:rsidRDefault="0054562C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4D0C45" w:rsidRPr="00B86DDE" w14:paraId="02653707" w14:textId="77777777" w:rsidTr="00BB7853">
        <w:trPr>
          <w:trHeight w:val="389"/>
        </w:trPr>
        <w:tc>
          <w:tcPr>
            <w:tcW w:w="3690" w:type="dxa"/>
          </w:tcPr>
          <w:p w14:paraId="03995F5E" w14:textId="63E476B9" w:rsidR="0054562C" w:rsidRPr="002A4FC1" w:rsidRDefault="0054562C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เครื่องจักร</w:t>
            </w:r>
            <w:r w:rsidR="002B2D9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และเครื่องมือเครื่องใช้</w:t>
            </w:r>
          </w:p>
        </w:tc>
        <w:tc>
          <w:tcPr>
            <w:tcW w:w="1440" w:type="dxa"/>
          </w:tcPr>
          <w:p w14:paraId="2DEC5E15" w14:textId="25C56AA8" w:rsidR="0054562C" w:rsidRPr="002A4FC1" w:rsidRDefault="0054562C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5FE229AA" w14:textId="77777777" w:rsidR="0054562C" w:rsidRPr="002A4FC1" w:rsidRDefault="0054562C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4D0C45" w:rsidRPr="00B86DDE" w14:paraId="6582F661" w14:textId="77777777" w:rsidTr="00BB7853">
        <w:trPr>
          <w:trHeight w:val="389"/>
        </w:trPr>
        <w:tc>
          <w:tcPr>
            <w:tcW w:w="3690" w:type="dxa"/>
          </w:tcPr>
          <w:p w14:paraId="77F39FF0" w14:textId="77777777" w:rsidR="0054562C" w:rsidRPr="002A4FC1" w:rsidRDefault="0054562C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</w:tcPr>
          <w:p w14:paraId="584BB166" w14:textId="059785F3" w:rsidR="0054562C" w:rsidRPr="002A4FC1" w:rsidRDefault="0054562C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6AE16F97" w14:textId="77777777" w:rsidR="0054562C" w:rsidRPr="002A4FC1" w:rsidRDefault="0054562C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4D0C45" w:rsidRPr="00B86DDE" w14:paraId="1A17251C" w14:textId="77777777" w:rsidTr="00BB7853">
        <w:trPr>
          <w:trHeight w:val="389"/>
        </w:trPr>
        <w:tc>
          <w:tcPr>
            <w:tcW w:w="3690" w:type="dxa"/>
          </w:tcPr>
          <w:p w14:paraId="3B4389B0" w14:textId="69CBF8BB" w:rsidR="0054562C" w:rsidRPr="002A4FC1" w:rsidRDefault="0054562C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14:paraId="2905E6CD" w14:textId="5A4468B1" w:rsidR="0054562C" w:rsidRPr="002A4FC1" w:rsidRDefault="0054562C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3</w:t>
            </w:r>
            <w:r w:rsidR="000D4E60" w:rsidRPr="002A4FC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5</w:t>
            </w:r>
          </w:p>
        </w:tc>
        <w:tc>
          <w:tcPr>
            <w:tcW w:w="1776" w:type="dxa"/>
          </w:tcPr>
          <w:p w14:paraId="62741359" w14:textId="55B14494" w:rsidR="0054562C" w:rsidRPr="002A4FC1" w:rsidRDefault="0054562C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4D0C45" w:rsidRPr="00B86DDE" w14:paraId="75E80C9A" w14:textId="77777777" w:rsidTr="00BB7853">
        <w:trPr>
          <w:trHeight w:val="401"/>
        </w:trPr>
        <w:tc>
          <w:tcPr>
            <w:tcW w:w="3690" w:type="dxa"/>
          </w:tcPr>
          <w:p w14:paraId="6C32D142" w14:textId="77777777" w:rsidR="0054562C" w:rsidRPr="002A4FC1" w:rsidRDefault="0054562C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7492D200" w14:textId="77777777" w:rsidR="0054562C" w:rsidRPr="002A4FC1" w:rsidRDefault="0054562C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  <w:tc>
          <w:tcPr>
            <w:tcW w:w="1776" w:type="dxa"/>
          </w:tcPr>
          <w:p w14:paraId="3F8F421C" w14:textId="77777777" w:rsidR="0054562C" w:rsidRPr="002A4FC1" w:rsidRDefault="0054562C">
            <w:pPr>
              <w:tabs>
                <w:tab w:val="left" w:pos="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4D0C45" w:rsidRPr="00B86DDE" w14:paraId="6AE34866" w14:textId="77777777" w:rsidTr="00BB7853">
        <w:trPr>
          <w:trHeight w:val="389"/>
        </w:trPr>
        <w:tc>
          <w:tcPr>
            <w:tcW w:w="3690" w:type="dxa"/>
          </w:tcPr>
          <w:p w14:paraId="62386761" w14:textId="4B4AD5A9" w:rsidR="0054562C" w:rsidRPr="002A4FC1" w:rsidRDefault="0054562C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ยานพาหนะสำหรับโครงการก่อสร้าง</w:t>
            </w:r>
          </w:p>
        </w:tc>
        <w:tc>
          <w:tcPr>
            <w:tcW w:w="1440" w:type="dxa"/>
          </w:tcPr>
          <w:p w14:paraId="28E2E2C2" w14:textId="77777777" w:rsidR="0054562C" w:rsidRPr="002A4FC1" w:rsidRDefault="0054562C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2322033F" w14:textId="77777777" w:rsidR="0054562C" w:rsidRPr="002A4FC1" w:rsidRDefault="0054562C">
            <w:pPr>
              <w:tabs>
                <w:tab w:val="left" w:pos="0"/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2A4F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</w:t>
            </w:r>
          </w:p>
        </w:tc>
      </w:tr>
    </w:tbl>
    <w:p w14:paraId="1765FAE5" w14:textId="77777777" w:rsidR="00E64FFD" w:rsidRPr="00B86DDE" w:rsidRDefault="00E64FFD" w:rsidP="00E64FFD">
      <w:pPr>
        <w:spacing w:before="120"/>
        <w:ind w:left="900"/>
        <w:jc w:val="thaiDistribut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กลุ่มบริษัทมีการทบทวนมูลค่าคงเหลือและอายุการใช้ประโยชน์ทุกปี</w:t>
      </w:r>
    </w:p>
    <w:p w14:paraId="3E56DC96" w14:textId="1F0CE5A3" w:rsidR="00E64FFD" w:rsidRPr="00B86DDE" w:rsidRDefault="00E64FFD" w:rsidP="00E64FFD">
      <w:pPr>
        <w:spacing w:before="120"/>
        <w:ind w:left="900"/>
        <w:jc w:val="thaiDistribut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55BF140" w14:textId="25594594" w:rsidR="00C56291" w:rsidRPr="00B86DDE" w:rsidRDefault="00E64FFD" w:rsidP="00E64FFD">
      <w:pPr>
        <w:spacing w:before="120"/>
        <w:ind w:left="900"/>
        <w:jc w:val="thaiDistribut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19223EDE" w14:textId="49FB009F" w:rsidR="00E60302" w:rsidRPr="00B86DDE" w:rsidRDefault="00E60302" w:rsidP="00E60302">
      <w:pPr>
        <w:spacing w:before="120"/>
        <w:ind w:left="900"/>
        <w:jc w:val="thaiDistribut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กลุ่มบริษัทตัดรายกา</w:t>
      </w:r>
      <w:r w:rsidR="00107B72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รที่ดิน อาคาร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  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9EB4DC4" w14:textId="77777777" w:rsidR="00A01F56" w:rsidRPr="00B86DDE" w:rsidRDefault="00A01F56" w:rsidP="00D2208E">
      <w:pPr>
        <w:pStyle w:val="ListParagraph"/>
        <w:numPr>
          <w:ilvl w:val="0"/>
          <w:numId w:val="25"/>
        </w:numPr>
        <w:spacing w:before="12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ต้นทุนการกู้ยืม</w:t>
      </w:r>
    </w:p>
    <w:p w14:paraId="2271837B" w14:textId="3DE299D2" w:rsidR="00A01F56" w:rsidRPr="00B86DDE" w:rsidRDefault="00B23FAD" w:rsidP="00D2208E">
      <w:pPr>
        <w:pStyle w:val="ListParagraph"/>
        <w:spacing w:before="120" w:after="120"/>
        <w:ind w:left="860"/>
        <w:jc w:val="thaiDistribut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รอบระยะเวลาที่เกิดรายการต้นทุนการกู้ยืมประกอบด้วยดอกเบี้ยและต้นทุนอื่นที่เกิดขึ้นจากการกู้ยืมนั้น</w:t>
      </w:r>
    </w:p>
    <w:p w14:paraId="4EAEE78D" w14:textId="77777777" w:rsidR="00E13416" w:rsidRPr="00F54145" w:rsidRDefault="00E13416" w:rsidP="00D2208E">
      <w:pPr>
        <w:pStyle w:val="ListParagraph"/>
        <w:spacing w:before="120" w:after="120"/>
        <w:ind w:left="860"/>
        <w:jc w:val="thaiDistribute"/>
        <w:rPr>
          <w:rFonts w:asciiTheme="majorBidi" w:eastAsia="Malgun Gothic" w:hAnsiTheme="majorBidi" w:cstheme="majorBidi"/>
          <w:sz w:val="4"/>
          <w:szCs w:val="4"/>
          <w:lang w:val="en-US"/>
        </w:rPr>
      </w:pPr>
    </w:p>
    <w:p w14:paraId="63525E30" w14:textId="089A72BD" w:rsidR="00C3741E" w:rsidRPr="00B86DDE" w:rsidRDefault="00A3758F" w:rsidP="00535297">
      <w:pPr>
        <w:pStyle w:val="ListParagraph"/>
        <w:numPr>
          <w:ilvl w:val="0"/>
          <w:numId w:val="25"/>
        </w:numPr>
        <w:spacing w:before="240" w:after="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สินทรัพย์สิทธิการใช้และหนี้สินตาม</w:t>
      </w:r>
      <w:r w:rsidR="00BB7853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สัญญาเช่า</w:t>
      </w:r>
    </w:p>
    <w:p w14:paraId="2165B19B" w14:textId="77777777" w:rsidR="00FC6C1C" w:rsidRPr="00B86DDE" w:rsidRDefault="00FC6C1C" w:rsidP="00BD16EB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   ช่วงเวลาหนึ่งเพื่อเป็นการแลกเปลี่ยนกับสิ่งตอบแทน</w:t>
      </w:r>
    </w:p>
    <w:p w14:paraId="33D40068" w14:textId="77777777" w:rsidR="001637FE" w:rsidRDefault="001637FE" w:rsidP="00BD16EB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6056103A" w14:textId="77777777" w:rsidR="001637FE" w:rsidRPr="00B86DDE" w:rsidRDefault="001637FE" w:rsidP="00BD16EB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14BC44A6" w14:textId="77777777" w:rsidR="00B26E1C" w:rsidRPr="00B86DDE" w:rsidRDefault="00B26E1C" w:rsidP="002F5BAD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C53F4A8" w14:textId="454F5237" w:rsidR="00B26E1C" w:rsidRPr="00B86DDE" w:rsidRDefault="00342F23" w:rsidP="002F5BAD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t>กลุ่มบริษัทในฐานะผู้เช่า</w:t>
      </w:r>
    </w:p>
    <w:p w14:paraId="7F0C42B9" w14:textId="6856EFA8" w:rsidR="000359FA" w:rsidRPr="00B86DDE" w:rsidRDefault="000359FA" w:rsidP="002F5BAD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9C5D5C1" w14:textId="15A23EE8" w:rsidR="002F5BAD" w:rsidRPr="00B86DDE" w:rsidRDefault="002F5BAD" w:rsidP="002F5BAD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t xml:space="preserve">สินทรัพย์สิทธิการใช้ </w:t>
      </w:r>
    </w:p>
    <w:p w14:paraId="7168CE00" w14:textId="0495FC7E" w:rsidR="00313E03" w:rsidRPr="00B86DDE" w:rsidRDefault="00313E03" w:rsidP="00313E03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</w:t>
      </w:r>
      <w:r w:rsidR="00B17D45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ค่าเผื่อการด้อยค่า (ถ้ามี) 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 จำนวนเงินของหนี้สินตามสัญญาเช่าจากการรับรู้เริ่มแรก ต้นทุนทางตรงเริ่มแรกที่เกิดขึ้น ต้นทุนในการรื้อถอน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5CB3C977" w14:textId="77777777" w:rsidR="00313E03" w:rsidRPr="00B86DDE" w:rsidRDefault="00313E03" w:rsidP="00313E03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4E40BD6" w14:textId="77777777" w:rsidR="00313E03" w:rsidRPr="00B86DDE" w:rsidRDefault="00313E03" w:rsidP="00313E03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ช้ประโยชน์โดยประมาณของสินทรัพย์สิทธิการใช้แล้วแต่ระยะเวลาใดจะสั้นกว่าดังนี้</w:t>
      </w:r>
    </w:p>
    <w:tbl>
      <w:tblPr>
        <w:tblW w:w="0" w:type="auto"/>
        <w:tblInd w:w="1350" w:type="dxa"/>
        <w:tblLayout w:type="fixed"/>
        <w:tblLook w:val="04A0" w:firstRow="1" w:lastRow="0" w:firstColumn="1" w:lastColumn="0" w:noHBand="0" w:noVBand="1"/>
      </w:tblPr>
      <w:tblGrid>
        <w:gridCol w:w="4410"/>
        <w:gridCol w:w="1357"/>
        <w:gridCol w:w="1720"/>
      </w:tblGrid>
      <w:tr w:rsidR="00D1576A" w:rsidRPr="00B86DDE" w14:paraId="76EB7E1D" w14:textId="77777777">
        <w:tc>
          <w:tcPr>
            <w:tcW w:w="4410" w:type="dxa"/>
            <w:hideMark/>
          </w:tcPr>
          <w:p w14:paraId="5AF8402C" w14:textId="77777777" w:rsidR="00D1576A" w:rsidRPr="00DE36A5" w:rsidRDefault="00D1576A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</w:rPr>
            </w:pPr>
            <w:r w:rsidRPr="00DE36A5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ที่ดินและส่วนปรับปรุงที่ดิน</w:t>
            </w:r>
          </w:p>
        </w:tc>
        <w:tc>
          <w:tcPr>
            <w:tcW w:w="1357" w:type="dxa"/>
          </w:tcPr>
          <w:p w14:paraId="00C2C54F" w14:textId="193A2E8A" w:rsidR="00D1576A" w:rsidRPr="00DE36A5" w:rsidRDefault="00D10D4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</w:rPr>
            </w:pPr>
            <w:r w:rsidRPr="00DE36A5">
              <w:rPr>
                <w:rFonts w:asciiTheme="majorBidi" w:eastAsia="Malgun Gothic" w:hAnsiTheme="majorBidi" w:cstheme="majorBidi"/>
                <w:color w:val="auto"/>
                <w:spacing w:val="-2"/>
              </w:rPr>
              <w:t>1-3</w:t>
            </w:r>
          </w:p>
        </w:tc>
        <w:tc>
          <w:tcPr>
            <w:tcW w:w="1720" w:type="dxa"/>
            <w:hideMark/>
          </w:tcPr>
          <w:p w14:paraId="4B181BB3" w14:textId="77777777" w:rsidR="00D1576A" w:rsidRPr="00DE36A5" w:rsidRDefault="00D1576A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DE36A5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</w:tbl>
    <w:p w14:paraId="3AEE9229" w14:textId="7C08ECF7" w:rsidR="00D1576A" w:rsidRPr="00B86DDE" w:rsidRDefault="005E1995" w:rsidP="00313E03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ค่าเสื่อมราคาจะคำนวณจากอายุการใช้ประโยชน์โดยประมาณของสินทรัพย์</w:t>
      </w:r>
    </w:p>
    <w:p w14:paraId="5C1789E4" w14:textId="1CC46388" w:rsidR="008D12ED" w:rsidRPr="00B86DDE" w:rsidRDefault="00C56381" w:rsidP="00313E03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t>หนี้สินตามสัญญาเช่า</w:t>
      </w:r>
    </w:p>
    <w:p w14:paraId="259247FD" w14:textId="7F79AA00" w:rsidR="00992CA5" w:rsidRPr="00992CA5" w:rsidRDefault="00992CA5" w:rsidP="00992CA5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992CA5">
        <w:rPr>
          <w:rFonts w:asciiTheme="majorBidi" w:eastAsia="Malgun Gothic" w:hAnsiTheme="majorBidi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และการจ่ายค่าปรับเพื่อการยกเลิกสัญญาเช่า </w:t>
      </w:r>
      <w:r w:rsidR="00602FB9">
        <w:rPr>
          <w:rFonts w:asciiTheme="majorBidi" w:eastAsia="Malgun Gothic" w:hAnsiTheme="majorBidi" w:hint="cs"/>
          <w:sz w:val="28"/>
          <w:szCs w:val="28"/>
          <w:cs/>
        </w:rPr>
        <w:t xml:space="preserve">              </w:t>
      </w:r>
      <w:r w:rsidRPr="00992CA5">
        <w:rPr>
          <w:rFonts w:asciiTheme="majorBidi" w:eastAsia="Malgun Gothic" w:hAnsiTheme="majorBidi"/>
          <w:sz w:val="28"/>
          <w:szCs w:val="28"/>
          <w:cs/>
        </w:rPr>
        <w:t>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</w:t>
      </w:r>
      <w:r w:rsidRPr="00992CA5">
        <w:rPr>
          <w:rFonts w:asciiTheme="majorBidi" w:eastAsia="Malgun Gothic" w:hAnsiTheme="majorBidi"/>
          <w:sz w:val="28"/>
          <w:szCs w:val="28"/>
          <w:cs/>
        </w:rPr>
        <w:lastRenderedPageBreak/>
        <w:t xml:space="preserve">ผันแปรที่ไม่ขึ้นอยู่กับดัชนีหรืออัตราเป็นค่าใช้จ่ายในรอบระยะเวลาที่เหตุการณ์หรือเงื่อนไขซึ่งเกี่ยวข้องกับการจ่ายชำระนั้นได้เกิดขึ้น </w:t>
      </w:r>
    </w:p>
    <w:p w14:paraId="4E1697AF" w14:textId="77E0799E" w:rsidR="00992CA5" w:rsidRDefault="00992CA5" w:rsidP="00992CA5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992CA5">
        <w:rPr>
          <w:rFonts w:asciiTheme="majorBidi" w:eastAsia="Malgun Gothic" w:hAnsiTheme="majorBidi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     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73B74A63" w14:textId="77777777" w:rsidR="00A712F8" w:rsidRPr="00B86DDE" w:rsidRDefault="00A712F8" w:rsidP="00A712F8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9ADB911" w14:textId="77777777" w:rsidR="00A712F8" w:rsidRPr="00B86DDE" w:rsidRDefault="00A712F8" w:rsidP="00A712F8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กลุ่มบริษัทเลือกใช้ข้อยกเว้นในการรับรู้รายการสำหรับสัญญาเช่าระยะสั้น (สัญญาเช่าที่มีอายุสัญญาเช่า 12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8A199D0" w14:textId="77777777" w:rsidR="00A712F8" w:rsidRPr="00B86DDE" w:rsidRDefault="00A712F8" w:rsidP="00A712F8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b/>
          <w:bCs/>
          <w:i/>
          <w:iCs/>
          <w:sz w:val="28"/>
          <w:szCs w:val="28"/>
          <w:cs/>
        </w:rPr>
        <w:t>สัญญาเช่าระยะยาว</w:t>
      </w:r>
    </w:p>
    <w:p w14:paraId="6A96BC31" w14:textId="77777777" w:rsidR="00A712F8" w:rsidRPr="00B86DDE" w:rsidRDefault="00A712F8" w:rsidP="00A712F8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ประโยชน์ของสินทรัพย์ที่เช่า </w:t>
      </w:r>
    </w:p>
    <w:p w14:paraId="7A283F16" w14:textId="7FB4807C" w:rsidR="00577819" w:rsidRPr="0067114B" w:rsidRDefault="00A712F8" w:rsidP="001C7F10">
      <w:pPr>
        <w:tabs>
          <w:tab w:val="clear" w:pos="227"/>
          <w:tab w:val="left" w:pos="81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78E49AE" w14:textId="77777777" w:rsidR="002F7703" w:rsidRPr="00B86DDE" w:rsidRDefault="002F7703" w:rsidP="002F7703">
      <w:pPr>
        <w:pStyle w:val="ListParagraph"/>
        <w:numPr>
          <w:ilvl w:val="0"/>
          <w:numId w:val="25"/>
        </w:numPr>
        <w:spacing w:after="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สินทรัพย์ไม่มีตัวตน</w:t>
      </w:r>
    </w:p>
    <w:p w14:paraId="78AD4AC9" w14:textId="2F19A16E" w:rsidR="002F7703" w:rsidRPr="00B86DDE" w:rsidRDefault="002F7703" w:rsidP="002F7703">
      <w:pPr>
        <w:pStyle w:val="ListParagraph"/>
        <w:ind w:left="860"/>
        <w:jc w:val="thaiDistribut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สินทรัพย์ไม่มีตัวตนที่มีอายุการใช้งานจำกัด จะประเมินการด้อยค่าของสินทรัพย์ดังกล่าวเมื่อมีข้อบ่งชี้ว่าสินทรัพย์นั้นเกิดการด้อยค่า วัดมูลค่าด้วยราคาทุนหักค่าตัดจำหน่ายสะสมและขาดทุนจากการด้อยค่า ค่าตัดจำหน่ายคำนวณโดยวิธีเส้นตรงตามระยะเวลาที่คาดว่าจะได้รับปร</w:t>
      </w:r>
      <w:r w:rsidR="000D0B93">
        <w:rPr>
          <w:rFonts w:asciiTheme="majorBidi" w:eastAsia="Malgun Gothic" w:hAnsiTheme="majorBidi" w:cstheme="majorBidi" w:hint="cs"/>
          <w:sz w:val="28"/>
          <w:cs/>
        </w:rPr>
        <w:t>ะ</w:t>
      </w:r>
      <w:r w:rsidRPr="00B86DDE">
        <w:rPr>
          <w:rFonts w:asciiTheme="majorBidi" w:eastAsia="Malgun Gothic" w:hAnsiTheme="majorBidi" w:cstheme="majorBidi"/>
          <w:sz w:val="28"/>
          <w:cs/>
        </w:rPr>
        <w:t xml:space="preserve">โยชน์จากสินทรัพย์ไม่มีตัวตนและรับรู้ในกำไรหรือขาดทุน </w:t>
      </w:r>
    </w:p>
    <w:p w14:paraId="2B1AF22A" w14:textId="77777777" w:rsidR="002F7703" w:rsidRPr="00B86DDE" w:rsidRDefault="002F7703" w:rsidP="002F7703">
      <w:pPr>
        <w:pStyle w:val="ListParagraph"/>
        <w:overflowPunct w:val="0"/>
        <w:autoSpaceDE w:val="0"/>
        <w:autoSpaceDN w:val="0"/>
        <w:adjustRightInd w:val="0"/>
        <w:spacing w:line="240" w:lineRule="auto"/>
        <w:ind w:left="8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ประมาณการอายุการให้ประโยชน์ของสินทรัพย์แสดงได้ดังนี้</w:t>
      </w:r>
    </w:p>
    <w:tbl>
      <w:tblPr>
        <w:tblW w:w="6906" w:type="dxa"/>
        <w:tblInd w:w="810" w:type="dxa"/>
        <w:tblLook w:val="01E0" w:firstRow="1" w:lastRow="1" w:firstColumn="1" w:lastColumn="1" w:noHBand="0" w:noVBand="0"/>
      </w:tblPr>
      <w:tblGrid>
        <w:gridCol w:w="3690"/>
        <w:gridCol w:w="1440"/>
        <w:gridCol w:w="1776"/>
      </w:tblGrid>
      <w:tr w:rsidR="000D0B93" w:rsidRPr="00B86DDE" w14:paraId="1CCDC479" w14:textId="77777777">
        <w:trPr>
          <w:trHeight w:val="389"/>
        </w:trPr>
        <w:tc>
          <w:tcPr>
            <w:tcW w:w="3690" w:type="dxa"/>
          </w:tcPr>
          <w:p w14:paraId="43C8F386" w14:textId="77777777" w:rsidR="002F7703" w:rsidRPr="00B86DDE" w:rsidRDefault="002F7703">
            <w:pPr>
              <w:ind w:hanging="2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โปรแกรมคอมพิวเตอร์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14:paraId="0F333359" w14:textId="77777777" w:rsidR="002F7703" w:rsidRPr="00B86DDE" w:rsidRDefault="002F7703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</w:t>
            </w:r>
          </w:p>
        </w:tc>
        <w:tc>
          <w:tcPr>
            <w:tcW w:w="1776" w:type="dxa"/>
          </w:tcPr>
          <w:p w14:paraId="3A45A4BD" w14:textId="77777777" w:rsidR="002F7703" w:rsidRPr="00B86DDE" w:rsidRDefault="002F7703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ปี</w:t>
            </w:r>
          </w:p>
        </w:tc>
      </w:tr>
    </w:tbl>
    <w:p w14:paraId="25BF2734" w14:textId="77777777" w:rsidR="00E26D98" w:rsidRDefault="00E26D98" w:rsidP="00E26D98">
      <w:pPr>
        <w:pStyle w:val="ListParagraph"/>
        <w:spacing w:before="120" w:after="120"/>
        <w:ind w:left="860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8384BC9" w14:textId="77777777" w:rsidR="00E26D98" w:rsidRDefault="00E26D98" w:rsidP="00E26D98">
      <w:pPr>
        <w:pStyle w:val="ListParagraph"/>
        <w:spacing w:before="120" w:after="120"/>
        <w:ind w:left="860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23E97C0F" w14:textId="77777777" w:rsidR="00E26D98" w:rsidRDefault="00E26D98" w:rsidP="00E26D98">
      <w:pPr>
        <w:pStyle w:val="ListParagraph"/>
        <w:spacing w:before="120" w:after="120"/>
        <w:ind w:left="860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61FDB0F9" w14:textId="0D739245" w:rsidR="00DE6AAF" w:rsidRPr="00B86DDE" w:rsidRDefault="00DE6AAF" w:rsidP="00471B17">
      <w:pPr>
        <w:pStyle w:val="ListParagraph"/>
        <w:numPr>
          <w:ilvl w:val="0"/>
          <w:numId w:val="25"/>
        </w:numPr>
        <w:spacing w:before="120" w:after="12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รายการธุรกิจกับบุคคลหรือกิจการที่เกี่ยวข้องกัน</w:t>
      </w:r>
    </w:p>
    <w:p w14:paraId="4920B715" w14:textId="77777777" w:rsidR="002F75C4" w:rsidRPr="00B86DDE" w:rsidRDefault="002F75C4" w:rsidP="00471B17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</w:t>
      </w:r>
    </w:p>
    <w:p w14:paraId="071C7A3F" w14:textId="55BD2FA6" w:rsidR="002F75C4" w:rsidRPr="00B86DDE" w:rsidRDefault="002F75C4" w:rsidP="002F75C4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0DA649F" w14:textId="6A8A7FA7" w:rsidR="00DE6AAF" w:rsidRPr="00B86DDE" w:rsidRDefault="002F75C4" w:rsidP="002F75C4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49DA668" w14:textId="37E46A9A" w:rsidR="00BB7853" w:rsidRPr="00B86DDE" w:rsidRDefault="00BB7853" w:rsidP="002F75C4">
      <w:pPr>
        <w:pStyle w:val="ListParagraph"/>
        <w:numPr>
          <w:ilvl w:val="0"/>
          <w:numId w:val="25"/>
        </w:numPr>
        <w:spacing w:before="240" w:line="240" w:lineRule="auto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การด้อยค่าสินทรัพย์ที่ไม่ใช่สินทรัพย์ทางการเงิน</w:t>
      </w:r>
    </w:p>
    <w:p w14:paraId="59381F92" w14:textId="361D322E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 xml:space="preserve">ที่ดิน อาคารและอุปกรณ์ </w:t>
      </w:r>
      <w:r w:rsidR="00BB5AD1">
        <w:rPr>
          <w:rFonts w:asciiTheme="majorBidi" w:eastAsia="Malgun Gothic" w:hAnsiTheme="majorBidi" w:cstheme="majorBidi" w:hint="cs"/>
          <w:i/>
          <w:iCs/>
          <w:sz w:val="28"/>
          <w:szCs w:val="28"/>
          <w:cs/>
        </w:rPr>
        <w:t>และ</w:t>
      </w: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สินทรัพย์ที่ไม่มีตัวตนอื่น</w:t>
      </w:r>
    </w:p>
    <w:p w14:paraId="59201182" w14:textId="7BAA35F3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EE6B53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และ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ทรัพย์ที่ไม่มีตัวตนอื่นหากมีข้อบ่งชี้ว่าสินทรัพย์ดังกล่าวอาจด้อยค่า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โดยใช้อัตราคิดลดก่อนภาษีที่สะท้อนถึงการประเมิน 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E4C9087" w14:textId="7E15FA3D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กลุ่มบริษัทจะรับรู้รายการขาดทุนจากการด้อยค่าในส่วนของกำไรหรือขาดทุน ยกเว้นในกรณีที่ ที่ดิน อาคารและ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ส่วนปรับปรุง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EB20E1F" w14:textId="6EB99D2A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รอบระยะเวลาก่อนได้หมดไปหรือลดลง กลุ่มบริษัทจะประมาณมูลค่าที่คาดว่าจะได้รับคืนของสินทรัพย์นั้นและ      จะกลับรายการ ผลขาดทุนจากการด้อยค่าที่รับรู้ในรอบระยะเวลาก่อนก็ต่อเมื่อมีการเปลี่ยนแปลงประมาณการที่ใช้กำหนดมูลค่าที่คาดว่าจะได้รับคืน ภายหลังจากการรับรู้ผลขาดทุนจากการด้อยค่าครั้งล่าสุดโดยมูลค่าตามบัญชีของสินทรัพย์ที่เพิ่มขึ้นจากการกลับรายการ ผลขาดทุนจากการด้อยค่าต้องไม่สูงกว่ามูลค่าตามบัญชีที่ควรจะเป็นหาก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>กิจการไม่เคยรับรู้ผลขาดทุนจากการด้อยค่าของสินทรัพย์ในรอบระยะเวลาก่อน ๆ กลุ่มบริษัทจะบันทึกกลับรายการผลขาดทุนจากการด้อยค่าของสินทรัพย์ 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การกลับรายการส่วนที่เกินกว่ามูลค่าตามบัญชีที่ควรจะถือเป็นการตีราคาสินทรัพย์เพิ่ม</w:t>
      </w:r>
    </w:p>
    <w:p w14:paraId="4FD48511" w14:textId="77777777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สินทรัพย์ทางการเงินอื่น</w:t>
      </w:r>
    </w:p>
    <w:p w14:paraId="2701B3CB" w14:textId="20CEBEE4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FVOCI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กลุ่มบริษัทใช้วิธีการทั่วไป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General approach) </w:t>
      </w:r>
      <w:r w:rsidR="0095230F" w:rsidRPr="0095230F">
        <w:rPr>
          <w:rFonts w:asciiTheme="majorBidi" w:eastAsia="Malgun Gothic" w:hAnsiTheme="majorBidi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="0095230F" w:rsidRPr="0095230F">
        <w:rPr>
          <w:rFonts w:asciiTheme="majorBidi" w:eastAsia="Malgun Gothic" w:hAnsiTheme="majorBidi" w:cstheme="majorBidi"/>
          <w:sz w:val="28"/>
          <w:szCs w:val="28"/>
        </w:rPr>
        <w:t xml:space="preserve">9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36F4A" w:rsidRPr="00B86DDE">
        <w:rPr>
          <w:rFonts w:asciiTheme="majorBidi" w:eastAsia="Malgun Gothic" w:hAnsiTheme="majorBidi" w:cstheme="majorBidi"/>
          <w:sz w:val="28"/>
          <w:szCs w:val="28"/>
        </w:rPr>
        <w:t>12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</w:t>
      </w:r>
    </w:p>
    <w:p w14:paraId="075B4BB1" w14:textId="77777777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47369B7" w14:textId="389E096E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 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</w:t>
      </w:r>
      <w:r w:rsidR="00C36F4A" w:rsidRPr="00B86DDE">
        <w:rPr>
          <w:rFonts w:asciiTheme="majorBidi" w:eastAsia="Malgun Gothic" w:hAnsiTheme="majorBidi" w:cstheme="majorBidi"/>
          <w:sz w:val="28"/>
          <w:szCs w:val="28"/>
          <w:cs/>
        </w:rPr>
        <w:t>น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คิดลดด้วยอัตราดอกเบี้ยที่แท้จริงเมื่อแรกเริ่มของสัญญา </w:t>
      </w:r>
    </w:p>
    <w:p w14:paraId="7B72968C" w14:textId="77777777" w:rsidR="003A786C" w:rsidRPr="00B86DDE" w:rsidRDefault="00A829A6" w:rsidP="003A786C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4ED92819" w14:textId="54668113" w:rsidR="00A829A6" w:rsidRPr="00B86DDE" w:rsidRDefault="00A829A6" w:rsidP="003A786C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line="240" w:lineRule="auto"/>
        <w:ind w:left="117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E416BA" w14:textId="3E8E2274" w:rsidR="00A829A6" w:rsidRPr="00B86DDE" w:rsidRDefault="00A829A6" w:rsidP="003A786C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line="240" w:lineRule="auto"/>
        <w:ind w:left="117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มูลค่าเงินตามเวลา</w:t>
      </w:r>
    </w:p>
    <w:p w14:paraId="7848E0FE" w14:textId="5BE4D864" w:rsidR="00A829A6" w:rsidRPr="00B86DDE" w:rsidRDefault="00A829A6" w:rsidP="003A786C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line="240" w:lineRule="auto"/>
        <w:ind w:left="117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  การคาดการณ์ไปในอนาคต</w:t>
      </w:r>
    </w:p>
    <w:p w14:paraId="608BE6C6" w14:textId="1EEC6131" w:rsidR="00A829A6" w:rsidRPr="00B86DDE" w:rsidRDefault="00A829A6" w:rsidP="00A829A6">
      <w:pPr>
        <w:tabs>
          <w:tab w:val="clear" w:pos="22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7A18751A" w14:textId="36156F35" w:rsidR="00BB7853" w:rsidRPr="00B86DDE" w:rsidRDefault="00BB7853" w:rsidP="003132CA">
      <w:pPr>
        <w:pStyle w:val="ListParagraph"/>
        <w:numPr>
          <w:ilvl w:val="0"/>
          <w:numId w:val="25"/>
        </w:numPr>
        <w:tabs>
          <w:tab w:val="left" w:pos="900"/>
        </w:tabs>
        <w:spacing w:before="240" w:line="240" w:lineRule="auto"/>
        <w:ind w:left="810" w:hanging="45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ผลประโยชน์ของพนักงาน</w:t>
      </w:r>
    </w:p>
    <w:p w14:paraId="69C1E15A" w14:textId="77777777" w:rsidR="00B84FDE" w:rsidRPr="00B86DDE" w:rsidRDefault="00B84FDE" w:rsidP="00764E7D">
      <w:pPr>
        <w:tabs>
          <w:tab w:val="clear" w:pos="227"/>
          <w:tab w:val="clear" w:pos="907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5782CD6B" w14:textId="08751154" w:rsidR="00B84FDE" w:rsidRPr="00B86DDE" w:rsidRDefault="00B84FDE" w:rsidP="00764E7D">
      <w:pPr>
        <w:tabs>
          <w:tab w:val="clear" w:pos="227"/>
          <w:tab w:val="clear" w:pos="907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กลุ่มบริษัทรับรู้เงินเดือน ค่าจ้าง โบนัส และเงินสมทบกองทุนประกันสังคมและกองทุนสำรองเลี้ยงชีพเป็นค่าใช้จ่าย เมื่อเกิดรายการผลประโยชน์หลังออกจากงานของพนักงาน </w:t>
      </w:r>
    </w:p>
    <w:p w14:paraId="6A53E9BD" w14:textId="0CB6AFCC" w:rsidR="004358D7" w:rsidRPr="00B86DDE" w:rsidRDefault="004358D7" w:rsidP="003132CA">
      <w:pPr>
        <w:tabs>
          <w:tab w:val="clear" w:pos="227"/>
          <w:tab w:val="clear" w:pos="680"/>
          <w:tab w:val="clear" w:pos="907"/>
          <w:tab w:val="left" w:pos="810"/>
          <w:tab w:val="left" w:pos="900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303ADBEA" w14:textId="5C98200D" w:rsidR="004358D7" w:rsidRDefault="00E61FF4" w:rsidP="00764E7D">
      <w:pPr>
        <w:tabs>
          <w:tab w:val="clear" w:pos="227"/>
          <w:tab w:val="clear" w:pos="907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E61FF4">
        <w:rPr>
          <w:rFonts w:asciiTheme="majorBidi" w:eastAsia="Malgun Gothic" w:hAnsiTheme="majorBidi"/>
          <w:sz w:val="28"/>
          <w:szCs w:val="28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06A1CD8E" w14:textId="77777777" w:rsidR="00675A1A" w:rsidRPr="00B86DDE" w:rsidRDefault="00675A1A" w:rsidP="00764E7D">
      <w:pPr>
        <w:tabs>
          <w:tab w:val="clear" w:pos="227"/>
          <w:tab w:val="clear" w:pos="907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2B7D4965" w14:textId="18E0B48B" w:rsidR="004358D7" w:rsidRPr="00B86DDE" w:rsidRDefault="004358D7" w:rsidP="00764E7D">
      <w:pPr>
        <w:tabs>
          <w:tab w:val="clear" w:pos="227"/>
          <w:tab w:val="clear" w:pos="907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lastRenderedPageBreak/>
        <w:t>โครงการผลประโยชน์</w:t>
      </w:r>
      <w:r w:rsidR="008D48D7" w:rsidRPr="008D48D7">
        <w:rPr>
          <w:rFonts w:asciiTheme="majorBidi" w:eastAsia="Malgun Gothic" w:hAnsiTheme="majorBidi"/>
          <w:i/>
          <w:iCs/>
          <w:sz w:val="28"/>
          <w:szCs w:val="28"/>
          <w:cs/>
        </w:rPr>
        <w:t>หลังออกจากงาน</w:t>
      </w:r>
    </w:p>
    <w:p w14:paraId="76970AFA" w14:textId="5DCCFF69" w:rsidR="003132CA" w:rsidRPr="003132CA" w:rsidRDefault="003132CA" w:rsidP="003132CA">
      <w:pPr>
        <w:tabs>
          <w:tab w:val="clear" w:pos="227"/>
          <w:tab w:val="clear" w:pos="680"/>
          <w:tab w:val="clear" w:pos="907"/>
          <w:tab w:val="left" w:pos="810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3132CA">
        <w:rPr>
          <w:rFonts w:asciiTheme="majorBidi" w:eastAsia="Malgun Gothic" w:hAnsiTheme="majorBidi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ข้อบังคับของกลุ่มบริษัท 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B8D2311" w14:textId="77777777" w:rsidR="003132CA" w:rsidRPr="003132CA" w:rsidRDefault="003132CA" w:rsidP="003132CA">
      <w:pPr>
        <w:tabs>
          <w:tab w:val="clear" w:pos="227"/>
          <w:tab w:val="clear" w:pos="680"/>
          <w:tab w:val="clear" w:pos="907"/>
          <w:tab w:val="left" w:pos="810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3132CA">
        <w:rPr>
          <w:rFonts w:asciiTheme="majorBidi" w:eastAsia="Malgun Gothic" w:hAnsiTheme="majorBidi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       ที่ประมาณการไว้ (</w:t>
      </w:r>
      <w:r w:rsidRPr="003132CA">
        <w:rPr>
          <w:rFonts w:asciiTheme="majorBidi" w:eastAsia="Malgun Gothic" w:hAnsiTheme="majorBidi" w:cstheme="majorBidi"/>
          <w:sz w:val="28"/>
          <w:szCs w:val="28"/>
        </w:rPr>
        <w:t xml:space="preserve">Projected Unit Credit Method) </w:t>
      </w:r>
      <w:r w:rsidRPr="003132CA">
        <w:rPr>
          <w:rFonts w:asciiTheme="majorBidi" w:eastAsia="Malgun Gothic" w:hAnsiTheme="majorBidi"/>
          <w:sz w:val="28"/>
          <w:szCs w:val="28"/>
          <w:cs/>
        </w:rPr>
        <w:t>โดยผู้เชี่ยวชาญอิสระได้ทำการประเมินภาระผูกพันดังกล่าว        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0FEA3AD" w14:textId="1086FB9A" w:rsidR="003132CA" w:rsidRPr="00B86DDE" w:rsidRDefault="003132CA" w:rsidP="003132CA">
      <w:pPr>
        <w:tabs>
          <w:tab w:val="clear" w:pos="227"/>
          <w:tab w:val="clear" w:pos="680"/>
          <w:tab w:val="clear" w:pos="907"/>
          <w:tab w:val="left" w:pos="810"/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3132CA">
        <w:rPr>
          <w:rFonts w:asciiTheme="majorBidi" w:eastAsia="Malgun Gothic" w:hAnsi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(</w:t>
      </w:r>
      <w:r w:rsidRPr="003132CA">
        <w:rPr>
          <w:rFonts w:asciiTheme="majorBidi" w:eastAsia="Malgun Gothic" w:hAnsiTheme="majorBidi" w:cstheme="majorBidi"/>
          <w:sz w:val="28"/>
          <w:szCs w:val="28"/>
        </w:rPr>
        <w:t xml:space="preserve">Actuarial gains and losses) </w:t>
      </w:r>
      <w:r w:rsidRPr="003132CA">
        <w:rPr>
          <w:rFonts w:asciiTheme="majorBidi" w:eastAsia="Malgun Gothic" w:hAnsiTheme="majorBidi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0C845CC" w14:textId="46EDF8BE" w:rsidR="00DF7483" w:rsidRPr="00B86DDE" w:rsidRDefault="00FA0481" w:rsidP="003132CA">
      <w:pPr>
        <w:pStyle w:val="ListParagraph"/>
        <w:numPr>
          <w:ilvl w:val="0"/>
          <w:numId w:val="25"/>
        </w:numPr>
        <w:tabs>
          <w:tab w:val="left" w:pos="810"/>
        </w:tabs>
        <w:overflowPunct w:val="0"/>
        <w:autoSpaceDE w:val="0"/>
        <w:autoSpaceDN w:val="0"/>
        <w:adjustRightInd w:val="0"/>
        <w:spacing w:before="240" w:after="0" w:line="240" w:lineRule="auto"/>
        <w:ind w:left="810" w:hanging="45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หุ้นกู้แปลงสภาพ</w:t>
      </w:r>
    </w:p>
    <w:p w14:paraId="6D1B7932" w14:textId="77777777" w:rsidR="00E43FF2" w:rsidRPr="00711575" w:rsidRDefault="00E43FF2" w:rsidP="004A457C">
      <w:pPr>
        <w:tabs>
          <w:tab w:val="clear" w:pos="454"/>
          <w:tab w:val="clear" w:pos="907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E05A29">
        <w:rPr>
          <w:rFonts w:asciiTheme="majorBidi" w:eastAsia="Malgun Gothic" w:hAnsiTheme="majorBidi" w:cstheme="majorBidi"/>
          <w:sz w:val="28"/>
          <w:szCs w:val="28"/>
          <w:cs/>
        </w:rPr>
        <w:t xml:space="preserve">หุ้นกู้แปลงสภาพแสดงองค์ประกอบที่เป็นหนี้สินและส่วนที่เป็นของเจ้าของแยกจากกันในงบฐานะการเงิน </w:t>
      </w:r>
      <w:r w:rsidRPr="00B86DDE">
        <w:rPr>
          <w:rFonts w:asciiTheme="majorBidi" w:eastAsia="Malgun Gothic" w:hAnsiTheme="majorBidi" w:cstheme="majorBidi"/>
          <w:sz w:val="28"/>
          <w:cs/>
        </w:rPr>
        <w:br/>
      </w:r>
      <w:r w:rsidRPr="00711575">
        <w:rPr>
          <w:rFonts w:asciiTheme="majorBidi" w:eastAsia="Malgun Gothic" w:hAnsiTheme="majorBidi" w:cstheme="majorBidi"/>
          <w:sz w:val="28"/>
          <w:szCs w:val="28"/>
          <w:cs/>
        </w:rPr>
        <w:t xml:space="preserve">บริษัทได้แยกแสดงองค์ประกอบดังกล่าว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 </w:t>
      </w:r>
    </w:p>
    <w:p w14:paraId="35BE3102" w14:textId="089F94C8" w:rsidR="00E43FF2" w:rsidRPr="00B86DDE" w:rsidRDefault="00E43FF2" w:rsidP="004A457C">
      <w:pPr>
        <w:tabs>
          <w:tab w:val="clear" w:pos="454"/>
          <w:tab w:val="clear" w:pos="907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E05A29">
        <w:rPr>
          <w:rFonts w:asciiTheme="majorBidi" w:eastAsia="Malgun Gothic" w:hAnsiTheme="majorBidi" w:cstheme="majorBidi"/>
          <w:sz w:val="28"/>
          <w:szCs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03F07619" w14:textId="5C6AE195" w:rsidR="00FA0481" w:rsidRPr="00B86DDE" w:rsidRDefault="00E43FF2" w:rsidP="004A457C">
      <w:pPr>
        <w:tabs>
          <w:tab w:val="clear" w:pos="454"/>
          <w:tab w:val="clear" w:pos="907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E05A29">
        <w:rPr>
          <w:rFonts w:asciiTheme="majorBidi" w:eastAsia="Malgun Gothic" w:hAnsiTheme="majorBidi" w:cstheme="majorBidi"/>
          <w:sz w:val="28"/>
          <w:szCs w:val="28"/>
          <w:cs/>
        </w:rPr>
        <w:t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โดยค่าใช้จ่ายในการออกหุ้นกู้ส่วนขององค์ประกอบที่เป็นหนี้สินให้บันทึกหักจากหุ้นกู้แปลงสภาพ - องค์ประกอบที่เป็นหนี้สินและตัดจำหน่ายตามอายุของหุ้นกู้แปลงสภาพ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ส่วนค่าใช้จ่ายในการออกหุ้นกู้ส่วนขององค์ประกอบที่เป็นทุนแสดงหักจาก  ส่วนของหุ้นกู้แปลงสภาพองค์ประกอบที่เป็นทุนโดยไม่ต้องตัดจำหน่าย</w:t>
      </w:r>
    </w:p>
    <w:p w14:paraId="3D564290" w14:textId="5578A7C0" w:rsidR="00B4546E" w:rsidRPr="00B86DDE" w:rsidRDefault="000D1987" w:rsidP="004A457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 w:after="0" w:line="240" w:lineRule="auto"/>
        <w:ind w:left="810" w:hanging="45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ประมาณการหนี้สิน</w:t>
      </w:r>
    </w:p>
    <w:p w14:paraId="4EDE6733" w14:textId="0D39B6E9" w:rsidR="00B4546E" w:rsidRDefault="004A457C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4A457C">
        <w:rPr>
          <w:rFonts w:asciiTheme="majorBidi" w:eastAsia="Malgun Gothic" w:hAnsiTheme="majorBidi"/>
          <w:sz w:val="28"/>
          <w:szCs w:val="28"/>
          <w:cs/>
        </w:rPr>
        <w:t>กลุ่มบริษัทจะบันทึกการประมาณการหนี้สินจะรับรู้ในงบฐานะการเงินก็ต่อเมื่อกลุ่ม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ซึ่งแปรไปตามเวลาและความเสี่ยงที่มีต่อหนี้สิน</w:t>
      </w:r>
    </w:p>
    <w:p w14:paraId="5932B99B" w14:textId="77777777" w:rsidR="004A457C" w:rsidRPr="00B86DDE" w:rsidRDefault="004A457C" w:rsidP="00B4546E">
      <w:pPr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4995A672" w14:textId="77777777" w:rsidR="00E033C5" w:rsidRPr="00B86DDE" w:rsidRDefault="00E033C5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lastRenderedPageBreak/>
        <w:t>ประมาณการค่าประกันความเสียหาย</w:t>
      </w:r>
    </w:p>
    <w:p w14:paraId="0D1F32CE" w14:textId="1213924E" w:rsidR="00E033C5" w:rsidRPr="00B86DDE" w:rsidRDefault="00E033C5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 และปัจจัยต่าง</w:t>
      </w:r>
      <w:r w:rsidR="00CD0B17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ๆ ที่อาจเกี่ยวข้องกับความน่าจะเป็นที่จะเกิดความเสียหาย </w:t>
      </w:r>
    </w:p>
    <w:p w14:paraId="14B37E3B" w14:textId="77777777" w:rsidR="00E033C5" w:rsidRPr="00B86DDE" w:rsidRDefault="00E033C5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ประมาณการค่าใช้จ่ายจากสัญญาที่เสียเปรียบหรือก่อให้เกิดภาระ</w:t>
      </w:r>
    </w:p>
    <w:p w14:paraId="6ACEFF30" w14:textId="36E69ECF" w:rsidR="00E033C5" w:rsidRPr="00B86DDE" w:rsidRDefault="00E033C5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  </w:t>
      </w:r>
    </w:p>
    <w:p w14:paraId="56CD61BE" w14:textId="77777777" w:rsidR="00765245" w:rsidRPr="00B86DDE" w:rsidRDefault="00765245" w:rsidP="004A457C">
      <w:pPr>
        <w:pStyle w:val="ListParagraph"/>
        <w:numPr>
          <w:ilvl w:val="0"/>
          <w:numId w:val="25"/>
        </w:numPr>
        <w:tabs>
          <w:tab w:val="left" w:pos="810"/>
        </w:tabs>
        <w:overflowPunct w:val="0"/>
        <w:autoSpaceDE w:val="0"/>
        <w:autoSpaceDN w:val="0"/>
        <w:adjustRightInd w:val="0"/>
        <w:spacing w:before="240" w:after="0" w:line="240" w:lineRule="auto"/>
        <w:ind w:left="810" w:hanging="45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ภาษีเงินได้</w:t>
      </w:r>
    </w:p>
    <w:p w14:paraId="202B95C9" w14:textId="77777777" w:rsidR="00765245" w:rsidRPr="00B86DDE" w:rsidRDefault="00765245" w:rsidP="004A457C">
      <w:pPr>
        <w:tabs>
          <w:tab w:val="clear" w:pos="227"/>
          <w:tab w:val="clear" w:pos="907"/>
          <w:tab w:val="left" w:pos="72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31DF8BE" w14:textId="77777777" w:rsidR="00765245" w:rsidRPr="00B86DDE" w:rsidRDefault="00765245" w:rsidP="004A457C">
      <w:pPr>
        <w:tabs>
          <w:tab w:val="clear" w:pos="227"/>
          <w:tab w:val="clear" w:pos="907"/>
          <w:tab w:val="left" w:pos="72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6FDC57C1" w14:textId="77777777" w:rsidR="00765245" w:rsidRPr="0099139D" w:rsidRDefault="00765245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99139D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ภาษีเงินได้ปัจจุบัน</w:t>
      </w:r>
    </w:p>
    <w:p w14:paraId="4AE7C2DC" w14:textId="41486FDA" w:rsidR="000F75DF" w:rsidRPr="00B86DDE" w:rsidRDefault="000F75DF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0F75DF">
        <w:rPr>
          <w:rFonts w:asciiTheme="majorBidi" w:eastAsia="Malgun Gothic" w:hAnsiTheme="majorBidi"/>
          <w:sz w:val="28"/>
          <w:szCs w:val="28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โดยคำนวณตามหลักเกณฑ์แห่งประมวลรัษฎากรในอัตราภาษีเงินได้ร้อยละ 20 ของกำไรสุทธิก่อนภาษีเงินได้ หลังจากปรับปรุงบวกกลับด้วยค่าใช้จ่ายต่าง</w:t>
      </w:r>
      <w:r w:rsidR="003B6B28">
        <w:rPr>
          <w:rFonts w:asciiTheme="majorBidi" w:eastAsia="Malgun Gothic" w:hAnsiTheme="majorBidi" w:hint="cs"/>
          <w:sz w:val="28"/>
          <w:szCs w:val="28"/>
          <w:cs/>
        </w:rPr>
        <w:t xml:space="preserve"> </w:t>
      </w:r>
      <w:r w:rsidRPr="000F75DF">
        <w:rPr>
          <w:rFonts w:asciiTheme="majorBidi" w:eastAsia="Malgun Gothic" w:hAnsiTheme="majorBidi"/>
          <w:sz w:val="28"/>
          <w:szCs w:val="28"/>
          <w:cs/>
        </w:rPr>
        <w:t>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1889235A" w14:textId="77777777" w:rsidR="00765245" w:rsidRPr="0099139D" w:rsidRDefault="00765245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99139D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ภาษีเงินได้รอการตัดบัญชี</w:t>
      </w:r>
    </w:p>
    <w:p w14:paraId="601DF628" w14:textId="28A6E46A" w:rsidR="00765245" w:rsidRPr="00B86DDE" w:rsidRDefault="00B36A1D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36A1D">
        <w:rPr>
          <w:rFonts w:asciiTheme="majorBidi" w:eastAsia="Malgun Gothic" w:hAnsiTheme="majorBidi"/>
          <w:sz w:val="28"/>
          <w:szCs w:val="28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2B08655" w14:textId="77777777" w:rsidR="00CE5C85" w:rsidRPr="00CE5C85" w:rsidRDefault="00CE5C85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CE5C85">
        <w:rPr>
          <w:rFonts w:asciiTheme="majorBidi" w:eastAsia="Malgun Gothic" w:hAnsiTheme="majorBidi"/>
          <w:sz w:val="28"/>
          <w:szCs w:val="28"/>
          <w:cs/>
        </w:rPr>
        <w:t>กลุ่มบริษัทรับรู้สินทรัพย์ภาษีเงินได้รอการตัดบัญชี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และรับรู้หนี้สินภาษีเงินได้รอการตัดบัญชีของผลแตกต่างชั่วคราวที่ต้องเสียภาษีทุกรายการ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191E20C1" w14:textId="77777777" w:rsidR="00CE5C85" w:rsidRPr="00CE5C85" w:rsidRDefault="00CE5C85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CE5C85">
        <w:rPr>
          <w:rFonts w:asciiTheme="majorBidi" w:eastAsia="Malgun Gothic" w:hAnsiTheme="majorBidi"/>
          <w:sz w:val="28"/>
          <w:szCs w:val="28"/>
          <w:cs/>
        </w:rPr>
        <w:lastRenderedPageBreak/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กลุ่ม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3DB5698" w14:textId="77777777" w:rsidR="00CE5C85" w:rsidRPr="00CE5C85" w:rsidRDefault="00CE5C85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CE5C85">
        <w:rPr>
          <w:rFonts w:asciiTheme="majorBidi" w:eastAsia="Malgun Gothic" w:hAnsiTheme="majorBidi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EBDF4A" w14:textId="77777777" w:rsidR="00CE5C85" w:rsidRPr="00B86DDE" w:rsidRDefault="00CE5C85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CE5C85">
        <w:rPr>
          <w:rFonts w:asciiTheme="majorBidi" w:eastAsia="Malgun Gothic" w:hAnsi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และหนี้สินภาษีเงินได้ของรอบระยะเวลา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559521A4" w14:textId="3C8968D4" w:rsidR="00B4546E" w:rsidRPr="00B86DDE" w:rsidRDefault="00AF340F" w:rsidP="004A457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 w:after="0" w:line="240" w:lineRule="auto"/>
        <w:ind w:left="810" w:hanging="45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การวัดมูลค่ายุติธรรม</w:t>
      </w:r>
    </w:p>
    <w:p w14:paraId="193837CF" w14:textId="0308F8D0" w:rsidR="00AF340F" w:rsidRPr="00B86DDE" w:rsidRDefault="00AF340F" w:rsidP="004A457C">
      <w:pPr>
        <w:tabs>
          <w:tab w:val="clear" w:pos="227"/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1951B5" w:rsidRPr="00B86DDE">
        <w:rPr>
          <w:rFonts w:asciiTheme="majorBidi" w:eastAsia="Malgun Gothic" w:hAnsiTheme="majorBidi" w:cstheme="majorBidi"/>
          <w:sz w:val="28"/>
          <w:szCs w:val="28"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CC1CFC7" w14:textId="77777777" w:rsidR="00AF340F" w:rsidRPr="00B86DDE" w:rsidRDefault="00AF340F" w:rsidP="004A457C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B5424BE" w14:textId="56126729" w:rsidR="00AF340F" w:rsidRPr="00B86DDE" w:rsidRDefault="00AF340F" w:rsidP="004A457C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lang w:val="en-US"/>
        </w:rPr>
        <w:t>-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ab/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ข้อมูลระดับ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1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3C975B4" w14:textId="1D374E2F" w:rsidR="00AF340F" w:rsidRPr="00B86DDE" w:rsidRDefault="00AF340F" w:rsidP="00A524D1">
      <w:pPr>
        <w:pStyle w:val="ListParagraph"/>
        <w:tabs>
          <w:tab w:val="left" w:pos="1350"/>
        </w:tabs>
        <w:overflowPunct w:val="0"/>
        <w:autoSpaceDE w:val="0"/>
        <w:autoSpaceDN w:val="0"/>
        <w:adjustRightInd w:val="0"/>
        <w:spacing w:before="240" w:line="240" w:lineRule="auto"/>
        <w:ind w:left="1260" w:hanging="45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lang w:val="en-US"/>
        </w:rPr>
        <w:t>-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ab/>
      </w:r>
      <w:r w:rsidR="00DB6205" w:rsidRPr="00B86DDE">
        <w:rPr>
          <w:rFonts w:asciiTheme="majorBidi" w:eastAsia="Malgun Gothic" w:hAnsiTheme="majorBidi" w:cstheme="majorBidi"/>
          <w:sz w:val="28"/>
          <w:lang w:val="en-US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ข้อมูลระดับ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2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เป็นข้อมูลอื่นที่สังเกตได้โดยตรงหรือโดยอ้อมสำหรับสินทรัพย์หรือหนี้สินนั้</w:t>
      </w:r>
      <w:r w:rsidR="00D81CCE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น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นอกเหนือจาก</w:t>
      </w:r>
      <w:r w:rsidR="00A524D1">
        <w:rPr>
          <w:rFonts w:asciiTheme="majorBidi" w:eastAsia="Malgun Gothic" w:hAnsiTheme="majorBidi" w:cstheme="majorBidi" w:hint="cs"/>
          <w:sz w:val="28"/>
          <w:cs/>
          <w:lang w:val="en-US"/>
        </w:rPr>
        <w:t xml:space="preserve"> </w:t>
      </w:r>
      <w:r w:rsidR="00CB56AE">
        <w:rPr>
          <w:rFonts w:asciiTheme="majorBidi" w:eastAsia="Malgun Gothic" w:hAnsiTheme="majorBidi" w:cstheme="majorBidi"/>
          <w:sz w:val="28"/>
          <w:cs/>
          <w:lang w:val="en-US"/>
        </w:rPr>
        <w:br/>
      </w:r>
      <w:r w:rsidR="00CB56AE">
        <w:rPr>
          <w:rFonts w:asciiTheme="majorBidi" w:eastAsia="Malgun Gothic" w:hAnsiTheme="majorBidi" w:cstheme="majorBidi" w:hint="cs"/>
          <w:sz w:val="28"/>
          <w:cs/>
          <w:lang w:val="en-US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ราคาเสนอซื้อขายซึ่งรวมอยู่ในข้อมูลระดับ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1</w:t>
      </w:r>
    </w:p>
    <w:p w14:paraId="437E154F" w14:textId="6DBF2AF3" w:rsidR="00AF340F" w:rsidRPr="00B86DDE" w:rsidRDefault="00AF340F" w:rsidP="004A457C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lang w:val="en-US"/>
        </w:rPr>
        <w:t>-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ab/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ข้อมูลระดับ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3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D009E0F" w14:textId="5B3AE11A" w:rsidR="00AF340F" w:rsidRPr="00B86DDE" w:rsidRDefault="00AF340F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DB05A6A" w14:textId="39DFEC53" w:rsidR="00AF340F" w:rsidRPr="00B86DDE" w:rsidRDefault="00AF340F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C6732"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กลุ่มบริษัทวัดมูลค่าสินทรัพย์ด้วยราคาเสนอซื้อ และวัดมูลค่าหนี้สินด้วยราคาเสนอขาย</w:t>
      </w:r>
    </w:p>
    <w:p w14:paraId="41894E94" w14:textId="60E5CF6A" w:rsidR="00AF340F" w:rsidRPr="00B86DDE" w:rsidRDefault="00AF340F" w:rsidP="004A457C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>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D843A15" w14:textId="43F7023B" w:rsidR="00AF340F" w:rsidRPr="00B86DDE" w:rsidRDefault="00AF340F" w:rsidP="004A457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 w:after="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ทุนเรือนหุ้น</w:t>
      </w:r>
    </w:p>
    <w:p w14:paraId="2936CD55" w14:textId="77777777" w:rsidR="00AF340F" w:rsidRPr="00B86DDE" w:rsidRDefault="00AF340F" w:rsidP="004A457C">
      <w:pPr>
        <w:tabs>
          <w:tab w:val="clear" w:pos="227"/>
          <w:tab w:val="clear" w:pos="907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0C64443B" w14:textId="6DF3E7B5" w:rsidR="00AF340F" w:rsidRPr="00B86DDE" w:rsidRDefault="00AF340F" w:rsidP="004A457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0" w:line="240" w:lineRule="auto"/>
        <w:ind w:left="81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รายได้จากสัญญาที่ทำกับลูกค้า</w:t>
      </w:r>
    </w:p>
    <w:p w14:paraId="565DBA32" w14:textId="77777777" w:rsidR="00AF340F" w:rsidRPr="00B86DDE" w:rsidRDefault="00AF340F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64BCF517" w14:textId="77777777" w:rsidR="00AF340F" w:rsidRPr="00B86DDE" w:rsidRDefault="00AF340F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    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</w:t>
      </w:r>
    </w:p>
    <w:p w14:paraId="3FF0FF70" w14:textId="77777777" w:rsidR="00AF340F" w:rsidRPr="00B86DDE" w:rsidRDefault="00AF340F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รายได้จากการก่อสร้างรับรู้ตลอดช่วงเวลาหนึ่งโดยอ้างอิงกับขั้นความสำเร็จของงาน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หรืออัตราส่วนของต้นทุนที่เกิดขึ้นแล้วจนถึงปัจจุบันกับประมาณการต้นทุนทั้งสิ้นที่เหมาะสมของแต่สัญญา 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 ต้นทุนที่เกี่ยวข้องรับรู้ในกำไรหรือขาดทุนเมื่อเกิดขึ้น</w:t>
      </w:r>
    </w:p>
    <w:p w14:paraId="45223176" w14:textId="77777777" w:rsidR="00AF340F" w:rsidRPr="00B86DDE" w:rsidRDefault="00AF340F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 xml:space="preserve">ยอดคงเหลือของสัญญา </w:t>
      </w:r>
    </w:p>
    <w:p w14:paraId="4BD0522F" w14:textId="77777777" w:rsidR="00AF340F" w:rsidRPr="00B86DDE" w:rsidRDefault="00AF340F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1516B35F" w14:textId="77777777" w:rsidR="00AF340F" w:rsidRDefault="00AF340F" w:rsidP="004A457C">
      <w:pPr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หนี้สินที่เกิดจากสัญญาเป็นภาระผูกพันที่จะต้องให้บริการให้กับลูกค้า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44F0BED" w14:textId="1D38C395" w:rsidR="00BC4031" w:rsidRPr="00B86DDE" w:rsidRDefault="00BC4031" w:rsidP="004A457C">
      <w:pPr>
        <w:pStyle w:val="ListParagraph"/>
        <w:numPr>
          <w:ilvl w:val="0"/>
          <w:numId w:val="25"/>
        </w:numPr>
        <w:tabs>
          <w:tab w:val="left" w:pos="810"/>
          <w:tab w:val="left" w:pos="900"/>
          <w:tab w:val="left" w:pos="1260"/>
        </w:tabs>
        <w:overflowPunct w:val="0"/>
        <w:autoSpaceDE w:val="0"/>
        <w:autoSpaceDN w:val="0"/>
        <w:adjustRightInd w:val="0"/>
        <w:spacing w:before="240" w:after="0" w:line="240" w:lineRule="auto"/>
        <w:ind w:left="810" w:hanging="45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ข้อมูลจำแนกตามส่วนงาน</w:t>
      </w:r>
    </w:p>
    <w:p w14:paraId="11B7B8E1" w14:textId="11BA1939" w:rsidR="007F26D8" w:rsidRPr="00B86DDE" w:rsidRDefault="0023095D" w:rsidP="004A457C">
      <w:pPr>
        <w:tabs>
          <w:tab w:val="clear" w:pos="907"/>
          <w:tab w:val="clear" w:pos="1644"/>
          <w:tab w:val="left" w:pos="1350"/>
          <w:tab w:val="left" w:pos="162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บริษัทที่ทำการตัดสินใจ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br/>
        <w:t>เชิงกลยุทธ์</w:t>
      </w:r>
    </w:p>
    <w:p w14:paraId="0020BFBA" w14:textId="77777777" w:rsidR="006B5854" w:rsidRPr="00B86DDE" w:rsidRDefault="006B5854" w:rsidP="004A457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 w:after="0" w:line="240" w:lineRule="auto"/>
        <w:ind w:left="810" w:hanging="45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กำไร (ขาดทุน) ต่อหุ้น</w:t>
      </w:r>
    </w:p>
    <w:p w14:paraId="0367E351" w14:textId="77777777" w:rsidR="006B5854" w:rsidRPr="00B86DDE" w:rsidRDefault="006B5854" w:rsidP="004A457C">
      <w:pPr>
        <w:tabs>
          <w:tab w:val="clear" w:pos="907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>สามัญถัวเฉลี่ยถ่วงน้ำหนักตามระยะเวลาการรับชำระค่าหุ้นเพิ่มทุน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28156B5D" w14:textId="229A6CED" w:rsidR="007F26D8" w:rsidRPr="00B86DDE" w:rsidRDefault="007F26D8" w:rsidP="004A457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 w:line="240" w:lineRule="auto"/>
        <w:ind w:left="810" w:hanging="450"/>
        <w:jc w:val="thaiDistribute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การใช้ดุลยพินิจและประมาณการทางบัญชีที่สำคัญ</w:t>
      </w:r>
    </w:p>
    <w:p w14:paraId="01192C3E" w14:textId="21DE4FA6" w:rsidR="007F26D8" w:rsidRPr="00B86DDE" w:rsidRDefault="007F26D8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</w:t>
      </w:r>
      <w:r w:rsidR="001538E5" w:rsidRPr="00B86DDE">
        <w:rPr>
          <w:rFonts w:asciiTheme="majorBidi" w:eastAsia="Malgun Gothic" w:hAnsiTheme="majorBidi" w:cstheme="majorBidi"/>
          <w:sz w:val="28"/>
          <w:szCs w:val="28"/>
          <w:cs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 ดุลยพินิจและการประมาณการที่สำคัญมีดังนี้</w:t>
      </w:r>
    </w:p>
    <w:p w14:paraId="3582E35C" w14:textId="77777777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สัญญาก่อสร้างและบริการ</w:t>
      </w:r>
    </w:p>
    <w:p w14:paraId="79590C52" w14:textId="77777777" w:rsidR="00F83B95" w:rsidRPr="00B86DDE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รับรู้รายได้จากงานก่อสร้างและบริการโดยอ้างอิงกับระดับความก้าวหน้าของการปฏิบัติตามภาระของงานก่อสร้างและบริการตามสัญญา เมื่อกิจการสามารถประมาณผลของการปฏิบัติตามภาระของงานก่อสร้างและบริการตามสัญญาได้อย่างน่าเชื่อถือ ระดับความก้าวหน้าของงานก่อสร้างและบริการถูกกำหนดโดยพิจารณาจาก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 และมีการพิจารณาความเหมาะสมโดยการเปรียบเทียบกับระดับความก้าวหน้าที่พิจารณาจากการสำรวจและประมาณการโดยผู้เชี่ยวชาญโครงการของกลุ่มบริษัท โดยคำนึงถึงประสบการณ์ในอดีตและข้อมูลที่ได้รับจากผู้เชี่ยวชาญโครงการของกลุ่มบริษัท</w:t>
      </w:r>
    </w:p>
    <w:p w14:paraId="683AA610" w14:textId="484F4EDC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ประมาณการต้นทุนค่าก่อสร้างและบริการ</w:t>
      </w:r>
    </w:p>
    <w:p w14:paraId="2D01B2D1" w14:textId="77777777" w:rsidR="00F83B95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ลุ่มบริษัทประมาณการต้นทุนค่าบริการของแต่ละโครงการจากรายละเอียดของงานบริการที่ต้องใช้ในโครงการดังกล่าว รวมถึงค่าแรงและค่าโสหุ้ยที่ต้องใช้ในการให้บริการ กับการพิจารณาถึงแนวโน้มของการเปลี่ยนแปลงราคาสินค้า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3535D132" w14:textId="77777777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สำรองเผื่อผลขาดทุนสำหรับโครงการ</w:t>
      </w:r>
    </w:p>
    <w:p w14:paraId="6CA739C3" w14:textId="77777777" w:rsidR="00F83B95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665FDC6F" w14:textId="77777777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 xml:space="preserve">สัญญาเช่า </w:t>
      </w:r>
    </w:p>
    <w:p w14:paraId="06986C10" w14:textId="77777777" w:rsidR="00F83B95" w:rsidRPr="00B86DDE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 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>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808DA29" w14:textId="4A077BBC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ผลขาดทุนด้านเครดิตที่คาดว่าจะเกิดขึ้นของลูกหนี้</w:t>
      </w:r>
    </w:p>
    <w:p w14:paraId="06A65EF8" w14:textId="431B9D21" w:rsidR="00F83B95" w:rsidRPr="00B86DDE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</w:t>
      </w:r>
    </w:p>
    <w:p w14:paraId="3795FE2D" w14:textId="77777777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ค่าเผื่อการลดมูลค่าสินค้าคงเหลือ</w:t>
      </w:r>
    </w:p>
    <w:p w14:paraId="1044D307" w14:textId="77777777" w:rsidR="00F83B95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 </w:t>
      </w:r>
    </w:p>
    <w:p w14:paraId="3B605C61" w14:textId="27F45052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การร่วมการงาน</w:t>
      </w:r>
    </w:p>
    <w:p w14:paraId="7AC4CED9" w14:textId="3414F75A" w:rsidR="00F83B95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โดยพิจารณาจากสิทธิและภาระผูกพันของบริษัทฯ ที่เกิดจากการร่วมการงานนั้น ทั้งนี้ ฝ่ายบริหารของบริษัทฯพิจารณาว่ามีเงินลงทุนตามข้อตกลงในกิจการร่วมค้าจำนวน 1 แห่งที่เป็นการร่วมการงานประเภทการดำเนินงานร่วมกัน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Joint operation)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ระหว่างบริษัทฯและผู้ร่วมดำเนินงานอื่น (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Other joint operators)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ตามข้อกำหนดในมาตรฐานการรายงานทางการเงินฉบับที่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11</w:t>
      </w:r>
    </w:p>
    <w:p w14:paraId="6B406453" w14:textId="77777777" w:rsidR="00F83B95" w:rsidRPr="00D10BAF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ที่ดิน อาคารและอุปกรณ์และค่าเสื่อมราคา</w:t>
      </w:r>
    </w:p>
    <w:p w14:paraId="2055A9FB" w14:textId="0433675A" w:rsidR="00F83B95" w:rsidRPr="00B86DDE" w:rsidRDefault="00F83B95" w:rsidP="00227583">
      <w:pPr>
        <w:tabs>
          <w:tab w:val="clear" w:pos="907"/>
          <w:tab w:val="left" w:pos="108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ฝ่ายบริหารจำเป็นต้องทำการประมาณอายุการใช้ประโยชน์และ   มูลค่าคงเหลือเมื่อเลิกใช้งานของอาคารและอุปกรณ์ และต้องทบทวนอายุการใช้ประโยชน์และมูลค่าคงเหลือใหม่หากมีการเปลี่ยนแปลงเกิดขึ้น</w:t>
      </w:r>
    </w:p>
    <w:p w14:paraId="1166D655" w14:textId="55BE5491" w:rsidR="00F83B95" w:rsidRPr="00B86DDE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กลุ่มบริษัทแสดงมูลค่าของที่ดิน ด้วยราคาที่ตีใหม่ซึ่งราคาที่ตีใหม่นี้ได้ประเมินโดยผู้ประเมินราคาอิสระ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 ตามที่อธิบายไว้ใน</w:t>
      </w:r>
      <w:r w:rsidRPr="00A4214F">
        <w:rPr>
          <w:rFonts w:asciiTheme="majorBidi" w:eastAsia="Malgun Gothic" w:hAnsiTheme="majorBidi" w:cstheme="majorBidi"/>
          <w:sz w:val="28"/>
          <w:szCs w:val="28"/>
          <w:cs/>
        </w:rPr>
        <w:t xml:space="preserve">หมายเหตุข้อ </w:t>
      </w:r>
      <w:r w:rsidR="00A4214F" w:rsidRPr="00A4214F">
        <w:rPr>
          <w:rFonts w:asciiTheme="majorBidi" w:eastAsia="Malgun Gothic" w:hAnsiTheme="majorBidi" w:cstheme="majorBidi"/>
          <w:sz w:val="28"/>
          <w:szCs w:val="28"/>
        </w:rPr>
        <w:t>1</w:t>
      </w:r>
      <w:r w:rsidR="000B0B21">
        <w:rPr>
          <w:rFonts w:asciiTheme="majorBidi" w:eastAsia="Malgun Gothic" w:hAnsiTheme="majorBidi" w:cstheme="majorBidi"/>
          <w:sz w:val="28"/>
          <w:szCs w:val="28"/>
        </w:rPr>
        <w:t>2</w:t>
      </w:r>
    </w:p>
    <w:p w14:paraId="31392DAE" w14:textId="137A95B8" w:rsidR="00F83B95" w:rsidRPr="00B86DDE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นอกจากนี้ฝ่ายบริหารจำเป็นต้องทดสอบการด้อยค่าของที่ดิน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หากคาดว่ามูลค่าที่คาดว่าจะได้รับคืนต่ำกว่ามูลค่าตามบัญชีของสินทรัพย์นั้นในการนี้</w:t>
      </w:r>
      <w:r w:rsidRPr="00B86DDE">
        <w:rPr>
          <w:rFonts w:asciiTheme="majorBidi" w:eastAsia="Malgun Gothic" w:hAnsiTheme="majorBidi" w:cstheme="majorBidi"/>
          <w:sz w:val="28"/>
          <w:szCs w:val="28"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21F82E4" w14:textId="77777777" w:rsidR="009C3A13" w:rsidRDefault="009C3A13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0F8D2EB0" w14:textId="77777777" w:rsidR="009C3A13" w:rsidRDefault="009C3A13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4AE99FDC" w14:textId="77777777" w:rsidR="00E4310F" w:rsidRPr="00B86DDE" w:rsidRDefault="00E4310F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799A4BE4" w14:textId="77777777" w:rsidR="00F83B95" w:rsidRPr="00D10BAF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lastRenderedPageBreak/>
        <w:t>ค่าความนิยมและสินทรัพย์ไม่มีตัวตน</w:t>
      </w:r>
    </w:p>
    <w:p w14:paraId="2F5E684F" w14:textId="77777777" w:rsidR="00F83B95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ในการบันทึกและวัดมูลค่าของค่าความนิยมและสินทรัพย์ไม่มีตัวตน ณ วันที่ได้มาตลอดจนการทดสอบการด้อยค่า      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16E231AC" w14:textId="5D86BADD" w:rsidR="00F83B95" w:rsidRPr="00D10BAF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ค่าเผื่อการด้อยค่าของสินทรัพย์</w:t>
      </w:r>
    </w:p>
    <w:p w14:paraId="7E985917" w14:textId="77777777" w:rsidR="00F83B95" w:rsidRPr="00B86DDE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 ในการคิดลดกระแสเงินดังกล่าว ความไม่แน่นอนของการประมาณการเกิดจากความเหมาะสมของสมมติฐานเกี่ยวกับผลการดำเนินงานในอนาคตและการกำหนดอัตราคิดลด</w:t>
      </w:r>
    </w:p>
    <w:p w14:paraId="359EBDBE" w14:textId="42B1DB0E" w:rsidR="00F83B95" w:rsidRPr="00D10BAF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สินทรัพย์ภาษีเงินได้รอการตัดบัญชี</w:t>
      </w:r>
    </w:p>
    <w:p w14:paraId="25E1FB91" w14:textId="77777777" w:rsidR="00F83B95" w:rsidRPr="00B86DDE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7C9F79" w14:textId="77777777" w:rsidR="00F83B95" w:rsidRPr="00D10BAF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>อัตราดอกเบี้ยเงินกู้ยืมส่วนเพิ่ม</w:t>
      </w:r>
    </w:p>
    <w:p w14:paraId="6CFECED4" w14:textId="3BDFEF36" w:rsidR="00F83B95" w:rsidRPr="00B86DDE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</w:t>
      </w:r>
      <w:r w:rsidRPr="00B86DDE">
        <w:rPr>
          <w:rFonts w:asciiTheme="majorBidi" w:eastAsia="Malgun Gothic" w:hAnsiTheme="majorBidi" w:cstheme="majorBidi"/>
          <w:sz w:val="28"/>
          <w:szCs w:val="28"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ทางเศรษฐกิจที่คล้ายคลึง โดยมีระยะเวลาการกู้ยืมและหลักประกันที่คล้ายคลึง </w:t>
      </w:r>
    </w:p>
    <w:p w14:paraId="06518E1C" w14:textId="77777777" w:rsidR="00F83B95" w:rsidRPr="00D10BAF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i/>
          <w:iCs/>
          <w:sz w:val="28"/>
          <w:szCs w:val="28"/>
        </w:rPr>
      </w:pPr>
      <w:r w:rsidRPr="00D10BAF">
        <w:rPr>
          <w:rFonts w:asciiTheme="majorBidi" w:eastAsia="Malgun Gothic" w:hAnsiTheme="majorBidi" w:cstheme="majorBidi"/>
          <w:i/>
          <w:i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8B478C5" w14:textId="1A39F104" w:rsidR="00F731B6" w:rsidRPr="00B86DDE" w:rsidRDefault="00F83B95" w:rsidP="00227583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Pr="00B86DDE">
        <w:rPr>
          <w:rFonts w:asciiTheme="majorBidi" w:eastAsia="Malgun Gothic" w:hAnsiTheme="majorBidi" w:cstheme="majorBidi"/>
          <w:sz w:val="28"/>
          <w:szCs w:val="28"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Pr="00B86DDE">
        <w:rPr>
          <w:rFonts w:asciiTheme="majorBidi" w:eastAsia="Malgun Gothic" w:hAnsiTheme="majorBidi" w:cstheme="majorBidi"/>
          <w:sz w:val="28"/>
          <w:szCs w:val="28"/>
        </w:rPr>
        <w:br/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อัตรามรณะ และอัตราการเปลี่ยนแปลงในจำนวนพนักงาน เป็นต้น</w:t>
      </w:r>
    </w:p>
    <w:p w14:paraId="418595FA" w14:textId="77777777" w:rsidR="00714029" w:rsidRPr="00B86DDE" w:rsidRDefault="0071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3FFE109E" w14:textId="2FFE1558" w:rsidR="0023426A" w:rsidRPr="00B86DDE" w:rsidRDefault="006F7280" w:rsidP="00160E7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รายการธุรกิจกับ</w:t>
      </w:r>
      <w:r w:rsidR="0023426A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1C3026D5" w14:textId="4824D4FE" w:rsidR="00714029" w:rsidRPr="00942922" w:rsidRDefault="00240FD7" w:rsidP="009429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D1974" w:rsidRPr="00B86DDE">
        <w:rPr>
          <w:rFonts w:asciiTheme="majorBidi" w:hAnsiTheme="majorBidi" w:cstheme="majorBidi"/>
          <w:sz w:val="28"/>
          <w:szCs w:val="28"/>
          <w:cs/>
        </w:rPr>
        <w:t>ปี</w:t>
      </w:r>
      <w:r w:rsidR="0011258D" w:rsidRPr="00B86DD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B86DDE">
        <w:rPr>
          <w:rFonts w:asciiTheme="majorBidi" w:hAnsiTheme="majorBidi" w:cstheme="majorBidi"/>
          <w:sz w:val="28"/>
          <w:szCs w:val="28"/>
          <w:cs/>
        </w:rPr>
        <w:t>31 ธันวาคม</w:t>
      </w:r>
      <w:r w:rsidR="00491B8D" w:rsidRPr="00B86D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1258D" w:rsidRPr="00B86DDE">
        <w:rPr>
          <w:rFonts w:asciiTheme="majorBidi" w:hAnsiTheme="majorBidi" w:cstheme="majorBidi"/>
          <w:sz w:val="28"/>
          <w:szCs w:val="28"/>
          <w:cs/>
        </w:rPr>
        <w:t>2568 และ 2567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43D34" w:rsidRPr="00B86DDE">
        <w:rPr>
          <w:rFonts w:asciiTheme="majorBidi" w:hAnsiTheme="majorBidi" w:cstheme="majorBidi"/>
          <w:sz w:val="28"/>
          <w:szCs w:val="28"/>
          <w:cs/>
        </w:rPr>
        <w:t>กลุ่ม</w:t>
      </w:r>
      <w:r w:rsidR="0011258D" w:rsidRPr="00B86DDE">
        <w:rPr>
          <w:rFonts w:asciiTheme="majorBidi" w:hAnsiTheme="majorBidi" w:cstheme="majorBidi"/>
          <w:sz w:val="28"/>
          <w:szCs w:val="28"/>
          <w:cs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7E4E67AE" w14:textId="05FA880C" w:rsidR="00714029" w:rsidRDefault="00942922" w:rsidP="00930E32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szCs w:val="28"/>
        </w:rPr>
        <w:t>1</w:t>
      </w:r>
      <w:r w:rsidR="00714029"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. รายได้ค่าบริการ</w:t>
      </w:r>
      <w:r w:rsidR="00714029" w:rsidRPr="0094292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และค่าบริการจ่ายอื่นเรียกเก็บ</w:t>
      </w:r>
      <w:r w:rsidR="00714029"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ตามราคาที่ตกลงร่วมกัน</w:t>
      </w:r>
    </w:p>
    <w:p w14:paraId="34B0B5D5" w14:textId="0323ADF1" w:rsidR="00930E32" w:rsidRPr="00B86DDE" w:rsidRDefault="00930E32" w:rsidP="00930E32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FE10B4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2. </w:t>
      </w:r>
      <w:r w:rsidRPr="00FE10B4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ต้นทุน</w:t>
      </w:r>
      <w:r w:rsidR="007C5E0C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จากการ</w:t>
      </w:r>
      <w:r w:rsidRPr="00FE10B4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ก่อสร้าง</w:t>
      </w:r>
      <w:r w:rsidR="000816E3" w:rsidRPr="00FE10B4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เก็บตาม</w:t>
      </w:r>
      <w:r w:rsidRPr="00FE10B4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ราคาที่ตกลงกันตามสัญญา</w:t>
      </w:r>
    </w:p>
    <w:p w14:paraId="2D302972" w14:textId="583A8751" w:rsidR="00714029" w:rsidRPr="00B86DDE" w:rsidRDefault="00930E32" w:rsidP="00714029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8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szCs w:val="28"/>
        </w:rPr>
        <w:t>3</w:t>
      </w:r>
      <w:r w:rsidR="00714029"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. ดอกเบี้ยรับและดอกเบี้ยจ่ายกำหนดอัตราดอกเบี้ยตามสัญญาเงินกู้ยืมระหว่างกัน</w:t>
      </w:r>
    </w:p>
    <w:p w14:paraId="2BB2B5C2" w14:textId="5E1E4173" w:rsidR="00714029" w:rsidRPr="00B86DDE" w:rsidRDefault="00930E32" w:rsidP="00714029">
      <w:pPr>
        <w:tabs>
          <w:tab w:val="clear" w:pos="907"/>
          <w:tab w:val="left" w:pos="900"/>
        </w:tabs>
        <w:spacing w:before="120" w:after="120" w:line="360" w:lineRule="auto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szCs w:val="28"/>
        </w:rPr>
        <w:t>4</w:t>
      </w:r>
      <w:r w:rsidR="00714029"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. 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01F3A7ED" w14:textId="77777777" w:rsidR="00714029" w:rsidRPr="00B86DDE" w:rsidRDefault="00714029" w:rsidP="0071402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438"/>
        <w:gridCol w:w="2160"/>
        <w:gridCol w:w="3402"/>
      </w:tblGrid>
      <w:tr w:rsidR="000D0B93" w:rsidRPr="00B86DDE" w14:paraId="60864D6E" w14:textId="77777777" w:rsidTr="00240FD7">
        <w:trPr>
          <w:tblHeader/>
        </w:trPr>
        <w:tc>
          <w:tcPr>
            <w:tcW w:w="3438" w:type="dxa"/>
          </w:tcPr>
          <w:p w14:paraId="0B579C4D" w14:textId="2CF10780" w:rsidR="00D57863" w:rsidRPr="00B86DDE" w:rsidRDefault="00F7578A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86DD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บริษัท</w:t>
            </w:r>
          </w:p>
        </w:tc>
        <w:tc>
          <w:tcPr>
            <w:tcW w:w="2160" w:type="dxa"/>
          </w:tcPr>
          <w:p w14:paraId="3B13FB49" w14:textId="77777777" w:rsidR="00D57863" w:rsidRPr="00B86DDE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86DD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402" w:type="dxa"/>
          </w:tcPr>
          <w:p w14:paraId="089BEAAB" w14:textId="77777777" w:rsidR="00D57863" w:rsidRPr="00B86DDE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1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86DD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C6163B" w:rsidRPr="00B86DDE" w14:paraId="7F950C62" w14:textId="77777777" w:rsidTr="00240FD7">
        <w:tc>
          <w:tcPr>
            <w:tcW w:w="3438" w:type="dxa"/>
          </w:tcPr>
          <w:p w14:paraId="1B554E5A" w14:textId="3033C7D2" w:rsidR="00D57863" w:rsidRPr="00B86DDE" w:rsidRDefault="00D5786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 xml:space="preserve">บริษัท ทาคูนิ กรุ๊ป จำกัด </w:t>
            </w:r>
            <w:r w:rsidRPr="00B86DD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มหาชน</w:t>
            </w:r>
            <w:r w:rsidR="00555D76" w:rsidRPr="00B86DD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32ABA0EC" w14:textId="77777777" w:rsidR="00D57863" w:rsidRPr="00B86DDE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402" w:type="dxa"/>
          </w:tcPr>
          <w:p w14:paraId="7D49497C" w14:textId="77777777" w:rsidR="00D57863" w:rsidRPr="00B86DDE" w:rsidRDefault="00D57863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เป็นบริษัทใหญ่ในลำดับสูงสุด</w:t>
            </w:r>
          </w:p>
        </w:tc>
      </w:tr>
      <w:tr w:rsidR="00C6163B" w:rsidRPr="00B86DDE" w14:paraId="5941E3FB" w14:textId="77777777" w:rsidTr="00240FD7">
        <w:tc>
          <w:tcPr>
            <w:tcW w:w="3438" w:type="dxa"/>
          </w:tcPr>
          <w:p w14:paraId="14091300" w14:textId="77777777" w:rsidR="00D57863" w:rsidRPr="00B86DDE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บริษัท ทาคูนิ (ประเทศไทย) จำกัด</w:t>
            </w:r>
          </w:p>
        </w:tc>
        <w:tc>
          <w:tcPr>
            <w:tcW w:w="2160" w:type="dxa"/>
          </w:tcPr>
          <w:p w14:paraId="3B2AA32B" w14:textId="77777777" w:rsidR="00D57863" w:rsidRPr="00B86DDE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402" w:type="dxa"/>
          </w:tcPr>
          <w:p w14:paraId="6DC27CFD" w14:textId="77777777" w:rsidR="00D57863" w:rsidRPr="00B86DDE" w:rsidRDefault="00D57863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เป็นบริษัทใหญ่</w:t>
            </w:r>
          </w:p>
        </w:tc>
      </w:tr>
      <w:tr w:rsidR="00C6163B" w:rsidRPr="00B86DDE" w14:paraId="5294A047" w14:textId="77777777" w:rsidTr="00240FD7">
        <w:tc>
          <w:tcPr>
            <w:tcW w:w="3438" w:type="dxa"/>
          </w:tcPr>
          <w:p w14:paraId="4FD3E794" w14:textId="77777777" w:rsidR="00D57863" w:rsidRPr="00B86DDE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บริษัท ราชพฤกษ์ วิศวกรรม จำกัด</w:t>
            </w:r>
          </w:p>
        </w:tc>
        <w:tc>
          <w:tcPr>
            <w:tcW w:w="2160" w:type="dxa"/>
          </w:tcPr>
          <w:p w14:paraId="0F67F8FA" w14:textId="77777777" w:rsidR="00D57863" w:rsidRPr="00B86DDE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402" w:type="dxa"/>
          </w:tcPr>
          <w:p w14:paraId="22C74AFD" w14:textId="77777777" w:rsidR="00D57863" w:rsidRPr="00B86DDE" w:rsidRDefault="00D57863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C6163B" w:rsidRPr="00B86DDE" w14:paraId="0E827684" w14:textId="77777777" w:rsidTr="00240FD7">
        <w:tc>
          <w:tcPr>
            <w:tcW w:w="3438" w:type="dxa"/>
          </w:tcPr>
          <w:p w14:paraId="2AD5B1DD" w14:textId="77777777" w:rsidR="00D57863" w:rsidRPr="00B86DDE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บริษัท จี แก๊ส โลจิสติกส์ จำกัด</w:t>
            </w:r>
          </w:p>
        </w:tc>
        <w:tc>
          <w:tcPr>
            <w:tcW w:w="2160" w:type="dxa"/>
          </w:tcPr>
          <w:p w14:paraId="63153E9B" w14:textId="77777777" w:rsidR="00D57863" w:rsidRPr="00B86DDE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402" w:type="dxa"/>
          </w:tcPr>
          <w:p w14:paraId="410F998C" w14:textId="77777777" w:rsidR="00D57863" w:rsidRPr="00B86DDE" w:rsidRDefault="00D57863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C6163B" w:rsidRPr="00B86DDE" w14:paraId="751E7978" w14:textId="77777777" w:rsidTr="00240FD7">
        <w:tc>
          <w:tcPr>
            <w:tcW w:w="3438" w:type="dxa"/>
          </w:tcPr>
          <w:p w14:paraId="6DFED877" w14:textId="6A67DC3F" w:rsidR="008159B1" w:rsidRPr="00B86DDE" w:rsidRDefault="008159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="00B100B9"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เจเคอีซี จำกัด</w:t>
            </w:r>
          </w:p>
        </w:tc>
        <w:tc>
          <w:tcPr>
            <w:tcW w:w="2160" w:type="dxa"/>
          </w:tcPr>
          <w:p w14:paraId="64C33AA0" w14:textId="4F44DC0F" w:rsidR="008159B1" w:rsidRPr="00B86DDE" w:rsidRDefault="00B100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402" w:type="dxa"/>
          </w:tcPr>
          <w:p w14:paraId="30ACED75" w14:textId="7BEE1CB1" w:rsidR="008159B1" w:rsidRPr="00B86DDE" w:rsidRDefault="00B100B9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เป็นบริษัทย่อย</w:t>
            </w:r>
          </w:p>
        </w:tc>
      </w:tr>
    </w:tbl>
    <w:p w14:paraId="382A31C1" w14:textId="77777777" w:rsidR="00714029" w:rsidRPr="00B86DDE" w:rsidRDefault="00714029" w:rsidP="00611D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598744" w14:textId="77777777" w:rsidR="00714029" w:rsidRPr="00B86DDE" w:rsidRDefault="0071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EB7F7DD" w14:textId="45C395E0" w:rsidR="00F31296" w:rsidRPr="00B86DDE" w:rsidRDefault="00F31296" w:rsidP="00611D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lastRenderedPageBreak/>
        <w:t>รายการธุรกิจที่สำคัญระหว่างบริษัทและบุคคลหรือกิจการที่เกี่ยวข้องกัน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B41748" w:rsidRPr="00B86DDE" w14:paraId="5A35199C" w14:textId="77777777" w:rsidTr="00ED065F">
        <w:trPr>
          <w:tblHeader/>
        </w:trPr>
        <w:tc>
          <w:tcPr>
            <w:tcW w:w="4050" w:type="dxa"/>
          </w:tcPr>
          <w:p w14:paraId="2A4BF1AF" w14:textId="77777777" w:rsidR="00B41748" w:rsidRPr="00B86DDE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3E839D44" w14:textId="77777777" w:rsidR="00B41748" w:rsidRPr="00B86DDE" w:rsidRDefault="00B417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B41748" w:rsidRPr="00B86DDE" w14:paraId="35E77682" w14:textId="77777777" w:rsidTr="00ED065F">
        <w:trPr>
          <w:tblHeader/>
        </w:trPr>
        <w:tc>
          <w:tcPr>
            <w:tcW w:w="4050" w:type="dxa"/>
          </w:tcPr>
          <w:p w14:paraId="784A5510" w14:textId="77777777" w:rsidR="00B41748" w:rsidRPr="00B86DDE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6AE4C1C" w14:textId="4A4CEDA5" w:rsidR="00B41748" w:rsidRPr="00B86DDE" w:rsidRDefault="006B2FA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144A3C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80" w:type="dxa"/>
          </w:tcPr>
          <w:p w14:paraId="77AAAD67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9CB4373" w14:textId="7A0B8B44" w:rsidR="00B41748" w:rsidRPr="00B86DDE" w:rsidRDefault="006B2FA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144A3C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B41748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41748" w:rsidRPr="00B86DDE" w14:paraId="23820679" w14:textId="77777777" w:rsidTr="00ED065F">
        <w:trPr>
          <w:tblHeader/>
        </w:trPr>
        <w:tc>
          <w:tcPr>
            <w:tcW w:w="4050" w:type="dxa"/>
          </w:tcPr>
          <w:p w14:paraId="0BBA2A01" w14:textId="77777777" w:rsidR="00B41748" w:rsidRPr="00B86DDE" w:rsidRDefault="00B4174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EA147E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212573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69A65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E7E0AED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761810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86024C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12C0FB" w14:textId="77777777" w:rsidR="00B41748" w:rsidRPr="00B86DDE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41748" w:rsidRPr="00B86DDE" w14:paraId="62071853" w14:textId="77777777">
        <w:tc>
          <w:tcPr>
            <w:tcW w:w="4050" w:type="dxa"/>
          </w:tcPr>
          <w:p w14:paraId="4E3F1228" w14:textId="77777777" w:rsidR="00B41748" w:rsidRPr="00B86DDE" w:rsidRDefault="00B4174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A86195" w14:textId="77777777" w:rsidR="00B41748" w:rsidRPr="00B86DDE" w:rsidRDefault="00B417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B47995" w14:textId="77777777" w:rsidR="00B41748" w:rsidRPr="00B86DDE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9048B" w14:textId="77777777" w:rsidR="00B41748" w:rsidRPr="00B86DDE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7204A46" w14:textId="77777777" w:rsidR="00B41748" w:rsidRPr="00B86DDE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E29FB" w14:textId="77777777" w:rsidR="00B41748" w:rsidRPr="00B86DDE" w:rsidRDefault="00B41748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D781F" w14:textId="77777777" w:rsidR="00B41748" w:rsidRPr="00B86DDE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61381" w14:textId="77777777" w:rsidR="00B41748" w:rsidRPr="00B86DDE" w:rsidRDefault="00B41748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08EB" w:rsidRPr="00B86DDE" w14:paraId="713FC234" w14:textId="77777777" w:rsidTr="007B08EB">
        <w:tc>
          <w:tcPr>
            <w:tcW w:w="4050" w:type="dxa"/>
          </w:tcPr>
          <w:p w14:paraId="453D0789" w14:textId="77777777" w:rsidR="007B08EB" w:rsidRPr="00B86DDE" w:rsidRDefault="007B08EB" w:rsidP="007B08E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center"/>
          </w:tcPr>
          <w:p w14:paraId="5156F560" w14:textId="03116932" w:rsidR="007B08EB" w:rsidRPr="00B86DDE" w:rsidRDefault="007B08EB" w:rsidP="007B08EB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0103F37" w14:textId="77777777" w:rsidR="007B08EB" w:rsidRPr="00B86DDE" w:rsidRDefault="007B08EB" w:rsidP="007B08EB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55E491" w14:textId="4760B00E" w:rsidR="007B08EB" w:rsidRPr="00B86DDE" w:rsidRDefault="007B08EB" w:rsidP="007B08E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C2E625F" w14:textId="77777777" w:rsidR="007B08EB" w:rsidRPr="00B86DDE" w:rsidRDefault="007B08EB" w:rsidP="007B08EB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0AC3C" w14:textId="1709C636" w:rsidR="007B08EB" w:rsidRPr="00C5161C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 xml:space="preserve"> 889 </w:t>
            </w:r>
          </w:p>
        </w:tc>
        <w:tc>
          <w:tcPr>
            <w:tcW w:w="180" w:type="dxa"/>
            <w:vAlign w:val="center"/>
          </w:tcPr>
          <w:p w14:paraId="055C257C" w14:textId="77777777" w:rsidR="007B08EB" w:rsidRPr="00B86DDE" w:rsidRDefault="007B08EB" w:rsidP="007B08EB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6B58D" w14:textId="085F4316" w:rsidR="007B08EB" w:rsidRPr="00B86DDE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7B08EB" w:rsidRPr="00B86DDE" w14:paraId="7EFE278B" w14:textId="77777777" w:rsidTr="007B08EB">
        <w:tc>
          <w:tcPr>
            <w:tcW w:w="4050" w:type="dxa"/>
          </w:tcPr>
          <w:p w14:paraId="360A38E1" w14:textId="77777777" w:rsidR="007B08EB" w:rsidRPr="00B86DDE" w:rsidRDefault="007B08EB" w:rsidP="007B08E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center"/>
          </w:tcPr>
          <w:p w14:paraId="4134F079" w14:textId="4DFD615B" w:rsidR="007B08EB" w:rsidRPr="00B86DDE" w:rsidRDefault="007B08EB" w:rsidP="007B08EB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6FA188B" w14:textId="77777777" w:rsidR="007B08EB" w:rsidRPr="00B86DDE" w:rsidRDefault="007B08EB" w:rsidP="007B08EB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38C4404" w14:textId="1EF35AA0" w:rsidR="007B08EB" w:rsidRPr="00B86DDE" w:rsidRDefault="007B08EB" w:rsidP="007B08EB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71A3E26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EF279" w14:textId="6D05BA4A" w:rsidR="007B08EB" w:rsidRPr="00C5161C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 xml:space="preserve"> 194 </w:t>
            </w:r>
          </w:p>
        </w:tc>
        <w:tc>
          <w:tcPr>
            <w:tcW w:w="180" w:type="dxa"/>
            <w:vAlign w:val="center"/>
          </w:tcPr>
          <w:p w14:paraId="7238EE69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1F25EA" w14:textId="3344B431" w:rsidR="007B08EB" w:rsidRPr="00B86DDE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7B08EB" w:rsidRPr="00B86DDE" w14:paraId="5B1C84DB" w14:textId="77777777" w:rsidTr="007B08EB">
        <w:tc>
          <w:tcPr>
            <w:tcW w:w="4050" w:type="dxa"/>
          </w:tcPr>
          <w:p w14:paraId="773FFFC5" w14:textId="77777777" w:rsidR="007B08EB" w:rsidRPr="00B86DDE" w:rsidRDefault="007B08EB" w:rsidP="007B08E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vAlign w:val="center"/>
          </w:tcPr>
          <w:p w14:paraId="6D442791" w14:textId="0C8CB0C3" w:rsidR="007B08EB" w:rsidRPr="00B86DDE" w:rsidRDefault="007B08EB" w:rsidP="007B08EB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AAEE161" w14:textId="77777777" w:rsidR="007B08EB" w:rsidRPr="00B86DDE" w:rsidRDefault="007B08EB" w:rsidP="007B08EB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09423E" w14:textId="78E85BDA" w:rsidR="007B08EB" w:rsidRPr="00B86DDE" w:rsidRDefault="007B08EB" w:rsidP="007B08EB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83F35F7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061EB8" w14:textId="0FC89D53" w:rsidR="007B08EB" w:rsidRPr="00C5161C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center"/>
          </w:tcPr>
          <w:p w14:paraId="51D55874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AF2B4B" w14:textId="33240DF4" w:rsidR="007B08EB" w:rsidRPr="00B86DDE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7B08EB" w:rsidRPr="00B86DDE" w14:paraId="510DA276" w14:textId="77777777" w:rsidTr="007B08EB">
        <w:tc>
          <w:tcPr>
            <w:tcW w:w="4050" w:type="dxa"/>
          </w:tcPr>
          <w:p w14:paraId="7021B0A1" w14:textId="77777777" w:rsidR="007B08EB" w:rsidRPr="00B86DDE" w:rsidRDefault="007B08EB" w:rsidP="007B08E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center"/>
          </w:tcPr>
          <w:p w14:paraId="57820B72" w14:textId="0C65E503" w:rsidR="007B08EB" w:rsidRPr="00B86DDE" w:rsidRDefault="007B08EB" w:rsidP="007B08EB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2FDF11A" w14:textId="77777777" w:rsidR="007B08EB" w:rsidRPr="00B86DDE" w:rsidRDefault="007B08EB" w:rsidP="007B08EB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317405F" w14:textId="0518AF16" w:rsidR="007B08EB" w:rsidRPr="00B86DDE" w:rsidRDefault="007B08EB" w:rsidP="007B08EB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E0D52C1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2C9294" w14:textId="1E48371F" w:rsidR="007B08EB" w:rsidRPr="00C5161C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 xml:space="preserve"> 99,325 </w:t>
            </w:r>
          </w:p>
        </w:tc>
        <w:tc>
          <w:tcPr>
            <w:tcW w:w="180" w:type="dxa"/>
            <w:vAlign w:val="center"/>
          </w:tcPr>
          <w:p w14:paraId="68FFF0C9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C531A0" w14:textId="4987F96D" w:rsidR="007B08EB" w:rsidRPr="00B86DDE" w:rsidRDefault="007B08EB" w:rsidP="007B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416,388</w:t>
            </w:r>
          </w:p>
        </w:tc>
      </w:tr>
      <w:tr w:rsidR="007B08EB" w:rsidRPr="00B86DDE" w14:paraId="0AFF459E" w14:textId="77777777" w:rsidTr="007B08EB">
        <w:tc>
          <w:tcPr>
            <w:tcW w:w="4050" w:type="dxa"/>
          </w:tcPr>
          <w:p w14:paraId="1D3A2B60" w14:textId="4C11C97A" w:rsidR="007B08EB" w:rsidRPr="00B86DDE" w:rsidRDefault="007B08EB" w:rsidP="007B08EB">
            <w:pPr>
              <w:tabs>
                <w:tab w:val="clear" w:pos="227"/>
              </w:tabs>
              <w:ind w:left="17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กลับรายการผลขาดทุนที่เกิดจากการยุติสัญญาโดยการ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ปรับลดมูลค่าโครงการก่อสร้างตามสัญญากับลูกค้า</w:t>
            </w:r>
          </w:p>
        </w:tc>
        <w:tc>
          <w:tcPr>
            <w:tcW w:w="1080" w:type="dxa"/>
            <w:vAlign w:val="bottom"/>
          </w:tcPr>
          <w:p w14:paraId="5B9ED27F" w14:textId="09A128B5" w:rsidR="007B08EB" w:rsidRPr="00C5161C" w:rsidRDefault="007B08EB" w:rsidP="004378C8">
            <w:pPr>
              <w:tabs>
                <w:tab w:val="decimal" w:pos="864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FE3D0E" w14:textId="77777777" w:rsidR="007B08EB" w:rsidRPr="00B86DDE" w:rsidRDefault="007B08EB" w:rsidP="007B08EB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09971D" w14:textId="77777777" w:rsidR="007B08EB" w:rsidRPr="00C5161C" w:rsidRDefault="007B08EB" w:rsidP="007B08EB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794A02" w14:textId="03C63931" w:rsidR="007B08EB" w:rsidRPr="00C5161C" w:rsidRDefault="007B08EB" w:rsidP="004378C8">
            <w:pPr>
              <w:tabs>
                <w:tab w:val="decimal" w:pos="864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18F562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8A9575" w14:textId="299DD75C" w:rsidR="007B08EB" w:rsidRPr="00C5161C" w:rsidRDefault="007B08EB" w:rsidP="00437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(95,358)</w:t>
            </w:r>
          </w:p>
        </w:tc>
        <w:tc>
          <w:tcPr>
            <w:tcW w:w="180" w:type="dxa"/>
            <w:vAlign w:val="bottom"/>
          </w:tcPr>
          <w:p w14:paraId="39946FB6" w14:textId="77777777" w:rsidR="007B08EB" w:rsidRPr="00B86DDE" w:rsidRDefault="007B08EB" w:rsidP="007B08EB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6A4D2" w14:textId="77777777" w:rsidR="007B08EB" w:rsidRPr="00C5161C" w:rsidRDefault="007B08EB" w:rsidP="007B08EB">
            <w:pPr>
              <w:tabs>
                <w:tab w:val="decimal" w:pos="864"/>
              </w:tabs>
              <w:ind w:left="-115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E7A87" w14:textId="28FDDE56" w:rsidR="007B08EB" w:rsidRPr="00B86DDE" w:rsidRDefault="007B08EB" w:rsidP="00437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6FC4" w:rsidRPr="00B86DDE" w14:paraId="5924CAEC" w14:textId="77777777">
        <w:tc>
          <w:tcPr>
            <w:tcW w:w="4050" w:type="dxa"/>
          </w:tcPr>
          <w:p w14:paraId="3D2C8FAA" w14:textId="77777777" w:rsidR="00656FC4" w:rsidRPr="00B86DDE" w:rsidRDefault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90447F" w14:textId="77777777" w:rsidR="00656FC4" w:rsidRPr="00B86DDE" w:rsidRDefault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0B0E0" w14:textId="77777777" w:rsidR="00656FC4" w:rsidRPr="00B86DDE" w:rsidRDefault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AE5B37" w14:textId="77777777" w:rsidR="00656FC4" w:rsidRPr="00B86DDE" w:rsidRDefault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E1EA7" w14:textId="77777777" w:rsidR="00656FC4" w:rsidRPr="00B86DDE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AC60E" w14:textId="77777777" w:rsidR="00656FC4" w:rsidRPr="00B86DDE" w:rsidRDefault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CFBAC" w14:textId="77777777" w:rsidR="00656FC4" w:rsidRPr="00B86DDE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BFE79A" w14:textId="77777777" w:rsidR="00656FC4" w:rsidRPr="00B86DDE" w:rsidRDefault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B86DDE" w14:paraId="03F988D3" w14:textId="77777777" w:rsidTr="00220B7B">
        <w:tc>
          <w:tcPr>
            <w:tcW w:w="4050" w:type="dxa"/>
          </w:tcPr>
          <w:p w14:paraId="30B8A063" w14:textId="5477BAAE" w:rsidR="00450115" w:rsidRPr="00B86DDE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5EDB847" w14:textId="77777777" w:rsidR="00450115" w:rsidRPr="00B86DDE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34C1D" w14:textId="77777777" w:rsidR="00450115" w:rsidRPr="00B86DDE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BE9F3" w14:textId="77777777" w:rsidR="00450115" w:rsidRPr="00B86DDE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5ADB08" w14:textId="77777777" w:rsidR="00450115" w:rsidRPr="00B86DDE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918DE2" w14:textId="77777777" w:rsidR="00450115" w:rsidRPr="00B86DDE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FCF7FD" w14:textId="77777777" w:rsidR="00450115" w:rsidRPr="00B86DDE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25311" w14:textId="77777777" w:rsidR="00450115" w:rsidRPr="00B86DDE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B86DDE" w14:paraId="28C9D502" w14:textId="77777777" w:rsidTr="0094499B">
        <w:tc>
          <w:tcPr>
            <w:tcW w:w="4050" w:type="dxa"/>
          </w:tcPr>
          <w:p w14:paraId="1702AB5F" w14:textId="7E937FFE" w:rsidR="00450115" w:rsidRPr="00B86DDE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5C750F23" w14:textId="5BE06E20" w:rsidR="00450115" w:rsidRPr="00B86DDE" w:rsidRDefault="0094499B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99B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94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499B">
              <w:rPr>
                <w:rFonts w:asciiTheme="majorBidi" w:hAnsiTheme="majorBidi"/>
                <w:sz w:val="28"/>
                <w:szCs w:val="28"/>
                <w:cs/>
              </w:rPr>
              <w:t>591</w:t>
            </w:r>
          </w:p>
        </w:tc>
        <w:tc>
          <w:tcPr>
            <w:tcW w:w="180" w:type="dxa"/>
          </w:tcPr>
          <w:p w14:paraId="11D29154" w14:textId="77777777" w:rsidR="00450115" w:rsidRPr="00B86DDE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1DEE4C" w14:textId="6778F4C2" w:rsidR="00450115" w:rsidRPr="00B86DDE" w:rsidRDefault="005E6001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38,373</w:t>
            </w:r>
          </w:p>
        </w:tc>
        <w:tc>
          <w:tcPr>
            <w:tcW w:w="180" w:type="dxa"/>
          </w:tcPr>
          <w:p w14:paraId="554BCEF2" w14:textId="77777777" w:rsidR="00450115" w:rsidRPr="00B86DDE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4F04FC" w14:textId="4C167F45" w:rsidR="00450115" w:rsidRPr="00B86DDE" w:rsidRDefault="0094499B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99B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94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499B">
              <w:rPr>
                <w:rFonts w:asciiTheme="majorBidi" w:hAnsiTheme="majorBidi"/>
                <w:sz w:val="28"/>
                <w:szCs w:val="28"/>
                <w:cs/>
              </w:rPr>
              <w:t>591</w:t>
            </w:r>
          </w:p>
        </w:tc>
        <w:tc>
          <w:tcPr>
            <w:tcW w:w="180" w:type="dxa"/>
          </w:tcPr>
          <w:p w14:paraId="6A7F270A" w14:textId="77777777" w:rsidR="00450115" w:rsidRPr="00B86DDE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098F43" w14:textId="181A5C3E" w:rsidR="00450115" w:rsidRPr="00B86DDE" w:rsidRDefault="005E6001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38,373</w:t>
            </w:r>
          </w:p>
        </w:tc>
      </w:tr>
      <w:tr w:rsidR="00831A11" w:rsidRPr="00B86DDE" w14:paraId="5CBC7623" w14:textId="77777777" w:rsidTr="00831A11">
        <w:tc>
          <w:tcPr>
            <w:tcW w:w="4050" w:type="dxa"/>
          </w:tcPr>
          <w:p w14:paraId="75CF8DF5" w14:textId="77777777" w:rsidR="00831A11" w:rsidRPr="00B86DDE" w:rsidRDefault="00831A11" w:rsidP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85F7C6" w14:textId="77777777" w:rsidR="00831A11" w:rsidRPr="00B86DDE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7F45DD" w14:textId="77777777" w:rsidR="00831A11" w:rsidRPr="00B86DDE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A80E72" w14:textId="77777777" w:rsidR="00831A11" w:rsidRPr="00B86DDE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3EF91D" w14:textId="77777777" w:rsidR="00831A11" w:rsidRPr="00B86DDE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E7B53D" w14:textId="77777777" w:rsidR="00831A11" w:rsidRPr="00B86DDE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0A79E" w14:textId="77777777" w:rsidR="00831A11" w:rsidRPr="00B86DDE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B5D05" w14:textId="77777777" w:rsidR="00831A11" w:rsidRPr="00B86DDE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B86DDE" w14:paraId="1C4A1F27" w14:textId="77777777" w:rsidTr="00831A11">
        <w:tc>
          <w:tcPr>
            <w:tcW w:w="4050" w:type="dxa"/>
          </w:tcPr>
          <w:p w14:paraId="13783C58" w14:textId="77777777" w:rsidR="007002A5" w:rsidRPr="00B86DDE" w:rsidRDefault="007002A5" w:rsidP="007002A5">
            <w:pPr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14:paraId="06AFC674" w14:textId="77777777" w:rsidR="007002A5" w:rsidRPr="00B86DDE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CF263" w14:textId="77777777" w:rsidR="007002A5" w:rsidRPr="00B86DDE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B73D1" w14:textId="77777777" w:rsidR="007002A5" w:rsidRPr="00B86DDE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26E714" w14:textId="77777777" w:rsidR="007002A5" w:rsidRPr="00B86DDE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BAF0E" w14:textId="77777777" w:rsidR="007002A5" w:rsidRPr="00B86DDE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F755D3" w14:textId="77777777" w:rsidR="007002A5" w:rsidRPr="00B86DDE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A439CC" w14:textId="77777777" w:rsidR="007002A5" w:rsidRPr="00B86DDE" w:rsidRDefault="007002A5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B86DDE" w14:paraId="60F687EB" w14:textId="77777777" w:rsidTr="00B66965">
        <w:tc>
          <w:tcPr>
            <w:tcW w:w="4050" w:type="dxa"/>
          </w:tcPr>
          <w:p w14:paraId="6299DF0D" w14:textId="77777777" w:rsidR="007002A5" w:rsidRPr="00B86DDE" w:rsidRDefault="007002A5" w:rsidP="007002A5">
            <w:pPr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40EE54A" w14:textId="2322F0E1" w:rsidR="007002A5" w:rsidRPr="00B86DDE" w:rsidRDefault="00B6696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696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669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6ED">
              <w:rPr>
                <w:rFonts w:asciiTheme="majorBidi" w:hAnsiTheme="majorBidi"/>
                <w:sz w:val="28"/>
                <w:szCs w:val="28"/>
              </w:rPr>
              <w:t>3</w:t>
            </w:r>
            <w:r w:rsidR="00647584">
              <w:rPr>
                <w:rFonts w:asciiTheme="majorBidi" w:hAnsiTheme="majorBidi"/>
                <w:sz w:val="28"/>
                <w:szCs w:val="28"/>
              </w:rPr>
              <w:t>3</w:t>
            </w:r>
            <w:r w:rsidR="008A26ED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0A7F337C" w14:textId="77777777" w:rsidR="007002A5" w:rsidRPr="00B86DD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E6C93A" w14:textId="3AA4F865" w:rsidR="007002A5" w:rsidRPr="00B86DDE" w:rsidRDefault="00B41F04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1,358</w:t>
            </w:r>
          </w:p>
        </w:tc>
        <w:tc>
          <w:tcPr>
            <w:tcW w:w="180" w:type="dxa"/>
          </w:tcPr>
          <w:p w14:paraId="4CC2A437" w14:textId="77777777" w:rsidR="007002A5" w:rsidRPr="00B86DD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22AC44" w14:textId="35E8AD70" w:rsidR="007002A5" w:rsidRPr="00B86DDE" w:rsidRDefault="00B6696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696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669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6965">
              <w:rPr>
                <w:rFonts w:asciiTheme="majorBidi" w:hAnsiTheme="majorBidi"/>
                <w:sz w:val="28"/>
                <w:szCs w:val="28"/>
                <w:cs/>
              </w:rPr>
              <w:t>044</w:t>
            </w:r>
          </w:p>
        </w:tc>
        <w:tc>
          <w:tcPr>
            <w:tcW w:w="180" w:type="dxa"/>
          </w:tcPr>
          <w:p w14:paraId="6737A82F" w14:textId="77777777" w:rsidR="007002A5" w:rsidRPr="00B86DDE" w:rsidRDefault="007002A5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3BFA19" w14:textId="7426C36B" w:rsidR="007002A5" w:rsidRPr="00B86DDE" w:rsidRDefault="005F47CD" w:rsidP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</w:p>
        </w:tc>
      </w:tr>
      <w:tr w:rsidR="00183EF8" w:rsidRPr="00B86DDE" w14:paraId="371668C3" w14:textId="77777777" w:rsidTr="00ED065F">
        <w:trPr>
          <w:trHeight w:val="198"/>
        </w:trPr>
        <w:tc>
          <w:tcPr>
            <w:tcW w:w="4050" w:type="dxa"/>
          </w:tcPr>
          <w:p w14:paraId="388222C3" w14:textId="77777777" w:rsidR="00183EF8" w:rsidRPr="00B86DDE" w:rsidRDefault="00183EF8" w:rsidP="00183EF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7C75BE" w14:textId="77777777" w:rsidR="00183EF8" w:rsidRPr="00B86DDE" w:rsidRDefault="00183EF8" w:rsidP="00183E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BDF13D" w14:textId="77777777" w:rsidR="00183EF8" w:rsidRPr="00B86DDE" w:rsidRDefault="00183EF8" w:rsidP="00183E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DC6455" w14:textId="77777777" w:rsidR="00183EF8" w:rsidRPr="00B86DDE" w:rsidRDefault="00183EF8" w:rsidP="00183E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021368" w14:textId="77777777" w:rsidR="00183EF8" w:rsidRPr="00B86DDE" w:rsidRDefault="00183EF8" w:rsidP="00183E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F4071" w14:textId="77777777" w:rsidR="00183EF8" w:rsidRPr="00B86DDE" w:rsidRDefault="00183EF8" w:rsidP="00183E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4809B6" w14:textId="77777777" w:rsidR="00183EF8" w:rsidRPr="00B86DDE" w:rsidRDefault="00183EF8" w:rsidP="00183E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A98314" w14:textId="77777777" w:rsidR="00183EF8" w:rsidRPr="00B86DDE" w:rsidRDefault="00183EF8" w:rsidP="00183E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EF8" w:rsidRPr="00B86DDE" w14:paraId="0978939B" w14:textId="77777777">
        <w:tc>
          <w:tcPr>
            <w:tcW w:w="4050" w:type="dxa"/>
          </w:tcPr>
          <w:p w14:paraId="5767AE29" w14:textId="77777777" w:rsidR="00183EF8" w:rsidRPr="00B86DDE" w:rsidRDefault="00183EF8" w:rsidP="00183EF8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3F913DBA" w14:textId="77777777" w:rsidR="00183EF8" w:rsidRPr="00B86DDE" w:rsidRDefault="00183EF8" w:rsidP="00183EF8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F9D273" w14:textId="77777777" w:rsidR="00183EF8" w:rsidRPr="00B86DDE" w:rsidRDefault="00183EF8" w:rsidP="00183EF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0B635D" w14:textId="77777777" w:rsidR="00183EF8" w:rsidRPr="00B86DDE" w:rsidRDefault="00183EF8" w:rsidP="00183EF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EFBB9A" w14:textId="77777777" w:rsidR="00183EF8" w:rsidRPr="00B86DDE" w:rsidRDefault="00183EF8" w:rsidP="00183EF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FCF477" w14:textId="77777777" w:rsidR="00183EF8" w:rsidRPr="00B86DDE" w:rsidRDefault="00183EF8" w:rsidP="00183EF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3B33D3" w14:textId="77777777" w:rsidR="00183EF8" w:rsidRPr="00B86DDE" w:rsidRDefault="00183EF8" w:rsidP="00183EF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00124" w14:textId="77777777" w:rsidR="00183EF8" w:rsidRPr="00B86DDE" w:rsidRDefault="00183EF8" w:rsidP="001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EF8" w:rsidRPr="00B86DDE" w14:paraId="19CF7917" w14:textId="77777777">
        <w:tc>
          <w:tcPr>
            <w:tcW w:w="4050" w:type="dxa"/>
          </w:tcPr>
          <w:p w14:paraId="71C34665" w14:textId="77777777" w:rsidR="00183EF8" w:rsidRPr="00B86DDE" w:rsidRDefault="00183EF8" w:rsidP="00183EF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6B708D85" w14:textId="77777777" w:rsidR="00183EF8" w:rsidRPr="00B86DDE" w:rsidRDefault="00183EF8" w:rsidP="00183EF8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F218D5" w14:textId="77777777" w:rsidR="00183EF8" w:rsidRPr="00B86DDE" w:rsidRDefault="00183EF8" w:rsidP="00183EF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AF8468" w14:textId="77777777" w:rsidR="00183EF8" w:rsidRPr="00B86DDE" w:rsidRDefault="00183EF8" w:rsidP="00183EF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779299" w14:textId="77777777" w:rsidR="00183EF8" w:rsidRPr="00B86DDE" w:rsidRDefault="00183EF8" w:rsidP="00183EF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3FEB7E" w14:textId="77777777" w:rsidR="00183EF8" w:rsidRPr="00B86DDE" w:rsidRDefault="00183EF8" w:rsidP="00183EF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3A40E6" w14:textId="77777777" w:rsidR="00183EF8" w:rsidRPr="00B86DDE" w:rsidRDefault="00183EF8" w:rsidP="00183EF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8A8C6" w14:textId="77777777" w:rsidR="00183EF8" w:rsidRPr="00B86DDE" w:rsidRDefault="00183EF8" w:rsidP="001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0BA1" w:rsidRPr="00B86DDE" w14:paraId="672BB67A" w14:textId="77777777" w:rsidTr="000E0C73">
        <w:tc>
          <w:tcPr>
            <w:tcW w:w="4050" w:type="dxa"/>
          </w:tcPr>
          <w:p w14:paraId="476533EF" w14:textId="77777777" w:rsidR="00560BA1" w:rsidRPr="00B86DDE" w:rsidRDefault="00560BA1" w:rsidP="0056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108623BB" w14:textId="77777777" w:rsidR="00560BA1" w:rsidRPr="00B86DDE" w:rsidRDefault="00560BA1" w:rsidP="00560BA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  <w:vAlign w:val="bottom"/>
          </w:tcPr>
          <w:p w14:paraId="22891DB0" w14:textId="0BD60710" w:rsidR="00560BA1" w:rsidRPr="00C5161C" w:rsidRDefault="00560BA1" w:rsidP="00560BA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 xml:space="preserve"> 16,585 </w:t>
            </w:r>
          </w:p>
        </w:tc>
        <w:tc>
          <w:tcPr>
            <w:tcW w:w="180" w:type="dxa"/>
            <w:vAlign w:val="bottom"/>
          </w:tcPr>
          <w:p w14:paraId="0144BE36" w14:textId="77777777" w:rsidR="00560BA1" w:rsidRPr="00B86DDE" w:rsidRDefault="00560BA1" w:rsidP="00560BA1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02ACB" w14:textId="0EC5E713" w:rsidR="00560BA1" w:rsidRPr="00B86DDE" w:rsidRDefault="00560BA1" w:rsidP="00560BA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22,540</w:t>
            </w:r>
          </w:p>
        </w:tc>
        <w:tc>
          <w:tcPr>
            <w:tcW w:w="180" w:type="dxa"/>
            <w:vAlign w:val="bottom"/>
          </w:tcPr>
          <w:p w14:paraId="29867095" w14:textId="77777777" w:rsidR="00560BA1" w:rsidRPr="00B86DDE" w:rsidRDefault="00560BA1" w:rsidP="00560BA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07C337" w14:textId="0E986923" w:rsidR="00560BA1" w:rsidRPr="00C5161C" w:rsidRDefault="00560BA1" w:rsidP="0056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C516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161C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80" w:type="dxa"/>
            <w:vAlign w:val="bottom"/>
          </w:tcPr>
          <w:p w14:paraId="13D8E349" w14:textId="77777777" w:rsidR="00560BA1" w:rsidRPr="00B86DDE" w:rsidRDefault="00560BA1" w:rsidP="00560BA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B6699" w14:textId="3C0890F6" w:rsidR="00560BA1" w:rsidRPr="00B86DDE" w:rsidRDefault="00560BA1" w:rsidP="0056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18,133</w:t>
            </w:r>
          </w:p>
        </w:tc>
      </w:tr>
      <w:tr w:rsidR="00560BA1" w:rsidRPr="00B86DDE" w14:paraId="331FB7F3" w14:textId="77777777" w:rsidTr="000E0C73">
        <w:tc>
          <w:tcPr>
            <w:tcW w:w="4050" w:type="dxa"/>
          </w:tcPr>
          <w:p w14:paraId="13044E51" w14:textId="77777777" w:rsidR="00560BA1" w:rsidRPr="00B86DDE" w:rsidRDefault="00560BA1" w:rsidP="0056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D221D" w14:textId="2CD9A4AA" w:rsidR="00560BA1" w:rsidRPr="00C5161C" w:rsidRDefault="00560BA1" w:rsidP="00560BA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 xml:space="preserve"> 13 </w:t>
            </w:r>
          </w:p>
        </w:tc>
        <w:tc>
          <w:tcPr>
            <w:tcW w:w="180" w:type="dxa"/>
          </w:tcPr>
          <w:p w14:paraId="6F527E36" w14:textId="77777777" w:rsidR="00560BA1" w:rsidRPr="00B86DDE" w:rsidRDefault="00560BA1" w:rsidP="00560BA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0C8FD" w14:textId="4D3A0D1E" w:rsidR="00560BA1" w:rsidRPr="00B86DDE" w:rsidRDefault="00560BA1" w:rsidP="00560BA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60EB76FD" w14:textId="77777777" w:rsidR="00560BA1" w:rsidRPr="00B86DDE" w:rsidRDefault="00560BA1" w:rsidP="00560BA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0A306" w14:textId="52AFDCA8" w:rsidR="00560BA1" w:rsidRPr="00C5161C" w:rsidRDefault="00560BA1" w:rsidP="0056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7EBAF238" w14:textId="77777777" w:rsidR="00560BA1" w:rsidRPr="00B86DDE" w:rsidRDefault="00560BA1" w:rsidP="00560BA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B54C3" w14:textId="43E11C35" w:rsidR="00560BA1" w:rsidRPr="00B86DDE" w:rsidRDefault="00560BA1" w:rsidP="0056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183EF8" w:rsidRPr="00B86DDE" w14:paraId="5132DAB8" w14:textId="77777777" w:rsidTr="000E0C73">
        <w:tc>
          <w:tcPr>
            <w:tcW w:w="4050" w:type="dxa"/>
          </w:tcPr>
          <w:p w14:paraId="62E0A976" w14:textId="35FA7770" w:rsidR="00183EF8" w:rsidRPr="00B86DDE" w:rsidRDefault="00183EF8" w:rsidP="00183EF8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5769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1F8F2" w14:textId="628E60A6" w:rsidR="00183EF8" w:rsidRPr="00C5161C" w:rsidRDefault="000E0C73" w:rsidP="000E0C73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16,598</w:t>
            </w:r>
          </w:p>
        </w:tc>
        <w:tc>
          <w:tcPr>
            <w:tcW w:w="180" w:type="dxa"/>
          </w:tcPr>
          <w:p w14:paraId="15483708" w14:textId="77777777" w:rsidR="00183EF8" w:rsidRPr="00B86DDE" w:rsidRDefault="00183EF8" w:rsidP="00183EF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3DC97" w14:textId="32E1A649" w:rsidR="00183EF8" w:rsidRPr="00B86DDE" w:rsidRDefault="00183EF8" w:rsidP="00183EF8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22,638</w:t>
            </w:r>
          </w:p>
        </w:tc>
        <w:tc>
          <w:tcPr>
            <w:tcW w:w="180" w:type="dxa"/>
          </w:tcPr>
          <w:p w14:paraId="0DE2468E" w14:textId="77777777" w:rsidR="00183EF8" w:rsidRPr="00B86DDE" w:rsidRDefault="00183EF8" w:rsidP="00183EF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63D1" w14:textId="6BEC03FB" w:rsidR="00183EF8" w:rsidRPr="00C5161C" w:rsidRDefault="00135106" w:rsidP="0013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12,706</w:t>
            </w:r>
          </w:p>
        </w:tc>
        <w:tc>
          <w:tcPr>
            <w:tcW w:w="180" w:type="dxa"/>
          </w:tcPr>
          <w:p w14:paraId="2F37258A" w14:textId="77777777" w:rsidR="00183EF8" w:rsidRPr="00B86DDE" w:rsidRDefault="00183EF8" w:rsidP="00183EF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7E616" w14:textId="6ABAB369" w:rsidR="00183EF8" w:rsidRPr="00B86DDE" w:rsidRDefault="00183EF8" w:rsidP="001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18,231</w:t>
            </w:r>
          </w:p>
        </w:tc>
      </w:tr>
    </w:tbl>
    <w:p w14:paraId="284BD3BF" w14:textId="77777777" w:rsidR="00ED065F" w:rsidRPr="00B86DDE" w:rsidRDefault="00ED065F">
      <w:pPr>
        <w:rPr>
          <w:rFonts w:asciiTheme="majorBidi" w:hAnsiTheme="majorBidi" w:cstheme="majorBidi"/>
        </w:rPr>
      </w:pPr>
    </w:p>
    <w:p w14:paraId="06EBA276" w14:textId="77777777" w:rsidR="00483CFE" w:rsidRPr="00B86DDE" w:rsidRDefault="0048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</w:pP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br w:type="page"/>
      </w:r>
    </w:p>
    <w:p w14:paraId="11867827" w14:textId="13DC5668" w:rsidR="00FB2A8F" w:rsidRPr="00B86DDE" w:rsidRDefault="00837AB9" w:rsidP="000B18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</w:pP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lastRenderedPageBreak/>
        <w:t xml:space="preserve">ยอดคงค้างระหว่างบริษัทและบุคคลหรือกิจการที่เกี่ยวข้องกัน ณ วันที่ 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 xml:space="preserve"> มีรายละเอียดดังนี้</w:t>
      </w:r>
    </w:p>
    <w:tbl>
      <w:tblPr>
        <w:tblpPr w:leftFromText="180" w:rightFromText="180" w:vertAnchor="text" w:tblpX="360" w:tblpY="1"/>
        <w:tblOverlap w:val="never"/>
        <w:tblW w:w="90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80"/>
        <w:gridCol w:w="173"/>
        <w:gridCol w:w="1009"/>
        <w:gridCol w:w="173"/>
        <w:gridCol w:w="1009"/>
        <w:gridCol w:w="169"/>
        <w:gridCol w:w="1143"/>
      </w:tblGrid>
      <w:tr w:rsidR="001D0DD2" w:rsidRPr="00B86DDE" w14:paraId="58BB47BE" w14:textId="77777777" w:rsidTr="00C36434">
        <w:trPr>
          <w:tblHeader/>
        </w:trPr>
        <w:tc>
          <w:tcPr>
            <w:tcW w:w="4320" w:type="dxa"/>
          </w:tcPr>
          <w:p w14:paraId="4A505D56" w14:textId="77777777" w:rsidR="001D0DD2" w:rsidRPr="00B86DDE" w:rsidRDefault="001D0D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081999F1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" w:type="dxa"/>
          </w:tcPr>
          <w:p w14:paraId="59336307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14:paraId="236AF164" w14:textId="77777777" w:rsidR="001D0DD2" w:rsidRPr="00B86DDE" w:rsidRDefault="001D0DD2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0DD2" w:rsidRPr="00B86DDE" w14:paraId="6FB0B00E" w14:textId="77777777" w:rsidTr="00C36434">
        <w:trPr>
          <w:tblHeader/>
        </w:trPr>
        <w:tc>
          <w:tcPr>
            <w:tcW w:w="4320" w:type="dxa"/>
          </w:tcPr>
          <w:p w14:paraId="23BC29A1" w14:textId="77777777" w:rsidR="001D0DD2" w:rsidRPr="00B86DDE" w:rsidRDefault="001D0D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bottom w:val="single" w:sz="4" w:space="0" w:color="auto"/>
            </w:tcBorders>
          </w:tcPr>
          <w:p w14:paraId="0495C4A8" w14:textId="2D2EE9B9" w:rsidR="001D0DD2" w:rsidRPr="00B86DDE" w:rsidRDefault="000B188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E107AA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3" w:type="dxa"/>
          </w:tcPr>
          <w:p w14:paraId="00A6193B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</w:tcPr>
          <w:p w14:paraId="7F22A8BF" w14:textId="7480AE90" w:rsidR="001D0DD2" w:rsidRPr="00B86DDE" w:rsidRDefault="000B188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</w:t>
            </w:r>
            <w:r w:rsidR="000A7807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1D0DD2" w:rsidRPr="00B86DDE" w14:paraId="45B555B0" w14:textId="77777777" w:rsidTr="00C36434">
        <w:trPr>
          <w:tblHeader/>
        </w:trPr>
        <w:tc>
          <w:tcPr>
            <w:tcW w:w="4320" w:type="dxa"/>
          </w:tcPr>
          <w:p w14:paraId="46176D59" w14:textId="77777777" w:rsidR="001D0DD2" w:rsidRPr="00B86DDE" w:rsidRDefault="001D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CAB757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3" w:type="dxa"/>
          </w:tcPr>
          <w:p w14:paraId="7AE84D6F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CEF8A72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4C9EF947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9CDE5AC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9" w:type="dxa"/>
          </w:tcPr>
          <w:p w14:paraId="3AF0B8E6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FF218FC" w14:textId="77777777" w:rsidR="001D0DD2" w:rsidRPr="00B86DDE" w:rsidRDefault="001D0D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D0DD2" w:rsidRPr="00B86DDE" w14:paraId="5F525A43" w14:textId="77777777" w:rsidTr="00C36434">
        <w:tc>
          <w:tcPr>
            <w:tcW w:w="4320" w:type="dxa"/>
            <w:vAlign w:val="bottom"/>
          </w:tcPr>
          <w:p w14:paraId="4E35562B" w14:textId="2F744B08" w:rsidR="001D0DD2" w:rsidRPr="00B86DDE" w:rsidRDefault="001D0DD2" w:rsidP="004303C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4303C4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CC08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CC08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CC08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377F58" w14:textId="77777777" w:rsidR="001D0DD2" w:rsidRPr="00B86DDE" w:rsidRDefault="001D0DD2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F1D3700" w14:textId="77777777" w:rsidR="001D0DD2" w:rsidRPr="00B86DDE" w:rsidRDefault="001D0DD2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ED3C15B" w14:textId="77777777" w:rsidR="001D0DD2" w:rsidRPr="00B86DDE" w:rsidRDefault="001D0DD2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CADAF66" w14:textId="77777777" w:rsidR="001D0DD2" w:rsidRPr="00B86DDE" w:rsidRDefault="001D0DD2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E2ED91D" w14:textId="77777777" w:rsidR="001D0DD2" w:rsidRPr="00B86DDE" w:rsidRDefault="001D0DD2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</w:tcPr>
          <w:p w14:paraId="564BE727" w14:textId="77777777" w:rsidR="001D0DD2" w:rsidRPr="00B86DDE" w:rsidRDefault="001D0DD2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EFB728" w14:textId="77777777" w:rsidR="001D0DD2" w:rsidRPr="00B86DDE" w:rsidRDefault="001D0DD2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3EF" w:rsidRPr="00B86DDE" w14:paraId="4A2FEB6E" w14:textId="77777777" w:rsidTr="00DA03EF">
        <w:tc>
          <w:tcPr>
            <w:tcW w:w="4320" w:type="dxa"/>
            <w:vAlign w:val="bottom"/>
          </w:tcPr>
          <w:p w14:paraId="6B4CD485" w14:textId="45170811" w:rsidR="00DA03EF" w:rsidRPr="00B86DDE" w:rsidRDefault="00DA03EF" w:rsidP="00DA03E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D81DB70" w14:textId="42C94D5D" w:rsidR="00DA03EF" w:rsidRPr="00B86DDE" w:rsidRDefault="00DA03EF" w:rsidP="00DA03EF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79CC51E4" w14:textId="77777777" w:rsidR="00DA03EF" w:rsidRPr="00B86DDE" w:rsidRDefault="00DA03EF" w:rsidP="00DA03EF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E6EA1EC" w14:textId="599110FB" w:rsidR="00DA03EF" w:rsidRPr="00B86DDE" w:rsidRDefault="00DA03EF" w:rsidP="00DA03EF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6546AB94" w14:textId="77777777" w:rsidR="00DA03EF" w:rsidRPr="00B86DDE" w:rsidRDefault="00DA03EF" w:rsidP="00DA03EF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3314C97" w14:textId="14749723" w:rsidR="00DA03EF" w:rsidRPr="00B86DDE" w:rsidRDefault="00DA03EF" w:rsidP="00DA03E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  <w:tc>
          <w:tcPr>
            <w:tcW w:w="169" w:type="dxa"/>
            <w:vAlign w:val="center"/>
          </w:tcPr>
          <w:p w14:paraId="75543869" w14:textId="77777777" w:rsidR="00DA03EF" w:rsidRPr="00B86DDE" w:rsidRDefault="00DA03EF" w:rsidP="00DA03EF">
            <w:pPr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B050224" w14:textId="16D545A3" w:rsidR="00DA03EF" w:rsidRPr="00B86DDE" w:rsidRDefault="00DA03EF" w:rsidP="00DA03EF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DA03EF" w:rsidRPr="00B86DDE" w14:paraId="3F84FE3C" w14:textId="77777777" w:rsidTr="00DA03EF">
        <w:tc>
          <w:tcPr>
            <w:tcW w:w="4320" w:type="dxa"/>
            <w:vAlign w:val="center"/>
          </w:tcPr>
          <w:p w14:paraId="755DA948" w14:textId="2127E970" w:rsidR="00DA03EF" w:rsidRPr="00B86DDE" w:rsidRDefault="00DA03EF" w:rsidP="00DA03E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43368" w14:textId="3FA9CA0B" w:rsidR="00DA03EF" w:rsidRPr="00B86DDE" w:rsidRDefault="00DA03EF" w:rsidP="00DA03EF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5EA4E72F" w14:textId="77777777" w:rsidR="00DA03EF" w:rsidRPr="00B86DDE" w:rsidRDefault="00DA03EF" w:rsidP="00DA03EF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5DE12" w14:textId="54D6CD75" w:rsidR="00DA03EF" w:rsidRPr="00B86DDE" w:rsidRDefault="00DA03EF" w:rsidP="00DA03EF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4E655D3D" w14:textId="77777777" w:rsidR="00DA03EF" w:rsidRPr="00B86DDE" w:rsidRDefault="00DA03EF" w:rsidP="00DA03EF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6BB03" w14:textId="7F1056D7" w:rsidR="00DA03EF" w:rsidRPr="00B86DDE" w:rsidRDefault="00DA03EF" w:rsidP="00DA03E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1,699</w:t>
            </w:r>
          </w:p>
        </w:tc>
        <w:tc>
          <w:tcPr>
            <w:tcW w:w="169" w:type="dxa"/>
            <w:vAlign w:val="center"/>
          </w:tcPr>
          <w:p w14:paraId="7A31315C" w14:textId="77777777" w:rsidR="00DA03EF" w:rsidRPr="00B86DDE" w:rsidRDefault="00DA03EF" w:rsidP="00DA03EF">
            <w:pPr>
              <w:ind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F9D5E" w14:textId="66B78217" w:rsidR="00DA03EF" w:rsidRPr="00B86DDE" w:rsidRDefault="00DA03EF" w:rsidP="00DA03EF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</w:tr>
      <w:tr w:rsidR="00324AA2" w:rsidRPr="00B86DDE" w14:paraId="41F17862" w14:textId="77777777" w:rsidTr="00483CFE">
        <w:trPr>
          <w:trHeight w:val="249"/>
        </w:trPr>
        <w:tc>
          <w:tcPr>
            <w:tcW w:w="4320" w:type="dxa"/>
            <w:vAlign w:val="center"/>
          </w:tcPr>
          <w:p w14:paraId="6C1A0A87" w14:textId="29069003" w:rsidR="00324AA2" w:rsidRPr="00B86DDE" w:rsidRDefault="00324AA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12C8DD" w14:textId="7BCF8CE4" w:rsidR="00324AA2" w:rsidRPr="00B86DDE" w:rsidRDefault="00324AA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1B0AECF" w14:textId="77777777" w:rsidR="00324AA2" w:rsidRPr="00B86DDE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22F23F3" w14:textId="645D03CE" w:rsidR="00324AA2" w:rsidRPr="00B86DDE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0582F8B9" w14:textId="77777777" w:rsidR="00324AA2" w:rsidRPr="00B86DDE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0C8C83B6" w14:textId="5F67F523" w:rsidR="00324AA2" w:rsidRPr="00B86DDE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05A5A0EE" w14:textId="77777777" w:rsidR="00324AA2" w:rsidRPr="00B86DDE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3E1B8CB3" w14:textId="323430DC" w:rsidR="00324AA2" w:rsidRPr="00B86DDE" w:rsidRDefault="00324AA2" w:rsidP="004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2119" w:rsidRPr="00B86DDE" w14:paraId="7173FEF6" w14:textId="77777777" w:rsidTr="00483CFE">
        <w:tc>
          <w:tcPr>
            <w:tcW w:w="4320" w:type="dxa"/>
            <w:vAlign w:val="bottom"/>
          </w:tcPr>
          <w:p w14:paraId="34C63231" w14:textId="77777777" w:rsidR="003A2119" w:rsidRDefault="003A2119" w:rsidP="00F66A9C">
            <w:pPr>
              <w:tabs>
                <w:tab w:val="clear" w:pos="227"/>
                <w:tab w:val="left" w:pos="36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เงินจ่ายล่วงหน้าผู้รับเหมา (รวมอยู่ในลูกหนี้หมุนเวียนอื่น)</w:t>
            </w:r>
          </w:p>
          <w:p w14:paraId="286F535C" w14:textId="32806070" w:rsidR="003A2119" w:rsidRPr="00B86DDE" w:rsidRDefault="00CC0810" w:rsidP="00CC0810">
            <w:pPr>
              <w:tabs>
                <w:tab w:val="clear" w:pos="227"/>
                <w:tab w:val="left" w:pos="360"/>
              </w:tabs>
              <w:ind w:right="-108" w:firstLine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080" w:type="dxa"/>
            <w:vAlign w:val="bottom"/>
          </w:tcPr>
          <w:p w14:paraId="51DDA745" w14:textId="77777777" w:rsidR="003A2119" w:rsidRPr="00B86DDE" w:rsidRDefault="003A2119" w:rsidP="00A501B5">
            <w:pPr>
              <w:tabs>
                <w:tab w:val="decimal" w:pos="559"/>
                <w:tab w:val="left" w:pos="721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F66DA68" w14:textId="77777777" w:rsidR="003A2119" w:rsidRPr="00B86DDE" w:rsidRDefault="003A211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7D5A78A" w14:textId="77777777" w:rsidR="003A2119" w:rsidRPr="00B86DDE" w:rsidRDefault="003A211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0A893838" w14:textId="77777777" w:rsidR="003A2119" w:rsidRPr="00B86DDE" w:rsidRDefault="003A211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D3E8313" w14:textId="77777777" w:rsidR="003A2119" w:rsidRPr="00B86DDE" w:rsidRDefault="003A211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72375BB9" w14:textId="77777777" w:rsidR="003A2119" w:rsidRPr="00B86DDE" w:rsidRDefault="003A211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0C6B0A8" w14:textId="77777777" w:rsidR="003A2119" w:rsidRPr="00B86DDE" w:rsidRDefault="003A2119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4AA2" w:rsidRPr="00B86DDE" w14:paraId="72E78A62" w14:textId="77777777" w:rsidTr="00DA03EF">
        <w:tc>
          <w:tcPr>
            <w:tcW w:w="4320" w:type="dxa"/>
            <w:vAlign w:val="bottom"/>
          </w:tcPr>
          <w:p w14:paraId="769AFABD" w14:textId="694AF162" w:rsidR="00324AA2" w:rsidRPr="00B86DDE" w:rsidRDefault="00324AA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922B02" w14:textId="21A143CE" w:rsidR="00324AA2" w:rsidRPr="00B86DDE" w:rsidRDefault="00DA03EF" w:rsidP="00DF401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2C88B96E" w14:textId="77777777" w:rsidR="00324AA2" w:rsidRPr="00B86DDE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43E724D" w14:textId="5CA85726" w:rsidR="00324AA2" w:rsidRPr="00B86DDE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3AB3B66F" w14:textId="77777777" w:rsidR="00324AA2" w:rsidRPr="00B86DDE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B6A9E96" w14:textId="69F476F3" w:rsidR="00324AA2" w:rsidRPr="00B86DDE" w:rsidRDefault="00DA03EF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center"/>
          </w:tcPr>
          <w:p w14:paraId="6452A74C" w14:textId="77777777" w:rsidR="00324AA2" w:rsidRPr="00B86DDE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90166" w14:textId="2397D1DB" w:rsidR="00324AA2" w:rsidRPr="00B86DDE" w:rsidRDefault="00324AA2" w:rsidP="00BF209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324AA2" w:rsidRPr="00B86DDE" w14:paraId="454855F0" w14:textId="77777777" w:rsidTr="00DA03EF">
        <w:tc>
          <w:tcPr>
            <w:tcW w:w="4320" w:type="dxa"/>
            <w:vAlign w:val="bottom"/>
          </w:tcPr>
          <w:p w14:paraId="37B4B3C2" w14:textId="35F4B0FD" w:rsidR="00324AA2" w:rsidRPr="00B86DDE" w:rsidRDefault="00324AA2" w:rsidP="00E0118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F185" w14:textId="42B30C87" w:rsidR="00324AA2" w:rsidRPr="00B86DDE" w:rsidRDefault="00DA03EF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641E3F33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B7718" w14:textId="3100CB54" w:rsidR="00324AA2" w:rsidRPr="00B86DDE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70C4BF50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C59F9" w14:textId="6284354C" w:rsidR="00324AA2" w:rsidRPr="00B86DDE" w:rsidRDefault="00DA03EF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center"/>
          </w:tcPr>
          <w:p w14:paraId="74446D4F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27753" w14:textId="36D0673C" w:rsidR="00324AA2" w:rsidRPr="00B86DDE" w:rsidRDefault="00324AA2" w:rsidP="00E01189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</w:t>
            </w:r>
          </w:p>
        </w:tc>
      </w:tr>
      <w:tr w:rsidR="00324AA2" w:rsidRPr="00B86DDE" w14:paraId="0480AA91" w14:textId="77777777" w:rsidTr="00C36434">
        <w:trPr>
          <w:trHeight w:val="249"/>
        </w:trPr>
        <w:tc>
          <w:tcPr>
            <w:tcW w:w="4320" w:type="dxa"/>
            <w:vAlign w:val="bottom"/>
          </w:tcPr>
          <w:p w14:paraId="0315A72B" w14:textId="7415433C" w:rsidR="00324AA2" w:rsidRPr="00B86DDE" w:rsidRDefault="00324AA2" w:rsidP="00E0118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BAC95A" w14:textId="6EC137D9" w:rsidR="00324AA2" w:rsidRPr="00B86DDE" w:rsidRDefault="00324AA2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8CB6C65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3F0A426C" w14:textId="05888522" w:rsidR="00324AA2" w:rsidRPr="00B86DDE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</w:tcPr>
          <w:p w14:paraId="07A2FA03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125DF13A" w14:textId="61682238" w:rsidR="00324AA2" w:rsidRPr="00B86DDE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38FBF106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45A3A70" w14:textId="72F5B960" w:rsidR="00324AA2" w:rsidRPr="00B86DDE" w:rsidRDefault="00324AA2" w:rsidP="00E0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4AA2" w:rsidRPr="00B86DDE" w14:paraId="2968AA46" w14:textId="77777777" w:rsidTr="00C36434">
        <w:tc>
          <w:tcPr>
            <w:tcW w:w="4320" w:type="dxa"/>
            <w:vAlign w:val="bottom"/>
          </w:tcPr>
          <w:p w14:paraId="571C21EA" w14:textId="5F28524A" w:rsidR="00324AA2" w:rsidRPr="00B86DDE" w:rsidRDefault="00324AA2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="00B90A5E" w:rsidRPr="00B86D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CC08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C08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CC08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080" w:type="dxa"/>
          </w:tcPr>
          <w:p w14:paraId="6D4DF269" w14:textId="77777777" w:rsidR="00324AA2" w:rsidRPr="00B86DDE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2598F44" w14:textId="77777777" w:rsidR="00324AA2" w:rsidRPr="00B86DDE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20DA1DEA" w14:textId="77777777" w:rsidR="00324AA2" w:rsidRPr="00B86DDE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ABA574C" w14:textId="77777777" w:rsidR="00324AA2" w:rsidRPr="00B86DDE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09B3EEC8" w14:textId="77777777" w:rsidR="00324AA2" w:rsidRPr="00B86DDE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dxa"/>
          </w:tcPr>
          <w:p w14:paraId="56DC1EE9" w14:textId="77777777" w:rsidR="00324AA2" w:rsidRPr="00B86DDE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9AA995" w14:textId="77777777" w:rsidR="00324AA2" w:rsidRPr="00B86DDE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0DB7" w:rsidRPr="00B86DDE" w14:paraId="501EBF9F" w14:textId="77777777" w:rsidTr="0038709A">
        <w:tc>
          <w:tcPr>
            <w:tcW w:w="4320" w:type="dxa"/>
            <w:vAlign w:val="bottom"/>
          </w:tcPr>
          <w:p w14:paraId="2F58FD8C" w14:textId="4BAC9637" w:rsidR="00320DB7" w:rsidRPr="00B86DDE" w:rsidRDefault="00320DB7" w:rsidP="00320DB7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0403AD98" w14:textId="6C2FBEE6" w:rsidR="00320DB7" w:rsidRPr="00B86DDE" w:rsidRDefault="0038709A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709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73" w:type="dxa"/>
          </w:tcPr>
          <w:p w14:paraId="1C274982" w14:textId="77777777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A3BB6ED" w14:textId="51B07446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4FE56C80" w14:textId="77777777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F805280" w14:textId="4C7C5ECC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0DB7">
              <w:rPr>
                <w:rFonts w:asciiTheme="majorBidi" w:hAnsiTheme="majorBidi" w:cstheme="majorBidi"/>
                <w:sz w:val="28"/>
                <w:szCs w:val="28"/>
              </w:rPr>
              <w:t xml:space="preserve"> 42,618 </w:t>
            </w:r>
          </w:p>
        </w:tc>
        <w:tc>
          <w:tcPr>
            <w:tcW w:w="169" w:type="dxa"/>
          </w:tcPr>
          <w:p w14:paraId="68E9D6D5" w14:textId="77777777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E39D84" w14:textId="5D12AA1A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21,637</w:t>
            </w:r>
          </w:p>
        </w:tc>
      </w:tr>
      <w:tr w:rsidR="00320DB7" w:rsidRPr="00B86DDE" w14:paraId="2D8633C3" w14:textId="77777777" w:rsidTr="0038709A">
        <w:tc>
          <w:tcPr>
            <w:tcW w:w="4320" w:type="dxa"/>
            <w:vAlign w:val="bottom"/>
          </w:tcPr>
          <w:p w14:paraId="46AA1B8A" w14:textId="1F150F28" w:rsidR="00320DB7" w:rsidRPr="00B86DDE" w:rsidRDefault="00320DB7" w:rsidP="00320DB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EF62BD" w14:textId="38B1A0C7" w:rsidR="00320DB7" w:rsidRPr="00B86DDE" w:rsidRDefault="0038709A" w:rsidP="0038709A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709A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73" w:type="dxa"/>
          </w:tcPr>
          <w:p w14:paraId="28ABABD4" w14:textId="77777777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CEB9C36" w14:textId="696FA9FC" w:rsidR="00320DB7" w:rsidRPr="00B86DDE" w:rsidRDefault="00320DB7" w:rsidP="00320DB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18,191</w:t>
            </w:r>
          </w:p>
        </w:tc>
        <w:tc>
          <w:tcPr>
            <w:tcW w:w="173" w:type="dxa"/>
          </w:tcPr>
          <w:p w14:paraId="55D4A64C" w14:textId="77777777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9FC93EA" w14:textId="5A4DA833" w:rsidR="00320DB7" w:rsidRPr="00B86DDE" w:rsidRDefault="00320DB7" w:rsidP="00320DB7">
            <w:pPr>
              <w:tabs>
                <w:tab w:val="clear" w:pos="907"/>
                <w:tab w:val="decimal" w:pos="90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0DB7">
              <w:rPr>
                <w:rFonts w:asciiTheme="majorBidi" w:hAnsiTheme="majorBidi" w:cstheme="majorBidi"/>
                <w:sz w:val="28"/>
                <w:szCs w:val="28"/>
              </w:rPr>
              <w:t xml:space="preserve"> 339 </w:t>
            </w:r>
          </w:p>
        </w:tc>
        <w:tc>
          <w:tcPr>
            <w:tcW w:w="169" w:type="dxa"/>
          </w:tcPr>
          <w:p w14:paraId="49C35DD6" w14:textId="77777777" w:rsidR="00320DB7" w:rsidRPr="00B86DDE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6F3AECF" w14:textId="7FDD386A" w:rsidR="00320DB7" w:rsidRPr="00B86DDE" w:rsidRDefault="00320DB7" w:rsidP="00320DB7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18,191</w:t>
            </w:r>
          </w:p>
        </w:tc>
      </w:tr>
      <w:tr w:rsidR="00324AA2" w:rsidRPr="00B86DDE" w14:paraId="5C08057A" w14:textId="77777777" w:rsidTr="0038709A">
        <w:trPr>
          <w:trHeight w:val="288"/>
        </w:trPr>
        <w:tc>
          <w:tcPr>
            <w:tcW w:w="4320" w:type="dxa"/>
            <w:vAlign w:val="bottom"/>
          </w:tcPr>
          <w:p w14:paraId="107C7D49" w14:textId="3D74A747" w:rsidR="00324AA2" w:rsidRPr="00B86DDE" w:rsidRDefault="00324AA2" w:rsidP="00E0118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F0AE6" w14:textId="530A9D9B" w:rsidR="00324AA2" w:rsidRPr="0038709A" w:rsidRDefault="0038709A" w:rsidP="0038709A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73" w:type="dxa"/>
          </w:tcPr>
          <w:p w14:paraId="11B1E7EF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B6F26" w14:textId="7C0408FE" w:rsidR="00324AA2" w:rsidRPr="00B86DDE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18,191</w:t>
            </w:r>
          </w:p>
        </w:tc>
        <w:tc>
          <w:tcPr>
            <w:tcW w:w="173" w:type="dxa"/>
          </w:tcPr>
          <w:p w14:paraId="4483EEE7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0F58D" w14:textId="49DB638B" w:rsidR="00324AA2" w:rsidRPr="00320DB7" w:rsidRDefault="00320DB7" w:rsidP="00320DB7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0D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42,957</w:t>
            </w:r>
          </w:p>
        </w:tc>
        <w:tc>
          <w:tcPr>
            <w:tcW w:w="169" w:type="dxa"/>
            <w:vAlign w:val="bottom"/>
          </w:tcPr>
          <w:p w14:paraId="4C88EFB3" w14:textId="77777777" w:rsidR="00324AA2" w:rsidRPr="00B86DDE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078D3" w14:textId="4E20C2A1" w:rsidR="00324AA2" w:rsidRPr="00B86DDE" w:rsidRDefault="00324AA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39,828</w:t>
            </w:r>
          </w:p>
        </w:tc>
      </w:tr>
      <w:tr w:rsidR="00CA5622" w:rsidRPr="00B86DDE" w14:paraId="53E740B8" w14:textId="77777777" w:rsidTr="00C36434">
        <w:trPr>
          <w:trHeight w:val="288"/>
        </w:trPr>
        <w:tc>
          <w:tcPr>
            <w:tcW w:w="4320" w:type="dxa"/>
            <w:vAlign w:val="bottom"/>
          </w:tcPr>
          <w:p w14:paraId="0FF7A8C9" w14:textId="77777777" w:rsidR="00CA5622" w:rsidRPr="00B86DDE" w:rsidRDefault="00CA5622" w:rsidP="00E0118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12DC4C" w14:textId="77777777" w:rsidR="00CA5622" w:rsidRPr="00B86DDE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0D9A08B5" w14:textId="77777777" w:rsidR="00CA5622" w:rsidRPr="00B86DDE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694CCAF6" w14:textId="77777777" w:rsidR="00CA5622" w:rsidRPr="00B86DDE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2133CF2" w14:textId="77777777" w:rsidR="00CA5622" w:rsidRPr="00B86DDE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7715FA3C" w14:textId="77777777" w:rsidR="00CA5622" w:rsidRPr="00B86DDE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212DC656" w14:textId="77777777" w:rsidR="00CA5622" w:rsidRPr="00B86DDE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41E9280" w14:textId="77777777" w:rsidR="00CA5622" w:rsidRPr="00B86DDE" w:rsidRDefault="00CA562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4FE6" w:rsidRPr="00B86DDE" w14:paraId="3F1E857A" w14:textId="77777777" w:rsidTr="00C36434">
        <w:tc>
          <w:tcPr>
            <w:tcW w:w="4320" w:type="dxa"/>
            <w:vAlign w:val="center"/>
          </w:tcPr>
          <w:p w14:paraId="0F273597" w14:textId="77777777" w:rsidR="007C4FE6" w:rsidRDefault="007C4FE6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="00B90A5E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90A5E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90A5E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รวมอยู่ในเจ้าหนี้หมุนเวียนอื่น</w:t>
            </w:r>
            <w:r w:rsidR="00B90A5E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  <w:p w14:paraId="0F6F1A43" w14:textId="21567FBC" w:rsidR="007C4FE6" w:rsidRPr="00B86DDE" w:rsidRDefault="00CC0810" w:rsidP="00CC0810">
            <w:pPr>
              <w:ind w:right="-36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080" w:type="dxa"/>
            <w:vAlign w:val="bottom"/>
          </w:tcPr>
          <w:p w14:paraId="344F37AF" w14:textId="77777777" w:rsidR="007C4FE6" w:rsidRPr="00B86DD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5E180904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B1ED37D" w14:textId="77777777" w:rsidR="007C4FE6" w:rsidRPr="00B86DD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48A457F9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vAlign w:val="center"/>
          </w:tcPr>
          <w:p w14:paraId="63CFC512" w14:textId="77777777" w:rsidR="007C4FE6" w:rsidRPr="00B86DDE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34C826AC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vAlign w:val="center"/>
          </w:tcPr>
          <w:p w14:paraId="7D8053DF" w14:textId="77777777" w:rsidR="007C4FE6" w:rsidRPr="00B86DDE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4FE6" w:rsidRPr="00B86DDE" w14:paraId="1FE07E83" w14:textId="77777777" w:rsidTr="000A648E">
        <w:tc>
          <w:tcPr>
            <w:tcW w:w="4320" w:type="dxa"/>
            <w:vAlign w:val="center"/>
          </w:tcPr>
          <w:p w14:paraId="10F36FB7" w14:textId="77777777" w:rsidR="007C4FE6" w:rsidRPr="00B86DDE" w:rsidRDefault="007C4FE6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118383" w14:textId="052012B8" w:rsidR="007C4FE6" w:rsidRPr="00B86DDE" w:rsidRDefault="000A648E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48EF3618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BFB1A14" w14:textId="77777777" w:rsidR="007C4FE6" w:rsidRPr="00B86DD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0B241F33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3CDA845" w14:textId="4C9D8E0E" w:rsidR="007C4FE6" w:rsidRPr="00B86DDE" w:rsidRDefault="000A64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8,866</w:t>
            </w:r>
          </w:p>
        </w:tc>
        <w:tc>
          <w:tcPr>
            <w:tcW w:w="169" w:type="dxa"/>
            <w:vAlign w:val="center"/>
          </w:tcPr>
          <w:p w14:paraId="03BD1026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1344F" w14:textId="77777777" w:rsidR="007C4FE6" w:rsidRPr="00B86DDE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   99,522 </w:t>
            </w:r>
          </w:p>
        </w:tc>
      </w:tr>
      <w:tr w:rsidR="007C4FE6" w:rsidRPr="00B86DDE" w14:paraId="65F8F63A" w14:textId="77777777" w:rsidTr="00C77A9C">
        <w:tc>
          <w:tcPr>
            <w:tcW w:w="4320" w:type="dxa"/>
            <w:vAlign w:val="center"/>
          </w:tcPr>
          <w:p w14:paraId="026229D5" w14:textId="77777777" w:rsidR="007C4FE6" w:rsidRPr="00B86DDE" w:rsidRDefault="007C4FE6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AEB7360" w14:textId="2FFD2406" w:rsidR="007C4FE6" w:rsidRPr="00B86DDE" w:rsidRDefault="000A648E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73" w:type="dxa"/>
          </w:tcPr>
          <w:p w14:paraId="05B5D6B0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BF9D9DF" w14:textId="77777777" w:rsidR="007C4FE6" w:rsidRPr="00B86DD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5,654</w:t>
            </w:r>
          </w:p>
        </w:tc>
        <w:tc>
          <w:tcPr>
            <w:tcW w:w="173" w:type="dxa"/>
            <w:vAlign w:val="center"/>
          </w:tcPr>
          <w:p w14:paraId="2B281695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3BF72B85" w14:textId="017F6EB0" w:rsidR="007C4FE6" w:rsidRPr="00B86DDE" w:rsidRDefault="000A64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69" w:type="dxa"/>
            <w:vAlign w:val="center"/>
          </w:tcPr>
          <w:p w14:paraId="144D5B8B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center"/>
          </w:tcPr>
          <w:p w14:paraId="76BDAF3F" w14:textId="77777777" w:rsidR="007C4FE6" w:rsidRPr="00B86DDE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    5,654 </w:t>
            </w:r>
          </w:p>
        </w:tc>
      </w:tr>
      <w:tr w:rsidR="007C4FE6" w:rsidRPr="00B86DDE" w14:paraId="53CFD755" w14:textId="77777777" w:rsidTr="001260F1">
        <w:tc>
          <w:tcPr>
            <w:tcW w:w="4320" w:type="dxa"/>
            <w:vAlign w:val="center"/>
          </w:tcPr>
          <w:p w14:paraId="1B0AF01B" w14:textId="77777777" w:rsidR="007C4FE6" w:rsidRPr="00B86DDE" w:rsidRDefault="007C4FE6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A9F7E8" w14:textId="3D098DBE" w:rsidR="007C4FE6" w:rsidRPr="00A83B17" w:rsidRDefault="000D5935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D5935">
              <w:rPr>
                <w:rFonts w:asciiTheme="majorBidi" w:hAnsiTheme="majorBidi" w:cstheme="majorBidi"/>
                <w:sz w:val="28"/>
                <w:szCs w:val="28"/>
              </w:rPr>
              <w:t>3,304</w:t>
            </w:r>
          </w:p>
        </w:tc>
        <w:tc>
          <w:tcPr>
            <w:tcW w:w="173" w:type="dxa"/>
          </w:tcPr>
          <w:p w14:paraId="4C982652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402E39F" w14:textId="6911D0DC" w:rsidR="007C4FE6" w:rsidRPr="00B86DDE" w:rsidRDefault="000D5935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1068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73" w:type="dxa"/>
            <w:vAlign w:val="center"/>
          </w:tcPr>
          <w:p w14:paraId="7DE2F757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7C7BC" w14:textId="57D89FC4" w:rsidR="007C4FE6" w:rsidRPr="00A83B17" w:rsidRDefault="000D5935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576B" w:rsidRPr="002957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69" w:type="dxa"/>
            <w:vAlign w:val="center"/>
          </w:tcPr>
          <w:p w14:paraId="01F625FB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BC7E1" w14:textId="57D9601F" w:rsidR="007C4FE6" w:rsidRPr="00B86DDE" w:rsidRDefault="000D5935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7C4FE6" w:rsidRPr="00B86DDE" w14:paraId="1B45ADE0" w14:textId="77777777" w:rsidTr="00C77A9C">
        <w:tc>
          <w:tcPr>
            <w:tcW w:w="4320" w:type="dxa"/>
            <w:vAlign w:val="center"/>
          </w:tcPr>
          <w:p w14:paraId="6784CB7E" w14:textId="77777777" w:rsidR="007C4FE6" w:rsidRPr="00B86DDE" w:rsidRDefault="007C4FE6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7F8506" w14:textId="223E5444" w:rsidR="007C4FE6" w:rsidRPr="00A83B17" w:rsidRDefault="000D5935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4128A" w:rsidRPr="00041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173" w:type="dxa"/>
          </w:tcPr>
          <w:p w14:paraId="731F38BA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D03A06" w14:textId="1EA05929" w:rsidR="007C4FE6" w:rsidRPr="00B86DD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6,</w:t>
            </w:r>
            <w:r w:rsidR="000D5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9106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vAlign w:val="center"/>
          </w:tcPr>
          <w:p w14:paraId="424EB4CC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ACDEC" w14:textId="46E441C6" w:rsidR="007C4FE6" w:rsidRPr="00A83B17" w:rsidRDefault="00412AC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12A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D5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12A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D5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386</w:t>
            </w:r>
          </w:p>
        </w:tc>
        <w:tc>
          <w:tcPr>
            <w:tcW w:w="169" w:type="dxa"/>
            <w:vAlign w:val="center"/>
          </w:tcPr>
          <w:p w14:paraId="623AD270" w14:textId="77777777" w:rsidR="007C4FE6" w:rsidRPr="00B86DD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A80E9F" w14:textId="7A9FCF88" w:rsidR="007C4FE6" w:rsidRPr="00B86DDE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</w:t>
            </w:r>
            <w:r w:rsidR="000D5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260F1" w:rsidRPr="00B86DDE" w14:paraId="51C53093" w14:textId="77777777" w:rsidTr="001260F1">
        <w:tc>
          <w:tcPr>
            <w:tcW w:w="4320" w:type="dxa"/>
            <w:vAlign w:val="center"/>
          </w:tcPr>
          <w:p w14:paraId="40FA95D2" w14:textId="77777777" w:rsidR="001260F1" w:rsidRPr="00B86DDE" w:rsidRDefault="001260F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5270BA" w14:textId="77777777" w:rsidR="001260F1" w:rsidRPr="0004128A" w:rsidRDefault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DBB8ECD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F621248" w14:textId="77777777" w:rsidR="001260F1" w:rsidRPr="00B86DDE" w:rsidRDefault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50643CC1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</w:tcPr>
          <w:p w14:paraId="307BA7D5" w14:textId="77777777" w:rsidR="001260F1" w:rsidRPr="00412ACD" w:rsidRDefault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12E2698D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F81187" w14:textId="77777777" w:rsidR="001260F1" w:rsidRPr="00B86DDE" w:rsidRDefault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0F1" w:rsidRPr="00B86DDE" w14:paraId="021E40F9" w14:textId="77777777" w:rsidTr="001260F1">
        <w:tc>
          <w:tcPr>
            <w:tcW w:w="4320" w:type="dxa"/>
            <w:vAlign w:val="center"/>
          </w:tcPr>
          <w:p w14:paraId="58D269A9" w14:textId="77777777" w:rsidR="001260F1" w:rsidRDefault="001260F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ค้างจ่าย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รวมอยู่ในเจ้าหนี้หมุนเวียนอื่น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  <w:p w14:paraId="551DC8D0" w14:textId="1B2C6A10" w:rsidR="001260F1" w:rsidRPr="00B86DDE" w:rsidRDefault="00CC0810" w:rsidP="00CC0810">
            <w:pPr>
              <w:ind w:right="-36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080" w:type="dxa"/>
          </w:tcPr>
          <w:p w14:paraId="72ADC766" w14:textId="77777777" w:rsidR="001260F1" w:rsidRPr="0004128A" w:rsidRDefault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0FC78D38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center"/>
          </w:tcPr>
          <w:p w14:paraId="758145E1" w14:textId="77777777" w:rsidR="001260F1" w:rsidRPr="00B86DDE" w:rsidRDefault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B62ACD7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138DA7B9" w14:textId="77777777" w:rsidR="001260F1" w:rsidRPr="00412ACD" w:rsidRDefault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3C68222C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center"/>
          </w:tcPr>
          <w:p w14:paraId="01F3D425" w14:textId="77777777" w:rsidR="001260F1" w:rsidRPr="00B86DDE" w:rsidRDefault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60F1" w:rsidRPr="00B86DDE" w14:paraId="29515A2F" w14:textId="77777777">
        <w:tc>
          <w:tcPr>
            <w:tcW w:w="4320" w:type="dxa"/>
            <w:vAlign w:val="center"/>
          </w:tcPr>
          <w:p w14:paraId="05BEF41A" w14:textId="3D9B6389" w:rsidR="001260F1" w:rsidRPr="00B86DDE" w:rsidRDefault="001260F1" w:rsidP="001260F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9A7411F" w14:textId="6A823969" w:rsidR="001260F1" w:rsidRPr="0004128A" w:rsidRDefault="001260F1" w:rsidP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E3D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3" w:type="dxa"/>
          </w:tcPr>
          <w:p w14:paraId="7079FFA8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1351D636" w14:textId="4BB6CB8F" w:rsidR="001260F1" w:rsidRPr="00B86DDE" w:rsidRDefault="000D5935" w:rsidP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45939D2C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4B018CBB" w14:textId="22BB525C" w:rsidR="001260F1" w:rsidRPr="00412ACD" w:rsidRDefault="001260F1" w:rsidP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D59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9" w:type="dxa"/>
            <w:vAlign w:val="center"/>
          </w:tcPr>
          <w:p w14:paraId="1580C36B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center"/>
          </w:tcPr>
          <w:p w14:paraId="07D59F6A" w14:textId="0F5C0EAE" w:rsidR="001260F1" w:rsidRPr="00B86DDE" w:rsidRDefault="001260F1" w:rsidP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0D593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260F1" w:rsidRPr="00B86DDE" w14:paraId="2E5ACE8B" w14:textId="77777777" w:rsidTr="00376469">
        <w:tc>
          <w:tcPr>
            <w:tcW w:w="4320" w:type="dxa"/>
            <w:vAlign w:val="center"/>
          </w:tcPr>
          <w:p w14:paraId="710F2EFE" w14:textId="3D856528" w:rsidR="001260F1" w:rsidRPr="00B86DDE" w:rsidRDefault="001260F1" w:rsidP="001260F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8AAD26" w14:textId="0FBF756D" w:rsidR="001260F1" w:rsidRPr="0004128A" w:rsidRDefault="00BC4B77" w:rsidP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173" w:type="dxa"/>
          </w:tcPr>
          <w:p w14:paraId="592173C7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38590" w14:textId="24AE3F04" w:rsidR="001260F1" w:rsidRPr="00B86DDE" w:rsidRDefault="009E3DC1" w:rsidP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B26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3" w:type="dxa"/>
            <w:vAlign w:val="center"/>
          </w:tcPr>
          <w:p w14:paraId="4C07D135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62F1CDAC" w14:textId="51B09955" w:rsidR="001260F1" w:rsidRPr="00412ACD" w:rsidRDefault="000D5935" w:rsidP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2,277</w:t>
            </w:r>
          </w:p>
        </w:tc>
        <w:tc>
          <w:tcPr>
            <w:tcW w:w="169" w:type="dxa"/>
            <w:vAlign w:val="center"/>
          </w:tcPr>
          <w:p w14:paraId="716C1D24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A6F03A" w14:textId="15DC101E" w:rsidR="001260F1" w:rsidRPr="00B86DDE" w:rsidRDefault="000D5935" w:rsidP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1260F1" w:rsidRPr="00B86DDE" w14:paraId="02FBFEA3" w14:textId="77777777" w:rsidTr="00376469">
        <w:tc>
          <w:tcPr>
            <w:tcW w:w="4320" w:type="dxa"/>
            <w:vAlign w:val="center"/>
          </w:tcPr>
          <w:p w14:paraId="67D36C03" w14:textId="132160FD" w:rsidR="001260F1" w:rsidRPr="00B86DDE" w:rsidRDefault="001260F1" w:rsidP="001260F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3A674" w14:textId="78A5F066" w:rsidR="001260F1" w:rsidRPr="0004128A" w:rsidRDefault="00BC4B77" w:rsidP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260F1" w:rsidRPr="00041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173" w:type="dxa"/>
          </w:tcPr>
          <w:p w14:paraId="1C75712E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83BEA9" w14:textId="5E1AA70A" w:rsidR="001260F1" w:rsidRPr="00B86DDE" w:rsidRDefault="001260F1" w:rsidP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="001B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CB26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vAlign w:val="center"/>
          </w:tcPr>
          <w:p w14:paraId="39364824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A5262" w14:textId="6D29F36E" w:rsidR="001260F1" w:rsidRPr="00412ACD" w:rsidRDefault="000D5935" w:rsidP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260F1" w:rsidRPr="00412A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169" w:type="dxa"/>
            <w:vAlign w:val="center"/>
          </w:tcPr>
          <w:p w14:paraId="59B77A7A" w14:textId="77777777" w:rsidR="001260F1" w:rsidRPr="00B86DDE" w:rsidRDefault="001260F1" w:rsidP="001260F1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E28457" w14:textId="7017E365" w:rsidR="001260F1" w:rsidRPr="00B86DDE" w:rsidRDefault="001B4A02" w:rsidP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260F1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260F1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260F1" w:rsidRPr="00B86DDE" w14:paraId="33095329" w14:textId="77777777" w:rsidTr="00376469">
        <w:tc>
          <w:tcPr>
            <w:tcW w:w="4320" w:type="dxa"/>
            <w:vAlign w:val="center"/>
          </w:tcPr>
          <w:p w14:paraId="07A6DB5F" w14:textId="77777777" w:rsidR="001260F1" w:rsidRPr="00B86DDE" w:rsidRDefault="001260F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3A7C11" w14:textId="77777777" w:rsidR="001260F1" w:rsidRPr="0004128A" w:rsidRDefault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09B666A1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58BE8C9" w14:textId="77777777" w:rsidR="001260F1" w:rsidRPr="00B86DDE" w:rsidRDefault="001260F1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536E26A2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</w:tcPr>
          <w:p w14:paraId="43CCF6DC" w14:textId="77777777" w:rsidR="001260F1" w:rsidRPr="00412ACD" w:rsidRDefault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29271FE1" w14:textId="77777777" w:rsidR="001260F1" w:rsidRPr="00B86DDE" w:rsidRDefault="001260F1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CFEB8ED" w14:textId="77777777" w:rsidR="001260F1" w:rsidRPr="00B86DDE" w:rsidRDefault="001260F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9C9980" w14:textId="526BB928" w:rsidR="00CA5622" w:rsidRPr="00B86DDE" w:rsidRDefault="00CA5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347EFD60" w14:textId="77777777" w:rsidR="00085403" w:rsidRPr="00B86DDE" w:rsidRDefault="0008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38CC222A" w14:textId="77777777" w:rsidR="00085403" w:rsidRPr="00B86DDE" w:rsidRDefault="0008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2C4BFA2A" w14:textId="1EAD27F2" w:rsidR="00085403" w:rsidRPr="00835B09" w:rsidRDefault="002A13C1" w:rsidP="00D85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</w:pP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lastRenderedPageBreak/>
        <w:t>ยอดคงเหลือของเงินกู้ยืมระยะสั้น</w:t>
      </w:r>
      <w:r w:rsidR="007F5CEC" w:rsidRPr="00835B09">
        <w:rPr>
          <w:rFonts w:asciiTheme="majorBidi" w:eastAsia="Malgun Gothic" w:hAnsiTheme="majorBidi" w:cstheme="majorBidi" w:hint="cs"/>
          <w:color w:val="000000"/>
          <w:spacing w:val="-2"/>
          <w:sz w:val="28"/>
          <w:szCs w:val="28"/>
          <w:cs/>
        </w:rPr>
        <w:t>กับบุคคล</w:t>
      </w: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 xml:space="preserve">ที่เกี่ยวข้องกัน ณ วันที่ </w:t>
      </w: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31</w:t>
      </w: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2568</w:t>
      </w: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 xml:space="preserve"> และ </w:t>
      </w: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2567</w:t>
      </w:r>
      <w:r w:rsidR="007F5CEC" w:rsidRPr="00835B09">
        <w:rPr>
          <w:rFonts w:asciiTheme="majorBidi" w:eastAsia="Malgun Gothic" w:hAnsiTheme="majorBidi" w:cstheme="majorBidi" w:hint="cs"/>
          <w:color w:val="000000"/>
          <w:spacing w:val="-2"/>
          <w:sz w:val="28"/>
          <w:szCs w:val="28"/>
          <w:cs/>
        </w:rPr>
        <w:t xml:space="preserve"> </w:t>
      </w:r>
      <w:r w:rsidRPr="00835B09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>รวมถึงการเคลื่อนไหวของเงินกู้ยืมระยะสั้นดังกล่าวมีรายละเอียดดังนี้</w:t>
      </w:r>
    </w:p>
    <w:p w14:paraId="29E2581D" w14:textId="77777777" w:rsidR="00085403" w:rsidRPr="00B86DDE" w:rsidRDefault="0008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cs/>
        </w:rPr>
      </w:pPr>
    </w:p>
    <w:tbl>
      <w:tblPr>
        <w:tblW w:w="89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89"/>
        <w:gridCol w:w="1109"/>
        <w:gridCol w:w="91"/>
        <w:gridCol w:w="1096"/>
        <w:gridCol w:w="93"/>
        <w:gridCol w:w="1155"/>
        <w:gridCol w:w="130"/>
        <w:gridCol w:w="1137"/>
        <w:gridCol w:w="126"/>
        <w:gridCol w:w="1163"/>
      </w:tblGrid>
      <w:tr w:rsidR="00546963" w:rsidRPr="00B86DDE" w14:paraId="7BBFB378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597A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60AE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85D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49DE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9A93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46963" w:rsidRPr="00B86DDE" w14:paraId="774A768C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FA09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CD10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B595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D5A5" w14:textId="77777777" w:rsidR="00546963" w:rsidRPr="00B86DDE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1DD7A" w14:textId="06451C89" w:rsidR="00546963" w:rsidRPr="00B86DDE" w:rsidRDefault="006F3B51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E94010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</w:p>
        </w:tc>
      </w:tr>
      <w:tr w:rsidR="00E868F3" w:rsidRPr="00B86DDE" w14:paraId="1264A143" w14:textId="77777777" w:rsidTr="00546963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2C1E8" w14:textId="27A7716F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D499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9BA0B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ร้อยละต่อปี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DDEA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C44F8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  <w:t xml:space="preserve">1 </w:t>
            </w:r>
          </w:p>
          <w:p w14:paraId="24680A0B" w14:textId="4699EAD5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655FCAC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B208F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F22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1B049" w14:textId="3E176751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</w:tr>
      <w:tr w:rsidR="00E868F3" w:rsidRPr="00B86DDE" w14:paraId="01EA9C69" w14:textId="77777777" w:rsidTr="00546963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B386B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39BD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3CB78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A332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E7E85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0B8877C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291B7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E204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76056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9584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3FAD5E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</w:tr>
      <w:tr w:rsidR="00E868F3" w:rsidRPr="00B86DDE" w14:paraId="7FCE7B49" w14:textId="77777777" w:rsidTr="008E4F56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07F1088" w14:textId="732B3062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="007F65CB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7F65CB" w:rsidRPr="007F65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65CB" w:rsidRPr="007F6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7F65CB" w:rsidRPr="007F65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65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F65CB" w:rsidRPr="007F65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AA0793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7EE6" w14:textId="218C1153" w:rsidR="00E868F3" w:rsidRPr="00B86DDE" w:rsidRDefault="00121246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</w:t>
            </w:r>
            <w:r w:rsidR="00E868F3"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.00 - 8.90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17FF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B4E54" w14:textId="71586BA3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52,002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B4E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C1A31" w14:textId="62BA52C6" w:rsidR="00E868F3" w:rsidRPr="00B86DDE" w:rsidRDefault="00FE5FCC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FE5FCC">
              <w:rPr>
                <w:rFonts w:asciiTheme="majorBidi" w:eastAsia="Malgun Gothic" w:hAnsiTheme="majorBidi" w:cstheme="majorBidi"/>
                <w:sz w:val="28"/>
                <w:szCs w:val="28"/>
              </w:rPr>
              <w:t>9,093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C61B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DE0D5" w14:textId="32681D3A" w:rsidR="00E868F3" w:rsidRPr="00B86DDE" w:rsidRDefault="005F1BFD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F1BFD">
              <w:rPr>
                <w:rFonts w:asciiTheme="majorBidi" w:eastAsia="Malgun Gothic" w:hAnsiTheme="majorBidi" w:cstheme="majorBidi"/>
                <w:sz w:val="28"/>
                <w:szCs w:val="28"/>
              </w:rPr>
              <w:t>(53,442)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424B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F4E9" w14:textId="16DE9088" w:rsidR="00E868F3" w:rsidRPr="00B86DDE" w:rsidRDefault="00E7168B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7168B">
              <w:rPr>
                <w:rFonts w:asciiTheme="majorBidi" w:eastAsia="Malgun Gothic" w:hAnsiTheme="majorBidi" w:cstheme="majorBidi"/>
                <w:sz w:val="28"/>
                <w:szCs w:val="28"/>
              </w:rPr>
              <w:t>7,653</w:t>
            </w:r>
          </w:p>
        </w:tc>
      </w:tr>
      <w:tr w:rsidR="00E868F3" w:rsidRPr="00B86DDE" w14:paraId="77EB8927" w14:textId="77777777" w:rsidTr="008E4F56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F5CAE42" w14:textId="34BF3A4A" w:rsidR="00E868F3" w:rsidRPr="00B86DDE" w:rsidRDefault="00B13312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95F4DE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A8CA" w14:textId="5CA3B180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137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A985" w14:textId="3415FC52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3A7F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230" w14:textId="5E34AADA" w:rsidR="00E868F3" w:rsidRPr="00B86DDE" w:rsidRDefault="00FE5FCC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FE5FC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9,093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29D2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6217B" w14:textId="37892088" w:rsidR="00E868F3" w:rsidRPr="00B86DDE" w:rsidRDefault="005F1BFD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5F1BFD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(53,442)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1B09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D20AE" w14:textId="737E591A" w:rsidR="00E868F3" w:rsidRPr="00B86DDE" w:rsidRDefault="00E7168B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E7168B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7,653</w:t>
            </w:r>
          </w:p>
        </w:tc>
      </w:tr>
      <w:tr w:rsidR="00E868F3" w:rsidRPr="00B86DDE" w14:paraId="5AE8E0C5" w14:textId="77777777" w:rsidTr="007E4771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41F" w14:textId="482971DD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62EA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9A0D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C60E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B1DF0D" w14:textId="5E50430F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D90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7FC8B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F329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7742F6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B3C1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0CCB87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E868F3" w:rsidRPr="00B86DDE" w14:paraId="2DF93EFB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7AC2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2FEF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3EE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DC77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99441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868F3" w:rsidRPr="00B86DDE" w14:paraId="03F4DBC1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F3F5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D08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97D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F42F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B7F06" w14:textId="3E176F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8F3" w:rsidRPr="00B86DDE" w14:paraId="563F76B7" w14:textId="77777777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F3508" w14:textId="6B1C704C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5D67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62F07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ร้อยละต่อปี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70E1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44C43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  <w:t xml:space="preserve">1 </w:t>
            </w:r>
          </w:p>
          <w:p w14:paraId="01735295" w14:textId="7CDE55D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Pr="00B86DDE"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033DEA4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1227B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9303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8BB1F" w14:textId="4305582A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</w:tr>
      <w:tr w:rsidR="00E868F3" w:rsidRPr="00B86DDE" w14:paraId="66E21161" w14:textId="77777777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A3E3E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C2B8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4B96E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675C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C0951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74E3A8C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8E9B1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2D88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D16232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DCF4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9266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algun Gothic" w:hAnsiTheme="majorBidi" w:cstheme="majorBidi"/>
                <w:spacing w:val="-6"/>
                <w:sz w:val="28"/>
                <w:szCs w:val="28"/>
              </w:rPr>
            </w:pPr>
          </w:p>
        </w:tc>
      </w:tr>
      <w:tr w:rsidR="00FC7B14" w:rsidRPr="00B86DDE" w14:paraId="5969E524" w14:textId="77777777" w:rsidTr="00153742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9C1B4A5" w14:textId="2F959345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="007F65CB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7F65CB" w:rsidRPr="007F65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65CB" w:rsidRPr="007F6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7F65CB" w:rsidRPr="007F65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65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F65CB" w:rsidRPr="007F65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3BE1D3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4B38" w14:textId="5954A1AD" w:rsidR="00FC7B14" w:rsidRPr="00B86DDE" w:rsidRDefault="008D72A3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6.00 - </w:t>
            </w:r>
            <w:r w:rsidR="00FC7B14"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8EF1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D8719" w14:textId="1E8A22A2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44,802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91DE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CA593" w14:textId="428DA5B3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CD2915">
              <w:rPr>
                <w:rFonts w:asciiTheme="majorBidi" w:eastAsia="Malgun Gothic" w:hAnsiTheme="majorBidi" w:cstheme="majorBidi"/>
                <w:sz w:val="28"/>
                <w:szCs w:val="28"/>
              </w:rPr>
              <w:t>7,293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86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14E57" w14:textId="35628B43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FC7B14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(46,942)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5670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C0A0A" w14:textId="4B491896" w:rsidR="00FC7B14" w:rsidRPr="00B86DDE" w:rsidRDefault="00153742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153742">
              <w:rPr>
                <w:rFonts w:asciiTheme="majorBidi" w:eastAsia="Malgun Gothic" w:hAnsiTheme="majorBidi" w:cstheme="majorBidi"/>
                <w:sz w:val="28"/>
                <w:szCs w:val="28"/>
              </w:rPr>
              <w:t>5,153</w:t>
            </w:r>
          </w:p>
        </w:tc>
      </w:tr>
      <w:tr w:rsidR="00FC7B14" w:rsidRPr="00B86DDE" w14:paraId="70A4BA28" w14:textId="77777777" w:rsidTr="00153742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E88892B" w14:textId="32D76FC6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031075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5089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9787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ABDFB" w14:textId="59798A73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18E7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34424" w14:textId="20FA0229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CD291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7,293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3F9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5C874" w14:textId="20856534" w:rsidR="00FC7B14" w:rsidRPr="00FC7B14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FC7B14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 xml:space="preserve"> (46,942)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F18B" w14:textId="77777777" w:rsidR="00FC7B14" w:rsidRPr="00B86DDE" w:rsidRDefault="00FC7B14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2E73" w14:textId="018F884E" w:rsidR="00FC7B14" w:rsidRPr="00B86DDE" w:rsidRDefault="00153742" w:rsidP="00FC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15374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5,153</w:t>
            </w:r>
          </w:p>
        </w:tc>
      </w:tr>
      <w:tr w:rsidR="00E868F3" w:rsidRPr="00B86DDE" w14:paraId="5323FE7D" w14:textId="77777777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7C33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B17B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8664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6179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58532C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543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7FD2DC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FB65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611161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9F36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CC6D0" w14:textId="77777777" w:rsidR="00E868F3" w:rsidRPr="00B86DDE" w:rsidRDefault="00E868F3" w:rsidP="00E8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</w:tbl>
    <w:p w14:paraId="11946238" w14:textId="77777777" w:rsidR="001A11ED" w:rsidRPr="0099338A" w:rsidRDefault="001A11ED" w:rsidP="001A11ED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36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99338A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ภาระค้ำประกันกับกิจการที่เกี่ยวข้องกัน</w:t>
      </w:r>
    </w:p>
    <w:p w14:paraId="723D5B52" w14:textId="208094CA" w:rsidR="001A11ED" w:rsidRPr="00B86DDE" w:rsidRDefault="001A11ED" w:rsidP="001A11ED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99338A">
        <w:rPr>
          <w:rFonts w:asciiTheme="majorBidi" w:eastAsia="Malgun Gothic" w:hAnsiTheme="majorBidi" w:cstheme="majorBidi"/>
          <w:sz w:val="28"/>
          <w:cs/>
          <w:lang w:val="en-US"/>
        </w:rPr>
        <w:t>บริษัทมีภาระการค้ำประกัน</w:t>
      </w:r>
      <w:r w:rsidR="00FB4FE3">
        <w:rPr>
          <w:rFonts w:asciiTheme="majorBidi" w:eastAsia="Malgun Gothic" w:hAnsiTheme="majorBidi" w:cstheme="majorBidi" w:hint="cs"/>
          <w:sz w:val="28"/>
          <w:cs/>
          <w:lang w:val="en-US"/>
        </w:rPr>
        <w:t>ให้</w:t>
      </w:r>
      <w:r w:rsidRPr="0099338A">
        <w:rPr>
          <w:rFonts w:asciiTheme="majorBidi" w:eastAsia="Malgun Gothic" w:hAnsiTheme="majorBidi" w:cstheme="majorBidi"/>
          <w:sz w:val="28"/>
          <w:cs/>
          <w:lang w:val="en-US"/>
        </w:rPr>
        <w:t>กับกิจการที่เกี่ยวข้องกันตามที่กล่าวไว้ในหมายเหตุประกอบ</w:t>
      </w:r>
      <w:r w:rsidR="00A923F1">
        <w:rPr>
          <w:rFonts w:asciiTheme="majorBidi" w:eastAsia="Malgun Gothic" w:hAnsiTheme="majorBidi" w:cstheme="majorBidi" w:hint="cs"/>
          <w:sz w:val="28"/>
          <w:cs/>
          <w:lang w:val="en-US"/>
        </w:rPr>
        <w:t>งบ</w:t>
      </w:r>
      <w:r w:rsidRPr="0099338A">
        <w:rPr>
          <w:rFonts w:asciiTheme="majorBidi" w:eastAsia="Malgun Gothic" w:hAnsiTheme="majorBidi" w:cstheme="majorBidi"/>
          <w:sz w:val="28"/>
          <w:cs/>
          <w:lang w:val="en-US"/>
        </w:rPr>
        <w:t xml:space="preserve">การเงิน ข้อ </w:t>
      </w:r>
      <w:r w:rsidR="00E006D7" w:rsidRPr="0099338A">
        <w:rPr>
          <w:rFonts w:asciiTheme="majorBidi" w:eastAsia="Malgun Gothic" w:hAnsiTheme="majorBidi" w:cstheme="majorBidi"/>
          <w:sz w:val="28"/>
          <w:lang w:val="en-US"/>
        </w:rPr>
        <w:t>17</w:t>
      </w:r>
    </w:p>
    <w:p w14:paraId="47DEDBBD" w14:textId="77777777" w:rsidR="00DE1620" w:rsidRPr="00B86DDE" w:rsidRDefault="00DE1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5F765A49" w14:textId="4D516D67" w:rsidR="00FD4A42" w:rsidRPr="00B86DDE" w:rsidRDefault="00FD4A42" w:rsidP="00FD4A4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 xml:space="preserve">ข้อมูลเพิ่มเติมเกี่ยวกับกระแสเงินสด </w:t>
      </w:r>
    </w:p>
    <w:p w14:paraId="4565A9E7" w14:textId="58DA2492" w:rsidR="00A07500" w:rsidRPr="00B86DDE" w:rsidRDefault="00FD0EFA" w:rsidP="001A11E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450" w:hanging="45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lang w:val="en-US"/>
        </w:rPr>
        <w:t>6.1</w:t>
      </w:r>
      <w:r w:rsidR="001A11ED" w:rsidRPr="00B86DDE">
        <w:rPr>
          <w:rFonts w:asciiTheme="majorBidi" w:eastAsia="Malgun Gothic" w:hAnsiTheme="majorBidi" w:cstheme="majorBidi"/>
          <w:sz w:val="28"/>
          <w:lang w:val="en-US"/>
        </w:rPr>
        <w:t xml:space="preserve">   </w:t>
      </w:r>
      <w:r w:rsidR="00A07500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เงินสดและรายการเทียบเท่าเงินสด ณ วันที่ </w:t>
      </w:r>
      <w:r w:rsidR="00B66E7C" w:rsidRPr="00B86DDE">
        <w:rPr>
          <w:rFonts w:asciiTheme="majorBidi" w:eastAsia="Malgun Gothic" w:hAnsiTheme="majorBidi" w:cstheme="majorBidi"/>
          <w:sz w:val="28"/>
          <w:lang w:val="en-US"/>
        </w:rPr>
        <w:t>31</w:t>
      </w:r>
      <w:r w:rsidR="00A07500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ธันวาคม </w:t>
      </w:r>
      <w:r w:rsidR="00B66E7C" w:rsidRPr="00B86DDE">
        <w:rPr>
          <w:rFonts w:asciiTheme="majorBidi" w:eastAsia="Malgun Gothic" w:hAnsiTheme="majorBidi" w:cstheme="majorBidi"/>
          <w:sz w:val="28"/>
          <w:lang w:val="en-US"/>
        </w:rPr>
        <w:t>2568</w:t>
      </w:r>
      <w:r w:rsidR="00A07500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และ </w:t>
      </w:r>
      <w:r w:rsidR="00B66E7C" w:rsidRPr="00B86DDE">
        <w:rPr>
          <w:rFonts w:asciiTheme="majorBidi" w:eastAsia="Malgun Gothic" w:hAnsiTheme="majorBidi" w:cstheme="majorBidi"/>
          <w:sz w:val="28"/>
          <w:lang w:val="en-US"/>
        </w:rPr>
        <w:t>2567</w:t>
      </w:r>
      <w:r w:rsidR="00A07500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ประกอบด้วย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260"/>
      </w:tblGrid>
      <w:tr w:rsidR="00A4318B" w:rsidRPr="00B86DDE" w14:paraId="54B8DDFC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5E9182" w14:textId="77777777" w:rsidR="00A4318B" w:rsidRPr="00B86DDE" w:rsidRDefault="00A4318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0D2C9" w14:textId="77777777" w:rsidR="00A4318B" w:rsidRPr="00B86DDE" w:rsidRDefault="00A4318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34973" w14:textId="77777777" w:rsidR="00A4318B" w:rsidRPr="00B86DDE" w:rsidRDefault="00A4318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5B836" w14:textId="77777777" w:rsidR="00A4318B" w:rsidRPr="00B86DDE" w:rsidRDefault="00A4318B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lang w:val="en-GB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A4318B" w:rsidRPr="00B86DDE" w14:paraId="26FAD60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28FBD1" w14:textId="77777777" w:rsidR="00A4318B" w:rsidRPr="00B86DDE" w:rsidRDefault="00A4318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150A6" w14:textId="77777777" w:rsidR="00A4318B" w:rsidRPr="00B86DDE" w:rsidRDefault="00A4318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FD455" w14:textId="77777777" w:rsidR="00A4318B" w:rsidRPr="00B86DDE" w:rsidRDefault="00A4318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D1AD87" w14:textId="77777777" w:rsidR="00A4318B" w:rsidRPr="00B86DDE" w:rsidRDefault="00A4318B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18B" w:rsidRPr="00B86DDE" w14:paraId="18256D01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F2B1E5" w14:textId="77777777" w:rsidR="00A4318B" w:rsidRPr="00B86DDE" w:rsidRDefault="00A4318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FA417" w14:textId="77777777" w:rsidR="00A4318B" w:rsidRPr="00B86DDE" w:rsidRDefault="00A431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6D09C" w14:textId="77777777" w:rsidR="00A4318B" w:rsidRPr="00B86DDE" w:rsidRDefault="00A431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DCABD" w14:textId="77777777" w:rsidR="00A4318B" w:rsidRPr="00B86DDE" w:rsidRDefault="00A431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774E0" w14:textId="77777777" w:rsidR="00A4318B" w:rsidRPr="00B86DDE" w:rsidRDefault="00A431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B8267" w14:textId="77777777" w:rsidR="00A4318B" w:rsidRPr="00B86DDE" w:rsidRDefault="00A431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678C4" w14:textId="77777777" w:rsidR="00A4318B" w:rsidRPr="00B86DDE" w:rsidRDefault="00A431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3DEC1" w14:textId="77777777" w:rsidR="00A4318B" w:rsidRPr="00B86DDE" w:rsidRDefault="00A431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F34D8" w:rsidRPr="00B86DDE" w14:paraId="1012D9A1" w14:textId="77777777" w:rsidTr="0029664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D37F80" w14:textId="77777777" w:rsidR="003F34D8" w:rsidRPr="00B86DDE" w:rsidRDefault="003F34D8" w:rsidP="003F34D8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F3DEC" w14:textId="347E0E86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75A48" w14:textId="77777777" w:rsidR="003F34D8" w:rsidRPr="00B86DDE" w:rsidRDefault="003F34D8" w:rsidP="003F34D8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F43F1" w14:textId="0FF94199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FE2879" w14:textId="77777777" w:rsidR="003F34D8" w:rsidRPr="00B86DDE" w:rsidRDefault="003F34D8" w:rsidP="003F34D8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3A571" w14:textId="5BF06AB5" w:rsidR="003F34D8" w:rsidRPr="00B86DDE" w:rsidRDefault="003F34D8" w:rsidP="003F34D8">
            <w:pPr>
              <w:tabs>
                <w:tab w:val="decimal" w:pos="1074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CEA0B8" w14:textId="77777777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85CF4" w14:textId="44C01AEA" w:rsidR="003F34D8" w:rsidRPr="00B86DDE" w:rsidRDefault="003F34D8" w:rsidP="003F34D8">
            <w:pPr>
              <w:tabs>
                <w:tab w:val="decimal" w:pos="1173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3F34D8" w:rsidRPr="00B86DDE" w14:paraId="0776342B" w14:textId="77777777" w:rsidTr="0029664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33B8ED" w14:textId="6C6E6673" w:rsidR="003F34D8" w:rsidRPr="00B86DDE" w:rsidRDefault="003F34D8" w:rsidP="003F34D8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4A21DB" w14:textId="07AE139B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</w:t>
            </w:r>
            <w:r w:rsidR="00387B14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1AC84" w14:textId="77777777" w:rsidR="003F34D8" w:rsidRPr="00B86DDE" w:rsidRDefault="003F34D8" w:rsidP="003F34D8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443B9C" w14:textId="7BE90AE9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5B79">
              <w:rPr>
                <w:rFonts w:asciiTheme="majorBidi" w:hAnsiTheme="majorBidi" w:cstheme="majorBidi"/>
                <w:sz w:val="28"/>
                <w:szCs w:val="28"/>
              </w:rPr>
              <w:t>5,941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AFD305" w14:textId="77777777" w:rsidR="003F34D8" w:rsidRPr="00B86DDE" w:rsidRDefault="003F34D8" w:rsidP="003F34D8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3F50B1" w14:textId="0607F29A" w:rsidR="003F34D8" w:rsidRPr="00B86DDE" w:rsidRDefault="003F34D8" w:rsidP="003F34D8">
            <w:pPr>
              <w:tabs>
                <w:tab w:val="decimal" w:pos="1074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94,9</w:t>
            </w:r>
            <w:r w:rsidR="00387B1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07631B" w14:textId="77777777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71BD40" w14:textId="57ECF09E" w:rsidR="003F34D8" w:rsidRPr="00B86DDE" w:rsidRDefault="003F34D8" w:rsidP="003F34D8">
            <w:pPr>
              <w:tabs>
                <w:tab w:val="decimal" w:pos="1173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30"/>
                <w:szCs w:val="30"/>
              </w:rPr>
              <w:t>24,832</w:t>
            </w:r>
          </w:p>
        </w:tc>
      </w:tr>
      <w:tr w:rsidR="003F34D8" w:rsidRPr="00B86DDE" w14:paraId="3E58B477" w14:textId="77777777" w:rsidTr="0029664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EE696F" w14:textId="625D2D21" w:rsidR="003F34D8" w:rsidRPr="00B86DDE" w:rsidRDefault="003F34D8" w:rsidP="003F34D8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F98C5" w14:textId="31A22CEF" w:rsidR="003F34D8" w:rsidRPr="00B86DDE" w:rsidRDefault="00387B14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278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A4A86A" w14:textId="77777777" w:rsidR="003F34D8" w:rsidRPr="00B86DDE" w:rsidRDefault="003F34D8" w:rsidP="003F34D8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DDC518" w14:textId="4716931E" w:rsidR="003F34D8" w:rsidRPr="00B86DDE" w:rsidRDefault="000570B3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F34D8" w:rsidRPr="00B86DDE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DF1AB6" w14:textId="77777777" w:rsidR="003F34D8" w:rsidRPr="00B86DDE" w:rsidRDefault="003F34D8" w:rsidP="003F34D8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108EA9" w14:textId="586BCADA" w:rsidR="003F34D8" w:rsidRPr="00B86DDE" w:rsidRDefault="00387B14" w:rsidP="003F34D8">
            <w:pPr>
              <w:tabs>
                <w:tab w:val="decimal" w:pos="1074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327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3DBB5D" w14:textId="77777777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49D40D" w14:textId="43E5CD80" w:rsidR="003F34D8" w:rsidRPr="00B86DDE" w:rsidRDefault="003F34D8" w:rsidP="003F34D8">
            <w:pPr>
              <w:tabs>
                <w:tab w:val="decimal" w:pos="1173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3F34D8" w:rsidRPr="00B86DDE" w14:paraId="3ACA5E4B" w14:textId="77777777" w:rsidTr="0029664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B502DC" w14:textId="2B9945CC" w:rsidR="003F34D8" w:rsidRPr="00B86DDE" w:rsidRDefault="003F34D8" w:rsidP="003F34D8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3B8AA3" w14:textId="7297AF81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426B73" w14:textId="77777777" w:rsidR="003F34D8" w:rsidRPr="00B86DDE" w:rsidRDefault="003F34D8" w:rsidP="003F34D8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10B9F" w14:textId="35C80091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79B85" w14:textId="77777777" w:rsidR="003F34D8" w:rsidRPr="00B86DDE" w:rsidRDefault="003F34D8" w:rsidP="003F34D8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5FF1A" w14:textId="5885EC53" w:rsidR="003F34D8" w:rsidRPr="00B86DDE" w:rsidRDefault="003F34D8" w:rsidP="003F34D8">
            <w:pPr>
              <w:tabs>
                <w:tab w:val="decimal" w:pos="1074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874B7" w14:textId="77777777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E27C60" w14:textId="6209889B" w:rsidR="003F34D8" w:rsidRPr="00B86DDE" w:rsidRDefault="003F34D8" w:rsidP="003F34D8">
            <w:pPr>
              <w:tabs>
                <w:tab w:val="decimal" w:pos="1173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F34D8" w:rsidRPr="00B86DDE" w14:paraId="55513654" w14:textId="77777777" w:rsidTr="0029664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80374F" w14:textId="58236870" w:rsidR="003F34D8" w:rsidRPr="00B86DDE" w:rsidRDefault="003F34D8" w:rsidP="003F34D8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68CBF" w14:textId="616A62BB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233F5" w14:textId="77777777" w:rsidR="003F34D8" w:rsidRPr="00B86DDE" w:rsidRDefault="003F34D8" w:rsidP="003F34D8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F01D29" w14:textId="296BE387" w:rsidR="003F34D8" w:rsidRPr="00B86DDE" w:rsidRDefault="009C15B1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BA1F6" w14:textId="77777777" w:rsidR="003F34D8" w:rsidRPr="00B86DDE" w:rsidRDefault="003F34D8" w:rsidP="003F34D8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11BB5" w14:textId="187BF02D" w:rsidR="003F34D8" w:rsidRPr="00B86DDE" w:rsidRDefault="00164070" w:rsidP="003F34D8">
            <w:pPr>
              <w:tabs>
                <w:tab w:val="decimal" w:pos="1074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B0B138" w14:textId="77777777" w:rsidR="003F34D8" w:rsidRPr="00B86DDE" w:rsidRDefault="003F34D8" w:rsidP="003F34D8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8B693D" w14:textId="0D9C1293" w:rsidR="003F34D8" w:rsidRPr="00B86DDE" w:rsidRDefault="009C15B1" w:rsidP="003F34D8">
            <w:pPr>
              <w:tabs>
                <w:tab w:val="decimal" w:pos="1173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16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DFD" w:rsidRPr="00B86DDE" w14:paraId="383A1BD9" w14:textId="77777777" w:rsidTr="0029664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99219C" w14:textId="77777777" w:rsidR="00C37DFD" w:rsidRPr="00B86DDE" w:rsidRDefault="00C37DFD" w:rsidP="00C37DFD">
            <w:pPr>
              <w:pStyle w:val="Heading5"/>
              <w:keepNext w:val="0"/>
              <w:spacing w:line="240" w:lineRule="auto"/>
              <w:ind w:left="90" w:right="58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B3F9B" w14:textId="61FE4490" w:rsidR="00C37DFD" w:rsidRPr="00B86DDE" w:rsidRDefault="00C37DFD" w:rsidP="00C37DFD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3E04B" w14:textId="77777777" w:rsidR="00C37DFD" w:rsidRPr="00B86DDE" w:rsidRDefault="00C37DFD" w:rsidP="00C37DFD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085EC" w14:textId="47D8CECD" w:rsidR="00C37DFD" w:rsidRPr="00B86DDE" w:rsidRDefault="00C37DFD" w:rsidP="00C37DFD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E7F10" w14:textId="77777777" w:rsidR="00C37DFD" w:rsidRPr="00B86DDE" w:rsidRDefault="00C37DFD" w:rsidP="00C37DFD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D3181" w14:textId="31C869C7" w:rsidR="00C37DFD" w:rsidRPr="00B86DDE" w:rsidRDefault="00C37DFD" w:rsidP="00C37DFD">
            <w:pPr>
              <w:tabs>
                <w:tab w:val="decimal" w:pos="1074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79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95,384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0C72E" w14:textId="77777777" w:rsidR="00C37DFD" w:rsidRPr="00B86DDE" w:rsidRDefault="00C37DFD" w:rsidP="00C37DFD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5F4B9" w14:textId="188EEF02" w:rsidR="00C37DFD" w:rsidRPr="00B86DDE" w:rsidRDefault="00C37DFD" w:rsidP="00C37DFD">
            <w:pPr>
              <w:tabs>
                <w:tab w:val="decimal" w:pos="1173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25,313</w:t>
            </w:r>
          </w:p>
        </w:tc>
      </w:tr>
    </w:tbl>
    <w:p w14:paraId="0833D61C" w14:textId="7BEFD592" w:rsidR="002C7C37" w:rsidRDefault="002C7C37" w:rsidP="0007443F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>
        <w:rPr>
          <w:rFonts w:asciiTheme="majorBidi" w:eastAsia="Malgun Gothic" w:hAnsiTheme="majorBidi" w:cstheme="majorBidi" w:hint="cs"/>
          <w:sz w:val="28"/>
          <w:cs/>
          <w:lang w:val="en-US"/>
        </w:rPr>
        <w:t>ณ</w:t>
      </w:r>
      <w:r>
        <w:rPr>
          <w:rFonts w:asciiTheme="majorBidi" w:eastAsia="Malgun Gothic" w:hAnsiTheme="majorBidi" w:cstheme="majorBidi"/>
          <w:sz w:val="28"/>
          <w:lang w:val="en-US"/>
        </w:rPr>
        <w:t xml:space="preserve"> </w:t>
      </w:r>
      <w:r>
        <w:rPr>
          <w:rFonts w:asciiTheme="majorBidi" w:eastAsia="Malgun Gothic" w:hAnsiTheme="majorBidi" w:cstheme="majorBidi" w:hint="cs"/>
          <w:sz w:val="28"/>
          <w:cs/>
          <w:lang w:val="en-US"/>
        </w:rPr>
        <w:t xml:space="preserve">วันที่ </w:t>
      </w:r>
      <w:r>
        <w:rPr>
          <w:rFonts w:asciiTheme="majorBidi" w:eastAsia="Malgun Gothic" w:hAnsiTheme="majorBidi" w:cstheme="majorBidi"/>
          <w:sz w:val="28"/>
          <w:lang w:val="en-US"/>
        </w:rPr>
        <w:t xml:space="preserve">31 </w:t>
      </w:r>
      <w:r>
        <w:rPr>
          <w:rFonts w:asciiTheme="majorBidi" w:eastAsia="Malgun Gothic" w:hAnsiTheme="majorBidi" w:cstheme="majorBidi" w:hint="cs"/>
          <w:sz w:val="28"/>
          <w:cs/>
          <w:lang w:val="en-US"/>
        </w:rPr>
        <w:t xml:space="preserve">ธันวาคม </w:t>
      </w:r>
      <w:r>
        <w:rPr>
          <w:rFonts w:asciiTheme="majorBidi" w:eastAsia="Malgun Gothic" w:hAnsiTheme="majorBidi" w:cstheme="majorBidi"/>
          <w:sz w:val="28"/>
          <w:lang w:val="en-US"/>
        </w:rPr>
        <w:t>256</w:t>
      </w:r>
      <w:r w:rsidR="00272951">
        <w:rPr>
          <w:rFonts w:asciiTheme="majorBidi" w:eastAsia="Malgun Gothic" w:hAnsiTheme="majorBidi" w:cstheme="majorBidi"/>
          <w:sz w:val="28"/>
          <w:lang w:val="en-US"/>
        </w:rPr>
        <w:t xml:space="preserve">8 </w:t>
      </w:r>
      <w:r w:rsidR="00272951">
        <w:rPr>
          <w:rFonts w:asciiTheme="majorBidi" w:eastAsia="Malgun Gothic" w:hAnsiTheme="majorBidi" w:cstheme="majorBidi" w:hint="cs"/>
          <w:sz w:val="28"/>
          <w:cs/>
          <w:lang w:val="en-US"/>
        </w:rPr>
        <w:t>เงินฝากออมทรัพย์และ</w:t>
      </w:r>
      <w:r w:rsidR="0071082B" w:rsidRPr="0071082B">
        <w:rPr>
          <w:rFonts w:asciiTheme="majorBidi" w:eastAsia="Malgun Gothic" w:hAnsiTheme="majorBidi" w:cs="Angsana New"/>
          <w:sz w:val="28"/>
          <w:cs/>
          <w:lang w:val="en-US"/>
        </w:rPr>
        <w:t>เงินลงทุนระยะสั้นที่มีสภาพคล่องสูง</w:t>
      </w:r>
      <w:r w:rsidR="0071082B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 มีอัตรา</w:t>
      </w:r>
      <w:r w:rsidR="00A32C52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ดอกเบี้ยระหว่างร้อยละ </w:t>
      </w:r>
      <w:r w:rsidR="00A32C52" w:rsidRPr="005F7D72">
        <w:rPr>
          <w:rFonts w:asciiTheme="majorBidi" w:eastAsia="Malgun Gothic" w:hAnsiTheme="majorBidi" w:cs="Angsana New"/>
          <w:sz w:val="28"/>
          <w:lang w:val="en-US"/>
        </w:rPr>
        <w:t>0.</w:t>
      </w:r>
      <w:r w:rsidR="005F7D72" w:rsidRPr="005F7D72">
        <w:rPr>
          <w:rFonts w:asciiTheme="majorBidi" w:eastAsia="Malgun Gothic" w:hAnsiTheme="majorBidi" w:cs="Angsana New"/>
          <w:sz w:val="28"/>
          <w:lang w:val="en-US"/>
        </w:rPr>
        <w:t>15</w:t>
      </w:r>
      <w:r w:rsidR="00A32C52" w:rsidRPr="005F7D72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="00A32C52" w:rsidRPr="005F7D72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ถึง </w:t>
      </w:r>
      <w:r w:rsidR="001376DB" w:rsidRPr="005F7D72">
        <w:rPr>
          <w:rFonts w:asciiTheme="majorBidi" w:eastAsia="Malgun Gothic" w:hAnsiTheme="majorBidi" w:cs="Angsana New"/>
          <w:sz w:val="28"/>
          <w:lang w:val="en-US"/>
        </w:rPr>
        <w:t xml:space="preserve">1.25 </w:t>
      </w:r>
      <w:r w:rsidR="001376DB" w:rsidRPr="005F7D72">
        <w:rPr>
          <w:rFonts w:asciiTheme="majorBidi" w:eastAsia="Malgun Gothic" w:hAnsiTheme="majorBidi" w:cs="Angsana New" w:hint="cs"/>
          <w:sz w:val="28"/>
          <w:cs/>
          <w:lang w:val="en-US"/>
        </w:rPr>
        <w:t>ต่อปี</w:t>
      </w:r>
      <w:r w:rsidR="009E1024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 </w:t>
      </w:r>
      <w:r w:rsidR="009E1024">
        <w:rPr>
          <w:rFonts w:asciiTheme="majorBidi" w:eastAsia="Malgun Gothic" w:hAnsiTheme="majorBidi" w:cs="Angsana New"/>
          <w:sz w:val="28"/>
          <w:lang w:val="en-US"/>
        </w:rPr>
        <w:t>(256</w:t>
      </w:r>
      <w:r w:rsidR="00F24162">
        <w:rPr>
          <w:rFonts w:asciiTheme="majorBidi" w:eastAsia="Malgun Gothic" w:hAnsiTheme="majorBidi" w:cs="Angsana New"/>
          <w:sz w:val="28"/>
          <w:lang w:val="en-US"/>
        </w:rPr>
        <w:t xml:space="preserve">7: </w:t>
      </w:r>
      <w:r w:rsidR="00F24162" w:rsidRPr="00290A8E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ร้อยละ </w:t>
      </w:r>
      <w:r w:rsidR="004E0652" w:rsidRPr="00290A8E">
        <w:rPr>
          <w:rFonts w:asciiTheme="majorBidi" w:eastAsia="Malgun Gothic" w:hAnsiTheme="majorBidi" w:cs="Angsana New"/>
          <w:sz w:val="28"/>
          <w:lang w:val="en-US"/>
        </w:rPr>
        <w:t>0.</w:t>
      </w:r>
      <w:r w:rsidR="00E46AFE">
        <w:rPr>
          <w:rFonts w:asciiTheme="majorBidi" w:eastAsia="Malgun Gothic" w:hAnsiTheme="majorBidi" w:cs="Angsana New"/>
          <w:sz w:val="28"/>
          <w:lang w:val="en-US"/>
        </w:rPr>
        <w:t>4</w:t>
      </w:r>
      <w:r w:rsidR="00580032" w:rsidRPr="001F1F88">
        <w:rPr>
          <w:rFonts w:asciiTheme="majorBidi" w:eastAsia="Malgun Gothic" w:hAnsiTheme="majorBidi" w:cs="Angsana New"/>
          <w:sz w:val="28"/>
          <w:lang w:val="en-US"/>
        </w:rPr>
        <w:t>0</w:t>
      </w:r>
      <w:r w:rsidR="004E0652" w:rsidRPr="00290A8E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="004E0652" w:rsidRPr="00290A8E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ถึง </w:t>
      </w:r>
      <w:r w:rsidR="004E0652" w:rsidRPr="00290A8E">
        <w:rPr>
          <w:rFonts w:asciiTheme="majorBidi" w:eastAsia="Malgun Gothic" w:hAnsiTheme="majorBidi" w:cs="Angsana New"/>
          <w:sz w:val="28"/>
          <w:lang w:val="en-US"/>
        </w:rPr>
        <w:t>1.30</w:t>
      </w:r>
      <w:r w:rsidR="004C41C1" w:rsidRPr="00290A8E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="004C41C1" w:rsidRPr="00290A8E">
        <w:rPr>
          <w:rFonts w:asciiTheme="majorBidi" w:eastAsia="Malgun Gothic" w:hAnsiTheme="majorBidi" w:cs="Angsana New" w:hint="cs"/>
          <w:sz w:val="28"/>
          <w:cs/>
          <w:lang w:val="en-US"/>
        </w:rPr>
        <w:t>ต่อปี</w:t>
      </w:r>
      <w:r w:rsidR="004C41C1" w:rsidRPr="00290A8E">
        <w:rPr>
          <w:rFonts w:asciiTheme="majorBidi" w:eastAsia="Malgun Gothic" w:hAnsiTheme="majorBidi" w:cs="Angsana New"/>
          <w:sz w:val="28"/>
          <w:lang w:val="en-US"/>
        </w:rPr>
        <w:t>)</w:t>
      </w:r>
    </w:p>
    <w:p w14:paraId="4A204370" w14:textId="4567A52F" w:rsidR="00801C3D" w:rsidRPr="00B86DDE" w:rsidRDefault="00801C3D" w:rsidP="005F461C">
      <w:pPr>
        <w:spacing w:before="240" w:after="12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proofErr w:type="gramStart"/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6.2 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เงินสดจ่ายเพื่อซื้อที่ดิน</w:t>
      </w:r>
      <w:proofErr w:type="gramEnd"/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อาคาร </w:t>
      </w:r>
      <w:r w:rsidR="00964098" w:rsidRPr="00B86DDE">
        <w:rPr>
          <w:rFonts w:asciiTheme="majorBidi" w:eastAsia="Malgun Gothic" w:hAnsiTheme="majorBidi" w:cstheme="majorBidi"/>
          <w:sz w:val="28"/>
          <w:szCs w:val="28"/>
          <w:cs/>
        </w:rPr>
        <w:t>และ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อุปกรณ์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Pr="00B86DDE">
        <w:rPr>
          <w:rFonts w:asciiTheme="majorBidi" w:eastAsia="Malgun Gothic" w:hAnsiTheme="majorBidi" w:cstheme="majorBidi"/>
          <w:sz w:val="28"/>
          <w:szCs w:val="28"/>
          <w:lang w:val="en-GB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  <w:lang w:val="en-GB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szCs w:val="28"/>
          <w:lang w:val="en-GB"/>
        </w:rPr>
        <w:t xml:space="preserve">2567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260"/>
      </w:tblGrid>
      <w:tr w:rsidR="005536AE" w:rsidRPr="00B86DDE" w14:paraId="334A51B4" w14:textId="77777777">
        <w:trPr>
          <w:cantSplit/>
          <w:trHeight w:val="108"/>
        </w:trPr>
        <w:tc>
          <w:tcPr>
            <w:tcW w:w="4230" w:type="dxa"/>
          </w:tcPr>
          <w:p w14:paraId="77A32246" w14:textId="77777777" w:rsidR="005536AE" w:rsidRPr="00B86DDE" w:rsidRDefault="005536AE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bookmarkStart w:id="2" w:name="_Hlk158631659"/>
          </w:p>
        </w:tc>
        <w:tc>
          <w:tcPr>
            <w:tcW w:w="2430" w:type="dxa"/>
            <w:gridSpan w:val="3"/>
            <w:vAlign w:val="center"/>
          </w:tcPr>
          <w:p w14:paraId="4866CE0A" w14:textId="77777777" w:rsidR="005536AE" w:rsidRPr="00B86DDE" w:rsidRDefault="005536AE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AFB4427" w14:textId="77777777" w:rsidR="005536AE" w:rsidRPr="00B86DDE" w:rsidRDefault="005536AE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47262F0" w14:textId="77777777" w:rsidR="005536AE" w:rsidRPr="00B86DDE" w:rsidRDefault="005536AE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lang w:val="en-GB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5536AE" w:rsidRPr="00B86DDE" w14:paraId="6E9D97D9" w14:textId="77777777">
        <w:trPr>
          <w:cantSplit/>
          <w:trHeight w:val="108"/>
        </w:trPr>
        <w:tc>
          <w:tcPr>
            <w:tcW w:w="4230" w:type="dxa"/>
          </w:tcPr>
          <w:p w14:paraId="452D28ED" w14:textId="77777777" w:rsidR="005536AE" w:rsidRPr="00B86DDE" w:rsidRDefault="005536AE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087F153" w14:textId="77777777" w:rsidR="005536AE" w:rsidRPr="00B86DDE" w:rsidRDefault="005536AE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A41E634" w14:textId="77777777" w:rsidR="005536AE" w:rsidRPr="00B86DDE" w:rsidRDefault="005536AE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3D2925D8" w14:textId="77777777" w:rsidR="005536AE" w:rsidRPr="00B86DDE" w:rsidRDefault="005536AE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6AE" w:rsidRPr="00B86DDE" w14:paraId="583B61B7" w14:textId="77777777">
        <w:trPr>
          <w:cantSplit/>
        </w:trPr>
        <w:tc>
          <w:tcPr>
            <w:tcW w:w="4230" w:type="dxa"/>
          </w:tcPr>
          <w:p w14:paraId="2ED74B81" w14:textId="77777777" w:rsidR="005536AE" w:rsidRPr="00B86DDE" w:rsidRDefault="005536AE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786E74" w14:textId="10C38C90" w:rsidR="005536AE" w:rsidRPr="00B86DDE" w:rsidRDefault="005536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3222C4" w14:textId="77777777" w:rsidR="005536AE" w:rsidRPr="00B86DDE" w:rsidRDefault="005536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6CB61B" w14:textId="0789BF84" w:rsidR="005536AE" w:rsidRPr="00B86DDE" w:rsidRDefault="005536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90" w:type="dxa"/>
          </w:tcPr>
          <w:p w14:paraId="4E932238" w14:textId="77777777" w:rsidR="005536AE" w:rsidRPr="00B86DDE" w:rsidRDefault="005536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949448" w14:textId="6927732B" w:rsidR="005536AE" w:rsidRPr="00B86DDE" w:rsidRDefault="005536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099B79" w14:textId="77777777" w:rsidR="005536AE" w:rsidRPr="00B86DDE" w:rsidRDefault="005536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9E3A9D" w14:textId="510826A4" w:rsidR="005536AE" w:rsidRPr="00B86DDE" w:rsidRDefault="005536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5536AE" w:rsidRPr="00B86DDE" w14:paraId="425B667E" w14:textId="77777777" w:rsidTr="0006439A">
        <w:trPr>
          <w:cantSplit/>
        </w:trPr>
        <w:tc>
          <w:tcPr>
            <w:tcW w:w="4230" w:type="dxa"/>
          </w:tcPr>
          <w:p w14:paraId="79208AA9" w14:textId="024E7B08" w:rsidR="005536AE" w:rsidRPr="00B86DDE" w:rsidRDefault="005536AE" w:rsidP="00466E61">
            <w:pPr>
              <w:tabs>
                <w:tab w:val="left" w:pos="360"/>
                <w:tab w:val="left" w:pos="2160"/>
              </w:tabs>
              <w:ind w:left="525" w:right="94" w:hanging="441"/>
              <w:contextualSpacing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เจ้าหนี้ค่าซื้อที่ดิน อาคาร และอุปกรณ์ยกมา </w:t>
            </w:r>
            <w:r w:rsidR="005F461C"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br/>
            </w:r>
            <w:r w:rsidRPr="00B86DD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บันทึกเป็นส่วนหนึ่งของเจ้าหนี้การค้าและ</w:t>
            </w:r>
            <w:r w:rsidR="005F461C"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br/>
            </w:r>
            <w:r w:rsidRPr="00B86D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7465C9" w14:textId="6031047A" w:rsidR="005536AE" w:rsidRPr="00B86DDE" w:rsidRDefault="00F411FD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14,846</w:t>
            </w:r>
          </w:p>
        </w:tc>
        <w:tc>
          <w:tcPr>
            <w:tcW w:w="90" w:type="dxa"/>
            <w:vAlign w:val="bottom"/>
          </w:tcPr>
          <w:p w14:paraId="3C71BB8B" w14:textId="77777777" w:rsidR="005536AE" w:rsidRPr="00B86DDE" w:rsidRDefault="005536AE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349025" w14:textId="486BC209" w:rsidR="005536AE" w:rsidRPr="00732570" w:rsidRDefault="00646A11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570">
              <w:rPr>
                <w:rFonts w:asciiTheme="majorBidi" w:hAnsiTheme="majorBidi" w:cstheme="majorBidi"/>
                <w:sz w:val="28"/>
                <w:szCs w:val="28"/>
              </w:rPr>
              <w:t>5,63</w:t>
            </w:r>
            <w:r w:rsidR="00257070" w:rsidRPr="007325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658AD4AC" w14:textId="77777777" w:rsidR="005536AE" w:rsidRPr="00B86DDE" w:rsidRDefault="005536AE">
            <w:pPr>
              <w:tabs>
                <w:tab w:val="decimal" w:pos="841"/>
              </w:tabs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0DC6CB" w14:textId="519FC315" w:rsidR="005536AE" w:rsidRPr="00B86DDE" w:rsidRDefault="00B43CFA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14,846</w:t>
            </w:r>
          </w:p>
        </w:tc>
        <w:tc>
          <w:tcPr>
            <w:tcW w:w="90" w:type="dxa"/>
          </w:tcPr>
          <w:p w14:paraId="1D901A56" w14:textId="77777777" w:rsidR="005536AE" w:rsidRPr="00B86DDE" w:rsidRDefault="005536AE">
            <w:pPr>
              <w:ind w:left="-9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4F1EBF" w14:textId="2D6AF5AF" w:rsidR="005536AE" w:rsidRPr="00B86DDE" w:rsidRDefault="007D1548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5,63</w:t>
            </w:r>
            <w:r w:rsidR="008641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536AE" w:rsidRPr="00B86DDE" w14:paraId="588CBE1C" w14:textId="77777777" w:rsidTr="00806984">
        <w:trPr>
          <w:cantSplit/>
        </w:trPr>
        <w:tc>
          <w:tcPr>
            <w:tcW w:w="4230" w:type="dxa"/>
          </w:tcPr>
          <w:p w14:paraId="4777D933" w14:textId="090C5040" w:rsidR="005536AE" w:rsidRPr="00B86DDE" w:rsidRDefault="005536AE">
            <w:pPr>
              <w:tabs>
                <w:tab w:val="left" w:pos="360"/>
                <w:tab w:val="left" w:pos="2160"/>
              </w:tabs>
              <w:ind w:right="-110" w:firstLine="90"/>
              <w:contextualSpacing/>
              <w:rPr>
                <w:rFonts w:asciiTheme="majorBidi" w:eastAsia="MS Mincho" w:hAnsiTheme="majorBidi" w:cstheme="majorBidi"/>
                <w:sz w:val="28"/>
                <w:szCs w:val="28"/>
                <w:u w:val="single"/>
              </w:rPr>
            </w:pPr>
            <w:r w:rsidRPr="00B86DDE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  <w:vAlign w:val="bottom"/>
          </w:tcPr>
          <w:p w14:paraId="5BD442CE" w14:textId="0DA93DED" w:rsidR="005536AE" w:rsidRPr="00B86DDE" w:rsidRDefault="00806984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3,374</w:t>
            </w:r>
          </w:p>
        </w:tc>
        <w:tc>
          <w:tcPr>
            <w:tcW w:w="90" w:type="dxa"/>
            <w:vAlign w:val="bottom"/>
          </w:tcPr>
          <w:p w14:paraId="7913CB66" w14:textId="77777777" w:rsidR="005536AE" w:rsidRPr="00B86DDE" w:rsidRDefault="005536AE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6EFDD9" w14:textId="64EBB802" w:rsidR="005536AE" w:rsidRPr="00732570" w:rsidRDefault="008E2FF1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71,863</w:t>
            </w:r>
          </w:p>
        </w:tc>
        <w:tc>
          <w:tcPr>
            <w:tcW w:w="90" w:type="dxa"/>
          </w:tcPr>
          <w:p w14:paraId="480D0FA0" w14:textId="77777777" w:rsidR="005536AE" w:rsidRPr="00B86DDE" w:rsidRDefault="005536AE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1D43E5" w14:textId="3A4B7099" w:rsidR="005536AE" w:rsidRPr="00B86DDE" w:rsidRDefault="00806984">
            <w:pPr>
              <w:tabs>
                <w:tab w:val="decimal" w:pos="103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3,374</w:t>
            </w:r>
          </w:p>
        </w:tc>
        <w:tc>
          <w:tcPr>
            <w:tcW w:w="90" w:type="dxa"/>
          </w:tcPr>
          <w:p w14:paraId="55C268B4" w14:textId="77777777" w:rsidR="005536AE" w:rsidRPr="00B86DDE" w:rsidRDefault="005536AE">
            <w:pPr>
              <w:ind w:left="-9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37AA4B" w14:textId="479910E9" w:rsidR="005536AE" w:rsidRPr="00B86DDE" w:rsidRDefault="00ED12AF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70,720</w:t>
            </w:r>
          </w:p>
        </w:tc>
      </w:tr>
      <w:tr w:rsidR="005536AE" w:rsidRPr="00B86DDE" w14:paraId="6E35AD12" w14:textId="77777777" w:rsidTr="00806984">
        <w:trPr>
          <w:cantSplit/>
        </w:trPr>
        <w:tc>
          <w:tcPr>
            <w:tcW w:w="4230" w:type="dxa"/>
          </w:tcPr>
          <w:p w14:paraId="2A662139" w14:textId="44497681" w:rsidR="005536AE" w:rsidRPr="00B86DDE" w:rsidRDefault="005536AE">
            <w:pPr>
              <w:tabs>
                <w:tab w:val="left" w:pos="179"/>
                <w:tab w:val="left" w:pos="2160"/>
              </w:tabs>
              <w:ind w:left="539" w:right="94" w:hanging="450"/>
              <w:contextualSpacing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</w:t>
            </w:r>
            <w:r w:rsidRPr="00B86DDE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เงินสดจ่ายเพื่อ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  <w:vAlign w:val="bottom"/>
          </w:tcPr>
          <w:p w14:paraId="2B155483" w14:textId="78593ABE" w:rsidR="005536AE" w:rsidRPr="00B86DDE" w:rsidRDefault="00D84BE1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5239F">
              <w:rPr>
                <w:rFonts w:asciiTheme="majorBidi" w:hAnsiTheme="majorBidi" w:cstheme="majorBidi"/>
                <w:sz w:val="28"/>
                <w:szCs w:val="28"/>
              </w:rPr>
              <w:t>8,220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C57E008" w14:textId="77777777" w:rsidR="005536AE" w:rsidRPr="00B86DDE" w:rsidRDefault="005536AE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3A86D3" w14:textId="4738E631" w:rsidR="005536AE" w:rsidRPr="00732570" w:rsidRDefault="006B4EAA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5FC0">
              <w:rPr>
                <w:rFonts w:asciiTheme="majorBidi" w:hAnsiTheme="majorBidi" w:cstheme="majorBidi"/>
                <w:sz w:val="28"/>
                <w:szCs w:val="28"/>
              </w:rPr>
              <w:t>62,648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A530021" w14:textId="77777777" w:rsidR="005536AE" w:rsidRPr="00B86DDE" w:rsidRDefault="005536AE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38C3A9" w14:textId="34A05FC6" w:rsidR="005536AE" w:rsidRPr="00B86DDE" w:rsidRDefault="002C2D1E">
            <w:pPr>
              <w:tabs>
                <w:tab w:val="decimal" w:pos="103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5239F">
              <w:rPr>
                <w:rFonts w:asciiTheme="majorBidi" w:hAnsiTheme="majorBidi" w:cstheme="majorBidi"/>
                <w:sz w:val="28"/>
                <w:szCs w:val="28"/>
              </w:rPr>
              <w:t>8,220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5B71ACA" w14:textId="77777777" w:rsidR="005536AE" w:rsidRPr="00B86DDE" w:rsidRDefault="005536AE">
            <w:pPr>
              <w:ind w:left="-9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8B7C8A" w14:textId="4EC2CF1F" w:rsidR="005536AE" w:rsidRPr="00A12EEC" w:rsidRDefault="00081CDF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2EEC">
              <w:rPr>
                <w:rFonts w:asciiTheme="majorBidi" w:hAnsiTheme="majorBidi" w:cstheme="majorBidi"/>
                <w:sz w:val="28"/>
                <w:szCs w:val="28"/>
              </w:rPr>
              <w:t>(61,505)</w:t>
            </w:r>
          </w:p>
        </w:tc>
      </w:tr>
      <w:tr w:rsidR="005536AE" w:rsidRPr="00B86DDE" w14:paraId="4D46AD71" w14:textId="77777777" w:rsidTr="00806984">
        <w:trPr>
          <w:cantSplit/>
        </w:trPr>
        <w:tc>
          <w:tcPr>
            <w:tcW w:w="4230" w:type="dxa"/>
          </w:tcPr>
          <w:p w14:paraId="1C3D7DCF" w14:textId="5234B2C5" w:rsidR="005536AE" w:rsidRPr="00B86DDE" w:rsidRDefault="005536AE" w:rsidP="00466E61">
            <w:pPr>
              <w:tabs>
                <w:tab w:val="left" w:pos="360"/>
                <w:tab w:val="left" w:pos="2160"/>
              </w:tabs>
              <w:ind w:left="525" w:right="94" w:hanging="441"/>
              <w:contextualSpacing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เจ้าหนี้ค่าซื้อที่ดิน อาคาร และอุปกรณ์ยกไป</w:t>
            </w:r>
            <w:r w:rsidR="005F461C" w:rsidRPr="00B86D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461C" w:rsidRPr="00B86D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br/>
            </w:r>
            <w:r w:rsidRPr="00B86D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บันทึกเป็นส่วนหนึ่งของเจ้าหนี้การค้าและ</w:t>
            </w:r>
            <w:r w:rsidR="005F461C" w:rsidRPr="00B86D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br/>
            </w:r>
            <w:r w:rsidRPr="00B86DD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1021D2" w14:textId="608DF493" w:rsidR="005536AE" w:rsidRPr="00B86DDE" w:rsidRDefault="0025239F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BEE7B43" w14:textId="77777777" w:rsidR="005536AE" w:rsidRPr="00B86DDE" w:rsidRDefault="005536AE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B8A7D" w14:textId="79F77DDE" w:rsidR="005536AE" w:rsidRPr="00732570" w:rsidRDefault="00257070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5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FCAC62" w14:textId="77777777" w:rsidR="005536AE" w:rsidRPr="009B7ECB" w:rsidRDefault="005536AE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E16AC" w14:textId="50D99DFE" w:rsidR="005536AE" w:rsidRPr="00A56244" w:rsidRDefault="0025239F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68B3FA" w14:textId="77777777" w:rsidR="005536AE" w:rsidRPr="00A56244" w:rsidRDefault="005536AE">
            <w:pPr>
              <w:ind w:left="-90"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D6272" w14:textId="50C1F046" w:rsidR="005536AE" w:rsidRPr="00A12EEC" w:rsidRDefault="000B181C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2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14,846</w:t>
            </w:r>
          </w:p>
        </w:tc>
      </w:tr>
      <w:bookmarkEnd w:id="2"/>
    </w:tbl>
    <w:p w14:paraId="306C3A01" w14:textId="77777777" w:rsidR="00DE1620" w:rsidRPr="00B86DDE" w:rsidRDefault="00DE1620" w:rsidP="00964098">
      <w:pPr>
        <w:spacing w:before="240"/>
        <w:ind w:left="27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0B350D9F" w14:textId="77777777" w:rsidR="00DE1620" w:rsidRPr="00B86DDE" w:rsidRDefault="00DE1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</w:rPr>
        <w:br w:type="page"/>
      </w:r>
    </w:p>
    <w:p w14:paraId="44759123" w14:textId="5D3FFBFE" w:rsidR="00801C3D" w:rsidRPr="00B86DDE" w:rsidRDefault="00801C3D" w:rsidP="007204BA">
      <w:pPr>
        <w:spacing w:before="240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</w:rPr>
        <w:lastRenderedPageBreak/>
        <w:t>6.</w:t>
      </w:r>
      <w:r w:rsidR="00503F54">
        <w:rPr>
          <w:rFonts w:asciiTheme="majorBidi" w:eastAsia="Malgun Gothic" w:hAnsiTheme="majorBidi" w:cstheme="majorBidi"/>
          <w:sz w:val="28"/>
          <w:szCs w:val="28"/>
        </w:rPr>
        <w:t>3</w:t>
      </w:r>
      <w:r w:rsidR="007204BA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รายการที่ไม่เกี่ยวข้องกับเงินสดสำหรับปีสิ้นสุดวันที่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27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2"/>
        <w:gridCol w:w="90"/>
        <w:gridCol w:w="1170"/>
        <w:gridCol w:w="90"/>
        <w:gridCol w:w="1260"/>
      </w:tblGrid>
      <w:tr w:rsidR="00F833A4" w:rsidRPr="00B86DDE" w14:paraId="7BE6D258" w14:textId="77777777">
        <w:trPr>
          <w:cantSplit/>
          <w:trHeight w:val="342"/>
        </w:trPr>
        <w:tc>
          <w:tcPr>
            <w:tcW w:w="4230" w:type="dxa"/>
          </w:tcPr>
          <w:p w14:paraId="15F7C8C8" w14:textId="77777777" w:rsidR="00F833A4" w:rsidRPr="00B86DDE" w:rsidRDefault="00F833A4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vAlign w:val="center"/>
          </w:tcPr>
          <w:p w14:paraId="5DDE66A3" w14:textId="77777777" w:rsidR="00F833A4" w:rsidRPr="00B86DDE" w:rsidRDefault="00F833A4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8146E15" w14:textId="77777777" w:rsidR="00F833A4" w:rsidRPr="00B86DDE" w:rsidRDefault="00F833A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2CFE091" w14:textId="77777777" w:rsidR="00F833A4" w:rsidRPr="00B86DDE" w:rsidRDefault="00F833A4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lang w:val="en-GB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F833A4" w:rsidRPr="00B86DDE" w14:paraId="651E9452" w14:textId="77777777">
        <w:trPr>
          <w:cantSplit/>
        </w:trPr>
        <w:tc>
          <w:tcPr>
            <w:tcW w:w="4230" w:type="dxa"/>
          </w:tcPr>
          <w:p w14:paraId="61207899" w14:textId="77777777" w:rsidR="00F833A4" w:rsidRPr="00B86DDE" w:rsidRDefault="00F833A4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center"/>
          </w:tcPr>
          <w:p w14:paraId="35BF7573" w14:textId="77777777" w:rsidR="00F833A4" w:rsidRPr="00B86DDE" w:rsidRDefault="00F833A4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D099DE3" w14:textId="77777777" w:rsidR="00F833A4" w:rsidRPr="00B86DDE" w:rsidRDefault="00F833A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44FAD087" w14:textId="77777777" w:rsidR="00F833A4" w:rsidRPr="00B86DDE" w:rsidRDefault="00F833A4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3A4" w:rsidRPr="00B86DDE" w14:paraId="5C7461E8" w14:textId="77777777">
        <w:trPr>
          <w:cantSplit/>
        </w:trPr>
        <w:tc>
          <w:tcPr>
            <w:tcW w:w="4230" w:type="dxa"/>
          </w:tcPr>
          <w:p w14:paraId="612D005A" w14:textId="77777777" w:rsidR="00F833A4" w:rsidRPr="00B86DDE" w:rsidRDefault="00F833A4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73727C" w14:textId="17D3AD95" w:rsidR="00F833A4" w:rsidRPr="00B86DDE" w:rsidRDefault="00F83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FBC733" w14:textId="77777777" w:rsidR="00F833A4" w:rsidRPr="00B86DDE" w:rsidRDefault="00F83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715ECA9" w14:textId="3B6E4DFA" w:rsidR="00F833A4" w:rsidRPr="00B86DDE" w:rsidRDefault="00F833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90" w:type="dxa"/>
          </w:tcPr>
          <w:p w14:paraId="6F24CFE8" w14:textId="77777777" w:rsidR="00F833A4" w:rsidRPr="00B86DDE" w:rsidRDefault="00F83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8E02E" w14:textId="002265AC" w:rsidR="00F833A4" w:rsidRPr="00B86DDE" w:rsidRDefault="00F83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CD29F0" w14:textId="77777777" w:rsidR="00F833A4" w:rsidRPr="00B86DDE" w:rsidRDefault="00F83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CEC551" w14:textId="0AA25ACD" w:rsidR="00F833A4" w:rsidRPr="00B86DDE" w:rsidRDefault="00F833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F833A4" w:rsidRPr="00B86DDE" w14:paraId="529E557F" w14:textId="77777777" w:rsidTr="00331467">
        <w:trPr>
          <w:cantSplit/>
        </w:trPr>
        <w:tc>
          <w:tcPr>
            <w:tcW w:w="4230" w:type="dxa"/>
          </w:tcPr>
          <w:p w14:paraId="77DCE4EF" w14:textId="6838F3FB" w:rsidR="00F833A4" w:rsidRPr="00B86DDE" w:rsidRDefault="00F833A4" w:rsidP="00466E61">
            <w:pPr>
              <w:ind w:left="545" w:right="108" w:hanging="45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หนี้สินระยะยาวตามสัญญาเช่าเงินทุนยกมา</w:t>
            </w:r>
            <w:r w:rsidR="007204BA"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br/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รวมส่วนของหนี้สินระยะยาวตามสัญญาเช่า</w:t>
            </w:r>
            <w:r w:rsidR="00A45705"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เงินทุนที่ถึงกำหนดชำระภายในหนึ่งปี)</w:t>
            </w:r>
          </w:p>
        </w:tc>
        <w:tc>
          <w:tcPr>
            <w:tcW w:w="1170" w:type="dxa"/>
            <w:vAlign w:val="bottom"/>
          </w:tcPr>
          <w:p w14:paraId="704794FD" w14:textId="7EA76ACF" w:rsidR="00F833A4" w:rsidRPr="00B86DDE" w:rsidRDefault="00C101E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72,870</w:t>
            </w:r>
          </w:p>
        </w:tc>
        <w:tc>
          <w:tcPr>
            <w:tcW w:w="90" w:type="dxa"/>
            <w:vAlign w:val="bottom"/>
          </w:tcPr>
          <w:p w14:paraId="052BAAF8" w14:textId="77777777" w:rsidR="00F833A4" w:rsidRPr="00B86DDE" w:rsidRDefault="00F833A4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74AA5B6" w14:textId="12DC44E8" w:rsidR="00F833A4" w:rsidRPr="00B86DDE" w:rsidRDefault="0056607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3606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" w:type="dxa"/>
          </w:tcPr>
          <w:p w14:paraId="05C42B1C" w14:textId="77777777" w:rsidR="00F833A4" w:rsidRPr="00B86DDE" w:rsidRDefault="00F833A4">
            <w:pPr>
              <w:tabs>
                <w:tab w:val="decimal" w:pos="810"/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B68B8A" w14:textId="0BAA3CBB" w:rsidR="00F833A4" w:rsidRPr="00B86DDE" w:rsidRDefault="006E2BF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55,632</w:t>
            </w:r>
          </w:p>
        </w:tc>
        <w:tc>
          <w:tcPr>
            <w:tcW w:w="90" w:type="dxa"/>
          </w:tcPr>
          <w:p w14:paraId="63141A14" w14:textId="77777777" w:rsidR="00F833A4" w:rsidRPr="00B86DDE" w:rsidRDefault="00F833A4">
            <w:pPr>
              <w:tabs>
                <w:tab w:val="decimal" w:pos="810"/>
              </w:tabs>
              <w:ind w:left="-9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394F27" w14:textId="5B722806" w:rsidR="00F833A4" w:rsidRPr="00B86DDE" w:rsidRDefault="0056607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B18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F833A4" w:rsidRPr="00B86DDE" w14:paraId="1D4D601E" w14:textId="77777777" w:rsidTr="00331467">
        <w:trPr>
          <w:cantSplit/>
        </w:trPr>
        <w:tc>
          <w:tcPr>
            <w:tcW w:w="4230" w:type="dxa"/>
          </w:tcPr>
          <w:p w14:paraId="1F42CA2C" w14:textId="77777777" w:rsidR="00F833A4" w:rsidRPr="00B86DDE" w:rsidRDefault="00F833A4">
            <w:pPr>
              <w:tabs>
                <w:tab w:val="left" w:pos="535"/>
              </w:tabs>
              <w:ind w:firstLine="85"/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</w:pPr>
            <w:r w:rsidRPr="00B86DDE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หนี้สินระยะยาวตามสัญญาเช่าเงินทุนระหว่างปี</w:t>
            </w:r>
          </w:p>
        </w:tc>
        <w:tc>
          <w:tcPr>
            <w:tcW w:w="1170" w:type="dxa"/>
            <w:vAlign w:val="bottom"/>
          </w:tcPr>
          <w:p w14:paraId="6052B613" w14:textId="3053E0C1" w:rsidR="00F833A4" w:rsidRPr="00B86DDE" w:rsidRDefault="00C101E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D25B52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8D36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601FEAAA" w14:textId="77777777" w:rsidR="00F833A4" w:rsidRPr="00B86DDE" w:rsidRDefault="00F833A4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37A6DF3" w14:textId="118D7CFB" w:rsidR="00F833A4" w:rsidRPr="00B86DDE" w:rsidRDefault="0056607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3606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90" w:type="dxa"/>
          </w:tcPr>
          <w:p w14:paraId="4AD8D639" w14:textId="77777777" w:rsidR="00F833A4" w:rsidRPr="00B86DDE" w:rsidRDefault="00F833A4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9F2577" w14:textId="1B183F18" w:rsidR="00F833A4" w:rsidRPr="00B86DDE" w:rsidRDefault="006E2BF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2,431</w:t>
            </w:r>
          </w:p>
        </w:tc>
        <w:tc>
          <w:tcPr>
            <w:tcW w:w="90" w:type="dxa"/>
          </w:tcPr>
          <w:p w14:paraId="236D417D" w14:textId="77777777" w:rsidR="00F833A4" w:rsidRPr="00B86DDE" w:rsidRDefault="00F833A4">
            <w:pPr>
              <w:ind w:left="-9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762A9C" w14:textId="2F977316" w:rsidR="00F833A4" w:rsidRPr="00B86DDE" w:rsidRDefault="0056607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2A1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F833A4" w:rsidRPr="00B86DDE" w14:paraId="4F5B3076" w14:textId="77777777" w:rsidTr="00331467">
        <w:trPr>
          <w:cantSplit/>
        </w:trPr>
        <w:tc>
          <w:tcPr>
            <w:tcW w:w="4230" w:type="dxa"/>
          </w:tcPr>
          <w:p w14:paraId="3C6D1047" w14:textId="13D8481E" w:rsidR="00F833A4" w:rsidRPr="00B86DDE" w:rsidRDefault="00F833A4" w:rsidP="007204BA">
            <w:pPr>
              <w:tabs>
                <w:tab w:val="clear" w:pos="454"/>
                <w:tab w:val="left" w:pos="629"/>
              </w:tabs>
              <w:ind w:left="544" w:hanging="45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: </w:t>
            </w:r>
            <w:r w:rsidR="007204BA"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</w:t>
            </w:r>
            <w:r w:rsidRPr="00B86DDE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เงินสดจ่าย</w:t>
            </w:r>
            <w:r w:rsidRPr="00B86DDE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หนี้สินตามสัญญาเช่าเงินทุน</w:t>
            </w:r>
          </w:p>
        </w:tc>
        <w:tc>
          <w:tcPr>
            <w:tcW w:w="1170" w:type="dxa"/>
            <w:vAlign w:val="bottom"/>
          </w:tcPr>
          <w:p w14:paraId="3F16422B" w14:textId="2972635A" w:rsidR="00F833A4" w:rsidRPr="00B86DDE" w:rsidRDefault="00C101E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Pr="00D25B52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8D36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3F5454F" w14:textId="77777777" w:rsidR="00F833A4" w:rsidRPr="00B86DDE" w:rsidRDefault="00F833A4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370D1CD" w14:textId="321348B0" w:rsidR="00F833A4" w:rsidRPr="00B86DDE" w:rsidRDefault="00FB182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47,193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A2D60BE" w14:textId="77777777" w:rsidR="00F833A4" w:rsidRPr="00B86DDE" w:rsidRDefault="00F833A4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5267F" w14:textId="607FD47A" w:rsidR="00F833A4" w:rsidRPr="00B86DDE" w:rsidRDefault="006E2BF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16,18</w:t>
            </w:r>
            <w:r w:rsidR="00453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702CF4C" w14:textId="77777777" w:rsidR="00F833A4" w:rsidRPr="00B86DDE" w:rsidRDefault="00F833A4">
            <w:pPr>
              <w:ind w:left="-9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D7656F" w14:textId="6B3752C1" w:rsidR="00F833A4" w:rsidRPr="00B86DDE" w:rsidRDefault="002A1B44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45,006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833A4" w:rsidRPr="00B86DDE" w14:paraId="28047A2A" w14:textId="77777777" w:rsidTr="0084250B">
        <w:trPr>
          <w:cantSplit/>
        </w:trPr>
        <w:tc>
          <w:tcPr>
            <w:tcW w:w="4230" w:type="dxa"/>
          </w:tcPr>
          <w:p w14:paraId="785EF03C" w14:textId="782F94EA" w:rsidR="00F833A4" w:rsidRPr="00B86DDE" w:rsidRDefault="00F833A4" w:rsidP="002C4DA2">
            <w:pPr>
              <w:tabs>
                <w:tab w:val="left" w:pos="543"/>
              </w:tabs>
              <w:ind w:firstLine="179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</w:t>
            </w:r>
            <w:r w:rsidR="00A45705" w:rsidRPr="00B86DD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</w:t>
            </w:r>
            <w:r w:rsidRPr="00B86DD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ลดลงระหว่างปีจากการเปลี่ยนแปลงสัญญาเช่า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6D33380A" w14:textId="4DA76C71" w:rsidR="00F833A4" w:rsidRPr="00B86DDE" w:rsidRDefault="00F833A4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0F9B66A" w14:textId="77777777" w:rsidR="00F833A4" w:rsidRPr="00B86DDE" w:rsidRDefault="00F833A4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6D7F82B" w14:textId="557A3DF3" w:rsidR="00F833A4" w:rsidRPr="00B86DDE" w:rsidRDefault="00F833A4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586689" w14:textId="77777777" w:rsidR="00F833A4" w:rsidRPr="00B86DDE" w:rsidRDefault="00F833A4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62523E" w14:textId="3F4AACB9" w:rsidR="00F833A4" w:rsidRPr="00B86DDE" w:rsidRDefault="00F833A4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F9B80A" w14:textId="77777777" w:rsidR="00F833A4" w:rsidRPr="00B86DDE" w:rsidRDefault="00F833A4">
            <w:pPr>
              <w:ind w:left="-9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63539" w14:textId="6F1CCF54" w:rsidR="00F833A4" w:rsidRPr="00B86DDE" w:rsidRDefault="00F833A4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DE" w:rsidRPr="00B86DDE" w14:paraId="754FBAFA" w14:textId="77777777" w:rsidTr="00331467">
        <w:trPr>
          <w:cantSplit/>
        </w:trPr>
        <w:tc>
          <w:tcPr>
            <w:tcW w:w="4230" w:type="dxa"/>
          </w:tcPr>
          <w:p w14:paraId="5640C684" w14:textId="5B0C0B81" w:rsidR="00903CDE" w:rsidRPr="00B86DDE" w:rsidRDefault="00B928C2" w:rsidP="00B928C2">
            <w:pPr>
              <w:tabs>
                <w:tab w:val="left" w:pos="543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928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928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0C8DEC" w14:textId="459A43AF" w:rsidR="00903CDE" w:rsidRPr="00B86DDE" w:rsidRDefault="003F1E2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6E7BD5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2AD53A7" w14:textId="77777777" w:rsidR="00903CDE" w:rsidRPr="00B86DDE" w:rsidRDefault="00903CDE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E6EFAFF" w14:textId="00988367" w:rsidR="00903CDE" w:rsidRPr="00331467" w:rsidRDefault="003F1E2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46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E7BD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3314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7BD5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Pr="0033146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29FCD7F" w14:textId="77777777" w:rsidR="00903CDE" w:rsidRPr="00331467" w:rsidRDefault="00903CDE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9B5834" w14:textId="4A284A0E" w:rsidR="00903CDE" w:rsidRPr="00331467" w:rsidRDefault="003F1E2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46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E7B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146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E7BD5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33146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D939F47" w14:textId="77777777" w:rsidR="00903CDE" w:rsidRPr="00331467" w:rsidRDefault="00903CDE">
            <w:pPr>
              <w:ind w:left="-9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523F36" w14:textId="733FBC36" w:rsidR="00903CDE" w:rsidRPr="00331467" w:rsidRDefault="003F1E27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46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E7BD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3314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7BD5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33146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12D7D" w:rsidRPr="00B86DDE" w14:paraId="5292D2C6" w14:textId="77777777" w:rsidTr="00331467">
        <w:trPr>
          <w:cantSplit/>
        </w:trPr>
        <w:tc>
          <w:tcPr>
            <w:tcW w:w="4230" w:type="dxa"/>
          </w:tcPr>
          <w:p w14:paraId="4ECF6869" w14:textId="54A2DB49" w:rsidR="00F833A4" w:rsidRPr="00B86DDE" w:rsidRDefault="00703EB2" w:rsidP="00466E61">
            <w:pPr>
              <w:ind w:left="545" w:right="108" w:hanging="45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หนี้สินระยะยาวตามสัญญาเช่าเงินทุนยกไป</w:t>
            </w:r>
            <w:r w:rsidR="002C4DA2" w:rsidRPr="00B86D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5651B" w14:textId="43AB3F0C" w:rsidR="00F833A4" w:rsidRPr="00B86DDE" w:rsidRDefault="006E7BD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3F1E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90" w:type="dxa"/>
            <w:vAlign w:val="bottom"/>
          </w:tcPr>
          <w:p w14:paraId="4C6471EF" w14:textId="77777777" w:rsidR="00F833A4" w:rsidRPr="00B86DDE" w:rsidRDefault="00F833A4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73AF59" w14:textId="72CF3FA1" w:rsidR="00F833A4" w:rsidRPr="00B86DDE" w:rsidRDefault="006E7BD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3F1E27" w:rsidRPr="00331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1AB4C9" w14:textId="77777777" w:rsidR="00F833A4" w:rsidRPr="00B86DDE" w:rsidRDefault="00F833A4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6597E" w14:textId="36296DA4" w:rsidR="00F833A4" w:rsidRPr="00331467" w:rsidRDefault="00F87C4E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3F1E27" w:rsidRPr="00331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F3DB69" w14:textId="77777777" w:rsidR="00F833A4" w:rsidRPr="00B86DDE" w:rsidRDefault="00F833A4">
            <w:pPr>
              <w:ind w:left="-90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54487" w14:textId="790C3C89" w:rsidR="00F833A4" w:rsidRPr="00B86DDE" w:rsidRDefault="00F87C4E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F1E27" w:rsidRPr="00331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</w:tr>
      <w:tr w:rsidR="00646A11" w:rsidRPr="00B86DDE" w14:paraId="2195F6CB" w14:textId="77777777" w:rsidTr="00331467">
        <w:trPr>
          <w:cantSplit/>
        </w:trPr>
        <w:tc>
          <w:tcPr>
            <w:tcW w:w="4230" w:type="dxa"/>
          </w:tcPr>
          <w:p w14:paraId="51594C64" w14:textId="77777777" w:rsidR="00646A11" w:rsidRPr="00B86DDE" w:rsidRDefault="00646A11" w:rsidP="00466E61">
            <w:pPr>
              <w:ind w:left="545" w:right="108" w:hanging="45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9D47217" w14:textId="77777777" w:rsidR="00646A11" w:rsidRPr="00B86DDE" w:rsidRDefault="00646A1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629CD6D" w14:textId="77777777" w:rsidR="00646A11" w:rsidRPr="00B86DDE" w:rsidRDefault="00646A11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BA85BE" w14:textId="77777777" w:rsidR="00646A11" w:rsidRPr="00B86DDE" w:rsidRDefault="00646A1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A9BE3C" w14:textId="77777777" w:rsidR="00646A11" w:rsidRPr="00B86DDE" w:rsidRDefault="00646A11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CF3F96F" w14:textId="77777777" w:rsidR="00646A11" w:rsidRPr="00B86DDE" w:rsidRDefault="00646A1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B4F80F" w14:textId="77777777" w:rsidR="00646A11" w:rsidRPr="00B86DDE" w:rsidRDefault="00646A11">
            <w:pPr>
              <w:ind w:left="-90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9D1E08" w14:textId="77777777" w:rsidR="00646A11" w:rsidRPr="00B86DDE" w:rsidRDefault="00646A1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8223EC1" w14:textId="77777777" w:rsidR="00801C3D" w:rsidRPr="00B86DDE" w:rsidRDefault="00801C3D" w:rsidP="00251C88">
      <w:pPr>
        <w:overflowPunct w:val="0"/>
        <w:autoSpaceDE w:val="0"/>
        <w:adjustRightInd w:val="0"/>
        <w:spacing w:before="240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</w:rPr>
        <w:br w:type="page"/>
      </w:r>
    </w:p>
    <w:p w14:paraId="24CE35DA" w14:textId="7C8346A3" w:rsidR="00801C3D" w:rsidRPr="00B86DDE" w:rsidRDefault="00801C3D" w:rsidP="002C4DA2">
      <w:pPr>
        <w:spacing w:before="24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</w:rPr>
        <w:lastRenderedPageBreak/>
        <w:t>6.</w:t>
      </w:r>
      <w:r w:rsidR="00503F54">
        <w:rPr>
          <w:rFonts w:asciiTheme="majorBidi" w:eastAsia="Malgun Gothic" w:hAnsiTheme="majorBidi" w:cstheme="majorBidi"/>
          <w:sz w:val="28"/>
          <w:szCs w:val="28"/>
        </w:rPr>
        <w:t>4</w:t>
      </w:r>
      <w:r w:rsidR="002C4DA2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 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A35EFA" w:rsidRPr="00B86DDE" w14:paraId="565C34E1" w14:textId="77777777">
        <w:trPr>
          <w:trHeight w:val="80"/>
        </w:trPr>
        <w:tc>
          <w:tcPr>
            <w:tcW w:w="3690" w:type="dxa"/>
          </w:tcPr>
          <w:p w14:paraId="374474CB" w14:textId="77777777" w:rsidR="00A35EFA" w:rsidRPr="00B86DDE" w:rsidRDefault="00A35EF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154C1" w14:textId="77777777" w:rsidR="00A35EFA" w:rsidRPr="00B86DDE" w:rsidRDefault="00A35EFA">
            <w:pPr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D5D551D" w14:textId="77777777" w:rsidR="00A35EFA" w:rsidRPr="00B86DDE" w:rsidRDefault="00A35EFA">
            <w:pPr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6097340B" w14:textId="77777777" w:rsidR="00A35EFA" w:rsidRPr="00B86DDE" w:rsidRDefault="00A35EFA">
            <w:pPr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23B4632A" w14:textId="77777777" w:rsidR="00A35EFA" w:rsidRPr="00B86DDE" w:rsidRDefault="00A35EFA">
            <w:pPr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A4CFB94" w14:textId="77777777" w:rsidR="00A35EFA" w:rsidRPr="00B86DDE" w:rsidRDefault="00A35EFA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A35EFA" w:rsidRPr="00B86DDE" w14:paraId="0A892FF8" w14:textId="77777777">
        <w:trPr>
          <w:trHeight w:val="80"/>
        </w:trPr>
        <w:tc>
          <w:tcPr>
            <w:tcW w:w="3690" w:type="dxa"/>
          </w:tcPr>
          <w:p w14:paraId="2A658CF5" w14:textId="77777777" w:rsidR="00A35EFA" w:rsidRPr="00B86DDE" w:rsidRDefault="00A35EF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14DD5817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35EFA" w:rsidRPr="00B86DDE" w14:paraId="1FA1756C" w14:textId="77777777">
        <w:trPr>
          <w:trHeight w:val="80"/>
        </w:trPr>
        <w:tc>
          <w:tcPr>
            <w:tcW w:w="3690" w:type="dxa"/>
          </w:tcPr>
          <w:p w14:paraId="4C01E6C1" w14:textId="77777777" w:rsidR="00A35EFA" w:rsidRPr="00B86DDE" w:rsidRDefault="00A35EF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FE53A6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ADC09D4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671F40A" w14:textId="30941E2F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ABFE4C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77B36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</w:p>
          <w:p w14:paraId="0A4E72AE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จากกิจกรรม</w:t>
            </w:r>
          </w:p>
          <w:p w14:paraId="7E922931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432E8B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5D5A25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581A81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FD9144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CBAC5B4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43F68B9" w14:textId="41101A1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35EFA" w:rsidRPr="00B86DDE" w14:paraId="1AB410E2" w14:textId="77777777" w:rsidTr="001760CC">
        <w:trPr>
          <w:trHeight w:val="80"/>
        </w:trPr>
        <w:tc>
          <w:tcPr>
            <w:tcW w:w="3690" w:type="dxa"/>
          </w:tcPr>
          <w:p w14:paraId="78F29E92" w14:textId="101DFDCE" w:rsidR="00F82F60" w:rsidRPr="00B86DDE" w:rsidRDefault="00A35EFA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841387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สั้น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10227F83" w14:textId="56B24EE9" w:rsidR="00A35EFA" w:rsidRPr="00B86DDE" w:rsidRDefault="00F82F60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A35EFA"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5EFA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786CB0" w:rsidRPr="00B86D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5F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35EFA"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6827ED0" w14:textId="00D9D8FA" w:rsidR="00A35EFA" w:rsidRPr="00B86DDE" w:rsidRDefault="001F6B6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447,291</w:t>
            </w:r>
          </w:p>
        </w:tc>
        <w:tc>
          <w:tcPr>
            <w:tcW w:w="180" w:type="dxa"/>
            <w:vAlign w:val="bottom"/>
          </w:tcPr>
          <w:p w14:paraId="2747AA36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599963" w14:textId="21CD2C52" w:rsidR="00A35EFA" w:rsidRPr="00B86DDE" w:rsidRDefault="00F4155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417,291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5E0E2F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52E2C9" w14:textId="572A1330" w:rsidR="00A35EFA" w:rsidRPr="00B86DDE" w:rsidRDefault="00F4155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D31E52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3F1FCF" w14:textId="53D63533" w:rsidR="00A35EFA" w:rsidRPr="00B86DDE" w:rsidRDefault="00F4155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E85760" w:rsidRPr="00B86DDE" w14:paraId="1250723E" w14:textId="77777777" w:rsidTr="001760CC">
        <w:trPr>
          <w:trHeight w:val="80"/>
        </w:trPr>
        <w:tc>
          <w:tcPr>
            <w:tcW w:w="3690" w:type="dxa"/>
          </w:tcPr>
          <w:p w14:paraId="333B6D8C" w14:textId="3D335E90" w:rsidR="00E85760" w:rsidRPr="00B86DDE" w:rsidRDefault="00E85760" w:rsidP="00E85760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841387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ยาว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3A340160" w14:textId="7D26562F" w:rsidR="00E85760" w:rsidRPr="00B86DDE" w:rsidRDefault="00E85760" w:rsidP="00E85760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786CB0" w:rsidRPr="00B86D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5F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8258269" w14:textId="59F2D8D1" w:rsidR="00E85760" w:rsidRPr="00B86DDE" w:rsidRDefault="00F4155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</w:t>
            </w:r>
            <w:r w:rsidR="00BC02DE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80" w:type="dxa"/>
            <w:vAlign w:val="bottom"/>
          </w:tcPr>
          <w:p w14:paraId="5208DB5F" w14:textId="77777777" w:rsidR="00E85760" w:rsidRPr="00B86DDE" w:rsidRDefault="00E8576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D4B4A3" w14:textId="14E7DEFB" w:rsidR="00E85760" w:rsidRPr="00B86DDE" w:rsidRDefault="00BC02D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E2094">
              <w:rPr>
                <w:rFonts w:asciiTheme="majorBidi" w:hAnsiTheme="majorBidi" w:cstheme="majorBidi"/>
                <w:sz w:val="28"/>
                <w:szCs w:val="28"/>
              </w:rPr>
              <w:t>16,01</w:t>
            </w:r>
            <w:r w:rsidR="00140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209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322A4FC" w14:textId="77777777" w:rsidR="00E85760" w:rsidRPr="00B86DDE" w:rsidRDefault="00E8576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20343B" w14:textId="359FD73B" w:rsidR="00E85760" w:rsidRPr="00B86DDE" w:rsidRDefault="007E209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80AFB9" w14:textId="77777777" w:rsidR="00E85760" w:rsidRPr="00B86DDE" w:rsidRDefault="00E8576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E22274" w14:textId="4AC66AD2" w:rsidR="00E85760" w:rsidRPr="00B86DDE" w:rsidRDefault="001B1A6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53DE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3DE1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  <w:tr w:rsidR="00A35EFA" w:rsidRPr="00B86DDE" w14:paraId="5098FAB0" w14:textId="77777777" w:rsidTr="001760CC">
        <w:trPr>
          <w:trHeight w:val="80"/>
        </w:trPr>
        <w:tc>
          <w:tcPr>
            <w:tcW w:w="3690" w:type="dxa"/>
          </w:tcPr>
          <w:p w14:paraId="03A00B18" w14:textId="77777777" w:rsidR="00B20A5D" w:rsidRPr="00B86DDE" w:rsidRDefault="00A35EFA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="00B20A5D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จากบุคคลที่เกี่ยวข้องกัน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8F868ED" w14:textId="2CAFD576" w:rsidR="00A35EFA" w:rsidRPr="00B86DDE" w:rsidRDefault="00B20A5D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A35EFA"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5EFA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404DE5" w:rsidRPr="00B86D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85F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20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5FA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35EFA"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1FE904E" w14:textId="77777777" w:rsidR="001B1A6B" w:rsidRDefault="001B1A6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DDEFC4" w14:textId="2867D261" w:rsidR="00A35EFA" w:rsidRPr="00B86DDE" w:rsidRDefault="001B1A6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52,002</w:t>
            </w:r>
          </w:p>
        </w:tc>
        <w:tc>
          <w:tcPr>
            <w:tcW w:w="180" w:type="dxa"/>
          </w:tcPr>
          <w:p w14:paraId="2943F75D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DF5F90" w14:textId="77777777" w:rsidR="00A35EFA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75775D" w14:textId="3F4B999D" w:rsidR="001B1A6B" w:rsidRPr="00B86DDE" w:rsidRDefault="00786B5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44,349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870F6B0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93FF78" w14:textId="77777777" w:rsidR="00A35EFA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497DA" w14:textId="1627D059" w:rsidR="00786B54" w:rsidRPr="00B86DDE" w:rsidRDefault="00786B5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325ED7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B1EA60" w14:textId="77777777" w:rsidR="00A35EFA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D0D02" w14:textId="2435E14D" w:rsidR="00786B54" w:rsidRPr="00B86DDE" w:rsidRDefault="00AF419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7,653</w:t>
            </w:r>
          </w:p>
        </w:tc>
      </w:tr>
      <w:tr w:rsidR="00A35EFA" w:rsidRPr="00B86DDE" w14:paraId="1D0DEC72" w14:textId="77777777" w:rsidTr="001760CC">
        <w:trPr>
          <w:trHeight w:val="80"/>
        </w:trPr>
        <w:tc>
          <w:tcPr>
            <w:tcW w:w="3690" w:type="dxa"/>
          </w:tcPr>
          <w:p w14:paraId="31C4663F" w14:textId="77777777" w:rsidR="00A35EFA" w:rsidRDefault="00A35EFA" w:rsidP="00404DE5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B20A5D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สั้นจากบุคคลและก</w:t>
            </w:r>
            <w:r w:rsidR="00404DE5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ิ</w:t>
            </w:r>
            <w:r w:rsidR="00B20A5D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จการอื่น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7D6209C" w14:textId="5F6823CA" w:rsidR="00A35EFA" w:rsidRPr="00B86DDE" w:rsidRDefault="00D17A06" w:rsidP="00404DE5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81D83E6" w14:textId="77777777" w:rsidR="001751A3" w:rsidRDefault="001751A3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ADBF04" w14:textId="2DB94875" w:rsidR="00A35EFA" w:rsidRPr="00B86DDE" w:rsidRDefault="0019174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80" w:type="dxa"/>
          </w:tcPr>
          <w:p w14:paraId="0085B4BA" w14:textId="77777777" w:rsidR="00A35EFA" w:rsidRPr="00B86DDE" w:rsidRDefault="00A35EFA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8299160" w14:textId="77777777" w:rsidR="001751A3" w:rsidRDefault="001751A3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7306DC" w14:textId="5F59EEC3" w:rsidR="00A35EFA" w:rsidRPr="00B86DDE" w:rsidRDefault="0019174E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80" w:type="dxa"/>
          </w:tcPr>
          <w:p w14:paraId="6BDADDBE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134ECF" w14:textId="77777777" w:rsidR="001751A3" w:rsidRDefault="001751A3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9B3BA" w14:textId="0DBABDE2" w:rsidR="00A35EFA" w:rsidRPr="00B86DDE" w:rsidRDefault="0019174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F0C5CE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DC7D8E" w14:textId="77777777" w:rsidR="001751A3" w:rsidRDefault="001751A3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E14481" w14:textId="0FC32E86" w:rsidR="00A35EFA" w:rsidRPr="00B86DDE" w:rsidRDefault="0019174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  <w:tr w:rsidR="00A35EFA" w:rsidRPr="00B86DDE" w14:paraId="2ADAD360" w14:textId="77777777" w:rsidTr="001760CC">
        <w:trPr>
          <w:trHeight w:val="80"/>
        </w:trPr>
        <w:tc>
          <w:tcPr>
            <w:tcW w:w="3690" w:type="dxa"/>
          </w:tcPr>
          <w:p w14:paraId="3A349440" w14:textId="77777777" w:rsidR="00A35EFA" w:rsidRPr="00B86DDE" w:rsidRDefault="00A35EFA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0E2835FE" w14:textId="1FA7191D" w:rsidR="00A35EFA" w:rsidRPr="00B86DDE" w:rsidRDefault="0019174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72,870</w:t>
            </w:r>
          </w:p>
        </w:tc>
        <w:tc>
          <w:tcPr>
            <w:tcW w:w="180" w:type="dxa"/>
          </w:tcPr>
          <w:p w14:paraId="37AC037A" w14:textId="77777777" w:rsidR="00A35EFA" w:rsidRPr="00B86DDE" w:rsidRDefault="00A35EFA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D0E2D9E" w14:textId="655EF411" w:rsidR="00A35EFA" w:rsidRPr="00B86DDE" w:rsidRDefault="0019174E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23,38</w:t>
            </w:r>
            <w:r w:rsidR="00145E7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3F8FF7D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6DFFE8" w14:textId="11953539" w:rsidR="00A35EFA" w:rsidRPr="00B86DDE" w:rsidRDefault="0019174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</w:t>
            </w:r>
            <w:r w:rsidR="00145E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0FF222D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CEE958" w14:textId="3AFE42B6" w:rsidR="00A35EFA" w:rsidRPr="00B86DDE" w:rsidRDefault="0019174E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51,919</w:t>
            </w:r>
          </w:p>
        </w:tc>
      </w:tr>
      <w:tr w:rsidR="00A35EFA" w:rsidRPr="00B86DDE" w14:paraId="02D35FD4" w14:textId="77777777">
        <w:trPr>
          <w:trHeight w:val="80"/>
        </w:trPr>
        <w:tc>
          <w:tcPr>
            <w:tcW w:w="3690" w:type="dxa"/>
          </w:tcPr>
          <w:p w14:paraId="27EBCDC3" w14:textId="77777777" w:rsidR="00A35EFA" w:rsidRPr="00B86DDE" w:rsidRDefault="00A35EFA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C417B0C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1A4099" w14:textId="77777777" w:rsidR="00A35EFA" w:rsidRPr="00B86DDE" w:rsidRDefault="00A35EFA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52CDAC3" w14:textId="77777777" w:rsidR="00A35EFA" w:rsidRPr="00B86DDE" w:rsidRDefault="00A35EFA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D158FD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4F95D5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E3407DB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1E69F3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5EFA" w:rsidRPr="00B86DDE" w14:paraId="5FB20279" w14:textId="77777777">
        <w:trPr>
          <w:trHeight w:val="80"/>
        </w:trPr>
        <w:tc>
          <w:tcPr>
            <w:tcW w:w="3690" w:type="dxa"/>
          </w:tcPr>
          <w:p w14:paraId="0210059C" w14:textId="77777777" w:rsidR="00A35EFA" w:rsidRPr="00B86DDE" w:rsidRDefault="00A35EFA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BB3F0FD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130F70C" w14:textId="77777777" w:rsidR="00A35EFA" w:rsidRPr="00B86DDE" w:rsidRDefault="00A35EFA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822ABA" w14:textId="77777777" w:rsidR="00A35EFA" w:rsidRPr="00B86DDE" w:rsidRDefault="00A35EFA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ADF138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60BD9DF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A35EFA" w:rsidRPr="00B86DDE" w14:paraId="5A864D98" w14:textId="77777777">
        <w:trPr>
          <w:trHeight w:val="80"/>
        </w:trPr>
        <w:tc>
          <w:tcPr>
            <w:tcW w:w="3690" w:type="dxa"/>
          </w:tcPr>
          <w:p w14:paraId="4B15BA37" w14:textId="77777777" w:rsidR="00A35EFA" w:rsidRPr="00B86DDE" w:rsidRDefault="00A35EFA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  <w:vAlign w:val="center"/>
          </w:tcPr>
          <w:p w14:paraId="1B95BD27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EFA" w:rsidRPr="00B86DDE" w14:paraId="7C66DA8F" w14:textId="77777777">
        <w:trPr>
          <w:trHeight w:val="80"/>
        </w:trPr>
        <w:tc>
          <w:tcPr>
            <w:tcW w:w="3690" w:type="dxa"/>
          </w:tcPr>
          <w:p w14:paraId="6D5BA48C" w14:textId="77777777" w:rsidR="00A35EFA" w:rsidRPr="00B86DDE" w:rsidRDefault="00A35EFA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7103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E307E7E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  <w:p w14:paraId="0571921A" w14:textId="5E795233" w:rsidR="00A35EFA" w:rsidRPr="00B86DDE" w:rsidRDefault="00A35EFA" w:rsidP="00F8139F">
            <w:pPr>
              <w:tabs>
                <w:tab w:val="decimal" w:pos="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672F" w:rsidRPr="00B86D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FE9941" w14:textId="77777777" w:rsidR="00A35EFA" w:rsidRPr="00B86DDE" w:rsidRDefault="00A35EFA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A3A16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</w:p>
          <w:p w14:paraId="24A3585A" w14:textId="77777777" w:rsidR="00A35EFA" w:rsidRPr="00B86DDE" w:rsidRDefault="00A35E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จากกิจกรรม</w:t>
            </w:r>
          </w:p>
          <w:p w14:paraId="29814000" w14:textId="77777777" w:rsidR="00A35EFA" w:rsidRPr="00B86DDE" w:rsidRDefault="00A35EFA" w:rsidP="00F8139F">
            <w:pPr>
              <w:tabs>
                <w:tab w:val="clear" w:pos="907"/>
                <w:tab w:val="decimal" w:pos="830"/>
                <w:tab w:val="decimal" w:pos="88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810887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311CA8" w14:textId="77777777" w:rsidR="00A35EFA" w:rsidRPr="00B86DDE" w:rsidRDefault="00A35EFA" w:rsidP="00F8139F">
            <w:pPr>
              <w:tabs>
                <w:tab w:val="decimal" w:pos="174"/>
              </w:tabs>
              <w:ind w:left="-6"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2504F0" w14:textId="77777777" w:rsidR="00A35EFA" w:rsidRPr="00B86DDE" w:rsidRDefault="00A35EFA">
            <w:pPr>
              <w:tabs>
                <w:tab w:val="clear" w:pos="907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3B55F5" w14:textId="77777777" w:rsidR="00A35EFA" w:rsidRPr="00B86DDE" w:rsidRDefault="00A35EFA" w:rsidP="00F8139F">
            <w:pPr>
              <w:tabs>
                <w:tab w:val="left" w:pos="184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C5D91FE" w14:textId="77777777" w:rsidR="00A35EFA" w:rsidRPr="00B86DDE" w:rsidRDefault="00A35EFA" w:rsidP="00F8139F">
            <w:pPr>
              <w:tabs>
                <w:tab w:val="left" w:pos="184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CB665A8" w14:textId="6B9B7255" w:rsidR="00A35EFA" w:rsidRPr="00B86DDE" w:rsidRDefault="00A35EFA" w:rsidP="00F8139F">
            <w:pPr>
              <w:tabs>
                <w:tab w:val="clear" w:pos="907"/>
                <w:tab w:val="left" w:pos="184"/>
                <w:tab w:val="decimal" w:pos="88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672F" w:rsidRPr="00B86D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F672F" w:rsidRPr="00B86DDE" w14:paraId="3497CD33" w14:textId="77777777" w:rsidTr="001760CC">
        <w:trPr>
          <w:trHeight w:val="80"/>
        </w:trPr>
        <w:tc>
          <w:tcPr>
            <w:tcW w:w="3690" w:type="dxa"/>
          </w:tcPr>
          <w:p w14:paraId="3C1D6CC1" w14:textId="77777777" w:rsidR="00AF672F" w:rsidRPr="00B86DDE" w:rsidRDefault="00AF672F" w:rsidP="00AF672F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10DB9BF5" w14:textId="08E4C799" w:rsidR="00AF672F" w:rsidRPr="00B86DDE" w:rsidRDefault="00AF672F" w:rsidP="00AF672F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5F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B4B26D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FAD128" w14:textId="21171BEA" w:rsidR="0019174E" w:rsidRPr="00B86DDE" w:rsidRDefault="00205D53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447,291</w:t>
            </w:r>
          </w:p>
        </w:tc>
        <w:tc>
          <w:tcPr>
            <w:tcW w:w="180" w:type="dxa"/>
          </w:tcPr>
          <w:p w14:paraId="5836CC7D" w14:textId="77777777" w:rsidR="00AF672F" w:rsidRPr="00B86DDE" w:rsidRDefault="00AF672F" w:rsidP="00AF672F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25705B3" w14:textId="77777777" w:rsidR="00AF672F" w:rsidRDefault="00AF672F" w:rsidP="00AF672F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4FB2E6" w14:textId="42DA4DFC" w:rsidR="00205D53" w:rsidRPr="00B86DDE" w:rsidRDefault="00205D53" w:rsidP="00AF672F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417,291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18EF314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34BAD9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1011B8" w14:textId="16F0E18A" w:rsidR="00205D53" w:rsidRPr="00B86DDE" w:rsidRDefault="00205D53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84964F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74F202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74610" w14:textId="6FDDA7BE" w:rsidR="00205D53" w:rsidRPr="00B86DDE" w:rsidRDefault="00CF29AB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AF672F" w:rsidRPr="00B86DDE" w14:paraId="22BA5F4D" w14:textId="77777777" w:rsidTr="001760CC">
        <w:trPr>
          <w:trHeight w:val="80"/>
        </w:trPr>
        <w:tc>
          <w:tcPr>
            <w:tcW w:w="3690" w:type="dxa"/>
          </w:tcPr>
          <w:p w14:paraId="500A12B1" w14:textId="77777777" w:rsidR="00AF672F" w:rsidRPr="00B86DDE" w:rsidRDefault="00AF672F" w:rsidP="00AF672F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3EA7DAE5" w14:textId="1E3DB86E" w:rsidR="00AF672F" w:rsidRPr="00B86DDE" w:rsidRDefault="00AF672F" w:rsidP="00AF672F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5F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343BADB6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8553F7" w14:textId="32797826" w:rsidR="00CF29AB" w:rsidRPr="00B86DDE" w:rsidRDefault="00CF29AB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105,332</w:t>
            </w:r>
          </w:p>
        </w:tc>
        <w:tc>
          <w:tcPr>
            <w:tcW w:w="180" w:type="dxa"/>
          </w:tcPr>
          <w:p w14:paraId="3DF2FD3A" w14:textId="77777777" w:rsidR="00AF672F" w:rsidRPr="00B86DDE" w:rsidRDefault="00AF672F" w:rsidP="00AF672F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7FFB3AE" w14:textId="77777777" w:rsidR="00AF672F" w:rsidRDefault="00AF672F" w:rsidP="00AF672F">
            <w:pPr>
              <w:tabs>
                <w:tab w:val="clear" w:pos="907"/>
                <w:tab w:val="decimal" w:pos="830"/>
                <w:tab w:val="decimal" w:pos="887"/>
                <w:tab w:val="left" w:pos="1063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E97363" w14:textId="79D42EF6" w:rsidR="00CF29AB" w:rsidRPr="00B86DDE" w:rsidRDefault="00CF29AB" w:rsidP="00AF672F">
            <w:pPr>
              <w:tabs>
                <w:tab w:val="clear" w:pos="907"/>
                <w:tab w:val="decimal" w:pos="830"/>
                <w:tab w:val="decimal" w:pos="887"/>
                <w:tab w:val="left" w:pos="1063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15,001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FFC6438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152B61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DAE95" w14:textId="242DD340" w:rsidR="00CF29AB" w:rsidRPr="00B86DDE" w:rsidRDefault="00CF29AB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3F55E1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807869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CE8B15" w14:textId="376DC23B" w:rsidR="00CF29AB" w:rsidRPr="00B86DDE" w:rsidRDefault="006877A5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90,331</w:t>
            </w:r>
          </w:p>
        </w:tc>
      </w:tr>
      <w:tr w:rsidR="00AF672F" w:rsidRPr="00B86DDE" w14:paraId="3A21E995" w14:textId="77777777" w:rsidTr="001760CC">
        <w:trPr>
          <w:trHeight w:val="80"/>
        </w:trPr>
        <w:tc>
          <w:tcPr>
            <w:tcW w:w="3690" w:type="dxa"/>
          </w:tcPr>
          <w:p w14:paraId="78606CA0" w14:textId="77777777" w:rsidR="00AF672F" w:rsidRPr="00B86DDE" w:rsidRDefault="00AF672F" w:rsidP="00AF672F">
            <w:pPr>
              <w:ind w:left="350" w:right="65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เงินกู้ยืมระยะสั้นจากบุคคลที่เกี่ยวข้องกัน </w:t>
            </w:r>
          </w:p>
          <w:p w14:paraId="252CB3CD" w14:textId="540EAAFB" w:rsidR="00AF672F" w:rsidRPr="00B86DDE" w:rsidRDefault="00AF672F" w:rsidP="00AF672F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85FAB">
              <w:rPr>
                <w:rFonts w:asciiTheme="majorBidi" w:hAnsiTheme="majorBidi" w:cstheme="majorBidi"/>
                <w:sz w:val="28"/>
                <w:szCs w:val="28"/>
              </w:rPr>
              <w:t>,18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73A3653F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FA94D1" w14:textId="1871F986" w:rsidR="006877A5" w:rsidRPr="00B86DDE" w:rsidRDefault="006877A5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44,802</w:t>
            </w:r>
          </w:p>
        </w:tc>
        <w:tc>
          <w:tcPr>
            <w:tcW w:w="180" w:type="dxa"/>
          </w:tcPr>
          <w:p w14:paraId="2E2BEB7F" w14:textId="77777777" w:rsidR="00AF672F" w:rsidRPr="00B86DDE" w:rsidRDefault="00AF672F" w:rsidP="00AF672F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69DD44" w14:textId="77777777" w:rsidR="00AF672F" w:rsidRDefault="00AF672F" w:rsidP="00AF672F">
            <w:pPr>
              <w:tabs>
                <w:tab w:val="clear" w:pos="907"/>
                <w:tab w:val="decimal" w:pos="830"/>
                <w:tab w:val="decimal" w:pos="887"/>
                <w:tab w:val="left" w:pos="1063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F62B3F" w14:textId="519F8841" w:rsidR="006877A5" w:rsidRPr="00B86DDE" w:rsidRDefault="006877A5" w:rsidP="00AF672F">
            <w:pPr>
              <w:tabs>
                <w:tab w:val="clear" w:pos="907"/>
                <w:tab w:val="decimal" w:pos="830"/>
                <w:tab w:val="decimal" w:pos="887"/>
                <w:tab w:val="left" w:pos="1063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39,649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FE5EDFF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3B42E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E82EDF" w14:textId="2C69DDD6" w:rsidR="00322D17" w:rsidRPr="00B86DDE" w:rsidRDefault="00322D17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5AF5AE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A6621" w14:textId="77777777" w:rsidR="00AF672F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8FF7CA" w14:textId="2DEB6111" w:rsidR="00322D17" w:rsidRPr="00B86DDE" w:rsidRDefault="00322D17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5,153</w:t>
            </w:r>
          </w:p>
        </w:tc>
      </w:tr>
      <w:tr w:rsidR="00AF672F" w:rsidRPr="00B86DDE" w14:paraId="16704C19" w14:textId="77777777" w:rsidTr="001760CC">
        <w:trPr>
          <w:trHeight w:val="80"/>
        </w:trPr>
        <w:tc>
          <w:tcPr>
            <w:tcW w:w="3690" w:type="dxa"/>
          </w:tcPr>
          <w:p w14:paraId="02A3E83B" w14:textId="77777777" w:rsidR="00AF672F" w:rsidRDefault="00AF672F" w:rsidP="00AF672F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เงินกู้ยืมระยะสั้นจากบุคคลและกิจการอื่น </w:t>
            </w:r>
          </w:p>
          <w:p w14:paraId="04E22821" w14:textId="6510C57F" w:rsidR="00AF672F" w:rsidRPr="00B86DDE" w:rsidRDefault="007336CD" w:rsidP="00AF672F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46CACC05" w14:textId="77777777" w:rsidR="001751A3" w:rsidRDefault="001751A3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2A2FDC" w14:textId="27AA2E9C" w:rsidR="00AF672F" w:rsidRPr="00B86DDE" w:rsidRDefault="00322D17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80" w:type="dxa"/>
          </w:tcPr>
          <w:p w14:paraId="347AFBC4" w14:textId="77777777" w:rsidR="00AF672F" w:rsidRPr="00B86DDE" w:rsidRDefault="00AF672F" w:rsidP="00AF672F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BE55B96" w14:textId="77777777" w:rsidR="001751A3" w:rsidRDefault="001751A3" w:rsidP="001751A3">
            <w:pPr>
              <w:tabs>
                <w:tab w:val="clear" w:pos="907"/>
                <w:tab w:val="decimal" w:pos="830"/>
                <w:tab w:val="decimal" w:pos="887"/>
                <w:tab w:val="left" w:pos="1063"/>
              </w:tabs>
              <w:ind w:right="9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956F5" w14:textId="67D9C473" w:rsidR="00AF672F" w:rsidRPr="00B86DDE" w:rsidRDefault="001751A3" w:rsidP="00AF672F">
            <w:pPr>
              <w:tabs>
                <w:tab w:val="clear" w:pos="907"/>
                <w:tab w:val="decimal" w:pos="830"/>
                <w:tab w:val="decimal" w:pos="887"/>
                <w:tab w:val="left" w:pos="1063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322D17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80" w:type="dxa"/>
          </w:tcPr>
          <w:p w14:paraId="0029DD29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26E8AE" w14:textId="77777777" w:rsidR="001751A3" w:rsidRDefault="001751A3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160D96" w14:textId="5B01264B" w:rsidR="00AF672F" w:rsidRPr="00B86DDE" w:rsidRDefault="00322D17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142D54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A1193" w14:textId="77777777" w:rsidR="001751A3" w:rsidRDefault="001751A3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1BBEB6" w14:textId="28525455" w:rsidR="00AF672F" w:rsidRPr="00B86DDE" w:rsidRDefault="00322D17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  <w:tr w:rsidR="00AF672F" w:rsidRPr="00B86DDE" w14:paraId="7B197A3C" w14:textId="77777777" w:rsidTr="001760CC">
        <w:trPr>
          <w:trHeight w:val="80"/>
        </w:trPr>
        <w:tc>
          <w:tcPr>
            <w:tcW w:w="3690" w:type="dxa"/>
          </w:tcPr>
          <w:p w14:paraId="7CDCD6C9" w14:textId="71E6CE06" w:rsidR="00AF672F" w:rsidRPr="00B86DDE" w:rsidRDefault="00AF672F" w:rsidP="00AF672F">
            <w:pPr>
              <w:ind w:left="35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  <w:vAlign w:val="center"/>
          </w:tcPr>
          <w:p w14:paraId="3F28E6F7" w14:textId="442BFCFB" w:rsidR="00AF672F" w:rsidRPr="00B86DDE" w:rsidRDefault="00322D17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55,63</w:t>
            </w:r>
            <w:r w:rsidR="000157F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F3154A5" w14:textId="77777777" w:rsidR="00AF672F" w:rsidRPr="00B86DDE" w:rsidRDefault="00AF672F" w:rsidP="00AF672F">
            <w:pPr>
              <w:tabs>
                <w:tab w:val="clear" w:pos="907"/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288F949" w14:textId="10DABEB2" w:rsidR="00AF672F" w:rsidRPr="00B86DDE" w:rsidRDefault="00765277" w:rsidP="00AF672F">
            <w:pPr>
              <w:tabs>
                <w:tab w:val="clear" w:pos="907"/>
                <w:tab w:val="decimal" w:pos="830"/>
                <w:tab w:val="decimal" w:pos="887"/>
                <w:tab w:val="left" w:pos="1063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76D82">
              <w:rPr>
                <w:rFonts w:asciiTheme="majorBidi" w:hAnsiTheme="majorBidi" w:cstheme="majorBidi"/>
                <w:sz w:val="28"/>
                <w:szCs w:val="28"/>
              </w:rPr>
              <w:t>16,185</w:t>
            </w:r>
            <w:r w:rsidR="00F76D8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BD039F7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4C8768" w14:textId="6155789B" w:rsidR="00AF672F" w:rsidRPr="00B86DDE" w:rsidRDefault="00F76D82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</w:t>
            </w:r>
            <w:r w:rsidR="00CE15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8F36FFA" w14:textId="77777777" w:rsidR="00AF672F" w:rsidRPr="00B86DDE" w:rsidRDefault="00AF672F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1BC9CD" w14:textId="303E0C1E" w:rsidR="00AF672F" w:rsidRPr="00B86DDE" w:rsidRDefault="00F76D82" w:rsidP="00AF672F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41,877</w:t>
            </w:r>
          </w:p>
        </w:tc>
      </w:tr>
    </w:tbl>
    <w:p w14:paraId="4BE592A7" w14:textId="77777777" w:rsidR="00801C3D" w:rsidRPr="00B86DDE" w:rsidRDefault="00801C3D" w:rsidP="00801C3D">
      <w:pPr>
        <w:pStyle w:val="ListParagraph"/>
        <w:spacing w:before="240"/>
        <w:ind w:left="360"/>
        <w:textAlignment w:val="baseline"/>
        <w:rPr>
          <w:rFonts w:asciiTheme="majorBidi" w:eastAsia="Malgun Gothic" w:hAnsiTheme="majorBidi" w:cstheme="majorBidi"/>
          <w:sz w:val="28"/>
          <w:cs/>
        </w:rPr>
      </w:pPr>
    </w:p>
    <w:p w14:paraId="4137E93C" w14:textId="77777777" w:rsidR="00801C3D" w:rsidRPr="00B86DDE" w:rsidRDefault="00801C3D" w:rsidP="00801C3D">
      <w:pPr>
        <w:pStyle w:val="ListParagraph"/>
        <w:overflowPunct w:val="0"/>
        <w:autoSpaceDE w:val="0"/>
        <w:adjustRightInd w:val="0"/>
        <w:spacing w:before="240"/>
        <w:ind w:left="360"/>
        <w:textAlignment w:val="baseline"/>
        <w:rPr>
          <w:rFonts w:asciiTheme="majorBidi" w:eastAsia="Malgun Gothic" w:hAnsiTheme="majorBidi" w:cstheme="majorBidi"/>
          <w:sz w:val="28"/>
        </w:rPr>
      </w:pPr>
      <w:r w:rsidRPr="00B86DDE">
        <w:rPr>
          <w:rFonts w:asciiTheme="majorBidi" w:eastAsia="Malgun Gothic" w:hAnsiTheme="majorBidi" w:cstheme="majorBidi"/>
          <w:sz w:val="28"/>
        </w:rPr>
        <w:br w:type="page"/>
      </w:r>
    </w:p>
    <w:p w14:paraId="7A34D147" w14:textId="7E9DD1FE" w:rsidR="00B23029" w:rsidRPr="00B86DDE" w:rsidRDefault="00B23029" w:rsidP="00894AC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ลูกหนี้การค้า</w:t>
      </w:r>
      <w:r w:rsidR="00FA0E43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และลูกหนี้</w:t>
      </w:r>
      <w:r w:rsidR="005A140A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หมุนเวียน</w:t>
      </w:r>
      <w:r w:rsidR="00FA0E43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อื่น</w:t>
      </w:r>
    </w:p>
    <w:p w14:paraId="0352F746" w14:textId="66F33004" w:rsidR="00CA6CBE" w:rsidRPr="00B86DDE" w:rsidRDefault="00CA6CBE" w:rsidP="002101EA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="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B86DDE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ลูกหนี้การค้าและลูกหนี้หมุนเวียนอื่น ณ วันที่ </w:t>
      </w:r>
      <w:r w:rsidR="00B66E7C" w:rsidRPr="00B86DDE">
        <w:rPr>
          <w:rFonts w:asciiTheme="majorBidi" w:hAnsiTheme="majorBidi" w:cstheme="majorBidi"/>
          <w:spacing w:val="-6"/>
          <w:sz w:val="28"/>
        </w:rPr>
        <w:t xml:space="preserve">31 </w:t>
      </w:r>
      <w:r w:rsidR="00B66E7C" w:rsidRPr="00B86DDE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5C05F4" w:rsidRPr="00B86DDE">
        <w:rPr>
          <w:rFonts w:asciiTheme="majorBidi" w:hAnsiTheme="majorBidi" w:cstheme="majorBidi"/>
          <w:spacing w:val="-6"/>
          <w:sz w:val="28"/>
        </w:rPr>
        <w:t>2568</w:t>
      </w:r>
      <w:r w:rsidRPr="00B86DDE">
        <w:rPr>
          <w:rFonts w:asciiTheme="majorBidi" w:hAnsiTheme="majorBidi" w:cstheme="majorBidi"/>
          <w:spacing w:val="-6"/>
          <w:sz w:val="28"/>
          <w:cs/>
          <w:lang w:val="en-US"/>
        </w:rPr>
        <w:t xml:space="preserve"> และ </w:t>
      </w:r>
      <w:r w:rsidR="005C05F4" w:rsidRPr="00B86DDE">
        <w:rPr>
          <w:rFonts w:asciiTheme="majorBidi" w:hAnsiTheme="majorBidi" w:cstheme="majorBidi"/>
          <w:spacing w:val="-6"/>
          <w:sz w:val="28"/>
        </w:rPr>
        <w:t>2567</w:t>
      </w:r>
      <w:r w:rsidRPr="00B86DDE">
        <w:rPr>
          <w:rFonts w:asciiTheme="majorBidi" w:hAnsiTheme="majorBidi" w:cstheme="majorBidi"/>
          <w:spacing w:val="-6"/>
          <w:sz w:val="28"/>
          <w:cs/>
          <w:lang w:val="en-US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531"/>
        <w:gridCol w:w="1080"/>
        <w:gridCol w:w="90"/>
        <w:gridCol w:w="1034"/>
        <w:gridCol w:w="80"/>
        <w:gridCol w:w="1136"/>
        <w:gridCol w:w="90"/>
        <w:gridCol w:w="1080"/>
      </w:tblGrid>
      <w:tr w:rsidR="00342BA3" w:rsidRPr="00B86DDE" w14:paraId="0DD6923A" w14:textId="77777777" w:rsidTr="00C65990">
        <w:trPr>
          <w:trHeight w:val="371"/>
          <w:tblHeader/>
        </w:trPr>
        <w:tc>
          <w:tcPr>
            <w:tcW w:w="971" w:type="dxa"/>
          </w:tcPr>
          <w:p w14:paraId="49A77E38" w14:textId="77777777" w:rsidR="00342BA3" w:rsidRPr="00B86DDE" w:rsidRDefault="00342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9" w:type="dxa"/>
            <w:gridSpan w:val="9"/>
          </w:tcPr>
          <w:p w14:paraId="581A8E6B" w14:textId="5A960E17" w:rsidR="00342BA3" w:rsidRPr="00B86DDE" w:rsidRDefault="00342BA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2BA3" w:rsidRPr="00B86DDE" w14:paraId="263D5959" w14:textId="77777777" w:rsidTr="00C65990">
        <w:trPr>
          <w:trHeight w:val="386"/>
          <w:tblHeader/>
        </w:trPr>
        <w:tc>
          <w:tcPr>
            <w:tcW w:w="3969" w:type="dxa"/>
            <w:gridSpan w:val="2"/>
          </w:tcPr>
          <w:p w14:paraId="7BB473B6" w14:textId="77777777" w:rsidR="00342BA3" w:rsidRPr="00B86DDE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58B83B85" w14:textId="77777777" w:rsidR="00342BA3" w:rsidRPr="00B86DDE" w:rsidRDefault="00342BA3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  <w:vAlign w:val="bottom"/>
          </w:tcPr>
          <w:p w14:paraId="54C8199B" w14:textId="42D37262" w:rsidR="00342BA3" w:rsidRPr="00B86DDE" w:rsidRDefault="00B66E7C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E94010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80" w:type="dxa"/>
          </w:tcPr>
          <w:p w14:paraId="1B8B3F54" w14:textId="77777777" w:rsidR="00342BA3" w:rsidRPr="00B86DDE" w:rsidRDefault="00342BA3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  <w:vAlign w:val="bottom"/>
          </w:tcPr>
          <w:p w14:paraId="48094232" w14:textId="1F1390AE" w:rsidR="00342BA3" w:rsidRPr="00B86DDE" w:rsidRDefault="00B66E7C" w:rsidP="00C65990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</w:t>
            </w:r>
            <w:r w:rsidR="00C65990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342BA3" w:rsidRPr="00B86DDE" w14:paraId="7BC83531" w14:textId="77777777" w:rsidTr="00C65990">
        <w:trPr>
          <w:trHeight w:val="371"/>
          <w:tblHeader/>
        </w:trPr>
        <w:tc>
          <w:tcPr>
            <w:tcW w:w="3969" w:type="dxa"/>
            <w:gridSpan w:val="2"/>
          </w:tcPr>
          <w:p w14:paraId="11F63C20" w14:textId="77777777" w:rsidR="00342BA3" w:rsidRPr="00B86DDE" w:rsidRDefault="00342BA3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7CDBCEC5" w14:textId="0BEB861D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E6D409D" w14:textId="7948E73C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30548839" w14:textId="77777777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35FACD99" w14:textId="77777777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center"/>
          </w:tcPr>
          <w:p w14:paraId="71AE26B8" w14:textId="77777777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41104D44" w14:textId="77777777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2970FD40" w14:textId="77777777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B04807" w14:textId="77777777" w:rsidR="00342BA3" w:rsidRPr="00B86DDE" w:rsidRDefault="00342BA3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42BA3" w:rsidRPr="00B86DDE" w14:paraId="6892F68E" w14:textId="77777777" w:rsidTr="00EF7F39">
        <w:trPr>
          <w:trHeight w:val="371"/>
        </w:trPr>
        <w:tc>
          <w:tcPr>
            <w:tcW w:w="3969" w:type="dxa"/>
            <w:gridSpan w:val="2"/>
          </w:tcPr>
          <w:p w14:paraId="13EE1F7E" w14:textId="0184C2E7" w:rsidR="00342BA3" w:rsidRPr="00B86DDE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342BA3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79128D42" w14:textId="77777777" w:rsidR="00342BA3" w:rsidRPr="00B86DDE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3AE91C" w14:textId="3C15C45C" w:rsidR="00342BA3" w:rsidRPr="00B86DDE" w:rsidRDefault="00D11755" w:rsidP="00133C2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1755">
              <w:rPr>
                <w:rFonts w:asciiTheme="majorBidi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90" w:type="dxa"/>
          </w:tcPr>
          <w:p w14:paraId="3C0DA3D3" w14:textId="77777777" w:rsidR="00342BA3" w:rsidRPr="00B86DDE" w:rsidRDefault="00342BA3" w:rsidP="00133C2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7252A885" w14:textId="3C6330A0" w:rsidR="00342BA3" w:rsidRPr="00B86DDE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1,472,150</w:t>
            </w:r>
          </w:p>
        </w:tc>
        <w:tc>
          <w:tcPr>
            <w:tcW w:w="80" w:type="dxa"/>
          </w:tcPr>
          <w:p w14:paraId="6817F278" w14:textId="77777777" w:rsidR="00342BA3" w:rsidRPr="00B86DDE" w:rsidRDefault="00342BA3" w:rsidP="00133C2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9BDE50B" w14:textId="659884E9" w:rsidR="00342BA3" w:rsidRPr="00B86DDE" w:rsidRDefault="00D11755" w:rsidP="006F654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1755">
              <w:rPr>
                <w:rFonts w:asciiTheme="majorBidi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90" w:type="dxa"/>
            <w:vAlign w:val="bottom"/>
          </w:tcPr>
          <w:p w14:paraId="0508D614" w14:textId="77777777" w:rsidR="00342BA3" w:rsidRPr="00B86DDE" w:rsidRDefault="00342BA3" w:rsidP="00133C2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097324" w14:textId="2D0C4A34" w:rsidR="00342BA3" w:rsidRPr="00B86DDE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1,472,150</w:t>
            </w:r>
          </w:p>
        </w:tc>
      </w:tr>
      <w:tr w:rsidR="00511CD0" w:rsidRPr="00B86DDE" w14:paraId="00F31101" w14:textId="77777777" w:rsidTr="00EF7F39">
        <w:trPr>
          <w:trHeight w:val="371"/>
        </w:trPr>
        <w:tc>
          <w:tcPr>
            <w:tcW w:w="3969" w:type="dxa"/>
            <w:gridSpan w:val="2"/>
          </w:tcPr>
          <w:p w14:paraId="5D8AD512" w14:textId="76B4B989" w:rsidR="00511CD0" w:rsidRPr="00B86DDE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777FF7" w:rsidRPr="00B86D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321CF0D3" w14:textId="77777777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FADF7" w14:textId="7C52C56C" w:rsidR="00511CD0" w:rsidRPr="00B86DDE" w:rsidRDefault="00E40D3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D19201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4DB0FD3" w14:textId="4A89B90A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2FAD4DD" w14:textId="77777777" w:rsidR="00511CD0" w:rsidRPr="00B86DDE" w:rsidRDefault="00511CD0" w:rsidP="00511CD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BC4F980" w14:textId="09B08554" w:rsidR="00511CD0" w:rsidRPr="00B86DDE" w:rsidRDefault="00F84F4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  <w:tc>
          <w:tcPr>
            <w:tcW w:w="90" w:type="dxa"/>
            <w:vAlign w:val="bottom"/>
          </w:tcPr>
          <w:p w14:paraId="4EA48DD3" w14:textId="77777777" w:rsidR="00511CD0" w:rsidRPr="00B86DDE" w:rsidRDefault="00511CD0" w:rsidP="00511CD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1A7E7" w14:textId="4DA3EE36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7761C0" w:rsidRPr="00B86DDE" w14:paraId="7BCEAB21" w14:textId="77777777" w:rsidTr="004576A1">
        <w:trPr>
          <w:trHeight w:val="371"/>
        </w:trPr>
        <w:tc>
          <w:tcPr>
            <w:tcW w:w="3969" w:type="dxa"/>
            <w:gridSpan w:val="2"/>
          </w:tcPr>
          <w:p w14:paraId="4C4CDC27" w14:textId="24F66FB3" w:rsidR="007761C0" w:rsidRPr="00B86DDE" w:rsidRDefault="007761C0" w:rsidP="007761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3BA69F0E" w14:textId="77777777" w:rsidR="007761C0" w:rsidRPr="00B86DDE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0C298" w14:textId="20CDDAC2" w:rsidR="007761C0" w:rsidRPr="00B86DDE" w:rsidRDefault="00EF7F39" w:rsidP="007761C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F39">
              <w:rPr>
                <w:rFonts w:asciiTheme="majorBidi" w:hAnsiTheme="majorBidi" w:cstheme="majorBidi"/>
                <w:sz w:val="28"/>
                <w:szCs w:val="28"/>
              </w:rPr>
              <w:t>5,105</w:t>
            </w:r>
          </w:p>
        </w:tc>
        <w:tc>
          <w:tcPr>
            <w:tcW w:w="90" w:type="dxa"/>
          </w:tcPr>
          <w:p w14:paraId="23A5E0EA" w14:textId="77777777" w:rsidR="007761C0" w:rsidRPr="00B86DDE" w:rsidRDefault="007761C0" w:rsidP="007761C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DB2447B" w14:textId="2139A8B6" w:rsidR="007761C0" w:rsidRPr="00B86DDE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80" w:type="dxa"/>
          </w:tcPr>
          <w:p w14:paraId="2AF9FA80" w14:textId="77777777" w:rsidR="007761C0" w:rsidRPr="00B86DDE" w:rsidRDefault="007761C0" w:rsidP="007761C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0BD5D8" w14:textId="065AD231" w:rsidR="007761C0" w:rsidRPr="00B86DDE" w:rsidRDefault="00F84F4F" w:rsidP="007761C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sz w:val="28"/>
                <w:szCs w:val="28"/>
              </w:rPr>
              <w:t>4,727</w:t>
            </w:r>
          </w:p>
        </w:tc>
        <w:tc>
          <w:tcPr>
            <w:tcW w:w="90" w:type="dxa"/>
            <w:vAlign w:val="bottom"/>
          </w:tcPr>
          <w:p w14:paraId="0817950A" w14:textId="77777777" w:rsidR="007761C0" w:rsidRPr="00B86DDE" w:rsidRDefault="007761C0" w:rsidP="007761C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D64BF" w14:textId="6B5B62CE" w:rsidR="007761C0" w:rsidRPr="00B86DDE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45347C" w:rsidRPr="00B86DDE" w14:paraId="0EB8BC32" w14:textId="77777777" w:rsidTr="00EF7F39">
        <w:trPr>
          <w:trHeight w:val="371"/>
        </w:trPr>
        <w:tc>
          <w:tcPr>
            <w:tcW w:w="3969" w:type="dxa"/>
            <w:gridSpan w:val="2"/>
          </w:tcPr>
          <w:p w14:paraId="23F6B9F1" w14:textId="2BEA6808" w:rsidR="0045347C" w:rsidRPr="00B86DDE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31" w:type="dxa"/>
          </w:tcPr>
          <w:p w14:paraId="4B4809B3" w14:textId="77777777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8E5E1" w14:textId="571DBB98" w:rsidR="0045347C" w:rsidRPr="00B86DDE" w:rsidRDefault="00EF7F39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F39">
              <w:rPr>
                <w:rFonts w:asciiTheme="majorBidi" w:hAnsiTheme="majorBidi" w:cstheme="majorBidi"/>
                <w:sz w:val="28"/>
                <w:szCs w:val="28"/>
              </w:rPr>
              <w:t>37,518</w:t>
            </w:r>
          </w:p>
        </w:tc>
        <w:tc>
          <w:tcPr>
            <w:tcW w:w="90" w:type="dxa"/>
          </w:tcPr>
          <w:p w14:paraId="5B87B803" w14:textId="77777777" w:rsidR="0045347C" w:rsidRPr="00B86DDE" w:rsidRDefault="0045347C" w:rsidP="0045347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0AB2BAD" w14:textId="2450128C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7,519</w:t>
            </w:r>
          </w:p>
        </w:tc>
        <w:tc>
          <w:tcPr>
            <w:tcW w:w="80" w:type="dxa"/>
          </w:tcPr>
          <w:p w14:paraId="41B7447E" w14:textId="77777777" w:rsidR="0045347C" w:rsidRPr="00B86DDE" w:rsidRDefault="0045347C" w:rsidP="0045347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ECB7BE7" w14:textId="3D9C5698" w:rsidR="0045347C" w:rsidRPr="00B86DDE" w:rsidRDefault="00F84F4F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sz w:val="28"/>
                <w:szCs w:val="28"/>
              </w:rPr>
              <w:t>37,431</w:t>
            </w:r>
          </w:p>
        </w:tc>
        <w:tc>
          <w:tcPr>
            <w:tcW w:w="90" w:type="dxa"/>
            <w:vAlign w:val="bottom"/>
          </w:tcPr>
          <w:p w14:paraId="4F5D21F6" w14:textId="77777777" w:rsidR="0045347C" w:rsidRPr="00B86DDE" w:rsidRDefault="0045347C" w:rsidP="0045347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CBA6D" w14:textId="07152D1B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7,144</w:t>
            </w:r>
          </w:p>
        </w:tc>
      </w:tr>
      <w:tr w:rsidR="0045347C" w:rsidRPr="00B86DDE" w14:paraId="730D057F" w14:textId="77777777" w:rsidTr="00EF7F39">
        <w:trPr>
          <w:trHeight w:val="371"/>
        </w:trPr>
        <w:tc>
          <w:tcPr>
            <w:tcW w:w="3969" w:type="dxa"/>
            <w:gridSpan w:val="2"/>
          </w:tcPr>
          <w:p w14:paraId="44FB4D8B" w14:textId="52700780" w:rsidR="0045347C" w:rsidRPr="00B86DDE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531" w:type="dxa"/>
          </w:tcPr>
          <w:p w14:paraId="77DAB3FF" w14:textId="77777777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82A0F" w14:textId="0E0E5BE3" w:rsidR="0045347C" w:rsidRPr="00B86DDE" w:rsidRDefault="00EF7F39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F39">
              <w:rPr>
                <w:rFonts w:asciiTheme="majorBidi" w:hAnsiTheme="majorBidi" w:cstheme="majorBidi"/>
                <w:sz w:val="28"/>
                <w:szCs w:val="28"/>
              </w:rPr>
              <w:t>412,696</w:t>
            </w:r>
          </w:p>
        </w:tc>
        <w:tc>
          <w:tcPr>
            <w:tcW w:w="90" w:type="dxa"/>
          </w:tcPr>
          <w:p w14:paraId="31B254FF" w14:textId="77777777" w:rsidR="0045347C" w:rsidRPr="00B86DDE" w:rsidRDefault="0045347C" w:rsidP="0045347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173826C" w14:textId="5F9FDBAE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85,828</w:t>
            </w:r>
          </w:p>
        </w:tc>
        <w:tc>
          <w:tcPr>
            <w:tcW w:w="80" w:type="dxa"/>
          </w:tcPr>
          <w:p w14:paraId="675F1D28" w14:textId="77777777" w:rsidR="0045347C" w:rsidRPr="00B86DDE" w:rsidRDefault="0045347C" w:rsidP="0045347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EE8303" w14:textId="7C244A44" w:rsidR="0045347C" w:rsidRPr="00B86DDE" w:rsidRDefault="00F84F4F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sz w:val="28"/>
                <w:szCs w:val="28"/>
              </w:rPr>
              <w:t>412,696</w:t>
            </w:r>
          </w:p>
        </w:tc>
        <w:tc>
          <w:tcPr>
            <w:tcW w:w="90" w:type="dxa"/>
            <w:vAlign w:val="bottom"/>
          </w:tcPr>
          <w:p w14:paraId="4724F11E" w14:textId="77777777" w:rsidR="0045347C" w:rsidRPr="00B86DDE" w:rsidRDefault="0045347C" w:rsidP="0045347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2DC5E" w14:textId="40810EA4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85,828</w:t>
            </w:r>
          </w:p>
        </w:tc>
      </w:tr>
      <w:tr w:rsidR="0045347C" w:rsidRPr="00B86DDE" w14:paraId="2182D485" w14:textId="77777777" w:rsidTr="00EF7F39">
        <w:trPr>
          <w:trHeight w:val="371"/>
        </w:trPr>
        <w:tc>
          <w:tcPr>
            <w:tcW w:w="3969" w:type="dxa"/>
            <w:gridSpan w:val="2"/>
          </w:tcPr>
          <w:p w14:paraId="321B818C" w14:textId="1AC872C7" w:rsidR="0045347C" w:rsidRPr="00B86DDE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เงินจ่ายล่วงหน้าผู้รับเหมา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  <w:p w14:paraId="298CB852" w14:textId="39D24D45" w:rsidR="0045347C" w:rsidRPr="00B86DDE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7D0E41" w:rsidRPr="00B86D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1687FCD4" w14:textId="77777777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FB1F16" w14:textId="57E7D9AC" w:rsidR="00C92CED" w:rsidRPr="00B86DDE" w:rsidRDefault="00EF7F39" w:rsidP="00B65435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E49989" w14:textId="77777777" w:rsidR="0045347C" w:rsidRPr="00B86DDE" w:rsidRDefault="0045347C" w:rsidP="0045347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FD59DD5" w14:textId="77777777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E2F111" w14:textId="6114AA67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0246D9EB" w14:textId="77777777" w:rsidR="0045347C" w:rsidRPr="00B86DDE" w:rsidRDefault="0045347C" w:rsidP="0045347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322BD72" w14:textId="3535E501" w:rsidR="005A7B9E" w:rsidRPr="00B86DDE" w:rsidRDefault="00F84F4F" w:rsidP="00B65435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6CABDA6" w14:textId="77777777" w:rsidR="0045347C" w:rsidRPr="00B86DDE" w:rsidRDefault="0045347C" w:rsidP="0045347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B41D8" w14:textId="77777777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DA3DD3" w14:textId="03F9EFFC" w:rsidR="0045347C" w:rsidRPr="00B86DDE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996CD3" w:rsidRPr="00B86DDE" w14:paraId="06E260B5" w14:textId="77777777" w:rsidTr="00EF7F39">
        <w:trPr>
          <w:trHeight w:val="371"/>
        </w:trPr>
        <w:tc>
          <w:tcPr>
            <w:tcW w:w="3969" w:type="dxa"/>
            <w:gridSpan w:val="2"/>
          </w:tcPr>
          <w:p w14:paraId="1ED01E84" w14:textId="26785B68" w:rsidR="00996CD3" w:rsidRPr="00B86DDE" w:rsidRDefault="00996CD3" w:rsidP="00996CD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531" w:type="dxa"/>
          </w:tcPr>
          <w:p w14:paraId="312F8086" w14:textId="77777777" w:rsidR="00996CD3" w:rsidRPr="00B86DDE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274F7" w14:textId="1A01E13B" w:rsidR="00996CD3" w:rsidRPr="00B86DDE" w:rsidRDefault="00EF7F39" w:rsidP="00996C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F39">
              <w:rPr>
                <w:rFonts w:asciiTheme="majorBidi" w:hAnsiTheme="majorBidi" w:cstheme="majorBidi"/>
                <w:sz w:val="28"/>
                <w:szCs w:val="28"/>
              </w:rPr>
              <w:t>7,146</w:t>
            </w:r>
          </w:p>
        </w:tc>
        <w:tc>
          <w:tcPr>
            <w:tcW w:w="90" w:type="dxa"/>
          </w:tcPr>
          <w:p w14:paraId="0A2DEADF" w14:textId="77777777" w:rsidR="00996CD3" w:rsidRPr="00B86DDE" w:rsidRDefault="00996CD3" w:rsidP="00996CD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9816E6" w14:textId="21371039" w:rsidR="00996CD3" w:rsidRPr="00B86DDE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8,071</w:t>
            </w:r>
          </w:p>
        </w:tc>
        <w:tc>
          <w:tcPr>
            <w:tcW w:w="80" w:type="dxa"/>
          </w:tcPr>
          <w:p w14:paraId="4BB33DA3" w14:textId="77777777" w:rsidR="00996CD3" w:rsidRPr="00B86DDE" w:rsidRDefault="00996CD3" w:rsidP="00996CD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506604" w14:textId="066F076B" w:rsidR="00996CD3" w:rsidRPr="00B86DDE" w:rsidRDefault="00F84F4F" w:rsidP="00996C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sz w:val="28"/>
                <w:szCs w:val="28"/>
              </w:rPr>
              <w:t>7,146</w:t>
            </w:r>
          </w:p>
        </w:tc>
        <w:tc>
          <w:tcPr>
            <w:tcW w:w="90" w:type="dxa"/>
            <w:vAlign w:val="bottom"/>
          </w:tcPr>
          <w:p w14:paraId="45666C16" w14:textId="77777777" w:rsidR="00996CD3" w:rsidRPr="00B86DDE" w:rsidRDefault="00996CD3" w:rsidP="00996CD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D7085" w14:textId="43D73513" w:rsidR="00996CD3" w:rsidRPr="00B86DDE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8,072</w:t>
            </w:r>
          </w:p>
        </w:tc>
      </w:tr>
      <w:tr w:rsidR="00511CD0" w:rsidRPr="00B86DDE" w14:paraId="3114DE38" w14:textId="77777777" w:rsidTr="00EF7F39">
        <w:trPr>
          <w:trHeight w:val="371"/>
        </w:trPr>
        <w:tc>
          <w:tcPr>
            <w:tcW w:w="3969" w:type="dxa"/>
            <w:gridSpan w:val="2"/>
          </w:tcPr>
          <w:p w14:paraId="6186EF81" w14:textId="4FAC1989" w:rsidR="00511CD0" w:rsidRPr="00B86DDE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31" w:type="dxa"/>
          </w:tcPr>
          <w:p w14:paraId="109F23DF" w14:textId="77777777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FED17" w14:textId="315D0ADE" w:rsidR="00511CD0" w:rsidRPr="00B86DDE" w:rsidRDefault="00EF7F39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F39">
              <w:rPr>
                <w:rFonts w:asciiTheme="majorBidi" w:hAnsiTheme="majorBidi" w:cstheme="majorBidi"/>
                <w:sz w:val="28"/>
                <w:szCs w:val="28"/>
              </w:rPr>
              <w:t>785,073</w:t>
            </w:r>
          </w:p>
        </w:tc>
        <w:tc>
          <w:tcPr>
            <w:tcW w:w="90" w:type="dxa"/>
          </w:tcPr>
          <w:p w14:paraId="7DA76557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9E7C094" w14:textId="322BD054" w:rsidR="00511CD0" w:rsidRPr="00B86DDE" w:rsidRDefault="00563634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1,573,919</w:t>
            </w:r>
          </w:p>
        </w:tc>
        <w:tc>
          <w:tcPr>
            <w:tcW w:w="80" w:type="dxa"/>
          </w:tcPr>
          <w:p w14:paraId="6AD3BEE9" w14:textId="77777777" w:rsidR="00511CD0" w:rsidRPr="00B86DDE" w:rsidRDefault="00511CD0" w:rsidP="00511CD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84FE5FB" w14:textId="3027392A" w:rsidR="00511CD0" w:rsidRPr="00B86DDE" w:rsidRDefault="00F84F4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sz w:val="28"/>
                <w:szCs w:val="28"/>
              </w:rPr>
              <w:t>786,307</w:t>
            </w:r>
          </w:p>
        </w:tc>
        <w:tc>
          <w:tcPr>
            <w:tcW w:w="90" w:type="dxa"/>
            <w:vAlign w:val="bottom"/>
          </w:tcPr>
          <w:p w14:paraId="0C36B969" w14:textId="77777777" w:rsidR="00511CD0" w:rsidRPr="00B86DDE" w:rsidRDefault="00511CD0" w:rsidP="00511CD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3A1D9" w14:textId="6E414079" w:rsidR="00511CD0" w:rsidRPr="00B86DDE" w:rsidRDefault="00B75B36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1,575,145</w:t>
            </w:r>
          </w:p>
        </w:tc>
      </w:tr>
      <w:tr w:rsidR="00511CD0" w:rsidRPr="00B86DDE" w14:paraId="44389AF7" w14:textId="77777777" w:rsidTr="005F1BFD">
        <w:trPr>
          <w:trHeight w:val="371"/>
        </w:trPr>
        <w:tc>
          <w:tcPr>
            <w:tcW w:w="3969" w:type="dxa"/>
            <w:gridSpan w:val="2"/>
            <w:vAlign w:val="center"/>
          </w:tcPr>
          <w:p w14:paraId="7CC508C6" w14:textId="77777777" w:rsidR="00511CD0" w:rsidRPr="00B86DDE" w:rsidRDefault="00511CD0" w:rsidP="00511CD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531" w:type="dxa"/>
          </w:tcPr>
          <w:p w14:paraId="1C0002D9" w14:textId="77777777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E9196" w14:textId="2DA833DE" w:rsidR="00511CD0" w:rsidRPr="00B86DDE" w:rsidRDefault="005F1BFD" w:rsidP="00EE66F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53F27F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38AC529" w14:textId="1D21B39A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(352,917)</w:t>
            </w:r>
          </w:p>
        </w:tc>
        <w:tc>
          <w:tcPr>
            <w:tcW w:w="80" w:type="dxa"/>
          </w:tcPr>
          <w:p w14:paraId="4DBA7343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4E4A21E" w14:textId="7950D92B" w:rsidR="00511CD0" w:rsidRPr="00B86DDE" w:rsidRDefault="005F1BFD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2C0508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9DD38" w14:textId="7616A6BF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(352,917)</w:t>
            </w:r>
          </w:p>
        </w:tc>
      </w:tr>
      <w:tr w:rsidR="00511CD0" w:rsidRPr="00B86DDE" w14:paraId="3C71A9C5" w14:textId="77777777" w:rsidTr="00EF7F39">
        <w:trPr>
          <w:trHeight w:val="386"/>
        </w:trPr>
        <w:tc>
          <w:tcPr>
            <w:tcW w:w="3969" w:type="dxa"/>
            <w:gridSpan w:val="2"/>
          </w:tcPr>
          <w:p w14:paraId="30EDD2F7" w14:textId="4EED7EAA" w:rsidR="00511CD0" w:rsidRPr="00B86DDE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F75824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B371D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F75824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B371D"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1" w:type="dxa"/>
          </w:tcPr>
          <w:p w14:paraId="382609AB" w14:textId="77777777" w:rsidR="00511CD0" w:rsidRPr="00B86DDE" w:rsidRDefault="00511CD0" w:rsidP="00511CD0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C32925" w14:textId="5AD8EFC4" w:rsidR="00511CD0" w:rsidRPr="00B86DDE" w:rsidRDefault="00EF7F39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F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785,073</w:t>
            </w:r>
          </w:p>
        </w:tc>
        <w:tc>
          <w:tcPr>
            <w:tcW w:w="90" w:type="dxa"/>
          </w:tcPr>
          <w:p w14:paraId="100E3B00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1837" w14:textId="72C0A122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1,221,002</w:t>
            </w:r>
          </w:p>
        </w:tc>
        <w:tc>
          <w:tcPr>
            <w:tcW w:w="80" w:type="dxa"/>
          </w:tcPr>
          <w:p w14:paraId="717FA5B5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90505A4" w14:textId="731E2E40" w:rsidR="00511CD0" w:rsidRPr="00B86DDE" w:rsidRDefault="00F84F4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F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786,307</w:t>
            </w:r>
          </w:p>
        </w:tc>
        <w:tc>
          <w:tcPr>
            <w:tcW w:w="90" w:type="dxa"/>
            <w:vAlign w:val="bottom"/>
          </w:tcPr>
          <w:p w14:paraId="60B64C34" w14:textId="77777777" w:rsidR="00511CD0" w:rsidRPr="00B86DDE" w:rsidRDefault="00511CD0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648BF" w14:textId="52F16AE2" w:rsidR="00511CD0" w:rsidRPr="00B86DDE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1,222,228</w:t>
            </w:r>
          </w:p>
        </w:tc>
      </w:tr>
      <w:tr w:rsidR="00AC41CF" w:rsidRPr="00B86DDE" w14:paraId="6A0AE3CF" w14:textId="77777777" w:rsidTr="00747E33">
        <w:trPr>
          <w:trHeight w:val="386"/>
        </w:trPr>
        <w:tc>
          <w:tcPr>
            <w:tcW w:w="3969" w:type="dxa"/>
            <w:gridSpan w:val="2"/>
          </w:tcPr>
          <w:p w14:paraId="2B8FD842" w14:textId="77777777" w:rsidR="00AC41CF" w:rsidRPr="00B86DDE" w:rsidRDefault="00AC41CF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dxa"/>
          </w:tcPr>
          <w:p w14:paraId="48681DD7" w14:textId="77777777" w:rsidR="00AC41CF" w:rsidRPr="00B86DDE" w:rsidRDefault="00AC41CF" w:rsidP="00511CD0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D8DFB" w14:textId="77777777" w:rsidR="00AC41CF" w:rsidRPr="00B86DDE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34CBDF7" w14:textId="77777777" w:rsidR="00AC41CF" w:rsidRPr="00B86DDE" w:rsidRDefault="00AC41CF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2204FCC" w14:textId="77777777" w:rsidR="00AC41CF" w:rsidRPr="00B86DDE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1CA21F41" w14:textId="77777777" w:rsidR="00AC41CF" w:rsidRPr="00B86DDE" w:rsidRDefault="00AC41CF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295B870" w14:textId="77777777" w:rsidR="00AC41CF" w:rsidRPr="00B86DDE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4D16088" w14:textId="77777777" w:rsidR="00AC41CF" w:rsidRPr="00B86DDE" w:rsidRDefault="00AC41CF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70EB97" w14:textId="77777777" w:rsidR="00AC41CF" w:rsidRPr="00B86DDE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32AFF" w:rsidRPr="00B86DDE" w14:paraId="58800D8A" w14:textId="77777777" w:rsidTr="000A2847">
        <w:trPr>
          <w:trHeight w:val="386"/>
        </w:trPr>
        <w:tc>
          <w:tcPr>
            <w:tcW w:w="3969" w:type="dxa"/>
            <w:gridSpan w:val="2"/>
          </w:tcPr>
          <w:p w14:paraId="615AE216" w14:textId="7979338F" w:rsidR="00D32AFF" w:rsidRPr="00B86DDE" w:rsidRDefault="009A1FAD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1" w:type="dxa"/>
          </w:tcPr>
          <w:p w14:paraId="76A04B84" w14:textId="77777777" w:rsidR="00D32AFF" w:rsidRPr="00B86DDE" w:rsidRDefault="00D32AFF" w:rsidP="00511CD0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E0BDF" w14:textId="7623161C" w:rsidR="00D32AFF" w:rsidRPr="00B86DDE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9A7335" w14:textId="77777777" w:rsidR="00D32AFF" w:rsidRPr="00B86DDE" w:rsidRDefault="00D32AFF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4428235" w14:textId="77777777" w:rsidR="00D32AFF" w:rsidRPr="00B86DDE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368A0FCF" w14:textId="77777777" w:rsidR="00D32AFF" w:rsidRPr="00B86DDE" w:rsidRDefault="00D32AFF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98D490B" w14:textId="41A55E38" w:rsidR="00D32AFF" w:rsidRPr="00B86DDE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C382AD2" w14:textId="77777777" w:rsidR="00D32AFF" w:rsidRPr="00B86DDE" w:rsidRDefault="00D32AFF" w:rsidP="00511CD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FB5D9" w14:textId="77777777" w:rsidR="00D32AFF" w:rsidRPr="00B86DDE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1BFD" w:rsidRPr="00B86DDE" w14:paraId="6D5995D2" w14:textId="77777777" w:rsidTr="005F1BFD">
        <w:trPr>
          <w:trHeight w:val="386"/>
        </w:trPr>
        <w:tc>
          <w:tcPr>
            <w:tcW w:w="3969" w:type="dxa"/>
            <w:gridSpan w:val="2"/>
          </w:tcPr>
          <w:p w14:paraId="7AD668E5" w14:textId="742BFBE3" w:rsidR="005F1BFD" w:rsidRPr="00B86DDE" w:rsidRDefault="005F1BFD" w:rsidP="005F1B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31" w:type="dxa"/>
          </w:tcPr>
          <w:p w14:paraId="0E831AE5" w14:textId="77777777" w:rsidR="005F1BFD" w:rsidRPr="00B86DDE" w:rsidRDefault="005F1BFD" w:rsidP="005F1BFD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B86DA" w14:textId="430B5EFB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sz w:val="28"/>
                <w:szCs w:val="28"/>
              </w:rPr>
              <w:t>352,917</w:t>
            </w:r>
          </w:p>
        </w:tc>
        <w:tc>
          <w:tcPr>
            <w:tcW w:w="90" w:type="dxa"/>
          </w:tcPr>
          <w:p w14:paraId="0D6133DD" w14:textId="77777777" w:rsidR="005F1BFD" w:rsidRPr="005F1BFD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50F5084" w14:textId="294A6862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790D0BE" w14:textId="77777777" w:rsidR="005F1BFD" w:rsidRPr="005F1BFD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9A4B502" w14:textId="7FB457A5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sz w:val="28"/>
                <w:szCs w:val="28"/>
              </w:rPr>
              <w:t>352,917</w:t>
            </w:r>
          </w:p>
        </w:tc>
        <w:tc>
          <w:tcPr>
            <w:tcW w:w="90" w:type="dxa"/>
            <w:vAlign w:val="bottom"/>
          </w:tcPr>
          <w:p w14:paraId="2EC0D91B" w14:textId="77777777" w:rsidR="005F1BFD" w:rsidRPr="00B86DDE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55B04F" w14:textId="26935257" w:rsidR="005F1BFD" w:rsidRPr="00B86DDE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1BFD" w:rsidRPr="00B86DDE" w14:paraId="469E1C9D" w14:textId="77777777" w:rsidTr="005F1BFD">
        <w:trPr>
          <w:trHeight w:val="386"/>
        </w:trPr>
        <w:tc>
          <w:tcPr>
            <w:tcW w:w="3969" w:type="dxa"/>
            <w:gridSpan w:val="2"/>
          </w:tcPr>
          <w:p w14:paraId="59225528" w14:textId="2CDC7855" w:rsidR="005F1BFD" w:rsidRPr="00B86DDE" w:rsidRDefault="005F1BFD" w:rsidP="005F1B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1529B4BA" w14:textId="77777777" w:rsidR="005F1BFD" w:rsidRPr="00B86DDE" w:rsidRDefault="005F1BFD" w:rsidP="005F1BFD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70B33" w14:textId="5CC3B598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sz w:val="28"/>
                <w:szCs w:val="28"/>
              </w:rPr>
              <w:t>(352,917)</w:t>
            </w:r>
          </w:p>
        </w:tc>
        <w:tc>
          <w:tcPr>
            <w:tcW w:w="90" w:type="dxa"/>
          </w:tcPr>
          <w:p w14:paraId="3545963E" w14:textId="77777777" w:rsidR="005F1BFD" w:rsidRPr="005F1BFD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9A1A5F5" w14:textId="673760E8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sz w:val="28"/>
                <w:szCs w:val="28"/>
              </w:rPr>
              <w:t>352,917</w:t>
            </w:r>
          </w:p>
        </w:tc>
        <w:tc>
          <w:tcPr>
            <w:tcW w:w="80" w:type="dxa"/>
          </w:tcPr>
          <w:p w14:paraId="59689540" w14:textId="77777777" w:rsidR="005F1BFD" w:rsidRPr="005F1BFD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C328BA6" w14:textId="44934ACE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sz w:val="28"/>
                <w:szCs w:val="28"/>
              </w:rPr>
              <w:t>(352,917)</w:t>
            </w:r>
          </w:p>
        </w:tc>
        <w:tc>
          <w:tcPr>
            <w:tcW w:w="90" w:type="dxa"/>
            <w:vAlign w:val="bottom"/>
          </w:tcPr>
          <w:p w14:paraId="5A241926" w14:textId="77777777" w:rsidR="005F1BFD" w:rsidRPr="00B86DDE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E5A956" w14:textId="528D99FE" w:rsidR="005F1BFD" w:rsidRPr="00B86DDE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352,917</w:t>
            </w:r>
          </w:p>
        </w:tc>
      </w:tr>
      <w:tr w:rsidR="005F1BFD" w:rsidRPr="00B86DDE" w14:paraId="3967F37F" w14:textId="77777777" w:rsidTr="005F1BFD">
        <w:trPr>
          <w:trHeight w:val="386"/>
        </w:trPr>
        <w:tc>
          <w:tcPr>
            <w:tcW w:w="3969" w:type="dxa"/>
            <w:gridSpan w:val="2"/>
          </w:tcPr>
          <w:p w14:paraId="36D5AF8E" w14:textId="62CAEEFD" w:rsidR="005F1BFD" w:rsidRPr="00B86DDE" w:rsidRDefault="005F1BFD" w:rsidP="005F1BF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1" w:type="dxa"/>
          </w:tcPr>
          <w:p w14:paraId="3EBCB374" w14:textId="77777777" w:rsidR="005F1BFD" w:rsidRPr="00B86DDE" w:rsidRDefault="005F1BFD" w:rsidP="005F1BFD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3D2CF3" w14:textId="5B1A7371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F24EE1" w14:textId="77777777" w:rsidR="005F1BFD" w:rsidRPr="005F1BFD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8D718" w14:textId="2FEA75A3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352,917</w:t>
            </w:r>
          </w:p>
        </w:tc>
        <w:tc>
          <w:tcPr>
            <w:tcW w:w="80" w:type="dxa"/>
          </w:tcPr>
          <w:p w14:paraId="6AF086E3" w14:textId="77777777" w:rsidR="005F1BFD" w:rsidRPr="005F1BFD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873A422" w14:textId="61A99009" w:rsidR="005F1BFD" w:rsidRPr="005F1BFD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76C74F4" w14:textId="77777777" w:rsidR="005F1BFD" w:rsidRPr="00B86DDE" w:rsidRDefault="005F1BFD" w:rsidP="005F1BF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FB538" w14:textId="50AFB446" w:rsidR="005F1BFD" w:rsidRPr="00B86DDE" w:rsidRDefault="005F1BFD" w:rsidP="005F1BF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352,917</w:t>
            </w:r>
          </w:p>
        </w:tc>
      </w:tr>
    </w:tbl>
    <w:p w14:paraId="60A5FCFE" w14:textId="756B9A6D" w:rsidR="00AB4AFC" w:rsidRPr="00B86DDE" w:rsidRDefault="00AB4AFC" w:rsidP="00E40D30">
      <w:pPr>
        <w:pStyle w:val="BodyText2"/>
        <w:spacing w:before="120"/>
        <w:ind w:left="36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E23652" w:rsidRPr="00B86DD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23652"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5815CC">
        <w:rPr>
          <w:rFonts w:asciiTheme="majorBidi" w:hAnsiTheme="majorBidi" w:cstheme="majorBidi" w:hint="cs"/>
          <w:sz w:val="28"/>
          <w:szCs w:val="28"/>
          <w:cs/>
          <w:lang w:val="en-US"/>
        </w:rPr>
        <w:t>ไม่มี</w:t>
      </w:r>
      <w:r w:rsidR="001A3231">
        <w:rPr>
          <w:rFonts w:asciiTheme="majorBidi" w:hAnsiTheme="majorBidi" w:cstheme="majorBidi" w:hint="cs"/>
          <w:sz w:val="28"/>
          <w:szCs w:val="28"/>
          <w:cs/>
          <w:lang w:val="en-US"/>
        </w:rPr>
        <w:t>การนำ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ลูกหนี้การค้าไปเป็นหลักประกัน</w:t>
      </w:r>
      <w:r w:rsidR="005815CC" w:rsidRPr="00B86DDE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เงินกู้ยืมระยะสั้นจากสถาบันการเงินและ</w:t>
      </w:r>
      <w:r w:rsidR="00DB2B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    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สินเชื่อแฟคเตอริ่ง</w:t>
      </w:r>
      <w:r w:rsidR="005815C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B86DDE">
        <w:rPr>
          <w:rFonts w:asciiTheme="majorBidi" w:hAnsiTheme="majorBidi" w:cstheme="majorBidi"/>
          <w:sz w:val="28"/>
          <w:szCs w:val="28"/>
        </w:rPr>
        <w:t>2567</w:t>
      </w:r>
      <w:r w:rsidR="002858B8">
        <w:rPr>
          <w:rFonts w:asciiTheme="majorBidi" w:hAnsiTheme="majorBidi" w:cstheme="majorBidi"/>
          <w:sz w:val="28"/>
          <w:szCs w:val="28"/>
          <w:lang w:val="en-US"/>
        </w:rPr>
        <w:t>: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</w:rPr>
        <w:t xml:space="preserve">353.27 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2858B8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5AE77776" w14:textId="479E77EC" w:rsidR="00AB4AFC" w:rsidRPr="00B86DDE" w:rsidRDefault="00AB4AFC" w:rsidP="00AB4AFC">
      <w:pPr>
        <w:pStyle w:val="BodyText2"/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</w:t>
      </w:r>
      <w:r w:rsidR="00E23652" w:rsidRPr="00B86DDE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บริษัทได้มีการเจรจากับลูกค้ารายหนึ่ง เพื่อยุติสัญญาโดยการปรับลดมูลค่าโครงการก่อสร้างตามสัญญากับลูกค้า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ดูหมายเหตุข้อ </w:t>
      </w:r>
      <w:r w:rsidR="003661BF" w:rsidRPr="00B86DDE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43481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ทั้งนี้ บริษัทได้พิจารณากลับรายการค่าเผื่อผลขาดทุนด้านเครดิตที่คาดว่าจะเกิดขึ้น สำหรับลูกค้ารายนี้จำนวน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351.90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</w:p>
    <w:p w14:paraId="3CD309C6" w14:textId="77777777" w:rsidR="00DD6CB2" w:rsidRPr="00B86DDE" w:rsidRDefault="00DD6CB2" w:rsidP="00AB4AFC">
      <w:pPr>
        <w:pStyle w:val="BodyText2"/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0C1422E2" w14:textId="48163540" w:rsidR="007B1CA4" w:rsidRDefault="007B1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F672F0F" w14:textId="22F119F5" w:rsidR="001B19FB" w:rsidRPr="00B86DDE" w:rsidRDefault="009A314C" w:rsidP="00683F32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before="240" w:after="0" w:line="240" w:lineRule="atLeast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B86DDE">
        <w:rPr>
          <w:rFonts w:asciiTheme="majorBidi" w:hAnsiTheme="majorBidi" w:cstheme="majorBidi"/>
          <w:spacing w:val="-6"/>
          <w:sz w:val="28"/>
          <w:cs/>
          <w:lang w:val="en-US"/>
        </w:rPr>
        <w:lastRenderedPageBreak/>
        <w:t xml:space="preserve">การวิเคราะห์อายุของลูกหนี้การค้า ณ </w:t>
      </w:r>
      <w:r w:rsidR="00E23652" w:rsidRPr="00B86DDE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วันที่ </w:t>
      </w:r>
      <w:r w:rsidR="00E23652" w:rsidRPr="00B86DDE">
        <w:rPr>
          <w:rFonts w:asciiTheme="majorBidi" w:hAnsiTheme="majorBidi" w:cstheme="majorBidi"/>
          <w:spacing w:val="-6"/>
          <w:sz w:val="28"/>
          <w:lang w:val="en-US"/>
        </w:rPr>
        <w:t>31</w:t>
      </w:r>
      <w:r w:rsidR="00E23652" w:rsidRPr="00B86DDE">
        <w:rPr>
          <w:rFonts w:asciiTheme="majorBidi" w:hAnsiTheme="majorBidi" w:cstheme="majorBidi"/>
          <w:spacing w:val="-6"/>
          <w:sz w:val="28"/>
          <w:cs/>
          <w:lang w:val="en-US"/>
        </w:rPr>
        <w:t xml:space="preserve"> ธันวาคม </w:t>
      </w:r>
      <w:r w:rsidR="00E23652" w:rsidRPr="00B86DDE">
        <w:rPr>
          <w:rFonts w:asciiTheme="majorBidi" w:hAnsiTheme="majorBidi" w:cstheme="majorBidi"/>
          <w:spacing w:val="-6"/>
          <w:sz w:val="28"/>
          <w:lang w:val="en-US"/>
        </w:rPr>
        <w:t xml:space="preserve">2568 </w:t>
      </w:r>
      <w:r w:rsidRPr="00B86DDE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และ </w:t>
      </w:r>
      <w:r w:rsidRPr="00B86DDE">
        <w:rPr>
          <w:rFonts w:asciiTheme="majorBidi" w:hAnsiTheme="majorBidi" w:cstheme="majorBidi"/>
          <w:spacing w:val="-6"/>
          <w:sz w:val="28"/>
        </w:rPr>
        <w:t xml:space="preserve">2567 </w:t>
      </w:r>
      <w:r w:rsidRPr="00B86DDE">
        <w:rPr>
          <w:rFonts w:asciiTheme="majorBidi" w:hAnsiTheme="majorBidi" w:cstheme="majorBidi"/>
          <w:spacing w:val="-6"/>
          <w:sz w:val="28"/>
          <w:cs/>
          <w:lang w:val="en-US"/>
        </w:rPr>
        <w:t>มีดังนี้</w:t>
      </w:r>
    </w:p>
    <w:tbl>
      <w:tblPr>
        <w:tblW w:w="909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10"/>
        <w:gridCol w:w="1150"/>
        <w:gridCol w:w="95"/>
        <w:gridCol w:w="1080"/>
      </w:tblGrid>
      <w:tr w:rsidR="000E419E" w:rsidRPr="00B86DDE" w14:paraId="68E48E7A" w14:textId="77777777" w:rsidTr="00A44C6D">
        <w:trPr>
          <w:trHeight w:val="20"/>
        </w:trPr>
        <w:tc>
          <w:tcPr>
            <w:tcW w:w="4320" w:type="dxa"/>
          </w:tcPr>
          <w:p w14:paraId="3B2EA516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801A0F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5874557D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200846A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</w:tr>
      <w:tr w:rsidR="000E419E" w:rsidRPr="00B86DDE" w14:paraId="00089FF1" w14:textId="77777777" w:rsidTr="00A44C6D">
        <w:trPr>
          <w:trHeight w:val="20"/>
        </w:trPr>
        <w:tc>
          <w:tcPr>
            <w:tcW w:w="4320" w:type="dxa"/>
          </w:tcPr>
          <w:p w14:paraId="233AD277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2A8D82E" w14:textId="58101E3F" w:rsidR="000E419E" w:rsidRPr="00B86DDE" w:rsidRDefault="00E23652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E94010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10" w:type="dxa"/>
          </w:tcPr>
          <w:p w14:paraId="427A11FC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bottom w:val="single" w:sz="4" w:space="0" w:color="auto"/>
            </w:tcBorders>
            <w:vAlign w:val="bottom"/>
          </w:tcPr>
          <w:p w14:paraId="6010D001" w14:textId="3745E6C1" w:rsidR="000E419E" w:rsidRPr="00B86DDE" w:rsidRDefault="00E23652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งบ</w:t>
            </w:r>
            <w:r w:rsidR="00003CC8"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E419E" w:rsidRPr="00B86DDE" w14:paraId="196A36F6" w14:textId="77777777" w:rsidTr="00A44C6D">
        <w:trPr>
          <w:trHeight w:val="20"/>
        </w:trPr>
        <w:tc>
          <w:tcPr>
            <w:tcW w:w="4320" w:type="dxa"/>
          </w:tcPr>
          <w:p w14:paraId="512BBF75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CDAB3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33ECDC9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6959CF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0" w:type="dxa"/>
          </w:tcPr>
          <w:p w14:paraId="33A7201C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87AEB6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" w:type="dxa"/>
          </w:tcPr>
          <w:p w14:paraId="49463C1B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CB64C" w14:textId="77777777" w:rsidR="000E419E" w:rsidRPr="00B86DD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4B54A3" w:rsidRPr="00B86DDE" w14:paraId="1EE32EFE" w14:textId="77777777" w:rsidTr="00E21B8F">
        <w:trPr>
          <w:trHeight w:val="305"/>
        </w:trPr>
        <w:tc>
          <w:tcPr>
            <w:tcW w:w="4320" w:type="dxa"/>
          </w:tcPr>
          <w:p w14:paraId="1ACB3B6F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-90" w:firstLine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3D06B" w14:textId="2B2D274B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B54A3"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90" w:type="dxa"/>
            <w:vAlign w:val="bottom"/>
          </w:tcPr>
          <w:p w14:paraId="6A4F4A19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DA87E2" w14:textId="56C59E8C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251,095</w:t>
            </w:r>
          </w:p>
        </w:tc>
        <w:tc>
          <w:tcPr>
            <w:tcW w:w="110" w:type="dxa"/>
            <w:vAlign w:val="bottom"/>
          </w:tcPr>
          <w:p w14:paraId="209BE20A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73B53B4" w14:textId="32E51751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4B54A3"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95" w:type="dxa"/>
            <w:vAlign w:val="bottom"/>
          </w:tcPr>
          <w:p w14:paraId="5A06F176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6A2A3C" w14:textId="7AFFB053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251,095</w:t>
            </w:r>
          </w:p>
        </w:tc>
      </w:tr>
      <w:tr w:rsidR="004B54A3" w:rsidRPr="00B86DDE" w14:paraId="253124B5" w14:textId="77777777" w:rsidTr="005109D3">
        <w:trPr>
          <w:trHeight w:val="20"/>
        </w:trPr>
        <w:tc>
          <w:tcPr>
            <w:tcW w:w="4320" w:type="dxa"/>
          </w:tcPr>
          <w:p w14:paraId="0C8E8F08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411E7B1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DF25D92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C95EF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610E13F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9DE52E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746E17DC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64064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4B54A3" w:rsidRPr="00B86DDE" w14:paraId="4FE9A3E7" w14:textId="77777777" w:rsidTr="00E21B8F">
        <w:trPr>
          <w:trHeight w:val="20"/>
        </w:trPr>
        <w:tc>
          <w:tcPr>
            <w:tcW w:w="4320" w:type="dxa"/>
          </w:tcPr>
          <w:p w14:paraId="6959E834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2DF26D" w14:textId="7E493CB0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2BA09C7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15EA64" w14:textId="04B3C9EC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412,198</w:t>
            </w:r>
          </w:p>
        </w:tc>
        <w:tc>
          <w:tcPr>
            <w:tcW w:w="110" w:type="dxa"/>
            <w:vAlign w:val="bottom"/>
          </w:tcPr>
          <w:p w14:paraId="31CDC2AA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DB1C069" w14:textId="19BC5EB6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72F4F03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F72240" w14:textId="74868BE9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412,198</w:t>
            </w:r>
          </w:p>
        </w:tc>
      </w:tr>
      <w:tr w:rsidR="004B54A3" w:rsidRPr="00B86DDE" w14:paraId="711286D4" w14:textId="77777777" w:rsidTr="00E21B8F">
        <w:trPr>
          <w:trHeight w:val="20"/>
        </w:trPr>
        <w:tc>
          <w:tcPr>
            <w:tcW w:w="4320" w:type="dxa"/>
          </w:tcPr>
          <w:p w14:paraId="5141A6AA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  <w:t xml:space="preserve">3 - 6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EA3A81D" w14:textId="5AAA20F9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7755101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15F7D" w14:textId="005606A1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492,809</w:t>
            </w:r>
          </w:p>
        </w:tc>
        <w:tc>
          <w:tcPr>
            <w:tcW w:w="110" w:type="dxa"/>
            <w:vAlign w:val="bottom"/>
          </w:tcPr>
          <w:p w14:paraId="01A92D3C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238FCC9" w14:textId="6A8A2F40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F468861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AE2FA" w14:textId="79899370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492,809</w:t>
            </w:r>
          </w:p>
        </w:tc>
      </w:tr>
      <w:tr w:rsidR="004B54A3" w:rsidRPr="00B86DDE" w14:paraId="11C966D4" w14:textId="77777777" w:rsidTr="00E21B8F">
        <w:trPr>
          <w:trHeight w:val="243"/>
        </w:trPr>
        <w:tc>
          <w:tcPr>
            <w:tcW w:w="4320" w:type="dxa"/>
          </w:tcPr>
          <w:p w14:paraId="6ECB7683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  <w:t xml:space="preserve">6 - 12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E8E7767" w14:textId="4BBFE62B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876EFB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B94E61" w14:textId="7F49022F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314,857</w:t>
            </w:r>
          </w:p>
        </w:tc>
        <w:tc>
          <w:tcPr>
            <w:tcW w:w="110" w:type="dxa"/>
            <w:vAlign w:val="bottom"/>
          </w:tcPr>
          <w:p w14:paraId="4800A5BF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E3674D" w14:textId="5243A0DC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3DFEE9C9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BA4AD" w14:textId="6DC7A44F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314,857</w:t>
            </w:r>
          </w:p>
        </w:tc>
      </w:tr>
      <w:tr w:rsidR="004B54A3" w:rsidRPr="00B86DDE" w14:paraId="516B49AE" w14:textId="77777777" w:rsidTr="00E21B8F">
        <w:trPr>
          <w:trHeight w:val="243"/>
        </w:trPr>
        <w:tc>
          <w:tcPr>
            <w:tcW w:w="4320" w:type="dxa"/>
          </w:tcPr>
          <w:p w14:paraId="767A8EBB" w14:textId="06C4DB53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12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C29338" w14:textId="1BEDE72D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96ABC8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8C25E" w14:textId="2EE5D204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1,191</w:t>
            </w:r>
          </w:p>
        </w:tc>
        <w:tc>
          <w:tcPr>
            <w:tcW w:w="110" w:type="dxa"/>
            <w:vAlign w:val="bottom"/>
          </w:tcPr>
          <w:p w14:paraId="5E555827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B23CADE" w14:textId="077F065F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72A57A6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717391" w14:textId="418832B1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1,191</w:t>
            </w:r>
          </w:p>
        </w:tc>
      </w:tr>
      <w:tr w:rsidR="004B54A3" w:rsidRPr="00B86DDE" w14:paraId="3B7AB4DF" w14:textId="77777777" w:rsidTr="002F3C1F">
        <w:trPr>
          <w:trHeight w:val="20"/>
        </w:trPr>
        <w:tc>
          <w:tcPr>
            <w:tcW w:w="4320" w:type="dxa"/>
          </w:tcPr>
          <w:p w14:paraId="1BF68768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B56989" w14:textId="008AAF9F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B54A3"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90" w:type="dxa"/>
            <w:vAlign w:val="bottom"/>
          </w:tcPr>
          <w:p w14:paraId="599E94EB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C3E7A5" w14:textId="41B6BEF1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1,472,150</w:t>
            </w:r>
          </w:p>
        </w:tc>
        <w:tc>
          <w:tcPr>
            <w:tcW w:w="110" w:type="dxa"/>
            <w:vAlign w:val="bottom"/>
          </w:tcPr>
          <w:p w14:paraId="7D9A6A79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7F39361" w14:textId="34A77048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B54A3"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95" w:type="dxa"/>
            <w:vAlign w:val="bottom"/>
          </w:tcPr>
          <w:p w14:paraId="4669A79C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4FEE6D" w14:textId="78E1B1F5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1,472,150</w:t>
            </w:r>
          </w:p>
        </w:tc>
      </w:tr>
      <w:tr w:rsidR="004B54A3" w:rsidRPr="00B86DDE" w14:paraId="4965295C" w14:textId="77777777" w:rsidTr="007B1CA4">
        <w:trPr>
          <w:trHeight w:val="20"/>
        </w:trPr>
        <w:tc>
          <w:tcPr>
            <w:tcW w:w="4320" w:type="dxa"/>
          </w:tcPr>
          <w:p w14:paraId="6D79B0B7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7D5749" w14:textId="5EE5FA6E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38A80A3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759D18" w14:textId="29B5202E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(352,917)</w:t>
            </w:r>
          </w:p>
        </w:tc>
        <w:tc>
          <w:tcPr>
            <w:tcW w:w="110" w:type="dxa"/>
            <w:vAlign w:val="bottom"/>
          </w:tcPr>
          <w:p w14:paraId="12187E2F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0AD8A18" w14:textId="76EEF42A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2C979D53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7B547D" w14:textId="090A71C3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(352,917)</w:t>
            </w:r>
          </w:p>
        </w:tc>
      </w:tr>
      <w:tr w:rsidR="004B54A3" w:rsidRPr="00B86DDE" w14:paraId="6ED54315" w14:textId="77777777" w:rsidTr="002F3C1F">
        <w:trPr>
          <w:trHeight w:val="20"/>
        </w:trPr>
        <w:tc>
          <w:tcPr>
            <w:tcW w:w="4320" w:type="dxa"/>
          </w:tcPr>
          <w:p w14:paraId="48F0821E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C8E9E" w14:textId="6C8B57B2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4B54A3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322,608</w:t>
            </w:r>
          </w:p>
        </w:tc>
        <w:tc>
          <w:tcPr>
            <w:tcW w:w="90" w:type="dxa"/>
            <w:vAlign w:val="bottom"/>
          </w:tcPr>
          <w:p w14:paraId="55B81572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B8C49" w14:textId="2C302F63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1,119,233</w:t>
            </w:r>
          </w:p>
        </w:tc>
        <w:tc>
          <w:tcPr>
            <w:tcW w:w="110" w:type="dxa"/>
            <w:vAlign w:val="bottom"/>
          </w:tcPr>
          <w:p w14:paraId="45E18624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3E0B3" w14:textId="4819E040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4B54A3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322,608</w:t>
            </w:r>
          </w:p>
        </w:tc>
        <w:tc>
          <w:tcPr>
            <w:tcW w:w="95" w:type="dxa"/>
            <w:vAlign w:val="bottom"/>
          </w:tcPr>
          <w:p w14:paraId="7C303A1F" w14:textId="77777777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2A448" w14:textId="7FC7E429" w:rsidR="004B54A3" w:rsidRPr="00B86DDE" w:rsidRDefault="004B54A3" w:rsidP="004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1,119,233</w:t>
            </w:r>
          </w:p>
        </w:tc>
      </w:tr>
    </w:tbl>
    <w:p w14:paraId="00A242A7" w14:textId="532DA3C6" w:rsidR="00946315" w:rsidRPr="00B86DDE" w:rsidRDefault="00B97603" w:rsidP="001C788E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ผลจากการเจรจายุติสัญญาโครงการก่อสร้างกับลูกค้ารายหนึ่ง (ดูหมายเหตุข้อ </w:t>
      </w:r>
      <w:r w:rsidR="004474F6" w:rsidRPr="00B86DDE">
        <w:rPr>
          <w:rFonts w:asciiTheme="majorBidi" w:eastAsia="Malgun Gothic" w:hAnsiTheme="majorBidi" w:cstheme="majorBidi"/>
          <w:sz w:val="28"/>
          <w:lang w:val="en-US"/>
        </w:rPr>
        <w:t>7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.1)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บริษัทได้ตกลงเงื่อนไขการชำระหนี้ใหม่กับลูกค้ารายดังกล่าว ส่งผลให้ยอดลูกหนี้การค้าที่คงค้างทั้งหมดจากลูกค้ารายนี้ยังไม่ถึงกำหนดชำระ ณ วันสิ้นรอบระยะเวลารายงาน</w:t>
      </w:r>
    </w:p>
    <w:p w14:paraId="42D6C7FD" w14:textId="77777777" w:rsidR="00A909C9" w:rsidRPr="00B86DDE" w:rsidRDefault="00A909C9" w:rsidP="00A909C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สินทรัพย์และหนี้สินที่เกิดจากสัญญา</w:t>
      </w:r>
    </w:p>
    <w:p w14:paraId="44C30442" w14:textId="77777777" w:rsidR="00A909C9" w:rsidRPr="00B86DDE" w:rsidRDefault="00A909C9" w:rsidP="00A909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130" w:firstLine="360"/>
        <w:rPr>
          <w:rFonts w:asciiTheme="majorBidi" w:hAnsiTheme="majorBidi" w:cstheme="majorBidi"/>
          <w:spacing w:val="-2"/>
          <w:sz w:val="28"/>
          <w:szCs w:val="28"/>
        </w:rPr>
      </w:pPr>
      <w:r w:rsidRPr="00B86DDE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กลุ่มบริษัทมียอดคงเหลือของสินทรัพย์ที่เกิดจากสัญญาและหนี้สินที่เกิดจากสัญญากับลูกค้า  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3439"/>
        <w:gridCol w:w="1170"/>
        <w:gridCol w:w="90"/>
        <w:gridCol w:w="990"/>
        <w:gridCol w:w="90"/>
        <w:gridCol w:w="1085"/>
        <w:gridCol w:w="80"/>
        <w:gridCol w:w="1085"/>
      </w:tblGrid>
      <w:tr w:rsidR="00A909C9" w:rsidRPr="00B86DDE" w14:paraId="6C06A8F6" w14:textId="77777777">
        <w:trPr>
          <w:trHeight w:val="371"/>
          <w:tblHeader/>
        </w:trPr>
        <w:tc>
          <w:tcPr>
            <w:tcW w:w="971" w:type="dxa"/>
          </w:tcPr>
          <w:p w14:paraId="08873F88" w14:textId="77777777" w:rsidR="00A909C9" w:rsidRPr="00B86DDE" w:rsidRDefault="00A909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9" w:type="dxa"/>
            <w:gridSpan w:val="8"/>
          </w:tcPr>
          <w:p w14:paraId="479CF8EE" w14:textId="77777777" w:rsidR="00A909C9" w:rsidRPr="00B86DDE" w:rsidRDefault="00A909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09C9" w:rsidRPr="00B86DDE" w14:paraId="526D6F6C" w14:textId="77777777">
        <w:trPr>
          <w:trHeight w:val="386"/>
          <w:tblHeader/>
        </w:trPr>
        <w:tc>
          <w:tcPr>
            <w:tcW w:w="4410" w:type="dxa"/>
            <w:gridSpan w:val="2"/>
          </w:tcPr>
          <w:p w14:paraId="568CD1CA" w14:textId="77777777" w:rsidR="00A909C9" w:rsidRPr="00B86DDE" w:rsidRDefault="00A909C9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35905ED" w14:textId="77777777" w:rsidR="00A909C9" w:rsidRPr="00B86DDE" w:rsidRDefault="00A909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5433E" w14:textId="77777777" w:rsidR="00A909C9" w:rsidRPr="00B86DDE" w:rsidRDefault="00A909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1317BF7" w14:textId="24FE4C27" w:rsidR="00A909C9" w:rsidRPr="00B86DDE" w:rsidRDefault="00A909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2510B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A909C9" w:rsidRPr="00B86DDE" w14:paraId="7927433B" w14:textId="77777777">
        <w:trPr>
          <w:trHeight w:val="371"/>
          <w:tblHeader/>
        </w:trPr>
        <w:tc>
          <w:tcPr>
            <w:tcW w:w="4410" w:type="dxa"/>
            <w:gridSpan w:val="2"/>
          </w:tcPr>
          <w:p w14:paraId="4B586105" w14:textId="77777777" w:rsidR="00A909C9" w:rsidRPr="00B86DDE" w:rsidRDefault="00A909C9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88ECE0B" w14:textId="77777777" w:rsidR="00A909C9" w:rsidRPr="00B86DDE" w:rsidRDefault="00A909C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39832B94" w14:textId="77777777" w:rsidR="00A909C9" w:rsidRPr="00B86DDE" w:rsidRDefault="00A909C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82B8D5A" w14:textId="77777777" w:rsidR="00A909C9" w:rsidRPr="00B86DDE" w:rsidRDefault="00A909C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39DAA590" w14:textId="77777777" w:rsidR="00A909C9" w:rsidRPr="00B86DDE" w:rsidRDefault="00A909C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40E667F" w14:textId="77777777" w:rsidR="00A909C9" w:rsidRPr="00B86DDE" w:rsidRDefault="00A909C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077EE02B" w14:textId="77777777" w:rsidR="00A909C9" w:rsidRPr="00B86DDE" w:rsidRDefault="00A909C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96A96C8" w14:textId="77777777" w:rsidR="00A909C9" w:rsidRPr="00B86DDE" w:rsidRDefault="00A909C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909C9" w:rsidRPr="00B86DDE" w14:paraId="484967E5" w14:textId="77777777">
        <w:trPr>
          <w:trHeight w:val="386"/>
        </w:trPr>
        <w:tc>
          <w:tcPr>
            <w:tcW w:w="4410" w:type="dxa"/>
            <w:gridSpan w:val="2"/>
          </w:tcPr>
          <w:p w14:paraId="724B20B2" w14:textId="77777777" w:rsidR="00A909C9" w:rsidRPr="00B86DDE" w:rsidRDefault="00A909C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47324D04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C17222" w14:textId="77777777" w:rsidR="00A909C9" w:rsidRPr="00B86DDE" w:rsidRDefault="00A909C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4480D4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0F363C" w14:textId="77777777" w:rsidR="00A909C9" w:rsidRPr="00B86DDE" w:rsidRDefault="00A909C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8A060F4" w14:textId="77777777" w:rsidR="00A909C9" w:rsidRPr="00B86DDE" w:rsidRDefault="00A909C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6BB46394" w14:textId="77777777" w:rsidR="00A909C9" w:rsidRPr="00B86DDE" w:rsidRDefault="00A909C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25D1709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A16" w:rsidRPr="00B86DDE" w14:paraId="26885D48" w14:textId="77777777" w:rsidTr="00DB7A16">
        <w:trPr>
          <w:trHeight w:val="371"/>
        </w:trPr>
        <w:tc>
          <w:tcPr>
            <w:tcW w:w="4410" w:type="dxa"/>
            <w:gridSpan w:val="2"/>
          </w:tcPr>
          <w:p w14:paraId="43239BCD" w14:textId="77777777" w:rsidR="00DB7A16" w:rsidRPr="00B86DDE" w:rsidRDefault="00DB7A16" w:rsidP="00DB7A1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170" w:type="dxa"/>
            <w:vAlign w:val="bottom"/>
          </w:tcPr>
          <w:p w14:paraId="481CEF9F" w14:textId="427CF9A7" w:rsidR="00DB7A16" w:rsidRPr="00B86DDE" w:rsidRDefault="00A94B00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4B00">
              <w:rPr>
                <w:rFonts w:asciiTheme="majorBidi" w:hAnsiTheme="majorBidi" w:cstheme="majorBidi"/>
                <w:sz w:val="28"/>
                <w:szCs w:val="28"/>
              </w:rPr>
              <w:t>14,522,474</w:t>
            </w:r>
          </w:p>
        </w:tc>
        <w:tc>
          <w:tcPr>
            <w:tcW w:w="90" w:type="dxa"/>
            <w:vAlign w:val="bottom"/>
          </w:tcPr>
          <w:p w14:paraId="19219309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1285CE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7,880,967</w:t>
            </w:r>
          </w:p>
        </w:tc>
        <w:tc>
          <w:tcPr>
            <w:tcW w:w="90" w:type="dxa"/>
            <w:vAlign w:val="bottom"/>
          </w:tcPr>
          <w:p w14:paraId="39A3F8E4" w14:textId="77777777" w:rsidR="00DB7A16" w:rsidRPr="00B86DDE" w:rsidRDefault="00DB7A16" w:rsidP="00DB7A16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290207D" w14:textId="010679D6" w:rsidR="00DB7A16" w:rsidRPr="00B86DDE" w:rsidRDefault="00A94B00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B00">
              <w:rPr>
                <w:rFonts w:asciiTheme="majorBidi" w:hAnsiTheme="majorBidi" w:cstheme="majorBidi"/>
                <w:sz w:val="28"/>
                <w:szCs w:val="28"/>
              </w:rPr>
              <w:t>14,522,474</w:t>
            </w:r>
          </w:p>
        </w:tc>
        <w:tc>
          <w:tcPr>
            <w:tcW w:w="80" w:type="dxa"/>
            <w:vAlign w:val="bottom"/>
          </w:tcPr>
          <w:p w14:paraId="4E3B3732" w14:textId="77777777" w:rsidR="00DB7A16" w:rsidRPr="00B86DDE" w:rsidRDefault="00DB7A16" w:rsidP="00DB7A16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0C1668F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7,880,967</w:t>
            </w:r>
          </w:p>
        </w:tc>
      </w:tr>
      <w:tr w:rsidR="00DB7A16" w:rsidRPr="00B86DDE" w14:paraId="74AA07D9" w14:textId="77777777" w:rsidTr="00DB7A16">
        <w:trPr>
          <w:trHeight w:val="243"/>
        </w:trPr>
        <w:tc>
          <w:tcPr>
            <w:tcW w:w="4410" w:type="dxa"/>
            <w:gridSpan w:val="2"/>
          </w:tcPr>
          <w:p w14:paraId="586F6B1F" w14:textId="77777777" w:rsidR="00DB7A16" w:rsidRPr="00B86DDE" w:rsidRDefault="00DB7A16" w:rsidP="00DB7A1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56D678B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12A0CD3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3ABF84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9D1DBA9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2E4986B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26B8194A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FAEEC3E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B7A16" w:rsidRPr="00B86DDE" w14:paraId="6E4A8125" w14:textId="77777777" w:rsidTr="00DB7A16">
        <w:trPr>
          <w:trHeight w:val="371"/>
        </w:trPr>
        <w:tc>
          <w:tcPr>
            <w:tcW w:w="4410" w:type="dxa"/>
            <w:gridSpan w:val="2"/>
          </w:tcPr>
          <w:p w14:paraId="39FBFD74" w14:textId="77777777" w:rsidR="00DB7A16" w:rsidRPr="00B86DDE" w:rsidRDefault="00DB7A16" w:rsidP="00DB7A1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170" w:type="dxa"/>
            <w:vAlign w:val="bottom"/>
          </w:tcPr>
          <w:p w14:paraId="13371B18" w14:textId="4E011E3D" w:rsidR="00DB7A16" w:rsidRPr="00B86DDE" w:rsidRDefault="00A94B00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4B00">
              <w:rPr>
                <w:rFonts w:asciiTheme="majorBidi" w:hAnsiTheme="majorBidi" w:cstheme="majorBidi"/>
                <w:sz w:val="28"/>
                <w:szCs w:val="28"/>
              </w:rPr>
              <w:t>3,581,154</w:t>
            </w:r>
          </w:p>
        </w:tc>
        <w:tc>
          <w:tcPr>
            <w:tcW w:w="90" w:type="dxa"/>
            <w:vAlign w:val="bottom"/>
          </w:tcPr>
          <w:p w14:paraId="441713ED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644B61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6,879,394</w:t>
            </w:r>
          </w:p>
        </w:tc>
        <w:tc>
          <w:tcPr>
            <w:tcW w:w="90" w:type="dxa"/>
            <w:vAlign w:val="bottom"/>
          </w:tcPr>
          <w:p w14:paraId="56ACB1BC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A2B6FE9" w14:textId="7880FDAB" w:rsidR="00DB7A16" w:rsidRPr="00D4787B" w:rsidRDefault="00A94B00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4B00">
              <w:rPr>
                <w:rFonts w:asciiTheme="majorBidi" w:hAnsiTheme="majorBidi" w:cstheme="majorBidi"/>
                <w:sz w:val="28"/>
                <w:szCs w:val="28"/>
              </w:rPr>
              <w:t>3,581,154</w:t>
            </w:r>
          </w:p>
        </w:tc>
        <w:tc>
          <w:tcPr>
            <w:tcW w:w="80" w:type="dxa"/>
            <w:vAlign w:val="bottom"/>
          </w:tcPr>
          <w:p w14:paraId="2F7105BA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DF5805F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6,879,394</w:t>
            </w:r>
          </w:p>
        </w:tc>
      </w:tr>
      <w:tr w:rsidR="00DB7A16" w:rsidRPr="00B86DDE" w14:paraId="3C41D101" w14:textId="77777777" w:rsidTr="00DB7A16">
        <w:trPr>
          <w:trHeight w:val="386"/>
        </w:trPr>
        <w:tc>
          <w:tcPr>
            <w:tcW w:w="4410" w:type="dxa"/>
            <w:gridSpan w:val="2"/>
          </w:tcPr>
          <w:p w14:paraId="3B4950F8" w14:textId="77777777" w:rsidR="00DB7A16" w:rsidRPr="00B86DDE" w:rsidRDefault="00DB7A16" w:rsidP="00DB7A16">
            <w:pPr>
              <w:tabs>
                <w:tab w:val="clear" w:pos="454"/>
                <w:tab w:val="left" w:pos="0"/>
                <w:tab w:val="left" w:pos="360"/>
                <w:tab w:val="left" w:pos="442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B3FC8F" w14:textId="28BF1171" w:rsidR="00DB7A16" w:rsidRPr="00B86DDE" w:rsidRDefault="00A94B00" w:rsidP="00DB7A16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4B00">
              <w:rPr>
                <w:rFonts w:asciiTheme="majorBidi" w:hAnsiTheme="majorBidi" w:cstheme="majorBidi"/>
                <w:sz w:val="28"/>
                <w:szCs w:val="28"/>
              </w:rPr>
              <w:t>(3,510,104)</w:t>
            </w:r>
          </w:p>
        </w:tc>
        <w:tc>
          <w:tcPr>
            <w:tcW w:w="90" w:type="dxa"/>
            <w:vAlign w:val="bottom"/>
          </w:tcPr>
          <w:p w14:paraId="41ECB1D9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6F98A4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(6,078,233)</w:t>
            </w:r>
          </w:p>
        </w:tc>
        <w:tc>
          <w:tcPr>
            <w:tcW w:w="90" w:type="dxa"/>
            <w:vAlign w:val="bottom"/>
          </w:tcPr>
          <w:p w14:paraId="443F9801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6B742B1" w14:textId="6F03407C" w:rsidR="00DB7A16" w:rsidRPr="00B86DDE" w:rsidRDefault="00A94B00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4B00">
              <w:rPr>
                <w:rFonts w:asciiTheme="majorBidi" w:hAnsiTheme="majorBidi" w:cstheme="majorBidi"/>
                <w:sz w:val="28"/>
                <w:szCs w:val="28"/>
              </w:rPr>
              <w:t>(3,510,104)</w:t>
            </w:r>
          </w:p>
        </w:tc>
        <w:tc>
          <w:tcPr>
            <w:tcW w:w="80" w:type="dxa"/>
            <w:vAlign w:val="bottom"/>
          </w:tcPr>
          <w:p w14:paraId="4F866275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17BFA64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(6,078,233)</w:t>
            </w:r>
          </w:p>
        </w:tc>
      </w:tr>
      <w:tr w:rsidR="00DB7A16" w:rsidRPr="00B86DDE" w14:paraId="5D5A98F9" w14:textId="77777777" w:rsidTr="00DB7A16">
        <w:trPr>
          <w:trHeight w:val="371"/>
        </w:trPr>
        <w:tc>
          <w:tcPr>
            <w:tcW w:w="4410" w:type="dxa"/>
            <w:gridSpan w:val="2"/>
          </w:tcPr>
          <w:p w14:paraId="43FBE4CF" w14:textId="77777777" w:rsidR="00DB7A16" w:rsidRPr="00B86DDE" w:rsidRDefault="00DB7A16" w:rsidP="00DB7A1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85C40C" w14:textId="2695DAA2" w:rsidR="00DB7A16" w:rsidRPr="00B86DDE" w:rsidRDefault="00DB7A16" w:rsidP="00DB7A16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A16">
              <w:rPr>
                <w:rFonts w:asciiTheme="majorBidi" w:hAnsiTheme="majorBidi" w:cstheme="majorBidi"/>
                <w:sz w:val="28"/>
                <w:szCs w:val="28"/>
              </w:rPr>
              <w:t>71,0</w:t>
            </w:r>
            <w:r w:rsidR="005D6E2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0" w:type="dxa"/>
            <w:vAlign w:val="bottom"/>
          </w:tcPr>
          <w:p w14:paraId="73BEDAF2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E266E7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801,161</w:t>
            </w:r>
          </w:p>
        </w:tc>
        <w:tc>
          <w:tcPr>
            <w:tcW w:w="90" w:type="dxa"/>
            <w:vAlign w:val="bottom"/>
          </w:tcPr>
          <w:p w14:paraId="3792A8D3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06378B4" w14:textId="1A3FDB3B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A16">
              <w:rPr>
                <w:rFonts w:asciiTheme="majorBidi" w:hAnsiTheme="majorBidi" w:cstheme="majorBidi"/>
                <w:sz w:val="28"/>
                <w:szCs w:val="28"/>
              </w:rPr>
              <w:t>71,0</w:t>
            </w:r>
            <w:r w:rsidR="005D6E2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0" w:type="dxa"/>
            <w:vAlign w:val="bottom"/>
          </w:tcPr>
          <w:p w14:paraId="531A40E5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138712D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801,161</w:t>
            </w:r>
          </w:p>
        </w:tc>
      </w:tr>
      <w:tr w:rsidR="00DB7A16" w:rsidRPr="00B86DDE" w14:paraId="63BBCBEE" w14:textId="77777777" w:rsidTr="00DB7A16">
        <w:trPr>
          <w:trHeight w:val="386"/>
        </w:trPr>
        <w:tc>
          <w:tcPr>
            <w:tcW w:w="4410" w:type="dxa"/>
            <w:gridSpan w:val="2"/>
          </w:tcPr>
          <w:p w14:paraId="77AB6930" w14:textId="77777777" w:rsidR="00DB7A16" w:rsidRPr="00B86DDE" w:rsidRDefault="00DB7A16" w:rsidP="00DB7A1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EF4363" w14:textId="071308B6" w:rsidR="00DB7A16" w:rsidRPr="00B86DDE" w:rsidRDefault="00DB7A16" w:rsidP="00DB7A16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6F8E4A3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68197B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(196,104)</w:t>
            </w:r>
          </w:p>
        </w:tc>
        <w:tc>
          <w:tcPr>
            <w:tcW w:w="90" w:type="dxa"/>
            <w:vAlign w:val="bottom"/>
          </w:tcPr>
          <w:p w14:paraId="15A65C7A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A36712A" w14:textId="4738A564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05A01E9F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AC35C60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(196,104)</w:t>
            </w:r>
          </w:p>
        </w:tc>
      </w:tr>
      <w:tr w:rsidR="00DB7A16" w:rsidRPr="00B86DDE" w14:paraId="2A92C57A" w14:textId="77777777" w:rsidTr="00DB7A16">
        <w:trPr>
          <w:trHeight w:val="371"/>
        </w:trPr>
        <w:tc>
          <w:tcPr>
            <w:tcW w:w="4410" w:type="dxa"/>
            <w:gridSpan w:val="2"/>
          </w:tcPr>
          <w:p w14:paraId="368B495F" w14:textId="77777777" w:rsidR="00DB7A16" w:rsidRPr="00B86DDE" w:rsidRDefault="00DB7A16" w:rsidP="00DB7A1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A882C" w14:textId="3C364C18" w:rsidR="00DB7A16" w:rsidRPr="00B86DDE" w:rsidRDefault="00DB7A16" w:rsidP="00DB7A16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71,0</w:t>
            </w:r>
            <w:r w:rsidR="005D6E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90" w:type="dxa"/>
            <w:vAlign w:val="bottom"/>
          </w:tcPr>
          <w:p w14:paraId="1596BE7A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61487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605,057</w:t>
            </w:r>
          </w:p>
        </w:tc>
        <w:tc>
          <w:tcPr>
            <w:tcW w:w="90" w:type="dxa"/>
            <w:vAlign w:val="bottom"/>
          </w:tcPr>
          <w:p w14:paraId="111E6074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6FAB6" w14:textId="20A0F35C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71,0</w:t>
            </w:r>
            <w:r w:rsidR="005D6E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80" w:type="dxa"/>
            <w:vAlign w:val="bottom"/>
          </w:tcPr>
          <w:p w14:paraId="6AACF746" w14:textId="77777777" w:rsidR="00DB7A16" w:rsidRPr="00B86DDE" w:rsidRDefault="00DB7A16" w:rsidP="00DB7A1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72C7F" w14:textId="77777777" w:rsidR="00DB7A16" w:rsidRPr="00B86DDE" w:rsidRDefault="00DB7A16" w:rsidP="00DB7A1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605,057</w:t>
            </w:r>
          </w:p>
        </w:tc>
      </w:tr>
      <w:tr w:rsidR="00163D0E" w:rsidRPr="00B86DDE" w14:paraId="1108013D" w14:textId="77777777" w:rsidTr="00DB7A16">
        <w:trPr>
          <w:trHeight w:val="371"/>
        </w:trPr>
        <w:tc>
          <w:tcPr>
            <w:tcW w:w="4410" w:type="dxa"/>
            <w:gridSpan w:val="2"/>
          </w:tcPr>
          <w:p w14:paraId="4ECBB65C" w14:textId="77777777" w:rsidR="00163D0E" w:rsidRPr="00B86DDE" w:rsidRDefault="00163D0E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1FD9C2" w14:textId="77777777" w:rsidR="00163D0E" w:rsidRPr="00B86DDE" w:rsidRDefault="00163D0E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F1EEB8" w14:textId="77777777" w:rsidR="00163D0E" w:rsidRPr="00B86DDE" w:rsidRDefault="00163D0E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6003CC" w14:textId="77777777" w:rsidR="00163D0E" w:rsidRPr="00B86DDE" w:rsidRDefault="00163D0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27EAC29" w14:textId="77777777" w:rsidR="00163D0E" w:rsidRPr="00B86DDE" w:rsidRDefault="00163D0E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09F6EE4" w14:textId="77777777" w:rsidR="00163D0E" w:rsidRPr="00B86DDE" w:rsidRDefault="00163D0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2F6E2467" w14:textId="77777777" w:rsidR="00163D0E" w:rsidRPr="00B86DDE" w:rsidRDefault="00163D0E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F775BC2" w14:textId="77777777" w:rsidR="00163D0E" w:rsidRPr="00B86DDE" w:rsidRDefault="00163D0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09C9" w:rsidRPr="00B86DDE" w14:paraId="0EDA843F" w14:textId="77777777" w:rsidTr="00E21B8F">
        <w:trPr>
          <w:trHeight w:val="386"/>
        </w:trPr>
        <w:tc>
          <w:tcPr>
            <w:tcW w:w="4410" w:type="dxa"/>
            <w:gridSpan w:val="2"/>
          </w:tcPr>
          <w:p w14:paraId="5BAE9BC8" w14:textId="77777777" w:rsidR="00A909C9" w:rsidRPr="00B86DDE" w:rsidRDefault="00A909C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49B25EA" w14:textId="1B5E4BEF" w:rsidR="00A909C9" w:rsidRPr="00B86DDE" w:rsidRDefault="005109D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F0A6F2D" w14:textId="77777777" w:rsidR="00A909C9" w:rsidRPr="00B86DDE" w:rsidRDefault="00A909C9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E580424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188,888</w:t>
            </w:r>
          </w:p>
        </w:tc>
        <w:tc>
          <w:tcPr>
            <w:tcW w:w="90" w:type="dxa"/>
            <w:vAlign w:val="bottom"/>
          </w:tcPr>
          <w:p w14:paraId="01A3970C" w14:textId="77777777" w:rsidR="00A909C9" w:rsidRPr="00B86DDE" w:rsidRDefault="00A909C9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7BE66326" w14:textId="0B93BF55" w:rsidR="00A909C9" w:rsidRPr="00B86DDE" w:rsidRDefault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076A70F" w14:textId="77777777" w:rsidR="00A909C9" w:rsidRPr="00B86DDE" w:rsidRDefault="00A909C9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72F3D25F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188,888</w:t>
            </w:r>
          </w:p>
        </w:tc>
      </w:tr>
      <w:tr w:rsidR="00A909C9" w:rsidRPr="00B86DDE" w14:paraId="4879B440" w14:textId="77777777" w:rsidTr="009804B8">
        <w:trPr>
          <w:trHeight w:val="393"/>
        </w:trPr>
        <w:tc>
          <w:tcPr>
            <w:tcW w:w="4410" w:type="dxa"/>
            <w:gridSpan w:val="2"/>
            <w:vAlign w:val="bottom"/>
          </w:tcPr>
          <w:p w14:paraId="70101091" w14:textId="77777777" w:rsidR="00A909C9" w:rsidRPr="00B86DDE" w:rsidRDefault="00A909C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35886E8" w14:textId="77777777" w:rsidR="00A909C9" w:rsidRPr="00B86DDE" w:rsidRDefault="00A909C9">
            <w:pPr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63C526A" w14:textId="77777777" w:rsidR="00A909C9" w:rsidRPr="00B86DDE" w:rsidRDefault="00A909C9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3328812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49AF308" w14:textId="77777777" w:rsidR="00A909C9" w:rsidRPr="00B86DDE" w:rsidRDefault="00A909C9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76A413D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02559802" w14:textId="77777777" w:rsidR="00A909C9" w:rsidRPr="00B86DDE" w:rsidRDefault="00A909C9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28B525D9" w14:textId="77777777" w:rsidR="00A909C9" w:rsidRPr="00B86DDE" w:rsidRDefault="00A909C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07DF" w:rsidRPr="00B86DDE" w14:paraId="203512A6" w14:textId="77777777" w:rsidTr="00D435FE">
        <w:trPr>
          <w:trHeight w:val="393"/>
        </w:trPr>
        <w:tc>
          <w:tcPr>
            <w:tcW w:w="4410" w:type="dxa"/>
            <w:gridSpan w:val="2"/>
          </w:tcPr>
          <w:p w14:paraId="5C58E965" w14:textId="0985DB61" w:rsidR="008D07DF" w:rsidRPr="000E7B95" w:rsidRDefault="008D07DF" w:rsidP="008D07DF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การวิเคราะห์อายุของสินทรัพย์ที่เกิดจากสัญญา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59FEC0C6" w14:textId="77777777" w:rsidR="008D07DF" w:rsidRPr="000E7B95" w:rsidRDefault="008D07DF" w:rsidP="008D07DF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D365A27" w14:textId="77777777" w:rsidR="008D07DF" w:rsidRPr="000E7B95" w:rsidRDefault="008D07DF" w:rsidP="008D07DF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2D4510" w14:textId="77777777" w:rsidR="008D07DF" w:rsidRPr="000E7B95" w:rsidRDefault="008D07DF" w:rsidP="008D07D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8BF47CF" w14:textId="77777777" w:rsidR="008D07DF" w:rsidRPr="000E7B95" w:rsidRDefault="008D07DF" w:rsidP="008D07DF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D32B79B" w14:textId="77777777" w:rsidR="008D07DF" w:rsidRPr="000E7B95" w:rsidRDefault="008D07DF" w:rsidP="008D07D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6DBA5BE5" w14:textId="77777777" w:rsidR="008D07DF" w:rsidRPr="000E7B95" w:rsidRDefault="008D07DF" w:rsidP="008D07DF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1644EF0" w14:textId="77777777" w:rsidR="008D07DF" w:rsidRPr="000E7B95" w:rsidRDefault="008D07DF" w:rsidP="008D07D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B95" w:rsidRPr="00B86DDE" w14:paraId="163800D6" w14:textId="77777777" w:rsidTr="004576A1">
        <w:trPr>
          <w:trHeight w:val="393"/>
        </w:trPr>
        <w:tc>
          <w:tcPr>
            <w:tcW w:w="4410" w:type="dxa"/>
            <w:gridSpan w:val="2"/>
          </w:tcPr>
          <w:p w14:paraId="68343C77" w14:textId="6F3DDE4B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700985E" w14:textId="1BE43072" w:rsidR="000E7B95" w:rsidRPr="000E7B95" w:rsidRDefault="003D15BB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2CE220A5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0B3341" w14:textId="633299C1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220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90" w:type="dxa"/>
            <w:vAlign w:val="bottom"/>
          </w:tcPr>
          <w:p w14:paraId="1ABA323C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425F7BE" w14:textId="64318BBF" w:rsidR="000E7B95" w:rsidRPr="000E7B95" w:rsidRDefault="003D15BB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71,050</w:t>
            </w:r>
          </w:p>
        </w:tc>
        <w:tc>
          <w:tcPr>
            <w:tcW w:w="80" w:type="dxa"/>
            <w:vAlign w:val="bottom"/>
          </w:tcPr>
          <w:p w14:paraId="6F9E2CF5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22F9370" w14:textId="10F6F288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220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003</w:t>
            </w:r>
          </w:p>
        </w:tc>
      </w:tr>
      <w:tr w:rsidR="000E7B95" w:rsidRPr="00B86DDE" w14:paraId="6118AB43" w14:textId="77777777" w:rsidTr="004576A1">
        <w:trPr>
          <w:trHeight w:val="393"/>
        </w:trPr>
        <w:tc>
          <w:tcPr>
            <w:tcW w:w="4410" w:type="dxa"/>
            <w:gridSpan w:val="2"/>
          </w:tcPr>
          <w:p w14:paraId="04A84172" w14:textId="3385DD15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45E369A3" w14:textId="10699C10" w:rsidR="000E7B95" w:rsidRPr="000E7B95" w:rsidRDefault="000E7B95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586709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758F6D" w14:textId="77777777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B0C0331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6E34A4B" w14:textId="77777777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58A5CA67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B52C33B" w14:textId="77777777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B95" w:rsidRPr="00B86DDE" w14:paraId="6F0CFAB0" w14:textId="77777777" w:rsidTr="004576A1">
        <w:trPr>
          <w:trHeight w:val="393"/>
        </w:trPr>
        <w:tc>
          <w:tcPr>
            <w:tcW w:w="4410" w:type="dxa"/>
            <w:gridSpan w:val="2"/>
          </w:tcPr>
          <w:p w14:paraId="6F2A51C1" w14:textId="317F2F98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ab/>
            </w:r>
            <w:r w:rsidRPr="000E7B9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E7B95">
              <w:rPr>
                <w:rFonts w:ascii="Angsana New" w:hAnsi="Angsana New"/>
                <w:sz w:val="28"/>
                <w:szCs w:val="28"/>
              </w:rPr>
              <w:t>3</w:t>
            </w:r>
            <w:r w:rsidRPr="000E7B9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E7B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58F48AF" w14:textId="3E94B93A" w:rsidR="000E7B95" w:rsidRPr="000E7B95" w:rsidRDefault="003D15BB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4E43DD0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241F0A" w14:textId="27415F9A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183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90" w:type="dxa"/>
            <w:vAlign w:val="bottom"/>
          </w:tcPr>
          <w:p w14:paraId="7BC7B199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6F53B29" w14:textId="5BCB12AD" w:rsidR="000E7B95" w:rsidRPr="000E7B95" w:rsidRDefault="003D15BB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78EB620B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91D2B24" w14:textId="6CC30B9E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183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0E7B95" w:rsidRPr="00B86DDE" w14:paraId="0AFE8AD8" w14:textId="77777777" w:rsidTr="004576A1">
        <w:trPr>
          <w:trHeight w:val="386"/>
        </w:trPr>
        <w:tc>
          <w:tcPr>
            <w:tcW w:w="4410" w:type="dxa"/>
            <w:gridSpan w:val="2"/>
          </w:tcPr>
          <w:p w14:paraId="7F288D07" w14:textId="7751A033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E7B9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1B73110" w14:textId="6A92AE60" w:rsidR="000E7B95" w:rsidRPr="000E7B95" w:rsidRDefault="003D15BB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BE225D3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D208E3" w14:textId="11FD4C4C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312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083</w:t>
            </w:r>
          </w:p>
        </w:tc>
        <w:tc>
          <w:tcPr>
            <w:tcW w:w="90" w:type="dxa"/>
            <w:vAlign w:val="bottom"/>
          </w:tcPr>
          <w:p w14:paraId="6DABC268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14DF6BB" w14:textId="18984D18" w:rsidR="000E7B95" w:rsidRPr="000E7B95" w:rsidRDefault="003D15BB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6FF53F3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C448066" w14:textId="11A19FCB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312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083</w:t>
            </w:r>
          </w:p>
        </w:tc>
      </w:tr>
      <w:tr w:rsidR="000E7B95" w:rsidRPr="00B86DDE" w14:paraId="766CF7B1" w14:textId="77777777" w:rsidTr="004576A1">
        <w:trPr>
          <w:trHeight w:val="386"/>
        </w:trPr>
        <w:tc>
          <w:tcPr>
            <w:tcW w:w="4410" w:type="dxa"/>
            <w:gridSpan w:val="2"/>
          </w:tcPr>
          <w:p w14:paraId="1707CB6F" w14:textId="117BB765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E7B9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0E7B9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1142FA0" w14:textId="18387D95" w:rsidR="000E7B95" w:rsidRPr="000E7B95" w:rsidRDefault="003D15BB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E73DFD9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5F4FB0" w14:textId="3D64BFAC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90" w:type="dxa"/>
            <w:vAlign w:val="bottom"/>
          </w:tcPr>
          <w:p w14:paraId="0980F433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324F32A" w14:textId="25D247D2" w:rsidR="000E7B95" w:rsidRPr="000E7B95" w:rsidRDefault="003D15BB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2B91534C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1355791" w14:textId="007BD7BC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  <w:tr w:rsidR="000E7B95" w:rsidRPr="00B86DDE" w14:paraId="3D666BE9" w14:textId="77777777" w:rsidTr="004576A1">
        <w:trPr>
          <w:trHeight w:val="386"/>
        </w:trPr>
        <w:tc>
          <w:tcPr>
            <w:tcW w:w="4410" w:type="dxa"/>
            <w:gridSpan w:val="2"/>
          </w:tcPr>
          <w:p w14:paraId="42234B59" w14:textId="523762B3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E7B95">
              <w:rPr>
                <w:rFonts w:ascii="Angsana New" w:hAnsi="Angsana New"/>
                <w:sz w:val="28"/>
                <w:szCs w:val="28"/>
              </w:rPr>
              <w:t>12</w:t>
            </w:r>
            <w:r w:rsidRPr="000E7B9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E68A7" w14:textId="4A367566" w:rsidR="000E7B95" w:rsidRPr="000E7B95" w:rsidRDefault="003D15BB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6D1A7E8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2355EE" w14:textId="31560F5A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A485D3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4AE9497" w14:textId="0F19FC50" w:rsidR="000E7B95" w:rsidRPr="000E7B95" w:rsidRDefault="003D15BB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188753C1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AA4BFFF" w14:textId="2A10087C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7B95" w:rsidRPr="00B86DDE" w14:paraId="0F6A25B1" w14:textId="77777777" w:rsidTr="00D435FE">
        <w:trPr>
          <w:trHeight w:val="386"/>
        </w:trPr>
        <w:tc>
          <w:tcPr>
            <w:tcW w:w="4410" w:type="dxa"/>
            <w:gridSpan w:val="2"/>
          </w:tcPr>
          <w:p w14:paraId="5460F266" w14:textId="31D25208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401297" w14:textId="08E9DFA4" w:rsidR="000E7B95" w:rsidRPr="000E7B95" w:rsidRDefault="00882B38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</w:t>
            </w:r>
            <w:r w:rsidR="003D15B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0" w:type="dxa"/>
            <w:vAlign w:val="bottom"/>
          </w:tcPr>
          <w:p w14:paraId="0315F50A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662D5D" w14:textId="5D1A0EF0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801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90" w:type="dxa"/>
            <w:vAlign w:val="bottom"/>
          </w:tcPr>
          <w:p w14:paraId="76E7337B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EAEFFC7" w14:textId="73911F81" w:rsidR="000E7B95" w:rsidRPr="000E7B95" w:rsidRDefault="00882B38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</w:t>
            </w:r>
            <w:r w:rsidR="003D15B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0" w:type="dxa"/>
            <w:vAlign w:val="bottom"/>
          </w:tcPr>
          <w:p w14:paraId="3A974624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86AAC8B" w14:textId="442257F0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801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0E7B95" w:rsidRPr="00B86DDE" w14:paraId="459A5A94" w14:textId="77777777" w:rsidTr="00D435FE">
        <w:trPr>
          <w:trHeight w:val="386"/>
        </w:trPr>
        <w:tc>
          <w:tcPr>
            <w:tcW w:w="4410" w:type="dxa"/>
            <w:gridSpan w:val="2"/>
          </w:tcPr>
          <w:p w14:paraId="267DFC45" w14:textId="6CA1D10C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E7B95">
              <w:rPr>
                <w:rFonts w:ascii="Angsana New" w:hAnsi="Angsana New"/>
                <w:sz w:val="28"/>
                <w:szCs w:val="28"/>
                <w:u w:val="single"/>
              </w:rPr>
              <w:t>:</w:t>
            </w:r>
            <w:r w:rsidRPr="000E7B9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439BA3" w14:textId="01585C67" w:rsidR="000E7B95" w:rsidRPr="000E7B95" w:rsidRDefault="00D435FE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EB69B60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737F93" w14:textId="218A12BA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(19</w:t>
            </w:r>
            <w:r w:rsidR="009F55A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104)</w:t>
            </w:r>
          </w:p>
        </w:tc>
        <w:tc>
          <w:tcPr>
            <w:tcW w:w="90" w:type="dxa"/>
            <w:vAlign w:val="bottom"/>
          </w:tcPr>
          <w:p w14:paraId="0FF2121B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4AD5845" w14:textId="6F39394E" w:rsidR="000E7B95" w:rsidRPr="000E7B95" w:rsidRDefault="00D435FE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19202D54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277B654" w14:textId="36101054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B95">
              <w:rPr>
                <w:rFonts w:ascii="Angsana New" w:hAnsi="Angsana New"/>
                <w:sz w:val="28"/>
                <w:szCs w:val="28"/>
              </w:rPr>
              <w:t>(19</w:t>
            </w:r>
            <w:r w:rsidR="009F55A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7B95">
              <w:rPr>
                <w:rFonts w:ascii="Angsana New" w:hAnsi="Angsana New"/>
                <w:sz w:val="28"/>
                <w:szCs w:val="28"/>
              </w:rPr>
              <w:t>104)</w:t>
            </w:r>
          </w:p>
        </w:tc>
      </w:tr>
      <w:tr w:rsidR="000E7B95" w:rsidRPr="00B86DDE" w14:paraId="27A3807C" w14:textId="77777777" w:rsidTr="00D435FE">
        <w:trPr>
          <w:trHeight w:val="386"/>
        </w:trPr>
        <w:tc>
          <w:tcPr>
            <w:tcW w:w="4410" w:type="dxa"/>
            <w:gridSpan w:val="2"/>
          </w:tcPr>
          <w:p w14:paraId="4097C602" w14:textId="16DDB8E4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B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422E1" w14:textId="799C2E48" w:rsidR="000E7B95" w:rsidRPr="00A86B3F" w:rsidRDefault="00882B38" w:rsidP="000E7B95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71,0</w:t>
            </w:r>
            <w:r w:rsidR="003D15BB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90" w:type="dxa"/>
            <w:vAlign w:val="bottom"/>
          </w:tcPr>
          <w:p w14:paraId="630AD7A5" w14:textId="77777777" w:rsidR="000E7B95" w:rsidRPr="00A86B3F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C0D7" w14:textId="02448D19" w:rsidR="000E7B95" w:rsidRPr="00A86B3F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2090">
              <w:rPr>
                <w:rFonts w:ascii="Angsana New" w:hAnsi="Angsana New"/>
                <w:b/>
                <w:bCs/>
                <w:sz w:val="28"/>
                <w:szCs w:val="28"/>
              </w:rPr>
              <w:t>605,057</w:t>
            </w:r>
          </w:p>
        </w:tc>
        <w:tc>
          <w:tcPr>
            <w:tcW w:w="90" w:type="dxa"/>
            <w:vAlign w:val="bottom"/>
          </w:tcPr>
          <w:p w14:paraId="3B95C129" w14:textId="77777777" w:rsidR="000E7B95" w:rsidRPr="00A86B3F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1F8D" w14:textId="0B2F8160" w:rsidR="000E7B95" w:rsidRPr="00A86B3F" w:rsidRDefault="00882B38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71,0</w:t>
            </w:r>
            <w:r w:rsidR="003D15BB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80" w:type="dxa"/>
            <w:vAlign w:val="bottom"/>
          </w:tcPr>
          <w:p w14:paraId="1A676660" w14:textId="77777777" w:rsidR="000E7B95" w:rsidRPr="00A86B3F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F37FC" w14:textId="7AE062AE" w:rsidR="000E7B95" w:rsidRPr="00CD1FD6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7E2090">
              <w:rPr>
                <w:rFonts w:ascii="Angsana New" w:hAnsi="Angsana New"/>
                <w:b/>
                <w:bCs/>
                <w:sz w:val="28"/>
                <w:szCs w:val="28"/>
              </w:rPr>
              <w:t>605,057</w:t>
            </w:r>
          </w:p>
        </w:tc>
      </w:tr>
      <w:tr w:rsidR="000E7B95" w:rsidRPr="00B86DDE" w14:paraId="0F7D2DEA" w14:textId="77777777" w:rsidTr="00435B3A">
        <w:trPr>
          <w:trHeight w:val="386"/>
        </w:trPr>
        <w:tc>
          <w:tcPr>
            <w:tcW w:w="4410" w:type="dxa"/>
            <w:gridSpan w:val="2"/>
            <w:vAlign w:val="bottom"/>
          </w:tcPr>
          <w:p w14:paraId="09DB92BE" w14:textId="77777777" w:rsidR="000E7B95" w:rsidRPr="000E7B95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993F44" w14:textId="77777777" w:rsidR="000E7B95" w:rsidRPr="000E7B95" w:rsidRDefault="000E7B95" w:rsidP="000E7B9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D1CEF0A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0B3C95" w14:textId="77777777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C1FF3D3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50D9BB5F" w14:textId="77777777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BF5FD8F" w14:textId="77777777" w:rsidR="000E7B95" w:rsidRPr="000E7B95" w:rsidRDefault="000E7B95" w:rsidP="000E7B9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70D2CD1" w14:textId="77777777" w:rsidR="000E7B95" w:rsidRPr="000E7B95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B95" w:rsidRPr="00B86DDE" w14:paraId="3E3B7AF2" w14:textId="77777777">
        <w:trPr>
          <w:trHeight w:val="386"/>
        </w:trPr>
        <w:tc>
          <w:tcPr>
            <w:tcW w:w="4410" w:type="dxa"/>
            <w:gridSpan w:val="2"/>
          </w:tcPr>
          <w:p w14:paraId="4E7FA949" w14:textId="30071A6C" w:rsidR="000E7B95" w:rsidRPr="00B86DDE" w:rsidRDefault="000E7B95" w:rsidP="000E7B95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28E459E" w14:textId="77777777" w:rsidR="000E7B95" w:rsidRPr="00B86DDE" w:rsidRDefault="000E7B95" w:rsidP="000E7B95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71167AE" w14:textId="77777777" w:rsidR="000E7B95" w:rsidRPr="00B86DDE" w:rsidRDefault="000E7B95" w:rsidP="000E7B9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C381A2" w14:textId="77777777" w:rsidR="000E7B95" w:rsidRPr="00B86DDE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45114C4" w14:textId="77777777" w:rsidR="000E7B95" w:rsidRPr="00B86DDE" w:rsidRDefault="000E7B95" w:rsidP="000E7B9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5969937" w14:textId="77777777" w:rsidR="000E7B95" w:rsidRPr="00B86DDE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5D80B01D" w14:textId="77777777" w:rsidR="000E7B95" w:rsidRPr="00B86DDE" w:rsidRDefault="000E7B95" w:rsidP="000E7B9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CF14046" w14:textId="77777777" w:rsidR="000E7B95" w:rsidRPr="00B86DDE" w:rsidRDefault="000E7B95" w:rsidP="000E7B95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9D3" w:rsidRPr="00B86DDE" w14:paraId="248B5477" w14:textId="77777777">
        <w:trPr>
          <w:trHeight w:val="386"/>
        </w:trPr>
        <w:tc>
          <w:tcPr>
            <w:tcW w:w="4410" w:type="dxa"/>
            <w:gridSpan w:val="2"/>
          </w:tcPr>
          <w:p w14:paraId="21EA9417" w14:textId="1B8D7C6D" w:rsidR="005109D3" w:rsidRPr="00B86DDE" w:rsidRDefault="005109D3" w:rsidP="005109D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3F3FEE07" w14:textId="39E29C98" w:rsidR="005109D3" w:rsidRPr="00B86DDE" w:rsidRDefault="005109D3" w:rsidP="005109D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9D3">
              <w:rPr>
                <w:rFonts w:asciiTheme="majorBidi" w:hAnsiTheme="majorBidi" w:cstheme="majorBidi"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129B5AD0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F78FFD" w14:textId="1DEB1740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05BC01D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AE60542" w14:textId="49791E4E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9D3">
              <w:rPr>
                <w:rFonts w:asciiTheme="majorBidi" w:hAnsiTheme="majorBidi" w:cstheme="majorBidi"/>
                <w:sz w:val="28"/>
                <w:szCs w:val="28"/>
              </w:rPr>
              <w:t>196,104</w:t>
            </w:r>
          </w:p>
        </w:tc>
        <w:tc>
          <w:tcPr>
            <w:tcW w:w="80" w:type="dxa"/>
            <w:vAlign w:val="bottom"/>
          </w:tcPr>
          <w:p w14:paraId="35647E08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B43D690" w14:textId="5EE7A7D2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09D3" w:rsidRPr="00B86DDE" w14:paraId="58DFC753" w14:textId="77777777" w:rsidTr="0063502E">
        <w:trPr>
          <w:trHeight w:val="386"/>
        </w:trPr>
        <w:tc>
          <w:tcPr>
            <w:tcW w:w="4410" w:type="dxa"/>
            <w:gridSpan w:val="2"/>
          </w:tcPr>
          <w:p w14:paraId="24727465" w14:textId="3FFCEE1D" w:rsidR="005109D3" w:rsidRPr="00B86DDE" w:rsidRDefault="005109D3" w:rsidP="005109D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B769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76904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E80F39" w14:textId="4CA6D2DD" w:rsidR="005109D3" w:rsidRPr="00B86DDE" w:rsidRDefault="005109D3" w:rsidP="005109D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09D3">
              <w:rPr>
                <w:rFonts w:asciiTheme="majorBidi" w:hAnsiTheme="majorBidi" w:cstheme="majorBidi"/>
                <w:sz w:val="28"/>
                <w:szCs w:val="28"/>
              </w:rPr>
              <w:t>196,104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29CD0F4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08F2EA" w14:textId="368992DA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135BBF6C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1CB3F7E" w14:textId="468C7439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09D3">
              <w:rPr>
                <w:rFonts w:asciiTheme="majorBidi" w:hAnsiTheme="majorBidi" w:cstheme="majorBidi"/>
                <w:sz w:val="28"/>
                <w:szCs w:val="28"/>
              </w:rPr>
              <w:t>196,104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  <w:vAlign w:val="bottom"/>
          </w:tcPr>
          <w:p w14:paraId="2D4F9386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0DB51D8" w14:textId="56D38DFC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196,104</w:t>
            </w:r>
          </w:p>
        </w:tc>
      </w:tr>
      <w:tr w:rsidR="005109D3" w:rsidRPr="00B86DDE" w14:paraId="23719394" w14:textId="77777777" w:rsidTr="0063502E">
        <w:trPr>
          <w:trHeight w:val="386"/>
        </w:trPr>
        <w:tc>
          <w:tcPr>
            <w:tcW w:w="4410" w:type="dxa"/>
            <w:gridSpan w:val="2"/>
          </w:tcPr>
          <w:p w14:paraId="0228B13B" w14:textId="0CFADFC1" w:rsidR="005109D3" w:rsidRPr="00B86DDE" w:rsidRDefault="005109D3" w:rsidP="005109D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3D955" w14:textId="36F445A6" w:rsidR="005109D3" w:rsidRPr="00B86DDE" w:rsidRDefault="005109D3" w:rsidP="005109D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05574DC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10ABE" w14:textId="0F66B579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20B5E761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A2B3B" w14:textId="1553790A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D98313" w14:textId="77777777" w:rsidR="005109D3" w:rsidRPr="00B86DDE" w:rsidRDefault="005109D3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6477D" w14:textId="724CABEF" w:rsidR="005109D3" w:rsidRPr="00B86DDE" w:rsidRDefault="005109D3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196,104</w:t>
            </w:r>
          </w:p>
        </w:tc>
      </w:tr>
      <w:tr w:rsidR="00D219D6" w:rsidRPr="00B86DDE" w14:paraId="4943F281" w14:textId="77777777" w:rsidTr="00D219D6">
        <w:trPr>
          <w:trHeight w:val="386"/>
        </w:trPr>
        <w:tc>
          <w:tcPr>
            <w:tcW w:w="4410" w:type="dxa"/>
            <w:gridSpan w:val="2"/>
          </w:tcPr>
          <w:p w14:paraId="411714E6" w14:textId="77777777" w:rsidR="00D219D6" w:rsidRPr="00B86DDE" w:rsidRDefault="00D219D6" w:rsidP="005109D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899A7E" w14:textId="77777777" w:rsidR="00D219D6" w:rsidRDefault="00D219D6" w:rsidP="005109D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2F88C92" w14:textId="77777777" w:rsidR="00D219D6" w:rsidRPr="00B86DDE" w:rsidRDefault="00D219D6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4358ABD" w14:textId="77777777" w:rsidR="00D219D6" w:rsidRPr="00B86DDE" w:rsidRDefault="00D219D6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5185C5C" w14:textId="77777777" w:rsidR="00D219D6" w:rsidRPr="00B86DDE" w:rsidRDefault="00D219D6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429C1E3F" w14:textId="77777777" w:rsidR="00D219D6" w:rsidRDefault="00D219D6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A413538" w14:textId="77777777" w:rsidR="00D219D6" w:rsidRPr="00B86DDE" w:rsidRDefault="00D219D6" w:rsidP="005109D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2A3997C" w14:textId="77777777" w:rsidR="00D219D6" w:rsidRPr="00B86DDE" w:rsidRDefault="00D219D6" w:rsidP="005109D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53ADDD" w14:textId="2E959898" w:rsidR="00A909C9" w:rsidRPr="00B86DDE" w:rsidRDefault="00A909C9" w:rsidP="00EA2527">
      <w:pPr>
        <w:pStyle w:val="BodyText2"/>
        <w:spacing w:before="120"/>
        <w:ind w:left="540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ในระหว่างปี บริษัทได้มีการเจรจากับลูกค้ารายหนึ่ง เพื่อยุติสัญญาโดยการปรับลดมูลค่าโครงการก่อสร้างตามสัญญากับลูกค้า (ดูหมายเหตุข้อ </w:t>
      </w:r>
      <w:r w:rsidR="00D427DD" w:rsidRPr="00B86DDE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BA6B78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) ทั้งนี้บริษัทได้พิจารณากลับรายการค่าเผื่อผลขาดทุนด้านเครดิตที่คาดว่าจะเกิดขึ้นจำนวน </w:t>
      </w:r>
      <w:r w:rsidR="002C0253" w:rsidRPr="00B86DD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196.10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990"/>
        <w:gridCol w:w="90"/>
        <w:gridCol w:w="1085"/>
        <w:gridCol w:w="80"/>
        <w:gridCol w:w="1085"/>
      </w:tblGrid>
      <w:tr w:rsidR="00D219D6" w:rsidRPr="00B86DDE" w14:paraId="55CEF3B4" w14:textId="77777777" w:rsidTr="00323D40">
        <w:trPr>
          <w:trHeight w:val="386"/>
        </w:trPr>
        <w:tc>
          <w:tcPr>
            <w:tcW w:w="4410" w:type="dxa"/>
            <w:vAlign w:val="bottom"/>
          </w:tcPr>
          <w:p w14:paraId="68D049B4" w14:textId="77777777" w:rsidR="00D219D6" w:rsidRPr="00B86DDE" w:rsidRDefault="00D219D6" w:rsidP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9A86C8A" w14:textId="77777777" w:rsidR="00D219D6" w:rsidRPr="00B86DDE" w:rsidRDefault="00D219D6" w:rsidP="00D219D6">
            <w:pPr>
              <w:tabs>
                <w:tab w:val="decimal" w:pos="631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D589E0E" w14:textId="77777777" w:rsidR="00D219D6" w:rsidRPr="00B86DDE" w:rsidRDefault="00D219D6" w:rsidP="00D219D6">
            <w:pPr>
              <w:tabs>
                <w:tab w:val="decimal" w:pos="10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7BB47A90" w14:textId="661ACFCB" w:rsidR="00D219D6" w:rsidRPr="00B86DDE" w:rsidRDefault="00D219D6" w:rsidP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19D6" w:rsidRPr="00B86DDE" w14:paraId="6E6CB3D1" w14:textId="77777777" w:rsidTr="00E3205C">
        <w:trPr>
          <w:trHeight w:val="386"/>
        </w:trPr>
        <w:tc>
          <w:tcPr>
            <w:tcW w:w="4410" w:type="dxa"/>
            <w:vAlign w:val="bottom"/>
          </w:tcPr>
          <w:p w14:paraId="177CFA78" w14:textId="77777777" w:rsidR="00D219D6" w:rsidRPr="00B86DDE" w:rsidRDefault="00D219D6" w:rsidP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0AAF3D1F" w14:textId="1EACF196" w:rsidR="00D219D6" w:rsidRPr="00B86DDE" w:rsidRDefault="00D219D6" w:rsidP="00D219D6">
            <w:pPr>
              <w:tabs>
                <w:tab w:val="decimal" w:pos="631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FC88DB9" w14:textId="77777777" w:rsidR="00D219D6" w:rsidRPr="00B86DDE" w:rsidRDefault="00D219D6" w:rsidP="00D219D6">
            <w:pPr>
              <w:tabs>
                <w:tab w:val="decimal" w:pos="10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54F24C79" w14:textId="52F56DE4" w:rsidR="00D219D6" w:rsidRPr="00B86DDE" w:rsidRDefault="00D219D6" w:rsidP="00D219D6">
            <w:pPr>
              <w:tabs>
                <w:tab w:val="decimal" w:pos="631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7E209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D219D6" w:rsidRPr="00B86DDE" w14:paraId="05D3EA3C" w14:textId="77777777" w:rsidTr="00E3205C">
        <w:trPr>
          <w:trHeight w:val="386"/>
        </w:trPr>
        <w:tc>
          <w:tcPr>
            <w:tcW w:w="4410" w:type="dxa"/>
            <w:vAlign w:val="bottom"/>
          </w:tcPr>
          <w:p w14:paraId="2BB16AFC" w14:textId="77777777" w:rsidR="00D219D6" w:rsidRPr="00B86DDE" w:rsidRDefault="00D219D6" w:rsidP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06205C2" w14:textId="3935DE96" w:rsidR="00D219D6" w:rsidRPr="00B86DDE" w:rsidRDefault="00D219D6" w:rsidP="00D219D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5B83D6DD" w14:textId="77777777" w:rsidR="00D219D6" w:rsidRPr="00B86DDE" w:rsidRDefault="00D219D6" w:rsidP="00D219D6">
            <w:pPr>
              <w:tabs>
                <w:tab w:val="decimal" w:pos="1004"/>
              </w:tabs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D1FF" w14:textId="62A8F143" w:rsidR="00D219D6" w:rsidRPr="00B86DDE" w:rsidRDefault="00D219D6" w:rsidP="00D219D6">
            <w:pPr>
              <w:tabs>
                <w:tab w:val="decimal" w:pos="631"/>
              </w:tabs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2B430B30" w14:textId="77777777" w:rsidR="00D219D6" w:rsidRPr="00B86DDE" w:rsidRDefault="00D219D6" w:rsidP="00D219D6">
            <w:pPr>
              <w:tabs>
                <w:tab w:val="decimal" w:pos="1004"/>
              </w:tabs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10B7A" w14:textId="063C9034" w:rsidR="00D219D6" w:rsidRPr="00B86DDE" w:rsidRDefault="00D219D6" w:rsidP="00D219D6">
            <w:pPr>
              <w:tabs>
                <w:tab w:val="decimal" w:pos="631"/>
              </w:tabs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16F21566" w14:textId="77777777" w:rsidR="00D219D6" w:rsidRPr="00B86DDE" w:rsidRDefault="00D219D6" w:rsidP="00D219D6">
            <w:pPr>
              <w:tabs>
                <w:tab w:val="decimal" w:pos="1004"/>
              </w:tabs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A7DE" w14:textId="5C74CDD7" w:rsidR="00D219D6" w:rsidRPr="00B86DDE" w:rsidRDefault="00D219D6" w:rsidP="00D219D6">
            <w:pPr>
              <w:tabs>
                <w:tab w:val="decimal" w:pos="631"/>
              </w:tabs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219D6" w:rsidRPr="00B86DDE" w14:paraId="1BF1DC4E" w14:textId="77777777" w:rsidTr="00D219D6">
        <w:trPr>
          <w:trHeight w:val="386"/>
        </w:trPr>
        <w:tc>
          <w:tcPr>
            <w:tcW w:w="4410" w:type="dxa"/>
            <w:vAlign w:val="bottom"/>
          </w:tcPr>
          <w:p w14:paraId="7E066562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6C5856" w14:textId="77777777" w:rsidR="00D219D6" w:rsidRPr="00B86DDE" w:rsidRDefault="00D219D6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585BF46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07A6B6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B937C7F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41BC896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28EB0207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AB990B8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9D6" w:rsidRPr="00B86DDE" w14:paraId="0D476EC0" w14:textId="77777777">
        <w:trPr>
          <w:trHeight w:val="386"/>
        </w:trPr>
        <w:tc>
          <w:tcPr>
            <w:tcW w:w="4410" w:type="dxa"/>
            <w:vAlign w:val="bottom"/>
          </w:tcPr>
          <w:p w14:paraId="289D60AC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170" w:type="dxa"/>
            <w:vAlign w:val="bottom"/>
          </w:tcPr>
          <w:p w14:paraId="38927323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55C4">
              <w:rPr>
                <w:rFonts w:asciiTheme="majorBidi" w:hAnsiTheme="majorBidi" w:cstheme="majorBidi"/>
                <w:sz w:val="28"/>
                <w:szCs w:val="28"/>
              </w:rPr>
              <w:t>2,968,699</w:t>
            </w:r>
          </w:p>
        </w:tc>
        <w:tc>
          <w:tcPr>
            <w:tcW w:w="90" w:type="dxa"/>
            <w:vAlign w:val="bottom"/>
          </w:tcPr>
          <w:p w14:paraId="6557D895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1CC848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2,874,229</w:t>
            </w:r>
          </w:p>
        </w:tc>
        <w:tc>
          <w:tcPr>
            <w:tcW w:w="90" w:type="dxa"/>
            <w:vAlign w:val="bottom"/>
          </w:tcPr>
          <w:p w14:paraId="493C7189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EDC6685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55C4">
              <w:rPr>
                <w:rFonts w:asciiTheme="majorBidi" w:hAnsiTheme="majorBidi" w:cstheme="majorBidi"/>
                <w:sz w:val="28"/>
                <w:szCs w:val="28"/>
              </w:rPr>
              <w:t>2,968,699</w:t>
            </w:r>
          </w:p>
        </w:tc>
        <w:tc>
          <w:tcPr>
            <w:tcW w:w="80" w:type="dxa"/>
            <w:vAlign w:val="bottom"/>
          </w:tcPr>
          <w:p w14:paraId="5855B64F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B3FE52A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2,874,229</w:t>
            </w:r>
          </w:p>
        </w:tc>
      </w:tr>
      <w:tr w:rsidR="00D219D6" w:rsidRPr="00B86DDE" w14:paraId="4DEBD339" w14:textId="77777777">
        <w:trPr>
          <w:trHeight w:val="225"/>
        </w:trPr>
        <w:tc>
          <w:tcPr>
            <w:tcW w:w="4410" w:type="dxa"/>
            <w:vAlign w:val="bottom"/>
          </w:tcPr>
          <w:p w14:paraId="08708436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F8CB188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38384CD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8A7082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50B025E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4266B381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7901304E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DA71560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219D6" w:rsidRPr="00B86DDE" w14:paraId="33EC2CA1" w14:textId="77777777">
        <w:trPr>
          <w:trHeight w:val="386"/>
        </w:trPr>
        <w:tc>
          <w:tcPr>
            <w:tcW w:w="4410" w:type="dxa"/>
            <w:vAlign w:val="bottom"/>
          </w:tcPr>
          <w:p w14:paraId="6B131941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1170" w:type="dxa"/>
          </w:tcPr>
          <w:p w14:paraId="56BCD3DD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688">
              <w:rPr>
                <w:rFonts w:asciiTheme="majorBidi" w:hAnsiTheme="majorBidi" w:cstheme="majorBidi"/>
                <w:sz w:val="28"/>
                <w:szCs w:val="28"/>
              </w:rPr>
              <w:t xml:space="preserve"> 2,655,740 </w:t>
            </w:r>
          </w:p>
        </w:tc>
        <w:tc>
          <w:tcPr>
            <w:tcW w:w="90" w:type="dxa"/>
            <w:vAlign w:val="bottom"/>
          </w:tcPr>
          <w:p w14:paraId="2518ABDD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860A50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2,043,498</w:t>
            </w:r>
          </w:p>
        </w:tc>
        <w:tc>
          <w:tcPr>
            <w:tcW w:w="90" w:type="dxa"/>
            <w:vAlign w:val="bottom"/>
          </w:tcPr>
          <w:p w14:paraId="37466E6A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40699B3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688">
              <w:rPr>
                <w:rFonts w:asciiTheme="majorBidi" w:hAnsiTheme="majorBidi" w:cstheme="majorBidi"/>
                <w:sz w:val="28"/>
                <w:szCs w:val="28"/>
              </w:rPr>
              <w:t xml:space="preserve"> 2,655,740 </w:t>
            </w:r>
          </w:p>
        </w:tc>
        <w:tc>
          <w:tcPr>
            <w:tcW w:w="80" w:type="dxa"/>
            <w:vAlign w:val="bottom"/>
          </w:tcPr>
          <w:p w14:paraId="2C431C8E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5AB33BA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2,043,498</w:t>
            </w:r>
          </w:p>
        </w:tc>
      </w:tr>
      <w:tr w:rsidR="00D219D6" w:rsidRPr="00B86DDE" w14:paraId="48504270" w14:textId="77777777">
        <w:trPr>
          <w:trHeight w:val="386"/>
        </w:trPr>
        <w:tc>
          <w:tcPr>
            <w:tcW w:w="4410" w:type="dxa"/>
            <w:vAlign w:val="bottom"/>
          </w:tcPr>
          <w:p w14:paraId="0678EFF6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9A712E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688">
              <w:rPr>
                <w:rFonts w:asciiTheme="majorBidi" w:hAnsiTheme="majorBidi" w:cstheme="majorBidi"/>
                <w:sz w:val="28"/>
                <w:szCs w:val="28"/>
              </w:rPr>
              <w:t xml:space="preserve"> (2,405,992)</w:t>
            </w:r>
          </w:p>
        </w:tc>
        <w:tc>
          <w:tcPr>
            <w:tcW w:w="90" w:type="dxa"/>
            <w:vAlign w:val="bottom"/>
          </w:tcPr>
          <w:p w14:paraId="07F4D020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E10A01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(1,638,090)</w:t>
            </w:r>
          </w:p>
        </w:tc>
        <w:tc>
          <w:tcPr>
            <w:tcW w:w="90" w:type="dxa"/>
            <w:vAlign w:val="bottom"/>
          </w:tcPr>
          <w:p w14:paraId="3549B2EA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76179B9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688">
              <w:rPr>
                <w:rFonts w:asciiTheme="majorBidi" w:hAnsiTheme="majorBidi" w:cstheme="majorBidi"/>
                <w:sz w:val="28"/>
                <w:szCs w:val="28"/>
              </w:rPr>
              <w:t xml:space="preserve"> (2,405,992)</w:t>
            </w:r>
          </w:p>
        </w:tc>
        <w:tc>
          <w:tcPr>
            <w:tcW w:w="80" w:type="dxa"/>
            <w:vAlign w:val="bottom"/>
          </w:tcPr>
          <w:p w14:paraId="21878952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7ABE3D5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(1,638,090)</w:t>
            </w:r>
          </w:p>
        </w:tc>
      </w:tr>
      <w:tr w:rsidR="00D219D6" w:rsidRPr="00B86DDE" w14:paraId="7D0497C1" w14:textId="77777777">
        <w:trPr>
          <w:trHeight w:val="386"/>
        </w:trPr>
        <w:tc>
          <w:tcPr>
            <w:tcW w:w="4410" w:type="dxa"/>
          </w:tcPr>
          <w:p w14:paraId="4A119748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581C5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829">
              <w:rPr>
                <w:rFonts w:asciiTheme="majorBidi" w:hAnsiTheme="majorBidi" w:cstheme="majorBidi"/>
                <w:sz w:val="28"/>
                <w:szCs w:val="28"/>
              </w:rPr>
              <w:t>249,748</w:t>
            </w:r>
          </w:p>
        </w:tc>
        <w:tc>
          <w:tcPr>
            <w:tcW w:w="90" w:type="dxa"/>
            <w:vAlign w:val="bottom"/>
          </w:tcPr>
          <w:p w14:paraId="42B02986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5D40A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405,408</w:t>
            </w:r>
          </w:p>
        </w:tc>
        <w:tc>
          <w:tcPr>
            <w:tcW w:w="90" w:type="dxa"/>
            <w:vAlign w:val="bottom"/>
          </w:tcPr>
          <w:p w14:paraId="5B148615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8B69C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688">
              <w:rPr>
                <w:rFonts w:asciiTheme="majorBidi" w:hAnsiTheme="majorBidi" w:cstheme="majorBidi"/>
                <w:sz w:val="28"/>
                <w:szCs w:val="28"/>
              </w:rPr>
              <w:t>249,748</w:t>
            </w:r>
          </w:p>
        </w:tc>
        <w:tc>
          <w:tcPr>
            <w:tcW w:w="80" w:type="dxa"/>
            <w:vAlign w:val="bottom"/>
          </w:tcPr>
          <w:p w14:paraId="7532567C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CCEC1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405,408</w:t>
            </w:r>
          </w:p>
        </w:tc>
      </w:tr>
      <w:tr w:rsidR="00D219D6" w:rsidRPr="00B86DDE" w14:paraId="327DFA0A" w14:textId="77777777">
        <w:trPr>
          <w:trHeight w:val="242"/>
        </w:trPr>
        <w:tc>
          <w:tcPr>
            <w:tcW w:w="4410" w:type="dxa"/>
            <w:vAlign w:val="bottom"/>
          </w:tcPr>
          <w:p w14:paraId="343EB88E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3AF9B9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8B1BC1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B48405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139838B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678292A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3ACFF68B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731F482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219D6" w:rsidRPr="00B86DDE" w14:paraId="3D276C28" w14:textId="77777777">
        <w:trPr>
          <w:trHeight w:val="386"/>
        </w:trPr>
        <w:tc>
          <w:tcPr>
            <w:tcW w:w="4410" w:type="dxa"/>
            <w:vAlign w:val="bottom"/>
          </w:tcPr>
          <w:p w14:paraId="25EE312B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E108CD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D1B7391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2D6C60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55,543</w:t>
            </w:r>
          </w:p>
        </w:tc>
        <w:tc>
          <w:tcPr>
            <w:tcW w:w="90" w:type="dxa"/>
            <w:vAlign w:val="bottom"/>
          </w:tcPr>
          <w:p w14:paraId="66A36B86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660ECEA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6F6DA2CC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C0B6B7C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55,543</w:t>
            </w:r>
          </w:p>
        </w:tc>
      </w:tr>
      <w:tr w:rsidR="00D219D6" w:rsidRPr="00B86DDE" w14:paraId="456DD495" w14:textId="77777777">
        <w:trPr>
          <w:trHeight w:val="386"/>
        </w:trPr>
        <w:tc>
          <w:tcPr>
            <w:tcW w:w="4410" w:type="dxa"/>
          </w:tcPr>
          <w:p w14:paraId="2C6D1AE4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D66EE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0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249,748</w:t>
            </w:r>
          </w:p>
        </w:tc>
        <w:tc>
          <w:tcPr>
            <w:tcW w:w="90" w:type="dxa"/>
            <w:vAlign w:val="bottom"/>
          </w:tcPr>
          <w:p w14:paraId="4752AAF4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51B19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460,951</w:t>
            </w:r>
          </w:p>
        </w:tc>
        <w:tc>
          <w:tcPr>
            <w:tcW w:w="90" w:type="dxa"/>
            <w:vAlign w:val="bottom"/>
          </w:tcPr>
          <w:p w14:paraId="2C9D5A5C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051D1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0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249,748</w:t>
            </w:r>
          </w:p>
        </w:tc>
        <w:tc>
          <w:tcPr>
            <w:tcW w:w="80" w:type="dxa"/>
            <w:vAlign w:val="bottom"/>
          </w:tcPr>
          <w:p w14:paraId="406F82F6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FEE83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460,951</w:t>
            </w:r>
          </w:p>
        </w:tc>
      </w:tr>
      <w:tr w:rsidR="00D219D6" w:rsidRPr="00B86DDE" w14:paraId="27384756" w14:textId="77777777">
        <w:trPr>
          <w:trHeight w:val="168"/>
        </w:trPr>
        <w:tc>
          <w:tcPr>
            <w:tcW w:w="4410" w:type="dxa"/>
          </w:tcPr>
          <w:p w14:paraId="21812C6D" w14:textId="77777777" w:rsidR="00D219D6" w:rsidRPr="00B86DDE" w:rsidRDefault="00D219D6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3921255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5D644AF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815C684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66D80BC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1F06A6A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F2F2E3C" w14:textId="77777777" w:rsidR="00D219D6" w:rsidRPr="00B86DDE" w:rsidRDefault="00D219D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000DA9D0" w14:textId="77777777" w:rsidR="00D219D6" w:rsidRPr="00B86DDE" w:rsidRDefault="00D219D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</w:tr>
    </w:tbl>
    <w:p w14:paraId="25795194" w14:textId="0E53F6A3" w:rsidR="000A518C" w:rsidRPr="00B86DDE" w:rsidRDefault="00FE39D4" w:rsidP="00FF5FC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สินค้าคงเหลือ</w:t>
      </w:r>
    </w:p>
    <w:p w14:paraId="2EB0D49B" w14:textId="3C80AB47" w:rsidR="00282514" w:rsidRPr="00B86DDE" w:rsidRDefault="00282514" w:rsidP="00282514">
      <w:pPr>
        <w:spacing w:before="120" w:after="120"/>
        <w:ind w:firstLine="36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สินค้า</w:t>
      </w:r>
      <w:r w:rsidRPr="00B86DD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คงเหลือ ณ วันที่ </w:t>
      </w:r>
      <w:r w:rsidRPr="00B86DDE">
        <w:rPr>
          <w:rFonts w:asciiTheme="majorBidi" w:hAnsiTheme="majorBidi" w:cstheme="majorBidi"/>
          <w:sz w:val="28"/>
          <w:szCs w:val="28"/>
        </w:rPr>
        <w:t xml:space="preserve">31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2568 </w:t>
      </w:r>
      <w:r w:rsidR="00E7742D" w:rsidRPr="00B86DD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และ </w:t>
      </w:r>
      <w:r w:rsidRPr="00B86DDE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2567 </w:t>
      </w:r>
      <w:r w:rsidRPr="00B86DD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สามารถสรุปได้ดังนี้ 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282514" w:rsidRPr="00B86DDE" w14:paraId="336A0670" w14:textId="77777777" w:rsidTr="0047521B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D91573" w14:textId="77777777" w:rsidR="00282514" w:rsidRPr="00B86DDE" w:rsidRDefault="00282514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8C022" w14:textId="77777777" w:rsidR="00282514" w:rsidRPr="00B86DDE" w:rsidRDefault="0028251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FACA5" w14:textId="77777777" w:rsidR="00282514" w:rsidRPr="00B86DDE" w:rsidRDefault="0028251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F1D0B" w14:textId="77777777" w:rsidR="00282514" w:rsidRPr="00B86DDE" w:rsidRDefault="00282514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2514" w:rsidRPr="00B86DDE" w14:paraId="1FAEEE1E" w14:textId="77777777" w:rsidTr="0047521B">
        <w:trPr>
          <w:cantSplit/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85CF8E" w14:textId="77777777" w:rsidR="00282514" w:rsidRPr="00B86DDE" w:rsidRDefault="00282514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83E65" w14:textId="5680D18A" w:rsidR="00282514" w:rsidRPr="00B86DDE" w:rsidRDefault="00452B0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282514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E914B" w14:textId="77777777" w:rsidR="00282514" w:rsidRPr="00B86DDE" w:rsidRDefault="0028251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18B39B" w14:textId="7F1A8DFE" w:rsidR="00282514" w:rsidRPr="00B86DDE" w:rsidRDefault="00804677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514" w:rsidRPr="00B86DDE" w14:paraId="6CDEFC74" w14:textId="77777777" w:rsidTr="0047521B">
        <w:trPr>
          <w:cantSplit/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F1C034" w14:textId="77777777" w:rsidR="00282514" w:rsidRPr="00B86DDE" w:rsidRDefault="00282514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7536D" w14:textId="77777777" w:rsidR="00282514" w:rsidRPr="00B86DDE" w:rsidRDefault="0028251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F8297B" w14:textId="77777777" w:rsidR="00282514" w:rsidRPr="00B86DDE" w:rsidRDefault="0028251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C25F4" w14:textId="77777777" w:rsidR="00282514" w:rsidRPr="00B86DDE" w:rsidRDefault="0028251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8EC69" w14:textId="77777777" w:rsidR="00282514" w:rsidRPr="00B86DDE" w:rsidRDefault="0028251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27220" w14:textId="5C208A0C" w:rsidR="00282514" w:rsidRPr="00B86DDE" w:rsidRDefault="0028251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7A6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12ABC" w14:textId="77777777" w:rsidR="00282514" w:rsidRPr="00B86DDE" w:rsidRDefault="0028251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16AE6" w14:textId="458AF3F4" w:rsidR="00282514" w:rsidRPr="00B86DDE" w:rsidRDefault="0028251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0B1A" w:rsidRPr="00B86D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2148B" w:rsidRPr="00B86DDE" w14:paraId="10FA042D" w14:textId="77777777" w:rsidTr="00B24D7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333966" w14:textId="77777777" w:rsidR="0062148B" w:rsidRPr="00B86DDE" w:rsidRDefault="0062148B" w:rsidP="0062148B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NZ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D3EB" w14:textId="39842992" w:rsidR="0062148B" w:rsidRPr="00BA295F" w:rsidRDefault="00BA295F" w:rsidP="0062148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9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E4B8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348B" w14:textId="02E016FE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2,341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2A032" w14:textId="77777777" w:rsidR="0062148B" w:rsidRPr="00B86DDE" w:rsidRDefault="0062148B" w:rsidP="0062148B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886FE" w14:textId="67A32FAF" w:rsidR="0062148B" w:rsidRPr="00B86DDE" w:rsidRDefault="00BA295F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9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762B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3CCB" w14:textId="333A3A52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2,341</w:t>
            </w:r>
          </w:p>
        </w:tc>
      </w:tr>
      <w:tr w:rsidR="0062148B" w:rsidRPr="00B86DDE" w14:paraId="37EC01D2" w14:textId="77777777" w:rsidTr="00B24D7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7EF050" w14:textId="77777777" w:rsidR="0062148B" w:rsidRPr="00B86DDE" w:rsidRDefault="0062148B" w:rsidP="0062148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60F38" w14:textId="69990CCA" w:rsidR="0062148B" w:rsidRPr="00BA295F" w:rsidRDefault="00B64D5D" w:rsidP="0062148B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6,958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AF3C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6D1D" w14:textId="69DEC006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11,395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9C9F" w14:textId="77777777" w:rsidR="0062148B" w:rsidRPr="00B86DDE" w:rsidRDefault="0062148B" w:rsidP="0062148B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44440" w14:textId="7A6948BA" w:rsidR="0062148B" w:rsidRPr="00B86DDE" w:rsidRDefault="00BA295F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95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6,958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FF7A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B5F3" w14:textId="1AC392BB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11,395</w:t>
            </w:r>
          </w:p>
        </w:tc>
      </w:tr>
      <w:tr w:rsidR="0062148B" w:rsidRPr="00B86DDE" w14:paraId="75E48277" w14:textId="77777777" w:rsidTr="00B24D7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0EA742" w14:textId="77777777" w:rsidR="0062148B" w:rsidRPr="00B86DDE" w:rsidRDefault="0062148B" w:rsidP="0062148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3843D" w14:textId="7C72CDD9" w:rsidR="0062148B" w:rsidRPr="00BA295F" w:rsidRDefault="00B64D5D" w:rsidP="0062148B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95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678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FC56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69E7" w14:textId="2179976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1,401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83A9" w14:textId="77777777" w:rsidR="0062148B" w:rsidRPr="00B86DDE" w:rsidRDefault="0062148B" w:rsidP="0062148B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F9B79" w14:textId="341806F3" w:rsidR="0062148B" w:rsidRPr="00B86DDE" w:rsidRDefault="00BA295F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95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678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49D2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E776" w14:textId="7371E1A9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1,401</w:t>
            </w:r>
          </w:p>
        </w:tc>
      </w:tr>
      <w:tr w:rsidR="0062148B" w:rsidRPr="00B86DDE" w14:paraId="73923EF2" w14:textId="77777777" w:rsidTr="00B24D7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663970" w14:textId="0682945A" w:rsidR="0062148B" w:rsidRPr="00B86DDE" w:rsidRDefault="0062148B" w:rsidP="0062148B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667A3" w14:textId="057950FF" w:rsidR="0062148B" w:rsidRPr="00BA295F" w:rsidRDefault="00B64D5D" w:rsidP="00BA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A295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7,636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ABE9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9DF5D" w14:textId="50B20024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C4D6" w14:textId="77777777" w:rsidR="0062148B" w:rsidRPr="00B86DDE" w:rsidRDefault="0062148B" w:rsidP="0062148B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DDF53F" w14:textId="18CF6A07" w:rsidR="0062148B" w:rsidRPr="00B86DDE" w:rsidRDefault="00BA295F" w:rsidP="0062148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9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       7,636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51DF" w14:textId="77777777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FA5A2" w14:textId="20EC4496" w:rsidR="0062148B" w:rsidRPr="00B86DDE" w:rsidRDefault="0062148B" w:rsidP="0062148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15,137</w:t>
            </w:r>
          </w:p>
        </w:tc>
      </w:tr>
    </w:tbl>
    <w:p w14:paraId="7644B087" w14:textId="7DF36E85" w:rsidR="008054E0" w:rsidRPr="00B86DDE" w:rsidRDefault="00941087" w:rsidP="00FF5FC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เงินฝาก</w:t>
      </w:r>
      <w:r w:rsidR="001A3359" w:rsidRPr="001A3359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สถาบันการเงิน</w:t>
      </w: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ที่</w:t>
      </w:r>
      <w:r w:rsidR="00221C4D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ติด</w:t>
      </w: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ภาระค้ำประกัน</w:t>
      </w:r>
    </w:p>
    <w:p w14:paraId="42152062" w14:textId="2256DFCD" w:rsidR="00341228" w:rsidRPr="00B86DDE" w:rsidRDefault="00341228" w:rsidP="00341228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เงินฝาก</w:t>
      </w:r>
      <w:r w:rsidRPr="00B86DDE">
        <w:rPr>
          <w:rFonts w:asciiTheme="majorBidi" w:hAnsiTheme="majorBidi" w:cstheme="majorBidi"/>
          <w:sz w:val="28"/>
          <w:szCs w:val="28"/>
          <w:cs/>
        </w:rPr>
        <w:t>สถาบันการเงินที่</w:t>
      </w:r>
      <w:r w:rsidR="00221C4D">
        <w:rPr>
          <w:rFonts w:asciiTheme="majorBidi" w:hAnsiTheme="majorBidi" w:cstheme="majorBidi" w:hint="cs"/>
          <w:sz w:val="28"/>
          <w:szCs w:val="28"/>
          <w:cs/>
        </w:rPr>
        <w:t>ติด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ภาระค้ำประกัน ณ วันที่ </w:t>
      </w:r>
      <w:r w:rsidRPr="00B86DDE">
        <w:rPr>
          <w:rFonts w:asciiTheme="majorBidi" w:hAnsiTheme="majorBidi" w:cstheme="majorBidi"/>
          <w:sz w:val="28"/>
          <w:szCs w:val="28"/>
        </w:rPr>
        <w:t>31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hAnsiTheme="majorBidi" w:cstheme="majorBidi"/>
          <w:sz w:val="28"/>
          <w:szCs w:val="28"/>
        </w:rPr>
        <w:t>2568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hAnsiTheme="majorBidi" w:cstheme="majorBidi"/>
          <w:sz w:val="28"/>
          <w:szCs w:val="28"/>
        </w:rPr>
        <w:t>2567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2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0D3844" w:rsidRPr="00B86DDE" w14:paraId="160D90B9" w14:textId="77777777">
        <w:trPr>
          <w:trHeight w:val="70"/>
        </w:trPr>
        <w:tc>
          <w:tcPr>
            <w:tcW w:w="2790" w:type="dxa"/>
            <w:vAlign w:val="bottom"/>
          </w:tcPr>
          <w:p w14:paraId="62826128" w14:textId="77777777" w:rsidR="000D3844" w:rsidRPr="00B86DDE" w:rsidRDefault="000D384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ED61C31" w14:textId="77777777" w:rsidR="000D3844" w:rsidRPr="00B86DDE" w:rsidRDefault="000D3844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045A6B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3D0D93D0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CEC5D57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22C5B716" w14:textId="77777777" w:rsidR="000D3844" w:rsidRPr="00B86DDE" w:rsidRDefault="000D3844">
            <w:pPr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3844" w:rsidRPr="00B86DDE" w14:paraId="5B05DF69" w14:textId="77777777">
        <w:trPr>
          <w:trHeight w:val="70"/>
        </w:trPr>
        <w:tc>
          <w:tcPr>
            <w:tcW w:w="2790" w:type="dxa"/>
            <w:vAlign w:val="bottom"/>
          </w:tcPr>
          <w:p w14:paraId="2175D8DC" w14:textId="77777777" w:rsidR="000D3844" w:rsidRPr="00B86DDE" w:rsidRDefault="000D384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10D269F" w14:textId="77777777" w:rsidR="000D3844" w:rsidRPr="00B86DDE" w:rsidRDefault="000D3844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308F6C2B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09356F43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61FA154F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52106BD6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844" w:rsidRPr="00B86DDE" w14:paraId="4767CD84" w14:textId="77777777">
        <w:trPr>
          <w:trHeight w:val="70"/>
        </w:trPr>
        <w:tc>
          <w:tcPr>
            <w:tcW w:w="2790" w:type="dxa"/>
            <w:vAlign w:val="bottom"/>
          </w:tcPr>
          <w:p w14:paraId="0B58A3DA" w14:textId="77777777" w:rsidR="000D3844" w:rsidRPr="00B86DDE" w:rsidRDefault="000D384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929A77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2" w:type="dxa"/>
          </w:tcPr>
          <w:p w14:paraId="2D3CB0E1" w14:textId="77777777" w:rsidR="000D3844" w:rsidRPr="00B86DDE" w:rsidRDefault="000D3844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5A85ED" w14:textId="77777777" w:rsidR="000D3844" w:rsidRPr="00B86DDE" w:rsidRDefault="000D3844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2" w:type="dxa"/>
            <w:tcBorders>
              <w:left w:val="nil"/>
            </w:tcBorders>
          </w:tcPr>
          <w:p w14:paraId="07D094F1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7EE8BBC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2" w:type="dxa"/>
          </w:tcPr>
          <w:p w14:paraId="45738F40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D4B6FED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5211C398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8978A9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AE6A816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CB32C8" w14:textId="77777777" w:rsidR="000D3844" w:rsidRPr="00B86DDE" w:rsidRDefault="000D384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0D3844" w:rsidRPr="00B86DDE" w14:paraId="706C9450" w14:textId="77777777" w:rsidTr="006305DD">
        <w:tc>
          <w:tcPr>
            <w:tcW w:w="2790" w:type="dxa"/>
          </w:tcPr>
          <w:p w14:paraId="744416E5" w14:textId="09AA8BDF" w:rsidR="000D3844" w:rsidRPr="00B86DDE" w:rsidRDefault="000D3844">
            <w:pPr>
              <w:ind w:left="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ที่</w:t>
            </w:r>
            <w:r w:rsidR="00221C4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ภาระค้ำประกัน</w:t>
            </w:r>
          </w:p>
        </w:tc>
        <w:tc>
          <w:tcPr>
            <w:tcW w:w="990" w:type="dxa"/>
            <w:vAlign w:val="bottom"/>
          </w:tcPr>
          <w:p w14:paraId="732F3624" w14:textId="57FBAC4C" w:rsidR="000D3844" w:rsidRPr="006305DD" w:rsidRDefault="00D6760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5DD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="00F56EC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2" w:type="dxa"/>
            <w:vAlign w:val="bottom"/>
          </w:tcPr>
          <w:p w14:paraId="753CF318" w14:textId="77777777" w:rsidR="000D3844" w:rsidRPr="006305DD" w:rsidRDefault="000D38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E46CED6" w14:textId="77777777" w:rsidR="000D3844" w:rsidRPr="006305DD" w:rsidRDefault="000D38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sz w:val="28"/>
                <w:szCs w:val="28"/>
              </w:rPr>
              <w:t>0.50 - 0.75</w:t>
            </w:r>
          </w:p>
        </w:tc>
        <w:tc>
          <w:tcPr>
            <w:tcW w:w="72" w:type="dxa"/>
            <w:vAlign w:val="bottom"/>
          </w:tcPr>
          <w:p w14:paraId="3D79CFF8" w14:textId="77777777" w:rsidR="000D3844" w:rsidRPr="006305DD" w:rsidRDefault="000D384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52C29F9" w14:textId="3277556B" w:rsidR="000D3844" w:rsidRPr="006305DD" w:rsidRDefault="00D6760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2" w:type="dxa"/>
            <w:vAlign w:val="bottom"/>
          </w:tcPr>
          <w:p w14:paraId="0A52F6DF" w14:textId="77777777" w:rsidR="000D3844" w:rsidRPr="006305DD" w:rsidRDefault="000D384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BD59271" w14:textId="77777777" w:rsidR="000D3844" w:rsidRPr="006305DD" w:rsidRDefault="000D384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sz w:val="28"/>
                <w:szCs w:val="28"/>
              </w:rPr>
              <w:t>68,982</w:t>
            </w:r>
          </w:p>
        </w:tc>
        <w:tc>
          <w:tcPr>
            <w:tcW w:w="72" w:type="dxa"/>
            <w:vAlign w:val="bottom"/>
          </w:tcPr>
          <w:p w14:paraId="3B5FD331" w14:textId="77777777" w:rsidR="000D3844" w:rsidRPr="006305DD" w:rsidRDefault="000D384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35C5FB" w14:textId="7AEA4207" w:rsidR="000D3844" w:rsidRPr="006305DD" w:rsidRDefault="009761C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7F91D74" w14:textId="77777777" w:rsidR="000D3844" w:rsidRPr="006305DD" w:rsidRDefault="000D384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EBBADD" w14:textId="77777777" w:rsidR="000D3844" w:rsidRPr="006305DD" w:rsidRDefault="000D384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sz w:val="28"/>
                <w:szCs w:val="28"/>
              </w:rPr>
              <w:t>68,982</w:t>
            </w:r>
          </w:p>
        </w:tc>
      </w:tr>
      <w:tr w:rsidR="000D3844" w:rsidRPr="00B86DDE" w14:paraId="1788EE44" w14:textId="77777777" w:rsidTr="006305DD">
        <w:tc>
          <w:tcPr>
            <w:tcW w:w="2790" w:type="dxa"/>
            <w:vAlign w:val="bottom"/>
          </w:tcPr>
          <w:p w14:paraId="1082ADC9" w14:textId="77777777" w:rsidR="000D3844" w:rsidRPr="00B86DDE" w:rsidRDefault="000D3844">
            <w:pPr>
              <w:ind w:left="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051C114" w14:textId="77777777" w:rsidR="000D3844" w:rsidRPr="006305DD" w:rsidRDefault="000D384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</w:tcPr>
          <w:p w14:paraId="5B68D390" w14:textId="77777777" w:rsidR="000D3844" w:rsidRPr="006305DD" w:rsidRDefault="000D384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F891719" w14:textId="77777777" w:rsidR="000D3844" w:rsidRPr="006305DD" w:rsidRDefault="000D384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</w:tcPr>
          <w:p w14:paraId="294815DE" w14:textId="77777777" w:rsidR="000D3844" w:rsidRPr="006305DD" w:rsidRDefault="000D384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B9BD2" w14:textId="65A65260" w:rsidR="000D3844" w:rsidRPr="006305DD" w:rsidRDefault="00D6760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2" w:type="dxa"/>
            <w:vAlign w:val="bottom"/>
          </w:tcPr>
          <w:p w14:paraId="1A15ADA5" w14:textId="77777777" w:rsidR="000D3844" w:rsidRPr="006305DD" w:rsidRDefault="000D384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34B10" w14:textId="77777777" w:rsidR="000D3844" w:rsidRPr="006305DD" w:rsidRDefault="000D384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68,982</w:t>
            </w:r>
          </w:p>
        </w:tc>
        <w:tc>
          <w:tcPr>
            <w:tcW w:w="72" w:type="dxa"/>
            <w:vAlign w:val="bottom"/>
          </w:tcPr>
          <w:p w14:paraId="15538087" w14:textId="77777777" w:rsidR="000D3844" w:rsidRPr="006305DD" w:rsidRDefault="000D384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67B1B" w14:textId="39F8774E" w:rsidR="000D3844" w:rsidRPr="006305DD" w:rsidRDefault="009761C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F5DA043" w14:textId="77777777" w:rsidR="000D3844" w:rsidRPr="006305DD" w:rsidRDefault="000D384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A01EF" w14:textId="77777777" w:rsidR="000D3844" w:rsidRPr="006305DD" w:rsidRDefault="000D384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68,982</w:t>
            </w:r>
          </w:p>
        </w:tc>
      </w:tr>
    </w:tbl>
    <w:p w14:paraId="2271AC78" w14:textId="4DFAAA89" w:rsidR="009A1D06" w:rsidRPr="00B86DDE" w:rsidRDefault="00F2107A" w:rsidP="000D3844">
      <w:pPr>
        <w:pStyle w:val="BodyText2"/>
        <w:spacing w:before="120"/>
        <w:ind w:firstLine="360"/>
        <w:rPr>
          <w:rFonts w:asciiTheme="majorBidi" w:hAnsiTheme="majorBidi" w:cstheme="majorBidi"/>
          <w:sz w:val="28"/>
          <w:szCs w:val="28"/>
          <w:cs/>
          <w:lang w:val="en-US"/>
        </w:rPr>
        <w:sectPr w:rsidR="009A1D06" w:rsidRPr="00B86DDE" w:rsidSect="00FD2606">
          <w:headerReference w:type="default" r:id="rId11"/>
          <w:footerReference w:type="default" r:id="rId12"/>
          <w:pgSz w:w="11909" w:h="16834" w:code="9"/>
          <w:pgMar w:top="1440" w:right="1008" w:bottom="1080" w:left="1584" w:header="720" w:footer="720" w:gutter="0"/>
          <w:pgNumType w:start="17"/>
          <w:cols w:space="720"/>
          <w:docGrid w:linePitch="245"/>
        </w:sect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เงินฝากสถาบันการเงินที่ติดภาระค้ำประกัน บริษัทได้นำไปเป็นหลักทรัพย์ค้ำประกัน</w:t>
      </w:r>
      <w:r w:rsidR="00BF626A">
        <w:rPr>
          <w:rFonts w:asciiTheme="majorBidi" w:hAnsiTheme="majorBidi" w:cstheme="majorBidi" w:hint="cs"/>
          <w:sz w:val="28"/>
          <w:szCs w:val="28"/>
          <w:cs/>
          <w:lang w:val="en-US"/>
        </w:rPr>
        <w:t>ทางธุรกิจ</w:t>
      </w:r>
    </w:p>
    <w:p w14:paraId="68FB7D77" w14:textId="7D4FE5D7" w:rsidR="000D3844" w:rsidRPr="00B86DDE" w:rsidRDefault="00441DDE" w:rsidP="00FF5FC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เงิ</w:t>
      </w:r>
      <w:r w:rsidR="00750B1A"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นลงทุนในบริษัทย่อย</w:t>
      </w:r>
    </w:p>
    <w:p w14:paraId="695A479F" w14:textId="209BF885" w:rsidR="00750B1A" w:rsidRPr="00B86DDE" w:rsidRDefault="00425CD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เงินลงทุนในบริษัทย่อย ณ วันที่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31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2568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2567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มีดังนี้</w:t>
      </w:r>
    </w:p>
    <w:tbl>
      <w:tblPr>
        <w:tblW w:w="4969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9"/>
        <w:gridCol w:w="3122"/>
        <w:gridCol w:w="1172"/>
        <w:gridCol w:w="131"/>
        <w:gridCol w:w="1053"/>
        <w:gridCol w:w="139"/>
        <w:gridCol w:w="1007"/>
        <w:gridCol w:w="139"/>
        <w:gridCol w:w="1021"/>
        <w:gridCol w:w="139"/>
        <w:gridCol w:w="1016"/>
        <w:gridCol w:w="139"/>
        <w:gridCol w:w="1078"/>
        <w:gridCol w:w="139"/>
        <w:gridCol w:w="1021"/>
      </w:tblGrid>
      <w:tr w:rsidR="001757BF" w:rsidRPr="00B86DDE" w14:paraId="7D00E9B6" w14:textId="77777777" w:rsidTr="00BD7757">
        <w:trPr>
          <w:trHeight w:val="144"/>
        </w:trPr>
        <w:tc>
          <w:tcPr>
            <w:tcW w:w="1022" w:type="pct"/>
            <w:vAlign w:val="bottom"/>
          </w:tcPr>
          <w:p w14:paraId="6A148C8E" w14:textId="77777777" w:rsidR="001757BF" w:rsidRPr="00B86DDE" w:rsidRDefault="001757B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7" w:type="pct"/>
          </w:tcPr>
          <w:p w14:paraId="316124C3" w14:textId="77777777" w:rsidR="001757BF" w:rsidRPr="00B86DDE" w:rsidRDefault="001757B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12" w:type="pct"/>
          </w:tcPr>
          <w:p w14:paraId="76CC2C5F" w14:textId="77777777" w:rsidR="001757BF" w:rsidRPr="00B86DDE" w:rsidRDefault="001757B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11CF290F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2" w:type="pct"/>
            <w:gridSpan w:val="3"/>
            <w:vAlign w:val="bottom"/>
          </w:tcPr>
          <w:p w14:paraId="5366D155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" w:type="pct"/>
          </w:tcPr>
          <w:p w14:paraId="2A797C27" w14:textId="77777777" w:rsidR="001757BF" w:rsidRPr="00B86DDE" w:rsidRDefault="001757B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2" w:type="pct"/>
            <w:gridSpan w:val="7"/>
          </w:tcPr>
          <w:p w14:paraId="41FC0963" w14:textId="77777777" w:rsidR="001757BF" w:rsidRPr="00B86DDE" w:rsidRDefault="001757B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1757BF" w:rsidRPr="00B86DDE" w14:paraId="48453036" w14:textId="77777777" w:rsidTr="00BD7757">
        <w:trPr>
          <w:trHeight w:val="144"/>
        </w:trPr>
        <w:tc>
          <w:tcPr>
            <w:tcW w:w="1022" w:type="pct"/>
            <w:vAlign w:val="bottom"/>
          </w:tcPr>
          <w:p w14:paraId="2712E7A6" w14:textId="77777777" w:rsidR="001757BF" w:rsidRPr="00B86DDE" w:rsidRDefault="001757B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7" w:type="pct"/>
          </w:tcPr>
          <w:p w14:paraId="1B4DA0F3" w14:textId="77777777" w:rsidR="001757BF" w:rsidRPr="00B86DDE" w:rsidRDefault="001757B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12" w:type="pct"/>
            <w:vMerge w:val="restart"/>
            <w:vAlign w:val="bottom"/>
          </w:tcPr>
          <w:p w14:paraId="0C24555C" w14:textId="77777777" w:rsidR="001757BF" w:rsidRPr="00B86DDE" w:rsidRDefault="001757B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46" w:type="pct"/>
          </w:tcPr>
          <w:p w14:paraId="68EB5E0C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72" w:type="pct"/>
            <w:gridSpan w:val="3"/>
            <w:vAlign w:val="bottom"/>
          </w:tcPr>
          <w:p w14:paraId="2883D1F8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49" w:type="pct"/>
          </w:tcPr>
          <w:p w14:paraId="641AE83D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02" w:type="pct"/>
            <w:gridSpan w:val="7"/>
            <w:vAlign w:val="bottom"/>
          </w:tcPr>
          <w:p w14:paraId="774C617F" w14:textId="34DC1B9D" w:rsidR="001757BF" w:rsidRPr="00B86DDE" w:rsidRDefault="001757B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7BF" w:rsidRPr="00B86DDE" w14:paraId="13D21157" w14:textId="77777777" w:rsidTr="00BD7757">
        <w:trPr>
          <w:trHeight w:val="144"/>
        </w:trPr>
        <w:tc>
          <w:tcPr>
            <w:tcW w:w="1022" w:type="pct"/>
            <w:vAlign w:val="bottom"/>
          </w:tcPr>
          <w:p w14:paraId="215750D3" w14:textId="77777777" w:rsidR="001757BF" w:rsidRPr="00B86DDE" w:rsidRDefault="001757B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7" w:type="pct"/>
          </w:tcPr>
          <w:p w14:paraId="2DC473E3" w14:textId="77777777" w:rsidR="001757BF" w:rsidRPr="00B86DDE" w:rsidRDefault="001757B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12" w:type="pct"/>
            <w:vMerge/>
          </w:tcPr>
          <w:p w14:paraId="649E9F02" w14:textId="77777777" w:rsidR="001757BF" w:rsidRPr="00B86DDE" w:rsidRDefault="001757B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3446FDDF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72" w:type="pct"/>
            <w:gridSpan w:val="3"/>
            <w:vAlign w:val="bottom"/>
          </w:tcPr>
          <w:p w14:paraId="22862E4D" w14:textId="77777777" w:rsidR="001757BF" w:rsidRPr="00B86DDE" w:rsidRDefault="001757B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เป็นเจ้าของ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49" w:type="pct"/>
          </w:tcPr>
          <w:p w14:paraId="10AB1518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64" w:type="pct"/>
            <w:gridSpan w:val="3"/>
            <w:vAlign w:val="bottom"/>
          </w:tcPr>
          <w:p w14:paraId="0E54FA63" w14:textId="77777777" w:rsidR="001757BF" w:rsidRPr="00B86DDE" w:rsidRDefault="001757B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49" w:type="pct"/>
          </w:tcPr>
          <w:p w14:paraId="6D165212" w14:textId="77777777" w:rsidR="001757BF" w:rsidRPr="00B86DDE" w:rsidRDefault="001757B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90" w:type="pct"/>
            <w:gridSpan w:val="3"/>
            <w:vAlign w:val="bottom"/>
          </w:tcPr>
          <w:p w14:paraId="0C577FE4" w14:textId="77777777" w:rsidR="001757BF" w:rsidRPr="00B86DDE" w:rsidRDefault="001757B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1757BF" w:rsidRPr="00B86DDE" w14:paraId="676F0381" w14:textId="77777777" w:rsidTr="00BD7757">
        <w:trPr>
          <w:trHeight w:val="144"/>
        </w:trPr>
        <w:tc>
          <w:tcPr>
            <w:tcW w:w="1022" w:type="pct"/>
            <w:vAlign w:val="bottom"/>
          </w:tcPr>
          <w:p w14:paraId="7CF00354" w14:textId="77777777" w:rsidR="001757BF" w:rsidRPr="00B86DDE" w:rsidRDefault="001757BF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097" w:type="pct"/>
          </w:tcPr>
          <w:p w14:paraId="1EBCADB8" w14:textId="77777777" w:rsidR="001757BF" w:rsidRPr="00B86DDE" w:rsidRDefault="001757BF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12" w:type="pct"/>
          </w:tcPr>
          <w:p w14:paraId="47613D97" w14:textId="77777777" w:rsidR="001757BF" w:rsidRPr="00B86DDE" w:rsidRDefault="001757B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46" w:type="pct"/>
          </w:tcPr>
          <w:p w14:paraId="7884AA36" w14:textId="77777777" w:rsidR="001757BF" w:rsidRPr="00B86DDE" w:rsidRDefault="001757B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1482CA16" w14:textId="77777777" w:rsidR="001757BF" w:rsidRPr="00B86DDE" w:rsidRDefault="001757B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9" w:type="pct"/>
          </w:tcPr>
          <w:p w14:paraId="788F7A31" w14:textId="77777777" w:rsidR="001757BF" w:rsidRPr="00B86DDE" w:rsidRDefault="001757B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334F9F97" w14:textId="77777777" w:rsidR="001757BF" w:rsidRPr="00B86DDE" w:rsidRDefault="001757B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49" w:type="pct"/>
          </w:tcPr>
          <w:p w14:paraId="10AA2C04" w14:textId="77777777" w:rsidR="001757BF" w:rsidRPr="00B86DDE" w:rsidRDefault="001757B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6B6745DB" w14:textId="77777777" w:rsidR="001757BF" w:rsidRPr="00B86DDE" w:rsidRDefault="001757B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9" w:type="pct"/>
          </w:tcPr>
          <w:p w14:paraId="73EFC96F" w14:textId="77777777" w:rsidR="001757BF" w:rsidRPr="00B86DDE" w:rsidRDefault="001757B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7" w:type="pct"/>
            <w:vAlign w:val="bottom"/>
          </w:tcPr>
          <w:p w14:paraId="510F904C" w14:textId="77777777" w:rsidR="001757BF" w:rsidRPr="00B86DDE" w:rsidRDefault="001757B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49" w:type="pct"/>
          </w:tcPr>
          <w:p w14:paraId="5D1F9FE1" w14:textId="77777777" w:rsidR="001757BF" w:rsidRPr="00B86DDE" w:rsidRDefault="001757B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214566A3" w14:textId="77777777" w:rsidR="001757BF" w:rsidRPr="00B86DDE" w:rsidRDefault="001757B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9" w:type="pct"/>
          </w:tcPr>
          <w:p w14:paraId="7E7F4444" w14:textId="77777777" w:rsidR="001757BF" w:rsidRPr="00B86DDE" w:rsidRDefault="001757B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736AE8B9" w14:textId="77777777" w:rsidR="001757BF" w:rsidRPr="00B86DDE" w:rsidRDefault="001757B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757BF" w:rsidRPr="00B86DDE" w14:paraId="6DAA87FC" w14:textId="77777777" w:rsidTr="00BD7757">
        <w:trPr>
          <w:trHeight w:val="144"/>
        </w:trPr>
        <w:tc>
          <w:tcPr>
            <w:tcW w:w="1022" w:type="pct"/>
          </w:tcPr>
          <w:p w14:paraId="28E66746" w14:textId="1EEA53DB" w:rsidR="001757BF" w:rsidRPr="00B86DDE" w:rsidRDefault="00BF4DBC">
            <w:pPr>
              <w:ind w:right="-4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เจเคอีซี จำกัด</w:t>
            </w:r>
          </w:p>
        </w:tc>
        <w:tc>
          <w:tcPr>
            <w:tcW w:w="1097" w:type="pct"/>
          </w:tcPr>
          <w:p w14:paraId="2A14A220" w14:textId="3EF70FB7" w:rsidR="001757BF" w:rsidRPr="00B86DDE" w:rsidRDefault="00BD7757" w:rsidP="00BD7757">
            <w:pPr>
              <w:ind w:left="432" w:hanging="3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412" w:type="pct"/>
            <w:vAlign w:val="bottom"/>
          </w:tcPr>
          <w:p w14:paraId="749C7A37" w14:textId="77777777" w:rsidR="001757BF" w:rsidRPr="00B86DDE" w:rsidRDefault="001757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320992F5" w14:textId="77777777" w:rsidR="001757BF" w:rsidRPr="00B86DDE" w:rsidRDefault="001757BF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345787F6" w14:textId="0E88B2E9" w:rsidR="001757BF" w:rsidRPr="00B86DDE" w:rsidRDefault="00EA0808">
            <w:pPr>
              <w:tabs>
                <w:tab w:val="clear" w:pos="680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73.17</w:t>
            </w:r>
          </w:p>
        </w:tc>
        <w:tc>
          <w:tcPr>
            <w:tcW w:w="49" w:type="pct"/>
            <w:vAlign w:val="bottom"/>
          </w:tcPr>
          <w:p w14:paraId="1D07C2BC" w14:textId="77777777" w:rsidR="001757BF" w:rsidRPr="00B86DDE" w:rsidRDefault="001757B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4DC65C05" w14:textId="3952564C" w:rsidR="001757BF" w:rsidRPr="00B86DDE" w:rsidRDefault="00EA0808">
            <w:pPr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73.17</w:t>
            </w:r>
          </w:p>
        </w:tc>
        <w:tc>
          <w:tcPr>
            <w:tcW w:w="49" w:type="pct"/>
            <w:vAlign w:val="bottom"/>
          </w:tcPr>
          <w:p w14:paraId="4DC50EB9" w14:textId="77777777" w:rsidR="001757BF" w:rsidRPr="00B86DDE" w:rsidRDefault="001757BF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1BD2A00F" w14:textId="520D3B04" w:rsidR="001757BF" w:rsidRPr="00B86DDE" w:rsidRDefault="001725E6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10,100</w:t>
            </w:r>
          </w:p>
        </w:tc>
        <w:tc>
          <w:tcPr>
            <w:tcW w:w="49" w:type="pct"/>
            <w:vAlign w:val="bottom"/>
          </w:tcPr>
          <w:p w14:paraId="7A53128C" w14:textId="77777777" w:rsidR="001757BF" w:rsidRPr="00B86DDE" w:rsidRDefault="001757B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7" w:type="pct"/>
            <w:vAlign w:val="bottom"/>
          </w:tcPr>
          <w:p w14:paraId="5FFB806A" w14:textId="7E97D133" w:rsidR="001757BF" w:rsidRPr="00B86DDE" w:rsidRDefault="001725E6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10,100</w:t>
            </w:r>
          </w:p>
        </w:tc>
        <w:tc>
          <w:tcPr>
            <w:tcW w:w="49" w:type="pct"/>
            <w:vAlign w:val="bottom"/>
          </w:tcPr>
          <w:p w14:paraId="4E7A5094" w14:textId="77777777" w:rsidR="001757BF" w:rsidRPr="00B86DDE" w:rsidRDefault="001757BF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45721116" w14:textId="05A5ADEA" w:rsidR="001757BF" w:rsidRPr="00B86DDE" w:rsidRDefault="00EF7E78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390</w:t>
            </w:r>
          </w:p>
        </w:tc>
        <w:tc>
          <w:tcPr>
            <w:tcW w:w="49" w:type="pct"/>
            <w:vAlign w:val="bottom"/>
          </w:tcPr>
          <w:p w14:paraId="4406523B" w14:textId="77777777" w:rsidR="001757BF" w:rsidRPr="00B86DDE" w:rsidRDefault="001757B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418D8816" w14:textId="2D3E184E" w:rsidR="001757BF" w:rsidRPr="00B86DDE" w:rsidRDefault="00EF7E78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390</w:t>
            </w:r>
          </w:p>
        </w:tc>
      </w:tr>
      <w:tr w:rsidR="001757BF" w:rsidRPr="00B86DDE" w14:paraId="33597B72" w14:textId="77777777" w:rsidTr="00BD7757">
        <w:trPr>
          <w:trHeight w:val="144"/>
        </w:trPr>
        <w:tc>
          <w:tcPr>
            <w:tcW w:w="2119" w:type="pct"/>
            <w:gridSpan w:val="2"/>
          </w:tcPr>
          <w:p w14:paraId="5C9E7E10" w14:textId="22C424ED" w:rsidR="001757BF" w:rsidRPr="00B86DDE" w:rsidRDefault="001757BF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12" w:type="pct"/>
          </w:tcPr>
          <w:p w14:paraId="475717EF" w14:textId="77777777" w:rsidR="001757BF" w:rsidRPr="00B86DDE" w:rsidRDefault="001757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733E09C8" w14:textId="77777777" w:rsidR="001757BF" w:rsidRPr="00B86DDE" w:rsidRDefault="001757BF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</w:tcPr>
          <w:p w14:paraId="2E0A3551" w14:textId="77777777" w:rsidR="001757BF" w:rsidRPr="00B86DDE" w:rsidRDefault="001757BF">
            <w:pPr>
              <w:tabs>
                <w:tab w:val="clear" w:pos="680"/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" w:type="pct"/>
          </w:tcPr>
          <w:p w14:paraId="58AC4169" w14:textId="77777777" w:rsidR="001757BF" w:rsidRPr="00B86DDE" w:rsidRDefault="001757B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4" w:type="pct"/>
          </w:tcPr>
          <w:p w14:paraId="635642F1" w14:textId="77777777" w:rsidR="001757BF" w:rsidRPr="00B86DDE" w:rsidRDefault="001757BF">
            <w:pPr>
              <w:tabs>
                <w:tab w:val="clear" w:pos="680"/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" w:type="pct"/>
          </w:tcPr>
          <w:p w14:paraId="7F5303AB" w14:textId="77777777" w:rsidR="001757BF" w:rsidRPr="00B86DDE" w:rsidRDefault="001757BF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2EC0BB72" w14:textId="77777777" w:rsidR="001757BF" w:rsidRPr="00B86DDE" w:rsidRDefault="001757B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" w:type="pct"/>
            <w:vAlign w:val="bottom"/>
          </w:tcPr>
          <w:p w14:paraId="32E3D5DD" w14:textId="77777777" w:rsidR="001757BF" w:rsidRPr="00B86DDE" w:rsidRDefault="001757B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7" w:type="pct"/>
            <w:vAlign w:val="bottom"/>
          </w:tcPr>
          <w:p w14:paraId="699043C4" w14:textId="77777777" w:rsidR="001757BF" w:rsidRPr="00B86DDE" w:rsidRDefault="001757B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" w:type="pct"/>
            <w:vAlign w:val="bottom"/>
          </w:tcPr>
          <w:p w14:paraId="5E84B727" w14:textId="77777777" w:rsidR="001757BF" w:rsidRPr="00B86DDE" w:rsidRDefault="001757BF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34429" w14:textId="34FD9959" w:rsidR="001757BF" w:rsidRPr="00B86DDE" w:rsidRDefault="00EF7E78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7,390</w:t>
            </w:r>
          </w:p>
        </w:tc>
        <w:tc>
          <w:tcPr>
            <w:tcW w:w="49" w:type="pct"/>
            <w:vAlign w:val="bottom"/>
          </w:tcPr>
          <w:p w14:paraId="750AAF6F" w14:textId="77777777" w:rsidR="001757BF" w:rsidRPr="00B86DDE" w:rsidRDefault="001757BF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92DA9" w14:textId="0B8CE115" w:rsidR="001757BF" w:rsidRPr="00B86DDE" w:rsidRDefault="00EF7E78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7,390</w:t>
            </w:r>
          </w:p>
        </w:tc>
      </w:tr>
    </w:tbl>
    <w:p w14:paraId="1B2AFC5D" w14:textId="77777777" w:rsidR="00425CDD" w:rsidRPr="00B86DDE" w:rsidRDefault="00425CD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875FB34" w14:textId="77777777" w:rsidR="00537A8D" w:rsidRPr="00B86DDE" w:rsidRDefault="00537A8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93E9895" w14:textId="77777777" w:rsidR="00537A8D" w:rsidRPr="00B86DDE" w:rsidRDefault="00537A8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625A91DD" w14:textId="77777777" w:rsidR="00537A8D" w:rsidRPr="00B86DDE" w:rsidRDefault="00537A8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1672239F" w14:textId="77777777" w:rsidR="00537A8D" w:rsidRPr="00B86DDE" w:rsidRDefault="00537A8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66F2D823" w14:textId="77777777" w:rsidR="00537A8D" w:rsidRPr="00B86DDE" w:rsidRDefault="00537A8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685C92C1" w14:textId="77777777" w:rsidR="00537A8D" w:rsidRPr="00B86DDE" w:rsidRDefault="00537A8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64C981A7" w14:textId="77777777" w:rsidR="00537A8D" w:rsidRPr="00B86DDE" w:rsidRDefault="00537A8D" w:rsidP="00425C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75F5F3CF" w14:textId="435D8AB6" w:rsidR="00181563" w:rsidRPr="00B86DDE" w:rsidRDefault="00181563" w:rsidP="00AC0FCA">
      <w:p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2DDC59BE" w14:textId="77777777" w:rsidR="006E552F" w:rsidRPr="00B86DDE" w:rsidRDefault="006E552F" w:rsidP="007817DD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360"/>
        <w:textAlignment w:val="baseline"/>
        <w:rPr>
          <w:rFonts w:asciiTheme="majorBidi" w:eastAsia="Malgun Gothic" w:hAnsiTheme="majorBidi" w:cstheme="majorBidi"/>
          <w:sz w:val="28"/>
          <w:cs/>
          <w:lang w:val="en-US"/>
        </w:rPr>
        <w:sectPr w:rsidR="006E552F" w:rsidRPr="00B86DDE" w:rsidSect="005A0F40">
          <w:pgSz w:w="16834" w:h="11909" w:orient="landscape" w:code="9"/>
          <w:pgMar w:top="1008" w:right="1080" w:bottom="1584" w:left="1440" w:header="720" w:footer="720" w:gutter="0"/>
          <w:cols w:space="720"/>
          <w:docGrid w:linePitch="245"/>
        </w:sectPr>
      </w:pPr>
    </w:p>
    <w:p w14:paraId="3EBCE576" w14:textId="36CC45C6" w:rsidR="006734AA" w:rsidRDefault="00FF5C27" w:rsidP="003A5428">
      <w:pPr>
        <w:pStyle w:val="ListParagraph"/>
        <w:spacing w:after="0"/>
        <w:ind w:left="360"/>
        <w:jc w:val="both"/>
        <w:rPr>
          <w:rFonts w:asciiTheme="majorBidi" w:eastAsia="Malgun Gothic" w:hAnsiTheme="majorBidi" w:cstheme="majorBidi"/>
          <w:sz w:val="28"/>
          <w:lang w:val="en-US"/>
        </w:rPr>
      </w:pPr>
      <w:r w:rsidRPr="00FF5C27">
        <w:rPr>
          <w:rFonts w:asciiTheme="majorBidi" w:eastAsia="Malgun Gothic" w:hAnsiTheme="majorBidi" w:cs="Angsana New"/>
          <w:sz w:val="28"/>
          <w:cs/>
          <w:lang w:val="en-US"/>
        </w:rPr>
        <w:lastRenderedPageBreak/>
        <w:t>รายละเอียดของบริษัทย่อยซึ่งมีส่วนได้เสียที่ไม่มีอำนาจควบคุมที่มีสาระสำคัญ มีดังนี้</w:t>
      </w:r>
    </w:p>
    <w:tbl>
      <w:tblPr>
        <w:tblW w:w="88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855"/>
        <w:gridCol w:w="819"/>
        <w:gridCol w:w="936"/>
        <w:gridCol w:w="919"/>
        <w:gridCol w:w="881"/>
        <w:gridCol w:w="831"/>
      </w:tblGrid>
      <w:tr w:rsidR="00C203EF" w:rsidRPr="00C203EF" w14:paraId="6A27411D" w14:textId="77777777" w:rsidTr="00C203EF">
        <w:tc>
          <w:tcPr>
            <w:tcW w:w="8841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298EE656" w14:textId="6602A1CE" w:rsidR="00C203EF" w:rsidRPr="00C203EF" w:rsidRDefault="00C203E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3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03E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203E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C7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203E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203EF" w:rsidRPr="00C203EF" w14:paraId="3F0520E4" w14:textId="77777777" w:rsidTr="00C203EF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7EF9E77F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32FDE7" w14:textId="0065C806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สัดส่วนที่ถือ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</w:t>
            </w:r>
            <w:r w:rsidR="006C2F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โดยส่วนได้เสียที่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ไม่มีอำนาจควบคุม</w:t>
            </w:r>
          </w:p>
        </w:tc>
        <w:tc>
          <w:tcPr>
            <w:tcW w:w="18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43700B" w14:textId="5BB742DA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ส่วนได้เสียที่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</w:t>
            </w:r>
            <w:r w:rsidR="006C2F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ไม่มีอำนาจควบคุม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2E29C5" w14:textId="77777777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C203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(ขาดทุน) 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ที่แบ่งให้กับ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ส่วนได้เสียที่</w:t>
            </w: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ไม่มีอำนาจควบคุมในบริษัทย่อยในระหว่างปี</w:t>
            </w:r>
          </w:p>
        </w:tc>
      </w:tr>
      <w:tr w:rsidR="00C203EF" w:rsidRPr="00C203EF" w14:paraId="463BED88" w14:textId="77777777" w:rsidTr="00C203EF">
        <w:tc>
          <w:tcPr>
            <w:tcW w:w="3600" w:type="dxa"/>
            <w:tcBorders>
              <w:left w:val="nil"/>
              <w:bottom w:val="single" w:sz="4" w:space="0" w:color="auto"/>
              <w:right w:val="nil"/>
            </w:tcBorders>
          </w:tcPr>
          <w:p w14:paraId="42CB98C1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FA5C" w14:textId="77777777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5245185" w14:textId="77777777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583AB3" w14:textId="77777777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CD0C7A1" w14:textId="77777777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0876D31" w14:textId="77777777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674B477" w14:textId="77777777" w:rsidR="00C203EF" w:rsidRPr="00C203EF" w:rsidRDefault="00C2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C203EF" w:rsidRPr="00C203EF" w14:paraId="6B5E3A08" w14:textId="77777777" w:rsidTr="00C203EF"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44C02" w14:textId="77777777" w:rsidR="00C203EF" w:rsidRPr="00C203EF" w:rsidRDefault="00C203EF">
            <w:pPr>
              <w:ind w:left="162" w:right="-108" w:hanging="27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B494C9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FBCB55E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3E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86A287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915E48A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7ED779F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2C12E169" w14:textId="77777777" w:rsidR="00C203EF" w:rsidRPr="00C203EF" w:rsidRDefault="00C20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03EF" w:rsidRPr="00C203EF" w14:paraId="323B6A63" w14:textId="77777777" w:rsidTr="00C203E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E52A49" w14:textId="6160B4AC" w:rsidR="00C203EF" w:rsidRPr="00C203EF" w:rsidRDefault="00C203EF">
            <w:pPr>
              <w:ind w:left="162" w:right="-108" w:hanging="27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20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40338" w14:textId="77777777" w:rsidR="00C203EF" w:rsidRPr="00C203EF" w:rsidRDefault="00C203E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C46E0" w14:textId="77777777" w:rsidR="00C203EF" w:rsidRPr="00C203EF" w:rsidRDefault="00C203E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7B673" w14:textId="77777777" w:rsidR="00C203EF" w:rsidRPr="00C203EF" w:rsidRDefault="00C203E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F20A9" w14:textId="77777777" w:rsidR="00C203EF" w:rsidRPr="00C203EF" w:rsidRDefault="00C203E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2504C6CB" w14:textId="77777777" w:rsidR="00C203EF" w:rsidRPr="00C203EF" w:rsidRDefault="00C203E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434B1397" w14:textId="77777777" w:rsidR="00C203EF" w:rsidRPr="00C203EF" w:rsidRDefault="00C203E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03EF" w:rsidRPr="00C203EF" w14:paraId="2ECB85EB" w14:textId="77777777" w:rsidTr="00C203E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6D2C56" w14:textId="4D0122DA" w:rsidR="00C203EF" w:rsidRPr="00C203EF" w:rsidRDefault="00C203EF">
            <w:pPr>
              <w:ind w:left="162" w:right="-108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เจเคอีซี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A6F2" w14:textId="026E9F47" w:rsidR="00C203EF" w:rsidRPr="00C203EF" w:rsidRDefault="004B4708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26.83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8B9A" w14:textId="2586E328" w:rsidR="00C203EF" w:rsidRPr="00C203EF" w:rsidRDefault="004B4708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26.83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F45D2" w14:textId="38E5FD7B" w:rsidR="00C203EF" w:rsidRPr="00C203EF" w:rsidRDefault="004A2B54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0D1F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66FF0" w14:textId="408026B6" w:rsidR="00C203EF" w:rsidRPr="00C203EF" w:rsidRDefault="000D1FE9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4A2B54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31E1448C" w14:textId="48B44E25" w:rsidR="00C203EF" w:rsidRPr="00C203EF" w:rsidRDefault="00597CD1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</w:t>
            </w:r>
            <w:r w:rsidR="00DE4D5D">
              <w:rPr>
                <w:rFonts w:asciiTheme="majorBidi" w:hAnsiTheme="majorBidi" w:cstheme="majorBidi"/>
                <w:sz w:val="28"/>
                <w:szCs w:val="28"/>
              </w:rPr>
              <w:t>993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2A0F7A17" w14:textId="1F21AE53" w:rsidR="00C203EF" w:rsidRPr="00C203EF" w:rsidRDefault="00597CD1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4A2B54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</w:tbl>
    <w:p w14:paraId="094DC747" w14:textId="7F90D4BF" w:rsidR="003A5428" w:rsidRPr="00B86DDE" w:rsidRDefault="003A5428" w:rsidP="008A7E24">
      <w:pPr>
        <w:pStyle w:val="ListParagraph"/>
        <w:spacing w:before="240" w:after="0"/>
        <w:ind w:left="360"/>
        <w:jc w:val="both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ข้อมูลทางการเงินของบริษัทย่อยที</w:t>
      </w:r>
      <w:r w:rsidR="00F71A4D">
        <w:rPr>
          <w:rFonts w:asciiTheme="majorBidi" w:eastAsia="Malgun Gothic" w:hAnsiTheme="majorBidi" w:cstheme="majorBidi" w:hint="cs"/>
          <w:sz w:val="28"/>
          <w:cs/>
          <w:lang w:val="en-US"/>
        </w:rPr>
        <w:t>่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softHyphen/>
        <w:t>มีส่วนได้เสียที</w:t>
      </w:r>
      <w:r w:rsidR="00546088">
        <w:rPr>
          <w:rFonts w:asciiTheme="majorBidi" w:eastAsia="Malgun Gothic" w:hAnsiTheme="majorBidi" w:cstheme="majorBidi" w:hint="cs"/>
          <w:sz w:val="28"/>
          <w:cs/>
          <w:lang w:val="en-US"/>
        </w:rPr>
        <w:t>่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softHyphen/>
        <w:t>ไม่มีอํานาจควบคุม</w:t>
      </w:r>
      <w:r w:rsidR="0094064B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ก่อนการตัดรายการระหว่างกัน</w:t>
      </w:r>
      <w:r w:rsidR="0094064B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มีดัง</w:t>
      </w:r>
      <w:r w:rsidR="009039C9" w:rsidRPr="00B86DDE">
        <w:rPr>
          <w:rFonts w:asciiTheme="majorBidi" w:eastAsia="Malgun Gothic" w:hAnsiTheme="majorBidi" w:cstheme="majorBidi"/>
          <w:sz w:val="28"/>
          <w:cs/>
          <w:lang w:val="en-US"/>
        </w:rPr>
        <w:t>นี้</w:t>
      </w:r>
    </w:p>
    <w:tbl>
      <w:tblPr>
        <w:tblStyle w:val="TableGrid"/>
        <w:tblW w:w="8820" w:type="dxa"/>
        <w:tblInd w:w="360" w:type="dxa"/>
        <w:tblLook w:val="04A0" w:firstRow="1" w:lastRow="0" w:firstColumn="1" w:lastColumn="0" w:noHBand="0" w:noVBand="1"/>
      </w:tblPr>
      <w:tblGrid>
        <w:gridCol w:w="5580"/>
        <w:gridCol w:w="1530"/>
        <w:gridCol w:w="270"/>
        <w:gridCol w:w="1440"/>
      </w:tblGrid>
      <w:tr w:rsidR="00C6163B" w:rsidRPr="00B86DDE" w14:paraId="3CAC4837" w14:textId="77777777" w:rsidTr="00F10D18">
        <w:tc>
          <w:tcPr>
            <w:tcW w:w="5580" w:type="dxa"/>
          </w:tcPr>
          <w:p w14:paraId="23C6F9CA" w14:textId="0E5FE640" w:rsidR="009039C9" w:rsidRPr="00B86DDE" w:rsidRDefault="00AC7306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สรุปรายการฐานะการเงิน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467CCC09" w14:textId="1B661038" w:rsidR="009039C9" w:rsidRPr="00B86DDE" w:rsidRDefault="009039C9" w:rsidP="00F87444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 xml:space="preserve">(หน่วย: </w:t>
            </w:r>
            <w:r w:rsidR="000C7D4D">
              <w:rPr>
                <w:rFonts w:asciiTheme="majorBidi" w:eastAsia="Malgun Gothic" w:hAnsiTheme="majorBidi" w:cstheme="majorBidi" w:hint="cs"/>
                <w:sz w:val="28"/>
                <w:cs/>
                <w:lang w:val="en-US"/>
              </w:rPr>
              <w:t>พัน</w:t>
            </w: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บาท)</w:t>
            </w:r>
          </w:p>
        </w:tc>
      </w:tr>
      <w:tr w:rsidR="009D528C" w:rsidRPr="00B86DDE" w14:paraId="6F41B69B" w14:textId="77777777" w:rsidTr="00F10D18">
        <w:tc>
          <w:tcPr>
            <w:tcW w:w="5580" w:type="dxa"/>
          </w:tcPr>
          <w:p w14:paraId="385B42BE" w14:textId="77777777" w:rsidR="009039C9" w:rsidRPr="00B86DDE" w:rsidRDefault="009039C9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01C47EB" w14:textId="69B98F44" w:rsidR="009039C9" w:rsidRPr="00B86DDE" w:rsidRDefault="009039C9" w:rsidP="00F87444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FFD47D" w14:textId="77777777" w:rsidR="009039C9" w:rsidRPr="00B86DDE" w:rsidRDefault="009039C9" w:rsidP="00F87444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87C29C" w14:textId="5A2A8705" w:rsidR="009039C9" w:rsidRPr="00B86DDE" w:rsidRDefault="009039C9" w:rsidP="00F87444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lang w:val="en-US"/>
              </w:rPr>
              <w:t>2567</w:t>
            </w:r>
          </w:p>
        </w:tc>
      </w:tr>
      <w:tr w:rsidR="000A6437" w:rsidRPr="00B86DDE" w14:paraId="0397F7D0" w14:textId="77777777" w:rsidTr="00456AAE">
        <w:tc>
          <w:tcPr>
            <w:tcW w:w="5580" w:type="dxa"/>
            <w:vAlign w:val="bottom"/>
          </w:tcPr>
          <w:p w14:paraId="470753A4" w14:textId="4D6A853E" w:rsidR="009039C9" w:rsidRPr="00B86DDE" w:rsidRDefault="00370510" w:rsidP="00F87444">
            <w:pPr>
              <w:pStyle w:val="ListParagraph"/>
              <w:spacing w:after="0" w:line="240" w:lineRule="auto"/>
              <w:ind w:left="0"/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F2093D0" w14:textId="5DB899F7" w:rsidR="009039C9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57,109</w:t>
            </w:r>
          </w:p>
        </w:tc>
        <w:tc>
          <w:tcPr>
            <w:tcW w:w="270" w:type="dxa"/>
          </w:tcPr>
          <w:p w14:paraId="1FD39F94" w14:textId="77777777" w:rsidR="009039C9" w:rsidRPr="00B86DDE" w:rsidRDefault="009039C9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9DC4EA" w14:textId="025CC62D" w:rsidR="009039C9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126,150</w:t>
            </w:r>
          </w:p>
        </w:tc>
      </w:tr>
      <w:tr w:rsidR="009D528C" w:rsidRPr="00B86DDE" w14:paraId="2037B5A5" w14:textId="77777777" w:rsidTr="00456AAE">
        <w:tc>
          <w:tcPr>
            <w:tcW w:w="5580" w:type="dxa"/>
            <w:vAlign w:val="bottom"/>
          </w:tcPr>
          <w:p w14:paraId="780A9FE1" w14:textId="3AE08751" w:rsidR="009039C9" w:rsidRPr="00B86DDE" w:rsidRDefault="00370510" w:rsidP="00F87444">
            <w:pPr>
              <w:pStyle w:val="ListParagraph"/>
              <w:spacing w:after="0" w:line="240" w:lineRule="auto"/>
              <w:ind w:left="0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4AA47938" w14:textId="7C96026A" w:rsidR="009039C9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23,</w:t>
            </w:r>
            <w:r w:rsidR="00DE2BBB">
              <w:rPr>
                <w:rFonts w:asciiTheme="majorBidi" w:eastAsia="Malgun Gothic" w:hAnsiTheme="majorBidi" w:cstheme="majorBidi"/>
                <w:sz w:val="28"/>
                <w:lang w:val="en-US"/>
              </w:rPr>
              <w:t>430</w:t>
            </w:r>
          </w:p>
        </w:tc>
        <w:tc>
          <w:tcPr>
            <w:tcW w:w="270" w:type="dxa"/>
          </w:tcPr>
          <w:p w14:paraId="22CB2433" w14:textId="77777777" w:rsidR="009039C9" w:rsidRPr="00B86DDE" w:rsidRDefault="009039C9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66387D9C" w14:textId="702F73BC" w:rsidR="009039C9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28,701</w:t>
            </w:r>
          </w:p>
        </w:tc>
      </w:tr>
      <w:tr w:rsidR="009D528C" w:rsidRPr="00B86DDE" w14:paraId="0015A429" w14:textId="77777777" w:rsidTr="00FF5C27">
        <w:tc>
          <w:tcPr>
            <w:tcW w:w="5580" w:type="dxa"/>
            <w:vAlign w:val="bottom"/>
          </w:tcPr>
          <w:p w14:paraId="1EEFF2A4" w14:textId="5D8B1BC9" w:rsidR="00370510" w:rsidRPr="00B86DDE" w:rsidRDefault="00370510" w:rsidP="00F87444">
            <w:pPr>
              <w:pStyle w:val="ListParagraph"/>
              <w:spacing w:after="0" w:line="240" w:lineRule="auto"/>
              <w:ind w:left="0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</w:tcPr>
          <w:p w14:paraId="763C3E17" w14:textId="4EB432DE" w:rsidR="00370510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(67,074)</w:t>
            </w:r>
          </w:p>
        </w:tc>
        <w:tc>
          <w:tcPr>
            <w:tcW w:w="270" w:type="dxa"/>
          </w:tcPr>
          <w:p w14:paraId="0026E142" w14:textId="77777777" w:rsidR="00370510" w:rsidRPr="00B86DDE" w:rsidRDefault="00370510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6E9C5FD7" w14:textId="3C18A616" w:rsidR="00370510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(66,</w:t>
            </w:r>
            <w:r w:rsidR="009F5EC1">
              <w:rPr>
                <w:rFonts w:asciiTheme="majorBidi" w:eastAsia="Malgun Gothic" w:hAnsiTheme="majorBidi" w:cstheme="majorBidi"/>
                <w:sz w:val="28"/>
                <w:lang w:val="en-US"/>
              </w:rPr>
              <w:t>96</w:t>
            </w: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2)</w:t>
            </w:r>
          </w:p>
        </w:tc>
      </w:tr>
      <w:tr w:rsidR="009D528C" w:rsidRPr="00B86DDE" w14:paraId="356B092B" w14:textId="77777777" w:rsidTr="00FF5C27">
        <w:tc>
          <w:tcPr>
            <w:tcW w:w="5580" w:type="dxa"/>
            <w:vAlign w:val="bottom"/>
          </w:tcPr>
          <w:p w14:paraId="2CA29113" w14:textId="1D6E16CC" w:rsidR="00370510" w:rsidRPr="00B86DDE" w:rsidRDefault="00370510" w:rsidP="00F87444">
            <w:pPr>
              <w:pStyle w:val="ListParagraph"/>
              <w:spacing w:after="0" w:line="240" w:lineRule="auto"/>
              <w:ind w:left="0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73A447C3" w14:textId="6E7AE693" w:rsidR="00370510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(11,296)</w:t>
            </w:r>
          </w:p>
        </w:tc>
        <w:tc>
          <w:tcPr>
            <w:tcW w:w="270" w:type="dxa"/>
          </w:tcPr>
          <w:p w14:paraId="0061F715" w14:textId="77777777" w:rsidR="00370510" w:rsidRPr="00B86DDE" w:rsidRDefault="00370510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4950A231" w14:textId="2257928A" w:rsidR="00370510" w:rsidRPr="00B86DDE" w:rsidRDefault="004537F1" w:rsidP="004537F1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(18,389)</w:t>
            </w:r>
          </w:p>
        </w:tc>
      </w:tr>
      <w:tr w:rsidR="009D528C" w:rsidRPr="00B86DDE" w14:paraId="66D85A3F" w14:textId="77777777" w:rsidTr="00FF5C27">
        <w:tc>
          <w:tcPr>
            <w:tcW w:w="5580" w:type="dxa"/>
            <w:vAlign w:val="bottom"/>
          </w:tcPr>
          <w:p w14:paraId="48359B2D" w14:textId="77777777" w:rsidR="00B00819" w:rsidRPr="00B86DDE" w:rsidRDefault="00B00819" w:rsidP="00F87444">
            <w:pPr>
              <w:pStyle w:val="ListParagraph"/>
              <w:spacing w:after="0" w:line="240" w:lineRule="auto"/>
              <w:ind w:left="0"/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B8EDF52" w14:textId="77777777" w:rsidR="00B00819" w:rsidRPr="00B86DDE" w:rsidRDefault="00B00819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270" w:type="dxa"/>
          </w:tcPr>
          <w:p w14:paraId="431A1BB0" w14:textId="77777777" w:rsidR="00B00819" w:rsidRPr="00B86DDE" w:rsidRDefault="00B00819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5BA5130A" w14:textId="77777777" w:rsidR="00B00819" w:rsidRPr="00B86DDE" w:rsidRDefault="00B00819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</w:tr>
      <w:tr w:rsidR="00C6163B" w:rsidRPr="00B86DDE" w14:paraId="71A7B58F" w14:textId="77777777" w:rsidTr="00F10D18">
        <w:trPr>
          <w:trHeight w:val="297"/>
        </w:trPr>
        <w:tc>
          <w:tcPr>
            <w:tcW w:w="5580" w:type="dxa"/>
          </w:tcPr>
          <w:p w14:paraId="685A8D05" w14:textId="0842A671" w:rsidR="00F87444" w:rsidRPr="00B86DDE" w:rsidRDefault="00264FCB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สรุปรายการกำไร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ขาดทุน) 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74E0DDBE" w14:textId="0FAD8C0B" w:rsidR="00F87444" w:rsidRPr="00B86DDE" w:rsidRDefault="008B393C" w:rsidP="00F87444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 xml:space="preserve">(หน่วย: </w:t>
            </w:r>
            <w:r w:rsidR="000C7D4D">
              <w:rPr>
                <w:rFonts w:asciiTheme="majorBidi" w:eastAsia="Malgun Gothic" w:hAnsiTheme="majorBidi" w:cstheme="majorBidi" w:hint="cs"/>
                <w:sz w:val="28"/>
                <w:cs/>
                <w:lang w:val="en-US"/>
              </w:rPr>
              <w:t>พัน</w:t>
            </w: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บาท)</w:t>
            </w:r>
          </w:p>
        </w:tc>
      </w:tr>
      <w:tr w:rsidR="009D528C" w:rsidRPr="00B86DDE" w14:paraId="4AC53074" w14:textId="77777777" w:rsidTr="00F10D18">
        <w:tc>
          <w:tcPr>
            <w:tcW w:w="5580" w:type="dxa"/>
          </w:tcPr>
          <w:p w14:paraId="49ED32BF" w14:textId="77777777" w:rsidR="00F87444" w:rsidRPr="00B86DDE" w:rsidRDefault="00F87444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C0B6B5" w14:textId="77777777" w:rsidR="00F87444" w:rsidRPr="00B86DDE" w:rsidRDefault="00F87444" w:rsidP="00F87444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2E181F" w14:textId="77777777" w:rsidR="00F87444" w:rsidRPr="00B86DDE" w:rsidRDefault="00F87444" w:rsidP="00F87444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012FC" w14:textId="77777777" w:rsidR="00F87444" w:rsidRPr="00B86DDE" w:rsidRDefault="00F87444" w:rsidP="00F87444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lang w:val="en-US"/>
              </w:rPr>
              <w:t>2567</w:t>
            </w:r>
          </w:p>
        </w:tc>
      </w:tr>
      <w:tr w:rsidR="00865F95" w:rsidRPr="00B86DDE" w14:paraId="7F6DBF55" w14:textId="77777777" w:rsidTr="004260B0">
        <w:tc>
          <w:tcPr>
            <w:tcW w:w="5580" w:type="dxa"/>
          </w:tcPr>
          <w:p w14:paraId="09E0A2FE" w14:textId="0BA99880" w:rsidR="00F87444" w:rsidRPr="00B86DDE" w:rsidRDefault="00437F8D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D99D61" w14:textId="1CA94CE8" w:rsidR="00F87444" w:rsidRPr="00B86DDE" w:rsidRDefault="00CC7DBC" w:rsidP="00CC7DBC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4,113</w:t>
            </w:r>
          </w:p>
        </w:tc>
        <w:tc>
          <w:tcPr>
            <w:tcW w:w="270" w:type="dxa"/>
          </w:tcPr>
          <w:p w14:paraId="7C774111" w14:textId="77777777" w:rsidR="00F87444" w:rsidRPr="00B86DDE" w:rsidRDefault="00F87444" w:rsidP="00CC7DBC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08172D" w14:textId="6F6D24EE" w:rsidR="00F87444" w:rsidRPr="00B86DDE" w:rsidRDefault="00CC7DBC" w:rsidP="00CC7DBC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416,388</w:t>
            </w:r>
          </w:p>
        </w:tc>
      </w:tr>
      <w:tr w:rsidR="007A1E07" w:rsidRPr="00B86DDE" w14:paraId="61891DAA" w14:textId="77777777" w:rsidTr="004260B0">
        <w:tc>
          <w:tcPr>
            <w:tcW w:w="5580" w:type="dxa"/>
          </w:tcPr>
          <w:p w14:paraId="3052239B" w14:textId="73EAA021" w:rsidR="00F87444" w:rsidRPr="00B86DDE" w:rsidRDefault="004260B0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กำไร (ขาดทุน)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5A2CB15F" w14:textId="1F576FE9" w:rsidR="00F87444" w:rsidRPr="00B86DDE" w:rsidRDefault="00CC7DBC" w:rsidP="00CC7DBC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(</w:t>
            </w:r>
            <w:r w:rsidR="00DE2BBB">
              <w:rPr>
                <w:rFonts w:asciiTheme="majorBidi" w:eastAsia="Malgun Gothic" w:hAnsiTheme="majorBidi" w:cstheme="majorBidi"/>
                <w:sz w:val="28"/>
                <w:lang w:val="en-US"/>
              </w:rPr>
              <w:t>67,158</w:t>
            </w: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F9D6EF6" w14:textId="77777777" w:rsidR="00F87444" w:rsidRPr="00B86DDE" w:rsidRDefault="00F87444" w:rsidP="00CC7DBC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55B6D152" w14:textId="1D329EEC" w:rsidR="00F87444" w:rsidRPr="00B86DDE" w:rsidRDefault="00CC7DBC" w:rsidP="00CC7DBC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12,101</w:t>
            </w:r>
          </w:p>
        </w:tc>
      </w:tr>
      <w:tr w:rsidR="007A1E07" w:rsidRPr="004260B0" w14:paraId="6EDE74D2" w14:textId="77777777" w:rsidTr="004260B0">
        <w:tc>
          <w:tcPr>
            <w:tcW w:w="5580" w:type="dxa"/>
          </w:tcPr>
          <w:p w14:paraId="0DE67CB7" w14:textId="77777777" w:rsidR="00F10D18" w:rsidRPr="004260B0" w:rsidRDefault="00F10D18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E4B2224" w14:textId="77777777" w:rsidR="00F10D18" w:rsidRPr="004260B0" w:rsidRDefault="00F10D18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270" w:type="dxa"/>
          </w:tcPr>
          <w:p w14:paraId="0369989F" w14:textId="77777777" w:rsidR="00F10D18" w:rsidRPr="004260B0" w:rsidRDefault="00F10D18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0510C190" w14:textId="77777777" w:rsidR="00F10D18" w:rsidRPr="004260B0" w:rsidRDefault="00F10D18" w:rsidP="00F87444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</w:tr>
      <w:tr w:rsidR="00C6163B" w:rsidRPr="00B86DDE" w14:paraId="1063981B" w14:textId="77777777" w:rsidTr="00ED15B2">
        <w:tc>
          <w:tcPr>
            <w:tcW w:w="5580" w:type="dxa"/>
          </w:tcPr>
          <w:p w14:paraId="5B5CEE45" w14:textId="282999B9" w:rsidR="00ED15B2" w:rsidRPr="00B86DDE" w:rsidRDefault="00ED15B2" w:rsidP="00ED15B2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สรุปรายการกระแสเงินสด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76ED8065" w14:textId="166FEA3E" w:rsidR="00ED15B2" w:rsidRPr="00B86DDE" w:rsidRDefault="008B393C" w:rsidP="00ED15B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 xml:space="preserve">(หน่วย: </w:t>
            </w:r>
            <w:r w:rsidR="000C7D4D">
              <w:rPr>
                <w:rFonts w:asciiTheme="majorBidi" w:eastAsia="Malgun Gothic" w:hAnsiTheme="majorBidi" w:cstheme="majorBidi" w:hint="cs"/>
                <w:sz w:val="28"/>
                <w:cs/>
                <w:lang w:val="en-US"/>
              </w:rPr>
              <w:t>พัน</w:t>
            </w:r>
            <w:r w:rsidRPr="00B86DDE"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  <w:t>บาท)</w:t>
            </w:r>
          </w:p>
        </w:tc>
      </w:tr>
      <w:tr w:rsidR="009D528C" w:rsidRPr="00B86DDE" w14:paraId="7FD03223" w14:textId="77777777" w:rsidTr="00ED15B2">
        <w:tc>
          <w:tcPr>
            <w:tcW w:w="5580" w:type="dxa"/>
          </w:tcPr>
          <w:p w14:paraId="5473DAE3" w14:textId="77777777" w:rsidR="00ED15B2" w:rsidRPr="00B86DDE" w:rsidRDefault="00ED15B2" w:rsidP="00ED15B2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BA1122C" w14:textId="06A69707" w:rsidR="00ED15B2" w:rsidRPr="00B86DDE" w:rsidRDefault="00ED15B2" w:rsidP="00ED15B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432EC6" w14:textId="77777777" w:rsidR="00ED15B2" w:rsidRPr="00B86DDE" w:rsidRDefault="00ED15B2" w:rsidP="00ED15B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664775" w14:textId="3FFCA43C" w:rsidR="00ED15B2" w:rsidRPr="00B86DDE" w:rsidRDefault="00ED15B2" w:rsidP="00ED15B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lang w:val="en-US"/>
              </w:rPr>
              <w:t>2567</w:t>
            </w:r>
          </w:p>
        </w:tc>
      </w:tr>
      <w:tr w:rsidR="00865F95" w:rsidRPr="00B86DDE" w14:paraId="780AE03A" w14:textId="77777777" w:rsidTr="00990CC7">
        <w:tc>
          <w:tcPr>
            <w:tcW w:w="5580" w:type="dxa"/>
          </w:tcPr>
          <w:p w14:paraId="54B03947" w14:textId="4786182B" w:rsidR="001B5C0C" w:rsidRPr="00B86DDE" w:rsidRDefault="001B5C0C" w:rsidP="001B5C0C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</w:pP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>กระแสเงินสดได้มาจาก</w:t>
            </w:r>
            <w:r w:rsidRPr="00B86DDE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>ใช้ไปใน)</w:t>
            </w:r>
            <w:r w:rsidRPr="00B86DD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>กิจกรรมดำเนินงาน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922992" w14:textId="526EF40F" w:rsidR="001B5C0C" w:rsidRPr="00B86DDE" w:rsidRDefault="002B752E" w:rsidP="00BD24E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15,510</w:t>
            </w:r>
          </w:p>
        </w:tc>
        <w:tc>
          <w:tcPr>
            <w:tcW w:w="270" w:type="dxa"/>
          </w:tcPr>
          <w:p w14:paraId="0D51722D" w14:textId="77777777" w:rsidR="001B5C0C" w:rsidRPr="00B86DDE" w:rsidRDefault="001B5C0C" w:rsidP="00990CC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95DB4D" w14:textId="43DC9909" w:rsidR="001B5C0C" w:rsidRPr="00B86DDE" w:rsidRDefault="00990CC7" w:rsidP="00990CC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(</w:t>
            </w:r>
            <w:r w:rsidR="007E51CB">
              <w:rPr>
                <w:rFonts w:asciiTheme="majorBidi" w:eastAsia="Malgun Gothic" w:hAnsiTheme="majorBidi" w:cstheme="majorBidi"/>
                <w:sz w:val="28"/>
                <w:lang w:val="en-US"/>
              </w:rPr>
              <w:t>17,15</w:t>
            </w:r>
            <w:r w:rsidR="0001014C">
              <w:rPr>
                <w:rFonts w:asciiTheme="majorBidi" w:eastAsia="Malgun Gothic" w:hAnsiTheme="majorBidi" w:cstheme="majorBidi"/>
                <w:sz w:val="28"/>
                <w:lang w:val="en-US"/>
              </w:rPr>
              <w:t>1</w:t>
            </w: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)</w:t>
            </w:r>
          </w:p>
        </w:tc>
      </w:tr>
      <w:tr w:rsidR="007A1E07" w:rsidRPr="00B86DDE" w14:paraId="2D31D348" w14:textId="77777777" w:rsidTr="00990CC7">
        <w:tc>
          <w:tcPr>
            <w:tcW w:w="5580" w:type="dxa"/>
          </w:tcPr>
          <w:p w14:paraId="73FB6F73" w14:textId="60AD9BBB" w:rsidR="001B5C0C" w:rsidRPr="00B86DDE" w:rsidRDefault="001B5C0C" w:rsidP="001B5C0C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</w:pP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กระแสเงินสดได้มาจาก </w:t>
            </w:r>
            <w:r w:rsidRPr="00B86DDE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>ใช้ไปใน</w:t>
            </w:r>
            <w:r w:rsidRPr="00B86DDE">
              <w:rPr>
                <w:rFonts w:asciiTheme="majorBidi" w:eastAsia="Times New Roman" w:hAnsiTheme="majorBidi" w:cstheme="majorBidi"/>
                <w:sz w:val="28"/>
              </w:rPr>
              <w:t>)</w:t>
            </w: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กิจกรรมลงทุน</w:t>
            </w:r>
          </w:p>
        </w:tc>
        <w:tc>
          <w:tcPr>
            <w:tcW w:w="1530" w:type="dxa"/>
          </w:tcPr>
          <w:p w14:paraId="0FEF84DE" w14:textId="38FF6565" w:rsidR="001B5C0C" w:rsidRPr="00B86DDE" w:rsidRDefault="00BD24E7" w:rsidP="00C95A35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535</w:t>
            </w:r>
          </w:p>
        </w:tc>
        <w:tc>
          <w:tcPr>
            <w:tcW w:w="270" w:type="dxa"/>
          </w:tcPr>
          <w:p w14:paraId="72C8F650" w14:textId="77777777" w:rsidR="001B5C0C" w:rsidRPr="00B86DDE" w:rsidRDefault="001B5C0C" w:rsidP="00990CC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229E47B6" w14:textId="6E00C742" w:rsidR="001B5C0C" w:rsidRPr="00B86DDE" w:rsidRDefault="007E51CB" w:rsidP="00990CC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81</w:t>
            </w:r>
          </w:p>
        </w:tc>
      </w:tr>
      <w:tr w:rsidR="00865F95" w:rsidRPr="00B86DDE" w14:paraId="3C78690C" w14:textId="77777777" w:rsidTr="00990CC7">
        <w:tc>
          <w:tcPr>
            <w:tcW w:w="5580" w:type="dxa"/>
          </w:tcPr>
          <w:p w14:paraId="240B89FE" w14:textId="47FFB85F" w:rsidR="001B5C0C" w:rsidRPr="00B86DDE" w:rsidRDefault="001B5C0C" w:rsidP="001B5C0C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sz w:val="28"/>
                <w:cs/>
                <w:lang w:val="en-US"/>
              </w:rPr>
            </w:pP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>กระแสเงินสดได้มาจาก</w:t>
            </w:r>
            <w:r w:rsidRPr="00B86DDE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B86DDE">
              <w:rPr>
                <w:rFonts w:asciiTheme="majorBidi" w:eastAsia="Times New Roman" w:hAnsiTheme="majorBidi" w:cstheme="majorBidi"/>
                <w:sz w:val="28"/>
                <w:cs/>
              </w:rPr>
              <w:t>ใช้ไปใน)  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B9A106" w14:textId="3598EB90" w:rsidR="001B5C0C" w:rsidRPr="00B86DDE" w:rsidRDefault="00321893" w:rsidP="00C95A35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(14,</w:t>
            </w:r>
            <w:r w:rsidRPr="00C95A35">
              <w:rPr>
                <w:rFonts w:asciiTheme="majorBidi" w:eastAsia="Malgun Gothic" w:hAnsiTheme="majorBidi" w:cstheme="majorBidi"/>
                <w:sz w:val="28"/>
                <w:lang w:val="en-US"/>
              </w:rPr>
              <w:t>91</w:t>
            </w:r>
            <w:r w:rsidR="001D4AD9">
              <w:rPr>
                <w:rFonts w:asciiTheme="majorBidi" w:eastAsia="Malgun Gothic" w:hAnsiTheme="majorBidi" w:cstheme="majorBidi"/>
                <w:sz w:val="28"/>
                <w:lang w:val="en-US"/>
              </w:rPr>
              <w:t>9</w:t>
            </w: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1635586" w14:textId="77777777" w:rsidR="001B5C0C" w:rsidRPr="00B86DDE" w:rsidRDefault="001B5C0C" w:rsidP="00990CC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4B033" w14:textId="2225250B" w:rsidR="001B5C0C" w:rsidRPr="00B86DDE" w:rsidRDefault="007E51CB" w:rsidP="00990CC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sz w:val="28"/>
                <w:lang w:val="en-US"/>
              </w:rPr>
              <w:t>15,784</w:t>
            </w:r>
          </w:p>
        </w:tc>
      </w:tr>
      <w:tr w:rsidR="00C6163B" w:rsidRPr="00B86DDE" w14:paraId="38379DF2" w14:textId="77777777" w:rsidTr="00990CC7">
        <w:tc>
          <w:tcPr>
            <w:tcW w:w="5580" w:type="dxa"/>
          </w:tcPr>
          <w:p w14:paraId="09604880" w14:textId="129E5256" w:rsidR="001B5C0C" w:rsidRPr="00B86DDE" w:rsidRDefault="001B5C0C" w:rsidP="001B5C0C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b/>
                <w:bCs/>
                <w:sz w:val="28"/>
                <w:cs/>
                <w:lang w:val="en-US"/>
              </w:rPr>
            </w:pPr>
            <w:r w:rsidRPr="00B86DD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เงินสดและรายการเทียบเท่าเงินสดเพิ่มขึ้น</w:t>
            </w:r>
            <w:r w:rsidRPr="00B86DD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(</w:t>
            </w:r>
            <w:r w:rsidRPr="00B86DD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ลดลง)</w:t>
            </w:r>
            <w:r w:rsidRPr="00B86DD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B86DD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CA1BE2" w14:textId="1661011C" w:rsidR="001B5C0C" w:rsidRPr="00990CC7" w:rsidRDefault="00BE65E4" w:rsidP="00C95A35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</w:pPr>
            <w:r w:rsidRPr="00990CC7"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  <w:t>1,126</w:t>
            </w:r>
          </w:p>
        </w:tc>
        <w:tc>
          <w:tcPr>
            <w:tcW w:w="270" w:type="dxa"/>
          </w:tcPr>
          <w:p w14:paraId="5D9C8E95" w14:textId="77777777" w:rsidR="001B5C0C" w:rsidRPr="00990CC7" w:rsidRDefault="001B5C0C" w:rsidP="001B5C0C">
            <w:pPr>
              <w:pStyle w:val="ListParagraph"/>
              <w:spacing w:after="0" w:line="240" w:lineRule="auto"/>
              <w:ind w:left="0"/>
              <w:jc w:val="both"/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16D008" w14:textId="4E49238B" w:rsidR="001B5C0C" w:rsidRPr="00990CC7" w:rsidRDefault="000F461D" w:rsidP="00990CC7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  <w:t>(</w:t>
            </w:r>
            <w:r w:rsidR="00990CC7" w:rsidRPr="00990CC7"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  <w:t>1,28</w:t>
            </w:r>
            <w:r w:rsidR="00EE4CA3"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  <w:t>6</w:t>
            </w:r>
            <w:r>
              <w:rPr>
                <w:rFonts w:asciiTheme="majorBidi" w:eastAsia="Malgun Gothic" w:hAnsiTheme="majorBidi" w:cstheme="majorBidi"/>
                <w:b/>
                <w:bCs/>
                <w:sz w:val="28"/>
                <w:lang w:val="en-US"/>
              </w:rPr>
              <w:t>)</w:t>
            </w:r>
          </w:p>
        </w:tc>
      </w:tr>
    </w:tbl>
    <w:p w14:paraId="2493076B" w14:textId="77777777" w:rsidR="00B00819" w:rsidRDefault="00B00819" w:rsidP="00B00819">
      <w:pPr>
        <w:pStyle w:val="ListParagraph"/>
        <w:spacing w:after="0"/>
        <w:ind w:left="360"/>
        <w:jc w:val="both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</w:p>
    <w:p w14:paraId="3A12D932" w14:textId="77777777" w:rsidR="00B00819" w:rsidRDefault="00B0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2A05D141" w14:textId="5B954A3C" w:rsidR="008828A1" w:rsidRPr="00B86DDE" w:rsidRDefault="008828A1" w:rsidP="008828A1">
      <w:pPr>
        <w:pStyle w:val="ListParagraph"/>
        <w:numPr>
          <w:ilvl w:val="0"/>
          <w:numId w:val="19"/>
        </w:numPr>
        <w:spacing w:after="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 xml:space="preserve">ที่ดิน อาคารและอุปกรณ์ </w:t>
      </w:r>
    </w:p>
    <w:p w14:paraId="6E6F13D2" w14:textId="07A397DE" w:rsidR="008828A1" w:rsidRPr="00B86DDE" w:rsidRDefault="008828A1" w:rsidP="008828A1">
      <w:pPr>
        <w:overflowPunct w:val="0"/>
        <w:autoSpaceDE w:val="0"/>
        <w:autoSpaceDN w:val="0"/>
        <w:adjustRightInd w:val="0"/>
        <w:spacing w:before="120" w:line="240" w:lineRule="auto"/>
        <w:ind w:firstLine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รายการเคลื่อนไหวของที่ดิน อาคารและอุปกรณ์ สำหรับปีสิ้นสุดวันที่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31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2568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และ 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2567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5"/>
        <w:gridCol w:w="1153"/>
        <w:gridCol w:w="86"/>
        <w:gridCol w:w="983"/>
        <w:gridCol w:w="110"/>
        <w:gridCol w:w="938"/>
        <w:gridCol w:w="85"/>
        <w:gridCol w:w="1008"/>
        <w:gridCol w:w="78"/>
        <w:gridCol w:w="1214"/>
      </w:tblGrid>
      <w:tr w:rsidR="0004323A" w:rsidRPr="00B86DDE" w14:paraId="58EAB73B" w14:textId="77777777">
        <w:trPr>
          <w:trHeight w:val="141"/>
        </w:trPr>
        <w:tc>
          <w:tcPr>
            <w:tcW w:w="3525" w:type="dxa"/>
          </w:tcPr>
          <w:p w14:paraId="218A4453" w14:textId="77777777" w:rsidR="0004323A" w:rsidRPr="00B86DDE" w:rsidRDefault="0004323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506BF6DF" w14:textId="77777777" w:rsidR="0004323A" w:rsidRPr="00B86DDE" w:rsidRDefault="000432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4323A" w:rsidRPr="00B86DDE" w14:paraId="54BFF102" w14:textId="77777777">
        <w:trPr>
          <w:trHeight w:val="141"/>
        </w:trPr>
        <w:tc>
          <w:tcPr>
            <w:tcW w:w="3525" w:type="dxa"/>
          </w:tcPr>
          <w:p w14:paraId="3F8433B1" w14:textId="77777777" w:rsidR="0004323A" w:rsidRPr="00B86DDE" w:rsidRDefault="0004323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4DBFDE4C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4323A" w:rsidRPr="00B86DDE" w14:paraId="56C18065" w14:textId="77777777">
        <w:trPr>
          <w:trHeight w:val="1205"/>
        </w:trPr>
        <w:tc>
          <w:tcPr>
            <w:tcW w:w="3525" w:type="dxa"/>
          </w:tcPr>
          <w:p w14:paraId="628DCD0A" w14:textId="77777777" w:rsidR="0004323A" w:rsidRPr="00B86DDE" w:rsidRDefault="0004323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4FFE760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</w:t>
            </w:r>
          </w:p>
          <w:p w14:paraId="185C398D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  <w:p w14:paraId="25188A73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9842868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E0EF453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3EBFE620" w14:textId="77777777" w:rsidR="0004323A" w:rsidRPr="00B86DDE" w:rsidRDefault="0004323A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62EC2886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ลดลง)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18DB80C9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E86C45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  <w:p w14:paraId="6A8E7751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โอนออก)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76845FF9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F62D5D5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1DB22851" w14:textId="77777777" w:rsidR="0004323A" w:rsidRPr="00B86DDE" w:rsidRDefault="000432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0A66AB" w:rsidRPr="00B86DDE" w14:paraId="7B08FC8E" w14:textId="77777777">
        <w:trPr>
          <w:trHeight w:val="141"/>
        </w:trPr>
        <w:tc>
          <w:tcPr>
            <w:tcW w:w="3525" w:type="dxa"/>
            <w:vAlign w:val="bottom"/>
          </w:tcPr>
          <w:p w14:paraId="58677BC8" w14:textId="714A156A" w:rsidR="000A66AB" w:rsidRPr="00B86DDE" w:rsidRDefault="000A66AB" w:rsidP="000A66AB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15048060" w14:textId="77777777" w:rsidR="000A66AB" w:rsidRPr="00B86DDE" w:rsidRDefault="000A66AB" w:rsidP="000A66AB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8BD98BF" w14:textId="77777777" w:rsidR="000A66AB" w:rsidRPr="00B86DDE" w:rsidRDefault="000A66AB" w:rsidP="000A66AB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C99C83A" w14:textId="77777777" w:rsidR="000A66AB" w:rsidRPr="00B86DDE" w:rsidRDefault="000A66AB" w:rsidP="000A66AB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2A3480A" w14:textId="77777777" w:rsidR="000A66AB" w:rsidRPr="00B86DDE" w:rsidRDefault="000A66AB" w:rsidP="000A66AB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0F81DA" w14:textId="77777777" w:rsidR="000A66AB" w:rsidRPr="00B86DDE" w:rsidRDefault="000A66AB" w:rsidP="000A66AB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26F52FFC" w14:textId="77777777" w:rsidR="000A66AB" w:rsidRPr="00B86DDE" w:rsidRDefault="000A66AB" w:rsidP="000A66AB">
            <w:pPr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3E9B55" w14:textId="77777777" w:rsidR="000A66AB" w:rsidRPr="00B86DDE" w:rsidRDefault="000A66AB" w:rsidP="000A66AB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8" w:type="dxa"/>
          </w:tcPr>
          <w:p w14:paraId="27D9DBFB" w14:textId="77777777" w:rsidR="000A66AB" w:rsidRPr="00B86DDE" w:rsidRDefault="000A66AB" w:rsidP="000A66AB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BD8E653" w14:textId="77777777" w:rsidR="000A66AB" w:rsidRPr="00B86DDE" w:rsidRDefault="000A66AB" w:rsidP="000A66AB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6AB" w:rsidRPr="00B86DDE" w14:paraId="1CEACDC7" w14:textId="77777777" w:rsidTr="00072730">
        <w:trPr>
          <w:trHeight w:val="141"/>
        </w:trPr>
        <w:tc>
          <w:tcPr>
            <w:tcW w:w="3525" w:type="dxa"/>
          </w:tcPr>
          <w:p w14:paraId="22CDBDE9" w14:textId="0D7BF344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53" w:type="dxa"/>
            <w:vAlign w:val="bottom"/>
          </w:tcPr>
          <w:p w14:paraId="49FB63E4" w14:textId="51D1D996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730">
              <w:rPr>
                <w:rFonts w:asciiTheme="majorBidi" w:hAnsiTheme="majorBidi" w:cstheme="majorBidi"/>
                <w:sz w:val="28"/>
                <w:szCs w:val="28"/>
              </w:rPr>
              <w:t>260,32</w:t>
            </w:r>
            <w:r w:rsidR="00EA3A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6" w:type="dxa"/>
            <w:vAlign w:val="bottom"/>
          </w:tcPr>
          <w:p w14:paraId="4C341046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4611D3B" w14:textId="3CEFC127" w:rsidR="000A66AB" w:rsidRPr="00B86DDE" w:rsidRDefault="000A66AB" w:rsidP="000A66AB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147,120</w:t>
            </w:r>
          </w:p>
        </w:tc>
        <w:tc>
          <w:tcPr>
            <w:tcW w:w="110" w:type="dxa"/>
            <w:vAlign w:val="bottom"/>
          </w:tcPr>
          <w:p w14:paraId="1CAB2512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CB9E5B3" w14:textId="54D1C5F1" w:rsidR="000A66AB" w:rsidRPr="00B86DDE" w:rsidRDefault="000A66AB" w:rsidP="000A66AB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2ADECC7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56165BC" w14:textId="0EA3810D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488B62A" w14:textId="77777777" w:rsidR="000A66AB" w:rsidRPr="00B86DDE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BC12D11" w14:textId="46A1BC16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407,44</w:t>
            </w:r>
            <w:r w:rsidR="00EA3A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A66AB" w:rsidRPr="00B86DDE" w14:paraId="5DA01CDB" w14:textId="77777777" w:rsidTr="00072730">
        <w:trPr>
          <w:trHeight w:val="141"/>
        </w:trPr>
        <w:tc>
          <w:tcPr>
            <w:tcW w:w="3525" w:type="dxa"/>
          </w:tcPr>
          <w:p w14:paraId="76E514A5" w14:textId="392251AF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4D55F77A" w14:textId="611A1B27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730">
              <w:rPr>
                <w:rFonts w:asciiTheme="majorBidi" w:hAnsiTheme="majorBidi" w:cstheme="majorBidi"/>
                <w:sz w:val="28"/>
                <w:szCs w:val="28"/>
              </w:rPr>
              <w:t>157,2</w:t>
            </w:r>
            <w:r w:rsidR="00FA774A" w:rsidRPr="0007273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86" w:type="dxa"/>
            <w:vAlign w:val="bottom"/>
          </w:tcPr>
          <w:p w14:paraId="7603CEC5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B205867" w14:textId="63BD0CC0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72EC0C34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49D2E36" w14:textId="669F0ADF" w:rsidR="000A66AB" w:rsidRPr="00B86DDE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7D02A940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240212" w14:textId="7E710724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2705644" w14:textId="77777777" w:rsidR="000A66AB" w:rsidRPr="00B86DDE" w:rsidRDefault="000A66AB" w:rsidP="000A66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AAA2D7F" w14:textId="46543450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157,2</w:t>
            </w:r>
            <w:r w:rsidR="00FA774A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0A66AB" w:rsidRPr="00B86DDE" w14:paraId="1EE3BDD6" w14:textId="77777777" w:rsidTr="00072730">
        <w:trPr>
          <w:trHeight w:val="141"/>
        </w:trPr>
        <w:tc>
          <w:tcPr>
            <w:tcW w:w="3525" w:type="dxa"/>
          </w:tcPr>
          <w:p w14:paraId="571DDEBD" w14:textId="0DE7F520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2FF6DCB1" w14:textId="16B37E9B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730">
              <w:rPr>
                <w:rFonts w:asciiTheme="majorBidi" w:hAnsiTheme="majorBidi" w:cstheme="majorBidi"/>
                <w:sz w:val="28"/>
                <w:szCs w:val="28"/>
              </w:rPr>
              <w:t>490,337</w:t>
            </w:r>
          </w:p>
        </w:tc>
        <w:tc>
          <w:tcPr>
            <w:tcW w:w="86" w:type="dxa"/>
            <w:vAlign w:val="bottom"/>
          </w:tcPr>
          <w:p w14:paraId="2C7D3896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AF09481" w14:textId="7F0CB9B3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10" w:type="dxa"/>
            <w:vAlign w:val="bottom"/>
          </w:tcPr>
          <w:p w14:paraId="5A7DF3AD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CFA1362" w14:textId="263D0D7A" w:rsidR="000A66AB" w:rsidRPr="00B86DDE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(142,933)</w:t>
            </w:r>
          </w:p>
        </w:tc>
        <w:tc>
          <w:tcPr>
            <w:tcW w:w="85" w:type="dxa"/>
            <w:vAlign w:val="bottom"/>
          </w:tcPr>
          <w:p w14:paraId="10C660C9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57BABC1" w14:textId="76C3C4E0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EA3A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" w:type="dxa"/>
            <w:vAlign w:val="bottom"/>
          </w:tcPr>
          <w:p w14:paraId="1478CF73" w14:textId="77777777" w:rsidR="000A66AB" w:rsidRPr="00B86DDE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79BB3B6D" w14:textId="18474CCC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348,42</w:t>
            </w:r>
            <w:r w:rsidR="00EA3A6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A66AB" w:rsidRPr="00B86DDE" w14:paraId="3827937D" w14:textId="77777777" w:rsidTr="00072730">
        <w:trPr>
          <w:trHeight w:val="141"/>
        </w:trPr>
        <w:tc>
          <w:tcPr>
            <w:tcW w:w="3525" w:type="dxa"/>
          </w:tcPr>
          <w:p w14:paraId="21F66A53" w14:textId="669EF7E5" w:rsidR="000A66AB" w:rsidRPr="00B86DDE" w:rsidRDefault="000A66AB" w:rsidP="000A66AB">
            <w:pPr>
              <w:ind w:firstLine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0559B2BF" w14:textId="2E91673B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730">
              <w:rPr>
                <w:rFonts w:asciiTheme="majorBidi" w:hAnsiTheme="majorBidi" w:cstheme="majorBidi"/>
                <w:sz w:val="28"/>
                <w:szCs w:val="28"/>
              </w:rPr>
              <w:t>6,9</w:t>
            </w:r>
            <w:r w:rsidR="009407F4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86" w:type="dxa"/>
            <w:vAlign w:val="bottom"/>
          </w:tcPr>
          <w:p w14:paraId="5D2AEC87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2C0D826" w14:textId="393293BA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0" w:type="dxa"/>
            <w:vAlign w:val="bottom"/>
          </w:tcPr>
          <w:p w14:paraId="4B31133A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4BB87B7" w14:textId="645A1804" w:rsidR="000A66AB" w:rsidRPr="00B86DDE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195243AF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3FB6001" w14:textId="6F583C4C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D9EA828" w14:textId="77777777" w:rsidR="000A66AB" w:rsidRPr="00B86DDE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2AA5DD4D" w14:textId="69D5B93B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7,10</w:t>
            </w:r>
            <w:r w:rsidR="009407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A66AB" w:rsidRPr="00B86DDE" w14:paraId="06EC0096" w14:textId="77777777" w:rsidTr="00072730">
        <w:trPr>
          <w:trHeight w:val="141"/>
        </w:trPr>
        <w:tc>
          <w:tcPr>
            <w:tcW w:w="3525" w:type="dxa"/>
          </w:tcPr>
          <w:p w14:paraId="6151E4F2" w14:textId="0437A9F8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1DC8FD25" w14:textId="66803694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730"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  <w:tc>
          <w:tcPr>
            <w:tcW w:w="86" w:type="dxa"/>
            <w:vAlign w:val="bottom"/>
          </w:tcPr>
          <w:p w14:paraId="42A43721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0E3B9CB" w14:textId="5FBAC167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10" w:type="dxa"/>
            <w:vAlign w:val="bottom"/>
          </w:tcPr>
          <w:p w14:paraId="2B5B5B31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AC63459" w14:textId="1A9A6D01" w:rsidR="000A66AB" w:rsidRPr="00B86DDE" w:rsidRDefault="000A66AB" w:rsidP="000A66AB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(1,187)</w:t>
            </w:r>
          </w:p>
        </w:tc>
        <w:tc>
          <w:tcPr>
            <w:tcW w:w="85" w:type="dxa"/>
            <w:vAlign w:val="bottom"/>
          </w:tcPr>
          <w:p w14:paraId="50D33A75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2768BB8" w14:textId="31547803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8DAFD4B" w14:textId="77777777" w:rsidR="000A66AB" w:rsidRPr="00B86DDE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7433EBDA" w14:textId="108CCADB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25,361</w:t>
            </w:r>
          </w:p>
        </w:tc>
      </w:tr>
      <w:tr w:rsidR="000A66AB" w:rsidRPr="00B86DDE" w14:paraId="1D450967" w14:textId="77777777" w:rsidTr="00072730">
        <w:trPr>
          <w:trHeight w:val="141"/>
        </w:trPr>
        <w:tc>
          <w:tcPr>
            <w:tcW w:w="3525" w:type="dxa"/>
          </w:tcPr>
          <w:p w14:paraId="26DF2DAC" w14:textId="65520FCA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5AE7D548" w14:textId="18349DB0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730">
              <w:rPr>
                <w:rFonts w:asciiTheme="majorBidi" w:hAnsiTheme="majorBidi" w:cstheme="majorBidi"/>
                <w:sz w:val="28"/>
                <w:szCs w:val="28"/>
              </w:rPr>
              <w:t>22,897</w:t>
            </w:r>
          </w:p>
        </w:tc>
        <w:tc>
          <w:tcPr>
            <w:tcW w:w="86" w:type="dxa"/>
            <w:vAlign w:val="bottom"/>
          </w:tcPr>
          <w:p w14:paraId="0AEE1509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AA9A0A1" w14:textId="35923298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5,154</w:t>
            </w:r>
          </w:p>
        </w:tc>
        <w:tc>
          <w:tcPr>
            <w:tcW w:w="110" w:type="dxa"/>
            <w:vAlign w:val="bottom"/>
          </w:tcPr>
          <w:p w14:paraId="088440B2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4B297F9" w14:textId="44ABB9E6" w:rsidR="000A66AB" w:rsidRPr="00B86DDE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627D04D8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12FC70E" w14:textId="0B078DBE" w:rsidR="000A66AB" w:rsidRPr="00B86DDE" w:rsidRDefault="000A66AB" w:rsidP="000A66AB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0F45633" w14:textId="77777777" w:rsidR="000A66AB" w:rsidRPr="00B86DDE" w:rsidRDefault="000A66AB" w:rsidP="000A66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489BD4F1" w14:textId="3BD555B1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28,051</w:t>
            </w:r>
          </w:p>
        </w:tc>
      </w:tr>
      <w:tr w:rsidR="000A66AB" w:rsidRPr="00B86DDE" w14:paraId="02C67B23" w14:textId="77777777" w:rsidTr="00072730">
        <w:trPr>
          <w:trHeight w:val="141"/>
        </w:trPr>
        <w:tc>
          <w:tcPr>
            <w:tcW w:w="3525" w:type="dxa"/>
          </w:tcPr>
          <w:p w14:paraId="7C8684D0" w14:textId="32C77772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6CE0">
              <w:rPr>
                <w:rFonts w:asciiTheme="majorBidi" w:hAnsiTheme="majorBidi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FA21BF1" w14:textId="293E1C52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730">
              <w:rPr>
                <w:rFonts w:asciiTheme="majorBidi" w:hAnsiTheme="majorBidi" w:cstheme="majorBidi"/>
                <w:sz w:val="28"/>
                <w:szCs w:val="28"/>
              </w:rPr>
              <w:t>39,283</w:t>
            </w:r>
          </w:p>
        </w:tc>
        <w:tc>
          <w:tcPr>
            <w:tcW w:w="86" w:type="dxa"/>
            <w:vAlign w:val="bottom"/>
          </w:tcPr>
          <w:p w14:paraId="1916DA79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CC81958" w14:textId="4ED14058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43810016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46ED31E5" w14:textId="4C9E3F8B" w:rsidR="000A66AB" w:rsidRPr="00B86DDE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(3,168)</w:t>
            </w:r>
          </w:p>
        </w:tc>
        <w:tc>
          <w:tcPr>
            <w:tcW w:w="85" w:type="dxa"/>
            <w:vAlign w:val="bottom"/>
          </w:tcPr>
          <w:p w14:paraId="149FF93B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8291A82" w14:textId="6DF88D96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BEAD168" w14:textId="77777777" w:rsidR="000A66AB" w:rsidRPr="00B86DDE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A705700" w14:textId="735CA861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36,115</w:t>
            </w:r>
          </w:p>
        </w:tc>
      </w:tr>
      <w:tr w:rsidR="000A66AB" w:rsidRPr="00B86DDE" w14:paraId="51217E02" w14:textId="77777777" w:rsidTr="00072730">
        <w:trPr>
          <w:trHeight w:val="141"/>
        </w:trPr>
        <w:tc>
          <w:tcPr>
            <w:tcW w:w="3525" w:type="dxa"/>
          </w:tcPr>
          <w:p w14:paraId="136EA2EB" w14:textId="5A8D9837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66CC381" w14:textId="28DA44D4" w:rsidR="000A66AB" w:rsidRPr="00072730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1,003,5</w:t>
            </w:r>
            <w:r w:rsidR="00FA774A" w:rsidRPr="00072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67D7D" w:rsidRPr="00072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dxa"/>
            <w:vAlign w:val="bottom"/>
          </w:tcPr>
          <w:p w14:paraId="6594E3D5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BF55685" w14:textId="1FF70231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152,921</w:t>
            </w:r>
          </w:p>
        </w:tc>
        <w:tc>
          <w:tcPr>
            <w:tcW w:w="110" w:type="dxa"/>
            <w:vAlign w:val="bottom"/>
          </w:tcPr>
          <w:p w14:paraId="2E04F4A0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0F295C78" w14:textId="621BE21F" w:rsidR="000A66AB" w:rsidRPr="00B86DDE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(147,288)</w:t>
            </w:r>
          </w:p>
        </w:tc>
        <w:tc>
          <w:tcPr>
            <w:tcW w:w="85" w:type="dxa"/>
            <w:vAlign w:val="bottom"/>
          </w:tcPr>
          <w:p w14:paraId="40CD1FDD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4C4AF0" w14:textId="1ADD2BD4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8A65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" w:type="dxa"/>
            <w:vAlign w:val="bottom"/>
          </w:tcPr>
          <w:p w14:paraId="41E39102" w14:textId="77777777" w:rsidR="000A66AB" w:rsidRPr="00B86DDE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23EDFEE" w14:textId="094670E8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1,009,7</w:t>
            </w:r>
            <w:r w:rsidR="00FA77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A65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0A66AB" w:rsidRPr="00B86DDE" w14:paraId="6333D4D7" w14:textId="77777777" w:rsidTr="00693E82">
        <w:trPr>
          <w:trHeight w:val="141"/>
        </w:trPr>
        <w:tc>
          <w:tcPr>
            <w:tcW w:w="3525" w:type="dxa"/>
          </w:tcPr>
          <w:p w14:paraId="0CEBF6AF" w14:textId="51A3D3BA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153" w:type="dxa"/>
            <w:vAlign w:val="bottom"/>
          </w:tcPr>
          <w:p w14:paraId="536356E3" w14:textId="4E57AF47" w:rsidR="000A66AB" w:rsidRPr="00B86DDE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25092EF7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C5B6DCE" w14:textId="77777777" w:rsidR="000A66AB" w:rsidRPr="00B86DDE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0A905AE5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EFBBBC3" w14:textId="77777777" w:rsidR="000A66AB" w:rsidRPr="00B86DDE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7A5F06FF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9C58B4" w14:textId="77777777" w:rsidR="000A66AB" w:rsidRPr="00B86DDE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B03B2CD" w14:textId="77777777" w:rsidR="000A66AB" w:rsidRPr="00B86DDE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7EF5243" w14:textId="77777777" w:rsidR="000A66AB" w:rsidRPr="00B86DDE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6AB" w:rsidRPr="00B86DDE" w14:paraId="5AD31283" w14:textId="77777777" w:rsidTr="00D0362A">
        <w:trPr>
          <w:trHeight w:val="141"/>
        </w:trPr>
        <w:tc>
          <w:tcPr>
            <w:tcW w:w="3525" w:type="dxa"/>
          </w:tcPr>
          <w:p w14:paraId="4BCCD0DB" w14:textId="0BB108BC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0B753CD3" w14:textId="08E69732" w:rsidR="000A66AB" w:rsidRPr="00B86DDE" w:rsidRDefault="00F92281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6AB">
              <w:rPr>
                <w:rFonts w:asciiTheme="majorBidi" w:hAnsiTheme="majorBidi" w:cstheme="majorBidi"/>
                <w:sz w:val="28"/>
                <w:szCs w:val="28"/>
              </w:rPr>
              <w:t>49,109</w:t>
            </w:r>
            <w:r w:rsidR="00DF74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2BAB2745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00E59E1" w14:textId="528659EA" w:rsidR="000A66AB" w:rsidRPr="00D0362A" w:rsidRDefault="00D247B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46F" w:rsidRPr="00D0362A">
              <w:rPr>
                <w:rFonts w:asciiTheme="majorBidi" w:hAnsiTheme="majorBidi" w:cstheme="majorBidi"/>
                <w:sz w:val="28"/>
                <w:szCs w:val="28"/>
              </w:rPr>
              <w:t>7,967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219B0872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39FD2FB" w14:textId="681664E7" w:rsidR="000A66AB" w:rsidRPr="00D0362A" w:rsidRDefault="00E67559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56DD1A8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110F824" w14:textId="3842BD73" w:rsidR="000A66AB" w:rsidRPr="00D0362A" w:rsidRDefault="00E67559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30C5C51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C3E3DBB" w14:textId="62A2426A" w:rsidR="000A66AB" w:rsidRPr="00D0362A" w:rsidRDefault="00C5326D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AFE" w:rsidRPr="00D0362A">
              <w:rPr>
                <w:rFonts w:asciiTheme="majorBidi" w:hAnsiTheme="majorBidi" w:cstheme="majorBidi"/>
                <w:sz w:val="28"/>
                <w:szCs w:val="28"/>
              </w:rPr>
              <w:t>57,076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66AB" w:rsidRPr="00B86DDE" w14:paraId="57A21B02" w14:textId="77777777" w:rsidTr="00D0362A">
        <w:trPr>
          <w:trHeight w:val="141"/>
        </w:trPr>
        <w:tc>
          <w:tcPr>
            <w:tcW w:w="3525" w:type="dxa"/>
          </w:tcPr>
          <w:p w14:paraId="6E7A14C9" w14:textId="1607733C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5C7C641F" w14:textId="761C0B8F" w:rsidR="000A66AB" w:rsidRPr="00B86DDE" w:rsidRDefault="0033319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6AB">
              <w:rPr>
                <w:rFonts w:asciiTheme="majorBidi" w:hAnsiTheme="majorBidi" w:cstheme="majorBidi"/>
                <w:sz w:val="28"/>
                <w:szCs w:val="28"/>
              </w:rPr>
              <w:t>312,67</w:t>
            </w:r>
            <w:r w:rsidR="0092794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2B19D1E7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18966030" w14:textId="370DF467" w:rsidR="000A66AB" w:rsidRPr="00D0362A" w:rsidRDefault="00D247B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46F" w:rsidRPr="00D0362A">
              <w:rPr>
                <w:rFonts w:asciiTheme="majorBidi" w:hAnsiTheme="majorBidi" w:cstheme="majorBidi"/>
                <w:sz w:val="28"/>
                <w:szCs w:val="28"/>
              </w:rPr>
              <w:t>51,</w:t>
            </w:r>
            <w:r w:rsidR="009D105C" w:rsidRPr="00D0362A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5BF4E009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C43A7DD" w14:textId="7B960C95" w:rsidR="000A66AB" w:rsidRPr="00D0362A" w:rsidRDefault="00E67559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111,81</w:t>
            </w:r>
            <w:r w:rsidR="00E834E4" w:rsidRPr="00D0362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" w:type="dxa"/>
            <w:vAlign w:val="bottom"/>
          </w:tcPr>
          <w:p w14:paraId="2A8BA706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A934D92" w14:textId="736AAAC2" w:rsidR="000A66AB" w:rsidRPr="00D0362A" w:rsidRDefault="00E67559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013C351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138B5C4" w14:textId="169D1DCE" w:rsidR="000A66AB" w:rsidRPr="00D0362A" w:rsidRDefault="00C5326D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AFE" w:rsidRPr="00D0362A">
              <w:rPr>
                <w:rFonts w:asciiTheme="majorBidi" w:hAnsiTheme="majorBidi" w:cstheme="majorBidi"/>
                <w:sz w:val="28"/>
                <w:szCs w:val="28"/>
              </w:rPr>
              <w:t>252,2</w:t>
            </w:r>
            <w:r w:rsidR="0092794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66AB" w:rsidRPr="00B86DDE" w14:paraId="69BA6B63" w14:textId="77777777" w:rsidTr="00D0362A">
        <w:trPr>
          <w:trHeight w:val="141"/>
        </w:trPr>
        <w:tc>
          <w:tcPr>
            <w:tcW w:w="3525" w:type="dxa"/>
          </w:tcPr>
          <w:p w14:paraId="00F310C5" w14:textId="5F0273AA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07D6FE68" w14:textId="088D78C8" w:rsidR="000A66AB" w:rsidRPr="00B86DDE" w:rsidRDefault="0033319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6AB">
              <w:rPr>
                <w:rFonts w:asciiTheme="majorBidi" w:hAnsiTheme="majorBidi" w:cstheme="majorBidi"/>
                <w:sz w:val="28"/>
                <w:szCs w:val="28"/>
              </w:rPr>
              <w:t>5,259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5DEA8F08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A7E148B" w14:textId="01F845A3" w:rsidR="000A66AB" w:rsidRPr="00D0362A" w:rsidRDefault="00D247B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46F" w:rsidRPr="00D0362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B39BF" w:rsidRPr="00D0362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21E6C036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C68956F" w14:textId="5C89964B" w:rsidR="000A66AB" w:rsidRPr="00D0362A" w:rsidRDefault="00E67559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4339978B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3778FA2" w14:textId="5E25C757" w:rsidR="000A66AB" w:rsidRPr="00D0362A" w:rsidRDefault="00E67559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CCDEF0C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3589E37" w14:textId="48001069" w:rsidR="000A66AB" w:rsidRPr="00D0362A" w:rsidRDefault="008D4409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AFE" w:rsidRPr="00D0362A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44E51" w:rsidRPr="00D0362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87F2F" w:rsidRPr="00D0362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66AB" w:rsidRPr="00B86DDE" w14:paraId="1DB4490D" w14:textId="77777777" w:rsidTr="00D0362A">
        <w:trPr>
          <w:trHeight w:val="141"/>
        </w:trPr>
        <w:tc>
          <w:tcPr>
            <w:tcW w:w="3525" w:type="dxa"/>
          </w:tcPr>
          <w:p w14:paraId="2FB692C7" w14:textId="62E9E481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0A299FA8" w14:textId="54214073" w:rsidR="000A66AB" w:rsidRPr="00B86DDE" w:rsidRDefault="0033319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6AB">
              <w:rPr>
                <w:rFonts w:asciiTheme="majorBidi" w:hAnsiTheme="majorBidi" w:cstheme="majorBidi"/>
                <w:sz w:val="28"/>
                <w:szCs w:val="28"/>
              </w:rPr>
              <w:t>21,54</w:t>
            </w:r>
            <w:r w:rsidR="0092794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79DEAED1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EE5905E" w14:textId="573BCCAB" w:rsidR="000A66AB" w:rsidRPr="00D0362A" w:rsidRDefault="00D247B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46F" w:rsidRPr="00D0362A">
              <w:rPr>
                <w:rFonts w:asciiTheme="majorBidi" w:hAnsiTheme="majorBidi" w:cstheme="majorBidi"/>
                <w:sz w:val="28"/>
                <w:szCs w:val="28"/>
              </w:rPr>
              <w:t>2,965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77E05D82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5702BB3" w14:textId="7A62AE08" w:rsidR="000A66AB" w:rsidRPr="00D0362A" w:rsidRDefault="00E67559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  <w:tc>
          <w:tcPr>
            <w:tcW w:w="85" w:type="dxa"/>
            <w:vAlign w:val="bottom"/>
          </w:tcPr>
          <w:p w14:paraId="6B496C62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ACFDD44" w14:textId="6A5D3FFA" w:rsidR="000A66AB" w:rsidRPr="00D0362A" w:rsidRDefault="00E67559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36868AD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78468C6" w14:textId="0AF899B1" w:rsidR="000A66AB" w:rsidRPr="00D0362A" w:rsidRDefault="008D4409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AFE" w:rsidRPr="00D0362A">
              <w:rPr>
                <w:rFonts w:asciiTheme="majorBidi" w:hAnsiTheme="majorBidi" w:cstheme="majorBidi"/>
                <w:sz w:val="28"/>
                <w:szCs w:val="28"/>
              </w:rPr>
              <w:t>23,3</w:t>
            </w:r>
            <w:r w:rsidR="0074194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66AB" w:rsidRPr="00B86DDE" w14:paraId="2D4D7478" w14:textId="77777777" w:rsidTr="00D0362A">
        <w:trPr>
          <w:trHeight w:val="141"/>
        </w:trPr>
        <w:tc>
          <w:tcPr>
            <w:tcW w:w="3525" w:type="dxa"/>
          </w:tcPr>
          <w:p w14:paraId="28633863" w14:textId="75F98BD2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0176FE71" w14:textId="1CBA11B5" w:rsidR="000A66AB" w:rsidRPr="00B86DDE" w:rsidRDefault="00D65131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6AB">
              <w:rPr>
                <w:rFonts w:asciiTheme="majorBidi" w:hAnsiTheme="majorBidi" w:cstheme="majorBidi"/>
                <w:sz w:val="28"/>
                <w:szCs w:val="28"/>
              </w:rPr>
              <w:t>18,586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4D0BEBAC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D5D0F48" w14:textId="08BEACDE" w:rsidR="000A66AB" w:rsidRPr="00D0362A" w:rsidRDefault="00D247B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46F" w:rsidRPr="00D0362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B476A" w:rsidRPr="00D0362A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562034BE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C9432F8" w14:textId="4D30DF48" w:rsidR="000A66AB" w:rsidRPr="00D0362A" w:rsidRDefault="00E67559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4C7414AE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C4A4715" w14:textId="166C3ED4" w:rsidR="000A66AB" w:rsidRPr="00D0362A" w:rsidRDefault="00E67559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895AB5F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0DC44EF" w14:textId="33B7615E" w:rsidR="000A66AB" w:rsidRPr="00D0362A" w:rsidRDefault="008D4409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AFE" w:rsidRPr="00D0362A">
              <w:rPr>
                <w:rFonts w:asciiTheme="majorBidi" w:hAnsiTheme="majorBidi" w:cstheme="majorBidi"/>
                <w:sz w:val="28"/>
                <w:szCs w:val="28"/>
              </w:rPr>
              <w:t>20,709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66AB" w:rsidRPr="00B86DDE" w14:paraId="11D5AF40" w14:textId="77777777" w:rsidTr="00D0362A">
        <w:trPr>
          <w:trHeight w:val="141"/>
        </w:trPr>
        <w:tc>
          <w:tcPr>
            <w:tcW w:w="3525" w:type="dxa"/>
          </w:tcPr>
          <w:p w14:paraId="0F79EBCD" w14:textId="3D656B36" w:rsidR="000A66AB" w:rsidRPr="00B86DDE" w:rsidRDefault="000A66AB" w:rsidP="000A66AB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6CE0">
              <w:rPr>
                <w:rFonts w:asciiTheme="majorBidi" w:hAnsiTheme="majorBidi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357C088" w14:textId="7D194DE3" w:rsidR="000A66AB" w:rsidRPr="00B86DDE" w:rsidRDefault="00D65131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6AB">
              <w:rPr>
                <w:rFonts w:asciiTheme="majorBidi" w:hAnsiTheme="majorBidi" w:cstheme="majorBidi"/>
                <w:sz w:val="28"/>
                <w:szCs w:val="28"/>
              </w:rPr>
              <w:t>26,995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68820FEC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0A9CDDD" w14:textId="42F2908F" w:rsidR="000A66AB" w:rsidRPr="00D0362A" w:rsidRDefault="00D247B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476A" w:rsidRPr="00D0362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F20CA" w:rsidRPr="00D036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476A" w:rsidRPr="00D0362A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6D4B7E29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433D3CC" w14:textId="31335206" w:rsidR="000A66AB" w:rsidRPr="00D0362A" w:rsidRDefault="00E67559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6921CC" w:rsidRPr="00D0362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85" w:type="dxa"/>
            <w:vAlign w:val="bottom"/>
          </w:tcPr>
          <w:p w14:paraId="5350F7F9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45F481" w14:textId="51B2F8CC" w:rsidR="000A66AB" w:rsidRPr="00D0362A" w:rsidRDefault="00E67559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AC1EC07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C88A95A" w14:textId="2237B2E2" w:rsidR="000A66AB" w:rsidRPr="00D0362A" w:rsidRDefault="008D4409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3AFE" w:rsidRPr="00D0362A">
              <w:rPr>
                <w:rFonts w:asciiTheme="majorBidi" w:hAnsiTheme="majorBidi" w:cstheme="majorBidi"/>
                <w:sz w:val="28"/>
                <w:szCs w:val="28"/>
              </w:rPr>
              <w:t>27,96</w:t>
            </w:r>
            <w:r w:rsidR="003F5E4D" w:rsidRPr="00D0362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3E82" w:rsidRPr="00B86DDE" w14:paraId="22AEF6EF" w14:textId="77777777" w:rsidTr="00D0362A">
        <w:trPr>
          <w:trHeight w:val="141"/>
        </w:trPr>
        <w:tc>
          <w:tcPr>
            <w:tcW w:w="3525" w:type="dxa"/>
          </w:tcPr>
          <w:p w14:paraId="4DB0DDA6" w14:textId="7052C6B3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41A60" w14:textId="32439609" w:rsidR="000A66AB" w:rsidRPr="002F74F5" w:rsidRDefault="00D247B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A66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434,</w:t>
            </w:r>
            <w:r w:rsidR="00A44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E3D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0AE48C07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C9007" w14:textId="3ABA7F53" w:rsidR="000A66AB" w:rsidRPr="00D0362A" w:rsidRDefault="00D247B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B476A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69,52</w:t>
            </w:r>
            <w:r w:rsidR="00012C48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348E522E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38F71" w14:textId="3DB62EBC" w:rsidR="000A66AB" w:rsidRPr="00D0362A" w:rsidRDefault="00E67559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116,15</w:t>
            </w:r>
            <w:r w:rsidR="00D33C98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" w:type="dxa"/>
            <w:vAlign w:val="bottom"/>
          </w:tcPr>
          <w:p w14:paraId="64D2CEFF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BEA87" w14:textId="59FF8346" w:rsidR="000A66AB" w:rsidRPr="00D0362A" w:rsidRDefault="00E67559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F40E103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4EAC2" w14:textId="0D01A4CD" w:rsidR="000A66AB" w:rsidRPr="00D0362A" w:rsidRDefault="008D4409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53AFE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</w:t>
            </w:r>
            <w:r w:rsidR="00A44E51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5B47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A2A59" w:rsidRPr="00B86DDE" w14:paraId="4C19BA74" w14:textId="77777777" w:rsidTr="00D0362A">
        <w:trPr>
          <w:trHeight w:val="141"/>
        </w:trPr>
        <w:tc>
          <w:tcPr>
            <w:tcW w:w="3525" w:type="dxa"/>
            <w:vAlign w:val="center"/>
          </w:tcPr>
          <w:p w14:paraId="53D41D89" w14:textId="0C73E114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B7DF3FA" w14:textId="3214B786" w:rsidR="000A66AB" w:rsidRPr="00B86DDE" w:rsidRDefault="00603D74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569,</w:t>
            </w:r>
            <w:r w:rsidR="00A44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83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B47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dxa"/>
          </w:tcPr>
          <w:p w14:paraId="7A05842D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0ACA1B1" w14:textId="18AE06BC" w:rsidR="000A66AB" w:rsidRPr="00D0362A" w:rsidRDefault="007C2FDC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83,39</w:t>
            </w:r>
            <w:r w:rsidR="00E10150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39C3DA25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99484ED" w14:textId="5C4DF6CD" w:rsidR="000A66AB" w:rsidRPr="00D0362A" w:rsidRDefault="00887E00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134CB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91736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,13</w:t>
            </w:r>
            <w:r w:rsidR="002238F7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1BC3683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842531" w14:textId="4B873431" w:rsidR="000A66AB" w:rsidRPr="00D0362A" w:rsidRDefault="00901338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FB7B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" w:type="dxa"/>
          </w:tcPr>
          <w:p w14:paraId="2493AE55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093AB26" w14:textId="43F5B1A1" w:rsidR="000A66AB" w:rsidRPr="00D0362A" w:rsidRDefault="00FA3AFC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622,20</w:t>
            </w:r>
            <w:r w:rsidR="00E36F38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5A2A59" w:rsidRPr="00B86DDE" w14:paraId="19B75A7A" w14:textId="77777777" w:rsidTr="00D0362A">
        <w:trPr>
          <w:trHeight w:val="141"/>
        </w:trPr>
        <w:tc>
          <w:tcPr>
            <w:tcW w:w="3525" w:type="dxa"/>
          </w:tcPr>
          <w:p w14:paraId="4B3A3845" w14:textId="2A16C1CE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38D81B5" w14:textId="4BBE072B" w:rsidR="000A66AB" w:rsidRPr="00B86DDE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FB7BB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  <w:vAlign w:val="bottom"/>
          </w:tcPr>
          <w:p w14:paraId="36B5AE5B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2EEBC56" w14:textId="4A970EDA" w:rsidR="000A66AB" w:rsidRPr="00D0362A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4BBC22EE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B94EFB0" w14:textId="2021A6BA" w:rsidR="000A66AB" w:rsidRPr="00D0362A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6BBBE3A3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18E6F8" w14:textId="452BC346" w:rsidR="000A66AB" w:rsidRPr="00D0362A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(58</w:t>
            </w:r>
            <w:r w:rsidR="001330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036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vAlign w:val="bottom"/>
          </w:tcPr>
          <w:p w14:paraId="30616A39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434D40A" w14:textId="6B4C72E2" w:rsidR="000A66AB" w:rsidRPr="00D0362A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2AF" w:rsidRPr="00B86DDE" w14:paraId="7F9A6350" w14:textId="77777777" w:rsidTr="00D0362A">
        <w:trPr>
          <w:trHeight w:val="141"/>
        </w:trPr>
        <w:tc>
          <w:tcPr>
            <w:tcW w:w="3525" w:type="dxa"/>
          </w:tcPr>
          <w:p w14:paraId="6AE8292C" w14:textId="60E0FD8E" w:rsidR="000A66AB" w:rsidRPr="00B86DDE" w:rsidRDefault="000A66AB" w:rsidP="000A66AB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07F82" w14:textId="0876CBC5" w:rsidR="000A66AB" w:rsidRDefault="000A66AB" w:rsidP="000A66AB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569,</w:t>
            </w:r>
            <w:r w:rsidR="00A44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86" w:type="dxa"/>
            <w:vAlign w:val="bottom"/>
          </w:tcPr>
          <w:p w14:paraId="47A88840" w14:textId="77777777" w:rsidR="000A66AB" w:rsidRPr="00B86DDE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277FD9EA" w14:textId="77777777" w:rsidR="000A66AB" w:rsidRPr="00D0362A" w:rsidRDefault="000A66AB" w:rsidP="000A66AB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6ED7B79A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64AB87BA" w14:textId="77777777" w:rsidR="000A66AB" w:rsidRPr="00D0362A" w:rsidRDefault="000A66AB" w:rsidP="000A66AB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2382E348" w14:textId="77777777" w:rsidR="000A66AB" w:rsidRPr="00D0362A" w:rsidRDefault="000A66AB" w:rsidP="000A66AB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F560C88" w14:textId="77777777" w:rsidR="000A66AB" w:rsidRPr="00D0362A" w:rsidRDefault="000A66AB" w:rsidP="000A66AB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532BB345" w14:textId="77777777" w:rsidR="000A66AB" w:rsidRPr="00D0362A" w:rsidRDefault="000A66AB" w:rsidP="000A66AB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2D44" w14:textId="4413A95C" w:rsidR="000A66AB" w:rsidRPr="00D0362A" w:rsidRDefault="000A66AB" w:rsidP="000A66AB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53AFE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22,20</w:t>
            </w:r>
            <w:r w:rsidR="00E36F38" w:rsidRPr="00D03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6A97E894" w14:textId="77777777" w:rsidR="007C544A" w:rsidRPr="00B86DDE" w:rsidRDefault="007C544A">
      <w:pPr>
        <w:rPr>
          <w:rFonts w:asciiTheme="majorBidi" w:hAnsiTheme="majorBidi" w:cstheme="majorBidi"/>
        </w:rPr>
      </w:pPr>
    </w:p>
    <w:p w14:paraId="7D938700" w14:textId="77777777" w:rsidR="007C544A" w:rsidRPr="00B86DDE" w:rsidRDefault="007C544A">
      <w:pPr>
        <w:rPr>
          <w:rFonts w:asciiTheme="majorBidi" w:hAnsiTheme="majorBidi" w:cstheme="majorBidi"/>
        </w:rPr>
      </w:pPr>
    </w:p>
    <w:p w14:paraId="16F7B68A" w14:textId="77777777" w:rsidR="007C544A" w:rsidRPr="00B86DDE" w:rsidRDefault="007C544A">
      <w:pPr>
        <w:rPr>
          <w:rFonts w:asciiTheme="majorBidi" w:hAnsiTheme="majorBidi" w:cstheme="majorBidi"/>
        </w:rPr>
      </w:pPr>
    </w:p>
    <w:p w14:paraId="217A5355" w14:textId="77777777" w:rsidR="007C544A" w:rsidRPr="00B86DDE" w:rsidRDefault="007C544A">
      <w:pPr>
        <w:rPr>
          <w:rFonts w:asciiTheme="majorBidi" w:hAnsiTheme="majorBidi" w:cstheme="majorBidi"/>
        </w:rPr>
      </w:pPr>
    </w:p>
    <w:p w14:paraId="4385FEFA" w14:textId="77777777" w:rsidR="007C544A" w:rsidRPr="00B86DDE" w:rsidRDefault="007C544A">
      <w:pPr>
        <w:rPr>
          <w:rFonts w:asciiTheme="majorBidi" w:hAnsiTheme="majorBidi" w:cstheme="majorBidi"/>
        </w:rPr>
      </w:pPr>
    </w:p>
    <w:p w14:paraId="78E2D666" w14:textId="77777777" w:rsidR="002870D2" w:rsidRPr="00B86DDE" w:rsidRDefault="002870D2">
      <w:pPr>
        <w:rPr>
          <w:rFonts w:asciiTheme="majorBidi" w:hAnsiTheme="majorBidi" w:cstheme="majorBidi"/>
        </w:rPr>
      </w:pPr>
    </w:p>
    <w:p w14:paraId="641C44B0" w14:textId="77777777" w:rsidR="007C544A" w:rsidRPr="00B86DDE" w:rsidRDefault="007C544A">
      <w:pPr>
        <w:rPr>
          <w:rFonts w:asciiTheme="majorBidi" w:hAnsiTheme="majorBidi" w:cstheme="majorBidi"/>
        </w:rPr>
      </w:pPr>
    </w:p>
    <w:p w14:paraId="048CC030" w14:textId="77777777" w:rsidR="007C544A" w:rsidRPr="00B86DDE" w:rsidRDefault="007C544A">
      <w:pPr>
        <w:rPr>
          <w:rFonts w:asciiTheme="majorBidi" w:hAnsiTheme="majorBidi" w:cstheme="majorBidi"/>
        </w:rPr>
      </w:pPr>
    </w:p>
    <w:p w14:paraId="1EA497CA" w14:textId="77777777" w:rsidR="007C544A" w:rsidRPr="00B86DDE" w:rsidRDefault="007C544A">
      <w:pPr>
        <w:rPr>
          <w:rFonts w:asciiTheme="majorBidi" w:hAnsiTheme="majorBidi" w:cstheme="majorBidi"/>
        </w:rPr>
      </w:pPr>
    </w:p>
    <w:p w14:paraId="191E1044" w14:textId="77777777" w:rsidR="007C544A" w:rsidRPr="00B86DDE" w:rsidRDefault="007C544A">
      <w:pPr>
        <w:rPr>
          <w:rFonts w:asciiTheme="majorBidi" w:hAnsiTheme="majorBidi" w:cstheme="majorBidi"/>
        </w:rPr>
      </w:pPr>
    </w:p>
    <w:p w14:paraId="336A9197" w14:textId="77777777" w:rsidR="007C544A" w:rsidRPr="00B86DDE" w:rsidRDefault="007C544A">
      <w:pPr>
        <w:rPr>
          <w:rFonts w:asciiTheme="majorBidi" w:hAnsiTheme="majorBidi" w:cstheme="majorBidi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5"/>
        <w:gridCol w:w="1153"/>
        <w:gridCol w:w="86"/>
        <w:gridCol w:w="983"/>
        <w:gridCol w:w="110"/>
        <w:gridCol w:w="938"/>
        <w:gridCol w:w="85"/>
        <w:gridCol w:w="1008"/>
        <w:gridCol w:w="78"/>
        <w:gridCol w:w="1214"/>
      </w:tblGrid>
      <w:tr w:rsidR="007C544A" w:rsidRPr="00B86DDE" w14:paraId="209A29A9" w14:textId="77777777">
        <w:trPr>
          <w:trHeight w:val="141"/>
        </w:trPr>
        <w:tc>
          <w:tcPr>
            <w:tcW w:w="3525" w:type="dxa"/>
          </w:tcPr>
          <w:p w14:paraId="231352ED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376108C4" w14:textId="77777777" w:rsidR="007C544A" w:rsidRPr="00B86DDE" w:rsidRDefault="007C54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544A" w:rsidRPr="00B86DDE" w14:paraId="1E598023" w14:textId="77777777">
        <w:trPr>
          <w:trHeight w:val="141"/>
        </w:trPr>
        <w:tc>
          <w:tcPr>
            <w:tcW w:w="3525" w:type="dxa"/>
          </w:tcPr>
          <w:p w14:paraId="553D05CB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21142EF0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C544A" w:rsidRPr="00B86DDE" w14:paraId="72CFDD45" w14:textId="77777777">
        <w:trPr>
          <w:trHeight w:val="1205"/>
        </w:trPr>
        <w:tc>
          <w:tcPr>
            <w:tcW w:w="3525" w:type="dxa"/>
          </w:tcPr>
          <w:p w14:paraId="6A95751C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02BAAE6F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</w:t>
            </w:r>
          </w:p>
          <w:p w14:paraId="4EC28415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  <w:p w14:paraId="1751F678" w14:textId="3847CB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E692619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62E7520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5F42417D" w14:textId="77777777" w:rsidR="007C544A" w:rsidRPr="00B86DDE" w:rsidRDefault="007C544A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0BD730AE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ลดลง)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597335A3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DD916C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  <w:p w14:paraId="5620A297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โอนออก)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3D0A6A33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398FD38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F372D41" w14:textId="28D14132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654F85" w:rsidRPr="00B86DDE" w14:paraId="5A2837EC" w14:textId="77777777">
        <w:trPr>
          <w:trHeight w:val="141"/>
        </w:trPr>
        <w:tc>
          <w:tcPr>
            <w:tcW w:w="3525" w:type="dxa"/>
            <w:vAlign w:val="bottom"/>
          </w:tcPr>
          <w:p w14:paraId="2B6884EC" w14:textId="77777777" w:rsidR="00654F85" w:rsidRPr="00B86DDE" w:rsidRDefault="00654F85" w:rsidP="00654F85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3C01817" w14:textId="77777777" w:rsidR="00654F85" w:rsidRPr="00B86DDE" w:rsidRDefault="00654F85" w:rsidP="00654F85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B6919B3" w14:textId="77777777" w:rsidR="00654F85" w:rsidRPr="00B86DDE" w:rsidRDefault="00654F85" w:rsidP="00654F85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A0BBEB8" w14:textId="77777777" w:rsidR="00654F85" w:rsidRPr="00B86DDE" w:rsidRDefault="00654F85" w:rsidP="00654F85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FA078C0" w14:textId="77777777" w:rsidR="00654F85" w:rsidRPr="00B86DDE" w:rsidRDefault="00654F85" w:rsidP="00654F85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A454AC6" w14:textId="77777777" w:rsidR="00654F85" w:rsidRPr="00B86DDE" w:rsidRDefault="00654F85" w:rsidP="00654F85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3F524C6C" w14:textId="77777777" w:rsidR="00654F85" w:rsidRPr="00B86DDE" w:rsidRDefault="00654F85" w:rsidP="00654F85">
            <w:pPr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4A9171" w14:textId="77777777" w:rsidR="00654F85" w:rsidRPr="00B86DDE" w:rsidRDefault="00654F85" w:rsidP="00654F85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8" w:type="dxa"/>
          </w:tcPr>
          <w:p w14:paraId="6EBA7D74" w14:textId="77777777" w:rsidR="00654F85" w:rsidRPr="00B86DDE" w:rsidRDefault="00654F85" w:rsidP="00654F85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036BD071" w14:textId="77777777" w:rsidR="00654F85" w:rsidRPr="00B86DDE" w:rsidRDefault="00654F85" w:rsidP="00654F85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F85" w:rsidRPr="00B86DDE" w14:paraId="00314C2B" w14:textId="77777777" w:rsidTr="00072730">
        <w:trPr>
          <w:trHeight w:val="141"/>
        </w:trPr>
        <w:tc>
          <w:tcPr>
            <w:tcW w:w="3525" w:type="dxa"/>
          </w:tcPr>
          <w:p w14:paraId="53F62D67" w14:textId="77777777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53" w:type="dxa"/>
            <w:vAlign w:val="bottom"/>
          </w:tcPr>
          <w:p w14:paraId="2638AC00" w14:textId="1F4DE7C4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260,32</w:t>
            </w:r>
            <w:r w:rsidR="0012240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86" w:type="dxa"/>
            <w:vAlign w:val="bottom"/>
          </w:tcPr>
          <w:p w14:paraId="672B3ED5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116727C" w14:textId="26BB2FFA" w:rsidR="00654F85" w:rsidRPr="00B86DDE" w:rsidRDefault="00654F85" w:rsidP="00654F85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5532B13F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4C6B28E" w14:textId="762C60A9" w:rsidR="00654F85" w:rsidRPr="00B86DDE" w:rsidRDefault="00654F85" w:rsidP="00654F85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25BCA969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1BBE0FC" w14:textId="1F85213E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FB2F419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7F4B20AB" w14:textId="2C8B22F3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260,32</w:t>
            </w:r>
            <w:r w:rsidR="001224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54F85" w:rsidRPr="00B86DDE" w14:paraId="26FBCADE" w14:textId="77777777" w:rsidTr="00072730">
        <w:trPr>
          <w:trHeight w:val="141"/>
        </w:trPr>
        <w:tc>
          <w:tcPr>
            <w:tcW w:w="3525" w:type="dxa"/>
          </w:tcPr>
          <w:p w14:paraId="7E43AD76" w14:textId="77777777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05628FA5" w14:textId="0CC67EB2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157,2</w:t>
            </w:r>
            <w:r w:rsidR="00F53AF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86" w:type="dxa"/>
            <w:vAlign w:val="bottom"/>
          </w:tcPr>
          <w:p w14:paraId="312D4D89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2045B22" w14:textId="0BF2BC50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6C290370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C75C297" w14:textId="7A2F0228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4CB71211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63CEFB8" w14:textId="7872A21A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AC51BA5" w14:textId="77777777" w:rsidR="00654F85" w:rsidRPr="00B86DDE" w:rsidRDefault="00654F85" w:rsidP="00654F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6C24C74" w14:textId="1034619B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157,2</w:t>
            </w:r>
            <w:r w:rsidR="00F53AF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654F85" w:rsidRPr="00B86DDE" w14:paraId="55BA53D8" w14:textId="77777777" w:rsidTr="00072730">
        <w:trPr>
          <w:trHeight w:val="141"/>
        </w:trPr>
        <w:tc>
          <w:tcPr>
            <w:tcW w:w="3525" w:type="dxa"/>
          </w:tcPr>
          <w:p w14:paraId="24A2807D" w14:textId="77777777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09280D16" w14:textId="27115160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390,6</w:t>
            </w:r>
            <w:r w:rsidR="008A23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6" w:type="dxa"/>
            <w:vAlign w:val="bottom"/>
          </w:tcPr>
          <w:p w14:paraId="608AB80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44C2660B" w14:textId="0C4D44F5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105,410</w:t>
            </w:r>
          </w:p>
        </w:tc>
        <w:tc>
          <w:tcPr>
            <w:tcW w:w="110" w:type="dxa"/>
            <w:vAlign w:val="bottom"/>
          </w:tcPr>
          <w:p w14:paraId="70D17FBF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01EB4BB" w14:textId="7B2FE19D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(5,69</w:t>
            </w:r>
            <w:r w:rsidR="008A23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2508249B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4710A67" w14:textId="419EC701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FA8DED2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C78EA1E" w14:textId="03453900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490,337</w:t>
            </w:r>
          </w:p>
        </w:tc>
      </w:tr>
      <w:tr w:rsidR="00654F85" w:rsidRPr="00B86DDE" w14:paraId="1843EE7B" w14:textId="77777777" w:rsidTr="00072730">
        <w:trPr>
          <w:trHeight w:val="141"/>
        </w:trPr>
        <w:tc>
          <w:tcPr>
            <w:tcW w:w="3525" w:type="dxa"/>
          </w:tcPr>
          <w:p w14:paraId="682F623A" w14:textId="77777777" w:rsidR="00654F85" w:rsidRPr="00B86DDE" w:rsidRDefault="00654F85" w:rsidP="00654F85">
            <w:pPr>
              <w:ind w:firstLine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7CD84653" w14:textId="2FE5B7FF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</w:t>
            </w:r>
            <w:r w:rsidR="008A5B4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  <w:vAlign w:val="bottom"/>
          </w:tcPr>
          <w:p w14:paraId="100ED6A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244D080E" w14:textId="466EA9C9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10" w:type="dxa"/>
            <w:vAlign w:val="bottom"/>
          </w:tcPr>
          <w:p w14:paraId="3A3AB696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97B667D" w14:textId="1E745552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0E17CCFD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21FB7E3" w14:textId="6FF9E156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5DE5F39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4EF7ECCA" w14:textId="08AE7E7B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</w:t>
            </w:r>
            <w:r w:rsidR="008A5B40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654F85" w:rsidRPr="00B86DDE" w14:paraId="05B13977" w14:textId="77777777" w:rsidTr="00072730">
        <w:trPr>
          <w:trHeight w:val="141"/>
        </w:trPr>
        <w:tc>
          <w:tcPr>
            <w:tcW w:w="3525" w:type="dxa"/>
          </w:tcPr>
          <w:p w14:paraId="0120AA25" w14:textId="77777777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5D2C0F87" w14:textId="5C49083B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23,635</w:t>
            </w:r>
          </w:p>
        </w:tc>
        <w:tc>
          <w:tcPr>
            <w:tcW w:w="86" w:type="dxa"/>
            <w:vAlign w:val="bottom"/>
          </w:tcPr>
          <w:p w14:paraId="7E5C8FD2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40067887" w14:textId="78CDB152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3,166</w:t>
            </w:r>
          </w:p>
        </w:tc>
        <w:tc>
          <w:tcPr>
            <w:tcW w:w="110" w:type="dxa"/>
            <w:vAlign w:val="bottom"/>
          </w:tcPr>
          <w:p w14:paraId="534ABC0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51BD1A6" w14:textId="06189A97" w:rsidR="00654F85" w:rsidRPr="00B86DDE" w:rsidRDefault="00654F85" w:rsidP="00654F85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(332)</w:t>
            </w:r>
          </w:p>
        </w:tc>
        <w:tc>
          <w:tcPr>
            <w:tcW w:w="85" w:type="dxa"/>
            <w:vAlign w:val="bottom"/>
          </w:tcPr>
          <w:p w14:paraId="4746B23C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E30750B" w14:textId="78EF59CF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407319E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43072F5F" w14:textId="11555AEE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</w:tr>
      <w:tr w:rsidR="00654F85" w:rsidRPr="00B86DDE" w14:paraId="6032E966" w14:textId="77777777" w:rsidTr="00072730">
        <w:trPr>
          <w:trHeight w:val="141"/>
        </w:trPr>
        <w:tc>
          <w:tcPr>
            <w:tcW w:w="3525" w:type="dxa"/>
          </w:tcPr>
          <w:p w14:paraId="7AF6378F" w14:textId="77777777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52BE6508" w14:textId="26007CD1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22,897</w:t>
            </w:r>
          </w:p>
        </w:tc>
        <w:tc>
          <w:tcPr>
            <w:tcW w:w="86" w:type="dxa"/>
            <w:vAlign w:val="bottom"/>
          </w:tcPr>
          <w:p w14:paraId="6D36B5F3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6EF2782" w14:textId="7BC111D9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7FCB865B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DEE52FC" w14:textId="38D6AD51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7AF2662F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04714B5" w14:textId="1EC3BD17" w:rsidR="00654F85" w:rsidRPr="00B86DDE" w:rsidRDefault="00654F85" w:rsidP="005B0132">
            <w:pPr>
              <w:tabs>
                <w:tab w:val="clear" w:pos="907"/>
                <w:tab w:val="left" w:pos="772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1F23282" w14:textId="77777777" w:rsidR="00654F85" w:rsidRPr="00B86DDE" w:rsidRDefault="00654F85" w:rsidP="00654F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43885508" w14:textId="5639EBD4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22,897</w:t>
            </w:r>
          </w:p>
        </w:tc>
      </w:tr>
      <w:tr w:rsidR="00654F85" w:rsidRPr="00B86DDE" w14:paraId="6E10EC2D" w14:textId="77777777" w:rsidTr="00072730">
        <w:trPr>
          <w:trHeight w:val="141"/>
        </w:trPr>
        <w:tc>
          <w:tcPr>
            <w:tcW w:w="3525" w:type="dxa"/>
          </w:tcPr>
          <w:p w14:paraId="1C30E891" w14:textId="654846CC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135">
              <w:rPr>
                <w:rFonts w:asciiTheme="majorBidi" w:hAnsiTheme="majorBidi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B56B57B" w14:textId="20D0EC3C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40,491</w:t>
            </w:r>
          </w:p>
        </w:tc>
        <w:tc>
          <w:tcPr>
            <w:tcW w:w="86" w:type="dxa"/>
            <w:vAlign w:val="bottom"/>
          </w:tcPr>
          <w:p w14:paraId="687CE900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B03A37B" w14:textId="0A037166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75A37089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1A212338" w14:textId="412200FD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(1,208)</w:t>
            </w:r>
          </w:p>
        </w:tc>
        <w:tc>
          <w:tcPr>
            <w:tcW w:w="85" w:type="dxa"/>
            <w:vAlign w:val="bottom"/>
          </w:tcPr>
          <w:p w14:paraId="0450E11B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DD88068" w14:textId="508CC6D2" w:rsidR="00654F85" w:rsidRPr="00B86DDE" w:rsidRDefault="00654F85" w:rsidP="005B0132">
            <w:pPr>
              <w:tabs>
                <w:tab w:val="clear" w:pos="90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5C2E714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0127C72E" w14:textId="43B4491F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39,283</w:t>
            </w:r>
          </w:p>
        </w:tc>
      </w:tr>
      <w:tr w:rsidR="00654F85" w:rsidRPr="00B86DDE" w14:paraId="4C0A5893" w14:textId="77777777" w:rsidTr="00072730">
        <w:trPr>
          <w:trHeight w:val="141"/>
        </w:trPr>
        <w:tc>
          <w:tcPr>
            <w:tcW w:w="3525" w:type="dxa"/>
          </w:tcPr>
          <w:p w14:paraId="1A416A98" w14:textId="4053E6AA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AA30BFB" w14:textId="5E5D0369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901,</w:t>
            </w:r>
            <w:r w:rsidR="00F53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AB3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dxa"/>
            <w:vAlign w:val="bottom"/>
          </w:tcPr>
          <w:p w14:paraId="3C0F6FF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746C054" w14:textId="3451C4CA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108,914</w:t>
            </w:r>
          </w:p>
        </w:tc>
        <w:tc>
          <w:tcPr>
            <w:tcW w:w="110" w:type="dxa"/>
            <w:vAlign w:val="bottom"/>
          </w:tcPr>
          <w:p w14:paraId="304D2471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1A7BD94C" w14:textId="29641C8B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(7,23</w:t>
            </w:r>
            <w:r w:rsidR="00AB3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1C4BEEB6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117524" w14:textId="0EB37E36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40C7A252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5AAFF20" w14:textId="6CF8B2AA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1,003,5</w:t>
            </w:r>
            <w:r w:rsidR="00F53A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50C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654F85" w:rsidRPr="00B86DDE" w14:paraId="5CCD3D12" w14:textId="77777777" w:rsidTr="00E35E77">
        <w:trPr>
          <w:trHeight w:val="141"/>
        </w:trPr>
        <w:tc>
          <w:tcPr>
            <w:tcW w:w="3525" w:type="dxa"/>
          </w:tcPr>
          <w:p w14:paraId="43F4D319" w14:textId="407CD5FE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153" w:type="dxa"/>
            <w:vAlign w:val="bottom"/>
          </w:tcPr>
          <w:p w14:paraId="22533BCD" w14:textId="77777777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6E29F98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B56392F" w14:textId="77777777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15DCA036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BFAECD1" w14:textId="77777777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745BE66A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A35E35" w14:textId="77777777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0A61C7BC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4383EC7" w14:textId="77777777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F85" w:rsidRPr="00B86DDE" w14:paraId="355B2FF5" w14:textId="77777777" w:rsidTr="0059733F">
        <w:trPr>
          <w:trHeight w:val="141"/>
        </w:trPr>
        <w:tc>
          <w:tcPr>
            <w:tcW w:w="3525" w:type="dxa"/>
          </w:tcPr>
          <w:p w14:paraId="48ACC124" w14:textId="735D0418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267A679C" w14:textId="1756C60F" w:rsidR="00654F85" w:rsidRPr="00B86DDE" w:rsidRDefault="00790203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 w:rsidRPr="00E4070E">
              <w:rPr>
                <w:rFonts w:asciiTheme="majorBidi" w:hAnsiTheme="majorBidi" w:cstheme="majorBidi"/>
                <w:sz w:val="28"/>
                <w:szCs w:val="28"/>
              </w:rPr>
              <w:t>41,142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40E583DE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4000BE54" w14:textId="57C7210E" w:rsidR="00654F85" w:rsidRPr="00B86DDE" w:rsidRDefault="00531E86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7,967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77927ED2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A18241E" w14:textId="3B2F3DC9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1B2E670C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E33EA29" w14:textId="1E6228E7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8AB0695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42833E2" w14:textId="116D16C8" w:rsidR="00654F85" w:rsidRPr="00B86DDE" w:rsidRDefault="008D4409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49,109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4F85" w:rsidRPr="00B86DDE" w14:paraId="03E04EBC" w14:textId="77777777" w:rsidTr="0059733F">
        <w:trPr>
          <w:trHeight w:val="141"/>
        </w:trPr>
        <w:tc>
          <w:tcPr>
            <w:tcW w:w="3525" w:type="dxa"/>
          </w:tcPr>
          <w:p w14:paraId="064B8F17" w14:textId="06E537F6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1BBD2AF7" w14:textId="3CD5302F" w:rsidR="00654F85" w:rsidRPr="00B86DDE" w:rsidRDefault="00790203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253,3</w:t>
            </w:r>
            <w:r w:rsidR="005764D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432615C1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271D66A8" w14:textId="379EAD7C" w:rsidR="00654F85" w:rsidRPr="00B86DDE" w:rsidRDefault="00531E86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65,005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2DF7F0D5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BDEDEE4" w14:textId="675F3B95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85" w:type="dxa"/>
            <w:vAlign w:val="bottom"/>
          </w:tcPr>
          <w:p w14:paraId="50199D8E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1BE2A6E" w14:textId="5A315739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76E6944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1C95575" w14:textId="335EFACF" w:rsidR="00654F85" w:rsidRPr="00B86DDE" w:rsidRDefault="008D4409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312,67</w:t>
            </w:r>
            <w:r w:rsidR="008359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4F85" w:rsidRPr="00B86DDE" w14:paraId="366CDF4C" w14:textId="77777777" w:rsidTr="0059733F">
        <w:trPr>
          <w:trHeight w:val="141"/>
        </w:trPr>
        <w:tc>
          <w:tcPr>
            <w:tcW w:w="3525" w:type="dxa"/>
          </w:tcPr>
          <w:p w14:paraId="4F3944FC" w14:textId="190E846F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63184459" w14:textId="2DC7310B" w:rsidR="00654F85" w:rsidRPr="00B86DDE" w:rsidRDefault="00790203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4,217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3502EB2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4C0391A1" w14:textId="00572E04" w:rsidR="00654F85" w:rsidRPr="00B86DDE" w:rsidRDefault="00531E86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1,042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3FF6A741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47B3350" w14:textId="3E56FBE9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56C87F0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FA7D00A" w14:textId="2A0AE0C1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3E4DEE9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7E484ADC" w14:textId="3701A009" w:rsidR="00654F85" w:rsidRPr="00B86DDE" w:rsidRDefault="008D4409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5,259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4F85" w:rsidRPr="00B86DDE" w14:paraId="64BBC82D" w14:textId="77777777" w:rsidTr="0059733F">
        <w:trPr>
          <w:trHeight w:val="141"/>
        </w:trPr>
        <w:tc>
          <w:tcPr>
            <w:tcW w:w="3525" w:type="dxa"/>
          </w:tcPr>
          <w:p w14:paraId="09BF2661" w14:textId="7D4A8A67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052FFA75" w14:textId="752BB619" w:rsidR="00654F85" w:rsidRPr="00B86DDE" w:rsidRDefault="00790203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17,80</w:t>
            </w:r>
            <w:r w:rsidR="0083594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1CA81C38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84F4F48" w14:textId="5D3A44AC" w:rsidR="00654F85" w:rsidRPr="00B86DDE" w:rsidRDefault="00531E86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4,069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15A16D2D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CE6201A" w14:textId="311A984E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85" w:type="dxa"/>
            <w:vAlign w:val="bottom"/>
          </w:tcPr>
          <w:p w14:paraId="536A6D98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4FB4CA4" w14:textId="5DD836F3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7B8030D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959CA89" w14:textId="79CCDB8F" w:rsidR="00654F85" w:rsidRPr="00B86DDE" w:rsidRDefault="008D4409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21,54</w:t>
            </w:r>
            <w:r w:rsidR="0083594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4F85" w:rsidRPr="00B86DDE" w14:paraId="0D2C8D41" w14:textId="77777777" w:rsidTr="0059733F">
        <w:trPr>
          <w:trHeight w:val="141"/>
        </w:trPr>
        <w:tc>
          <w:tcPr>
            <w:tcW w:w="3525" w:type="dxa"/>
          </w:tcPr>
          <w:p w14:paraId="12FB6175" w14:textId="499723E5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50D689B0" w14:textId="2E321C4C" w:rsidR="00654F85" w:rsidRPr="00B86DDE" w:rsidRDefault="00790203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15,641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516D0A0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F261690" w14:textId="2BC86CCB" w:rsidR="00654F85" w:rsidRPr="00B86DDE" w:rsidRDefault="00531E86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2,945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533C8DB8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515ABE7" w14:textId="09C2FD63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B709183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88B2B33" w14:textId="187F7956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E0530D9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82FCF32" w14:textId="6F3152A6" w:rsidR="00654F85" w:rsidRPr="00B86DDE" w:rsidRDefault="008D4409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18,586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4F85" w:rsidRPr="00B86DDE" w14:paraId="3ADF9E87" w14:textId="77777777" w:rsidTr="0059733F">
        <w:trPr>
          <w:trHeight w:val="141"/>
        </w:trPr>
        <w:tc>
          <w:tcPr>
            <w:tcW w:w="3525" w:type="dxa"/>
          </w:tcPr>
          <w:p w14:paraId="0133B329" w14:textId="30A2928A" w:rsidR="00654F85" w:rsidRPr="00B86DDE" w:rsidRDefault="00654F85" w:rsidP="00654F85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135">
              <w:rPr>
                <w:rFonts w:asciiTheme="majorBidi" w:hAnsiTheme="majorBidi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376CD661" w14:textId="72EECEEA" w:rsidR="00654F85" w:rsidRPr="00B86DDE" w:rsidRDefault="00531E86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22,087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656920B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D187A0D" w14:textId="0B4335C3" w:rsidR="00654F85" w:rsidRPr="00B86DDE" w:rsidRDefault="00531E86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6,11</w:t>
            </w:r>
            <w:r w:rsidR="001A62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7F0F0455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7E26393F" w14:textId="34833F9D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</w:t>
            </w:r>
            <w:r w:rsidR="001A62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5" w:type="dxa"/>
            <w:vAlign w:val="bottom"/>
          </w:tcPr>
          <w:p w14:paraId="1B6F1635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FB3AD86" w14:textId="02786BF9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B149EFB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123F0F4" w14:textId="78022176" w:rsidR="00654F85" w:rsidRPr="00B86DDE" w:rsidRDefault="008D4409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sz w:val="28"/>
                <w:szCs w:val="28"/>
              </w:rPr>
              <w:t>26,995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3E82" w:rsidRPr="00B86DDE" w14:paraId="1DF2FF6B" w14:textId="77777777" w:rsidTr="0059733F">
        <w:trPr>
          <w:trHeight w:val="141"/>
        </w:trPr>
        <w:tc>
          <w:tcPr>
            <w:tcW w:w="3525" w:type="dxa"/>
          </w:tcPr>
          <w:p w14:paraId="2FD16B60" w14:textId="7E263EAC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0FC8C" w14:textId="0C7012CD" w:rsidR="00654F85" w:rsidRPr="00B86DDE" w:rsidRDefault="00550E62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354,21</w:t>
            </w:r>
            <w:r w:rsidR="00C67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76B542F3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580B" w14:textId="5C3250A9" w:rsidR="00654F85" w:rsidRPr="00B86DDE" w:rsidRDefault="00550E62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87,14</w:t>
            </w:r>
            <w:r w:rsidR="00C67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13FC69E7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77678" w14:textId="560B0E17" w:rsidR="00654F85" w:rsidRPr="00B86DDE" w:rsidRDefault="0058132F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</w:t>
            </w:r>
            <w:r w:rsidR="00032C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" w:type="dxa"/>
            <w:vAlign w:val="bottom"/>
          </w:tcPr>
          <w:p w14:paraId="6308B23B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A7D10" w14:textId="7C9B7E43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A8CC3C7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F7185" w14:textId="72E23D8E" w:rsidR="00654F85" w:rsidRPr="00B86DDE" w:rsidRDefault="008D4409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54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434,1</w:t>
            </w:r>
            <w:r w:rsidR="00032C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54F85" w:rsidRPr="00B86DDE" w14:paraId="21C89905" w14:textId="77777777" w:rsidTr="0059733F">
        <w:trPr>
          <w:trHeight w:val="141"/>
        </w:trPr>
        <w:tc>
          <w:tcPr>
            <w:tcW w:w="3525" w:type="dxa"/>
            <w:vAlign w:val="center"/>
          </w:tcPr>
          <w:p w14:paraId="0E3D6857" w14:textId="29A53BC7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4D89B7C" w14:textId="71E0C7C5" w:rsidR="00654F85" w:rsidRPr="00B86DDE" w:rsidRDefault="00517E28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  <w:r w:rsidR="006047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,63</w:t>
            </w:r>
            <w:r w:rsidR="00544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" w:type="dxa"/>
          </w:tcPr>
          <w:p w14:paraId="64D1C1A1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DFE38AB" w14:textId="7BA9EE41" w:rsidR="00654F85" w:rsidRPr="00B86DDE" w:rsidRDefault="00A04814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</w:t>
            </w:r>
            <w:r w:rsidR="00544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10" w:type="dxa"/>
          </w:tcPr>
          <w:p w14:paraId="7CD0E9A2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59FF32B" w14:textId="2B76F319" w:rsidR="00654F85" w:rsidRPr="00B86DDE" w:rsidRDefault="00F05E49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D0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440BAA0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244454C" w14:textId="12945D5A" w:rsidR="00654F85" w:rsidRPr="00B86DDE" w:rsidRDefault="003C51C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60233EC9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32C9E7A" w14:textId="1549BEC5" w:rsidR="00654F85" w:rsidRPr="00B86DDE" w:rsidRDefault="00090F0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569,3</w:t>
            </w:r>
            <w:r w:rsidR="00F83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D0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654F85" w:rsidRPr="00B86DDE" w14:paraId="4B1CE7A5" w14:textId="77777777" w:rsidTr="0059733F">
        <w:trPr>
          <w:trHeight w:val="141"/>
        </w:trPr>
        <w:tc>
          <w:tcPr>
            <w:tcW w:w="3525" w:type="dxa"/>
          </w:tcPr>
          <w:p w14:paraId="036609A9" w14:textId="42F319A2" w:rsidR="00654F85" w:rsidRPr="00B86DDE" w:rsidRDefault="00654F85" w:rsidP="00654F8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7C8D3EE8" w14:textId="1E128F48" w:rsidR="00654F85" w:rsidRPr="00B86DDE" w:rsidRDefault="00654F85" w:rsidP="00654F85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1E2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5444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  <w:vAlign w:val="bottom"/>
          </w:tcPr>
          <w:p w14:paraId="51B3320E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29432F4" w14:textId="2C9AAEC2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6A739BBF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702AD7CF" w14:textId="452F0F36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6A60FD8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BBA9DD3" w14:textId="39676714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1455EA6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D4CEC95" w14:textId="6FD3EEDC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1E2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5444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54F85" w:rsidRPr="00B86DDE" w14:paraId="14BC499C" w14:textId="77777777" w:rsidTr="0059733F">
        <w:trPr>
          <w:trHeight w:val="141"/>
        </w:trPr>
        <w:tc>
          <w:tcPr>
            <w:tcW w:w="3525" w:type="dxa"/>
          </w:tcPr>
          <w:p w14:paraId="415DE318" w14:textId="778B90FB" w:rsidR="00654F85" w:rsidRPr="00B86DDE" w:rsidRDefault="00654F85" w:rsidP="00654F85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49DDDD45" w14:textId="1F63A4D5" w:rsidR="00654F85" w:rsidRPr="00B86DDE" w:rsidRDefault="00654F85" w:rsidP="00752E27">
            <w:pPr>
              <w:pBdr>
                <w:bottom w:val="double" w:sz="4" w:space="1" w:color="auto"/>
              </w:pBd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548,2</w:t>
            </w:r>
            <w:r w:rsidR="009E12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4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" w:type="dxa"/>
            <w:vAlign w:val="bottom"/>
          </w:tcPr>
          <w:p w14:paraId="5F7E79D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214AB16" w14:textId="77777777" w:rsidR="00654F85" w:rsidRPr="00B86DDE" w:rsidRDefault="00654F85" w:rsidP="00654F85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3DF42224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9CE8CED" w14:textId="77777777" w:rsidR="00654F85" w:rsidRPr="00B86DDE" w:rsidRDefault="00654F85" w:rsidP="00654F85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640155BC" w14:textId="77777777" w:rsidR="00654F85" w:rsidRPr="00B86DDE" w:rsidRDefault="00654F85" w:rsidP="00654F85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42EDE2" w14:textId="77777777" w:rsidR="00654F85" w:rsidRPr="00B86DDE" w:rsidRDefault="00654F85" w:rsidP="00654F85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7CACAFBE" w14:textId="77777777" w:rsidR="00654F85" w:rsidRPr="00B86DDE" w:rsidRDefault="00654F85" w:rsidP="00654F85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F1885" w14:textId="7CFCD3D5" w:rsidR="00654F85" w:rsidRPr="00B86DDE" w:rsidRDefault="00654F85" w:rsidP="00654F85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569,</w:t>
            </w:r>
            <w:r w:rsidR="00AC7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50C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</w:tr>
      <w:tr w:rsidR="00112437" w:rsidRPr="00B86DDE" w14:paraId="656440AB" w14:textId="77777777" w:rsidTr="00693E82">
        <w:trPr>
          <w:trHeight w:val="141"/>
        </w:trPr>
        <w:tc>
          <w:tcPr>
            <w:tcW w:w="3525" w:type="dxa"/>
          </w:tcPr>
          <w:p w14:paraId="7104D34D" w14:textId="50167AD6" w:rsidR="00112437" w:rsidRPr="00B86DDE" w:rsidRDefault="00112437" w:rsidP="0011243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612B3166" w14:textId="77777777" w:rsidR="00112437" w:rsidRPr="00B86DDE" w:rsidRDefault="00112437" w:rsidP="00112437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5112FCC8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0785F9E" w14:textId="77777777" w:rsidR="00112437" w:rsidRPr="00B86DDE" w:rsidRDefault="00112437" w:rsidP="0011243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04F91DDF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3FBB5F2" w14:textId="77777777" w:rsidR="00112437" w:rsidRPr="00B86DDE" w:rsidRDefault="00112437" w:rsidP="0011243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4A7FFF1F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6B2BEB" w14:textId="0973411B" w:rsidR="00112437" w:rsidRPr="00B86DDE" w:rsidRDefault="00112437" w:rsidP="0011243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980A02D" w14:textId="77777777" w:rsidR="00112437" w:rsidRPr="00B86DDE" w:rsidRDefault="00112437" w:rsidP="0011243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bottom"/>
          </w:tcPr>
          <w:p w14:paraId="668DB4F6" w14:textId="77777777" w:rsidR="00112437" w:rsidRPr="00B86DDE" w:rsidRDefault="00112437" w:rsidP="00112437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2437" w:rsidRPr="00B86DDE" w14:paraId="5FB1C788" w14:textId="77777777" w:rsidTr="00693E82">
        <w:trPr>
          <w:trHeight w:val="141"/>
        </w:trPr>
        <w:tc>
          <w:tcPr>
            <w:tcW w:w="3525" w:type="dxa"/>
          </w:tcPr>
          <w:p w14:paraId="1B49C97D" w14:textId="6FDF58B8" w:rsidR="00112437" w:rsidRPr="00B86DDE" w:rsidRDefault="00112437" w:rsidP="0011243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3" w:type="dxa"/>
          </w:tcPr>
          <w:p w14:paraId="78C3906E" w14:textId="77777777" w:rsidR="00112437" w:rsidRPr="00B86DDE" w:rsidRDefault="00112437" w:rsidP="00112437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0188CBDE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801B985" w14:textId="77777777" w:rsidR="00112437" w:rsidRPr="00B86DDE" w:rsidRDefault="00112437" w:rsidP="0011243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75371428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D0D3D0A" w14:textId="77777777" w:rsidR="00112437" w:rsidRPr="00B86DDE" w:rsidRDefault="00112437" w:rsidP="0011243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5FEB81DF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8E22EA9" w14:textId="665B910A" w:rsidR="00112437" w:rsidRPr="00B86DDE" w:rsidRDefault="00112437" w:rsidP="0011243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82503C1" w14:textId="77777777" w:rsidR="00112437" w:rsidRPr="00B86DDE" w:rsidRDefault="00112437" w:rsidP="0011243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F0DCE57" w14:textId="77777777" w:rsidR="00112437" w:rsidRPr="00B86DDE" w:rsidRDefault="00112437" w:rsidP="00112437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2437" w:rsidRPr="00B86DDE" w14:paraId="498506FF" w14:textId="77777777" w:rsidTr="00693E82">
        <w:trPr>
          <w:trHeight w:val="141"/>
        </w:trPr>
        <w:tc>
          <w:tcPr>
            <w:tcW w:w="3525" w:type="dxa"/>
          </w:tcPr>
          <w:p w14:paraId="001FD27A" w14:textId="0F6A41B3" w:rsidR="00112437" w:rsidRPr="00B86DDE" w:rsidRDefault="00112437" w:rsidP="0011243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3" w:type="dxa"/>
            <w:vAlign w:val="bottom"/>
          </w:tcPr>
          <w:p w14:paraId="5FDA45DF" w14:textId="77777777" w:rsidR="00112437" w:rsidRPr="00B86DDE" w:rsidRDefault="00112437" w:rsidP="00112437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53B754A7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B376E53" w14:textId="77777777" w:rsidR="00112437" w:rsidRPr="00B86DDE" w:rsidRDefault="00112437" w:rsidP="0011243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58902FF5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E8CA09F" w14:textId="77777777" w:rsidR="00112437" w:rsidRPr="00B86DDE" w:rsidRDefault="00112437" w:rsidP="0011243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63FACCB3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78BE02C" w14:textId="7A673A6E" w:rsidR="00112437" w:rsidRPr="00B86DDE" w:rsidRDefault="00112437" w:rsidP="0011243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" w:type="dxa"/>
          </w:tcPr>
          <w:p w14:paraId="3C23B61A" w14:textId="77777777" w:rsidR="00112437" w:rsidRPr="00B86DDE" w:rsidRDefault="00112437" w:rsidP="0011243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14:paraId="410DCD2D" w14:textId="14AD320B" w:rsidR="00112437" w:rsidRPr="00B86DDE" w:rsidRDefault="00112437" w:rsidP="00112437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C7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9,52</w:t>
            </w:r>
            <w:r w:rsidR="00CE7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12437" w:rsidRPr="00B86DDE" w14:paraId="65823250" w14:textId="77777777" w:rsidTr="00693E82">
        <w:trPr>
          <w:trHeight w:val="141"/>
        </w:trPr>
        <w:tc>
          <w:tcPr>
            <w:tcW w:w="3525" w:type="dxa"/>
          </w:tcPr>
          <w:p w14:paraId="371F63D1" w14:textId="4ED1241E" w:rsidR="00112437" w:rsidRPr="00B86DDE" w:rsidRDefault="00112437" w:rsidP="00112437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</w:tcPr>
          <w:p w14:paraId="4A450B16" w14:textId="77777777" w:rsidR="00112437" w:rsidRPr="00B86DDE" w:rsidRDefault="00112437" w:rsidP="00112437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55C733BE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618D750" w14:textId="77777777" w:rsidR="00112437" w:rsidRPr="00B86DDE" w:rsidRDefault="00112437" w:rsidP="0011243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1209095B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FB8B41B" w14:textId="77777777" w:rsidR="00112437" w:rsidRPr="00B86DDE" w:rsidRDefault="00112437" w:rsidP="0011243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6BE27E05" w14:textId="77777777" w:rsidR="00112437" w:rsidRPr="00B86DDE" w:rsidRDefault="00112437" w:rsidP="0011243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097CBA" w14:textId="486372CE" w:rsidR="00112437" w:rsidRPr="00B86DDE" w:rsidRDefault="00112437" w:rsidP="0011243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" w:type="dxa"/>
          </w:tcPr>
          <w:p w14:paraId="6602CF99" w14:textId="77777777" w:rsidR="00112437" w:rsidRPr="00B86DDE" w:rsidRDefault="00112437" w:rsidP="0011243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E30D4E" w14:textId="77E7894A" w:rsidR="00112437" w:rsidRDefault="00112437" w:rsidP="00112437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87,14</w:t>
            </w:r>
            <w:r w:rsidR="00426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30F9D58D" w14:textId="77777777" w:rsidR="007C544A" w:rsidRPr="00B86DDE" w:rsidRDefault="007C544A" w:rsidP="008828A1">
      <w:pPr>
        <w:overflowPunct w:val="0"/>
        <w:autoSpaceDE w:val="0"/>
        <w:autoSpaceDN w:val="0"/>
        <w:adjustRightInd w:val="0"/>
        <w:spacing w:before="120" w:line="240" w:lineRule="auto"/>
        <w:ind w:firstLine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016D2833" w14:textId="77777777" w:rsidR="007C544A" w:rsidRPr="00B86DDE" w:rsidRDefault="007C544A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3A385E03" w14:textId="77777777" w:rsidR="008720D5" w:rsidRDefault="008720D5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137BF5CA" w14:textId="77777777" w:rsidR="00227DBF" w:rsidRPr="00B86DDE" w:rsidRDefault="00227DBF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5"/>
        <w:gridCol w:w="1153"/>
        <w:gridCol w:w="86"/>
        <w:gridCol w:w="983"/>
        <w:gridCol w:w="110"/>
        <w:gridCol w:w="938"/>
        <w:gridCol w:w="85"/>
        <w:gridCol w:w="1008"/>
        <w:gridCol w:w="78"/>
        <w:gridCol w:w="1214"/>
      </w:tblGrid>
      <w:tr w:rsidR="007C544A" w:rsidRPr="00B86DDE" w14:paraId="1E8D828F" w14:textId="77777777">
        <w:trPr>
          <w:trHeight w:val="141"/>
        </w:trPr>
        <w:tc>
          <w:tcPr>
            <w:tcW w:w="3525" w:type="dxa"/>
          </w:tcPr>
          <w:p w14:paraId="7C219DAB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30AAABCC" w14:textId="77777777" w:rsidR="007C544A" w:rsidRPr="00B86DDE" w:rsidRDefault="007C54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544A" w:rsidRPr="00B86DDE" w14:paraId="7C64B3A2" w14:textId="77777777">
        <w:trPr>
          <w:trHeight w:val="141"/>
        </w:trPr>
        <w:tc>
          <w:tcPr>
            <w:tcW w:w="3525" w:type="dxa"/>
          </w:tcPr>
          <w:p w14:paraId="35D66C6F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7E0AB8E9" w14:textId="3307A2EE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A" w:rsidRPr="00B86DDE" w14:paraId="3A36457A" w14:textId="77777777">
        <w:trPr>
          <w:trHeight w:val="1205"/>
        </w:trPr>
        <w:tc>
          <w:tcPr>
            <w:tcW w:w="3525" w:type="dxa"/>
          </w:tcPr>
          <w:p w14:paraId="3E4C4AC2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0FDCC687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</w:t>
            </w:r>
          </w:p>
          <w:p w14:paraId="23B8D88D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  <w:p w14:paraId="055852D9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86EF619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43E3D77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16CD43BA" w14:textId="77777777" w:rsidR="007C544A" w:rsidRPr="00B86DDE" w:rsidRDefault="007C544A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BABEE17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ลดลง)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6DD9D90C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68826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  <w:p w14:paraId="195F18DD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โอนออก)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7049844A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F64F8F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AF7C09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E45819" w:rsidRPr="00B86DDE" w14:paraId="6B188683" w14:textId="77777777">
        <w:trPr>
          <w:trHeight w:val="141"/>
        </w:trPr>
        <w:tc>
          <w:tcPr>
            <w:tcW w:w="3525" w:type="dxa"/>
            <w:vAlign w:val="bottom"/>
          </w:tcPr>
          <w:p w14:paraId="4F143BDA" w14:textId="77777777" w:rsidR="00E45819" w:rsidRPr="00B86DDE" w:rsidRDefault="00E45819" w:rsidP="00E45819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648EE90" w14:textId="77777777" w:rsidR="00E45819" w:rsidRPr="00B86DDE" w:rsidRDefault="00E45819" w:rsidP="00E45819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46F4F862" w14:textId="77777777" w:rsidR="00E45819" w:rsidRPr="00B86DDE" w:rsidRDefault="00E45819" w:rsidP="00E45819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EE99AEC" w14:textId="77777777" w:rsidR="00E45819" w:rsidRPr="00B86DDE" w:rsidRDefault="00E45819" w:rsidP="00E45819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2E928FA" w14:textId="77777777" w:rsidR="00E45819" w:rsidRPr="00B86DDE" w:rsidRDefault="00E45819" w:rsidP="00E45819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D5BF1B" w14:textId="77777777" w:rsidR="00E45819" w:rsidRPr="00B86DDE" w:rsidRDefault="00E45819" w:rsidP="00E45819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5411692A" w14:textId="77777777" w:rsidR="00E45819" w:rsidRPr="00B86DDE" w:rsidRDefault="00E45819" w:rsidP="00E45819">
            <w:pPr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FC61DA" w14:textId="77777777" w:rsidR="00E45819" w:rsidRPr="00B86DDE" w:rsidRDefault="00E45819" w:rsidP="00E45819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8" w:type="dxa"/>
          </w:tcPr>
          <w:p w14:paraId="7F42A9C1" w14:textId="77777777" w:rsidR="00E45819" w:rsidRPr="00B86DDE" w:rsidRDefault="00E45819" w:rsidP="00E45819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B774ED8" w14:textId="77777777" w:rsidR="00E45819" w:rsidRPr="00B86DDE" w:rsidRDefault="00E45819" w:rsidP="00E45819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819" w:rsidRPr="00B86DDE" w14:paraId="6BE198C0" w14:textId="77777777" w:rsidTr="005843BA">
        <w:trPr>
          <w:trHeight w:val="141"/>
        </w:trPr>
        <w:tc>
          <w:tcPr>
            <w:tcW w:w="3525" w:type="dxa"/>
          </w:tcPr>
          <w:p w14:paraId="26ED4BD3" w14:textId="77777777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53" w:type="dxa"/>
            <w:vAlign w:val="bottom"/>
          </w:tcPr>
          <w:p w14:paraId="7882976B" w14:textId="214780ED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260,32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6" w:type="dxa"/>
            <w:vAlign w:val="bottom"/>
          </w:tcPr>
          <w:p w14:paraId="44F7E5CC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5379BBF" w14:textId="5C6C0E64" w:rsidR="00E45819" w:rsidRPr="00B86DDE" w:rsidRDefault="00E45819" w:rsidP="00E45819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147,120</w:t>
            </w:r>
          </w:p>
        </w:tc>
        <w:tc>
          <w:tcPr>
            <w:tcW w:w="110" w:type="dxa"/>
            <w:vAlign w:val="bottom"/>
          </w:tcPr>
          <w:p w14:paraId="715EEA04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1449090" w14:textId="387108CA" w:rsidR="00E45819" w:rsidRPr="00B86DDE" w:rsidRDefault="00E45819" w:rsidP="00E45819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1E6AE0EC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4373D6" w14:textId="636B0DE3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7BF91C4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B47C872" w14:textId="10DB7867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407,44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5819" w:rsidRPr="00B86DDE" w14:paraId="5614660A" w14:textId="77777777" w:rsidTr="003A25E9">
        <w:trPr>
          <w:trHeight w:val="141"/>
        </w:trPr>
        <w:tc>
          <w:tcPr>
            <w:tcW w:w="3525" w:type="dxa"/>
          </w:tcPr>
          <w:p w14:paraId="48ADE7B3" w14:textId="77777777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529E91DF" w14:textId="6D5CB4DC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159,74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6" w:type="dxa"/>
            <w:vAlign w:val="bottom"/>
          </w:tcPr>
          <w:p w14:paraId="284EFBAB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91998EC" w14:textId="2A6BC9C3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660C92B6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0B654F6D" w14:textId="04280314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48A4AD03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08E3091" w14:textId="0E0AC373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9EA1AC5" w14:textId="77777777" w:rsidR="00E45819" w:rsidRPr="00B86DDE" w:rsidRDefault="00E45819" w:rsidP="00E458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511C737" w14:textId="6830CA25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159,74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45819" w:rsidRPr="00B86DDE" w14:paraId="2C1D4AA0" w14:textId="77777777" w:rsidTr="00693E82">
        <w:trPr>
          <w:trHeight w:val="141"/>
        </w:trPr>
        <w:tc>
          <w:tcPr>
            <w:tcW w:w="3525" w:type="dxa"/>
          </w:tcPr>
          <w:p w14:paraId="679B7E66" w14:textId="77777777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534CF70E" w14:textId="5EE57A3C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474,636</w:t>
            </w:r>
          </w:p>
        </w:tc>
        <w:tc>
          <w:tcPr>
            <w:tcW w:w="86" w:type="dxa"/>
            <w:vAlign w:val="bottom"/>
          </w:tcPr>
          <w:p w14:paraId="4AAEB26C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2AFFA703" w14:textId="248F4B48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10" w:type="dxa"/>
            <w:vAlign w:val="bottom"/>
          </w:tcPr>
          <w:p w14:paraId="2CB6E666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FB19564" w14:textId="2847C9D2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(141,201)</w:t>
            </w:r>
          </w:p>
        </w:tc>
        <w:tc>
          <w:tcPr>
            <w:tcW w:w="85" w:type="dxa"/>
            <w:vAlign w:val="bottom"/>
          </w:tcPr>
          <w:p w14:paraId="5ABD2253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4DAB3E1" w14:textId="39E390E6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" w:type="dxa"/>
            <w:vAlign w:val="bottom"/>
          </w:tcPr>
          <w:p w14:paraId="75337D86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3638620" w14:textId="676B048F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334,45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45819" w:rsidRPr="00B86DDE" w14:paraId="6AD89316" w14:textId="77777777" w:rsidTr="00FA3944">
        <w:trPr>
          <w:trHeight w:val="141"/>
        </w:trPr>
        <w:tc>
          <w:tcPr>
            <w:tcW w:w="3525" w:type="dxa"/>
          </w:tcPr>
          <w:p w14:paraId="7AC49D29" w14:textId="77777777" w:rsidR="00E45819" w:rsidRPr="00B86DDE" w:rsidRDefault="00E45819" w:rsidP="00E45819">
            <w:pPr>
              <w:ind w:firstLine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63CE2135" w14:textId="1B5B6B40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86" w:type="dxa"/>
            <w:vAlign w:val="bottom"/>
          </w:tcPr>
          <w:p w14:paraId="75DCDD12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519EE2E" w14:textId="039E8DE7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0" w:type="dxa"/>
            <w:vAlign w:val="bottom"/>
          </w:tcPr>
          <w:p w14:paraId="3ED33141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7155C96" w14:textId="74B68E83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198DB565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C74A16E" w14:textId="1A863AC0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161EC93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34BDA7BB" w14:textId="0F1D7515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7,10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45819" w:rsidRPr="00B86DDE" w14:paraId="440102A9" w14:textId="77777777" w:rsidTr="00FA3944">
        <w:trPr>
          <w:trHeight w:val="141"/>
        </w:trPr>
        <w:tc>
          <w:tcPr>
            <w:tcW w:w="3525" w:type="dxa"/>
          </w:tcPr>
          <w:p w14:paraId="118FB140" w14:textId="77777777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508F9A46" w14:textId="54D8F027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24,682</w:t>
            </w:r>
          </w:p>
        </w:tc>
        <w:tc>
          <w:tcPr>
            <w:tcW w:w="86" w:type="dxa"/>
            <w:vAlign w:val="bottom"/>
          </w:tcPr>
          <w:p w14:paraId="301E47D9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14B71033" w14:textId="2181F08C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10" w:type="dxa"/>
            <w:vAlign w:val="bottom"/>
          </w:tcPr>
          <w:p w14:paraId="4DF52920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1379E18" w14:textId="10F5DF50" w:rsidR="00E45819" w:rsidRPr="00B86DDE" w:rsidRDefault="00E45819" w:rsidP="00E45819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(1,120)</w:t>
            </w:r>
          </w:p>
        </w:tc>
        <w:tc>
          <w:tcPr>
            <w:tcW w:w="85" w:type="dxa"/>
            <w:vAlign w:val="bottom"/>
          </w:tcPr>
          <w:p w14:paraId="5DB8E704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9837EAA" w14:textId="4384B93C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49EFD0C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425EA587" w14:textId="55C2FCFA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23,641</w:t>
            </w:r>
          </w:p>
        </w:tc>
      </w:tr>
      <w:tr w:rsidR="00E45819" w:rsidRPr="00B86DDE" w14:paraId="115B95D7" w14:textId="77777777" w:rsidTr="00FA3944">
        <w:trPr>
          <w:trHeight w:val="141"/>
        </w:trPr>
        <w:tc>
          <w:tcPr>
            <w:tcW w:w="3525" w:type="dxa"/>
          </w:tcPr>
          <w:p w14:paraId="75CFE655" w14:textId="77777777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43C43C05" w14:textId="346FD5EB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19,932</w:t>
            </w:r>
          </w:p>
        </w:tc>
        <w:tc>
          <w:tcPr>
            <w:tcW w:w="86" w:type="dxa"/>
            <w:vAlign w:val="bottom"/>
          </w:tcPr>
          <w:p w14:paraId="5A3F7072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4EC99D14" w14:textId="416E5CB5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5,154</w:t>
            </w:r>
          </w:p>
        </w:tc>
        <w:tc>
          <w:tcPr>
            <w:tcW w:w="110" w:type="dxa"/>
            <w:vAlign w:val="bottom"/>
          </w:tcPr>
          <w:p w14:paraId="279BF60A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53A9515" w14:textId="41E75868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537609FD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26A1410" w14:textId="633760A6" w:rsidR="00E45819" w:rsidRPr="00B86DDE" w:rsidRDefault="00E45819" w:rsidP="00E45819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A908BE4" w14:textId="77777777" w:rsidR="00E45819" w:rsidRPr="00B86DDE" w:rsidRDefault="00E45819" w:rsidP="00E458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4653A130" w14:textId="5E83BC76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25,086</w:t>
            </w:r>
          </w:p>
        </w:tc>
      </w:tr>
      <w:tr w:rsidR="00E45819" w:rsidRPr="00B86DDE" w14:paraId="447C5FDC" w14:textId="77777777" w:rsidTr="00094F10">
        <w:trPr>
          <w:trHeight w:val="141"/>
        </w:trPr>
        <w:tc>
          <w:tcPr>
            <w:tcW w:w="3525" w:type="dxa"/>
          </w:tcPr>
          <w:p w14:paraId="01902610" w14:textId="22895268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210D5D5" w14:textId="7EE1D3E1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1,937</w:t>
            </w:r>
          </w:p>
        </w:tc>
        <w:tc>
          <w:tcPr>
            <w:tcW w:w="86" w:type="dxa"/>
            <w:vAlign w:val="bottom"/>
          </w:tcPr>
          <w:p w14:paraId="2AE811B1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3FB72F4" w14:textId="388A56D9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0075CCF4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4244615A" w14:textId="32AA2E0F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54579E70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660920" w14:textId="67AE38C6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578F3AF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C2938FF" w14:textId="69C4683A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45819" w:rsidRPr="00B86DDE" w14:paraId="7141B2DF" w14:textId="77777777" w:rsidTr="00693E82">
        <w:trPr>
          <w:trHeight w:val="141"/>
        </w:trPr>
        <w:tc>
          <w:tcPr>
            <w:tcW w:w="3525" w:type="dxa"/>
          </w:tcPr>
          <w:p w14:paraId="727650DD" w14:textId="388A80F1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4009153D" w14:textId="4B73642D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948,23</w:t>
            </w:r>
            <w:r w:rsidR="00FB44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" w:type="dxa"/>
            <w:vAlign w:val="bottom"/>
          </w:tcPr>
          <w:p w14:paraId="37808ED1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59F3B09B" w14:textId="07797398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152,921</w:t>
            </w:r>
          </w:p>
        </w:tc>
        <w:tc>
          <w:tcPr>
            <w:tcW w:w="110" w:type="dxa"/>
            <w:vAlign w:val="bottom"/>
          </w:tcPr>
          <w:p w14:paraId="74CB0B7D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2C84AACE" w14:textId="620D97AE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(142,74</w:t>
            </w:r>
            <w:r w:rsidR="00FB44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789965FE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EAB437" w14:textId="6FD1D202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FB44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" w:type="dxa"/>
            <w:vAlign w:val="bottom"/>
          </w:tcPr>
          <w:p w14:paraId="5A106E08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35A10C2" w14:textId="4A82354B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958,99</w:t>
            </w:r>
            <w:r w:rsidR="00FB44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45819" w:rsidRPr="00B86DDE" w14:paraId="2A85DF3A" w14:textId="77777777" w:rsidTr="00E35E77">
        <w:trPr>
          <w:trHeight w:val="141"/>
        </w:trPr>
        <w:tc>
          <w:tcPr>
            <w:tcW w:w="3525" w:type="dxa"/>
          </w:tcPr>
          <w:p w14:paraId="00781166" w14:textId="4286EA0F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153" w:type="dxa"/>
            <w:vAlign w:val="bottom"/>
          </w:tcPr>
          <w:p w14:paraId="19401740" w14:textId="77777777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4AC8B7A2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1139AED7" w14:textId="77777777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6CF515F7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15896D9" w14:textId="77777777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0E9FCEE3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3D09BF4" w14:textId="77777777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14FBB00B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169D45A7" w14:textId="77777777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819" w:rsidRPr="00B86DDE" w14:paraId="0789F5BB" w14:textId="77777777" w:rsidTr="00693E82">
        <w:trPr>
          <w:trHeight w:val="141"/>
        </w:trPr>
        <w:tc>
          <w:tcPr>
            <w:tcW w:w="3525" w:type="dxa"/>
          </w:tcPr>
          <w:p w14:paraId="6CD17974" w14:textId="2F79888C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3B2D389F" w14:textId="33186FD8" w:rsidR="00E45819" w:rsidRPr="00B86DDE" w:rsidRDefault="00422670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 w:rsidRPr="006D045C">
              <w:rPr>
                <w:rFonts w:asciiTheme="majorBidi" w:hAnsiTheme="majorBidi" w:cstheme="majorBidi"/>
                <w:sz w:val="28"/>
                <w:szCs w:val="28"/>
              </w:rPr>
              <w:t>49,21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50E211BD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BCF61AB" w14:textId="7421D72B" w:rsidR="00E45819" w:rsidRPr="00B86DDE" w:rsidRDefault="00422670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D31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2DE2A714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B306874" w14:textId="74A25B2B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B242134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41A937E" w14:textId="1390809A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A992D2E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1670079" w14:textId="5CADFC78" w:rsidR="00E45819" w:rsidRPr="00B86DDE" w:rsidRDefault="0058232F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57,20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5819" w:rsidRPr="00B86DDE" w14:paraId="3168F157" w14:textId="77777777" w:rsidTr="00693E82">
        <w:trPr>
          <w:trHeight w:val="141"/>
        </w:trPr>
        <w:tc>
          <w:tcPr>
            <w:tcW w:w="3525" w:type="dxa"/>
          </w:tcPr>
          <w:p w14:paraId="52A4BD41" w14:textId="6A1F3B44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14FD5AE8" w14:textId="19B6AFB8" w:rsidR="00E45819" w:rsidRPr="00B86DDE" w:rsidRDefault="00422670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303,829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56952629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2E5CF5B" w14:textId="09F2D21B" w:rsidR="00E45819" w:rsidRPr="00B86DDE" w:rsidRDefault="00422670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48,983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3550B571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44D92A7" w14:textId="63081DBF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110,25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" w:type="dxa"/>
            <w:vAlign w:val="bottom"/>
          </w:tcPr>
          <w:p w14:paraId="5F00125E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0CD8A2D" w14:textId="61F563A0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83A94A7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A6575E7" w14:textId="47A0ADF3" w:rsidR="00E45819" w:rsidRPr="00B86DDE" w:rsidRDefault="0058232F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3718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,55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5819" w:rsidRPr="00B86DDE" w14:paraId="37C5DAFB" w14:textId="77777777" w:rsidTr="00D24557">
        <w:trPr>
          <w:trHeight w:val="141"/>
        </w:trPr>
        <w:tc>
          <w:tcPr>
            <w:tcW w:w="3525" w:type="dxa"/>
          </w:tcPr>
          <w:p w14:paraId="21FF68F4" w14:textId="3421637B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5E6A2404" w14:textId="1947CD3A" w:rsidR="00E45819" w:rsidRPr="00B86DDE" w:rsidRDefault="00422670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5,259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28F4A351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4C2A298D" w14:textId="7C6B63BA" w:rsidR="00E45819" w:rsidRPr="00B86DDE" w:rsidRDefault="00422670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0888D8DF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04F4A3E7" w14:textId="42346E7B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84093EF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0780873" w14:textId="707F36BA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7E8E856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7D260CCC" w14:textId="73C92043" w:rsidR="00E45819" w:rsidRPr="00B86DDE" w:rsidRDefault="0058232F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6,18</w:t>
            </w:r>
            <w:r w:rsidR="00237D2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5819" w:rsidRPr="00B86DDE" w14:paraId="4F77C710" w14:textId="77777777" w:rsidTr="00C7066E">
        <w:trPr>
          <w:trHeight w:val="141"/>
        </w:trPr>
        <w:tc>
          <w:tcPr>
            <w:tcW w:w="3525" w:type="dxa"/>
          </w:tcPr>
          <w:p w14:paraId="3C6EA62D" w14:textId="51B2334A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7BE9E1C3" w14:textId="6CDFBC62" w:rsidR="00E45819" w:rsidRPr="00B86DDE" w:rsidRDefault="00422670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20,061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5686F8BD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13015117" w14:textId="40BF7724" w:rsidR="00E45819" w:rsidRPr="00B86DDE" w:rsidRDefault="00422670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2,796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34909E72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B1B5302" w14:textId="7036E964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85" w:type="dxa"/>
            <w:vAlign w:val="bottom"/>
          </w:tcPr>
          <w:p w14:paraId="524C342A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7A1130" w14:textId="1734B146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5F247C9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AB8D2B1" w14:textId="59037823" w:rsidR="00E45819" w:rsidRPr="00B86DDE" w:rsidRDefault="0058232F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21,737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5819" w:rsidRPr="00B86DDE" w14:paraId="24014CDE" w14:textId="77777777" w:rsidTr="00094F10">
        <w:trPr>
          <w:trHeight w:val="141"/>
        </w:trPr>
        <w:tc>
          <w:tcPr>
            <w:tcW w:w="3525" w:type="dxa"/>
          </w:tcPr>
          <w:p w14:paraId="411C86D5" w14:textId="01C60E12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7E6D60EF" w14:textId="63A0DB3D" w:rsidR="00E45819" w:rsidRPr="00B86DDE" w:rsidRDefault="00422670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16,264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452C9C92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B7F6EAB" w14:textId="1FEF0126" w:rsidR="00E45819" w:rsidRPr="00B86DDE" w:rsidRDefault="00422670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1,858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42C589F6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F4A752A" w14:textId="2262DC15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567D9B15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B351C4" w14:textId="45A1DF08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9549D94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E2DF448" w14:textId="1D50B558" w:rsidR="00E45819" w:rsidRPr="00B86DDE" w:rsidRDefault="0058232F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18,122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5819" w:rsidRPr="00B86DDE" w14:paraId="75121DFA" w14:textId="77777777" w:rsidTr="00094F10">
        <w:trPr>
          <w:trHeight w:val="141"/>
        </w:trPr>
        <w:tc>
          <w:tcPr>
            <w:tcW w:w="3525" w:type="dxa"/>
          </w:tcPr>
          <w:p w14:paraId="60EEAAE7" w14:textId="106B067A" w:rsidR="00E45819" w:rsidRPr="00B86DDE" w:rsidRDefault="00E45819" w:rsidP="00E45819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3F1F39FB" w14:textId="2ADB4B8B" w:rsidR="00E45819" w:rsidRPr="00B86DDE" w:rsidRDefault="00422670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FB449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2C0038C3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F8E5DDE" w14:textId="42B8935C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33B3DD00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16320A31" w14:textId="371A9529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85" w:type="dxa"/>
            <w:vAlign w:val="bottom"/>
          </w:tcPr>
          <w:p w14:paraId="18BDAE54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D58CA8" w14:textId="3CB61A85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E81CF16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4F278D3" w14:textId="223BD70B" w:rsidR="00E45819" w:rsidRPr="00B86DDE" w:rsidRDefault="0058232F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sz w:val="28"/>
                <w:szCs w:val="28"/>
              </w:rPr>
              <w:t>1,51</w:t>
            </w:r>
            <w:r w:rsidR="00237D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5819" w:rsidRPr="00B86DDE" w14:paraId="6066759F" w14:textId="77777777" w:rsidTr="00693E82">
        <w:trPr>
          <w:trHeight w:val="141"/>
        </w:trPr>
        <w:tc>
          <w:tcPr>
            <w:tcW w:w="3525" w:type="dxa"/>
          </w:tcPr>
          <w:p w14:paraId="5314EC2A" w14:textId="5ACB0FF7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FA45" w14:textId="2F625338" w:rsidR="00E45819" w:rsidRPr="00B86DDE" w:rsidRDefault="00422670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396,563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0DF2224E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AB9C5" w14:textId="64A230AD" w:rsidR="00E45819" w:rsidRPr="00B86DDE" w:rsidRDefault="00422670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458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62,55</w:t>
            </w:r>
            <w:r w:rsidR="00E705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25556D38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BCF17" w14:textId="58B06739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</w:t>
            </w:r>
            <w:r w:rsidR="00465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85" w:type="dxa"/>
            <w:vAlign w:val="bottom"/>
          </w:tcPr>
          <w:p w14:paraId="4C5485B6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A8795" w14:textId="1593BCF6" w:rsidR="00E45819" w:rsidRPr="00B86DDE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05051A0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80938" w14:textId="0A392100" w:rsidR="00E45819" w:rsidRPr="00B86DDE" w:rsidRDefault="00607CCC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45819" w:rsidRPr="00D77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347,31</w:t>
            </w:r>
            <w:r w:rsidR="00237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45819" w:rsidRPr="00B86DDE" w14:paraId="23009540" w14:textId="77777777" w:rsidTr="00693E82">
        <w:trPr>
          <w:trHeight w:val="141"/>
        </w:trPr>
        <w:tc>
          <w:tcPr>
            <w:tcW w:w="3525" w:type="dxa"/>
            <w:vAlign w:val="center"/>
          </w:tcPr>
          <w:p w14:paraId="55BB398A" w14:textId="2326A018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A9B48BD" w14:textId="4B9F41A4" w:rsidR="00E45819" w:rsidRPr="00B86DDE" w:rsidRDefault="006E2665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551,67</w:t>
            </w:r>
            <w:r w:rsidR="00E705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" w:type="dxa"/>
          </w:tcPr>
          <w:p w14:paraId="024239D4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1B13236" w14:textId="02918EEA" w:rsidR="00E45819" w:rsidRPr="00B86DDE" w:rsidRDefault="00812F27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90,36</w:t>
            </w:r>
            <w:r w:rsidR="007F44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0" w:type="dxa"/>
          </w:tcPr>
          <w:p w14:paraId="45E0244D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2DD70EB" w14:textId="01D6B24A" w:rsidR="00E45819" w:rsidRPr="00B86DDE" w:rsidRDefault="00476E8C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D3C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30,94</w:t>
            </w:r>
            <w:r w:rsidR="00795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441C422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A0E213F" w14:textId="399A5769" w:rsidR="00E45819" w:rsidRPr="00B86DDE" w:rsidRDefault="00476E8C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795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" w:type="dxa"/>
          </w:tcPr>
          <w:p w14:paraId="7B1E4001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28A6990" w14:textId="413C59DF" w:rsidR="00E45819" w:rsidRPr="00B86DDE" w:rsidRDefault="005848CE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611,67</w:t>
            </w:r>
            <w:r w:rsidR="007E3F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E45819" w:rsidRPr="00B86DDE" w14:paraId="56180490" w14:textId="77777777" w:rsidTr="00693E82">
        <w:trPr>
          <w:trHeight w:val="141"/>
        </w:trPr>
        <w:tc>
          <w:tcPr>
            <w:tcW w:w="3525" w:type="dxa"/>
          </w:tcPr>
          <w:p w14:paraId="464FC8FF" w14:textId="1BD87484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7DDEB2B4" w14:textId="7A23A2EF" w:rsidR="00E45819" w:rsidRPr="00B86DDE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4E6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E705B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  <w:vAlign w:val="bottom"/>
          </w:tcPr>
          <w:p w14:paraId="637A9BF3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1BD9D27" w14:textId="62E00207" w:rsidR="00E45819" w:rsidRPr="00B86DDE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1242E63E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B87A2C7" w14:textId="46BAB2F7" w:rsidR="00E45819" w:rsidRPr="00B86DDE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0D7C865C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D3B37A2" w14:textId="46DCF393" w:rsidR="00E45819" w:rsidRPr="00B86DDE" w:rsidRDefault="00E45819" w:rsidP="00F716E9">
            <w:pPr>
              <w:tabs>
                <w:tab w:val="clear" w:pos="907"/>
                <w:tab w:val="decimal" w:pos="591"/>
                <w:tab w:val="left" w:pos="771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</w:t>
            </w:r>
            <w:r w:rsidR="00795A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vAlign w:val="bottom"/>
          </w:tcPr>
          <w:p w14:paraId="63D2353D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2515AE0" w14:textId="0E1968B5" w:rsidR="00E45819" w:rsidRPr="00B86DDE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5819" w:rsidRPr="00B86DDE" w14:paraId="7F95960F" w14:textId="77777777" w:rsidTr="00693E82">
        <w:trPr>
          <w:trHeight w:val="141"/>
        </w:trPr>
        <w:tc>
          <w:tcPr>
            <w:tcW w:w="3525" w:type="dxa"/>
          </w:tcPr>
          <w:p w14:paraId="712892AA" w14:textId="44ECBBB8" w:rsidR="00E45819" w:rsidRPr="00B86DDE" w:rsidRDefault="00E45819" w:rsidP="00E4581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7A4B" w14:textId="20BBF4EE" w:rsidR="00E45819" w:rsidRPr="009504E6" w:rsidRDefault="00E45819" w:rsidP="00E45819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552,25</w:t>
            </w:r>
            <w:r w:rsidR="00191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" w:type="dxa"/>
            <w:vAlign w:val="bottom"/>
          </w:tcPr>
          <w:p w14:paraId="675376DF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8042ADF" w14:textId="77777777" w:rsidR="00E45819" w:rsidRDefault="00E45819" w:rsidP="00E4581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2ED6908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08E31E58" w14:textId="77777777" w:rsidR="00E45819" w:rsidRDefault="00E45819" w:rsidP="00E4581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0C0FBF8F" w14:textId="77777777" w:rsidR="00E45819" w:rsidRPr="00B86DDE" w:rsidRDefault="00E45819" w:rsidP="00E4581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347D28" w14:textId="77777777" w:rsidR="00E45819" w:rsidRDefault="00E45819" w:rsidP="00E4581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1FB247D1" w14:textId="77777777" w:rsidR="00E45819" w:rsidRPr="00B86DDE" w:rsidRDefault="00E45819" w:rsidP="00E4581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9E011" w14:textId="5A10F792" w:rsidR="00E45819" w:rsidRDefault="00E45819" w:rsidP="00E45819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611,67</w:t>
            </w:r>
            <w:r w:rsidR="00E877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38ED4BB8" w14:textId="77777777" w:rsidR="00141E3A" w:rsidRPr="00B86DDE" w:rsidRDefault="00141E3A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5FAE6A1D" w14:textId="77777777" w:rsidR="00141E3A" w:rsidRPr="00B86DDE" w:rsidRDefault="00141E3A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79D9A2F2" w14:textId="77777777" w:rsidR="00141E3A" w:rsidRPr="00B86DDE" w:rsidRDefault="00141E3A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02D11357" w14:textId="77777777" w:rsidR="00141E3A" w:rsidRPr="00B86DDE" w:rsidRDefault="00141E3A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05641743" w14:textId="77777777" w:rsidR="00141E3A" w:rsidRPr="00B86DDE" w:rsidRDefault="00141E3A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3A6EC92C" w14:textId="77777777" w:rsidR="008003DE" w:rsidRPr="00B86DDE" w:rsidRDefault="008003DE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1BB1DFBD" w14:textId="77777777" w:rsidR="00141E3A" w:rsidRPr="00B86DDE" w:rsidRDefault="00141E3A" w:rsidP="00141E3A">
      <w:pPr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5"/>
        <w:gridCol w:w="1153"/>
        <w:gridCol w:w="86"/>
        <w:gridCol w:w="983"/>
        <w:gridCol w:w="110"/>
        <w:gridCol w:w="938"/>
        <w:gridCol w:w="85"/>
        <w:gridCol w:w="1008"/>
        <w:gridCol w:w="78"/>
        <w:gridCol w:w="1214"/>
      </w:tblGrid>
      <w:tr w:rsidR="007C544A" w:rsidRPr="00B86DDE" w14:paraId="32B70B25" w14:textId="77777777">
        <w:trPr>
          <w:trHeight w:val="141"/>
        </w:trPr>
        <w:tc>
          <w:tcPr>
            <w:tcW w:w="3525" w:type="dxa"/>
          </w:tcPr>
          <w:p w14:paraId="72A33350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79F47846" w14:textId="77777777" w:rsidR="007C544A" w:rsidRPr="00B86DDE" w:rsidRDefault="007C54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544A" w:rsidRPr="00B86DDE" w14:paraId="69B7C544" w14:textId="77777777">
        <w:trPr>
          <w:trHeight w:val="141"/>
        </w:trPr>
        <w:tc>
          <w:tcPr>
            <w:tcW w:w="3525" w:type="dxa"/>
          </w:tcPr>
          <w:p w14:paraId="33334BB4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5" w:type="dxa"/>
            <w:gridSpan w:val="9"/>
          </w:tcPr>
          <w:p w14:paraId="51EC1A3F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A" w:rsidRPr="00B86DDE" w14:paraId="68A8C85D" w14:textId="77777777">
        <w:trPr>
          <w:trHeight w:val="1205"/>
        </w:trPr>
        <w:tc>
          <w:tcPr>
            <w:tcW w:w="3525" w:type="dxa"/>
          </w:tcPr>
          <w:p w14:paraId="4A17AE80" w14:textId="77777777" w:rsidR="007C544A" w:rsidRPr="00B86DDE" w:rsidRDefault="007C544A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098E347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</w:t>
            </w:r>
          </w:p>
          <w:p w14:paraId="2F7EF25A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  <w:p w14:paraId="3424209E" w14:textId="0811386F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9041088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5BFB280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4D3B0FE6" w14:textId="77777777" w:rsidR="007C544A" w:rsidRPr="00B86DDE" w:rsidRDefault="007C544A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6DDDBA5A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ลดลง)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6E42F9B1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71E3D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  <w:p w14:paraId="1E3DFE7B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โอนออก)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B586C94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1A4A56F0" w14:textId="77777777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30F6019E" w14:textId="22F26749" w:rsidR="007C544A" w:rsidRPr="00B86DDE" w:rsidRDefault="007C54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E16A53" w:rsidRPr="00B86DDE" w14:paraId="7EF1E9B2" w14:textId="77777777">
        <w:trPr>
          <w:trHeight w:val="141"/>
        </w:trPr>
        <w:tc>
          <w:tcPr>
            <w:tcW w:w="3525" w:type="dxa"/>
            <w:vAlign w:val="bottom"/>
          </w:tcPr>
          <w:p w14:paraId="2E1B79F1" w14:textId="77777777" w:rsidR="00E16A53" w:rsidRPr="00B86DDE" w:rsidRDefault="00E16A53" w:rsidP="00E16A53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F21EA70" w14:textId="77777777" w:rsidR="00E16A53" w:rsidRPr="00B86DDE" w:rsidRDefault="00E16A53" w:rsidP="00E16A53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032BCD5E" w14:textId="77777777" w:rsidR="00E16A53" w:rsidRPr="00B86DDE" w:rsidRDefault="00E16A53" w:rsidP="00E16A53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2723A3B" w14:textId="77777777" w:rsidR="00E16A53" w:rsidRPr="00B86DDE" w:rsidRDefault="00E16A53" w:rsidP="00E16A53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330D449" w14:textId="77777777" w:rsidR="00E16A53" w:rsidRPr="00B86DDE" w:rsidRDefault="00E16A53" w:rsidP="00E16A53">
            <w:pPr>
              <w:ind w:lef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34CBFBF" w14:textId="77777777" w:rsidR="00E16A53" w:rsidRPr="00B86DDE" w:rsidRDefault="00E16A53" w:rsidP="00E16A53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6264EA4F" w14:textId="77777777" w:rsidR="00E16A53" w:rsidRPr="00B86DDE" w:rsidRDefault="00E16A53" w:rsidP="00E16A53">
            <w:pPr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47DD681" w14:textId="77777777" w:rsidR="00E16A53" w:rsidRPr="00B86DDE" w:rsidRDefault="00E16A53" w:rsidP="00E16A53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8" w:type="dxa"/>
          </w:tcPr>
          <w:p w14:paraId="7A9AEBBA" w14:textId="77777777" w:rsidR="00E16A53" w:rsidRPr="00B86DDE" w:rsidRDefault="00E16A53" w:rsidP="00E16A53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45228BF" w14:textId="77777777" w:rsidR="00E16A53" w:rsidRPr="00B86DDE" w:rsidRDefault="00E16A53" w:rsidP="00E16A53">
            <w:pPr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A53" w:rsidRPr="00B86DDE" w14:paraId="5327CAF5" w14:textId="77777777" w:rsidTr="00693E82">
        <w:trPr>
          <w:trHeight w:val="141"/>
        </w:trPr>
        <w:tc>
          <w:tcPr>
            <w:tcW w:w="3525" w:type="dxa"/>
          </w:tcPr>
          <w:p w14:paraId="219F485A" w14:textId="77777777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53" w:type="dxa"/>
            <w:vAlign w:val="bottom"/>
          </w:tcPr>
          <w:p w14:paraId="76A773BE" w14:textId="4D9114C3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260,32</w:t>
            </w:r>
            <w:r w:rsidR="000140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86" w:type="dxa"/>
            <w:vAlign w:val="bottom"/>
          </w:tcPr>
          <w:p w14:paraId="11103211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55D7B56" w14:textId="1A791582" w:rsidR="00E16A53" w:rsidRPr="00B86DDE" w:rsidRDefault="00E16A53" w:rsidP="00E16A53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5E515ED1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2AF6A30" w14:textId="323AD7CC" w:rsidR="00E16A53" w:rsidRPr="00B86DDE" w:rsidRDefault="00E16A53" w:rsidP="00E16A53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4E89B3B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3C04C20" w14:textId="16757019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3351687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6AE2E02" w14:textId="27CDB71E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260,32</w:t>
            </w:r>
            <w:r w:rsidR="0001408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16A53" w:rsidRPr="00B86DDE" w14:paraId="5F4101C0" w14:textId="77777777" w:rsidTr="00693E82">
        <w:trPr>
          <w:trHeight w:val="141"/>
        </w:trPr>
        <w:tc>
          <w:tcPr>
            <w:tcW w:w="3525" w:type="dxa"/>
          </w:tcPr>
          <w:p w14:paraId="38A1F6BD" w14:textId="77777777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3883936B" w14:textId="5D0FC493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159,74</w:t>
            </w:r>
            <w:r w:rsidR="00F628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6" w:type="dxa"/>
            <w:vAlign w:val="bottom"/>
          </w:tcPr>
          <w:p w14:paraId="2ABB32C9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A98045C" w14:textId="2198A182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64EC383A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5535FE1B" w14:textId="7778B6F0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13624760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C58E120" w14:textId="6D0F16A9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8C16BC2" w14:textId="77777777" w:rsidR="00E16A53" w:rsidRPr="00B86DDE" w:rsidRDefault="00E16A53" w:rsidP="00E16A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F4FB0DD" w14:textId="18D773AF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159,74</w:t>
            </w:r>
            <w:r w:rsidR="00F628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16A53" w:rsidRPr="00B86DDE" w14:paraId="2C743E36" w14:textId="77777777" w:rsidTr="00693E82">
        <w:trPr>
          <w:trHeight w:val="141"/>
        </w:trPr>
        <w:tc>
          <w:tcPr>
            <w:tcW w:w="3525" w:type="dxa"/>
          </w:tcPr>
          <w:p w14:paraId="5BECF924" w14:textId="77777777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2D1EC47A" w14:textId="58B7985F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374,000</w:t>
            </w:r>
          </w:p>
        </w:tc>
        <w:tc>
          <w:tcPr>
            <w:tcW w:w="86" w:type="dxa"/>
            <w:vAlign w:val="bottom"/>
          </w:tcPr>
          <w:p w14:paraId="1064537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3E2B938" w14:textId="165D5E17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104,386</w:t>
            </w:r>
          </w:p>
        </w:tc>
        <w:tc>
          <w:tcPr>
            <w:tcW w:w="110" w:type="dxa"/>
            <w:vAlign w:val="bottom"/>
          </w:tcPr>
          <w:p w14:paraId="5BE89400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0482AB2E" w14:textId="16EF4936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(3,750)</w:t>
            </w:r>
          </w:p>
        </w:tc>
        <w:tc>
          <w:tcPr>
            <w:tcW w:w="85" w:type="dxa"/>
            <w:vAlign w:val="bottom"/>
          </w:tcPr>
          <w:p w14:paraId="23EDBBC2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248D638" w14:textId="74D86093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6F4F0CE4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6AE6C0E" w14:textId="2BFDDDF1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474,636</w:t>
            </w:r>
          </w:p>
        </w:tc>
      </w:tr>
      <w:tr w:rsidR="00E16A53" w:rsidRPr="00B86DDE" w14:paraId="3CD51407" w14:textId="77777777" w:rsidTr="00693E82">
        <w:trPr>
          <w:trHeight w:val="141"/>
        </w:trPr>
        <w:tc>
          <w:tcPr>
            <w:tcW w:w="3525" w:type="dxa"/>
          </w:tcPr>
          <w:p w14:paraId="02837164" w14:textId="77777777" w:rsidR="00E16A53" w:rsidRPr="00B86DDE" w:rsidRDefault="00E16A53" w:rsidP="00E16A53">
            <w:pPr>
              <w:ind w:firstLine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07A1BFA8" w14:textId="6AED4340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6,641</w:t>
            </w:r>
          </w:p>
        </w:tc>
        <w:tc>
          <w:tcPr>
            <w:tcW w:w="86" w:type="dxa"/>
            <w:vAlign w:val="bottom"/>
          </w:tcPr>
          <w:p w14:paraId="6342379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E5BAF74" w14:textId="4D5E8149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E37B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0" w:type="dxa"/>
            <w:vAlign w:val="bottom"/>
          </w:tcPr>
          <w:p w14:paraId="1E66DF9E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B9D6838" w14:textId="65952B4E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10B4128D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7385568" w14:textId="26AB4846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7315ABC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3B72C3FA" w14:textId="06B73DD9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</w:t>
            </w:r>
            <w:r w:rsidR="005E37BA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E16A53" w:rsidRPr="00B86DDE" w14:paraId="488C5212" w14:textId="77777777" w:rsidTr="00693E82">
        <w:trPr>
          <w:trHeight w:val="141"/>
        </w:trPr>
        <w:tc>
          <w:tcPr>
            <w:tcW w:w="3525" w:type="dxa"/>
          </w:tcPr>
          <w:p w14:paraId="556E31F3" w14:textId="77777777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7F7F1635" w14:textId="427F29A5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21,713</w:t>
            </w:r>
          </w:p>
        </w:tc>
        <w:tc>
          <w:tcPr>
            <w:tcW w:w="86" w:type="dxa"/>
            <w:vAlign w:val="bottom"/>
          </w:tcPr>
          <w:p w14:paraId="4983F4C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6524424" w14:textId="236D75B6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  <w:tc>
          <w:tcPr>
            <w:tcW w:w="110" w:type="dxa"/>
            <w:vAlign w:val="bottom"/>
          </w:tcPr>
          <w:p w14:paraId="7D0D0EB6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8FA630F" w14:textId="394987A2" w:rsidR="00E16A53" w:rsidRPr="00B86DDE" w:rsidRDefault="00E16A53" w:rsidP="00E16A53">
            <w:pPr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85" w:type="dxa"/>
            <w:vAlign w:val="bottom"/>
          </w:tcPr>
          <w:p w14:paraId="38B73BE6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881AD5C" w14:textId="54E51463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1E49536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493D1CF2" w14:textId="734BFF31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24,682</w:t>
            </w:r>
          </w:p>
        </w:tc>
      </w:tr>
      <w:tr w:rsidR="00E16A53" w:rsidRPr="00B86DDE" w14:paraId="4C38D846" w14:textId="77777777" w:rsidTr="00693E82">
        <w:trPr>
          <w:trHeight w:val="141"/>
        </w:trPr>
        <w:tc>
          <w:tcPr>
            <w:tcW w:w="3525" w:type="dxa"/>
          </w:tcPr>
          <w:p w14:paraId="4A35546E" w14:textId="77777777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7AF4DC45" w14:textId="7D414D2F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19,932</w:t>
            </w:r>
          </w:p>
        </w:tc>
        <w:tc>
          <w:tcPr>
            <w:tcW w:w="86" w:type="dxa"/>
            <w:vAlign w:val="bottom"/>
          </w:tcPr>
          <w:p w14:paraId="1EB33AE1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CE68E4C" w14:textId="4D3AEFBF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13EDDB2B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6FDC721" w14:textId="690C4CF9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70CD13E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68179BC" w14:textId="17F1DD74" w:rsidR="00E16A53" w:rsidRPr="00B86DDE" w:rsidRDefault="00E16A53" w:rsidP="00E16A5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027DBAB" w14:textId="77777777" w:rsidR="00E16A53" w:rsidRPr="00B86DDE" w:rsidRDefault="00E16A53" w:rsidP="00E16A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0422F5B5" w14:textId="34C95B52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19,932</w:t>
            </w:r>
          </w:p>
        </w:tc>
      </w:tr>
      <w:tr w:rsidR="00E16A53" w:rsidRPr="00B86DDE" w14:paraId="57F0D802" w14:textId="77777777" w:rsidTr="00693E82">
        <w:trPr>
          <w:trHeight w:val="141"/>
        </w:trPr>
        <w:tc>
          <w:tcPr>
            <w:tcW w:w="3525" w:type="dxa"/>
          </w:tcPr>
          <w:p w14:paraId="3BCDE61F" w14:textId="2C9249BE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502144B" w14:textId="0323BBC5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1,937</w:t>
            </w:r>
          </w:p>
        </w:tc>
        <w:tc>
          <w:tcPr>
            <w:tcW w:w="86" w:type="dxa"/>
            <w:vAlign w:val="bottom"/>
          </w:tcPr>
          <w:p w14:paraId="1BD163B4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4AEABDCB" w14:textId="0CE71B75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2A7FE093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6D73A5A" w14:textId="19151566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09E64519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1F57E9C" w14:textId="58E2B5DF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2071F29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06431E5F" w14:textId="0C681614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1,937</w:t>
            </w:r>
          </w:p>
        </w:tc>
      </w:tr>
      <w:tr w:rsidR="00E16A53" w:rsidRPr="00B86DDE" w14:paraId="3A1E05A1" w14:textId="77777777" w:rsidTr="00812398">
        <w:trPr>
          <w:trHeight w:val="141"/>
        </w:trPr>
        <w:tc>
          <w:tcPr>
            <w:tcW w:w="3525" w:type="dxa"/>
          </w:tcPr>
          <w:p w14:paraId="4D9BB917" w14:textId="4204346E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88490" w14:textId="464FABE3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844,29</w:t>
            </w:r>
            <w:r w:rsidR="00191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" w:type="dxa"/>
            <w:vAlign w:val="bottom"/>
          </w:tcPr>
          <w:p w14:paraId="49A28704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28435" w14:textId="5BDC0BA4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107,77</w:t>
            </w:r>
            <w:r w:rsidR="004A5A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0" w:type="dxa"/>
            <w:vAlign w:val="bottom"/>
          </w:tcPr>
          <w:p w14:paraId="7636EAB3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6C233" w14:textId="494CA162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(3,829)</w:t>
            </w:r>
          </w:p>
        </w:tc>
        <w:tc>
          <w:tcPr>
            <w:tcW w:w="85" w:type="dxa"/>
            <w:vAlign w:val="bottom"/>
          </w:tcPr>
          <w:p w14:paraId="50E4EB0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956D6" w14:textId="1BD81A86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C255424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C16C" w14:textId="5328241B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948,23</w:t>
            </w:r>
            <w:r w:rsidR="004A5A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E16A53" w:rsidRPr="00B86DDE" w14:paraId="03CB6FA6" w14:textId="77777777" w:rsidTr="00812398">
        <w:trPr>
          <w:trHeight w:val="141"/>
        </w:trPr>
        <w:tc>
          <w:tcPr>
            <w:tcW w:w="3525" w:type="dxa"/>
          </w:tcPr>
          <w:p w14:paraId="2CCAD093" w14:textId="35749A26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BB05E22" w14:textId="77777777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38182A2D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216C283" w14:textId="77777777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0E30DDFB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03C0971E" w14:textId="77777777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0E71FE7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3BE748" w14:textId="77777777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03249D03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EA82620" w14:textId="77777777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A53" w:rsidRPr="00B86DDE" w14:paraId="1B3B30C9" w14:textId="77777777" w:rsidTr="00693E82">
        <w:trPr>
          <w:trHeight w:val="141"/>
        </w:trPr>
        <w:tc>
          <w:tcPr>
            <w:tcW w:w="3525" w:type="dxa"/>
          </w:tcPr>
          <w:p w14:paraId="2E86EB81" w14:textId="1B125DF6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53" w:type="dxa"/>
            <w:vAlign w:val="bottom"/>
          </w:tcPr>
          <w:p w14:paraId="0905702F" w14:textId="4F9B3AB0" w:rsidR="00E16A53" w:rsidRPr="00B86DDE" w:rsidRDefault="00CA6D0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41,22</w:t>
            </w:r>
            <w:r w:rsidR="005B7D4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30AD7705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9BBBA49" w14:textId="3C6486E7" w:rsidR="00E16A53" w:rsidRPr="00B86DDE" w:rsidRDefault="00DD7940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7,988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01E6303B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6D4F343" w14:textId="1B4B0047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62855B82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114790C" w14:textId="275662F6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79748DA2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076A7C9C" w14:textId="6810D3CF" w:rsidR="00E16A53" w:rsidRPr="00B86DDE" w:rsidRDefault="008E3004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49,21</w:t>
            </w:r>
            <w:r w:rsidR="00CF04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6A53" w:rsidRPr="00B86DDE" w14:paraId="26F6EF47" w14:textId="77777777" w:rsidTr="00693E82">
        <w:trPr>
          <w:trHeight w:val="141"/>
        </w:trPr>
        <w:tc>
          <w:tcPr>
            <w:tcW w:w="3525" w:type="dxa"/>
          </w:tcPr>
          <w:p w14:paraId="48CB46C4" w14:textId="3B6AB794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53" w:type="dxa"/>
            <w:vAlign w:val="bottom"/>
          </w:tcPr>
          <w:p w14:paraId="3966AC70" w14:textId="58C08587" w:rsidR="00E16A53" w:rsidRPr="00B86DDE" w:rsidRDefault="00CA6D0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245,170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32F2195C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CC39BA4" w14:textId="2301743F" w:rsidR="00E16A53" w:rsidRPr="00B86DDE" w:rsidRDefault="00DD7940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62,389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4736A56A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674AE40" w14:textId="19D38EA9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85" w:type="dxa"/>
            <w:vAlign w:val="bottom"/>
          </w:tcPr>
          <w:p w14:paraId="154D7F74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1F5371" w14:textId="26010112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21D0E8C6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67EBBC9" w14:textId="67B7D47D" w:rsidR="00E16A53" w:rsidRPr="00B86DDE" w:rsidRDefault="00484A7C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303,829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6A53" w:rsidRPr="00B86DDE" w14:paraId="401EB686" w14:textId="77777777" w:rsidTr="00693E82">
        <w:trPr>
          <w:trHeight w:val="141"/>
        </w:trPr>
        <w:tc>
          <w:tcPr>
            <w:tcW w:w="3525" w:type="dxa"/>
          </w:tcPr>
          <w:p w14:paraId="6A4647CA" w14:textId="7B25D218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53" w:type="dxa"/>
            <w:vAlign w:val="bottom"/>
          </w:tcPr>
          <w:p w14:paraId="253CF7C9" w14:textId="441C142C" w:rsidR="00E16A53" w:rsidRPr="00B86DDE" w:rsidRDefault="00CA6D0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4,21</w:t>
            </w:r>
            <w:r w:rsidR="005B7D4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2EFAA6F9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0E466D6" w14:textId="6A3A24E3" w:rsidR="00E16A53" w:rsidRPr="00B86DDE" w:rsidRDefault="00DD7940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="00045C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354A0B6A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4A4BC05" w14:textId="017FEE81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6ECDF5D6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E5D13D7" w14:textId="23ED7E44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3CF1E1D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BC2ED84" w14:textId="791C7732" w:rsidR="00E16A53" w:rsidRPr="00B86DDE" w:rsidRDefault="00484A7C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5,259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6A53" w:rsidRPr="00B86DDE" w14:paraId="35ECD89B" w14:textId="77777777" w:rsidTr="00693E82">
        <w:trPr>
          <w:trHeight w:val="141"/>
        </w:trPr>
        <w:tc>
          <w:tcPr>
            <w:tcW w:w="3525" w:type="dxa"/>
          </w:tcPr>
          <w:p w14:paraId="754CF6C9" w14:textId="48A69735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3" w:type="dxa"/>
            <w:vAlign w:val="bottom"/>
          </w:tcPr>
          <w:p w14:paraId="24A4817F" w14:textId="25D0CC83" w:rsidR="00E16A53" w:rsidRPr="00B86DDE" w:rsidRDefault="00CA6D0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16,36</w:t>
            </w:r>
            <w:r w:rsidR="00045C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56089E02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23A28766" w14:textId="4F5FBAAE" w:rsidR="00E16A53" w:rsidRPr="00B86DDE" w:rsidRDefault="00DD7940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3,77</w:t>
            </w:r>
            <w:r w:rsidR="00045C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2D311146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E706D44" w14:textId="0714E248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45C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" w:type="dxa"/>
            <w:vAlign w:val="bottom"/>
          </w:tcPr>
          <w:p w14:paraId="4A1CA471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7DD5B9E" w14:textId="4BD96913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2108AB4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1FA5C7C0" w14:textId="5D058478" w:rsidR="00E16A53" w:rsidRPr="00B86DDE" w:rsidRDefault="00484A7C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20,061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6A53" w:rsidRPr="00B86DDE" w14:paraId="3704ADEC" w14:textId="77777777" w:rsidTr="00693E82">
        <w:trPr>
          <w:trHeight w:val="141"/>
        </w:trPr>
        <w:tc>
          <w:tcPr>
            <w:tcW w:w="3525" w:type="dxa"/>
          </w:tcPr>
          <w:p w14:paraId="5A3E9390" w14:textId="4B994C05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2DAFF2AD" w14:textId="63784C46" w:rsidR="00E16A53" w:rsidRPr="00B86DDE" w:rsidRDefault="00CA6D0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13,689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51FD97E2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08B8AC6B" w14:textId="65E621B0" w:rsidR="00E16A53" w:rsidRPr="00B86DDE" w:rsidRDefault="00DD7940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2,575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2FBB4D41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F8F7BEC" w14:textId="1715C994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7E91E73F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E6145E9" w14:textId="39E2ED23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34C3D662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804462A" w14:textId="20F3D648" w:rsidR="00E16A53" w:rsidRPr="00B86DDE" w:rsidRDefault="00484A7C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16,264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6A53" w:rsidRPr="00B86DDE" w14:paraId="372117BB" w14:textId="77777777" w:rsidTr="00693E82">
        <w:trPr>
          <w:trHeight w:val="141"/>
        </w:trPr>
        <w:tc>
          <w:tcPr>
            <w:tcW w:w="3525" w:type="dxa"/>
          </w:tcPr>
          <w:p w14:paraId="49910974" w14:textId="1802FD78" w:rsidR="00E16A53" w:rsidRPr="00B86DDE" w:rsidRDefault="00E16A53" w:rsidP="00E16A53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ยานพาหนะสำหรับโครงการ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C24955C" w14:textId="120087B6" w:rsidR="00E16A53" w:rsidRPr="00B86DDE" w:rsidRDefault="00CA6D0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D735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0282CBAF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ECCA335" w14:textId="52BC38A7" w:rsidR="00E16A53" w:rsidRPr="00B86DDE" w:rsidRDefault="00DD7940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3B9E0FA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39CB8410" w14:textId="6FB8F282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4F96201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5A2118" w14:textId="253C576B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15B47089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64DF0F1" w14:textId="2A3204AC" w:rsidR="00E16A53" w:rsidRPr="00B86DDE" w:rsidRDefault="00484A7C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D735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6A53" w:rsidRPr="00B86DDE" w14:paraId="4562ED5E" w14:textId="77777777" w:rsidTr="00693E82">
        <w:trPr>
          <w:trHeight w:val="141"/>
        </w:trPr>
        <w:tc>
          <w:tcPr>
            <w:tcW w:w="3525" w:type="dxa"/>
          </w:tcPr>
          <w:p w14:paraId="0B983408" w14:textId="188490D6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0DB3D" w14:textId="3BB081A1" w:rsidR="00E16A53" w:rsidRPr="00B86DDE" w:rsidRDefault="00CA6D0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322,58</w:t>
            </w:r>
            <w:r w:rsidR="00D73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dxa"/>
            <w:vAlign w:val="bottom"/>
          </w:tcPr>
          <w:p w14:paraId="46B7A62D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EDF39" w14:textId="4BB85416" w:rsidR="00E16A53" w:rsidRPr="00B86DDE" w:rsidRDefault="00DD7940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77,786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4E763D23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440BB" w14:textId="60F21DA0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</w:t>
            </w:r>
            <w:r w:rsidR="00D73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" w:type="dxa"/>
            <w:vAlign w:val="bottom"/>
          </w:tcPr>
          <w:p w14:paraId="090417AF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D4E91" w14:textId="0F0A7104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028C0126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4B4A5" w14:textId="5AED4826" w:rsidR="00E16A53" w:rsidRPr="00B86DDE" w:rsidRDefault="003E1FCD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16A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396,563</w:t>
            </w:r>
            <w:r w:rsidR="00C876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93E82" w:rsidRPr="00B86DDE" w14:paraId="5AAF128B" w14:textId="77777777" w:rsidTr="00693E82">
        <w:trPr>
          <w:trHeight w:val="141"/>
        </w:trPr>
        <w:tc>
          <w:tcPr>
            <w:tcW w:w="3525" w:type="dxa"/>
            <w:vAlign w:val="center"/>
          </w:tcPr>
          <w:p w14:paraId="7F390E4E" w14:textId="2A930AF6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4AE6BA66" w14:textId="492933F7" w:rsidR="00E16A53" w:rsidRPr="00B86DDE" w:rsidRDefault="00DD17FE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521,7</w:t>
            </w:r>
            <w:r w:rsidR="00D73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86" w:type="dxa"/>
          </w:tcPr>
          <w:p w14:paraId="1089C2D5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042ED0" w14:textId="4E752B09" w:rsidR="00E16A53" w:rsidRPr="00B86DDE" w:rsidRDefault="00B71BA5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29,98</w:t>
            </w:r>
            <w:r w:rsidR="00D73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0" w:type="dxa"/>
          </w:tcPr>
          <w:p w14:paraId="0B84955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861F1C9" w14:textId="3A894DD8" w:rsidR="00E16A53" w:rsidRPr="00B86DDE" w:rsidRDefault="00076120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D73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60859B49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0A335B0" w14:textId="2EE64F40" w:rsidR="00E16A53" w:rsidRPr="00B86DDE" w:rsidRDefault="008D6A2E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104F3F36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B38BCC8" w14:textId="776B43EE" w:rsidR="00E16A53" w:rsidRPr="00B86DDE" w:rsidRDefault="007D6A3E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551,67</w:t>
            </w:r>
            <w:r w:rsidR="00D73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16A53" w:rsidRPr="00B86DDE" w14:paraId="77531995" w14:textId="77777777" w:rsidTr="00693E82">
        <w:trPr>
          <w:trHeight w:val="141"/>
        </w:trPr>
        <w:tc>
          <w:tcPr>
            <w:tcW w:w="3525" w:type="dxa"/>
          </w:tcPr>
          <w:p w14:paraId="7A78214F" w14:textId="66184CD7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DA2D925" w14:textId="260F24E3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C89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D735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  <w:vAlign w:val="bottom"/>
          </w:tcPr>
          <w:p w14:paraId="1B714D9D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4BB4C89" w14:textId="7CF77886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00740F12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7F72DD35" w14:textId="3CD7B02E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Align w:val="bottom"/>
          </w:tcPr>
          <w:p w14:paraId="749D38E2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9C1A6E" w14:textId="398EA629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5AED031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E75C6A9" w14:textId="56B9437D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D735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16A53" w:rsidRPr="00B86DDE" w14:paraId="729C0CE1" w14:textId="77777777" w:rsidTr="00693E82">
        <w:trPr>
          <w:trHeight w:val="141"/>
        </w:trPr>
        <w:tc>
          <w:tcPr>
            <w:tcW w:w="3525" w:type="dxa"/>
          </w:tcPr>
          <w:p w14:paraId="594E660C" w14:textId="7728B5A4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รวมที่ดิน อาคารและอุปกรณ์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2FADB03B" w14:textId="69E08BFA" w:rsidR="00E16A53" w:rsidRPr="00B86DDE" w:rsidRDefault="00E16A53" w:rsidP="00E35E77">
            <w:pPr>
              <w:pBdr>
                <w:bottom w:val="double" w:sz="4" w:space="1" w:color="auto"/>
              </w:pBd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522,29</w:t>
            </w:r>
            <w:r w:rsidR="00191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6" w:type="dxa"/>
            <w:vAlign w:val="bottom"/>
          </w:tcPr>
          <w:p w14:paraId="354E810E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FB9C3B7" w14:textId="77777777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3495FDDA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79385AC6" w14:textId="77777777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01FF622F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66491D" w14:textId="77777777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180FC58A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A0E1C" w14:textId="63193259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552,25</w:t>
            </w:r>
            <w:r w:rsidR="008E26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16A53" w:rsidRPr="00B86DDE" w14:paraId="7A66033A" w14:textId="77777777" w:rsidTr="00693E82">
        <w:trPr>
          <w:trHeight w:val="141"/>
        </w:trPr>
        <w:tc>
          <w:tcPr>
            <w:tcW w:w="3525" w:type="dxa"/>
          </w:tcPr>
          <w:p w14:paraId="7C2D3AFA" w14:textId="6AC472A9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6E3C9276" w14:textId="77777777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24CBACA2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4AA8EC1" w14:textId="77777777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0E335C0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35E512E" w14:textId="77777777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345D4D5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A6CF791" w14:textId="0D6FA459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1626445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bottom"/>
          </w:tcPr>
          <w:p w14:paraId="76AD88CC" w14:textId="77777777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6A53" w:rsidRPr="00B86DDE" w14:paraId="16618E5C" w14:textId="77777777" w:rsidTr="00693E82">
        <w:trPr>
          <w:trHeight w:val="141"/>
        </w:trPr>
        <w:tc>
          <w:tcPr>
            <w:tcW w:w="3525" w:type="dxa"/>
          </w:tcPr>
          <w:p w14:paraId="147CFA0C" w14:textId="28FFF9DA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3" w:type="dxa"/>
          </w:tcPr>
          <w:p w14:paraId="19914EB1" w14:textId="77777777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768495D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7756C7D" w14:textId="77777777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4ECFDC5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744C2C9" w14:textId="77777777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43F14FF1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B94AFDD" w14:textId="7F20E341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322B668F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60A5B68" w14:textId="77777777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6A53" w:rsidRPr="00B86DDE" w14:paraId="00DD9744" w14:textId="77777777" w:rsidTr="00693E82">
        <w:trPr>
          <w:trHeight w:val="141"/>
        </w:trPr>
        <w:tc>
          <w:tcPr>
            <w:tcW w:w="3525" w:type="dxa"/>
          </w:tcPr>
          <w:p w14:paraId="330A1A27" w14:textId="5000C7B8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3" w:type="dxa"/>
            <w:vAlign w:val="bottom"/>
          </w:tcPr>
          <w:p w14:paraId="259A2775" w14:textId="77777777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25E86C74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6095536A" w14:textId="77777777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5BADE8F7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9CF354E" w14:textId="77777777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5D3CC88D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E6B38B" w14:textId="48FACAA4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" w:type="dxa"/>
          </w:tcPr>
          <w:p w14:paraId="5082D208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14:paraId="45C06488" w14:textId="7C8B8A3B" w:rsidR="00E16A53" w:rsidRPr="00B86DDE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62,55</w:t>
            </w:r>
            <w:r w:rsidR="00D73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16A53" w:rsidRPr="00B86DDE" w14:paraId="6690D40E" w14:textId="77777777" w:rsidTr="00693E82">
        <w:trPr>
          <w:trHeight w:val="141"/>
        </w:trPr>
        <w:tc>
          <w:tcPr>
            <w:tcW w:w="3525" w:type="dxa"/>
          </w:tcPr>
          <w:p w14:paraId="6F45FA7A" w14:textId="5D2404EF" w:rsidR="00E16A53" w:rsidRPr="00B86DDE" w:rsidRDefault="00E16A53" w:rsidP="00E16A53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</w:tcPr>
          <w:p w14:paraId="6AA703D1" w14:textId="77777777" w:rsidR="00E16A53" w:rsidRPr="00B86DDE" w:rsidRDefault="00E16A53" w:rsidP="00E16A53">
            <w:pPr>
              <w:tabs>
                <w:tab w:val="clear" w:pos="907"/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14:paraId="244A5F8A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43FF937" w14:textId="77777777" w:rsidR="00E16A53" w:rsidRPr="00B86DDE" w:rsidRDefault="00E16A53" w:rsidP="00E16A53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354882C8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9CDF74B" w14:textId="77777777" w:rsidR="00E16A53" w:rsidRPr="00B86DDE" w:rsidRDefault="00E16A53" w:rsidP="00E16A53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2D94BA69" w14:textId="77777777" w:rsidR="00E16A53" w:rsidRPr="00B86DDE" w:rsidRDefault="00E16A53" w:rsidP="00E16A53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DC01088" w14:textId="49DE3B96" w:rsidR="00E16A53" w:rsidRPr="00B86DDE" w:rsidRDefault="00E16A53" w:rsidP="00E16A53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" w:type="dxa"/>
          </w:tcPr>
          <w:p w14:paraId="0C4708B4" w14:textId="77777777" w:rsidR="00E16A53" w:rsidRPr="00B86DDE" w:rsidRDefault="00E16A53" w:rsidP="00E16A53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585F5" w14:textId="6DA0BF82" w:rsidR="00E16A53" w:rsidRDefault="00E16A53" w:rsidP="00E16A53">
            <w:pPr>
              <w:tabs>
                <w:tab w:val="clear" w:pos="907"/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77,786</w:t>
            </w:r>
          </w:p>
        </w:tc>
      </w:tr>
    </w:tbl>
    <w:p w14:paraId="749835D3" w14:textId="4163EA4A" w:rsidR="00A73A71" w:rsidRPr="00B86DDE" w:rsidRDefault="00A73A71" w:rsidP="000B3697">
      <w:pPr>
        <w:overflowPunct w:val="0"/>
        <w:autoSpaceDE w:val="0"/>
        <w:autoSpaceDN w:val="0"/>
        <w:adjustRightInd w:val="0"/>
        <w:spacing w:before="24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ณ 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="000B3697"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กลุ่มบริษัทและบริษัท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มียอดคงเหลือของยานพาหนะซึ่งได้มาภายใต้สัญญาเช่าเงินทุน โดยมีมูลค่าสุทธิ ตามบัญชีเป็นจำนวน</w:t>
      </w:r>
      <w:r w:rsidRPr="00C8141F">
        <w:rPr>
          <w:rFonts w:asciiTheme="majorBidi" w:eastAsia="Malgun Gothic" w:hAnsiTheme="majorBidi" w:cstheme="majorBidi"/>
          <w:sz w:val="28"/>
          <w:szCs w:val="28"/>
          <w:cs/>
        </w:rPr>
        <w:t xml:space="preserve">เงิน </w:t>
      </w:r>
      <w:r w:rsidR="00C11DA0" w:rsidRPr="00C8141F">
        <w:rPr>
          <w:rFonts w:asciiTheme="majorBidi" w:eastAsia="Malgun Gothic" w:hAnsiTheme="majorBidi" w:cstheme="majorBidi"/>
          <w:sz w:val="28"/>
          <w:szCs w:val="28"/>
        </w:rPr>
        <w:t>6.44</w:t>
      </w:r>
      <w:r w:rsidRPr="00C8141F">
        <w:rPr>
          <w:rFonts w:asciiTheme="majorBidi" w:eastAsia="Malgun Gothic" w:hAnsiTheme="majorBidi" w:cstheme="majorBidi"/>
          <w:sz w:val="28"/>
          <w:szCs w:val="28"/>
          <w:cs/>
        </w:rPr>
        <w:t xml:space="preserve"> ล้านบาท</w:t>
      </w:r>
      <w:r w:rsidR="000B3697" w:rsidRPr="00C8141F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C8141F">
        <w:rPr>
          <w:rFonts w:asciiTheme="majorBidi" w:eastAsia="Malgun Gothic" w:hAnsiTheme="majorBidi" w:cstheme="majorBidi"/>
          <w:sz w:val="28"/>
          <w:szCs w:val="28"/>
          <w:cs/>
        </w:rPr>
        <w:t xml:space="preserve">และ </w:t>
      </w:r>
      <w:r w:rsidR="00C11DA0" w:rsidRPr="00C8141F">
        <w:rPr>
          <w:rFonts w:asciiTheme="majorBidi" w:eastAsia="Malgun Gothic" w:hAnsiTheme="majorBidi" w:cstheme="majorBidi"/>
          <w:sz w:val="28"/>
          <w:szCs w:val="28"/>
        </w:rPr>
        <w:t>6.18</w:t>
      </w:r>
      <w:r w:rsidR="000B3697" w:rsidRPr="00C8141F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C8141F">
        <w:rPr>
          <w:rFonts w:asciiTheme="majorBidi" w:eastAsia="Malgun Gothic" w:hAnsiTheme="majorBidi" w:cstheme="majorBidi"/>
          <w:sz w:val="28"/>
          <w:szCs w:val="28"/>
          <w:cs/>
        </w:rPr>
        <w:t>ล้านบาท</w:t>
      </w:r>
      <w:r w:rsidR="001166F2" w:rsidRPr="00C8141F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1166F2" w:rsidRPr="00C8141F">
        <w:rPr>
          <w:rFonts w:asciiTheme="majorBidi" w:eastAsia="Malgun Gothic" w:hAnsiTheme="majorBidi" w:cstheme="majorBidi"/>
          <w:sz w:val="28"/>
          <w:szCs w:val="28"/>
          <w:cs/>
        </w:rPr>
        <w:t>ตามลำดับ</w:t>
      </w:r>
      <w:r w:rsidRPr="00C8141F">
        <w:rPr>
          <w:rFonts w:asciiTheme="majorBidi" w:eastAsia="Malgun Gothic" w:hAnsiTheme="majorBidi" w:cstheme="majorBidi"/>
          <w:sz w:val="28"/>
          <w:szCs w:val="28"/>
          <w:cs/>
        </w:rPr>
        <w:t xml:space="preserve"> (</w:t>
      </w:r>
      <w:r w:rsidR="000B3697" w:rsidRPr="00C8141F">
        <w:rPr>
          <w:rFonts w:asciiTheme="majorBidi" w:eastAsia="Malgun Gothic" w:hAnsiTheme="majorBidi" w:cstheme="majorBidi"/>
          <w:sz w:val="28"/>
          <w:szCs w:val="28"/>
        </w:rPr>
        <w:t>256</w:t>
      </w:r>
      <w:r w:rsidR="00FD52D4" w:rsidRPr="00C8141F">
        <w:rPr>
          <w:rFonts w:asciiTheme="majorBidi" w:eastAsia="Malgun Gothic" w:hAnsiTheme="majorBidi" w:cstheme="majorBidi"/>
          <w:sz w:val="28"/>
          <w:szCs w:val="28"/>
        </w:rPr>
        <w:t>7</w:t>
      </w:r>
      <w:r w:rsidRPr="00C8141F">
        <w:rPr>
          <w:rFonts w:asciiTheme="majorBidi" w:eastAsia="Malgun Gothic" w:hAnsiTheme="majorBidi" w:cstheme="majorBidi"/>
          <w:sz w:val="28"/>
          <w:szCs w:val="28"/>
        </w:rPr>
        <w:t xml:space="preserve">: </w:t>
      </w:r>
      <w:r w:rsidR="00C11DA0" w:rsidRPr="00C8141F">
        <w:rPr>
          <w:rFonts w:asciiTheme="majorBidi" w:eastAsia="Malgun Gothic" w:hAnsiTheme="majorBidi" w:cstheme="majorBidi"/>
          <w:sz w:val="28"/>
          <w:szCs w:val="28"/>
        </w:rPr>
        <w:t>3.99</w:t>
      </w:r>
      <w:r w:rsidR="000B3697" w:rsidRPr="00C8141F">
        <w:rPr>
          <w:rFonts w:asciiTheme="majorBidi" w:eastAsia="Malgun Gothic" w:hAnsiTheme="majorBidi" w:cstheme="majorBidi"/>
          <w:sz w:val="28"/>
          <w:szCs w:val="28"/>
          <w:cs/>
        </w:rPr>
        <w:t xml:space="preserve"> ล้านบาท</w:t>
      </w:r>
      <w:r w:rsidR="000B3697" w:rsidRPr="00C8141F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C8141F">
        <w:rPr>
          <w:rFonts w:asciiTheme="majorBidi" w:eastAsia="Malgun Gothic" w:hAnsiTheme="majorBidi" w:cstheme="majorBidi"/>
          <w:sz w:val="28"/>
          <w:szCs w:val="28"/>
          <w:cs/>
        </w:rPr>
        <w:t xml:space="preserve">และ </w:t>
      </w:r>
      <w:r w:rsidR="00C11DA0" w:rsidRPr="00C8141F">
        <w:rPr>
          <w:rFonts w:asciiTheme="majorBidi" w:eastAsia="Malgun Gothic" w:hAnsiTheme="majorBidi" w:cstheme="majorBidi"/>
          <w:sz w:val="28"/>
          <w:szCs w:val="28"/>
        </w:rPr>
        <w:t>2.96</w:t>
      </w:r>
      <w:r w:rsidR="000B3697" w:rsidRPr="00C8141F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C8141F">
        <w:rPr>
          <w:rFonts w:asciiTheme="majorBidi" w:eastAsia="Malgun Gothic" w:hAnsiTheme="majorBidi" w:cstheme="majorBidi"/>
          <w:sz w:val="28"/>
          <w:szCs w:val="28"/>
          <w:cs/>
        </w:rPr>
        <w:t>ล้าน</w:t>
      </w:r>
      <w:r w:rsidR="000B3697" w:rsidRPr="00B86DDE">
        <w:rPr>
          <w:rFonts w:asciiTheme="majorBidi" w:eastAsia="Malgun Gothic" w:hAnsiTheme="majorBidi" w:cstheme="majorBidi"/>
          <w:sz w:val="28"/>
          <w:szCs w:val="28"/>
          <w:cs/>
        </w:rPr>
        <w:t>บาท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) </w:t>
      </w:r>
    </w:p>
    <w:p w14:paraId="017D0F05" w14:textId="23F563FF" w:rsidR="00A73A71" w:rsidRPr="00904D5E" w:rsidRDefault="00A73A71" w:rsidP="000B3697">
      <w:pPr>
        <w:overflowPunct w:val="0"/>
        <w:autoSpaceDE w:val="0"/>
        <w:autoSpaceDN w:val="0"/>
        <w:adjustRightInd w:val="0"/>
        <w:spacing w:before="24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31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2568 </w:t>
      </w:r>
      <w:r w:rsidR="000B3697" w:rsidRPr="00B86DDE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กลุ่มบริษัทและบริษัท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มีอาคารและอุปกรณ์จำนวนหนึ่ง</w:t>
      </w:r>
      <w:r w:rsidR="00D6165A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ซึ่งตัดค่าเสื่อมราคาหมดแล้วแต่ยังใช้งานอยู่มูลค่าตามบัญชีก่อนหักค่าเสื่อมราคาสะสมและค่าเผื่อการด้อยค่าของสินทรัพย์</w:t>
      </w:r>
      <w:r w:rsidRPr="00904D5E">
        <w:rPr>
          <w:rFonts w:asciiTheme="majorBidi" w:eastAsia="Malgun Gothic" w:hAnsiTheme="majorBidi" w:cstheme="majorBidi"/>
          <w:sz w:val="28"/>
          <w:szCs w:val="28"/>
          <w:cs/>
        </w:rPr>
        <w:t xml:space="preserve">ดังกล่าวมีจำนวนเงินประมาณ </w:t>
      </w:r>
      <w:r w:rsidR="00554E79" w:rsidRPr="00904D5E">
        <w:rPr>
          <w:rFonts w:asciiTheme="majorBidi" w:eastAsia="Malgun Gothic" w:hAnsiTheme="majorBidi" w:cstheme="majorBidi"/>
          <w:sz w:val="28"/>
          <w:szCs w:val="28"/>
        </w:rPr>
        <w:t>622.20</w:t>
      </w:r>
      <w:r w:rsidR="000B3697" w:rsidRPr="00904D5E">
        <w:rPr>
          <w:rFonts w:asciiTheme="majorBidi" w:eastAsia="Malgun Gothic" w:hAnsiTheme="majorBidi" w:cstheme="majorBidi"/>
          <w:sz w:val="28"/>
          <w:szCs w:val="28"/>
          <w:cs/>
        </w:rPr>
        <w:t xml:space="preserve"> ล้านบาท</w:t>
      </w:r>
      <w:r w:rsidR="000B3697" w:rsidRPr="00904D5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904D5E">
        <w:rPr>
          <w:rFonts w:asciiTheme="majorBidi" w:eastAsia="Malgun Gothic" w:hAnsiTheme="majorBidi" w:cstheme="majorBidi"/>
          <w:sz w:val="28"/>
          <w:szCs w:val="28"/>
          <w:cs/>
        </w:rPr>
        <w:t xml:space="preserve">และ </w:t>
      </w:r>
      <w:r w:rsidR="00705DA2" w:rsidRPr="00904D5E">
        <w:rPr>
          <w:rFonts w:asciiTheme="majorBidi" w:eastAsia="Malgun Gothic" w:hAnsiTheme="majorBidi" w:cstheme="majorBidi"/>
          <w:sz w:val="28"/>
          <w:szCs w:val="28"/>
        </w:rPr>
        <w:t>61</w:t>
      </w:r>
      <w:r w:rsidR="00AF17E2" w:rsidRPr="00904D5E">
        <w:rPr>
          <w:rFonts w:asciiTheme="majorBidi" w:eastAsia="Malgun Gothic" w:hAnsiTheme="majorBidi" w:cstheme="majorBidi"/>
          <w:sz w:val="28"/>
          <w:szCs w:val="28"/>
        </w:rPr>
        <w:t>1.68</w:t>
      </w:r>
      <w:r w:rsidR="000B3697" w:rsidRPr="00904D5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904D5E">
        <w:rPr>
          <w:rFonts w:asciiTheme="majorBidi" w:eastAsia="Malgun Gothic" w:hAnsiTheme="majorBidi" w:cstheme="majorBidi"/>
          <w:sz w:val="28"/>
          <w:szCs w:val="28"/>
          <w:cs/>
        </w:rPr>
        <w:t>ล้านบาท</w:t>
      </w:r>
      <w:r w:rsidR="001166F2" w:rsidRPr="00904D5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1166F2" w:rsidRPr="00904D5E">
        <w:rPr>
          <w:rFonts w:asciiTheme="majorBidi" w:eastAsia="Malgun Gothic" w:hAnsiTheme="majorBidi" w:cstheme="majorBidi"/>
          <w:sz w:val="28"/>
          <w:szCs w:val="28"/>
          <w:cs/>
        </w:rPr>
        <w:t>ตามลำดับ</w:t>
      </w:r>
      <w:r w:rsidRPr="00904D5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="000B3697" w:rsidRPr="00904D5E">
        <w:rPr>
          <w:rFonts w:asciiTheme="majorBidi" w:eastAsia="Malgun Gothic" w:hAnsiTheme="majorBidi" w:cstheme="majorBidi"/>
          <w:sz w:val="28"/>
          <w:szCs w:val="28"/>
          <w:cs/>
        </w:rPr>
        <w:t>(</w:t>
      </w:r>
      <w:r w:rsidR="000B3697" w:rsidRPr="00904D5E">
        <w:rPr>
          <w:rFonts w:asciiTheme="majorBidi" w:eastAsia="Malgun Gothic" w:hAnsiTheme="majorBidi" w:cstheme="majorBidi"/>
          <w:sz w:val="28"/>
          <w:szCs w:val="28"/>
        </w:rPr>
        <w:t>256</w:t>
      </w:r>
      <w:r w:rsidR="00FD52D4" w:rsidRPr="00904D5E">
        <w:rPr>
          <w:rFonts w:asciiTheme="majorBidi" w:eastAsia="Malgun Gothic" w:hAnsiTheme="majorBidi" w:cstheme="majorBidi"/>
          <w:sz w:val="28"/>
          <w:szCs w:val="28"/>
        </w:rPr>
        <w:t>7</w:t>
      </w:r>
      <w:r w:rsidR="000B3697" w:rsidRPr="00904D5E">
        <w:rPr>
          <w:rFonts w:asciiTheme="majorBidi" w:eastAsia="Malgun Gothic" w:hAnsiTheme="majorBidi" w:cstheme="majorBidi"/>
          <w:sz w:val="28"/>
          <w:szCs w:val="28"/>
        </w:rPr>
        <w:t xml:space="preserve">: </w:t>
      </w:r>
      <w:r w:rsidR="00DE1EF6" w:rsidRPr="00904D5E">
        <w:rPr>
          <w:rFonts w:asciiTheme="majorBidi" w:eastAsia="Malgun Gothic" w:hAnsiTheme="majorBidi" w:cstheme="majorBidi"/>
          <w:sz w:val="28"/>
          <w:szCs w:val="28"/>
        </w:rPr>
        <w:t>569.94</w:t>
      </w:r>
      <w:r w:rsidR="000B3697" w:rsidRPr="00904D5E">
        <w:rPr>
          <w:rFonts w:asciiTheme="majorBidi" w:eastAsia="Malgun Gothic" w:hAnsiTheme="majorBidi" w:cstheme="majorBidi"/>
          <w:sz w:val="28"/>
          <w:szCs w:val="28"/>
          <w:cs/>
        </w:rPr>
        <w:t xml:space="preserve"> ล้านบาท</w:t>
      </w:r>
      <w:r w:rsidR="000B3697" w:rsidRPr="00904D5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904D5E">
        <w:rPr>
          <w:rFonts w:asciiTheme="majorBidi" w:eastAsia="Malgun Gothic" w:hAnsiTheme="majorBidi" w:cstheme="majorBidi"/>
          <w:sz w:val="28"/>
          <w:szCs w:val="28"/>
          <w:cs/>
        </w:rPr>
        <w:t xml:space="preserve">และ </w:t>
      </w:r>
      <w:r w:rsidR="000E3600" w:rsidRPr="00904D5E">
        <w:rPr>
          <w:rFonts w:asciiTheme="majorBidi" w:eastAsia="Malgun Gothic" w:hAnsiTheme="majorBidi" w:cstheme="majorBidi"/>
          <w:sz w:val="28"/>
          <w:szCs w:val="28"/>
        </w:rPr>
        <w:t>552</w:t>
      </w:r>
      <w:r w:rsidR="00AF17E2" w:rsidRPr="00904D5E">
        <w:rPr>
          <w:rFonts w:asciiTheme="majorBidi" w:eastAsia="Malgun Gothic" w:hAnsiTheme="majorBidi" w:cstheme="majorBidi"/>
          <w:sz w:val="28"/>
          <w:szCs w:val="28"/>
        </w:rPr>
        <w:t>.25</w:t>
      </w:r>
      <w:r w:rsidR="000B3697" w:rsidRPr="00904D5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B3697" w:rsidRPr="00904D5E">
        <w:rPr>
          <w:rFonts w:asciiTheme="majorBidi" w:eastAsia="Malgun Gothic" w:hAnsiTheme="majorBidi" w:cstheme="majorBidi"/>
          <w:sz w:val="28"/>
          <w:szCs w:val="28"/>
          <w:cs/>
        </w:rPr>
        <w:t xml:space="preserve">ล้านบาท) </w:t>
      </w:r>
    </w:p>
    <w:p w14:paraId="38AA2B58" w14:textId="40CC40C2" w:rsidR="00015CC7" w:rsidRPr="00B86DDE" w:rsidRDefault="007817DD" w:rsidP="00A41A25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904D5E">
        <w:rPr>
          <w:rFonts w:asciiTheme="majorBidi" w:eastAsia="Malgun Gothic" w:hAnsiTheme="majorBidi" w:cstheme="majorBidi"/>
          <w:sz w:val="28"/>
          <w:cs/>
          <w:lang w:val="en-US"/>
        </w:rPr>
        <w:t xml:space="preserve">ณ วันที่ </w:t>
      </w:r>
      <w:r w:rsidR="00F57833" w:rsidRPr="00904D5E">
        <w:rPr>
          <w:rFonts w:asciiTheme="majorBidi" w:eastAsia="Malgun Gothic" w:hAnsiTheme="majorBidi" w:cstheme="majorBidi"/>
          <w:sz w:val="28"/>
          <w:lang w:val="en-US"/>
        </w:rPr>
        <w:t xml:space="preserve">31 </w:t>
      </w:r>
      <w:r w:rsidR="00F57833" w:rsidRPr="00904D5E">
        <w:rPr>
          <w:rFonts w:asciiTheme="majorBidi" w:eastAsia="Malgun Gothic" w:hAnsiTheme="majorBidi" w:cstheme="majorBidi"/>
          <w:sz w:val="28"/>
          <w:cs/>
          <w:lang w:val="en-US"/>
        </w:rPr>
        <w:t xml:space="preserve">ธันวาคม </w:t>
      </w:r>
      <w:r w:rsidR="00F57833" w:rsidRPr="00904D5E">
        <w:rPr>
          <w:rFonts w:asciiTheme="majorBidi" w:eastAsia="Malgun Gothic" w:hAnsiTheme="majorBidi" w:cstheme="majorBidi"/>
          <w:sz w:val="28"/>
          <w:lang w:val="en-US"/>
        </w:rPr>
        <w:t xml:space="preserve">2568 </w:t>
      </w:r>
      <w:r w:rsidRPr="00904D5E">
        <w:rPr>
          <w:rFonts w:asciiTheme="majorBidi" w:eastAsia="Malgun Gothic" w:hAnsiTheme="majorBidi" w:cstheme="majorBidi"/>
          <w:sz w:val="28"/>
          <w:cs/>
          <w:lang w:val="en-US"/>
        </w:rPr>
        <w:t xml:space="preserve">มูลค่าตามบัญชีของที่ดิน อาคารและอุปกรณ์ของกลุ่มบริษัทและบริษัท จำนวน </w:t>
      </w:r>
      <w:r w:rsidR="000B726B" w:rsidRPr="00904D5E">
        <w:rPr>
          <w:rFonts w:asciiTheme="majorBidi" w:eastAsia="Malgun Gothic" w:hAnsiTheme="majorBidi" w:cstheme="majorBidi"/>
          <w:sz w:val="28"/>
          <w:lang w:val="en-US"/>
        </w:rPr>
        <w:t>551.35</w:t>
      </w:r>
      <w:r w:rsidRPr="00904D5E">
        <w:rPr>
          <w:rFonts w:asciiTheme="majorBidi" w:eastAsia="Malgun Gothic" w:hAnsiTheme="majorBidi" w:cstheme="majorBidi"/>
          <w:sz w:val="28"/>
          <w:cs/>
          <w:lang w:val="en-US"/>
        </w:rPr>
        <w:t xml:space="preserve"> ล้านบาท และ </w:t>
      </w:r>
      <w:r w:rsidR="003922FC" w:rsidRPr="00904D5E">
        <w:rPr>
          <w:rFonts w:asciiTheme="majorBidi" w:eastAsia="Malgun Gothic" w:hAnsiTheme="majorBidi" w:cstheme="majorBidi"/>
          <w:sz w:val="28"/>
          <w:lang w:val="en-US"/>
        </w:rPr>
        <w:t>551.09</w:t>
      </w:r>
      <w:r w:rsidRPr="00904D5E">
        <w:rPr>
          <w:rFonts w:asciiTheme="majorBidi" w:eastAsia="Malgun Gothic" w:hAnsiTheme="majorBidi" w:cstheme="majorBidi"/>
          <w:sz w:val="28"/>
          <w:cs/>
          <w:lang w:val="en-US"/>
        </w:rPr>
        <w:t xml:space="preserve"> ล้านบาท ตามลำดับ</w:t>
      </w:r>
      <w:r w:rsidR="001166F2" w:rsidRPr="00904D5E">
        <w:rPr>
          <w:rFonts w:asciiTheme="majorBidi" w:eastAsia="Malgun Gothic" w:hAnsiTheme="majorBidi" w:cstheme="majorBidi"/>
          <w:sz w:val="28"/>
          <w:lang w:val="en-US"/>
        </w:rPr>
        <w:t xml:space="preserve"> </w:t>
      </w:r>
      <w:r w:rsidRPr="00904D5E">
        <w:rPr>
          <w:rFonts w:asciiTheme="majorBidi" w:eastAsia="Malgun Gothic" w:hAnsiTheme="majorBidi" w:cstheme="majorBidi"/>
          <w:sz w:val="28"/>
          <w:cs/>
          <w:lang w:val="en-US"/>
        </w:rPr>
        <w:t>ได้นำไปวางเป็นหลักประกันเงินกู้ยืมจากสถาบันการเงิน</w:t>
      </w:r>
      <w:r w:rsidR="003B7C78" w:rsidRPr="00904D5E">
        <w:rPr>
          <w:rFonts w:asciiTheme="majorBidi" w:eastAsia="Malgun Gothic" w:hAnsiTheme="majorBidi" w:cstheme="majorBidi"/>
          <w:sz w:val="28"/>
          <w:lang w:val="en-US"/>
        </w:rPr>
        <w:t xml:space="preserve"> (</w:t>
      </w:r>
      <w:r w:rsidR="003B7C78" w:rsidRPr="00904D5E">
        <w:rPr>
          <w:rFonts w:asciiTheme="majorBidi" w:eastAsia="Malgun Gothic" w:hAnsiTheme="majorBidi" w:cstheme="majorBidi"/>
          <w:sz w:val="28"/>
          <w:cs/>
          <w:lang w:val="en-US"/>
        </w:rPr>
        <w:t>ดูหมายเหตุข้อ</w:t>
      </w:r>
      <w:r w:rsidR="002C2024" w:rsidRPr="00904D5E">
        <w:rPr>
          <w:rFonts w:asciiTheme="majorBidi" w:eastAsia="Malgun Gothic" w:hAnsiTheme="majorBidi" w:cstheme="majorBidi"/>
          <w:sz w:val="28"/>
          <w:cs/>
          <w:lang w:val="en-US"/>
        </w:rPr>
        <w:t xml:space="preserve"> </w:t>
      </w:r>
      <w:r w:rsidR="001D624E" w:rsidRPr="00904D5E">
        <w:rPr>
          <w:rFonts w:asciiTheme="majorBidi" w:eastAsia="Malgun Gothic" w:hAnsiTheme="majorBidi" w:cstheme="majorBidi"/>
          <w:sz w:val="28"/>
          <w:lang w:val="en-US"/>
        </w:rPr>
        <w:t>17</w:t>
      </w:r>
      <w:r w:rsidR="002C2024" w:rsidRPr="00904D5E">
        <w:rPr>
          <w:rFonts w:asciiTheme="majorBidi" w:eastAsia="Malgun Gothic" w:hAnsiTheme="majorBidi" w:cstheme="majorBidi"/>
          <w:sz w:val="28"/>
          <w:lang w:val="en-US"/>
        </w:rPr>
        <w:t>)</w:t>
      </w:r>
      <w:r w:rsidR="002C2024" w:rsidRPr="00B86DDE">
        <w:rPr>
          <w:rFonts w:asciiTheme="majorBidi" w:eastAsia="Malgun Gothic" w:hAnsiTheme="majorBidi" w:cstheme="majorBidi"/>
          <w:sz w:val="28"/>
          <w:lang w:val="en-US"/>
        </w:rPr>
        <w:br/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(</w:t>
      </w:r>
      <w:r w:rsidR="00F57833" w:rsidRPr="00B86DDE">
        <w:rPr>
          <w:rFonts w:asciiTheme="majorBidi" w:eastAsia="Malgun Gothic" w:hAnsiTheme="majorBidi" w:cstheme="majorBidi"/>
          <w:sz w:val="28"/>
          <w:lang w:val="en-US"/>
        </w:rPr>
        <w:t>2567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:</w:t>
      </w:r>
      <w:r w:rsidR="00F57833" w:rsidRPr="00B86DDE">
        <w:rPr>
          <w:rFonts w:asciiTheme="majorBidi" w:eastAsia="Malgun Gothic" w:hAnsiTheme="majorBidi" w:cstheme="majorBidi"/>
          <w:sz w:val="28"/>
          <w:lang w:val="en-US"/>
        </w:rPr>
        <w:t xml:space="preserve"> 425.10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ล้านบาท และ </w:t>
      </w:r>
      <w:r w:rsidR="00015CC7" w:rsidRPr="00B86DDE">
        <w:rPr>
          <w:rFonts w:asciiTheme="majorBidi" w:eastAsia="Malgun Gothic" w:hAnsiTheme="majorBidi" w:cstheme="majorBidi"/>
          <w:sz w:val="28"/>
          <w:lang w:val="en-US"/>
        </w:rPr>
        <w:t>424.07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ล้านบาท ตามลำดับ)</w:t>
      </w:r>
    </w:p>
    <w:p w14:paraId="5CCAB7EC" w14:textId="2CA93745" w:rsidR="00534729" w:rsidRPr="00B86DDE" w:rsidRDefault="001A77E0" w:rsidP="005F1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B86DDE">
        <w:rPr>
          <w:rFonts w:asciiTheme="majorBidi" w:hAnsiTheme="majorBidi" w:cstheme="majorBidi"/>
          <w:bCs/>
          <w:sz w:val="28"/>
          <w:szCs w:val="28"/>
          <w:cs/>
        </w:rPr>
        <w:t>การวัด</w:t>
      </w:r>
      <w:r w:rsidR="00534729" w:rsidRPr="00B86DDE">
        <w:rPr>
          <w:rFonts w:asciiTheme="majorBidi" w:hAnsiTheme="majorBidi" w:cstheme="majorBidi"/>
          <w:bCs/>
          <w:sz w:val="28"/>
          <w:szCs w:val="28"/>
          <w:cs/>
        </w:rPr>
        <w:t>มูลค่ายุติธรรมจากการตีราคาสินทรัพย์</w:t>
      </w:r>
    </w:p>
    <w:p w14:paraId="0255DCFF" w14:textId="00A86911" w:rsidR="00E3674B" w:rsidRPr="00187BEC" w:rsidRDefault="00E3674B" w:rsidP="005F1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Theme="majorBidi" w:hAnsiTheme="majorBidi"/>
          <w:b/>
          <w:sz w:val="28"/>
          <w:szCs w:val="28"/>
        </w:rPr>
      </w:pPr>
      <w:r w:rsidRPr="00187BEC">
        <w:rPr>
          <w:rFonts w:asciiTheme="majorBidi" w:hAnsiTheme="majorBidi"/>
          <w:b/>
          <w:sz w:val="28"/>
          <w:szCs w:val="28"/>
          <w:cs/>
        </w:rPr>
        <w:t>ณ วันที่ 31 ธันวาคม 2568 บริษัทได้</w:t>
      </w:r>
      <w:r w:rsidR="00142657" w:rsidRPr="00187BEC">
        <w:rPr>
          <w:rFonts w:asciiTheme="majorBidi" w:hAnsiTheme="majorBidi" w:hint="cs"/>
          <w:b/>
          <w:sz w:val="28"/>
          <w:szCs w:val="28"/>
          <w:cs/>
        </w:rPr>
        <w:t>ทำการ</w:t>
      </w:r>
      <w:r w:rsidR="00142657" w:rsidRPr="00187BEC">
        <w:rPr>
          <w:rFonts w:asciiTheme="majorBidi" w:hAnsiTheme="majorBidi"/>
          <w:b/>
          <w:sz w:val="28"/>
          <w:szCs w:val="28"/>
          <w:cs/>
        </w:rPr>
        <w:t>ประเมินราคาที่ดิน</w:t>
      </w:r>
      <w:r w:rsidR="00142657" w:rsidRPr="00187BEC">
        <w:rPr>
          <w:rFonts w:asciiTheme="majorBidi" w:hAnsiTheme="majorBidi" w:hint="cs"/>
          <w:b/>
          <w:sz w:val="28"/>
          <w:szCs w:val="28"/>
          <w:cs/>
        </w:rPr>
        <w:t xml:space="preserve"> </w:t>
      </w:r>
      <w:r w:rsidRPr="00187BEC">
        <w:rPr>
          <w:rFonts w:asciiTheme="majorBidi" w:hAnsiTheme="majorBidi"/>
          <w:b/>
          <w:sz w:val="28"/>
          <w:szCs w:val="28"/>
          <w:cs/>
        </w:rPr>
        <w:t xml:space="preserve">มูลค่าสุทธิตามบัญชีจำนวน 260 ล้านบาท โดยผู้ประเมินราคาอิสระตามรายกลุ่มของสินทรัพย์ </w:t>
      </w:r>
      <w:r w:rsidR="00142657" w:rsidRPr="00187BEC">
        <w:rPr>
          <w:rFonts w:asciiTheme="majorBidi" w:hAnsiTheme="majorBidi" w:hint="cs"/>
          <w:b/>
          <w:sz w:val="28"/>
          <w:szCs w:val="28"/>
          <w:cs/>
        </w:rPr>
        <w:t>ซึ่ง</w:t>
      </w:r>
      <w:r w:rsidRPr="00187BEC">
        <w:rPr>
          <w:rFonts w:asciiTheme="majorBidi" w:hAnsiTheme="majorBidi"/>
          <w:b/>
          <w:sz w:val="28"/>
          <w:szCs w:val="28"/>
          <w:cs/>
        </w:rPr>
        <w:t>ใช้วิธีเปรียบเทียบราคาตลาด (</w:t>
      </w:r>
      <w:r w:rsidRPr="00187BEC">
        <w:rPr>
          <w:rFonts w:asciiTheme="majorBidi" w:hAnsiTheme="majorBidi" w:cstheme="majorBidi"/>
          <w:bCs/>
          <w:sz w:val="28"/>
          <w:szCs w:val="28"/>
        </w:rPr>
        <w:t>Market Approach)</w:t>
      </w:r>
      <w:r w:rsidRPr="00187BE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87BEC">
        <w:rPr>
          <w:rFonts w:asciiTheme="majorBidi" w:hAnsiTheme="majorBidi"/>
          <w:b/>
          <w:sz w:val="28"/>
          <w:szCs w:val="28"/>
          <w:cs/>
        </w:rPr>
        <w:t>เป็นเกณฑ์</w:t>
      </w:r>
      <w:r w:rsidR="004C19D7" w:rsidRPr="00187BEC">
        <w:rPr>
          <w:rFonts w:asciiTheme="majorBidi" w:hAnsiTheme="majorBidi" w:hint="cs"/>
          <w:b/>
          <w:sz w:val="28"/>
          <w:szCs w:val="28"/>
          <w:cs/>
        </w:rPr>
        <w:t>ในการ</w:t>
      </w:r>
      <w:r w:rsidRPr="00187BEC">
        <w:rPr>
          <w:rFonts w:asciiTheme="majorBidi" w:hAnsiTheme="majorBidi"/>
          <w:b/>
          <w:sz w:val="28"/>
          <w:szCs w:val="28"/>
          <w:cs/>
        </w:rPr>
        <w:t>ประเมินราคาสินทรัพย์</w:t>
      </w:r>
    </w:p>
    <w:p w14:paraId="135A21CE" w14:textId="551C45B7" w:rsidR="006A3B04" w:rsidRPr="006C100E" w:rsidRDefault="006A3B04" w:rsidP="006A3B0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C100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A7555" w:rsidRPr="006C100E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และบริษัท</w:t>
      </w:r>
      <w:r w:rsidRPr="006C100E">
        <w:rPr>
          <w:rFonts w:asciiTheme="majorBidi" w:hAnsiTheme="majorBidi" w:cstheme="majorBidi"/>
          <w:color w:val="000000"/>
          <w:sz w:val="28"/>
          <w:szCs w:val="28"/>
          <w:cs/>
        </w:rPr>
        <w:t>แสดงมูลค่าของที่ดินดังกล่าวด้วยวิธีราคาทุน มูลค่าสุทธิตามบัญชี ณ วันที่</w:t>
      </w:r>
      <w:r w:rsidRPr="006C100E">
        <w:rPr>
          <w:rFonts w:asciiTheme="majorBidi" w:hAnsiTheme="majorBidi" w:cstheme="majorBidi"/>
          <w:color w:val="000000"/>
          <w:sz w:val="28"/>
          <w:szCs w:val="28"/>
        </w:rPr>
        <w:t xml:space="preserve"> 31 </w:t>
      </w:r>
      <w:r w:rsidRPr="006C100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FF3640" w:rsidRPr="006C100E">
        <w:rPr>
          <w:rFonts w:asciiTheme="majorBidi" w:hAnsiTheme="majorBidi" w:cstheme="majorBidi"/>
          <w:color w:val="000000"/>
          <w:sz w:val="28"/>
          <w:szCs w:val="28"/>
        </w:rPr>
        <w:t>2568</w:t>
      </w:r>
      <w:r w:rsidRPr="006C100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F94EF4" w:rsidRPr="006C100E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</w:t>
      </w:r>
      <w:r w:rsidRPr="006C100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ดังนี้ 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270"/>
        <w:gridCol w:w="1260"/>
        <w:gridCol w:w="270"/>
        <w:gridCol w:w="1350"/>
        <w:gridCol w:w="270"/>
        <w:gridCol w:w="1170"/>
      </w:tblGrid>
      <w:tr w:rsidR="006A3B04" w:rsidRPr="00B86DDE" w14:paraId="160A21A1" w14:textId="77777777">
        <w:tc>
          <w:tcPr>
            <w:tcW w:w="3060" w:type="dxa"/>
          </w:tcPr>
          <w:p w14:paraId="03CF9C34" w14:textId="77777777" w:rsidR="006A3B04" w:rsidRPr="00B86DDE" w:rsidRDefault="006A3B0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EA82B7D" w14:textId="77777777" w:rsidR="006A3B04" w:rsidRPr="00B86DDE" w:rsidRDefault="006A3B0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49947E2" w14:textId="77777777" w:rsidR="006A3B04" w:rsidRPr="00B86DDE" w:rsidRDefault="006A3B0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27676B0A" w14:textId="77777777" w:rsidR="006A3B04" w:rsidRPr="00B86DDE" w:rsidRDefault="006A3B0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582327A" w14:textId="77777777" w:rsidR="006A3B04" w:rsidRPr="00B86DDE" w:rsidRDefault="006A3B0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2ED755FA" w14:textId="77777777" w:rsidR="006A3B04" w:rsidRPr="00B86DDE" w:rsidRDefault="006A3B0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>(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 xml:space="preserve">: 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6A3B04" w:rsidRPr="00B86DDE" w14:paraId="65A61C7B" w14:textId="77777777">
        <w:tc>
          <w:tcPr>
            <w:tcW w:w="3060" w:type="dxa"/>
          </w:tcPr>
          <w:p w14:paraId="1DB8CDBF" w14:textId="77777777" w:rsidR="006A3B04" w:rsidRPr="00B86DDE" w:rsidRDefault="006A3B0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5B9CAF6" w14:textId="77777777" w:rsidR="006A3B04" w:rsidRPr="00B86DDE" w:rsidRDefault="006A3B04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AC3082" w14:textId="77777777" w:rsidR="006A3B04" w:rsidRPr="00B86DDE" w:rsidRDefault="006A3B04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FCDCFB5" w14:textId="77777777" w:rsidR="006A3B04" w:rsidRPr="00B86DDE" w:rsidRDefault="006A3B04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B04" w:rsidRPr="00B86DDE" w14:paraId="5A17A354" w14:textId="77777777">
        <w:tc>
          <w:tcPr>
            <w:tcW w:w="3060" w:type="dxa"/>
          </w:tcPr>
          <w:p w14:paraId="309F90B2" w14:textId="77777777" w:rsidR="006A3B04" w:rsidRPr="00B86DDE" w:rsidRDefault="006A3B0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7ED9B9" w14:textId="6C157E67" w:rsidR="006A3B04" w:rsidRPr="00B86DDE" w:rsidRDefault="006A3B0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737EF9" w14:textId="77777777" w:rsidR="006A3B04" w:rsidRPr="00B86DDE" w:rsidRDefault="006A3B0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DAFE89" w14:textId="691E0EFD" w:rsidR="006A3B04" w:rsidRPr="00B86DDE" w:rsidRDefault="006A3B0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1A638CB6" w14:textId="77777777" w:rsidR="006A3B04" w:rsidRPr="00B86DDE" w:rsidRDefault="006A3B0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19EBC5" w14:textId="3266F64F" w:rsidR="006A3B04" w:rsidRPr="00B86DDE" w:rsidRDefault="006A3B0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1576D39D" w14:textId="77777777" w:rsidR="006A3B04" w:rsidRPr="00B86DDE" w:rsidRDefault="006A3B0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0E902" w14:textId="3B7E0F06" w:rsidR="006A3B04" w:rsidRPr="00B86DDE" w:rsidRDefault="006A3B0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>2567</w:t>
            </w:r>
          </w:p>
        </w:tc>
      </w:tr>
      <w:tr w:rsidR="006A3B04" w:rsidRPr="00B86DDE" w14:paraId="4988C70D" w14:textId="77777777">
        <w:tc>
          <w:tcPr>
            <w:tcW w:w="3060" w:type="dxa"/>
          </w:tcPr>
          <w:p w14:paraId="57E1B0CB" w14:textId="77777777" w:rsidR="006A3B04" w:rsidRPr="00B86DDE" w:rsidRDefault="006A3B04">
            <w:pPr>
              <w:ind w:left="-34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484F70" w14:textId="3EDAFFA1" w:rsidR="006A3B04" w:rsidRPr="00B86DDE" w:rsidRDefault="004B09CB">
            <w:pPr>
              <w:tabs>
                <w:tab w:val="clear" w:pos="907"/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260,32</w:t>
            </w:r>
            <w:r w:rsidR="002E1552"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91C408C" w14:textId="77777777" w:rsidR="006A3B04" w:rsidRPr="00B86DDE" w:rsidRDefault="006A3B0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E511ED" w14:textId="713A3CC1" w:rsidR="006A3B04" w:rsidRPr="00B86DDE" w:rsidRDefault="006A3B04">
            <w:pPr>
              <w:tabs>
                <w:tab w:val="clear" w:pos="907"/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DED8D7D" w14:textId="77777777" w:rsidR="006A3B04" w:rsidRPr="00B86DDE" w:rsidRDefault="006A3B0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59A676" w14:textId="3E71CA55" w:rsidR="006A3B04" w:rsidRPr="00B86DDE" w:rsidRDefault="004B09CB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260,32</w:t>
            </w:r>
            <w:r w:rsidR="002E1552"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353E399" w14:textId="77777777" w:rsidR="006A3B04" w:rsidRPr="00B86DDE" w:rsidRDefault="006A3B04">
            <w:pPr>
              <w:tabs>
                <w:tab w:val="clear" w:pos="907"/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4F1941" w14:textId="77777777" w:rsidR="006A3B04" w:rsidRPr="00B86DDE" w:rsidRDefault="006A3B04">
            <w:pPr>
              <w:tabs>
                <w:tab w:val="clear" w:pos="907"/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GB"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-</w:t>
            </w:r>
          </w:p>
        </w:tc>
      </w:tr>
    </w:tbl>
    <w:p w14:paraId="66F6075D" w14:textId="4C9566AB" w:rsidR="00015CC7" w:rsidRPr="00B86DDE" w:rsidRDefault="005F145F" w:rsidP="001A0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1A06F9" w:rsidRPr="00B86DDE">
        <w:rPr>
          <w:rFonts w:asciiTheme="majorBidi" w:hAnsiTheme="majorBidi" w:cstheme="majorBidi"/>
          <w:bCs/>
          <w:sz w:val="28"/>
          <w:szCs w:val="28"/>
        </w:rPr>
        <w:t>31</w:t>
      </w: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 ธันวาคม </w:t>
      </w:r>
      <w:r w:rsidR="001A06F9" w:rsidRPr="00B86DDE">
        <w:rPr>
          <w:rFonts w:asciiTheme="majorBidi" w:hAnsiTheme="majorBidi" w:cstheme="majorBidi"/>
          <w:bCs/>
          <w:sz w:val="28"/>
          <w:szCs w:val="28"/>
        </w:rPr>
        <w:t>2568</w:t>
      </w: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C37AC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</w:t>
      </w:r>
      <w:r w:rsidR="00015CC7" w:rsidRPr="00B86DDE">
        <w:rPr>
          <w:rFonts w:asciiTheme="majorBidi" w:hAnsiTheme="majorBidi" w:cstheme="majorBidi"/>
          <w:b/>
          <w:sz w:val="28"/>
          <w:szCs w:val="28"/>
          <w:cs/>
        </w:rPr>
        <w:t xml:space="preserve">บริษัทมีส่วนเกินทุนจากการตีราคาสินทรัพย์ใหม่จำนวน </w:t>
      </w:r>
      <w:r w:rsidR="00015CC7" w:rsidRPr="00B86DDE">
        <w:rPr>
          <w:rFonts w:asciiTheme="majorBidi" w:hAnsiTheme="majorBidi" w:cstheme="majorBidi"/>
          <w:bCs/>
          <w:sz w:val="28"/>
          <w:szCs w:val="28"/>
        </w:rPr>
        <w:t>147</w:t>
      </w:r>
      <w:r w:rsidR="00015CC7" w:rsidRPr="00B86DDE">
        <w:rPr>
          <w:rFonts w:asciiTheme="majorBidi" w:hAnsiTheme="majorBidi" w:cstheme="majorBidi"/>
          <w:b/>
          <w:sz w:val="28"/>
          <w:szCs w:val="28"/>
          <w:cs/>
        </w:rPr>
        <w:t xml:space="preserve"> ล้านบาท ในกำไร</w:t>
      </w:r>
      <w:r w:rsidR="00015CC7" w:rsidRPr="00B86DD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E50BE">
        <w:rPr>
          <w:rFonts w:asciiTheme="majorBidi" w:hAnsiTheme="majorBidi" w:cstheme="majorBidi"/>
          <w:b/>
          <w:sz w:val="28"/>
          <w:szCs w:val="28"/>
        </w:rPr>
        <w:t>(</w:t>
      </w:r>
      <w:r w:rsidR="00015CC7" w:rsidRPr="00B86DDE">
        <w:rPr>
          <w:rFonts w:asciiTheme="majorBidi" w:hAnsiTheme="majorBidi" w:cstheme="majorBidi"/>
          <w:b/>
          <w:sz w:val="28"/>
          <w:szCs w:val="28"/>
          <w:cs/>
        </w:rPr>
        <w:t>ขาดทุน</w:t>
      </w:r>
      <w:r w:rsidR="00015CC7" w:rsidRPr="00B86DDE">
        <w:rPr>
          <w:rFonts w:asciiTheme="majorBidi" w:hAnsiTheme="majorBidi" w:cstheme="majorBidi"/>
          <w:b/>
          <w:sz w:val="28"/>
          <w:szCs w:val="28"/>
        </w:rPr>
        <w:t xml:space="preserve">) </w:t>
      </w:r>
      <w:r w:rsidR="00015CC7" w:rsidRPr="00B86DDE">
        <w:rPr>
          <w:rFonts w:asciiTheme="majorBidi" w:hAnsiTheme="majorBidi" w:cstheme="majorBidi"/>
          <w:b/>
          <w:sz w:val="28"/>
          <w:szCs w:val="28"/>
          <w:cs/>
        </w:rPr>
        <w:t>เบ็ดเสร็จอื่น</w:t>
      </w:r>
      <w:r w:rsidR="002C161D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4F5B01">
        <w:rPr>
          <w:rFonts w:asciiTheme="majorBidi" w:hAnsiTheme="majorBidi" w:cstheme="majorBidi" w:hint="cs"/>
          <w:b/>
          <w:sz w:val="28"/>
          <w:szCs w:val="28"/>
          <w:cs/>
        </w:rPr>
        <w:t>และมูลค่าที่</w:t>
      </w:r>
      <w:r w:rsidR="00AF5486">
        <w:rPr>
          <w:rFonts w:asciiTheme="majorBidi" w:hAnsiTheme="majorBidi" w:cstheme="majorBidi" w:hint="cs"/>
          <w:b/>
          <w:sz w:val="28"/>
          <w:szCs w:val="28"/>
          <w:cs/>
        </w:rPr>
        <w:t>ดิน</w:t>
      </w:r>
      <w:r w:rsidR="009C4701">
        <w:rPr>
          <w:rFonts w:asciiTheme="majorBidi" w:hAnsiTheme="majorBidi" w:cstheme="majorBidi" w:hint="cs"/>
          <w:b/>
          <w:sz w:val="28"/>
          <w:szCs w:val="28"/>
          <w:cs/>
        </w:rPr>
        <w:t>ภาย</w:t>
      </w:r>
      <w:r w:rsidR="00AF5486">
        <w:rPr>
          <w:rFonts w:asciiTheme="majorBidi" w:hAnsiTheme="majorBidi" w:cstheme="majorBidi" w:hint="cs"/>
          <w:b/>
          <w:sz w:val="28"/>
          <w:szCs w:val="28"/>
          <w:cs/>
        </w:rPr>
        <w:t>หลังจากวัดมูลค่า</w:t>
      </w:r>
      <w:r w:rsidR="00F42497">
        <w:rPr>
          <w:rFonts w:asciiTheme="majorBidi" w:hAnsiTheme="majorBidi" w:cstheme="majorBidi" w:hint="cs"/>
          <w:b/>
          <w:sz w:val="28"/>
          <w:szCs w:val="28"/>
          <w:cs/>
        </w:rPr>
        <w:t>ด้วยวิธี</w:t>
      </w:r>
      <w:r w:rsidR="00D91ADA">
        <w:rPr>
          <w:rFonts w:asciiTheme="majorBidi" w:hAnsiTheme="majorBidi" w:cstheme="majorBidi" w:hint="cs"/>
          <w:b/>
          <w:sz w:val="28"/>
          <w:szCs w:val="28"/>
          <w:cs/>
        </w:rPr>
        <w:t>ตีราคาสินทรัพย</w:t>
      </w:r>
      <w:r w:rsidR="005154EA">
        <w:rPr>
          <w:rFonts w:asciiTheme="majorBidi" w:hAnsiTheme="majorBidi" w:cstheme="majorBidi" w:hint="cs"/>
          <w:b/>
          <w:sz w:val="28"/>
          <w:szCs w:val="28"/>
          <w:cs/>
        </w:rPr>
        <w:t>์ใหม่</w:t>
      </w:r>
      <w:r w:rsidR="005154EA" w:rsidRPr="000A7608">
        <w:rPr>
          <w:rFonts w:asciiTheme="majorBidi" w:hAnsiTheme="majorBidi" w:cstheme="majorBidi" w:hint="cs"/>
          <w:b/>
          <w:sz w:val="28"/>
          <w:szCs w:val="28"/>
          <w:cs/>
        </w:rPr>
        <w:t>จำนวน</w:t>
      </w:r>
      <w:r w:rsidR="00015CC7" w:rsidRPr="000A760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F6E8A">
        <w:rPr>
          <w:rFonts w:asciiTheme="majorBidi" w:hAnsiTheme="majorBidi" w:cstheme="majorBidi"/>
          <w:bCs/>
          <w:sz w:val="28"/>
          <w:szCs w:val="28"/>
        </w:rPr>
        <w:t>407</w:t>
      </w:r>
      <w:r w:rsidR="000A7608" w:rsidRPr="000A7608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A7608" w:rsidRPr="000A7608">
        <w:rPr>
          <w:rFonts w:asciiTheme="majorBidi" w:hAnsiTheme="majorBidi" w:cstheme="majorBidi" w:hint="cs"/>
          <w:b/>
          <w:sz w:val="28"/>
          <w:szCs w:val="28"/>
          <w:cs/>
        </w:rPr>
        <w:t>ล้าน</w:t>
      </w:r>
      <w:r w:rsidR="000A7608">
        <w:rPr>
          <w:rFonts w:asciiTheme="majorBidi" w:hAnsiTheme="majorBidi" w:cstheme="majorBidi" w:hint="cs"/>
          <w:b/>
          <w:sz w:val="28"/>
          <w:szCs w:val="28"/>
          <w:cs/>
        </w:rPr>
        <w:t>บาท</w:t>
      </w:r>
    </w:p>
    <w:p w14:paraId="23457631" w14:textId="77777777" w:rsidR="00015CC7" w:rsidRPr="00B86DDE" w:rsidRDefault="00015CC7" w:rsidP="00015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B86DDE">
        <w:rPr>
          <w:rFonts w:asciiTheme="majorBidi" w:hAnsiTheme="majorBidi" w:cstheme="majorBidi"/>
          <w:b/>
          <w:i/>
          <w:iCs/>
          <w:sz w:val="28"/>
          <w:szCs w:val="28"/>
          <w:cs/>
        </w:rPr>
        <w:t>ลำดับชั้นมูลค่ายุติธรรม</w:t>
      </w:r>
    </w:p>
    <w:p w14:paraId="72CAEADF" w14:textId="211DFE3F" w:rsidR="00015CC7" w:rsidRPr="00B86DDE" w:rsidRDefault="00015CC7" w:rsidP="001A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มูลค่ายุติธรรมของที่ดิน 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ผู้ประเมินราคาทรัพย์สินอิสระได้ประเมินมูลค่ายุติธรรมของที่ดินของบริษัทเป็นประจำทุก </w:t>
      </w:r>
      <w:r w:rsidRPr="00B86DDE">
        <w:rPr>
          <w:rFonts w:asciiTheme="majorBidi" w:hAnsiTheme="majorBidi" w:cstheme="majorBidi"/>
          <w:sz w:val="27"/>
          <w:szCs w:val="27"/>
        </w:rPr>
        <w:t>3 -</w:t>
      </w:r>
      <w:r w:rsidRPr="00B86DD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D47AF" w:rsidRPr="00B86DDE">
        <w:rPr>
          <w:rFonts w:asciiTheme="majorBidi" w:hAnsiTheme="majorBidi" w:cstheme="majorBidi"/>
          <w:sz w:val="27"/>
          <w:szCs w:val="27"/>
        </w:rPr>
        <w:t>5</w:t>
      </w: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 ปี</w:t>
      </w:r>
      <w:r w:rsidR="001A77E0" w:rsidRPr="00B86DD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86DDE">
        <w:rPr>
          <w:rFonts w:asciiTheme="majorBidi" w:hAnsiTheme="majorBidi" w:cstheme="majorBidi"/>
          <w:b/>
          <w:sz w:val="28"/>
          <w:szCs w:val="28"/>
          <w:cs/>
        </w:rPr>
        <w:t>การวัดมูลค่ายุติธรรมของที่ดิน</w:t>
      </w:r>
      <w:r w:rsidR="00A93D8E" w:rsidRPr="00B86DD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 อยู่ในระดับที่ </w:t>
      </w:r>
      <w:r w:rsidRPr="00B86DDE">
        <w:rPr>
          <w:rFonts w:asciiTheme="majorBidi" w:hAnsiTheme="majorBidi" w:cstheme="majorBidi"/>
          <w:sz w:val="27"/>
          <w:szCs w:val="27"/>
        </w:rPr>
        <w:t>3</w:t>
      </w: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6DA15862" w14:textId="062B3AE0" w:rsidR="00015CC7" w:rsidRPr="00B86DDE" w:rsidRDefault="00015CC7" w:rsidP="004C2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360" w:right="-133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B86DDE">
        <w:rPr>
          <w:rFonts w:asciiTheme="majorBidi" w:hAnsiTheme="majorBidi" w:cstheme="majorBidi"/>
          <w:b/>
          <w:sz w:val="28"/>
          <w:szCs w:val="28"/>
          <w:cs/>
        </w:rPr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</w:t>
      </w:r>
      <w:r w:rsidR="004C2AF2" w:rsidRPr="00B86DDE">
        <w:rPr>
          <w:rFonts w:asciiTheme="majorBidi" w:hAnsiTheme="majorBidi" w:cstheme="majorBidi"/>
          <w:b/>
          <w:sz w:val="28"/>
          <w:szCs w:val="28"/>
          <w:cs/>
        </w:rPr>
        <w:t>แสดงดังตาราง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3094"/>
        <w:gridCol w:w="265"/>
        <w:gridCol w:w="3245"/>
      </w:tblGrid>
      <w:tr w:rsidR="00607516" w:rsidRPr="00B86DDE" w14:paraId="475A0DCE" w14:textId="77777777" w:rsidTr="004A0497">
        <w:trPr>
          <w:trHeight w:val="1260"/>
        </w:trPr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9BDFA" w14:textId="77777777" w:rsidR="00015CC7" w:rsidRPr="00B86DDE" w:rsidRDefault="00015CC7" w:rsidP="00A8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99C908" w14:textId="77777777" w:rsidR="00015CC7" w:rsidRPr="00B86DDE" w:rsidRDefault="00015CC7" w:rsidP="00A8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FC20DFF" w14:textId="77777777" w:rsidR="00015CC7" w:rsidRPr="00B86DDE" w:rsidRDefault="00015CC7" w:rsidP="00A8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ED04E" w14:textId="77777777" w:rsidR="00015CC7" w:rsidRPr="00B86DDE" w:rsidRDefault="00015CC7" w:rsidP="00A8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vAlign w:val="bottom"/>
          </w:tcPr>
          <w:p w14:paraId="125A2233" w14:textId="77777777" w:rsidR="00015CC7" w:rsidRPr="00B86DDE" w:rsidRDefault="00015CC7" w:rsidP="00A8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EAB30" w14:textId="77777777" w:rsidR="00015CC7" w:rsidRPr="00B86DDE" w:rsidRDefault="00015CC7" w:rsidP="00A8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                                  การวัดมูลค่ายุติธรรม</w:t>
            </w:r>
          </w:p>
        </w:tc>
      </w:tr>
      <w:tr w:rsidR="005A6E20" w:rsidRPr="00B86DDE" w14:paraId="3E137E5B" w14:textId="77777777" w:rsidTr="004A0497">
        <w:trPr>
          <w:trHeight w:hRule="exact" w:val="158"/>
        </w:trPr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0689B" w14:textId="77777777" w:rsidR="00015CC7" w:rsidRPr="00B86DDE" w:rsidRDefault="0001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49FB2B" w14:textId="77777777" w:rsidR="00015CC7" w:rsidRPr="00B86DDE" w:rsidRDefault="0001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579EF" w14:textId="77777777" w:rsidR="00015CC7" w:rsidRPr="00B86DDE" w:rsidRDefault="0001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6593B371" w14:textId="77777777" w:rsidR="00015CC7" w:rsidRPr="00B86DDE" w:rsidRDefault="0001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7EC5C" w14:textId="77777777" w:rsidR="00015CC7" w:rsidRPr="00B86DDE" w:rsidRDefault="0001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02FB9" w:rsidRPr="00B86DDE" w14:paraId="725CCBB3" w14:textId="77777777" w:rsidTr="004A0497">
        <w:tc>
          <w:tcPr>
            <w:tcW w:w="2070" w:type="dxa"/>
            <w:hideMark/>
          </w:tcPr>
          <w:p w14:paraId="0CE3497F" w14:textId="77777777" w:rsidR="00015CC7" w:rsidRPr="00B86DDE" w:rsidRDefault="00015CC7" w:rsidP="004A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วิธีราคาตลาด</w:t>
            </w:r>
          </w:p>
        </w:tc>
        <w:tc>
          <w:tcPr>
            <w:tcW w:w="236" w:type="dxa"/>
          </w:tcPr>
          <w:p w14:paraId="068737DA" w14:textId="77777777" w:rsidR="00015CC7" w:rsidRPr="00B86DDE" w:rsidRDefault="00015CC7" w:rsidP="004A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3094" w:type="dxa"/>
            <w:hideMark/>
          </w:tcPr>
          <w:p w14:paraId="0C7647D7" w14:textId="1518AE90" w:rsidR="00015CC7" w:rsidRPr="00B86DDE" w:rsidRDefault="00015CC7" w:rsidP="004A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</w:t>
            </w:r>
            <w:r w:rsidR="00174690" w:rsidRPr="00B86D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30AECBF0" w14:textId="77777777" w:rsidR="00015CC7" w:rsidRPr="00B86DDE" w:rsidRDefault="00015CC7" w:rsidP="004A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45" w:type="dxa"/>
            <w:hideMark/>
          </w:tcPr>
          <w:p w14:paraId="3CD27EF2" w14:textId="77777777" w:rsidR="00015CC7" w:rsidRPr="00B86DDE" w:rsidRDefault="00015CC7" w:rsidP="004A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02A2E2A6" w14:textId="77777777" w:rsidR="002B2D7E" w:rsidRDefault="002B2D7E" w:rsidP="002B2D7E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16572A86" w14:textId="3FB868BF" w:rsidR="009C31F9" w:rsidRPr="00B86DDE" w:rsidRDefault="008E7129" w:rsidP="009C31F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สินทรัพย์สิทธิการใช้</w:t>
      </w:r>
    </w:p>
    <w:p w14:paraId="2E284572" w14:textId="4FEAC8C1" w:rsidR="009C31F9" w:rsidRPr="00B86DDE" w:rsidRDefault="009C31F9" w:rsidP="00D9282B">
      <w:pPr>
        <w:overflowPunct w:val="0"/>
        <w:autoSpaceDE w:val="0"/>
        <w:autoSpaceDN w:val="0"/>
        <w:adjustRightInd w:val="0"/>
        <w:spacing w:before="120" w:line="240" w:lineRule="auto"/>
        <w:ind w:firstLine="36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="0093500E" w:rsidRPr="00B86DDE">
        <w:rPr>
          <w:rFonts w:asciiTheme="majorBidi" w:eastAsia="Malgun Gothic" w:hAnsiTheme="majorBidi" w:cstheme="majorBidi"/>
          <w:sz w:val="28"/>
          <w:szCs w:val="28"/>
          <w:cs/>
        </w:rPr>
        <w:t>มี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1396"/>
        <w:gridCol w:w="60"/>
        <w:gridCol w:w="35"/>
        <w:gridCol w:w="942"/>
        <w:gridCol w:w="193"/>
        <w:gridCol w:w="114"/>
        <w:gridCol w:w="1160"/>
        <w:gridCol w:w="139"/>
        <w:gridCol w:w="1249"/>
        <w:gridCol w:w="89"/>
        <w:gridCol w:w="1369"/>
      </w:tblGrid>
      <w:tr w:rsidR="00343B6D" w:rsidRPr="0014498C" w14:paraId="6C8B80BA" w14:textId="77777777" w:rsidTr="00DB5109">
        <w:trPr>
          <w:trHeight w:val="144"/>
        </w:trPr>
        <w:tc>
          <w:tcPr>
            <w:tcW w:w="2434" w:type="dxa"/>
          </w:tcPr>
          <w:p w14:paraId="4678CA43" w14:textId="77777777" w:rsidR="00343B6D" w:rsidRPr="00135CEF" w:rsidRDefault="00343B6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22F44535" w14:textId="77777777" w:rsidR="00343B6D" w:rsidRPr="00135CEF" w:rsidRDefault="00343B6D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14:paraId="100FC611" w14:textId="77777777" w:rsidR="00343B6D" w:rsidRPr="00135CEF" w:rsidRDefault="00343B6D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14:paraId="482E3C6A" w14:textId="77777777" w:rsidR="00343B6D" w:rsidRPr="00135CEF" w:rsidRDefault="00343B6D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gridSpan w:val="3"/>
          </w:tcPr>
          <w:p w14:paraId="30D077DD" w14:textId="77777777" w:rsidR="00343B6D" w:rsidRPr="00135CEF" w:rsidRDefault="00343B6D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39" w:type="dxa"/>
          </w:tcPr>
          <w:p w14:paraId="48932C75" w14:textId="77777777" w:rsidR="00343B6D" w:rsidRPr="00135CEF" w:rsidRDefault="00343B6D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7" w:type="dxa"/>
            <w:gridSpan w:val="3"/>
          </w:tcPr>
          <w:p w14:paraId="511D4FCE" w14:textId="77777777" w:rsidR="00343B6D" w:rsidRPr="00135CEF" w:rsidRDefault="00343B6D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43B6D" w:rsidRPr="0014498C" w14:paraId="5B6366D3" w14:textId="77777777" w:rsidTr="00DB5109">
        <w:trPr>
          <w:trHeight w:val="144"/>
        </w:trPr>
        <w:tc>
          <w:tcPr>
            <w:tcW w:w="2434" w:type="dxa"/>
          </w:tcPr>
          <w:p w14:paraId="3ED6592E" w14:textId="77777777" w:rsidR="00343B6D" w:rsidRPr="00135CEF" w:rsidRDefault="00343B6D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6" w:type="dxa"/>
            <w:gridSpan w:val="11"/>
            <w:tcBorders>
              <w:bottom w:val="single" w:sz="4" w:space="0" w:color="auto"/>
            </w:tcBorders>
          </w:tcPr>
          <w:p w14:paraId="40280C0F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3B6D" w:rsidRPr="0014498C" w14:paraId="00B6AB5A" w14:textId="77777777" w:rsidTr="00DB5109">
        <w:trPr>
          <w:trHeight w:val="144"/>
        </w:trPr>
        <w:tc>
          <w:tcPr>
            <w:tcW w:w="2434" w:type="dxa"/>
          </w:tcPr>
          <w:p w14:paraId="0F6CA285" w14:textId="77777777" w:rsidR="00343B6D" w:rsidRPr="00135CEF" w:rsidRDefault="00343B6D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37114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</w:t>
            </w:r>
          </w:p>
          <w:p w14:paraId="7A35DEE9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5CEF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FB577E4" w14:textId="2C56CDE2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35C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" w:type="dxa"/>
            <w:gridSpan w:val="2"/>
            <w:vAlign w:val="bottom"/>
          </w:tcPr>
          <w:p w14:paraId="6FC571B7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87E7B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" w:type="dxa"/>
            <w:vAlign w:val="bottom"/>
          </w:tcPr>
          <w:p w14:paraId="4F08F80B" w14:textId="77777777" w:rsidR="00343B6D" w:rsidRPr="00135CEF" w:rsidRDefault="00343B6D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0A327" w14:textId="77777777" w:rsidR="00343B6D" w:rsidRPr="00135CEF" w:rsidRDefault="00343B6D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ลดลง)</w:t>
            </w:r>
          </w:p>
        </w:tc>
        <w:tc>
          <w:tcPr>
            <w:tcW w:w="139" w:type="dxa"/>
            <w:vAlign w:val="bottom"/>
          </w:tcPr>
          <w:p w14:paraId="4D1FCAE3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73763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  <w:p w14:paraId="2AD4B166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โอนออก)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3CA66721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F24FE" w14:textId="77777777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3CB1377" w14:textId="43299B58" w:rsidR="00343B6D" w:rsidRPr="00135CEF" w:rsidRDefault="00343B6D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5CEF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35CEF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343B6D" w:rsidRPr="0014498C" w14:paraId="6FF26372" w14:textId="77777777" w:rsidTr="00DB5109">
        <w:trPr>
          <w:trHeight w:val="144"/>
        </w:trPr>
        <w:tc>
          <w:tcPr>
            <w:tcW w:w="2434" w:type="dxa"/>
          </w:tcPr>
          <w:p w14:paraId="7AD85D7B" w14:textId="77777777" w:rsidR="00343B6D" w:rsidRPr="00135CEF" w:rsidRDefault="00343B6D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C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396" w:type="dxa"/>
          </w:tcPr>
          <w:p w14:paraId="598723F4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gridSpan w:val="2"/>
          </w:tcPr>
          <w:p w14:paraId="307B3F27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03328A25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44EA7227" w14:textId="77777777" w:rsidR="00343B6D" w:rsidRPr="00135CEF" w:rsidRDefault="00343B6D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712A0B4C" w14:textId="77777777" w:rsidR="00343B6D" w:rsidRPr="00135CEF" w:rsidRDefault="00343B6D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75005E3D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A2C3F46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7E8436AB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313240F2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45868" w:rsidRPr="0014498C" w14:paraId="68B2C882" w14:textId="77777777" w:rsidTr="0015599E">
        <w:trPr>
          <w:trHeight w:val="144"/>
        </w:trPr>
        <w:tc>
          <w:tcPr>
            <w:tcW w:w="2434" w:type="dxa"/>
          </w:tcPr>
          <w:p w14:paraId="22AA48FC" w14:textId="0249B20C" w:rsidR="00845868" w:rsidRPr="00135CEF" w:rsidRDefault="00845868" w:rsidP="00845868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79BEBA38" w14:textId="27ABEE95" w:rsidR="00845868" w:rsidRPr="00135CEF" w:rsidRDefault="00BB0FCF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19,052</w:t>
            </w:r>
          </w:p>
        </w:tc>
        <w:tc>
          <w:tcPr>
            <w:tcW w:w="95" w:type="dxa"/>
            <w:gridSpan w:val="2"/>
          </w:tcPr>
          <w:p w14:paraId="24FAEBE9" w14:textId="77777777" w:rsidR="00845868" w:rsidRPr="00135CEF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4938FCF8" w14:textId="2477D0F0" w:rsidR="00845868" w:rsidRPr="00135CEF" w:rsidRDefault="00E4726B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A4DA032" w14:textId="77777777" w:rsidR="00845868" w:rsidRPr="00135CEF" w:rsidRDefault="00845868" w:rsidP="0084586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7F07596E" w14:textId="595FA17B" w:rsidR="00845868" w:rsidRPr="00135CEF" w:rsidRDefault="00E4726B" w:rsidP="0084586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376D" w:rsidRPr="0035783A">
              <w:rPr>
                <w:rFonts w:asciiTheme="majorBidi" w:hAnsiTheme="majorBidi" w:cstheme="majorBidi"/>
                <w:sz w:val="28"/>
                <w:szCs w:val="28"/>
              </w:rPr>
              <w:t>19,052</w:t>
            </w:r>
            <w:r w:rsidRPr="00357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57FEC4CD" w14:textId="77777777" w:rsidR="00845868" w:rsidRPr="00135CEF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3D0BF6B" w14:textId="763888F9" w:rsidR="00845868" w:rsidRPr="00135CEF" w:rsidRDefault="00E4726B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5A4C48A2" w14:textId="77777777" w:rsidR="00845868" w:rsidRPr="00135CEF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3B8B43BF" w14:textId="25AED834" w:rsidR="00845868" w:rsidRPr="00135CEF" w:rsidRDefault="001A21BA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3B6D" w:rsidRPr="0014498C" w14:paraId="7A16CE29" w14:textId="77777777" w:rsidTr="0039521A">
        <w:trPr>
          <w:trHeight w:val="144"/>
        </w:trPr>
        <w:tc>
          <w:tcPr>
            <w:tcW w:w="2434" w:type="dxa"/>
          </w:tcPr>
          <w:p w14:paraId="05DAEDC3" w14:textId="77777777" w:rsidR="00343B6D" w:rsidRPr="00135CEF" w:rsidRDefault="00343B6D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3AE01739" w14:textId="0E6CE323" w:rsidR="00343B6D" w:rsidRPr="00135CEF" w:rsidRDefault="0007376D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19,052</w:t>
            </w:r>
          </w:p>
        </w:tc>
        <w:tc>
          <w:tcPr>
            <w:tcW w:w="95" w:type="dxa"/>
            <w:gridSpan w:val="2"/>
          </w:tcPr>
          <w:p w14:paraId="41E7C730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73D16256" w14:textId="6DD48619" w:rsidR="00343B6D" w:rsidRPr="00135CEF" w:rsidRDefault="00E4726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2B67EA5" w14:textId="77777777" w:rsidR="00343B6D" w:rsidRPr="00135CEF" w:rsidRDefault="00343B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E254E17" w14:textId="547BA255" w:rsidR="00343B6D" w:rsidRPr="00135CEF" w:rsidRDefault="00E4726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7376D"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19,052</w:t>
            </w: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831B381" w14:textId="77777777" w:rsidR="00343B6D" w:rsidRPr="00135CEF" w:rsidRDefault="00343B6D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5C02C1D" w14:textId="1246CDFA" w:rsidR="00343B6D" w:rsidRPr="00135CEF" w:rsidRDefault="00E4726B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08691C9F" w14:textId="77777777" w:rsidR="00343B6D" w:rsidRPr="00135CEF" w:rsidRDefault="00343B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37BA932" w14:textId="00A0D8A1" w:rsidR="00343B6D" w:rsidRPr="00135CEF" w:rsidRDefault="001A21B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9521A" w:rsidRPr="0014498C" w14:paraId="4EEDDA28" w14:textId="77777777" w:rsidTr="0039521A">
        <w:trPr>
          <w:trHeight w:val="144"/>
        </w:trPr>
        <w:tc>
          <w:tcPr>
            <w:tcW w:w="2434" w:type="dxa"/>
          </w:tcPr>
          <w:p w14:paraId="23408294" w14:textId="4D1FD396" w:rsidR="0039521A" w:rsidRPr="00135CEF" w:rsidRDefault="00026FEC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396" w:type="dxa"/>
          </w:tcPr>
          <w:p w14:paraId="7CDE1C5D" w14:textId="77777777" w:rsidR="0039521A" w:rsidRDefault="0039521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gridSpan w:val="2"/>
          </w:tcPr>
          <w:p w14:paraId="6FF30941" w14:textId="77777777" w:rsidR="0039521A" w:rsidRPr="00135CEF" w:rsidRDefault="0039521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59B6EAFD" w14:textId="77777777" w:rsidR="0039521A" w:rsidRDefault="0039521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5961C6CC" w14:textId="77777777" w:rsidR="0039521A" w:rsidRPr="00135CEF" w:rsidRDefault="0039521A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1714669D" w14:textId="77777777" w:rsidR="0039521A" w:rsidRDefault="0039521A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04B15B19" w14:textId="77777777" w:rsidR="0039521A" w:rsidRPr="00135CEF" w:rsidRDefault="0039521A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23007B31" w14:textId="77777777" w:rsidR="0039521A" w:rsidRDefault="0039521A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" w:type="dxa"/>
          </w:tcPr>
          <w:p w14:paraId="6482C79D" w14:textId="77777777" w:rsidR="0039521A" w:rsidRPr="00135CEF" w:rsidRDefault="0039521A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0830B073" w14:textId="77777777" w:rsidR="0039521A" w:rsidRDefault="0039521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3B6D" w:rsidRPr="0014498C" w14:paraId="35EC8EA3" w14:textId="77777777" w:rsidTr="0039521A">
        <w:trPr>
          <w:trHeight w:val="144"/>
        </w:trPr>
        <w:tc>
          <w:tcPr>
            <w:tcW w:w="2434" w:type="dxa"/>
          </w:tcPr>
          <w:p w14:paraId="33E57127" w14:textId="71AC4824" w:rsidR="00343B6D" w:rsidRPr="00135CEF" w:rsidRDefault="00EE17C1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CE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0432C096" w14:textId="76E63211" w:rsidR="00343B6D" w:rsidRPr="00135CEF" w:rsidRDefault="006C70BE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31E2" w:rsidRPr="0035783A">
              <w:rPr>
                <w:rFonts w:asciiTheme="majorBidi" w:hAnsiTheme="majorBidi" w:cstheme="majorBidi"/>
                <w:sz w:val="28"/>
                <w:szCs w:val="28"/>
              </w:rPr>
              <w:t>15,210</w:t>
            </w:r>
            <w:r w:rsidRPr="00357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dxa"/>
            <w:gridSpan w:val="2"/>
          </w:tcPr>
          <w:p w14:paraId="2A12DEAF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30F5AF26" w14:textId="7C8BD053" w:rsidR="00343B6D" w:rsidRPr="00135CEF" w:rsidRDefault="001A21BA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(3,84</w:t>
            </w:r>
            <w:r w:rsidR="00AF2F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5C4D1AE5" w14:textId="77777777" w:rsidR="00343B6D" w:rsidRPr="00135CEF" w:rsidRDefault="00343B6D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</w:tcPr>
          <w:p w14:paraId="150DB815" w14:textId="7D0039FF" w:rsidR="00343B6D" w:rsidRPr="00135CEF" w:rsidRDefault="004E4643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19,052</w:t>
            </w:r>
          </w:p>
        </w:tc>
        <w:tc>
          <w:tcPr>
            <w:tcW w:w="139" w:type="dxa"/>
          </w:tcPr>
          <w:p w14:paraId="4A5BBEE4" w14:textId="77777777" w:rsidR="00343B6D" w:rsidRPr="00135CEF" w:rsidRDefault="00343B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CB712AF" w14:textId="0EBD45E1" w:rsidR="00343B6D" w:rsidRPr="00135CEF" w:rsidRDefault="0074160A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5654A5F4" w14:textId="77777777" w:rsidR="00343B6D" w:rsidRPr="00135CEF" w:rsidRDefault="00343B6D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</w:tcPr>
          <w:p w14:paraId="086F6E71" w14:textId="733C50B8" w:rsidR="00343B6D" w:rsidRPr="00135CEF" w:rsidRDefault="001A21BA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17C1" w:rsidRPr="0014498C" w14:paraId="3E2AA1D7" w14:textId="77777777" w:rsidTr="0015599E">
        <w:trPr>
          <w:trHeight w:val="144"/>
        </w:trPr>
        <w:tc>
          <w:tcPr>
            <w:tcW w:w="2434" w:type="dxa"/>
          </w:tcPr>
          <w:p w14:paraId="7D384382" w14:textId="77777777" w:rsidR="00EE17C1" w:rsidRPr="00135CEF" w:rsidRDefault="00EE17C1" w:rsidP="00EE17C1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7282D5B9" w14:textId="10389D88" w:rsidR="00EE17C1" w:rsidRPr="00135CEF" w:rsidRDefault="006C70BE" w:rsidP="00EE17C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56D31"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15,210</w:t>
            </w: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" w:type="dxa"/>
            <w:gridSpan w:val="2"/>
            <w:vMerge w:val="restart"/>
          </w:tcPr>
          <w:p w14:paraId="204E1205" w14:textId="77777777" w:rsidR="00EE17C1" w:rsidRPr="00135CEF" w:rsidRDefault="00EE17C1" w:rsidP="00EE17C1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60E60" w14:textId="697175B5" w:rsidR="00EE17C1" w:rsidRPr="00135CEF" w:rsidRDefault="006C70BE" w:rsidP="00EE17C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(3,84</w:t>
            </w:r>
            <w:r w:rsidR="00AF2F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5F325A6E" w14:textId="77777777" w:rsidR="00EE17C1" w:rsidRPr="00135CEF" w:rsidRDefault="00EE17C1" w:rsidP="00EE17C1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29C41AFC" w14:textId="32D01438" w:rsidR="00EE17C1" w:rsidRPr="00135CEF" w:rsidRDefault="004E4643" w:rsidP="00EE17C1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19,052</w:t>
            </w:r>
          </w:p>
        </w:tc>
        <w:tc>
          <w:tcPr>
            <w:tcW w:w="139" w:type="dxa"/>
          </w:tcPr>
          <w:p w14:paraId="634BF409" w14:textId="77777777" w:rsidR="00EE17C1" w:rsidRPr="00135CEF" w:rsidRDefault="00EE17C1" w:rsidP="00EE17C1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73DDE9D6" w14:textId="19C54400" w:rsidR="00EE17C1" w:rsidRPr="00135CEF" w:rsidRDefault="00EE17C1" w:rsidP="00EE17C1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89" w:type="dxa"/>
          </w:tcPr>
          <w:p w14:paraId="2360BE84" w14:textId="77777777" w:rsidR="00EE17C1" w:rsidRPr="00135CEF" w:rsidRDefault="00EE17C1" w:rsidP="00EE17C1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1798686" w14:textId="39A5CE35" w:rsidR="00EE17C1" w:rsidRPr="00135CEF" w:rsidRDefault="006C70BE" w:rsidP="00EE17C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E17C1" w:rsidRPr="0014498C" w14:paraId="12D17E26" w14:textId="77777777" w:rsidTr="0015599E">
        <w:trPr>
          <w:trHeight w:val="144"/>
        </w:trPr>
        <w:tc>
          <w:tcPr>
            <w:tcW w:w="2434" w:type="dxa"/>
          </w:tcPr>
          <w:p w14:paraId="048F82CF" w14:textId="77777777" w:rsidR="00EE17C1" w:rsidRPr="00135CEF" w:rsidRDefault="00EE17C1" w:rsidP="00EE17C1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C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รวมสินทรัพย์สิทธิการใช้ </w:t>
            </w:r>
            <w:r w:rsidRPr="00135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135C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109A008A" w14:textId="03696045" w:rsidR="00EE17C1" w:rsidRPr="00135CEF" w:rsidRDefault="00EE17C1" w:rsidP="00EE17C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</w:t>
            </w:r>
            <w:r w:rsidR="00D0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" w:type="dxa"/>
            <w:gridSpan w:val="2"/>
            <w:vMerge/>
          </w:tcPr>
          <w:p w14:paraId="7F137097" w14:textId="77777777" w:rsidR="00EE17C1" w:rsidRPr="00135CEF" w:rsidRDefault="00EE17C1" w:rsidP="00EE17C1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27D3557B" w14:textId="77777777" w:rsidR="00EE17C1" w:rsidRPr="00135CEF" w:rsidRDefault="00EE17C1" w:rsidP="00EE17C1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718316A3" w14:textId="77777777" w:rsidR="00EE17C1" w:rsidRPr="00135CEF" w:rsidRDefault="00EE17C1" w:rsidP="00EE17C1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D086BF1" w14:textId="77777777" w:rsidR="00EE17C1" w:rsidRPr="00135CEF" w:rsidRDefault="00EE17C1" w:rsidP="00EE17C1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5721D8C9" w14:textId="77777777" w:rsidR="00EE17C1" w:rsidRPr="00135CEF" w:rsidRDefault="00EE17C1" w:rsidP="00EE17C1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488687DD" w14:textId="77777777" w:rsidR="00EE17C1" w:rsidRPr="00135CEF" w:rsidRDefault="00EE17C1" w:rsidP="00EE17C1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" w:type="dxa"/>
          </w:tcPr>
          <w:p w14:paraId="6C16F1E3" w14:textId="77777777" w:rsidR="00EE17C1" w:rsidRPr="00135CEF" w:rsidRDefault="00EE17C1" w:rsidP="00EE17C1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474A920B" w14:textId="75D2CC28" w:rsidR="00EE17C1" w:rsidRPr="00135CEF" w:rsidRDefault="00EE17C1" w:rsidP="00EE17C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604EF36" w14:textId="77777777" w:rsidR="00845868" w:rsidRPr="00B86DDE" w:rsidRDefault="00845868" w:rsidP="006F3BC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1396"/>
        <w:gridCol w:w="60"/>
        <w:gridCol w:w="35"/>
        <w:gridCol w:w="942"/>
        <w:gridCol w:w="193"/>
        <w:gridCol w:w="114"/>
        <w:gridCol w:w="1160"/>
        <w:gridCol w:w="139"/>
        <w:gridCol w:w="1249"/>
        <w:gridCol w:w="89"/>
        <w:gridCol w:w="1369"/>
      </w:tblGrid>
      <w:tr w:rsidR="00513960" w:rsidRPr="0014498C" w14:paraId="1064C179" w14:textId="77777777" w:rsidTr="00DB5109">
        <w:trPr>
          <w:trHeight w:val="144"/>
        </w:trPr>
        <w:tc>
          <w:tcPr>
            <w:tcW w:w="2434" w:type="dxa"/>
          </w:tcPr>
          <w:p w14:paraId="7CE73B98" w14:textId="29FDF525" w:rsidR="00513960" w:rsidRPr="0014498C" w:rsidRDefault="00417C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396" w:type="dxa"/>
          </w:tcPr>
          <w:p w14:paraId="4DE62B1B" w14:textId="77777777" w:rsidR="00513960" w:rsidRPr="0014498C" w:rsidRDefault="00513960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dxa"/>
          </w:tcPr>
          <w:p w14:paraId="12109270" w14:textId="77777777" w:rsidR="00513960" w:rsidRPr="0014498C" w:rsidRDefault="00513960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14:paraId="20CE8E2F" w14:textId="77777777" w:rsidR="00513960" w:rsidRPr="0014498C" w:rsidRDefault="00513960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gridSpan w:val="3"/>
          </w:tcPr>
          <w:p w14:paraId="2F315D18" w14:textId="77777777" w:rsidR="00513960" w:rsidRPr="0014498C" w:rsidRDefault="00513960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4498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39" w:type="dxa"/>
          </w:tcPr>
          <w:p w14:paraId="13CD2828" w14:textId="77777777" w:rsidR="00513960" w:rsidRPr="0014498C" w:rsidRDefault="00513960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7" w:type="dxa"/>
            <w:gridSpan w:val="3"/>
          </w:tcPr>
          <w:p w14:paraId="408A301E" w14:textId="77777777" w:rsidR="00513960" w:rsidRPr="0014498C" w:rsidRDefault="00513960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9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8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513960" w:rsidRPr="0014498C" w14:paraId="74D56B9F" w14:textId="77777777" w:rsidTr="00DB5109">
        <w:trPr>
          <w:trHeight w:val="144"/>
        </w:trPr>
        <w:tc>
          <w:tcPr>
            <w:tcW w:w="2434" w:type="dxa"/>
          </w:tcPr>
          <w:p w14:paraId="045EF8E1" w14:textId="77777777" w:rsidR="00513960" w:rsidRPr="0014498C" w:rsidRDefault="0051396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6" w:type="dxa"/>
            <w:gridSpan w:val="11"/>
            <w:tcBorders>
              <w:bottom w:val="single" w:sz="4" w:space="0" w:color="auto"/>
            </w:tcBorders>
          </w:tcPr>
          <w:p w14:paraId="4A7E92E0" w14:textId="77777777" w:rsidR="00513960" w:rsidRPr="0014498C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13960" w:rsidRPr="0014498C" w14:paraId="3D6E51CD" w14:textId="77777777" w:rsidTr="00DB5109">
        <w:trPr>
          <w:trHeight w:val="144"/>
        </w:trPr>
        <w:tc>
          <w:tcPr>
            <w:tcW w:w="2434" w:type="dxa"/>
          </w:tcPr>
          <w:p w14:paraId="3A8EA135" w14:textId="77777777" w:rsidR="00513960" w:rsidRPr="0014498C" w:rsidRDefault="0051396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B3E35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</w:t>
            </w:r>
          </w:p>
          <w:p w14:paraId="6C1E2376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756C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B434626" w14:textId="5AE24D64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756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5" w:type="dxa"/>
            <w:gridSpan w:val="2"/>
            <w:vAlign w:val="bottom"/>
          </w:tcPr>
          <w:p w14:paraId="3EE70961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FA575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" w:type="dxa"/>
            <w:vAlign w:val="bottom"/>
          </w:tcPr>
          <w:p w14:paraId="305B3D77" w14:textId="77777777" w:rsidR="00513960" w:rsidRPr="004756C7" w:rsidRDefault="00513960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1CE68" w14:textId="77777777" w:rsidR="00513960" w:rsidRPr="004756C7" w:rsidRDefault="00513960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ลดลง)</w:t>
            </w:r>
          </w:p>
        </w:tc>
        <w:tc>
          <w:tcPr>
            <w:tcW w:w="139" w:type="dxa"/>
            <w:vAlign w:val="bottom"/>
          </w:tcPr>
          <w:p w14:paraId="58682CE5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F211D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  <w:p w14:paraId="20F619CC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โอนออก)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1C486CCC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27EBD" w14:textId="77777777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644EE15" w14:textId="7B1ECC63" w:rsidR="00513960" w:rsidRPr="004756C7" w:rsidRDefault="00513960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756C7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4756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756C7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513960" w:rsidRPr="0014498C" w14:paraId="7D4802BF" w14:textId="77777777" w:rsidTr="00DB5109">
        <w:trPr>
          <w:trHeight w:val="144"/>
        </w:trPr>
        <w:tc>
          <w:tcPr>
            <w:tcW w:w="2434" w:type="dxa"/>
          </w:tcPr>
          <w:p w14:paraId="4C450BD3" w14:textId="77777777" w:rsidR="00513960" w:rsidRPr="0014498C" w:rsidRDefault="00513960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396" w:type="dxa"/>
          </w:tcPr>
          <w:p w14:paraId="0FE37C24" w14:textId="77777777" w:rsidR="00513960" w:rsidRPr="004756C7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gridSpan w:val="2"/>
          </w:tcPr>
          <w:p w14:paraId="251E266E" w14:textId="77777777" w:rsidR="00513960" w:rsidRPr="004756C7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0B50A07" w14:textId="77777777" w:rsidR="00513960" w:rsidRPr="004756C7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0C4E6DA3" w14:textId="77777777" w:rsidR="00513960" w:rsidRPr="004756C7" w:rsidRDefault="00513960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37D0B772" w14:textId="77777777" w:rsidR="00513960" w:rsidRPr="004756C7" w:rsidRDefault="00513960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5D1A50DA" w14:textId="77777777" w:rsidR="00513960" w:rsidRPr="004756C7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59C9D20" w14:textId="77777777" w:rsidR="00513960" w:rsidRPr="004756C7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7444BDF9" w14:textId="77777777" w:rsidR="00513960" w:rsidRPr="004756C7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0C38E223" w14:textId="77777777" w:rsidR="00513960" w:rsidRPr="004756C7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45868" w:rsidRPr="0014498C" w14:paraId="54F875D2" w14:textId="77777777" w:rsidTr="0015599E">
        <w:trPr>
          <w:trHeight w:val="144"/>
        </w:trPr>
        <w:tc>
          <w:tcPr>
            <w:tcW w:w="2434" w:type="dxa"/>
          </w:tcPr>
          <w:p w14:paraId="2C4497FF" w14:textId="51C242CB" w:rsidR="00845868" w:rsidRPr="0014498C" w:rsidRDefault="00845868" w:rsidP="00845868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8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5E87D8F8" w14:textId="008E454D" w:rsidR="00845868" w:rsidRPr="00DA11B1" w:rsidRDefault="0064363A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11B1">
              <w:rPr>
                <w:rFonts w:asciiTheme="majorBidi" w:hAnsiTheme="majorBidi" w:cstheme="majorBidi"/>
                <w:sz w:val="28"/>
                <w:szCs w:val="28"/>
              </w:rPr>
              <w:t>11,755</w:t>
            </w:r>
          </w:p>
        </w:tc>
        <w:tc>
          <w:tcPr>
            <w:tcW w:w="95" w:type="dxa"/>
            <w:gridSpan w:val="2"/>
          </w:tcPr>
          <w:p w14:paraId="1C9B78F0" w14:textId="77777777" w:rsidR="00845868" w:rsidRPr="00DA11B1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37B56AC" w14:textId="0B904AC0" w:rsidR="00845868" w:rsidRPr="00DA11B1" w:rsidRDefault="007B5DC2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65,89</w:t>
            </w:r>
            <w:r w:rsidR="009221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" w:type="dxa"/>
          </w:tcPr>
          <w:p w14:paraId="7DB8C2E5" w14:textId="77777777" w:rsidR="00845868" w:rsidRPr="00DA11B1" w:rsidRDefault="00845868" w:rsidP="0084586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3419D729" w14:textId="5469EF4F" w:rsidR="00845868" w:rsidRPr="00DA11B1" w:rsidRDefault="00351A11" w:rsidP="0084586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3874" w:rsidRPr="0035783A">
              <w:rPr>
                <w:rFonts w:asciiTheme="majorBidi" w:hAnsiTheme="majorBidi" w:cstheme="majorBidi"/>
                <w:sz w:val="28"/>
                <w:szCs w:val="28"/>
              </w:rPr>
              <w:t>58,59</w:t>
            </w:r>
            <w:r w:rsidR="0092215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83874" w:rsidRPr="00357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5E5FFF0F" w14:textId="77777777" w:rsidR="00845868" w:rsidRPr="00DA11B1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3C8C103" w14:textId="67C13838" w:rsidR="00845868" w:rsidRPr="00DA11B1" w:rsidRDefault="0064363A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1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67A14C68" w14:textId="77777777" w:rsidR="00845868" w:rsidRPr="00DA11B1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31FD1417" w14:textId="75026D05" w:rsidR="00845868" w:rsidRPr="00DA11B1" w:rsidRDefault="00583874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BB30FE" w:rsidRPr="0035783A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513960" w:rsidRPr="0014498C" w14:paraId="25DB65BD" w14:textId="77777777" w:rsidTr="003B697B">
        <w:trPr>
          <w:trHeight w:val="144"/>
        </w:trPr>
        <w:tc>
          <w:tcPr>
            <w:tcW w:w="2434" w:type="dxa"/>
          </w:tcPr>
          <w:p w14:paraId="18B90E20" w14:textId="77777777" w:rsidR="00513960" w:rsidRPr="0014498C" w:rsidRDefault="00513960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0E5FAA16" w14:textId="6B0108D5" w:rsidR="00513960" w:rsidRPr="00DA11B1" w:rsidRDefault="0064363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1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11,755</w:t>
            </w:r>
          </w:p>
        </w:tc>
        <w:tc>
          <w:tcPr>
            <w:tcW w:w="95" w:type="dxa"/>
            <w:gridSpan w:val="2"/>
          </w:tcPr>
          <w:p w14:paraId="070CB3E9" w14:textId="77777777" w:rsidR="00513960" w:rsidRPr="00DA11B1" w:rsidRDefault="00513960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0D5EA1AD" w14:textId="70032905" w:rsidR="00513960" w:rsidRPr="00DA11B1" w:rsidRDefault="00351A1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65,89</w:t>
            </w:r>
            <w:r w:rsidR="00922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4" w:type="dxa"/>
          </w:tcPr>
          <w:p w14:paraId="026D2DE3" w14:textId="77777777" w:rsidR="00513960" w:rsidRPr="00DA11B1" w:rsidRDefault="00513960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1860E3F" w14:textId="6CCA606E" w:rsidR="00513960" w:rsidRPr="00DA11B1" w:rsidRDefault="00583874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(58,59</w:t>
            </w:r>
            <w:r w:rsidR="009221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EDD43E1" w14:textId="77777777" w:rsidR="00513960" w:rsidRPr="00DA11B1" w:rsidRDefault="00513960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981FA0A" w14:textId="147B8537" w:rsidR="00513960" w:rsidRPr="00DA11B1" w:rsidRDefault="0064363A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1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5A62094E" w14:textId="77777777" w:rsidR="00513960" w:rsidRPr="00DA11B1" w:rsidRDefault="00513960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E0BCD99" w14:textId="2296BF40" w:rsidR="00513960" w:rsidRPr="00DA11B1" w:rsidRDefault="00625C23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19,052</w:t>
            </w:r>
          </w:p>
        </w:tc>
      </w:tr>
      <w:tr w:rsidR="003B697B" w:rsidRPr="0014498C" w14:paraId="29E4DAA9" w14:textId="77777777" w:rsidTr="003B697B">
        <w:trPr>
          <w:trHeight w:val="144"/>
        </w:trPr>
        <w:tc>
          <w:tcPr>
            <w:tcW w:w="2434" w:type="dxa"/>
          </w:tcPr>
          <w:p w14:paraId="06C8294F" w14:textId="74ECEE37" w:rsidR="003B697B" w:rsidRPr="0014498C" w:rsidRDefault="003B697B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396" w:type="dxa"/>
          </w:tcPr>
          <w:p w14:paraId="47E5765E" w14:textId="77777777" w:rsidR="003B697B" w:rsidRPr="00DA11B1" w:rsidRDefault="003B697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gridSpan w:val="2"/>
          </w:tcPr>
          <w:p w14:paraId="48FAD69B" w14:textId="77777777" w:rsidR="003B697B" w:rsidRPr="00DA11B1" w:rsidRDefault="003B697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5A07C5B5" w14:textId="77777777" w:rsidR="003B697B" w:rsidRPr="00DA11B1" w:rsidRDefault="003B697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7738A2F1" w14:textId="77777777" w:rsidR="003B697B" w:rsidRPr="00DA11B1" w:rsidRDefault="003B697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CFF0DC" w14:textId="77777777" w:rsidR="003B697B" w:rsidRPr="00DA11B1" w:rsidRDefault="003B697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0E5804C3" w14:textId="77777777" w:rsidR="003B697B" w:rsidRPr="00DA11B1" w:rsidRDefault="003B697B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61BB6256" w14:textId="77777777" w:rsidR="003B697B" w:rsidRPr="00DA11B1" w:rsidRDefault="003B697B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" w:type="dxa"/>
          </w:tcPr>
          <w:p w14:paraId="6CB8719A" w14:textId="77777777" w:rsidR="003B697B" w:rsidRPr="00DA11B1" w:rsidRDefault="003B697B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7AEB2484" w14:textId="77777777" w:rsidR="003B697B" w:rsidRPr="00DA11B1" w:rsidRDefault="003B697B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3931" w:rsidRPr="0014498C" w14:paraId="23776858" w14:textId="77777777" w:rsidTr="003B697B">
        <w:trPr>
          <w:trHeight w:val="144"/>
        </w:trPr>
        <w:tc>
          <w:tcPr>
            <w:tcW w:w="2434" w:type="dxa"/>
          </w:tcPr>
          <w:p w14:paraId="104E540D" w14:textId="526615A8" w:rsidR="001A3931" w:rsidRPr="0014498C" w:rsidRDefault="001A3931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498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27FB1EF6" w14:textId="0DF4DE68" w:rsidR="001A3931" w:rsidRPr="00DA11B1" w:rsidRDefault="00903C01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264A" w:rsidRPr="00DA11B1">
              <w:rPr>
                <w:rFonts w:asciiTheme="majorBidi" w:hAnsiTheme="majorBidi" w:cstheme="majorBidi"/>
                <w:sz w:val="28"/>
                <w:szCs w:val="28"/>
              </w:rPr>
              <w:t>5,276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dxa"/>
            <w:gridSpan w:val="2"/>
          </w:tcPr>
          <w:p w14:paraId="67DF8B99" w14:textId="77777777" w:rsidR="001A3931" w:rsidRPr="00DA11B1" w:rsidRDefault="001A3931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05FB4A52" w14:textId="35E89B8F" w:rsidR="001A3931" w:rsidRPr="00DA11B1" w:rsidRDefault="009B6BC1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631" w:rsidRPr="00DA11B1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931D8C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357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145EE82F" w14:textId="77777777" w:rsidR="001A3931" w:rsidRPr="00DA11B1" w:rsidRDefault="001A3931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7FE15FD" w14:textId="1CC5531A" w:rsidR="001A3931" w:rsidRPr="00DA11B1" w:rsidRDefault="00A46858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9,793</w:t>
            </w:r>
          </w:p>
        </w:tc>
        <w:tc>
          <w:tcPr>
            <w:tcW w:w="139" w:type="dxa"/>
          </w:tcPr>
          <w:p w14:paraId="099E4642" w14:textId="77777777" w:rsidR="001A3931" w:rsidRPr="00DA11B1" w:rsidRDefault="001A3931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7FA000F" w14:textId="09AEFD8B" w:rsidR="001A3931" w:rsidRPr="00DA11B1" w:rsidRDefault="00DA11B1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6CE10E1F" w14:textId="77777777" w:rsidR="001A3931" w:rsidRPr="00DA11B1" w:rsidRDefault="001A3931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10E7B0D4" w14:textId="5E528D4D" w:rsidR="001A3931" w:rsidRPr="00DA11B1" w:rsidRDefault="00F4072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BC1" w:rsidRPr="0035783A">
              <w:rPr>
                <w:rFonts w:asciiTheme="majorBidi" w:hAnsiTheme="majorBidi" w:cstheme="majorBidi"/>
                <w:sz w:val="28"/>
                <w:szCs w:val="28"/>
              </w:rPr>
              <w:t>15,210</w:t>
            </w:r>
            <w:r w:rsidRPr="003578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3960" w:rsidRPr="0014498C" w14:paraId="49497A7F" w14:textId="77777777" w:rsidTr="0015599E">
        <w:trPr>
          <w:trHeight w:val="144"/>
        </w:trPr>
        <w:tc>
          <w:tcPr>
            <w:tcW w:w="2434" w:type="dxa"/>
          </w:tcPr>
          <w:p w14:paraId="6B5AB5AA" w14:textId="77777777" w:rsidR="00513960" w:rsidRPr="0014498C" w:rsidRDefault="00513960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11F838DE" w14:textId="59E1A3A6" w:rsidR="00513960" w:rsidRPr="00DA11B1" w:rsidRDefault="00903C0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6631" w:rsidRPr="00DA11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" w:type="dxa"/>
            <w:gridSpan w:val="2"/>
            <w:vMerge w:val="restart"/>
          </w:tcPr>
          <w:p w14:paraId="7AAA44BB" w14:textId="77777777" w:rsidR="00513960" w:rsidRPr="00DA11B1" w:rsidRDefault="00513960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BC0F4" w14:textId="2B8C9BB4" w:rsidR="00513960" w:rsidRPr="00DA11B1" w:rsidRDefault="009B6BC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6631" w:rsidRPr="00DA11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</w:t>
            </w:r>
            <w:r w:rsidR="00D342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50C636C4" w14:textId="77777777" w:rsidR="00513960" w:rsidRPr="00DA11B1" w:rsidRDefault="00513960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5F2FED38" w14:textId="7FBBCF2D" w:rsidR="00513960" w:rsidRPr="00DA11B1" w:rsidRDefault="00A46858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9,793</w:t>
            </w:r>
          </w:p>
        </w:tc>
        <w:tc>
          <w:tcPr>
            <w:tcW w:w="139" w:type="dxa"/>
          </w:tcPr>
          <w:p w14:paraId="4CAC6C63" w14:textId="77777777" w:rsidR="00513960" w:rsidRPr="00DA11B1" w:rsidRDefault="00513960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0DC6F326" w14:textId="1941709A" w:rsidR="00513960" w:rsidRPr="00DA11B1" w:rsidRDefault="00DA11B1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89" w:type="dxa"/>
          </w:tcPr>
          <w:p w14:paraId="246AC2D6" w14:textId="77777777" w:rsidR="00513960" w:rsidRPr="00DA11B1" w:rsidRDefault="00513960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EC150E7" w14:textId="4A58130C" w:rsidR="00513960" w:rsidRPr="00DA11B1" w:rsidRDefault="00F4072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B6BC1"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15,210</w:t>
            </w:r>
            <w:r w:rsidRPr="003578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13960" w:rsidRPr="0014498C" w14:paraId="7DEFEF4A" w14:textId="77777777" w:rsidTr="0015599E">
        <w:trPr>
          <w:trHeight w:val="144"/>
        </w:trPr>
        <w:tc>
          <w:tcPr>
            <w:tcW w:w="2434" w:type="dxa"/>
          </w:tcPr>
          <w:p w14:paraId="22ED260B" w14:textId="77777777" w:rsidR="00513960" w:rsidRPr="004756C7" w:rsidRDefault="00513960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รวมสินทรัพย์สิทธิการใช้ </w:t>
            </w:r>
            <w:r w:rsidRPr="004756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75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7ED9278B" w14:textId="2260EB80" w:rsidR="00513960" w:rsidRPr="00DA11B1" w:rsidRDefault="002A663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1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6,479</w:t>
            </w:r>
          </w:p>
        </w:tc>
        <w:tc>
          <w:tcPr>
            <w:tcW w:w="95" w:type="dxa"/>
            <w:gridSpan w:val="2"/>
            <w:vMerge/>
          </w:tcPr>
          <w:p w14:paraId="6BCEFE7F" w14:textId="77777777" w:rsidR="00513960" w:rsidRPr="00DA11B1" w:rsidRDefault="00513960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7F0649D7" w14:textId="77777777" w:rsidR="00513960" w:rsidRPr="00DA11B1" w:rsidRDefault="00513960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2F4BB91D" w14:textId="77777777" w:rsidR="00513960" w:rsidRPr="00DA11B1" w:rsidRDefault="00513960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70958B1" w14:textId="77777777" w:rsidR="00513960" w:rsidRPr="00DA11B1" w:rsidRDefault="00513960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0C9C38E6" w14:textId="77777777" w:rsidR="00513960" w:rsidRPr="00DA11B1" w:rsidRDefault="00513960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603F84AD" w14:textId="77777777" w:rsidR="00513960" w:rsidRPr="00DA11B1" w:rsidRDefault="00513960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" w:type="dxa"/>
          </w:tcPr>
          <w:p w14:paraId="7FD1D8BB" w14:textId="77777777" w:rsidR="00513960" w:rsidRPr="00DA11B1" w:rsidRDefault="00513960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0746FC0" w14:textId="3DE039AA" w:rsidR="00513960" w:rsidRPr="00DA11B1" w:rsidRDefault="002A663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1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</w:t>
            </w:r>
            <w:r w:rsidR="00DD13BE" w:rsidRPr="00DA11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39048175" w14:textId="1A163A70" w:rsidR="00513960" w:rsidRPr="00B86DDE" w:rsidRDefault="00513960" w:rsidP="008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3B6F89E7" w14:textId="77777777" w:rsidR="00CA6345" w:rsidRDefault="00CA6345" w:rsidP="008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6A1B3859" w14:textId="77777777" w:rsidR="00E26752" w:rsidRDefault="00E26752" w:rsidP="008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0A4D850B" w14:textId="77777777" w:rsidR="00E26752" w:rsidRDefault="00E26752" w:rsidP="008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1D2F5A6B" w14:textId="77777777" w:rsidR="00E26752" w:rsidRDefault="00E26752" w:rsidP="008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3DDB8076" w14:textId="77777777" w:rsidR="00E26752" w:rsidRDefault="00E26752" w:rsidP="008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1C71F77D" w14:textId="77777777" w:rsidR="00E26752" w:rsidRPr="00B86DDE" w:rsidRDefault="00E26752" w:rsidP="008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1396"/>
        <w:gridCol w:w="60"/>
        <w:gridCol w:w="35"/>
        <w:gridCol w:w="942"/>
        <w:gridCol w:w="193"/>
        <w:gridCol w:w="114"/>
        <w:gridCol w:w="1160"/>
        <w:gridCol w:w="139"/>
        <w:gridCol w:w="1249"/>
        <w:gridCol w:w="89"/>
        <w:gridCol w:w="1369"/>
      </w:tblGrid>
      <w:tr w:rsidR="00230BFD" w:rsidRPr="00B86DDE" w14:paraId="11363BF2" w14:textId="77777777" w:rsidTr="00CA6345">
        <w:trPr>
          <w:trHeight w:val="288"/>
        </w:trPr>
        <w:tc>
          <w:tcPr>
            <w:tcW w:w="2434" w:type="dxa"/>
          </w:tcPr>
          <w:p w14:paraId="798D2196" w14:textId="77777777" w:rsidR="00230BFD" w:rsidRPr="00B86DDE" w:rsidRDefault="00230BF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6" w:type="dxa"/>
          </w:tcPr>
          <w:p w14:paraId="364E77B2" w14:textId="77777777" w:rsidR="00230BFD" w:rsidRPr="00B86DDE" w:rsidRDefault="00230BFD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" w:type="dxa"/>
          </w:tcPr>
          <w:p w14:paraId="7B52B968" w14:textId="77777777" w:rsidR="00230BFD" w:rsidRPr="00B86DDE" w:rsidRDefault="00230BFD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7" w:type="dxa"/>
            <w:gridSpan w:val="2"/>
          </w:tcPr>
          <w:p w14:paraId="2F9FD181" w14:textId="77777777" w:rsidR="00230BFD" w:rsidRPr="00B86DDE" w:rsidRDefault="00230BFD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7" w:type="dxa"/>
            <w:gridSpan w:val="3"/>
          </w:tcPr>
          <w:p w14:paraId="21350C1F" w14:textId="3F017F05" w:rsidR="00230BFD" w:rsidRPr="00B86DDE" w:rsidRDefault="00230BFD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" w:type="dxa"/>
          </w:tcPr>
          <w:p w14:paraId="0B1EB4F7" w14:textId="77777777" w:rsidR="00230BFD" w:rsidRPr="00B86DDE" w:rsidRDefault="00230BFD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7" w:type="dxa"/>
            <w:gridSpan w:val="3"/>
          </w:tcPr>
          <w:p w14:paraId="341127F2" w14:textId="2BEC1863" w:rsidR="00230BFD" w:rsidRPr="00B86DDE" w:rsidRDefault="00230BFD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พันบาท)</w:t>
            </w:r>
          </w:p>
        </w:tc>
      </w:tr>
      <w:tr w:rsidR="00230BFD" w:rsidRPr="00B86DDE" w14:paraId="642CDCB2" w14:textId="77777777">
        <w:trPr>
          <w:trHeight w:val="144"/>
        </w:trPr>
        <w:tc>
          <w:tcPr>
            <w:tcW w:w="2434" w:type="dxa"/>
          </w:tcPr>
          <w:p w14:paraId="68A65BE6" w14:textId="77777777" w:rsidR="00230BFD" w:rsidRPr="00B86DDE" w:rsidRDefault="00230BFD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46" w:type="dxa"/>
            <w:gridSpan w:val="11"/>
            <w:tcBorders>
              <w:bottom w:val="single" w:sz="4" w:space="0" w:color="auto"/>
            </w:tcBorders>
          </w:tcPr>
          <w:p w14:paraId="51206E1B" w14:textId="55714E89" w:rsidR="00230BFD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30BFD" w:rsidRPr="00B86DDE" w14:paraId="3BC9C5D0" w14:textId="77777777">
        <w:trPr>
          <w:trHeight w:val="144"/>
        </w:trPr>
        <w:tc>
          <w:tcPr>
            <w:tcW w:w="2434" w:type="dxa"/>
          </w:tcPr>
          <w:p w14:paraId="281B7F2B" w14:textId="77777777" w:rsidR="00230BFD" w:rsidRPr="00B86DDE" w:rsidRDefault="00230BFD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AAE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ยอดยกมา</w:t>
            </w:r>
          </w:p>
          <w:p w14:paraId="56A598AE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  <w:p w14:paraId="29DF3264" w14:textId="5D611D5D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193D56" w:rsidRPr="00B86DD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95" w:type="dxa"/>
            <w:gridSpan w:val="2"/>
            <w:vAlign w:val="bottom"/>
          </w:tcPr>
          <w:p w14:paraId="729CDE5F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BDD9F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14" w:type="dxa"/>
            <w:vAlign w:val="bottom"/>
          </w:tcPr>
          <w:p w14:paraId="6D41E105" w14:textId="77777777" w:rsidR="00230BFD" w:rsidRPr="00B86DDE" w:rsidRDefault="00230BFD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268DE" w14:textId="77777777" w:rsidR="00230BFD" w:rsidRPr="00B86DDE" w:rsidRDefault="00230BFD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ลดลง)</w:t>
            </w:r>
          </w:p>
        </w:tc>
        <w:tc>
          <w:tcPr>
            <w:tcW w:w="139" w:type="dxa"/>
            <w:vAlign w:val="bottom"/>
          </w:tcPr>
          <w:p w14:paraId="415DBD6D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E1F4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</w:t>
            </w:r>
          </w:p>
          <w:p w14:paraId="554121EF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โอนออก)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3EBFB4ED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CBF8A" w14:textId="77777777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419CE9FF" w14:textId="1527CCBF" w:rsidR="00230BFD" w:rsidRPr="00B86DDE" w:rsidRDefault="00230BFD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 xml:space="preserve"> 31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 xml:space="preserve"> 256</w:t>
            </w:r>
            <w:r w:rsidR="00193D56" w:rsidRPr="00B86DD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230BFD" w:rsidRPr="00B86DDE" w14:paraId="60443B25" w14:textId="77777777">
        <w:trPr>
          <w:trHeight w:val="144"/>
        </w:trPr>
        <w:tc>
          <w:tcPr>
            <w:tcW w:w="2434" w:type="dxa"/>
          </w:tcPr>
          <w:p w14:paraId="46B67ECD" w14:textId="77777777" w:rsidR="00230BFD" w:rsidRPr="00B86DDE" w:rsidRDefault="00230BFD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396" w:type="dxa"/>
          </w:tcPr>
          <w:p w14:paraId="622B47D3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" w:type="dxa"/>
            <w:gridSpan w:val="2"/>
          </w:tcPr>
          <w:p w14:paraId="316F6330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93CF3BE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4" w:type="dxa"/>
          </w:tcPr>
          <w:p w14:paraId="525F888E" w14:textId="77777777" w:rsidR="00230BFD" w:rsidRPr="00B86DDE" w:rsidRDefault="00230BFD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</w:tcPr>
          <w:p w14:paraId="360682D5" w14:textId="77777777" w:rsidR="00230BFD" w:rsidRPr="00B86DDE" w:rsidRDefault="00230BFD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" w:type="dxa"/>
          </w:tcPr>
          <w:p w14:paraId="32D5F7A7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9" w:type="dxa"/>
          </w:tcPr>
          <w:p w14:paraId="558A8614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" w:type="dxa"/>
          </w:tcPr>
          <w:p w14:paraId="3E4680E3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</w:tcPr>
          <w:p w14:paraId="31CB5337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45868" w:rsidRPr="00B86DDE" w14:paraId="13D516C3" w14:textId="77777777" w:rsidTr="00D741D2">
        <w:trPr>
          <w:trHeight w:val="144"/>
        </w:trPr>
        <w:tc>
          <w:tcPr>
            <w:tcW w:w="2434" w:type="dxa"/>
          </w:tcPr>
          <w:p w14:paraId="78B43771" w14:textId="5B413D5C" w:rsidR="00845868" w:rsidRPr="00B86DDE" w:rsidRDefault="00845868" w:rsidP="00845868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34BFD80C" w14:textId="1BCBAD4A" w:rsidR="00845868" w:rsidRPr="00B86DDE" w:rsidRDefault="007A7093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19,052</w:t>
            </w:r>
          </w:p>
        </w:tc>
        <w:tc>
          <w:tcPr>
            <w:tcW w:w="95" w:type="dxa"/>
            <w:gridSpan w:val="2"/>
          </w:tcPr>
          <w:p w14:paraId="3ED010B6" w14:textId="77777777" w:rsidR="00845868" w:rsidRPr="00B86DDE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4F1DF37A" w14:textId="2D884A98" w:rsidR="00845868" w:rsidRPr="00B86DDE" w:rsidRDefault="004877A3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4" w:type="dxa"/>
          </w:tcPr>
          <w:p w14:paraId="4B127599" w14:textId="77777777" w:rsidR="00845868" w:rsidRPr="00B86DDE" w:rsidRDefault="00845868" w:rsidP="0084586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</w:tcPr>
          <w:p w14:paraId="1E36461A" w14:textId="0F07476A" w:rsidR="00845868" w:rsidRPr="00B86DDE" w:rsidRDefault="004877A3" w:rsidP="0084586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E81D26" w:rsidRPr="0035783A">
              <w:rPr>
                <w:rFonts w:asciiTheme="majorBidi" w:hAnsiTheme="majorBidi" w:cstheme="majorBidi"/>
                <w:sz w:val="27"/>
                <w:szCs w:val="27"/>
              </w:rPr>
              <w:t>19,052</w:t>
            </w:r>
            <w:r w:rsidRPr="0035783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9" w:type="dxa"/>
          </w:tcPr>
          <w:p w14:paraId="232C0CEB" w14:textId="77777777" w:rsidR="00845868" w:rsidRPr="00B86DDE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9" w:type="dxa"/>
          </w:tcPr>
          <w:p w14:paraId="6BF8530F" w14:textId="73FC72A7" w:rsidR="00845868" w:rsidRPr="00B86DDE" w:rsidRDefault="004877A3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9" w:type="dxa"/>
          </w:tcPr>
          <w:p w14:paraId="30974F6D" w14:textId="77777777" w:rsidR="00845868" w:rsidRPr="00B86DDE" w:rsidRDefault="00845868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</w:tcPr>
          <w:p w14:paraId="37CECE82" w14:textId="0252B868" w:rsidR="00845868" w:rsidRPr="00B86DDE" w:rsidRDefault="00CC5F6A" w:rsidP="0084586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30BFD" w:rsidRPr="00B86DDE" w14:paraId="08ED2C44" w14:textId="77777777" w:rsidTr="00810D79">
        <w:trPr>
          <w:trHeight w:val="144"/>
        </w:trPr>
        <w:tc>
          <w:tcPr>
            <w:tcW w:w="2434" w:type="dxa"/>
          </w:tcPr>
          <w:p w14:paraId="534E90A7" w14:textId="77777777" w:rsidR="00230BFD" w:rsidRPr="00B86DDE" w:rsidRDefault="00230BFD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08102738" w14:textId="15B99895" w:rsidR="00230BFD" w:rsidRPr="00B86DDE" w:rsidRDefault="001B0B8E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19,052</w:t>
            </w:r>
          </w:p>
        </w:tc>
        <w:tc>
          <w:tcPr>
            <w:tcW w:w="95" w:type="dxa"/>
            <w:gridSpan w:val="2"/>
          </w:tcPr>
          <w:p w14:paraId="6EBD4CEF" w14:textId="77777777" w:rsidR="00230BFD" w:rsidRPr="00B86DDE" w:rsidRDefault="00230BFD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6F3D5280" w14:textId="208B9E6F" w:rsidR="00230BFD" w:rsidRPr="00B86DDE" w:rsidRDefault="004877A3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14" w:type="dxa"/>
          </w:tcPr>
          <w:p w14:paraId="1E92E513" w14:textId="77777777" w:rsidR="00230BFD" w:rsidRPr="00B86DDE" w:rsidRDefault="00230BF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46AC506" w14:textId="59E56D46" w:rsidR="00230BFD" w:rsidRPr="00B86DDE" w:rsidRDefault="004877A3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CA370E"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19,052</w:t>
            </w: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39" w:type="dxa"/>
          </w:tcPr>
          <w:p w14:paraId="0F1536B9" w14:textId="77777777" w:rsidR="00230BFD" w:rsidRPr="00B86DDE" w:rsidRDefault="00230BFD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BE10BE2" w14:textId="6C1EFB66" w:rsidR="00230BFD" w:rsidRPr="00B86DDE" w:rsidRDefault="004877A3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9" w:type="dxa"/>
          </w:tcPr>
          <w:p w14:paraId="4391AB2D" w14:textId="77777777" w:rsidR="00230BFD" w:rsidRPr="00B86DDE" w:rsidRDefault="00230BF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660C187" w14:textId="4F6CFA57" w:rsidR="00230BFD" w:rsidRPr="00B86DDE" w:rsidRDefault="00CC5F6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810D79" w:rsidRPr="00B86DDE" w14:paraId="0AE25A93" w14:textId="77777777" w:rsidTr="00810D79">
        <w:trPr>
          <w:trHeight w:val="144"/>
        </w:trPr>
        <w:tc>
          <w:tcPr>
            <w:tcW w:w="2434" w:type="dxa"/>
          </w:tcPr>
          <w:p w14:paraId="587DA9D2" w14:textId="4005AB31" w:rsidR="00810D79" w:rsidRPr="00B86DDE" w:rsidRDefault="00810D79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396" w:type="dxa"/>
          </w:tcPr>
          <w:p w14:paraId="67E8B8ED" w14:textId="77777777" w:rsidR="00810D79" w:rsidRDefault="00810D7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5" w:type="dxa"/>
            <w:gridSpan w:val="2"/>
          </w:tcPr>
          <w:p w14:paraId="660B3B8E" w14:textId="77777777" w:rsidR="00810D79" w:rsidRPr="00B86DDE" w:rsidRDefault="00810D7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5" w:type="dxa"/>
            <w:gridSpan w:val="2"/>
          </w:tcPr>
          <w:p w14:paraId="57F8A029" w14:textId="77777777" w:rsidR="00810D79" w:rsidRDefault="00810D7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" w:type="dxa"/>
          </w:tcPr>
          <w:p w14:paraId="78251C1C" w14:textId="77777777" w:rsidR="00810D79" w:rsidRPr="00B86DDE" w:rsidRDefault="00810D7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</w:tcPr>
          <w:p w14:paraId="42B4487F" w14:textId="77777777" w:rsidR="00810D79" w:rsidRDefault="00810D7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" w:type="dxa"/>
          </w:tcPr>
          <w:p w14:paraId="194E0063" w14:textId="77777777" w:rsidR="00810D79" w:rsidRPr="00B86DDE" w:rsidRDefault="00810D79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9" w:type="dxa"/>
          </w:tcPr>
          <w:p w14:paraId="60719E0B" w14:textId="77777777" w:rsidR="00810D79" w:rsidRDefault="00810D79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</w:tcPr>
          <w:p w14:paraId="01C9022A" w14:textId="77777777" w:rsidR="00810D79" w:rsidRPr="00B86DDE" w:rsidRDefault="00810D7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9" w:type="dxa"/>
          </w:tcPr>
          <w:p w14:paraId="1764A388" w14:textId="77777777" w:rsidR="00810D79" w:rsidRDefault="00810D7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4877A3" w:rsidRPr="00B86DDE" w14:paraId="19E6669C" w14:textId="77777777" w:rsidTr="00810D79">
        <w:trPr>
          <w:trHeight w:val="144"/>
        </w:trPr>
        <w:tc>
          <w:tcPr>
            <w:tcW w:w="2434" w:type="dxa"/>
          </w:tcPr>
          <w:p w14:paraId="522BAE8B" w14:textId="30A2FCBE" w:rsidR="004877A3" w:rsidRPr="00B86DDE" w:rsidRDefault="004877A3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70D3EC5A" w14:textId="34D37313" w:rsidR="004877A3" w:rsidRPr="00B86DDE" w:rsidRDefault="00CC5F6A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51975" w:rsidRPr="0035783A">
              <w:rPr>
                <w:rFonts w:asciiTheme="majorBidi" w:hAnsiTheme="majorBidi" w:cstheme="majorBidi"/>
                <w:sz w:val="27"/>
                <w:szCs w:val="27"/>
              </w:rPr>
              <w:t>15,210</w:t>
            </w:r>
            <w:r w:rsidRPr="0035783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5" w:type="dxa"/>
            <w:gridSpan w:val="2"/>
          </w:tcPr>
          <w:p w14:paraId="0D1F1B14" w14:textId="77777777" w:rsidR="004877A3" w:rsidRPr="00B86DDE" w:rsidRDefault="004877A3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gridSpan w:val="2"/>
          </w:tcPr>
          <w:p w14:paraId="7D5E94C5" w14:textId="124C20D6" w:rsidR="004877A3" w:rsidRPr="00B86DDE" w:rsidRDefault="00CC5F6A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(3,84</w:t>
            </w:r>
            <w:r w:rsidR="00AF6DC6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4" w:type="dxa"/>
          </w:tcPr>
          <w:p w14:paraId="307E46D9" w14:textId="77777777" w:rsidR="004877A3" w:rsidRPr="00B86DDE" w:rsidRDefault="004877A3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0" w:type="dxa"/>
          </w:tcPr>
          <w:p w14:paraId="7770C147" w14:textId="1E22253E" w:rsidR="004877A3" w:rsidRPr="00B86DDE" w:rsidRDefault="0078691A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19,052</w:t>
            </w:r>
          </w:p>
        </w:tc>
        <w:tc>
          <w:tcPr>
            <w:tcW w:w="139" w:type="dxa"/>
          </w:tcPr>
          <w:p w14:paraId="3BB3C7D0" w14:textId="77777777" w:rsidR="004877A3" w:rsidRPr="00B86DDE" w:rsidRDefault="004877A3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49" w:type="dxa"/>
          </w:tcPr>
          <w:p w14:paraId="7B055CB0" w14:textId="1E715702" w:rsidR="004877A3" w:rsidRPr="00B86DDE" w:rsidRDefault="004877A3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89" w:type="dxa"/>
          </w:tcPr>
          <w:p w14:paraId="17C1BBE2" w14:textId="77777777" w:rsidR="004877A3" w:rsidRPr="00B86DDE" w:rsidRDefault="004877A3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</w:tcPr>
          <w:p w14:paraId="7E518EF6" w14:textId="0B763849" w:rsidR="004877A3" w:rsidRPr="00B86DDE" w:rsidRDefault="00CC5F6A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30BFD" w:rsidRPr="00B86DDE" w14:paraId="436EA662" w14:textId="77777777" w:rsidTr="00D741D2">
        <w:trPr>
          <w:trHeight w:val="144"/>
        </w:trPr>
        <w:tc>
          <w:tcPr>
            <w:tcW w:w="2434" w:type="dxa"/>
          </w:tcPr>
          <w:p w14:paraId="6FF0DCFC" w14:textId="77777777" w:rsidR="00230BFD" w:rsidRPr="00B86DDE" w:rsidRDefault="00230BFD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065A91B5" w14:textId="278D282F" w:rsidR="00230BFD" w:rsidRPr="00B86DDE" w:rsidRDefault="00CC5F6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B51975"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15,210</w:t>
            </w: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5" w:type="dxa"/>
            <w:gridSpan w:val="2"/>
            <w:vMerge w:val="restart"/>
          </w:tcPr>
          <w:p w14:paraId="5B947E6E" w14:textId="77777777" w:rsidR="00230BFD" w:rsidRPr="00B86DDE" w:rsidRDefault="00230BFD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C32C35" w14:textId="10E4E80E" w:rsidR="00230BFD" w:rsidRPr="00B86DDE" w:rsidRDefault="00CC5F6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(3,84</w:t>
            </w:r>
            <w:r w:rsidR="00AF6D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14" w:type="dxa"/>
          </w:tcPr>
          <w:p w14:paraId="5C83DCD2" w14:textId="77777777" w:rsidR="00230BFD" w:rsidRPr="00B86DDE" w:rsidRDefault="00230BFD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49BB4FE3" w14:textId="7CEF4C89" w:rsidR="00230BFD" w:rsidRPr="00B86DDE" w:rsidRDefault="005109E3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19,052</w:t>
            </w:r>
          </w:p>
        </w:tc>
        <w:tc>
          <w:tcPr>
            <w:tcW w:w="139" w:type="dxa"/>
          </w:tcPr>
          <w:p w14:paraId="31F48B03" w14:textId="77777777" w:rsidR="00230BFD" w:rsidRPr="00B86DDE" w:rsidRDefault="00230BFD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0D85B9E0" w14:textId="2025641C" w:rsidR="00230BFD" w:rsidRPr="00B86DDE" w:rsidRDefault="003979A8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89" w:type="dxa"/>
          </w:tcPr>
          <w:p w14:paraId="5E387A4C" w14:textId="77777777" w:rsidR="00230BFD" w:rsidRPr="00B86DDE" w:rsidRDefault="00230BFD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7B8B118" w14:textId="7424A67D" w:rsidR="00230BFD" w:rsidRPr="00B86DDE" w:rsidRDefault="00CC5F6A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230BFD" w:rsidRPr="00B86DDE" w14:paraId="4E6F3592" w14:textId="77777777" w:rsidTr="00D741D2">
        <w:trPr>
          <w:trHeight w:val="144"/>
        </w:trPr>
        <w:tc>
          <w:tcPr>
            <w:tcW w:w="2434" w:type="dxa"/>
          </w:tcPr>
          <w:p w14:paraId="06F1CE14" w14:textId="77777777" w:rsidR="00230BFD" w:rsidRPr="00B86DDE" w:rsidRDefault="00230BFD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รวมสินทรัพย์สิทธิการใช้ </w:t>
            </w: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057B8BE4" w14:textId="4BF705B1" w:rsidR="00230BFD" w:rsidRPr="00B86DDE" w:rsidRDefault="003979A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3,84</w:t>
            </w:r>
            <w:r w:rsidR="00AF6D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5" w:type="dxa"/>
            <w:gridSpan w:val="2"/>
            <w:vMerge/>
          </w:tcPr>
          <w:p w14:paraId="6FB26D43" w14:textId="77777777" w:rsidR="00230BFD" w:rsidRPr="00B86DDE" w:rsidRDefault="00230BFD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5" w:type="dxa"/>
            <w:gridSpan w:val="2"/>
          </w:tcPr>
          <w:p w14:paraId="2B168F77" w14:textId="77777777" w:rsidR="00230BFD" w:rsidRPr="00B86DDE" w:rsidRDefault="00230BFD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" w:type="dxa"/>
          </w:tcPr>
          <w:p w14:paraId="1B8A7FE8" w14:textId="77777777" w:rsidR="00230BFD" w:rsidRPr="00B86DDE" w:rsidRDefault="00230BFD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B59992F" w14:textId="77777777" w:rsidR="00230BFD" w:rsidRPr="00B86DDE" w:rsidRDefault="00230BFD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" w:type="dxa"/>
          </w:tcPr>
          <w:p w14:paraId="275678DE" w14:textId="77777777" w:rsidR="00230BFD" w:rsidRPr="00B86DDE" w:rsidRDefault="00230BFD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9" w:type="dxa"/>
          </w:tcPr>
          <w:p w14:paraId="3B67997E" w14:textId="77777777" w:rsidR="00230BFD" w:rsidRPr="00B86DDE" w:rsidRDefault="00230BFD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</w:tcPr>
          <w:p w14:paraId="10783D22" w14:textId="77777777" w:rsidR="00230BFD" w:rsidRPr="00B86DDE" w:rsidRDefault="00230BFD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6FCE0A54" w14:textId="38ECBAF1" w:rsidR="00230BFD" w:rsidRPr="00B86DDE" w:rsidRDefault="003979A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E92F29" w:rsidRPr="00B86DDE" w14:paraId="1B348BBC" w14:textId="77777777">
        <w:trPr>
          <w:trHeight w:val="144"/>
        </w:trPr>
        <w:tc>
          <w:tcPr>
            <w:tcW w:w="2434" w:type="dxa"/>
          </w:tcPr>
          <w:p w14:paraId="3ABE19D2" w14:textId="77777777" w:rsidR="00E92F29" w:rsidRPr="00B86DDE" w:rsidRDefault="00E92F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6" w:type="dxa"/>
          </w:tcPr>
          <w:p w14:paraId="29F15838" w14:textId="77777777" w:rsidR="00E92F29" w:rsidRPr="00B86DDE" w:rsidRDefault="00E92F29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" w:type="dxa"/>
          </w:tcPr>
          <w:p w14:paraId="2AD22866" w14:textId="77777777" w:rsidR="00E92F29" w:rsidRPr="00B86DDE" w:rsidRDefault="00E92F29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7" w:type="dxa"/>
            <w:gridSpan w:val="2"/>
          </w:tcPr>
          <w:p w14:paraId="5B64928A" w14:textId="77777777" w:rsidR="00E92F29" w:rsidRPr="00B86DDE" w:rsidRDefault="00E92F29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7" w:type="dxa"/>
            <w:gridSpan w:val="3"/>
          </w:tcPr>
          <w:p w14:paraId="3C56AEE5" w14:textId="77777777" w:rsidR="00E92F29" w:rsidRPr="00B86DDE" w:rsidRDefault="00E92F29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" w:type="dxa"/>
          </w:tcPr>
          <w:p w14:paraId="64805D35" w14:textId="77777777" w:rsidR="00E92F29" w:rsidRPr="00B86DDE" w:rsidRDefault="00E92F29">
            <w:pPr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7" w:type="dxa"/>
            <w:gridSpan w:val="3"/>
          </w:tcPr>
          <w:p w14:paraId="152308D5" w14:textId="77777777" w:rsidR="00CC1832" w:rsidRDefault="00CC1832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B84A82D" w14:textId="345C33AB" w:rsidR="00E92F29" w:rsidRPr="00B86DDE" w:rsidRDefault="00E92F29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พันบาท)</w:t>
            </w:r>
          </w:p>
        </w:tc>
      </w:tr>
      <w:tr w:rsidR="00193D56" w:rsidRPr="00B86DDE" w14:paraId="44CA9D1B" w14:textId="77777777">
        <w:trPr>
          <w:trHeight w:val="144"/>
        </w:trPr>
        <w:tc>
          <w:tcPr>
            <w:tcW w:w="2434" w:type="dxa"/>
          </w:tcPr>
          <w:p w14:paraId="21B3CC5B" w14:textId="77777777" w:rsidR="00193D56" w:rsidRPr="00B86DDE" w:rsidRDefault="00193D56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46" w:type="dxa"/>
            <w:gridSpan w:val="11"/>
            <w:tcBorders>
              <w:bottom w:val="single" w:sz="4" w:space="0" w:color="auto"/>
            </w:tcBorders>
          </w:tcPr>
          <w:p w14:paraId="09B37636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93D56" w:rsidRPr="00B86DDE" w14:paraId="40307F97" w14:textId="77777777">
        <w:trPr>
          <w:trHeight w:val="144"/>
        </w:trPr>
        <w:tc>
          <w:tcPr>
            <w:tcW w:w="2434" w:type="dxa"/>
          </w:tcPr>
          <w:p w14:paraId="2BF9E416" w14:textId="77777777" w:rsidR="00193D56" w:rsidRPr="00B86DDE" w:rsidRDefault="00193D56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FDA37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ยอดยกมา</w:t>
            </w:r>
          </w:p>
          <w:p w14:paraId="715328A0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  <w:p w14:paraId="1E4A6841" w14:textId="414A4D53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5" w:type="dxa"/>
            <w:gridSpan w:val="2"/>
            <w:vAlign w:val="bottom"/>
          </w:tcPr>
          <w:p w14:paraId="278E4F45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3D2C0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14" w:type="dxa"/>
            <w:vAlign w:val="bottom"/>
          </w:tcPr>
          <w:p w14:paraId="7138CA91" w14:textId="77777777" w:rsidR="00193D56" w:rsidRPr="00B86DDE" w:rsidRDefault="00193D56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00D12" w14:textId="77777777" w:rsidR="00193D56" w:rsidRPr="00B86DDE" w:rsidRDefault="00193D56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ลดลง)</w:t>
            </w:r>
          </w:p>
        </w:tc>
        <w:tc>
          <w:tcPr>
            <w:tcW w:w="139" w:type="dxa"/>
            <w:vAlign w:val="bottom"/>
          </w:tcPr>
          <w:p w14:paraId="24C230B3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0F9B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</w:t>
            </w:r>
          </w:p>
          <w:p w14:paraId="640A7936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โอนออก)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00D8E689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0C80D" w14:textId="77777777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4AD749A1" w14:textId="3280705B" w:rsidR="00193D56" w:rsidRPr="00B86DDE" w:rsidRDefault="00193D56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16FC7" w:rsidRPr="00B86DDE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 w:rsidRPr="00B86DDE">
              <w:rPr>
                <w:rFonts w:asciiTheme="majorBidi" w:hAnsiTheme="majorBidi" w:cstheme="majorBidi"/>
                <w:sz w:val="27"/>
                <w:szCs w:val="27"/>
              </w:rPr>
              <w:t xml:space="preserve"> 2567</w:t>
            </w:r>
          </w:p>
        </w:tc>
      </w:tr>
      <w:tr w:rsidR="00193D56" w:rsidRPr="00B86DDE" w14:paraId="71045F9A" w14:textId="77777777">
        <w:trPr>
          <w:trHeight w:val="144"/>
        </w:trPr>
        <w:tc>
          <w:tcPr>
            <w:tcW w:w="2434" w:type="dxa"/>
          </w:tcPr>
          <w:p w14:paraId="1F9B9AC6" w14:textId="77777777" w:rsidR="00193D56" w:rsidRPr="00B86DDE" w:rsidRDefault="00193D56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396" w:type="dxa"/>
          </w:tcPr>
          <w:p w14:paraId="2F8D6C62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" w:type="dxa"/>
            <w:gridSpan w:val="2"/>
          </w:tcPr>
          <w:p w14:paraId="5F83A5E5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5880282B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4" w:type="dxa"/>
          </w:tcPr>
          <w:p w14:paraId="4791DBA1" w14:textId="77777777" w:rsidR="00193D56" w:rsidRPr="00B86DDE" w:rsidRDefault="00193D56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</w:tcPr>
          <w:p w14:paraId="41A37971" w14:textId="77777777" w:rsidR="00193D56" w:rsidRPr="00B86DDE" w:rsidRDefault="00193D56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" w:type="dxa"/>
          </w:tcPr>
          <w:p w14:paraId="3776C89B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9" w:type="dxa"/>
          </w:tcPr>
          <w:p w14:paraId="62FAB301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" w:type="dxa"/>
          </w:tcPr>
          <w:p w14:paraId="46B21F41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</w:tcPr>
          <w:p w14:paraId="3A65DE0D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93D56" w:rsidRPr="00B86DDE" w14:paraId="45DB51BA" w14:textId="77777777" w:rsidTr="00D741D2">
        <w:trPr>
          <w:trHeight w:val="144"/>
        </w:trPr>
        <w:tc>
          <w:tcPr>
            <w:tcW w:w="2434" w:type="dxa"/>
          </w:tcPr>
          <w:p w14:paraId="4FD490B4" w14:textId="77777777" w:rsidR="00193D56" w:rsidRPr="00B86DDE" w:rsidRDefault="00193D56">
            <w:pPr>
              <w:contextualSpacing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28C029AD" w14:textId="32E51A19" w:rsidR="00193D56" w:rsidRPr="00B86DDE" w:rsidRDefault="003979A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11,755</w:t>
            </w:r>
          </w:p>
        </w:tc>
        <w:tc>
          <w:tcPr>
            <w:tcW w:w="95" w:type="dxa"/>
            <w:gridSpan w:val="2"/>
          </w:tcPr>
          <w:p w14:paraId="6F0B94FB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2A5F57CC" w14:textId="46815D6E" w:rsidR="00193D56" w:rsidRPr="00B86DDE" w:rsidRDefault="008C21E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65</w:t>
            </w:r>
            <w:r w:rsidR="008C71A5" w:rsidRPr="0035783A">
              <w:rPr>
                <w:rFonts w:asciiTheme="majorBidi" w:hAnsiTheme="majorBidi" w:cstheme="majorBidi"/>
                <w:sz w:val="27"/>
                <w:szCs w:val="27"/>
              </w:rPr>
              <w:t>,891</w:t>
            </w:r>
          </w:p>
        </w:tc>
        <w:tc>
          <w:tcPr>
            <w:tcW w:w="114" w:type="dxa"/>
          </w:tcPr>
          <w:p w14:paraId="26B7F544" w14:textId="77777777" w:rsidR="00193D56" w:rsidRPr="00B86DDE" w:rsidRDefault="00193D56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</w:tcPr>
          <w:p w14:paraId="7A490878" w14:textId="581A5D07" w:rsidR="00193D56" w:rsidRPr="00B86DDE" w:rsidRDefault="00B2119F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464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3307E" w:rsidRPr="005B4649">
              <w:rPr>
                <w:rFonts w:asciiTheme="majorBidi" w:hAnsiTheme="majorBidi" w:cstheme="majorBidi"/>
                <w:sz w:val="27"/>
                <w:szCs w:val="27"/>
              </w:rPr>
              <w:t>58,59</w:t>
            </w:r>
            <w:r w:rsidR="0057373A" w:rsidRPr="005B4649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3307E" w:rsidRPr="005B464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9" w:type="dxa"/>
          </w:tcPr>
          <w:p w14:paraId="5ED6CA78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9" w:type="dxa"/>
          </w:tcPr>
          <w:p w14:paraId="71224691" w14:textId="565DAB10" w:rsidR="00193D56" w:rsidRPr="00B86DDE" w:rsidRDefault="003979A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9" w:type="dxa"/>
          </w:tcPr>
          <w:p w14:paraId="4AFA14DF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</w:tcPr>
          <w:p w14:paraId="76FF93F0" w14:textId="12493571" w:rsidR="00193D56" w:rsidRPr="00B86DDE" w:rsidRDefault="00BF3D46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19,052</w:t>
            </w:r>
          </w:p>
        </w:tc>
      </w:tr>
      <w:tr w:rsidR="00193D56" w:rsidRPr="00B86DDE" w14:paraId="58F46E6D" w14:textId="77777777" w:rsidTr="000C4F11">
        <w:trPr>
          <w:trHeight w:val="144"/>
        </w:trPr>
        <w:tc>
          <w:tcPr>
            <w:tcW w:w="2434" w:type="dxa"/>
          </w:tcPr>
          <w:p w14:paraId="2BA0FF3F" w14:textId="77777777" w:rsidR="00193D56" w:rsidRPr="00B86DDE" w:rsidRDefault="00193D56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5A6CD440" w14:textId="2A0ED66C" w:rsidR="00193D56" w:rsidRPr="00B86DDE" w:rsidRDefault="00EF3D1C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11,755</w:t>
            </w:r>
          </w:p>
        </w:tc>
        <w:tc>
          <w:tcPr>
            <w:tcW w:w="95" w:type="dxa"/>
            <w:gridSpan w:val="2"/>
          </w:tcPr>
          <w:p w14:paraId="1C177637" w14:textId="77777777" w:rsidR="00193D56" w:rsidRPr="00B86DDE" w:rsidRDefault="00193D56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4B1EE316" w14:textId="71885D73" w:rsidR="00193D56" w:rsidRPr="00B86DDE" w:rsidRDefault="0076725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65,891</w:t>
            </w:r>
          </w:p>
        </w:tc>
        <w:tc>
          <w:tcPr>
            <w:tcW w:w="114" w:type="dxa"/>
          </w:tcPr>
          <w:p w14:paraId="7AFAAB4A" w14:textId="77777777" w:rsidR="00193D56" w:rsidRPr="00B86DDE" w:rsidRDefault="00193D56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D8A3016" w14:textId="09C9E4AF" w:rsidR="00193D56" w:rsidRPr="00B86DDE" w:rsidRDefault="0023307E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46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(58,59</w:t>
            </w:r>
            <w:r w:rsidR="0057373A" w:rsidRPr="005B46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5B464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39" w:type="dxa"/>
          </w:tcPr>
          <w:p w14:paraId="3963C616" w14:textId="77777777" w:rsidR="00193D56" w:rsidRPr="00B86DDE" w:rsidRDefault="00193D56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3B30AD7" w14:textId="39062342" w:rsidR="00193D56" w:rsidRPr="00B86DDE" w:rsidRDefault="00EF3D1C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9" w:type="dxa"/>
          </w:tcPr>
          <w:p w14:paraId="46B3B392" w14:textId="77777777" w:rsidR="00193D56" w:rsidRPr="00B86DDE" w:rsidRDefault="00193D56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6FCBD3B" w14:textId="7691B9E0" w:rsidR="00193D56" w:rsidRPr="00B86DDE" w:rsidRDefault="00BF3D46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19,052</w:t>
            </w:r>
          </w:p>
        </w:tc>
      </w:tr>
      <w:tr w:rsidR="000C4F11" w:rsidRPr="00B86DDE" w14:paraId="0D1B76B3" w14:textId="77777777" w:rsidTr="000C4F11">
        <w:trPr>
          <w:trHeight w:val="144"/>
        </w:trPr>
        <w:tc>
          <w:tcPr>
            <w:tcW w:w="2434" w:type="dxa"/>
          </w:tcPr>
          <w:p w14:paraId="5B0E545D" w14:textId="40C32D68" w:rsidR="000C4F11" w:rsidRPr="00B86DDE" w:rsidRDefault="000C4F11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ค่าเสื่อมราคาสะสม:</w:t>
            </w:r>
          </w:p>
        </w:tc>
        <w:tc>
          <w:tcPr>
            <w:tcW w:w="1396" w:type="dxa"/>
          </w:tcPr>
          <w:p w14:paraId="4FC76381" w14:textId="77777777" w:rsidR="000C4F11" w:rsidRDefault="000C4F1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5" w:type="dxa"/>
            <w:gridSpan w:val="2"/>
          </w:tcPr>
          <w:p w14:paraId="2F411F09" w14:textId="77777777" w:rsidR="000C4F11" w:rsidRPr="00B86DDE" w:rsidRDefault="000C4F1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5" w:type="dxa"/>
            <w:gridSpan w:val="2"/>
          </w:tcPr>
          <w:p w14:paraId="70506792" w14:textId="77777777" w:rsidR="000C4F11" w:rsidRDefault="000C4F1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" w:type="dxa"/>
          </w:tcPr>
          <w:p w14:paraId="57A23AEF" w14:textId="77777777" w:rsidR="000C4F11" w:rsidRPr="00B86DDE" w:rsidRDefault="000C4F11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</w:tcPr>
          <w:p w14:paraId="05BBB613" w14:textId="77777777" w:rsidR="000C4F11" w:rsidRDefault="000C4F11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" w:type="dxa"/>
          </w:tcPr>
          <w:p w14:paraId="0D44A2D0" w14:textId="77777777" w:rsidR="000C4F11" w:rsidRPr="00B86DDE" w:rsidRDefault="000C4F11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9" w:type="dxa"/>
          </w:tcPr>
          <w:p w14:paraId="1D26C9F9" w14:textId="77777777" w:rsidR="000C4F11" w:rsidRDefault="000C4F11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</w:tcPr>
          <w:p w14:paraId="741F2913" w14:textId="77777777" w:rsidR="000C4F11" w:rsidRPr="00B86DDE" w:rsidRDefault="000C4F11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9" w:type="dxa"/>
          </w:tcPr>
          <w:p w14:paraId="6A77B303" w14:textId="77777777" w:rsidR="000C4F11" w:rsidRDefault="000C4F1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92932" w:rsidRPr="00B86DDE" w14:paraId="656E6CC7" w14:textId="77777777" w:rsidTr="000C4F11">
        <w:trPr>
          <w:trHeight w:val="144"/>
        </w:trPr>
        <w:tc>
          <w:tcPr>
            <w:tcW w:w="2434" w:type="dxa"/>
          </w:tcPr>
          <w:p w14:paraId="34413D70" w14:textId="48ED0573" w:rsidR="00A92932" w:rsidRPr="00B86DDE" w:rsidRDefault="00A92932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396" w:type="dxa"/>
          </w:tcPr>
          <w:p w14:paraId="45DEB9EB" w14:textId="2E1910A0" w:rsidR="00A92932" w:rsidRPr="00630AA0" w:rsidRDefault="00F4072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E4F60" w:rsidRPr="00630AA0">
              <w:rPr>
                <w:rFonts w:asciiTheme="majorBidi" w:hAnsiTheme="majorBidi" w:cstheme="majorBidi"/>
                <w:sz w:val="27"/>
                <w:szCs w:val="27"/>
              </w:rPr>
              <w:t>5,276</w:t>
            </w:r>
            <w:r w:rsidRPr="0035783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5" w:type="dxa"/>
            <w:gridSpan w:val="2"/>
          </w:tcPr>
          <w:p w14:paraId="0C8F4A1C" w14:textId="77777777" w:rsidR="00A92932" w:rsidRPr="00630AA0" w:rsidRDefault="00A92932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gridSpan w:val="2"/>
          </w:tcPr>
          <w:p w14:paraId="701AD090" w14:textId="76F55F12" w:rsidR="00A92932" w:rsidRPr="00630AA0" w:rsidRDefault="000462DB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E64A5" w:rsidRPr="00630AA0">
              <w:rPr>
                <w:rFonts w:asciiTheme="majorBidi" w:hAnsiTheme="majorBidi" w:cstheme="majorBidi"/>
                <w:sz w:val="27"/>
                <w:szCs w:val="27"/>
              </w:rPr>
              <w:t>19,</w:t>
            </w:r>
            <w:r w:rsidR="005B7285">
              <w:rPr>
                <w:rFonts w:asciiTheme="majorBidi" w:hAnsiTheme="majorBidi" w:cstheme="majorBidi"/>
                <w:sz w:val="27"/>
                <w:szCs w:val="27"/>
              </w:rPr>
              <w:t>727</w:t>
            </w:r>
            <w:r w:rsidR="0030342A" w:rsidRPr="0035783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4" w:type="dxa"/>
          </w:tcPr>
          <w:p w14:paraId="4FC00D96" w14:textId="77777777" w:rsidR="00A92932" w:rsidRPr="00630AA0" w:rsidRDefault="00A92932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0" w:type="dxa"/>
          </w:tcPr>
          <w:p w14:paraId="15D61547" w14:textId="01F23BBB" w:rsidR="00A92932" w:rsidRPr="00630AA0" w:rsidRDefault="005B7285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9,793</w:t>
            </w:r>
          </w:p>
        </w:tc>
        <w:tc>
          <w:tcPr>
            <w:tcW w:w="139" w:type="dxa"/>
          </w:tcPr>
          <w:p w14:paraId="50FAF9D7" w14:textId="77777777" w:rsidR="00A92932" w:rsidRPr="00630AA0" w:rsidRDefault="00A92932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9" w:type="dxa"/>
          </w:tcPr>
          <w:p w14:paraId="474F9E06" w14:textId="18045765" w:rsidR="00A92932" w:rsidRPr="00630AA0" w:rsidRDefault="00AE64A5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0AA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9" w:type="dxa"/>
          </w:tcPr>
          <w:p w14:paraId="546E1BC1" w14:textId="77777777" w:rsidR="00A92932" w:rsidRPr="00630AA0" w:rsidRDefault="00A92932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9" w:type="dxa"/>
          </w:tcPr>
          <w:p w14:paraId="1F2B9135" w14:textId="2A484140" w:rsidR="00A92932" w:rsidRPr="00630AA0" w:rsidRDefault="00F4072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D6ADB" w:rsidRPr="0035783A">
              <w:rPr>
                <w:rFonts w:asciiTheme="majorBidi" w:hAnsiTheme="majorBidi" w:cstheme="majorBidi"/>
                <w:sz w:val="27"/>
                <w:szCs w:val="27"/>
              </w:rPr>
              <w:t>15,210</w:t>
            </w:r>
            <w:r w:rsidRPr="0035783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93D56" w:rsidRPr="00B86DDE" w14:paraId="76573FEE" w14:textId="77777777" w:rsidTr="00D741D2">
        <w:trPr>
          <w:trHeight w:val="144"/>
        </w:trPr>
        <w:tc>
          <w:tcPr>
            <w:tcW w:w="2434" w:type="dxa"/>
          </w:tcPr>
          <w:p w14:paraId="0152B204" w14:textId="77777777" w:rsidR="00193D56" w:rsidRPr="00B86DDE" w:rsidRDefault="00193D56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5C83E8D7" w14:textId="0C9C635F" w:rsidR="00193D56" w:rsidRPr="00B86DDE" w:rsidRDefault="00F4072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4E4F6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5,276</w:t>
            </w: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5" w:type="dxa"/>
            <w:gridSpan w:val="2"/>
            <w:vMerge w:val="restart"/>
          </w:tcPr>
          <w:p w14:paraId="4B887272" w14:textId="77777777" w:rsidR="00193D56" w:rsidRPr="00B86DDE" w:rsidRDefault="00193D56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B6BC3" w14:textId="2609B29F" w:rsidR="00193D56" w:rsidRPr="00B86DDE" w:rsidRDefault="009758D7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AE64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</w:t>
            </w:r>
            <w:r w:rsidR="005B728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727</w:t>
            </w: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14" w:type="dxa"/>
          </w:tcPr>
          <w:p w14:paraId="0181E459" w14:textId="77777777" w:rsidR="00193D56" w:rsidRPr="00B86DDE" w:rsidRDefault="00193D56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6F21C8E6" w14:textId="0FBEFCBD" w:rsidR="00193D56" w:rsidRPr="00B86DDE" w:rsidRDefault="005B7285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9,793</w:t>
            </w:r>
          </w:p>
        </w:tc>
        <w:tc>
          <w:tcPr>
            <w:tcW w:w="139" w:type="dxa"/>
          </w:tcPr>
          <w:p w14:paraId="7E2523F3" w14:textId="77777777" w:rsidR="00193D56" w:rsidRPr="00B86DDE" w:rsidRDefault="00193D56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71E12B84" w14:textId="53387097" w:rsidR="00193D56" w:rsidRPr="00B86DDE" w:rsidRDefault="00AE64A5">
            <w:pPr>
              <w:tabs>
                <w:tab w:val="decimal" w:pos="87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89" w:type="dxa"/>
          </w:tcPr>
          <w:p w14:paraId="664F6C19" w14:textId="77777777" w:rsidR="00193D56" w:rsidRPr="00B86DDE" w:rsidRDefault="00193D56">
            <w:pPr>
              <w:ind w:left="712" w:right="90" w:hanging="388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FF2F2BF" w14:textId="4EAD116F" w:rsidR="00193D56" w:rsidRPr="00B86DDE" w:rsidRDefault="00F4072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9D6ADB"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15,210</w:t>
            </w:r>
            <w:r w:rsidRPr="0035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193D56" w:rsidRPr="00B86DDE" w14:paraId="02CF48C8" w14:textId="77777777" w:rsidTr="00D741D2">
        <w:trPr>
          <w:trHeight w:val="144"/>
        </w:trPr>
        <w:tc>
          <w:tcPr>
            <w:tcW w:w="2434" w:type="dxa"/>
          </w:tcPr>
          <w:p w14:paraId="0C3C96A8" w14:textId="77777777" w:rsidR="00193D56" w:rsidRPr="00B86DDE" w:rsidRDefault="00193D56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รวมสินทรัพย์สิทธิการใช้ </w:t>
            </w: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B86D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0B6C74FD" w14:textId="6B13D9EA" w:rsidR="00193D56" w:rsidRPr="00B86DDE" w:rsidRDefault="00AE64A5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6,479</w:t>
            </w:r>
          </w:p>
        </w:tc>
        <w:tc>
          <w:tcPr>
            <w:tcW w:w="95" w:type="dxa"/>
            <w:gridSpan w:val="2"/>
            <w:vMerge/>
          </w:tcPr>
          <w:p w14:paraId="5AD0CC19" w14:textId="77777777" w:rsidR="00193D56" w:rsidRPr="00B86DDE" w:rsidRDefault="00193D56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5" w:type="dxa"/>
            <w:gridSpan w:val="2"/>
          </w:tcPr>
          <w:p w14:paraId="1732D225" w14:textId="77777777" w:rsidR="00193D56" w:rsidRPr="00B86DDE" w:rsidRDefault="00193D56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" w:type="dxa"/>
          </w:tcPr>
          <w:p w14:paraId="13B4A0F9" w14:textId="77777777" w:rsidR="00193D56" w:rsidRPr="00B86DDE" w:rsidRDefault="00193D56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902788" w14:textId="77777777" w:rsidR="00193D56" w:rsidRPr="00B86DDE" w:rsidRDefault="00193D56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" w:type="dxa"/>
          </w:tcPr>
          <w:p w14:paraId="1C49534A" w14:textId="77777777" w:rsidR="00193D56" w:rsidRPr="00B86DDE" w:rsidRDefault="00193D56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9" w:type="dxa"/>
          </w:tcPr>
          <w:p w14:paraId="440D1147" w14:textId="77777777" w:rsidR="00193D56" w:rsidRPr="00B86DDE" w:rsidRDefault="00193D56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</w:tcPr>
          <w:p w14:paraId="445CB100" w14:textId="77777777" w:rsidR="00193D56" w:rsidRPr="00B86DDE" w:rsidRDefault="00193D56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2FF2F88" w14:textId="0F3A5C28" w:rsidR="00193D56" w:rsidRPr="00B86DDE" w:rsidRDefault="00AE64A5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3,84</w:t>
            </w:r>
            <w:r w:rsidR="00412A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</w:tr>
    </w:tbl>
    <w:p w14:paraId="4C65A6FB" w14:textId="134CC6A5" w:rsidR="00135CEF" w:rsidRPr="00B86DDE" w:rsidRDefault="00135CEF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ในระหว่างปี กลุ่มบริษัทและบริษัทได้เข้าทำสัญญาเช่าที่ดิน เป็นระยะเวลา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1 -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>3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ปี โดยมีค่าเช่าคงที่ตลอดระยะเวลาเช่า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br/>
        <w:t xml:space="preserve">กลุ่มบริษัทและบริษัทได้รับรู้สินทรัพย์สิทธิการใช้ ที่มีไว้เพื่อใช้งานเป็นจำนวน </w:t>
      </w:r>
      <w:r w:rsidR="00F20C3D">
        <w:rPr>
          <w:rFonts w:asciiTheme="majorBidi" w:eastAsia="Malgun Gothic" w:hAnsiTheme="majorBidi" w:cstheme="majorBidi"/>
          <w:sz w:val="28"/>
          <w:lang w:val="en-US"/>
        </w:rPr>
        <w:t>1.32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ล้านบาท และ </w:t>
      </w:r>
      <w:r w:rsidR="00F20C3D">
        <w:rPr>
          <w:rFonts w:asciiTheme="majorBidi" w:eastAsia="Malgun Gothic" w:hAnsiTheme="majorBidi" w:cstheme="majorBidi"/>
          <w:sz w:val="28"/>
          <w:lang w:val="en-US"/>
        </w:rPr>
        <w:t>1.32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ล้านบาท ตามลำดับ</w:t>
      </w:r>
    </w:p>
    <w:p w14:paraId="3EF50A08" w14:textId="77777777" w:rsidR="00756C32" w:rsidRDefault="00756C32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02BBCC6" w14:textId="77777777" w:rsidR="00897FAE" w:rsidRDefault="00897FAE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48131488" w14:textId="77777777" w:rsidR="00897FAE" w:rsidRDefault="00897FAE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6D16294F" w14:textId="77777777" w:rsidR="002B2D7E" w:rsidRDefault="002B2D7E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2060B1D7" w14:textId="77777777" w:rsidR="0008419A" w:rsidRDefault="0008419A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0630184D" w14:textId="77777777" w:rsidR="0008419A" w:rsidRDefault="0008419A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3A1ABBE5" w14:textId="77777777" w:rsidR="002B2D7E" w:rsidRDefault="002B2D7E" w:rsidP="00135CEF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163D438" w14:textId="5A85CF07" w:rsidR="00305AC2" w:rsidRPr="00B86DDE" w:rsidRDefault="007B4B1C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ภาษีเงินได้</w:t>
      </w:r>
    </w:p>
    <w:p w14:paraId="2E96211B" w14:textId="5D843A9D" w:rsidR="003B50FF" w:rsidRPr="00B86DDE" w:rsidRDefault="00BC6C63" w:rsidP="00F81ED2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ภาษีเงินได้นิติบุคคลระหว่างกาลคำนวณขึ้นจากกำไร (ขาดทุน) ก่อนภาษีเงินได้สำหรับ</w:t>
      </w:r>
      <w:r w:rsidR="00B33FA7"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ปี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คูณด้วยอัตราภาษีเฉลี่ยทั้งปีที่ประมาณไว้ ค่าใช้จ่าย</w:t>
      </w:r>
      <w:r w:rsidR="009B42E4">
        <w:rPr>
          <w:rFonts w:asciiTheme="majorBidi" w:eastAsia="Malgun Gothic" w:hAnsiTheme="majorBidi" w:cstheme="majorBidi"/>
          <w:sz w:val="28"/>
          <w:lang w:val="en-US"/>
        </w:rPr>
        <w:t xml:space="preserve"> (</w:t>
      </w:r>
      <w:r w:rsidR="009B42E4" w:rsidRPr="00B86DDE">
        <w:rPr>
          <w:rFonts w:asciiTheme="majorBidi" w:eastAsia="Malgun Gothic" w:hAnsiTheme="majorBidi" w:cstheme="majorBidi"/>
          <w:sz w:val="28"/>
          <w:cs/>
          <w:lang w:val="en-US"/>
        </w:rPr>
        <w:t>รายได้</w:t>
      </w:r>
      <w:r w:rsidR="009B42E4">
        <w:rPr>
          <w:rFonts w:asciiTheme="majorBidi" w:eastAsia="Malgun Gothic" w:hAnsiTheme="majorBidi" w:cstheme="majorBidi"/>
          <w:sz w:val="28"/>
          <w:lang w:val="en-US"/>
        </w:rPr>
        <w:t>)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ภาษีเงินได้สำหรับ</w:t>
      </w:r>
      <w:r w:rsidR="00AF4D7F" w:rsidRPr="00B86DDE">
        <w:rPr>
          <w:rFonts w:asciiTheme="majorBidi" w:eastAsia="Malgun Gothic" w:hAnsiTheme="majorBidi" w:cstheme="majorBidi"/>
          <w:sz w:val="28"/>
          <w:cs/>
          <w:lang w:val="en-US"/>
        </w:rPr>
        <w:t>ปี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สิ้นสุดวันที่ </w:t>
      </w:r>
      <w:r w:rsidR="00AF4D7F" w:rsidRPr="00B86DDE">
        <w:rPr>
          <w:rFonts w:asciiTheme="majorBidi" w:eastAsia="Malgun Gothic" w:hAnsiTheme="majorBidi" w:cstheme="majorBidi"/>
          <w:sz w:val="28"/>
          <w:lang w:val="en-US"/>
        </w:rPr>
        <w:t xml:space="preserve">31 </w:t>
      </w:r>
      <w:r w:rsidR="00AF4D7F" w:rsidRPr="00B86DDE">
        <w:rPr>
          <w:rFonts w:asciiTheme="majorBidi" w:eastAsia="Malgun Gothic" w:hAnsiTheme="majorBidi" w:cstheme="majorBidi"/>
          <w:sz w:val="28"/>
          <w:cs/>
          <w:lang w:val="en-US"/>
        </w:rPr>
        <w:t>ธันวาคม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</w:t>
      </w:r>
      <w:r w:rsidR="00C85DF7" w:rsidRPr="00B86DDE">
        <w:rPr>
          <w:rFonts w:asciiTheme="majorBidi" w:eastAsia="Malgun Gothic" w:hAnsiTheme="majorBidi" w:cstheme="majorBidi"/>
          <w:sz w:val="28"/>
          <w:lang w:val="en-US"/>
        </w:rPr>
        <w:t>2568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และ </w:t>
      </w:r>
      <w:r w:rsidR="00C85DF7" w:rsidRPr="00B86DDE">
        <w:rPr>
          <w:rFonts w:asciiTheme="majorBidi" w:eastAsia="Malgun Gothic" w:hAnsiTheme="majorBidi" w:cstheme="majorBidi"/>
          <w:sz w:val="28"/>
          <w:lang w:val="en-US"/>
        </w:rPr>
        <w:t>2567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64"/>
        <w:gridCol w:w="97"/>
        <w:gridCol w:w="1163"/>
        <w:gridCol w:w="96"/>
        <w:gridCol w:w="1170"/>
      </w:tblGrid>
      <w:tr w:rsidR="0085512F" w:rsidRPr="00B86DDE" w14:paraId="50279491" w14:textId="77777777" w:rsidTr="00F81ED2">
        <w:trPr>
          <w:cantSplit/>
          <w:trHeight w:val="26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C6894D" w14:textId="77777777" w:rsidR="0085512F" w:rsidRPr="00B86DDE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E15EE" w14:textId="77777777" w:rsidR="0085512F" w:rsidRPr="00B86DDE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0EC25D4" w14:textId="77777777" w:rsidR="0085512F" w:rsidRPr="00B86DDE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3EBBD" w14:textId="77777777" w:rsidR="0085512F" w:rsidRPr="00B86DDE" w:rsidRDefault="0085512F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512F" w:rsidRPr="00B86DDE" w14:paraId="38061D76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C37DD9" w14:textId="77777777" w:rsidR="0085512F" w:rsidRPr="00B86DDE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A30" w14:textId="652BEAF0" w:rsidR="0085512F" w:rsidRPr="00B86DDE" w:rsidRDefault="00AF4D7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85512F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567A6F" w14:textId="77777777" w:rsidR="0085512F" w:rsidRPr="00B86DDE" w:rsidRDefault="0085512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3DA9A" w14:textId="21B45010" w:rsidR="0085512F" w:rsidRPr="00B86DDE" w:rsidRDefault="00AF4D7F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</w:t>
            </w:r>
            <w:r w:rsidR="0085512F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85512F" w:rsidRPr="00B86DDE" w14:paraId="49C06F15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A517B3" w14:textId="77777777" w:rsidR="0085512F" w:rsidRPr="00B86DDE" w:rsidRDefault="0085512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B1415" w14:textId="77777777" w:rsidR="0085512F" w:rsidRPr="00B86DDE" w:rsidRDefault="0085512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E2C3D" w14:textId="77777777" w:rsidR="0085512F" w:rsidRPr="00B86DDE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40C5B" w14:textId="77777777" w:rsidR="0085512F" w:rsidRPr="00B86DDE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99AE3FD" w14:textId="77777777" w:rsidR="0085512F" w:rsidRPr="00B86DDE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2E16" w14:textId="77777777" w:rsidR="0085512F" w:rsidRPr="00B86DDE" w:rsidRDefault="0085512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4D9DF47" w14:textId="77777777" w:rsidR="0085512F" w:rsidRPr="00B86DDE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861A" w14:textId="77777777" w:rsidR="0085512F" w:rsidRPr="00B86DDE" w:rsidRDefault="008551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5512F" w:rsidRPr="00B86DDE" w14:paraId="1016C8AB" w14:textId="77777777" w:rsidTr="00F81ED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725816" w14:textId="77777777" w:rsidR="0085512F" w:rsidRPr="00B86DDE" w:rsidRDefault="0085512F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A2D92" w14:textId="77777777" w:rsidR="0085512F" w:rsidRPr="00B86DDE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2EAF7" w14:textId="77777777" w:rsidR="0085512F" w:rsidRPr="00B86DDE" w:rsidRDefault="0085512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71CF707" w14:textId="77777777" w:rsidR="0085512F" w:rsidRPr="00B86DDE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D3D6D3A" w14:textId="77777777" w:rsidR="0085512F" w:rsidRPr="00B86DDE" w:rsidRDefault="0085512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945849" w14:textId="77777777" w:rsidR="0085512F" w:rsidRPr="00B86DDE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E0BB912" w14:textId="77777777" w:rsidR="0085512F" w:rsidRPr="00B86DDE" w:rsidRDefault="0085512F">
            <w:pPr>
              <w:tabs>
                <w:tab w:val="clear" w:pos="907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C7A522" w14:textId="77777777" w:rsidR="0085512F" w:rsidRPr="00B86DDE" w:rsidRDefault="0085512F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5512F" w:rsidRPr="00B86DDE" w14:paraId="1B1A9B4F" w14:textId="77777777" w:rsidTr="005800EB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1D0E41" w14:textId="45B6155E" w:rsidR="0085512F" w:rsidRPr="00B86DDE" w:rsidRDefault="0085512F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ภาษีเงินได้นิติบุคคล</w:t>
            </w:r>
            <w:r w:rsidR="0077262D"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AE0D" w14:textId="77971BAF" w:rsidR="0085512F" w:rsidRPr="00B86DDE" w:rsidRDefault="00FE6B2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A0BC8" w14:textId="77777777" w:rsidR="0085512F" w:rsidRPr="00B86DDE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B013" w14:textId="3D589F3F" w:rsidR="0085512F" w:rsidRPr="00B86DDE" w:rsidRDefault="00F8430A" w:rsidP="00314118">
            <w:pPr>
              <w:tabs>
                <w:tab w:val="decimal" w:pos="810"/>
              </w:tabs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52,252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049C07D" w14:textId="77777777" w:rsidR="0085512F" w:rsidRPr="00B86DDE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6A515B" w14:textId="7B0E0421" w:rsidR="0085512F" w:rsidRPr="00B86DDE" w:rsidRDefault="00FE6B21" w:rsidP="007537D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1BFD0A5" w14:textId="77777777" w:rsidR="0085512F" w:rsidRPr="00B86DDE" w:rsidRDefault="0085512F" w:rsidP="0031411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39D0" w14:textId="6078256A" w:rsidR="0085512F" w:rsidRPr="00B86DDE" w:rsidRDefault="007E0C72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48,760</w:t>
            </w:r>
          </w:p>
        </w:tc>
      </w:tr>
      <w:tr w:rsidR="0085512F" w:rsidRPr="00B86DDE" w14:paraId="6987179E" w14:textId="77777777" w:rsidTr="00E3288E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C4E8C2" w14:textId="77777777" w:rsidR="0085512F" w:rsidRPr="00B86DDE" w:rsidRDefault="0085512F">
            <w:pPr>
              <w:pStyle w:val="Heading5"/>
              <w:keepNext w:val="0"/>
              <w:spacing w:line="240" w:lineRule="auto"/>
              <w:ind w:left="-3" w:right="5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A1F" w14:textId="77777777" w:rsidR="0085512F" w:rsidRPr="00B86DDE" w:rsidRDefault="0085512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25376" w14:textId="77777777" w:rsidR="0085512F" w:rsidRPr="00B86DDE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CBA7" w14:textId="77777777" w:rsidR="0085512F" w:rsidRPr="00B86DDE" w:rsidRDefault="0085512F" w:rsidP="00314118">
            <w:pPr>
              <w:tabs>
                <w:tab w:val="decimal" w:pos="810"/>
              </w:tabs>
              <w:ind w:right="-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139B431" w14:textId="77777777" w:rsidR="0085512F" w:rsidRPr="00B86DDE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DC26C47" w14:textId="77777777" w:rsidR="0085512F" w:rsidRPr="00B86DDE" w:rsidRDefault="0085512F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6C0CDA3" w14:textId="77777777" w:rsidR="0085512F" w:rsidRPr="00B86DDE" w:rsidRDefault="0085512F" w:rsidP="0031411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CB25" w14:textId="77777777" w:rsidR="0085512F" w:rsidRPr="00B86DDE" w:rsidRDefault="0085512F" w:rsidP="00314118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03DB" w:rsidRPr="00B86DDE" w14:paraId="13A3CF7E" w14:textId="77777777" w:rsidTr="005800E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A1E5AE" w14:textId="77777777" w:rsidR="0085512F" w:rsidRPr="00B86DDE" w:rsidRDefault="0085512F" w:rsidP="00BC1B8C">
            <w:pPr>
              <w:pStyle w:val="Heading5"/>
              <w:keepNext w:val="0"/>
              <w:spacing w:line="240" w:lineRule="auto"/>
              <w:ind w:left="180" w:right="58" w:hanging="17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49E3" w14:textId="5AF575CA" w:rsidR="0085512F" w:rsidRPr="00B86DDE" w:rsidRDefault="00317FA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17FA4">
              <w:rPr>
                <w:rFonts w:asciiTheme="majorBidi" w:hAnsiTheme="majorBidi" w:cstheme="majorBidi"/>
                <w:sz w:val="28"/>
              </w:rPr>
              <w:t>109,</w:t>
            </w:r>
            <w:r w:rsidR="005800EB">
              <w:rPr>
                <w:rFonts w:asciiTheme="majorBidi" w:hAnsiTheme="majorBidi" w:cstheme="majorBidi"/>
                <w:sz w:val="28"/>
              </w:rPr>
              <w:t>637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03EBE" w14:textId="77777777" w:rsidR="0085512F" w:rsidRPr="00B86DDE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B81F" w14:textId="4CD29611" w:rsidR="0085512F" w:rsidRPr="00B86DDE" w:rsidRDefault="00076CF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(108,835)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38B4078" w14:textId="77777777" w:rsidR="0085512F" w:rsidRPr="00B86DDE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392D" w14:textId="7DCFF049" w:rsidR="0085512F" w:rsidRPr="00B86DDE" w:rsidRDefault="006A7A2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A7A27">
              <w:rPr>
                <w:rFonts w:asciiTheme="majorBidi" w:hAnsiTheme="majorBidi" w:cstheme="majorBidi"/>
                <w:sz w:val="28"/>
              </w:rPr>
              <w:t>109,705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4DF374F" w14:textId="77777777" w:rsidR="0085512F" w:rsidRPr="00B86DDE" w:rsidRDefault="0085512F" w:rsidP="00314118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A1E0" w14:textId="5B0AD59B" w:rsidR="0085512F" w:rsidRPr="00B86DDE" w:rsidRDefault="00B25D08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86DDE">
              <w:rPr>
                <w:rFonts w:asciiTheme="majorBidi" w:hAnsiTheme="majorBidi" w:cstheme="majorBidi"/>
                <w:sz w:val="28"/>
              </w:rPr>
              <w:t>(108,640)</w:t>
            </w:r>
          </w:p>
        </w:tc>
      </w:tr>
      <w:tr w:rsidR="00BF7ECB" w:rsidRPr="00B86DDE" w14:paraId="56972F79" w14:textId="77777777" w:rsidTr="005800E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5BC255" w14:textId="280503BE" w:rsidR="0085512F" w:rsidRPr="00B86DDE" w:rsidRDefault="0085512F" w:rsidP="00F4712C">
            <w:pPr>
              <w:pStyle w:val="Heading5"/>
              <w:keepNext w:val="0"/>
              <w:spacing w:line="240" w:lineRule="auto"/>
              <w:ind w:left="180" w:right="5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9B42E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B42E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9B42E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713AFB23" w14:textId="77777777" w:rsidR="0085512F" w:rsidRPr="00B86DDE" w:rsidRDefault="0085512F">
            <w:pPr>
              <w:pStyle w:val="Heading5"/>
              <w:keepNext w:val="0"/>
              <w:spacing w:line="240" w:lineRule="auto"/>
              <w:ind w:left="180" w:right="58" w:hanging="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159C2" w14:textId="11972C04" w:rsidR="0085512F" w:rsidRPr="00FB3EB1" w:rsidRDefault="00184CAA" w:rsidP="00FB3EB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3EB1">
              <w:rPr>
                <w:rFonts w:asciiTheme="majorBidi" w:hAnsiTheme="majorBidi" w:cstheme="majorBidi"/>
                <w:b/>
                <w:bCs/>
                <w:sz w:val="28"/>
              </w:rPr>
              <w:t>109,</w:t>
            </w:r>
            <w:r w:rsidR="005800EB" w:rsidRPr="00FB3EB1">
              <w:rPr>
                <w:rFonts w:asciiTheme="majorBidi" w:hAnsiTheme="majorBidi" w:cstheme="majorBidi"/>
                <w:b/>
                <w:bCs/>
                <w:sz w:val="28"/>
              </w:rPr>
              <w:t>637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9D64FB" w14:textId="77777777" w:rsidR="0085512F" w:rsidRPr="00B86DDE" w:rsidRDefault="0085512F" w:rsidP="0031411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D49D" w14:textId="27DB6130" w:rsidR="0085512F" w:rsidRPr="00B86DDE" w:rsidRDefault="002778E8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</w:rPr>
              <w:t>(56,583)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FE4664C" w14:textId="77777777" w:rsidR="0085512F" w:rsidRPr="00B86DDE" w:rsidRDefault="0085512F" w:rsidP="0031411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55497" w14:textId="4B11D3FD" w:rsidR="0085512F" w:rsidRPr="00B86DDE" w:rsidRDefault="006A7A2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A27">
              <w:rPr>
                <w:rFonts w:asciiTheme="majorBidi" w:hAnsiTheme="majorBidi" w:cstheme="majorBidi"/>
                <w:b/>
                <w:bCs/>
                <w:sz w:val="28"/>
              </w:rPr>
              <w:t>109,705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0FAFCC0" w14:textId="77777777" w:rsidR="0085512F" w:rsidRPr="00B86DDE" w:rsidRDefault="0085512F" w:rsidP="00314118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F07B2" w14:textId="3E1B4CE0" w:rsidR="0085512F" w:rsidRPr="00B86DDE" w:rsidRDefault="00FF542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</w:rPr>
              <w:t>(59,880)</w:t>
            </w:r>
          </w:p>
        </w:tc>
      </w:tr>
    </w:tbl>
    <w:p w14:paraId="73AEB789" w14:textId="77777777" w:rsidR="00BC6C63" w:rsidRPr="00B86DDE" w:rsidRDefault="00BC6C63" w:rsidP="00BC6C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778A17E8" w14:textId="041B5C6D" w:rsidR="00504BF2" w:rsidRPr="00B86DDE" w:rsidRDefault="00C015F3" w:rsidP="005A5AD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จำนวนภาษีเงินได้ที่เกี่ยวข้องกับส่วนประกอบแต่ละส่วนของกำไร (ขาดทุน) เบ็ดเสร็จอื่นสำหรับปีสิ้นสุด</w:t>
      </w:r>
      <w:r w:rsidR="00DD72A2" w:rsidRPr="00B86DDE">
        <w:rPr>
          <w:rFonts w:asciiTheme="majorBidi" w:eastAsia="Malgun Gothic" w:hAnsiTheme="majorBidi" w:cstheme="majorBidi"/>
          <w:sz w:val="28"/>
          <w:lang w:val="en-US"/>
        </w:rPr>
        <w:br/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วันที่ </w:t>
      </w:r>
      <w:r w:rsidR="005A5AD3" w:rsidRPr="00B86DDE">
        <w:rPr>
          <w:rFonts w:asciiTheme="majorBidi" w:eastAsia="Malgun Gothic" w:hAnsiTheme="majorBidi" w:cstheme="majorBidi"/>
          <w:sz w:val="28"/>
          <w:lang w:val="en-US"/>
        </w:rPr>
        <w:t>31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 ธันวาคม </w:t>
      </w:r>
      <w:r w:rsidR="005A5AD3" w:rsidRPr="00B86DDE">
        <w:rPr>
          <w:rFonts w:asciiTheme="majorBidi" w:eastAsia="Malgun Gothic" w:hAnsiTheme="majorBidi" w:cstheme="majorBidi"/>
          <w:sz w:val="28"/>
          <w:lang w:val="en-US"/>
        </w:rPr>
        <w:t>2568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และ </w:t>
      </w:r>
      <w:r w:rsidR="005A5AD3" w:rsidRPr="00B86DDE">
        <w:rPr>
          <w:rFonts w:asciiTheme="majorBidi" w:eastAsia="Malgun Gothic" w:hAnsiTheme="majorBidi" w:cstheme="majorBidi"/>
          <w:sz w:val="28"/>
          <w:lang w:val="en-US"/>
        </w:rPr>
        <w:t>2567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 สรุปได้ดังนี้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A5AD3" w:rsidRPr="00B86DDE" w14:paraId="42912FD9" w14:textId="77777777">
        <w:tc>
          <w:tcPr>
            <w:tcW w:w="9090" w:type="dxa"/>
            <w:gridSpan w:val="5"/>
          </w:tcPr>
          <w:p w14:paraId="0FEAECF5" w14:textId="77777777" w:rsidR="005A5AD3" w:rsidRPr="00B86DDE" w:rsidRDefault="005A5AD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5AD3" w:rsidRPr="00B86DDE" w14:paraId="30B95F3E" w14:textId="77777777">
        <w:tc>
          <w:tcPr>
            <w:tcW w:w="4410" w:type="dxa"/>
          </w:tcPr>
          <w:p w14:paraId="56E55E30" w14:textId="77777777" w:rsidR="005A5AD3" w:rsidRPr="00B86DDE" w:rsidRDefault="005A5A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85B46C8" w14:textId="77777777" w:rsidR="005A5AD3" w:rsidRPr="00B86DDE" w:rsidRDefault="005A5A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0B73D5A" w14:textId="77777777" w:rsidR="005A5AD3" w:rsidRPr="00B86DDE" w:rsidRDefault="005A5A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5AD3" w:rsidRPr="00B86DDE" w14:paraId="5BCD4A21" w14:textId="77777777">
        <w:tc>
          <w:tcPr>
            <w:tcW w:w="4410" w:type="dxa"/>
          </w:tcPr>
          <w:p w14:paraId="5287942E" w14:textId="77777777" w:rsidR="005A5AD3" w:rsidRPr="00B86DDE" w:rsidRDefault="005A5AD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64C8D91" w14:textId="77777777" w:rsidR="005A5AD3" w:rsidRPr="00B86DDE" w:rsidRDefault="005A5A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1DFB9E3" w14:textId="77777777" w:rsidR="005A5AD3" w:rsidRPr="00B86DDE" w:rsidRDefault="005A5A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EEAF481" w14:textId="77777777" w:rsidR="005A5AD3" w:rsidRPr="00B86DDE" w:rsidRDefault="005A5A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6B2FE29" w14:textId="77777777" w:rsidR="005A5AD3" w:rsidRPr="00B86DDE" w:rsidRDefault="005A5A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5AD3" w:rsidRPr="00B86DDE" w14:paraId="7FCC43D1" w14:textId="77777777" w:rsidTr="005800EB">
        <w:tc>
          <w:tcPr>
            <w:tcW w:w="4410" w:type="dxa"/>
          </w:tcPr>
          <w:p w14:paraId="6DA1A8A8" w14:textId="16FD4662" w:rsidR="005A5AD3" w:rsidRPr="00B86DDE" w:rsidRDefault="005A5AD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</w:t>
            </w:r>
            <w:r w:rsidR="00CA3673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B86D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จากการตีราคาที่ดิน อาคารและส่วนปรับปรุงอาคาร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D0189C" w14:textId="4F486278" w:rsidR="005A5AD3" w:rsidRPr="00B86DDE" w:rsidRDefault="00A9006B" w:rsidP="00A9006B">
            <w:pP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</w:t>
            </w:r>
            <w:r w:rsidR="008E106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29,424</w:t>
            </w:r>
            <w:r w:rsidR="008E106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34D01F2" w14:textId="2D83F595" w:rsidR="005A5AD3" w:rsidRPr="00B86DDE" w:rsidRDefault="00A9006B" w:rsidP="00A9006B">
            <w:pP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5082B3" w14:textId="554EFBD1" w:rsidR="005A5AD3" w:rsidRPr="00B86DDE" w:rsidRDefault="00A9006B" w:rsidP="00A9006B">
            <w:pP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</w:t>
            </w:r>
            <w:r w:rsidR="008E106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29,424</w:t>
            </w:r>
            <w:r w:rsidR="008E106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7B2C213" w14:textId="65AEE512" w:rsidR="005A5AD3" w:rsidRPr="00B86DDE" w:rsidRDefault="00A9006B" w:rsidP="00A9006B">
            <w:pP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5A5AD3" w:rsidRPr="00B86DDE" w14:paraId="540CA51C" w14:textId="77777777" w:rsidTr="005800EB">
        <w:tc>
          <w:tcPr>
            <w:tcW w:w="4410" w:type="dxa"/>
          </w:tcPr>
          <w:p w14:paraId="5A529EDD" w14:textId="48ACBA97" w:rsidR="005A5AD3" w:rsidRPr="00B86DDE" w:rsidRDefault="005A5AD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</w:t>
            </w:r>
            <w:r w:rsidR="008B57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5791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A55A87" w14:textId="77C2C412" w:rsidR="005A5AD3" w:rsidRPr="00B86DDE" w:rsidRDefault="00A9006B" w:rsidP="00A900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107</w:t>
            </w:r>
          </w:p>
        </w:tc>
        <w:tc>
          <w:tcPr>
            <w:tcW w:w="1170" w:type="dxa"/>
            <w:vAlign w:val="bottom"/>
          </w:tcPr>
          <w:p w14:paraId="188EC982" w14:textId="3A71302B" w:rsidR="005A5AD3" w:rsidRPr="00B86DDE" w:rsidRDefault="00A9006B" w:rsidP="00A900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D5393F" w14:textId="63544583" w:rsidR="005A5AD3" w:rsidRPr="00B86DDE" w:rsidRDefault="00A9006B" w:rsidP="00A900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</w:t>
            </w:r>
            <w:r w:rsidR="008E106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161</w:t>
            </w:r>
            <w:r w:rsidR="008E106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702087E" w14:textId="7241E9AF" w:rsidR="005A5AD3" w:rsidRPr="00B86DDE" w:rsidRDefault="00A9006B" w:rsidP="00A900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5A5AD3" w:rsidRPr="00B86DDE" w14:paraId="602E95AA" w14:textId="77777777" w:rsidTr="005800EB">
        <w:tc>
          <w:tcPr>
            <w:tcW w:w="4410" w:type="dxa"/>
          </w:tcPr>
          <w:p w14:paraId="04270D20" w14:textId="16F7F53C" w:rsidR="005A5AD3" w:rsidRPr="00B86DDE" w:rsidRDefault="005A5AD3">
            <w:pPr>
              <w:ind w:left="237" w:right="-43" w:hanging="23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ภาษีเงินได้ที่รับรู้ในกำไร</w:t>
            </w:r>
            <w:r w:rsidR="00EB553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="00EB553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) </w:t>
            </w:r>
            <w:r w:rsidRPr="00B86D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เบ็ดเสร็จอื่น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F31F4" w14:textId="7F6A081A" w:rsidR="005A5AD3" w:rsidRPr="00B86DDE" w:rsidRDefault="008E106D" w:rsidP="00A9006B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A90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29,317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29C59B9" w14:textId="2351AFB3" w:rsidR="005A5AD3" w:rsidRPr="00B86DDE" w:rsidRDefault="00A9006B" w:rsidP="00A9006B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2AE041" w14:textId="3ABFFE73" w:rsidR="005A5AD3" w:rsidRPr="00B86DDE" w:rsidRDefault="008E106D" w:rsidP="00A9006B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A90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29,585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EE9F37C" w14:textId="0FCE23D9" w:rsidR="005A5AD3" w:rsidRPr="00B86DDE" w:rsidRDefault="00A9006B" w:rsidP="00A9006B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</w:tr>
    </w:tbl>
    <w:p w14:paraId="53F186CA" w14:textId="77777777" w:rsidR="000615C3" w:rsidRDefault="000615C3" w:rsidP="00CF4713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11C4A293" w14:textId="77777777" w:rsidR="000615C3" w:rsidRDefault="00061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sz w:val="28"/>
          <w:szCs w:val="28"/>
          <w:cs/>
        </w:rPr>
      </w:pPr>
      <w:r>
        <w:rPr>
          <w:rFonts w:asciiTheme="majorBidi" w:eastAsia="Malgun Gothic" w:hAnsiTheme="majorBidi" w:cstheme="majorBidi"/>
          <w:sz w:val="28"/>
          <w:cs/>
        </w:rPr>
        <w:br w:type="page"/>
      </w:r>
    </w:p>
    <w:p w14:paraId="5744F12D" w14:textId="73CCC594" w:rsidR="00F81ED2" w:rsidRPr="00B86DDE" w:rsidRDefault="00CF4713" w:rsidP="00CF4713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lastRenderedPageBreak/>
        <w:t>รายการกระทบยอดระหว่างขาดทุนทางบัญชีกับรายได้ค่าใช้จ่ายภาษีเงินได้มีดังนี้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53"/>
        <w:gridCol w:w="90"/>
        <w:gridCol w:w="1071"/>
        <w:gridCol w:w="108"/>
        <w:gridCol w:w="990"/>
        <w:gridCol w:w="72"/>
        <w:gridCol w:w="1026"/>
      </w:tblGrid>
      <w:tr w:rsidR="002D5B5A" w:rsidRPr="00F525FF" w14:paraId="076B628D" w14:textId="77777777" w:rsidTr="005D538A">
        <w:tc>
          <w:tcPr>
            <w:tcW w:w="9090" w:type="dxa"/>
            <w:gridSpan w:val="8"/>
          </w:tcPr>
          <w:p w14:paraId="120FE907" w14:textId="77777777" w:rsidR="002D5B5A" w:rsidRPr="00F525FF" w:rsidRDefault="002D5B5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หน่วย:</w:t>
            </w:r>
            <w:r w:rsidRPr="00F525F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F525F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D5B5A" w:rsidRPr="00F525FF" w14:paraId="332F86DF" w14:textId="77777777" w:rsidTr="005D538A">
        <w:tc>
          <w:tcPr>
            <w:tcW w:w="4680" w:type="dxa"/>
          </w:tcPr>
          <w:p w14:paraId="3DB066C2" w14:textId="77777777" w:rsidR="002D5B5A" w:rsidRPr="00F525FF" w:rsidRDefault="002D5B5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3362E869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47AC601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</w:tcPr>
          <w:p w14:paraId="250B079B" w14:textId="77777777" w:rsidR="002D5B5A" w:rsidRPr="00F525FF" w:rsidRDefault="002D5B5A">
            <w:pPr>
              <w:ind w:right="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D5B5A" w:rsidRPr="00F525FF" w14:paraId="39D0D033" w14:textId="77777777" w:rsidTr="005D538A">
        <w:tc>
          <w:tcPr>
            <w:tcW w:w="4680" w:type="dxa"/>
          </w:tcPr>
          <w:p w14:paraId="4155F061" w14:textId="77777777" w:rsidR="002D5B5A" w:rsidRPr="00F525FF" w:rsidRDefault="002D5B5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8F38B23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0" w:type="dxa"/>
          </w:tcPr>
          <w:p w14:paraId="522D85A5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76CF32B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08" w:type="dxa"/>
          </w:tcPr>
          <w:p w14:paraId="69B9857F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4340EA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72" w:type="dxa"/>
          </w:tcPr>
          <w:p w14:paraId="681E1A6F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5E914D3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2D5B5A" w:rsidRPr="00F525FF" w14:paraId="35AE3F3C" w14:textId="77777777" w:rsidTr="005D538A">
        <w:trPr>
          <w:trHeight w:val="50"/>
        </w:trPr>
        <w:tc>
          <w:tcPr>
            <w:tcW w:w="4680" w:type="dxa"/>
          </w:tcPr>
          <w:p w14:paraId="1ACFFD6F" w14:textId="77777777" w:rsidR="002D5B5A" w:rsidRPr="00F525FF" w:rsidRDefault="002D5B5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383A5B0C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31C3BF64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3D92259D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</w:tcPr>
          <w:p w14:paraId="2AB9BA0C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223392C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" w:type="dxa"/>
          </w:tcPr>
          <w:p w14:paraId="0C552C85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3A99B47F" w14:textId="77777777" w:rsidR="002D5B5A" w:rsidRPr="00F525FF" w:rsidRDefault="002D5B5A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D5B5A" w:rsidRPr="00F525FF" w14:paraId="2D361006" w14:textId="77777777" w:rsidTr="005D538A">
        <w:tc>
          <w:tcPr>
            <w:tcW w:w="4680" w:type="dxa"/>
            <w:vAlign w:val="bottom"/>
          </w:tcPr>
          <w:p w14:paraId="78BCA521" w14:textId="77777777" w:rsidR="002D5B5A" w:rsidRPr="00F525FF" w:rsidRDefault="002D5B5A">
            <w:pPr>
              <w:ind w:left="93"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7817D600" w14:textId="046E1101" w:rsidR="002D5B5A" w:rsidRPr="00F525FF" w:rsidRDefault="000F1935">
            <w:pPr>
              <w:ind w:left="-18" w:right="57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(205,505)</w:t>
            </w:r>
          </w:p>
        </w:tc>
        <w:tc>
          <w:tcPr>
            <w:tcW w:w="90" w:type="dxa"/>
          </w:tcPr>
          <w:p w14:paraId="4579B74F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97A2E88" w14:textId="08436F96" w:rsidR="002D5B5A" w:rsidRPr="00F525FF" w:rsidRDefault="0075036A" w:rsidP="00C43F73">
            <w:pPr>
              <w:tabs>
                <w:tab w:val="decimal" w:pos="792"/>
              </w:tabs>
              <w:ind w:left="-18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(284,960)</w:t>
            </w:r>
          </w:p>
        </w:tc>
        <w:tc>
          <w:tcPr>
            <w:tcW w:w="108" w:type="dxa"/>
          </w:tcPr>
          <w:p w14:paraId="0F5819A3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DC29DA" w14:textId="673CD069" w:rsidR="002D5B5A" w:rsidRPr="00F525FF" w:rsidRDefault="00872294" w:rsidP="008E106D">
            <w:pPr>
              <w:tabs>
                <w:tab w:val="clear" w:pos="907"/>
                <w:tab w:val="decimal" w:pos="733"/>
              </w:tabs>
              <w:ind w:left="-18" w:right="7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(139,642)</w:t>
            </w:r>
          </w:p>
        </w:tc>
        <w:tc>
          <w:tcPr>
            <w:tcW w:w="72" w:type="dxa"/>
          </w:tcPr>
          <w:p w14:paraId="363E6D68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13F80720" w14:textId="18D65FCC" w:rsidR="002D5B5A" w:rsidRPr="00F525FF" w:rsidRDefault="00C43F73" w:rsidP="00C43F73">
            <w:pPr>
              <w:tabs>
                <w:tab w:val="decimal" w:pos="938"/>
              </w:tabs>
              <w:ind w:left="-18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(300,878)</w:t>
            </w:r>
          </w:p>
        </w:tc>
      </w:tr>
      <w:tr w:rsidR="002D5B5A" w:rsidRPr="00F525FF" w14:paraId="28ED7A49" w14:textId="77777777" w:rsidTr="005D538A">
        <w:tc>
          <w:tcPr>
            <w:tcW w:w="4680" w:type="dxa"/>
            <w:vAlign w:val="bottom"/>
          </w:tcPr>
          <w:p w14:paraId="0E116EE7" w14:textId="77777777" w:rsidR="002D5B5A" w:rsidRPr="00F525FF" w:rsidRDefault="002D5B5A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4DD85AA6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0" w:type="dxa"/>
          </w:tcPr>
          <w:p w14:paraId="001A7E21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13657A14" w14:textId="77777777" w:rsidR="002D5B5A" w:rsidRPr="00F525FF" w:rsidRDefault="002D5B5A" w:rsidP="00FE488B">
            <w:pPr>
              <w:tabs>
                <w:tab w:val="decimal" w:pos="792"/>
              </w:tabs>
              <w:ind w:left="-18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8" w:type="dxa"/>
          </w:tcPr>
          <w:p w14:paraId="37090CB0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387F5A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72" w:type="dxa"/>
          </w:tcPr>
          <w:p w14:paraId="1F7A93B0" w14:textId="77777777" w:rsidR="002D5B5A" w:rsidRPr="00F525FF" w:rsidRDefault="002D5B5A" w:rsidP="00FE488B">
            <w:pPr>
              <w:tabs>
                <w:tab w:val="decimal" w:pos="792"/>
                <w:tab w:val="decimal" w:pos="97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3C80814F" w14:textId="77777777" w:rsidR="002D5B5A" w:rsidRPr="00F525FF" w:rsidRDefault="002D5B5A" w:rsidP="00FE488B">
            <w:pPr>
              <w:tabs>
                <w:tab w:val="decimal" w:pos="792"/>
                <w:tab w:val="decimal" w:pos="972"/>
              </w:tabs>
              <w:ind w:left="-18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2D5B5A" w:rsidRPr="00F525FF" w14:paraId="75525DC8" w14:textId="77777777" w:rsidTr="005D538A">
        <w:tc>
          <w:tcPr>
            <w:tcW w:w="4680" w:type="dxa"/>
          </w:tcPr>
          <w:p w14:paraId="3978FA0B" w14:textId="52714A33" w:rsidR="002D5B5A" w:rsidRPr="00F525FF" w:rsidRDefault="002D5B5A">
            <w:pPr>
              <w:ind w:left="93"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อัตราภาษีเงินได้นิติบุคคล</w:t>
            </w:r>
            <w:r w:rsidR="00F313F8" w:rsidRPr="00F525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F313F8" w:rsidRPr="00F525F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313F8" w:rsidRPr="00F525F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ร้อยละ</w:t>
            </w:r>
            <w:r w:rsidR="00F313F8" w:rsidRPr="00F525F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53" w:type="dxa"/>
          </w:tcPr>
          <w:p w14:paraId="711D4253" w14:textId="5F3862D6" w:rsidR="002D5B5A" w:rsidRPr="00F525FF" w:rsidRDefault="009A4DC3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  <w:tc>
          <w:tcPr>
            <w:tcW w:w="90" w:type="dxa"/>
          </w:tcPr>
          <w:p w14:paraId="0A864B30" w14:textId="77777777" w:rsidR="002D5B5A" w:rsidRPr="00F525FF" w:rsidRDefault="002D5B5A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071" w:type="dxa"/>
          </w:tcPr>
          <w:p w14:paraId="5CFF2C9A" w14:textId="2B734312" w:rsidR="002D5B5A" w:rsidRPr="00F525FF" w:rsidRDefault="00B25D08" w:rsidP="00C43F73">
            <w:pPr>
              <w:ind w:left="-18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  <w:tc>
          <w:tcPr>
            <w:tcW w:w="108" w:type="dxa"/>
          </w:tcPr>
          <w:p w14:paraId="445F0AAE" w14:textId="77777777" w:rsidR="002D5B5A" w:rsidRPr="00F525FF" w:rsidRDefault="002D5B5A" w:rsidP="00FE488B">
            <w:pPr>
              <w:tabs>
                <w:tab w:val="clear" w:pos="680"/>
                <w:tab w:val="decimal" w:pos="678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</w:tcPr>
          <w:p w14:paraId="0D297CEC" w14:textId="7FE0E420" w:rsidR="002D5B5A" w:rsidRPr="00F525FF" w:rsidRDefault="009A4DC3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  <w:tc>
          <w:tcPr>
            <w:tcW w:w="72" w:type="dxa"/>
          </w:tcPr>
          <w:p w14:paraId="0BAA16B2" w14:textId="77777777" w:rsidR="002D5B5A" w:rsidRPr="00F525FF" w:rsidRDefault="002D5B5A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</w:tcPr>
          <w:p w14:paraId="17355D8B" w14:textId="719C909D" w:rsidR="002D5B5A" w:rsidRPr="00F525FF" w:rsidRDefault="00B25D08" w:rsidP="00C43F73">
            <w:pPr>
              <w:ind w:left="-18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</w:tr>
      <w:tr w:rsidR="002D5B5A" w:rsidRPr="00F525FF" w14:paraId="14598C6A" w14:textId="77777777" w:rsidTr="005D538A">
        <w:tc>
          <w:tcPr>
            <w:tcW w:w="4680" w:type="dxa"/>
            <w:vAlign w:val="bottom"/>
          </w:tcPr>
          <w:p w14:paraId="73E4BC03" w14:textId="77777777" w:rsidR="002D5B5A" w:rsidRPr="00F525FF" w:rsidRDefault="002D5B5A">
            <w:pPr>
              <w:ind w:left="93"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Pr="00F525FF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ขาดทุน) ทางบัญชีก่อนภาษีเงินได้นิติบุคคลคูณอัตราภาษี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90DB0C2" w14:textId="7ADDC700" w:rsidR="002D5B5A" w:rsidRPr="00F525FF" w:rsidRDefault="000278DE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(41,101)</w:t>
            </w:r>
          </w:p>
        </w:tc>
        <w:tc>
          <w:tcPr>
            <w:tcW w:w="90" w:type="dxa"/>
          </w:tcPr>
          <w:p w14:paraId="0D42CB16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675BED7" w14:textId="33A28EF4" w:rsidR="002D5B5A" w:rsidRPr="00F525FF" w:rsidRDefault="00873CFA" w:rsidP="00C43F73">
            <w:pPr>
              <w:tabs>
                <w:tab w:val="decimal" w:pos="792"/>
              </w:tabs>
              <w:ind w:left="-18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(56,992)</w:t>
            </w:r>
          </w:p>
        </w:tc>
        <w:tc>
          <w:tcPr>
            <w:tcW w:w="108" w:type="dxa"/>
          </w:tcPr>
          <w:p w14:paraId="7E27329E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CDC28C" w14:textId="2DFBF119" w:rsidR="002D5B5A" w:rsidRPr="00F525FF" w:rsidRDefault="000278DE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(27,928)</w:t>
            </w:r>
          </w:p>
        </w:tc>
        <w:tc>
          <w:tcPr>
            <w:tcW w:w="72" w:type="dxa"/>
          </w:tcPr>
          <w:p w14:paraId="30AD451C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2410B42" w14:textId="10BB1D36" w:rsidR="002D5B5A" w:rsidRPr="00F525FF" w:rsidRDefault="00DC3109" w:rsidP="00C43F73">
            <w:pPr>
              <w:tabs>
                <w:tab w:val="decimal" w:pos="792"/>
              </w:tabs>
              <w:ind w:left="-18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(60,176)</w:t>
            </w:r>
          </w:p>
        </w:tc>
      </w:tr>
      <w:tr w:rsidR="002D5B5A" w:rsidRPr="00F525FF" w14:paraId="33395336" w14:textId="77777777" w:rsidTr="005D538A">
        <w:tc>
          <w:tcPr>
            <w:tcW w:w="4680" w:type="dxa"/>
            <w:vAlign w:val="bottom"/>
          </w:tcPr>
          <w:p w14:paraId="4A6C8325" w14:textId="77777777" w:rsidR="002D5B5A" w:rsidRPr="00F525FF" w:rsidRDefault="002D5B5A">
            <w:pPr>
              <w:ind w:left="93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ผลกระทบทางภาษีสำหรับ</w:t>
            </w:r>
            <w:r w:rsidRPr="00F525FF">
              <w:rPr>
                <w:rFonts w:asciiTheme="majorBidi" w:hAnsiTheme="majorBidi" w:cstheme="majorBidi"/>
                <w:sz w:val="27"/>
                <w:szCs w:val="27"/>
              </w:rPr>
              <w:t>: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FEFFB9B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0" w:type="dxa"/>
          </w:tcPr>
          <w:p w14:paraId="749448FD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7C11063" w14:textId="77777777" w:rsidR="002D5B5A" w:rsidRPr="00F525FF" w:rsidRDefault="002D5B5A" w:rsidP="00C43F73">
            <w:pPr>
              <w:tabs>
                <w:tab w:val="decimal" w:pos="792"/>
              </w:tabs>
              <w:ind w:left="-18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8" w:type="dxa"/>
          </w:tcPr>
          <w:p w14:paraId="449E972E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1AAB3C" w14:textId="77777777" w:rsidR="002D5B5A" w:rsidRPr="00F525FF" w:rsidRDefault="002D5B5A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72" w:type="dxa"/>
          </w:tcPr>
          <w:p w14:paraId="0127E961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330D3C6" w14:textId="77777777" w:rsidR="002D5B5A" w:rsidRPr="00F525FF" w:rsidRDefault="002D5B5A" w:rsidP="00C43F73">
            <w:pPr>
              <w:tabs>
                <w:tab w:val="decimal" w:pos="792"/>
              </w:tabs>
              <w:ind w:left="-18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2D5B5A" w:rsidRPr="00F525FF" w14:paraId="1510EA41" w14:textId="77777777" w:rsidTr="005D538A">
        <w:tc>
          <w:tcPr>
            <w:tcW w:w="4680" w:type="dxa"/>
            <w:vAlign w:val="bottom"/>
          </w:tcPr>
          <w:p w14:paraId="1344DD6E" w14:textId="77777777" w:rsidR="002D5B5A" w:rsidRPr="00F525FF" w:rsidRDefault="002D5B5A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3EF8327" w14:textId="5FCD83F9" w:rsidR="002D5B5A" w:rsidRPr="00F525FF" w:rsidRDefault="00784E22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4,783</w:t>
            </w:r>
          </w:p>
        </w:tc>
        <w:tc>
          <w:tcPr>
            <w:tcW w:w="90" w:type="dxa"/>
            <w:tcBorders>
              <w:left w:val="nil"/>
            </w:tcBorders>
          </w:tcPr>
          <w:p w14:paraId="26873FDE" w14:textId="77777777" w:rsidR="002D5B5A" w:rsidRPr="00F525FF" w:rsidRDefault="002D5B5A" w:rsidP="00FE488B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</w:tcPr>
          <w:p w14:paraId="2DA9F32D" w14:textId="5FE8AB0F" w:rsidR="002D5B5A" w:rsidRPr="00F525FF" w:rsidRDefault="00847CA5" w:rsidP="00C43F73">
            <w:pPr>
              <w:tabs>
                <w:tab w:val="decimal" w:pos="792"/>
              </w:tabs>
              <w:ind w:left="72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567</w:t>
            </w:r>
          </w:p>
        </w:tc>
        <w:tc>
          <w:tcPr>
            <w:tcW w:w="108" w:type="dxa"/>
            <w:tcBorders>
              <w:left w:val="nil"/>
            </w:tcBorders>
          </w:tcPr>
          <w:p w14:paraId="6BE2E2C8" w14:textId="77777777" w:rsidR="002D5B5A" w:rsidRPr="00F525FF" w:rsidRDefault="002D5B5A" w:rsidP="00FE488B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FFE6" w14:textId="1DE26F4F" w:rsidR="002D5B5A" w:rsidRPr="00F525FF" w:rsidRDefault="00784E22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4,569</w:t>
            </w:r>
          </w:p>
        </w:tc>
        <w:tc>
          <w:tcPr>
            <w:tcW w:w="72" w:type="dxa"/>
            <w:tcBorders>
              <w:left w:val="nil"/>
            </w:tcBorders>
          </w:tcPr>
          <w:p w14:paraId="2BC01477" w14:textId="77777777" w:rsidR="002D5B5A" w:rsidRPr="00F525FF" w:rsidRDefault="002D5B5A" w:rsidP="00FE488B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02DDE117" w14:textId="0DD37B56" w:rsidR="002D5B5A" w:rsidRPr="00F525FF" w:rsidRDefault="007D7F65" w:rsidP="00C43F73">
            <w:pPr>
              <w:tabs>
                <w:tab w:val="decimal" w:pos="792"/>
              </w:tabs>
              <w:ind w:left="72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377</w:t>
            </w:r>
          </w:p>
        </w:tc>
      </w:tr>
      <w:tr w:rsidR="00253253" w:rsidRPr="00F525FF" w14:paraId="56CBABB4" w14:textId="77777777" w:rsidTr="005D538A">
        <w:tc>
          <w:tcPr>
            <w:tcW w:w="4680" w:type="dxa"/>
            <w:vAlign w:val="bottom"/>
          </w:tcPr>
          <w:p w14:paraId="5D16D577" w14:textId="61F2FD04" w:rsidR="00253253" w:rsidRPr="00F525FF" w:rsidRDefault="00253253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008287F" w14:textId="3B1C7E0E" w:rsidR="00253253" w:rsidRPr="00F525FF" w:rsidRDefault="00784E22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90" w:type="dxa"/>
            <w:tcBorders>
              <w:left w:val="nil"/>
            </w:tcBorders>
          </w:tcPr>
          <w:p w14:paraId="64066A0C" w14:textId="77777777" w:rsidR="00253253" w:rsidRPr="00F525FF" w:rsidRDefault="00253253" w:rsidP="00FE488B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</w:tcPr>
          <w:p w14:paraId="651F4D5C" w14:textId="41AF4330" w:rsidR="00253253" w:rsidRPr="00F525FF" w:rsidRDefault="00253253" w:rsidP="00C43F73">
            <w:pPr>
              <w:tabs>
                <w:tab w:val="decimal" w:pos="792"/>
              </w:tabs>
              <w:ind w:left="72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(89)</w:t>
            </w:r>
          </w:p>
        </w:tc>
        <w:tc>
          <w:tcPr>
            <w:tcW w:w="108" w:type="dxa"/>
            <w:tcBorders>
              <w:left w:val="nil"/>
            </w:tcBorders>
          </w:tcPr>
          <w:p w14:paraId="7CE7BE0D" w14:textId="77777777" w:rsidR="00253253" w:rsidRPr="00F525FF" w:rsidRDefault="00253253" w:rsidP="00FE488B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72EDAF" w14:textId="064E78EA" w:rsidR="00253253" w:rsidRPr="00F525FF" w:rsidRDefault="00784E22" w:rsidP="00FE488B">
            <w:pPr>
              <w:tabs>
                <w:tab w:val="decimal" w:pos="792"/>
              </w:tabs>
              <w:ind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72" w:type="dxa"/>
            <w:tcBorders>
              <w:left w:val="nil"/>
            </w:tcBorders>
          </w:tcPr>
          <w:p w14:paraId="1115413F" w14:textId="77777777" w:rsidR="00253253" w:rsidRPr="00F525FF" w:rsidRDefault="00253253" w:rsidP="00FE488B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7774CC39" w14:textId="7C782702" w:rsidR="00253253" w:rsidRPr="00F525FF" w:rsidRDefault="00253253" w:rsidP="00C43F73">
            <w:pPr>
              <w:tabs>
                <w:tab w:val="decimal" w:pos="792"/>
              </w:tabs>
              <w:ind w:left="72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(89)</w:t>
            </w:r>
          </w:p>
        </w:tc>
      </w:tr>
      <w:tr w:rsidR="002D5B5A" w:rsidRPr="00F525FF" w14:paraId="1A056B08" w14:textId="77777777" w:rsidTr="005D538A">
        <w:tc>
          <w:tcPr>
            <w:tcW w:w="4680" w:type="dxa"/>
            <w:vAlign w:val="bottom"/>
          </w:tcPr>
          <w:p w14:paraId="44F76A40" w14:textId="4A3E208C" w:rsidR="002D5B5A" w:rsidRPr="00F525FF" w:rsidRDefault="00253253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5FF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62B3F14A" w14:textId="782066EF" w:rsidR="002D5B5A" w:rsidRPr="00F525FF" w:rsidRDefault="003C5C92" w:rsidP="00FE488B">
            <w:pPr>
              <w:tabs>
                <w:tab w:val="decimal" w:pos="792"/>
              </w:tabs>
              <w:ind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C3C8E22" w14:textId="77777777" w:rsidR="002D5B5A" w:rsidRPr="00F525FF" w:rsidRDefault="002D5B5A" w:rsidP="00FE488B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</w:tcPr>
          <w:p w14:paraId="2A25778F" w14:textId="00426F0B" w:rsidR="002D5B5A" w:rsidRPr="00F525FF" w:rsidRDefault="00253253" w:rsidP="00C43F73">
            <w:pPr>
              <w:tabs>
                <w:tab w:val="decimal" w:pos="792"/>
              </w:tabs>
              <w:ind w:left="72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(69)</w:t>
            </w:r>
          </w:p>
        </w:tc>
        <w:tc>
          <w:tcPr>
            <w:tcW w:w="108" w:type="dxa"/>
            <w:tcBorders>
              <w:left w:val="nil"/>
            </w:tcBorders>
          </w:tcPr>
          <w:p w14:paraId="7A686E2E" w14:textId="77777777" w:rsidR="002D5B5A" w:rsidRPr="00F525FF" w:rsidRDefault="002D5B5A" w:rsidP="00FE488B">
            <w:pPr>
              <w:tabs>
                <w:tab w:val="decimal" w:pos="500"/>
              </w:tabs>
              <w:ind w:left="72" w:right="-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357D49F" w14:textId="7A891610" w:rsidR="002D5B5A" w:rsidRPr="00F525FF" w:rsidRDefault="003C5C92" w:rsidP="00FE488B">
            <w:pPr>
              <w:tabs>
                <w:tab w:val="decimal" w:pos="792"/>
              </w:tabs>
              <w:ind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784E22" w:rsidRPr="00F525FF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</w:tcPr>
          <w:p w14:paraId="2B849F9F" w14:textId="77777777" w:rsidR="002D5B5A" w:rsidRPr="00F525FF" w:rsidRDefault="002D5B5A" w:rsidP="00FE488B">
            <w:pPr>
              <w:tabs>
                <w:tab w:val="decimal" w:pos="500"/>
              </w:tabs>
              <w:ind w:left="72" w:right="-18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19EC51A8" w14:textId="0FAA9CD1" w:rsidR="002D5B5A" w:rsidRPr="00F525FF" w:rsidRDefault="00253253" w:rsidP="00FE488B">
            <w:pPr>
              <w:tabs>
                <w:tab w:val="decimal" w:pos="500"/>
              </w:tabs>
              <w:ind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spacing w:val="-4"/>
                <w:sz w:val="27"/>
                <w:szCs w:val="27"/>
              </w:rPr>
              <w:t>8</w:t>
            </w:r>
          </w:p>
        </w:tc>
      </w:tr>
      <w:tr w:rsidR="002D5B5A" w:rsidRPr="00F525FF" w14:paraId="5F63E07C" w14:textId="77777777" w:rsidTr="005D538A">
        <w:tc>
          <w:tcPr>
            <w:tcW w:w="4680" w:type="dxa"/>
            <w:vAlign w:val="bottom"/>
          </w:tcPr>
          <w:p w14:paraId="5CE5C7DA" w14:textId="1F1ADADB" w:rsidR="002D5B5A" w:rsidRPr="00E74A9D" w:rsidRDefault="008624B6" w:rsidP="008624B6">
            <w:pPr>
              <w:ind w:right="-43" w:firstLine="17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74A9D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="00415E55" w:rsidRPr="00E74A9D">
              <w:rPr>
                <w:rFonts w:asciiTheme="majorBidi" w:hAnsiTheme="majorBidi"/>
                <w:sz w:val="27"/>
                <w:szCs w:val="27"/>
                <w:cs/>
              </w:rPr>
              <w:t>กลับรายการสิน</w:t>
            </w:r>
            <w:r w:rsidR="00415E55" w:rsidRPr="00E74A9D">
              <w:rPr>
                <w:rFonts w:asciiTheme="majorBidi" w:hAnsiTheme="majorBidi" w:hint="cs"/>
                <w:sz w:val="27"/>
                <w:szCs w:val="27"/>
                <w:cs/>
              </w:rPr>
              <w:t>ทรัพย์</w:t>
            </w:r>
            <w:r w:rsidR="00415E55" w:rsidRPr="00E74A9D">
              <w:rPr>
                <w:rFonts w:asciiTheme="majorBidi" w:hAnsiTheme="majorBidi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053" w:type="dxa"/>
          </w:tcPr>
          <w:p w14:paraId="7630EB61" w14:textId="54A69693" w:rsidR="002D5B5A" w:rsidRPr="00E74A9D" w:rsidRDefault="00C43360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="00797797"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09</w:t>
            </w:r>
            <w:r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="00797797"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637</w:t>
            </w:r>
          </w:p>
        </w:tc>
        <w:tc>
          <w:tcPr>
            <w:tcW w:w="90" w:type="dxa"/>
          </w:tcPr>
          <w:p w14:paraId="4DC2EBBD" w14:textId="77777777" w:rsidR="002D5B5A" w:rsidRPr="00E74A9D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</w:tcPr>
          <w:p w14:paraId="49DA831B" w14:textId="365F98E7" w:rsidR="002D5B5A" w:rsidRPr="00E74A9D" w:rsidRDefault="0029162C" w:rsidP="00C43F73">
            <w:pPr>
              <w:tabs>
                <w:tab w:val="decimal" w:pos="792"/>
              </w:tabs>
              <w:ind w:left="-18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08" w:type="dxa"/>
          </w:tcPr>
          <w:p w14:paraId="5EE48DA8" w14:textId="77777777" w:rsidR="002D5B5A" w:rsidRPr="00E74A9D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1B40A0" w14:textId="0D2FE45D" w:rsidR="002D5B5A" w:rsidRPr="00E74A9D" w:rsidRDefault="003879D2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="0088752A"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09</w:t>
            </w:r>
            <w:r w:rsidR="00EB35CE"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="0088752A"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705</w:t>
            </w:r>
          </w:p>
        </w:tc>
        <w:tc>
          <w:tcPr>
            <w:tcW w:w="72" w:type="dxa"/>
          </w:tcPr>
          <w:p w14:paraId="0D8ADE65" w14:textId="77777777" w:rsidR="002D5B5A" w:rsidRPr="00E74A9D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238278E0" w14:textId="47DF0DB1" w:rsidR="002D5B5A" w:rsidRPr="00E74A9D" w:rsidRDefault="0029162C" w:rsidP="00C43F73">
            <w:pPr>
              <w:tabs>
                <w:tab w:val="decimal" w:pos="792"/>
              </w:tabs>
              <w:ind w:left="-18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</w:tr>
      <w:tr w:rsidR="00CF6750" w:rsidRPr="00F525FF" w14:paraId="2D10CF43" w14:textId="77777777" w:rsidTr="005D538A">
        <w:tc>
          <w:tcPr>
            <w:tcW w:w="4680" w:type="dxa"/>
            <w:vAlign w:val="bottom"/>
          </w:tcPr>
          <w:p w14:paraId="5E4B46B4" w14:textId="77777777" w:rsidR="007621F3" w:rsidRPr="00E74A9D" w:rsidRDefault="001F2D25" w:rsidP="008624B6">
            <w:pPr>
              <w:ind w:right="-43" w:firstLine="265"/>
              <w:jc w:val="both"/>
              <w:rPr>
                <w:rFonts w:asciiTheme="majorBidi" w:hAnsiTheme="majorBidi"/>
                <w:sz w:val="27"/>
                <w:szCs w:val="27"/>
              </w:rPr>
            </w:pPr>
            <w:r w:rsidRPr="00E74A9D">
              <w:rPr>
                <w:rFonts w:asciiTheme="majorBidi" w:hAnsiTheme="majorBidi"/>
                <w:sz w:val="27"/>
                <w:szCs w:val="27"/>
                <w:cs/>
              </w:rPr>
              <w:t>ขาดทุนทางภาษีที่ไม่ได้บันทึกเป็น</w:t>
            </w:r>
          </w:p>
          <w:p w14:paraId="6D950254" w14:textId="4BE7E827" w:rsidR="00CF6750" w:rsidRPr="00E74A9D" w:rsidRDefault="007621F3" w:rsidP="008624B6">
            <w:pPr>
              <w:ind w:left="93" w:right="-43" w:firstLine="1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E74A9D">
              <w:rPr>
                <w:rFonts w:asciiTheme="majorBidi" w:hAnsiTheme="majorBidi"/>
                <w:sz w:val="27"/>
                <w:szCs w:val="27"/>
              </w:rPr>
              <w:t xml:space="preserve">     </w:t>
            </w:r>
            <w:r w:rsidR="001F2D25" w:rsidRPr="00E74A9D">
              <w:rPr>
                <w:rFonts w:asciiTheme="majorBidi" w:hAnsiTheme="majorBidi"/>
                <w:sz w:val="27"/>
                <w:szCs w:val="27"/>
                <w:cs/>
              </w:rPr>
              <w:t xml:space="preserve">สินทรัพย์ภาษีเงินได้รอการตัดบัญชี   </w:t>
            </w:r>
          </w:p>
        </w:tc>
        <w:tc>
          <w:tcPr>
            <w:tcW w:w="1053" w:type="dxa"/>
            <w:vAlign w:val="bottom"/>
          </w:tcPr>
          <w:p w14:paraId="08873213" w14:textId="09BD9EFA" w:rsidR="00CF6750" w:rsidRPr="00E74A9D" w:rsidRDefault="00797797" w:rsidP="00DE1032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/>
                <w:spacing w:val="-4"/>
                <w:sz w:val="27"/>
                <w:szCs w:val="27"/>
              </w:rPr>
            </w:pPr>
            <w:r w:rsidRPr="00E74A9D">
              <w:rPr>
                <w:rFonts w:asciiTheme="majorBidi" w:hAnsiTheme="majorBidi"/>
                <w:spacing w:val="-4"/>
                <w:sz w:val="27"/>
                <w:szCs w:val="27"/>
              </w:rPr>
              <w:t>36</w:t>
            </w:r>
            <w:r w:rsidR="004C016C" w:rsidRPr="00E74A9D">
              <w:rPr>
                <w:rFonts w:asciiTheme="majorBidi" w:hAnsiTheme="majorBidi"/>
                <w:spacing w:val="-4"/>
                <w:sz w:val="27"/>
                <w:szCs w:val="27"/>
              </w:rPr>
              <w:t>,</w:t>
            </w:r>
            <w:r w:rsidRPr="00E74A9D">
              <w:rPr>
                <w:rFonts w:asciiTheme="majorBidi" w:hAnsiTheme="majorBidi"/>
                <w:spacing w:val="-4"/>
                <w:sz w:val="27"/>
                <w:szCs w:val="27"/>
              </w:rPr>
              <w:t>318</w:t>
            </w:r>
          </w:p>
        </w:tc>
        <w:tc>
          <w:tcPr>
            <w:tcW w:w="90" w:type="dxa"/>
            <w:vAlign w:val="bottom"/>
          </w:tcPr>
          <w:p w14:paraId="4598C98F" w14:textId="77777777" w:rsidR="00CF6750" w:rsidRPr="00E74A9D" w:rsidRDefault="00CF6750" w:rsidP="00DE1032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117957CE" w14:textId="16437EAE" w:rsidR="00CF6750" w:rsidRPr="00E74A9D" w:rsidRDefault="0029162C" w:rsidP="00DE1032">
            <w:pPr>
              <w:tabs>
                <w:tab w:val="decimal" w:pos="792"/>
              </w:tabs>
              <w:ind w:left="-18" w:right="5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08" w:type="dxa"/>
            <w:vAlign w:val="bottom"/>
          </w:tcPr>
          <w:p w14:paraId="772A400A" w14:textId="77777777" w:rsidR="00CF6750" w:rsidRPr="00E74A9D" w:rsidRDefault="00CF6750" w:rsidP="00DE1032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AE7C768" w14:textId="0F37404E" w:rsidR="00CF6750" w:rsidRPr="00E74A9D" w:rsidRDefault="0088752A" w:rsidP="00DE1032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/>
                <w:spacing w:val="-4"/>
                <w:sz w:val="27"/>
                <w:szCs w:val="27"/>
              </w:rPr>
            </w:pPr>
            <w:r w:rsidRPr="00E74A9D">
              <w:rPr>
                <w:rFonts w:asciiTheme="majorBidi" w:hAnsiTheme="majorBidi"/>
                <w:spacing w:val="-4"/>
                <w:sz w:val="27"/>
                <w:szCs w:val="27"/>
              </w:rPr>
              <w:t>23,359</w:t>
            </w:r>
          </w:p>
        </w:tc>
        <w:tc>
          <w:tcPr>
            <w:tcW w:w="72" w:type="dxa"/>
            <w:vAlign w:val="bottom"/>
          </w:tcPr>
          <w:p w14:paraId="18D9995B" w14:textId="77777777" w:rsidR="00CF6750" w:rsidRPr="00E74A9D" w:rsidRDefault="00CF6750" w:rsidP="00DE1032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6EDCF0DA" w14:textId="1C5A1B89" w:rsidR="00CF6750" w:rsidRPr="00E74A9D" w:rsidRDefault="0029162C" w:rsidP="00DE1032">
            <w:pPr>
              <w:tabs>
                <w:tab w:val="decimal" w:pos="792"/>
              </w:tabs>
              <w:ind w:left="-18" w:right="56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E74A9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</w:tr>
      <w:tr w:rsidR="002D5B5A" w:rsidRPr="00F525FF" w14:paraId="0EEBBD05" w14:textId="77777777" w:rsidTr="005D538A">
        <w:tc>
          <w:tcPr>
            <w:tcW w:w="4680" w:type="dxa"/>
            <w:vAlign w:val="bottom"/>
          </w:tcPr>
          <w:p w14:paraId="3EB2FE18" w14:textId="77777777" w:rsidR="002D5B5A" w:rsidRPr="00F525FF" w:rsidRDefault="002D5B5A">
            <w:pPr>
              <w:ind w:left="312" w:right="-108" w:hanging="21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ค่าใช้จ่าย (รายได้) ภาษีเงินได้ที่แสดงอยู่ใน</w:t>
            </w:r>
          </w:p>
          <w:p w14:paraId="73CABD80" w14:textId="77777777" w:rsidR="002D5B5A" w:rsidRPr="00F525FF" w:rsidRDefault="002D5B5A">
            <w:pPr>
              <w:ind w:left="312" w:right="-108" w:hanging="4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4CF16" w14:textId="768E55E9" w:rsidR="002D5B5A" w:rsidRPr="00F525FF" w:rsidRDefault="00623A99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/>
                <w:b/>
                <w:bCs/>
                <w:spacing w:val="-4"/>
                <w:sz w:val="27"/>
                <w:szCs w:val="27"/>
                <w:cs/>
              </w:rPr>
              <w:t>109</w:t>
            </w:r>
            <w:r w:rsidRPr="00F525F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>,</w:t>
            </w:r>
            <w:r w:rsidR="005800EB" w:rsidRPr="00F525FF">
              <w:rPr>
                <w:rFonts w:asciiTheme="majorBidi" w:hAnsiTheme="majorBidi"/>
                <w:b/>
                <w:bCs/>
                <w:spacing w:val="-4"/>
                <w:sz w:val="27"/>
                <w:szCs w:val="27"/>
              </w:rPr>
              <w:t>637</w:t>
            </w:r>
          </w:p>
        </w:tc>
        <w:tc>
          <w:tcPr>
            <w:tcW w:w="90" w:type="dxa"/>
          </w:tcPr>
          <w:p w14:paraId="561954EF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C3BC7" w14:textId="4EF96A1F" w:rsidR="002D5B5A" w:rsidRPr="00F525FF" w:rsidRDefault="00860760" w:rsidP="00C43F73">
            <w:pPr>
              <w:tabs>
                <w:tab w:val="decimal" w:pos="792"/>
              </w:tabs>
              <w:ind w:left="-18" w:right="5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>(56,583)</w:t>
            </w:r>
          </w:p>
        </w:tc>
        <w:tc>
          <w:tcPr>
            <w:tcW w:w="108" w:type="dxa"/>
          </w:tcPr>
          <w:p w14:paraId="2FEE0ACD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11537" w14:textId="739DAD9E" w:rsidR="002D5B5A" w:rsidRPr="00F525FF" w:rsidRDefault="00DB57D6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/>
                <w:b/>
                <w:bCs/>
                <w:spacing w:val="-4"/>
                <w:sz w:val="27"/>
                <w:szCs w:val="27"/>
                <w:cs/>
              </w:rPr>
              <w:t>109</w:t>
            </w:r>
            <w:r w:rsidRPr="00F525F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>,</w:t>
            </w:r>
            <w:r w:rsidRPr="00F525FF">
              <w:rPr>
                <w:rFonts w:asciiTheme="majorBidi" w:hAnsiTheme="majorBidi"/>
                <w:b/>
                <w:bCs/>
                <w:spacing w:val="-4"/>
                <w:sz w:val="27"/>
                <w:szCs w:val="27"/>
                <w:cs/>
              </w:rPr>
              <w:t>705</w:t>
            </w:r>
          </w:p>
        </w:tc>
        <w:tc>
          <w:tcPr>
            <w:tcW w:w="72" w:type="dxa"/>
          </w:tcPr>
          <w:p w14:paraId="4237C868" w14:textId="77777777" w:rsidR="002D5B5A" w:rsidRPr="00F525FF" w:rsidRDefault="002D5B5A" w:rsidP="00FE488B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0070F" w14:textId="27818635" w:rsidR="002D5B5A" w:rsidRPr="00F525FF" w:rsidRDefault="00860760" w:rsidP="00C43F73">
            <w:pPr>
              <w:tabs>
                <w:tab w:val="decimal" w:pos="792"/>
              </w:tabs>
              <w:ind w:left="-18" w:right="5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F525F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>(59,880)</w:t>
            </w:r>
          </w:p>
        </w:tc>
      </w:tr>
    </w:tbl>
    <w:p w14:paraId="3FF39FA4" w14:textId="71E1D8ED" w:rsidR="00845BD4" w:rsidRPr="00B86DDE" w:rsidRDefault="00845BD4" w:rsidP="000615C3">
      <w:pPr>
        <w:overflowPunct w:val="0"/>
        <w:autoSpaceDE w:val="0"/>
        <w:autoSpaceDN w:val="0"/>
        <w:adjustRightInd w:val="0"/>
        <w:spacing w:before="120" w:line="240" w:lineRule="auto"/>
        <w:ind w:left="27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            </w:t>
      </w:r>
      <w:r w:rsidR="00105387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="00053DD7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="00053DD7">
        <w:rPr>
          <w:rFonts w:asciiTheme="majorBidi" w:eastAsia="Malgun Gothic" w:hAnsiTheme="majorBidi" w:cstheme="majorBidi"/>
          <w:sz w:val="28"/>
          <w:szCs w:val="28"/>
        </w:rPr>
        <w:t>2</w:t>
      </w:r>
      <w:r w:rsidR="00105387">
        <w:rPr>
          <w:rFonts w:asciiTheme="majorBidi" w:eastAsia="Malgun Gothic" w:hAnsiTheme="majorBidi" w:cstheme="majorBidi"/>
          <w:sz w:val="28"/>
          <w:szCs w:val="28"/>
        </w:rPr>
        <w:t>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ด้วยรายการดังต่อไปนี้</w:t>
      </w:r>
    </w:p>
    <w:tbl>
      <w:tblPr>
        <w:tblW w:w="909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811"/>
        <w:gridCol w:w="84"/>
        <w:gridCol w:w="1063"/>
        <w:gridCol w:w="107"/>
        <w:gridCol w:w="32"/>
        <w:gridCol w:w="107"/>
        <w:gridCol w:w="992"/>
        <w:gridCol w:w="129"/>
        <w:gridCol w:w="13"/>
        <w:gridCol w:w="129"/>
        <w:gridCol w:w="1055"/>
        <w:gridCol w:w="142"/>
        <w:gridCol w:w="11"/>
        <w:gridCol w:w="142"/>
        <w:gridCol w:w="1118"/>
        <w:gridCol w:w="18"/>
      </w:tblGrid>
      <w:tr w:rsidR="00956C33" w:rsidRPr="00735143" w14:paraId="0619E73C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03641534" w14:textId="77777777" w:rsidR="00956C33" w:rsidRPr="00862C20" w:rsidRDefault="00956C3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4" w:type="dxa"/>
            <w:gridSpan w:val="14"/>
          </w:tcPr>
          <w:p w14:paraId="3059F507" w14:textId="6B98EFE5" w:rsidR="00956C33" w:rsidRPr="00862C20" w:rsidRDefault="00956C33" w:rsidP="00956C3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6C33" w:rsidRPr="00735143" w14:paraId="19CDD8C9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47E86F58" w14:textId="77777777" w:rsidR="00956C33" w:rsidRPr="00862C20" w:rsidRDefault="00956C3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4" w:type="dxa"/>
            <w:gridSpan w:val="14"/>
            <w:tcBorders>
              <w:bottom w:val="single" w:sz="4" w:space="0" w:color="auto"/>
            </w:tcBorders>
          </w:tcPr>
          <w:p w14:paraId="266207B1" w14:textId="2500B64D" w:rsidR="00956C33" w:rsidRPr="00862C20" w:rsidRDefault="00956C3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862C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735143" w:rsidRPr="00735143" w14:paraId="074C217E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4545E14D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</w:tcPr>
          <w:p w14:paraId="24E11CD8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9" w:type="dxa"/>
            <w:gridSpan w:val="2"/>
            <w:tcBorders>
              <w:top w:val="single" w:sz="4" w:space="0" w:color="auto"/>
              <w:left w:val="nil"/>
            </w:tcBorders>
          </w:tcPr>
          <w:p w14:paraId="6B1C4416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5" w:type="dxa"/>
            <w:gridSpan w:val="6"/>
            <w:tcBorders>
              <w:top w:val="single" w:sz="4" w:space="0" w:color="auto"/>
            </w:tcBorders>
          </w:tcPr>
          <w:p w14:paraId="366CF3FB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CD8C4EB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14:paraId="013C7473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35143" w:rsidRPr="00735143" w14:paraId="6A1D3F82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0EAD9DB8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35884AA3" w14:textId="77777777" w:rsidR="00735143" w:rsidRPr="00862C20" w:rsidRDefault="0073514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48A4268B" w14:textId="77777777" w:rsidR="00735143" w:rsidRPr="00862C20" w:rsidRDefault="0073514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" w:type="dxa"/>
            <w:gridSpan w:val="2"/>
            <w:tcBorders>
              <w:left w:val="nil"/>
            </w:tcBorders>
          </w:tcPr>
          <w:p w14:paraId="5C67840D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6" w:space="0" w:color="000000"/>
            </w:tcBorders>
          </w:tcPr>
          <w:p w14:paraId="0A41D399" w14:textId="77777777" w:rsidR="00735143" w:rsidRPr="00862C20" w:rsidRDefault="00735143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1A5F4523" w14:textId="77777777" w:rsidR="00735143" w:rsidRPr="00862C20" w:rsidRDefault="00735143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6" w:space="0" w:color="000000"/>
            </w:tcBorders>
          </w:tcPr>
          <w:p w14:paraId="53EC1E2A" w14:textId="77777777" w:rsidR="00735143" w:rsidRPr="00862C20" w:rsidRDefault="00735143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44E11EB" w14:textId="77777777" w:rsidR="00735143" w:rsidRPr="00862C20" w:rsidRDefault="00735143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bottom w:val="single" w:sz="6" w:space="0" w:color="000000"/>
            </w:tcBorders>
          </w:tcPr>
          <w:p w14:paraId="021A7D8B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D4EFBC3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35143" w:rsidRPr="00735143" w14:paraId="3BC3587E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7F1A3CA2" w14:textId="77777777" w:rsidR="00735143" w:rsidRPr="00862C20" w:rsidRDefault="00735143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2C950DF6" w14:textId="77777777" w:rsidR="00735143" w:rsidRPr="00862C20" w:rsidRDefault="00735143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gridSpan w:val="2"/>
            <w:tcBorders>
              <w:left w:val="nil"/>
            </w:tcBorders>
          </w:tcPr>
          <w:p w14:paraId="6D455AA0" w14:textId="77777777" w:rsidR="00735143" w:rsidRPr="00862C20" w:rsidRDefault="00735143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000000"/>
            </w:tcBorders>
          </w:tcPr>
          <w:p w14:paraId="18B2982D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684A721" w14:textId="77777777" w:rsidR="00735143" w:rsidRPr="00862C20" w:rsidRDefault="00735143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000000"/>
            </w:tcBorders>
          </w:tcPr>
          <w:p w14:paraId="7A0C59FA" w14:textId="77777777" w:rsidR="00735143" w:rsidRPr="00862C20" w:rsidRDefault="0073514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6E4C67A" w14:textId="77777777" w:rsidR="00735143" w:rsidRPr="00862C20" w:rsidRDefault="00735143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6" w:space="0" w:color="000000"/>
            </w:tcBorders>
          </w:tcPr>
          <w:p w14:paraId="6333229A" w14:textId="77777777" w:rsidR="00735143" w:rsidRPr="00862C20" w:rsidRDefault="007351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43" w:rsidRPr="00735143" w14:paraId="41B5CECB" w14:textId="77777777" w:rsidTr="0008419A">
        <w:trPr>
          <w:gridAfter w:val="1"/>
          <w:wAfter w:w="18" w:type="dxa"/>
        </w:trPr>
        <w:tc>
          <w:tcPr>
            <w:tcW w:w="141" w:type="dxa"/>
          </w:tcPr>
          <w:p w14:paraId="5026BEDA" w14:textId="77777777" w:rsidR="00735143" w:rsidRPr="00862C20" w:rsidRDefault="00735143" w:rsidP="005B14C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1" w:type="dxa"/>
          </w:tcPr>
          <w:p w14:paraId="79748C4E" w14:textId="3A387709" w:rsidR="00735143" w:rsidRPr="00862C20" w:rsidRDefault="00735143" w:rsidP="005B14C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47" w:type="dxa"/>
            <w:gridSpan w:val="2"/>
            <w:vAlign w:val="bottom"/>
          </w:tcPr>
          <w:p w14:paraId="073787BF" w14:textId="0F683BD3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785F6427" w14:textId="77777777" w:rsidR="00735143" w:rsidRPr="00862C20" w:rsidRDefault="00735143" w:rsidP="0062668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22E17" w14:textId="68ACCDB9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(483)</w:t>
            </w:r>
          </w:p>
        </w:tc>
        <w:tc>
          <w:tcPr>
            <w:tcW w:w="142" w:type="dxa"/>
            <w:gridSpan w:val="2"/>
            <w:vAlign w:val="bottom"/>
          </w:tcPr>
          <w:p w14:paraId="48FF275C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F95C9C3" w14:textId="16A8A30B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06A39C6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590231" w14:textId="6E0A77DC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1,217 </w:t>
            </w:r>
          </w:p>
        </w:tc>
      </w:tr>
      <w:tr w:rsidR="00735143" w:rsidRPr="00735143" w14:paraId="7D720699" w14:textId="77777777" w:rsidTr="0008419A">
        <w:trPr>
          <w:gridAfter w:val="1"/>
          <w:wAfter w:w="18" w:type="dxa"/>
        </w:trPr>
        <w:tc>
          <w:tcPr>
            <w:tcW w:w="141" w:type="dxa"/>
          </w:tcPr>
          <w:p w14:paraId="3D146FEC" w14:textId="77777777" w:rsidR="00735143" w:rsidRPr="00862C20" w:rsidRDefault="00735143" w:rsidP="00D900E3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1" w:type="dxa"/>
          </w:tcPr>
          <w:p w14:paraId="54169822" w14:textId="2BA687A4" w:rsidR="00735143" w:rsidRPr="00862C20" w:rsidRDefault="00735143" w:rsidP="00D900E3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หนี้สินตามสัญญาเช่าเงินทุน</w:t>
            </w:r>
          </w:p>
        </w:tc>
        <w:tc>
          <w:tcPr>
            <w:tcW w:w="1147" w:type="dxa"/>
            <w:gridSpan w:val="2"/>
            <w:vAlign w:val="bottom"/>
          </w:tcPr>
          <w:p w14:paraId="01D743AC" w14:textId="2EAE611E" w:rsidR="00735143" w:rsidRPr="00862C20" w:rsidRDefault="00735143" w:rsidP="00D900E3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(997)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4BBF81" w14:textId="77777777" w:rsidR="00735143" w:rsidRPr="00862C20" w:rsidRDefault="00735143" w:rsidP="00D900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06FE7D2E" w14:textId="00193DBA" w:rsidR="00735143" w:rsidRPr="00862C20" w:rsidRDefault="00735143" w:rsidP="00D900E3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42" w:type="dxa"/>
            <w:gridSpan w:val="2"/>
            <w:vAlign w:val="bottom"/>
          </w:tcPr>
          <w:p w14:paraId="6C14F280" w14:textId="77777777" w:rsidR="00735143" w:rsidRPr="00862C20" w:rsidRDefault="00735143" w:rsidP="00D900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AA7F974" w14:textId="430273E4" w:rsidR="00735143" w:rsidRPr="00862C20" w:rsidRDefault="00735143" w:rsidP="00D900E3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919D925" w14:textId="77777777" w:rsidR="00735143" w:rsidRPr="00862C20" w:rsidRDefault="00735143" w:rsidP="00D900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EE11F13" w14:textId="1565FEC0" w:rsidR="00735143" w:rsidRPr="00862C20" w:rsidRDefault="00735143" w:rsidP="00D900E3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 xml:space="preserve"> (398)</w:t>
            </w:r>
          </w:p>
        </w:tc>
      </w:tr>
      <w:tr w:rsidR="00735143" w:rsidRPr="00735143" w14:paraId="2668908E" w14:textId="77777777" w:rsidTr="0008419A">
        <w:trPr>
          <w:gridAfter w:val="1"/>
          <w:wAfter w:w="18" w:type="dxa"/>
        </w:trPr>
        <w:tc>
          <w:tcPr>
            <w:tcW w:w="141" w:type="dxa"/>
          </w:tcPr>
          <w:p w14:paraId="76CB160A" w14:textId="77777777" w:rsidR="00735143" w:rsidRPr="00862C20" w:rsidRDefault="00735143" w:rsidP="005B14C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1" w:type="dxa"/>
          </w:tcPr>
          <w:p w14:paraId="681964BB" w14:textId="3697E0E7" w:rsidR="00735143" w:rsidRPr="00862C20" w:rsidRDefault="00735143" w:rsidP="005B14C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1147" w:type="dxa"/>
            <w:gridSpan w:val="2"/>
            <w:vAlign w:val="bottom"/>
          </w:tcPr>
          <w:p w14:paraId="313A57BD" w14:textId="1F722406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109,804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2644C687" w14:textId="77777777" w:rsidR="00735143" w:rsidRPr="00862C20" w:rsidRDefault="00735143" w:rsidP="0062668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80ECDB" w14:textId="76926154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(109,688)</w:t>
            </w:r>
          </w:p>
        </w:tc>
        <w:tc>
          <w:tcPr>
            <w:tcW w:w="142" w:type="dxa"/>
            <w:gridSpan w:val="2"/>
            <w:vAlign w:val="bottom"/>
          </w:tcPr>
          <w:p w14:paraId="680B4FCB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5010E78" w14:textId="5E8393D8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494BE66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75942E8" w14:textId="4840BCA8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116 </w:t>
            </w:r>
          </w:p>
        </w:tc>
      </w:tr>
      <w:tr w:rsidR="00735143" w:rsidRPr="00735143" w14:paraId="40D22980" w14:textId="77777777" w:rsidTr="0008419A">
        <w:trPr>
          <w:gridAfter w:val="1"/>
          <w:wAfter w:w="18" w:type="dxa"/>
        </w:trPr>
        <w:tc>
          <w:tcPr>
            <w:tcW w:w="141" w:type="dxa"/>
          </w:tcPr>
          <w:p w14:paraId="147E5C00" w14:textId="77777777" w:rsidR="00735143" w:rsidRPr="00862C20" w:rsidRDefault="00735143" w:rsidP="005B14C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1" w:type="dxa"/>
          </w:tcPr>
          <w:p w14:paraId="4E9C1942" w14:textId="144F779F" w:rsidR="00735143" w:rsidRPr="00862C20" w:rsidRDefault="00735143" w:rsidP="0062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ประมาณการหนี้สินจากการรับประกันการก่อสร้าง</w:t>
            </w:r>
          </w:p>
        </w:tc>
        <w:tc>
          <w:tcPr>
            <w:tcW w:w="1147" w:type="dxa"/>
            <w:gridSpan w:val="2"/>
            <w:vAlign w:val="bottom"/>
          </w:tcPr>
          <w:p w14:paraId="5581C7BA" w14:textId="4DAB6232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6ED800BC" w14:textId="77777777" w:rsidR="00735143" w:rsidRPr="00862C20" w:rsidRDefault="00735143" w:rsidP="0062668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2827" w14:textId="19CE8BF4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(125)</w:t>
            </w:r>
          </w:p>
        </w:tc>
        <w:tc>
          <w:tcPr>
            <w:tcW w:w="142" w:type="dxa"/>
            <w:gridSpan w:val="2"/>
            <w:vAlign w:val="bottom"/>
          </w:tcPr>
          <w:p w14:paraId="148E43C0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0C9DFAA" w14:textId="78CB9DCE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B96381A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F211" w14:textId="23DBCF55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295 </w:t>
            </w:r>
          </w:p>
        </w:tc>
      </w:tr>
      <w:tr w:rsidR="00735143" w:rsidRPr="00735143" w14:paraId="6C5D5BE7" w14:textId="77777777" w:rsidTr="0008419A">
        <w:trPr>
          <w:gridAfter w:val="1"/>
          <w:wAfter w:w="18" w:type="dxa"/>
        </w:trPr>
        <w:tc>
          <w:tcPr>
            <w:tcW w:w="141" w:type="dxa"/>
          </w:tcPr>
          <w:p w14:paraId="05EE347F" w14:textId="77777777" w:rsidR="00735143" w:rsidRPr="00862C20" w:rsidRDefault="00735143" w:rsidP="005B14C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1" w:type="dxa"/>
          </w:tcPr>
          <w:p w14:paraId="13460F9D" w14:textId="77777777" w:rsidR="00735143" w:rsidRPr="00862C20" w:rsidRDefault="00735143" w:rsidP="005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E609BA5" w14:textId="3510B6F6" w:rsidR="00735143" w:rsidRPr="00862C20" w:rsidRDefault="00407831" w:rsidP="005B14C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735143"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147" w:type="dxa"/>
            <w:gridSpan w:val="2"/>
            <w:vAlign w:val="bottom"/>
          </w:tcPr>
          <w:p w14:paraId="7B3FC28F" w14:textId="27C14485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1,812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5817DBF0" w14:textId="77777777" w:rsidR="00735143" w:rsidRPr="00862C20" w:rsidRDefault="00735143" w:rsidP="0062668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5D66EC" w14:textId="3B6420FD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236 </w:t>
            </w:r>
          </w:p>
        </w:tc>
        <w:tc>
          <w:tcPr>
            <w:tcW w:w="142" w:type="dxa"/>
            <w:gridSpan w:val="2"/>
            <w:vAlign w:val="bottom"/>
          </w:tcPr>
          <w:p w14:paraId="68423251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E912B4F" w14:textId="221686A1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  <w:tc>
          <w:tcPr>
            <w:tcW w:w="142" w:type="dxa"/>
            <w:vAlign w:val="bottom"/>
          </w:tcPr>
          <w:p w14:paraId="32376664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C0F2723" w14:textId="744F8026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                 1,941 </w:t>
            </w:r>
          </w:p>
        </w:tc>
      </w:tr>
      <w:tr w:rsidR="00735143" w:rsidRPr="00735143" w14:paraId="4248504B" w14:textId="77777777" w:rsidTr="0008419A">
        <w:trPr>
          <w:gridAfter w:val="1"/>
          <w:wAfter w:w="18" w:type="dxa"/>
        </w:trPr>
        <w:tc>
          <w:tcPr>
            <w:tcW w:w="141" w:type="dxa"/>
          </w:tcPr>
          <w:p w14:paraId="549BA63A" w14:textId="77777777" w:rsidR="00735143" w:rsidRPr="00862C20" w:rsidRDefault="00735143" w:rsidP="005B14C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1" w:type="dxa"/>
          </w:tcPr>
          <w:p w14:paraId="7244DBE7" w14:textId="057D0D25" w:rsidR="00735143" w:rsidRPr="00862C20" w:rsidRDefault="00735143" w:rsidP="005B14CD">
            <w:pPr>
              <w:tabs>
                <w:tab w:val="left" w:pos="266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62C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  <w:vAlign w:val="bottom"/>
          </w:tcPr>
          <w:p w14:paraId="56B52F24" w14:textId="72EBFB3D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7FDE6C97" w14:textId="77777777" w:rsidR="00735143" w:rsidRPr="00862C20" w:rsidRDefault="00735143" w:rsidP="0062668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8C802" w14:textId="4542D2A2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38 </w:t>
            </w:r>
          </w:p>
        </w:tc>
        <w:tc>
          <w:tcPr>
            <w:tcW w:w="142" w:type="dxa"/>
            <w:gridSpan w:val="2"/>
            <w:vAlign w:val="bottom"/>
          </w:tcPr>
          <w:p w14:paraId="6D1D9E9C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  <w:vAlign w:val="bottom"/>
          </w:tcPr>
          <w:p w14:paraId="245AB51E" w14:textId="26CBF549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6E30FD9" w14:textId="77777777" w:rsidR="00735143" w:rsidRPr="00862C20" w:rsidRDefault="00735143" w:rsidP="005B14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60988" w14:textId="622BAD57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</w:p>
        </w:tc>
      </w:tr>
      <w:tr w:rsidR="00735143" w:rsidRPr="00735143" w14:paraId="21B5B434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6B3D1553" w14:textId="77777777" w:rsidR="00735143" w:rsidRPr="00862C20" w:rsidRDefault="00735143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680751" w14:textId="790CB581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112,824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2EED7323" w14:textId="77777777" w:rsidR="00735143" w:rsidRPr="00862C20" w:rsidRDefault="00735143" w:rsidP="00626686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666CED8" w14:textId="0BD78981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(109</w:t>
            </w:r>
            <w:r w:rsidRPr="00862C2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1A191A" w14:textId="1D7104B2" w:rsidR="00735143" w:rsidRPr="00862C20" w:rsidRDefault="007351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1ABC0" w14:textId="4A2EF3EC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Pr="00862C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F66AC28" w14:textId="77777777" w:rsidR="00735143" w:rsidRPr="00862C20" w:rsidRDefault="0073514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734DAAB" w14:textId="34D8C972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3,294</w:t>
            </w:r>
          </w:p>
        </w:tc>
      </w:tr>
      <w:tr w:rsidR="00735143" w:rsidRPr="00735143" w14:paraId="68AAFCFA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3F536954" w14:textId="635C0089" w:rsidR="00735143" w:rsidRPr="00862C20" w:rsidRDefault="00735143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  <w:vAlign w:val="bottom"/>
          </w:tcPr>
          <w:p w14:paraId="7DFC9AD2" w14:textId="77777777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5ECC6C4A" w14:textId="77777777" w:rsidR="00735143" w:rsidRPr="00862C20" w:rsidRDefault="00735143" w:rsidP="00626686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  <w:vAlign w:val="bottom"/>
          </w:tcPr>
          <w:p w14:paraId="6363326A" w14:textId="77777777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F91FD0C" w14:textId="77777777" w:rsidR="00735143" w:rsidRPr="00862C20" w:rsidRDefault="007351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vAlign w:val="bottom"/>
          </w:tcPr>
          <w:p w14:paraId="4EA5AED1" w14:textId="77777777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53072B3" w14:textId="77777777" w:rsidR="00735143" w:rsidRPr="00862C20" w:rsidRDefault="0073514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6" w:space="0" w:color="auto"/>
            </w:tcBorders>
            <w:vAlign w:val="bottom"/>
          </w:tcPr>
          <w:p w14:paraId="2A6B1254" w14:textId="77777777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43" w:rsidRPr="00735143" w14:paraId="7AB59D84" w14:textId="77777777" w:rsidTr="0008419A">
        <w:trPr>
          <w:gridAfter w:val="1"/>
          <w:wAfter w:w="18" w:type="dxa"/>
        </w:trPr>
        <w:tc>
          <w:tcPr>
            <w:tcW w:w="141" w:type="dxa"/>
          </w:tcPr>
          <w:p w14:paraId="7905B277" w14:textId="77777777" w:rsidR="00735143" w:rsidRPr="00862C20" w:rsidRDefault="00735143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1" w:type="dxa"/>
          </w:tcPr>
          <w:p w14:paraId="6A9C814E" w14:textId="017ACAA4" w:rsidR="00735143" w:rsidRPr="00862C20" w:rsidRDefault="00735143">
            <w:pPr>
              <w:tabs>
                <w:tab w:val="left" w:pos="266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vAlign w:val="bottom"/>
          </w:tcPr>
          <w:p w14:paraId="111973C4" w14:textId="385E3BE4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187AE54C" w14:textId="77777777" w:rsidR="00735143" w:rsidRPr="00862C20" w:rsidRDefault="00735143" w:rsidP="0062668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B45D6" w14:textId="4B619B31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473098B" w14:textId="77777777" w:rsidR="00735143" w:rsidRPr="00862C20" w:rsidRDefault="007351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C41FB6D" w14:textId="580EC001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>(29,424)</w:t>
            </w:r>
          </w:p>
        </w:tc>
        <w:tc>
          <w:tcPr>
            <w:tcW w:w="142" w:type="dxa"/>
            <w:vAlign w:val="bottom"/>
          </w:tcPr>
          <w:p w14:paraId="6A576DF2" w14:textId="77777777" w:rsidR="00735143" w:rsidRPr="00862C20" w:rsidRDefault="0073514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E6DC2" w14:textId="481E3AD0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>(29,424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35143" w:rsidRPr="00735143" w14:paraId="7269E305" w14:textId="77777777" w:rsidTr="0008419A">
        <w:trPr>
          <w:gridAfter w:val="1"/>
          <w:wAfter w:w="18" w:type="dxa"/>
        </w:trPr>
        <w:tc>
          <w:tcPr>
            <w:tcW w:w="3952" w:type="dxa"/>
            <w:gridSpan w:val="2"/>
          </w:tcPr>
          <w:p w14:paraId="2468BC7A" w14:textId="77777777" w:rsidR="00735143" w:rsidRPr="00862C20" w:rsidRDefault="00735143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47" w:type="dxa"/>
            <w:gridSpan w:val="2"/>
            <w:tcBorders>
              <w:bottom w:val="double" w:sz="6" w:space="0" w:color="auto"/>
            </w:tcBorders>
            <w:vAlign w:val="bottom"/>
          </w:tcPr>
          <w:p w14:paraId="611360F8" w14:textId="36BD21E4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3F7C0354" w14:textId="77777777" w:rsidR="00735143" w:rsidRPr="00862C20" w:rsidRDefault="00735143" w:rsidP="00626686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3988350" w14:textId="2FB1DA2D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CF246B6" w14:textId="77777777" w:rsidR="00735143" w:rsidRPr="00862C20" w:rsidRDefault="007351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8FAC3A" w14:textId="153BEF91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(29,424)</w:t>
            </w:r>
          </w:p>
        </w:tc>
        <w:tc>
          <w:tcPr>
            <w:tcW w:w="142" w:type="dxa"/>
            <w:vAlign w:val="bottom"/>
          </w:tcPr>
          <w:p w14:paraId="03CF0D6F" w14:textId="77777777" w:rsidR="00735143" w:rsidRPr="00862C20" w:rsidRDefault="0073514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98A7CA" w14:textId="37EFEAD4" w:rsidR="00735143" w:rsidRPr="00862C20" w:rsidRDefault="00735143" w:rsidP="0075533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(29,424)</w:t>
            </w:r>
          </w:p>
        </w:tc>
      </w:tr>
      <w:tr w:rsidR="00A14F4F" w:rsidRPr="00735143" w14:paraId="41647CB4" w14:textId="77777777" w:rsidTr="0008419A">
        <w:tc>
          <w:tcPr>
            <w:tcW w:w="4036" w:type="dxa"/>
            <w:gridSpan w:val="3"/>
          </w:tcPr>
          <w:p w14:paraId="1C7D74F0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8" w:type="dxa"/>
            <w:gridSpan w:val="14"/>
          </w:tcPr>
          <w:p w14:paraId="13FBE3F2" w14:textId="77777777" w:rsidR="00A14F4F" w:rsidRPr="00862C20" w:rsidRDefault="00A14F4F" w:rsidP="008C0EA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4F4F" w:rsidRPr="00735143" w14:paraId="35BD5A48" w14:textId="77777777" w:rsidTr="0008419A">
        <w:tc>
          <w:tcPr>
            <w:tcW w:w="4036" w:type="dxa"/>
            <w:gridSpan w:val="3"/>
          </w:tcPr>
          <w:p w14:paraId="4710CB4C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8" w:type="dxa"/>
            <w:gridSpan w:val="14"/>
            <w:tcBorders>
              <w:bottom w:val="single" w:sz="4" w:space="0" w:color="auto"/>
            </w:tcBorders>
          </w:tcPr>
          <w:p w14:paraId="6A540E81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862C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A14F4F" w:rsidRPr="00735143" w14:paraId="4A52A5D7" w14:textId="77777777" w:rsidTr="0008419A">
        <w:tc>
          <w:tcPr>
            <w:tcW w:w="4036" w:type="dxa"/>
            <w:gridSpan w:val="3"/>
          </w:tcPr>
          <w:p w14:paraId="3C3D59D1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8AB82B7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9" w:type="dxa"/>
            <w:gridSpan w:val="2"/>
            <w:tcBorders>
              <w:top w:val="single" w:sz="4" w:space="0" w:color="auto"/>
              <w:left w:val="nil"/>
            </w:tcBorders>
          </w:tcPr>
          <w:p w14:paraId="06C26D84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1" w:type="dxa"/>
            <w:gridSpan w:val="7"/>
            <w:tcBorders>
              <w:top w:val="single" w:sz="4" w:space="0" w:color="auto"/>
            </w:tcBorders>
          </w:tcPr>
          <w:p w14:paraId="6BF01BEB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56C04B3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4BFD2A75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A14F4F" w:rsidRPr="00735143" w14:paraId="4BD8F66A" w14:textId="77777777" w:rsidTr="0008419A">
        <w:tc>
          <w:tcPr>
            <w:tcW w:w="4036" w:type="dxa"/>
            <w:gridSpan w:val="3"/>
          </w:tcPr>
          <w:p w14:paraId="5FB1130D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2734D3C8" w14:textId="77777777" w:rsidR="00A14F4F" w:rsidRPr="00862C20" w:rsidRDefault="00A14F4F" w:rsidP="008C0EA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30AD7560" w14:textId="2BC56500" w:rsidR="00A14F4F" w:rsidRPr="00862C20" w:rsidRDefault="00A14F4F" w:rsidP="008C0EA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gridSpan w:val="2"/>
            <w:tcBorders>
              <w:left w:val="nil"/>
            </w:tcBorders>
          </w:tcPr>
          <w:p w14:paraId="097CB5ED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6" w:space="0" w:color="000000"/>
            </w:tcBorders>
          </w:tcPr>
          <w:p w14:paraId="105BF49B" w14:textId="77777777" w:rsidR="00A14F4F" w:rsidRPr="00862C20" w:rsidRDefault="00A14F4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32C397EE" w14:textId="77777777" w:rsidR="00A14F4F" w:rsidRPr="00862C20" w:rsidRDefault="00A14F4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single" w:sz="6" w:space="0" w:color="000000"/>
            </w:tcBorders>
          </w:tcPr>
          <w:p w14:paraId="14A85317" w14:textId="77777777" w:rsidR="00A14F4F" w:rsidRPr="00862C20" w:rsidRDefault="00A14F4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88853BA" w14:textId="77777777" w:rsidR="00A14F4F" w:rsidRPr="00862C20" w:rsidRDefault="00A14F4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000000"/>
            </w:tcBorders>
          </w:tcPr>
          <w:p w14:paraId="4100CD27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6CB2F0D" w14:textId="46B8C409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14F4F" w:rsidRPr="00735143" w14:paraId="5435DDE5" w14:textId="77777777" w:rsidTr="0008419A">
        <w:tc>
          <w:tcPr>
            <w:tcW w:w="4036" w:type="dxa"/>
            <w:gridSpan w:val="3"/>
          </w:tcPr>
          <w:p w14:paraId="5D72218A" w14:textId="77777777" w:rsidR="00A14F4F" w:rsidRPr="00862C20" w:rsidRDefault="00A14F4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7E7D8D96" w14:textId="77777777" w:rsidR="00A14F4F" w:rsidRPr="00862C20" w:rsidRDefault="00A14F4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gridSpan w:val="2"/>
            <w:tcBorders>
              <w:left w:val="nil"/>
            </w:tcBorders>
          </w:tcPr>
          <w:p w14:paraId="31ADA742" w14:textId="77777777" w:rsidR="00A14F4F" w:rsidRPr="00862C20" w:rsidRDefault="00A14F4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</w:tcBorders>
          </w:tcPr>
          <w:p w14:paraId="6DF65AE0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F0943A8" w14:textId="77777777" w:rsidR="00A14F4F" w:rsidRPr="00862C20" w:rsidRDefault="00A14F4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000000"/>
            </w:tcBorders>
          </w:tcPr>
          <w:p w14:paraId="4175364F" w14:textId="77777777" w:rsidR="00A14F4F" w:rsidRPr="00862C20" w:rsidRDefault="00A14F4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B149F8" w14:textId="77777777" w:rsidR="00A14F4F" w:rsidRPr="00862C20" w:rsidRDefault="00A14F4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</w:tcBorders>
          </w:tcPr>
          <w:p w14:paraId="546F7DB1" w14:textId="77777777" w:rsidR="00A14F4F" w:rsidRPr="00862C20" w:rsidRDefault="00A14F4F" w:rsidP="008C0EA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4F4F" w:rsidRPr="00735143" w14:paraId="76D5AF31" w14:textId="77777777" w:rsidTr="0008419A">
        <w:tc>
          <w:tcPr>
            <w:tcW w:w="141" w:type="dxa"/>
          </w:tcPr>
          <w:p w14:paraId="318E77EE" w14:textId="77777777" w:rsidR="00A14F4F" w:rsidRPr="00862C20" w:rsidRDefault="00A14F4F" w:rsidP="00A14F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2"/>
          </w:tcPr>
          <w:p w14:paraId="419BA1DA" w14:textId="77777777" w:rsidR="00A14F4F" w:rsidRPr="00862C20" w:rsidRDefault="00A14F4F" w:rsidP="00A14F4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gridSpan w:val="2"/>
            <w:vAlign w:val="bottom"/>
          </w:tcPr>
          <w:p w14:paraId="0A9D1179" w14:textId="07A9F8FE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1,423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46B40A4D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3FC006C" w14:textId="263EB3C5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42" w:type="dxa"/>
            <w:gridSpan w:val="2"/>
            <w:vAlign w:val="bottom"/>
          </w:tcPr>
          <w:p w14:paraId="75A8D78B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6961E50E" w14:textId="7777777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B9D4A23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0C320AD1" w14:textId="2458239F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</w:tr>
      <w:tr w:rsidR="00A14F4F" w:rsidRPr="00735143" w14:paraId="5D9A319C" w14:textId="77777777" w:rsidTr="0008419A">
        <w:tc>
          <w:tcPr>
            <w:tcW w:w="141" w:type="dxa"/>
          </w:tcPr>
          <w:p w14:paraId="7EAEDEA3" w14:textId="77777777" w:rsidR="00A14F4F" w:rsidRPr="00862C20" w:rsidRDefault="00A14F4F" w:rsidP="00A14F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2"/>
          </w:tcPr>
          <w:p w14:paraId="15A00C87" w14:textId="77777777" w:rsidR="00A14F4F" w:rsidRPr="00862C20" w:rsidRDefault="00A14F4F" w:rsidP="00A14F4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หนี้สินตามสัญญาเช่าเงินทุน</w:t>
            </w:r>
          </w:p>
        </w:tc>
        <w:tc>
          <w:tcPr>
            <w:tcW w:w="1170" w:type="dxa"/>
            <w:gridSpan w:val="2"/>
            <w:vAlign w:val="bottom"/>
          </w:tcPr>
          <w:p w14:paraId="380D4D84" w14:textId="0D26B14A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(991)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639CD0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</w:tcPr>
          <w:p w14:paraId="1583CBEE" w14:textId="1CEEEFA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42" w:type="dxa"/>
            <w:gridSpan w:val="2"/>
            <w:vAlign w:val="bottom"/>
          </w:tcPr>
          <w:p w14:paraId="7C332061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506E2EE9" w14:textId="7777777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E0A7C49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634EB59D" w14:textId="1DDC5FE6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(997)</w:t>
            </w:r>
          </w:p>
        </w:tc>
      </w:tr>
      <w:tr w:rsidR="00A14F4F" w:rsidRPr="00735143" w14:paraId="3F318B6C" w14:textId="77777777" w:rsidTr="0008419A">
        <w:tc>
          <w:tcPr>
            <w:tcW w:w="141" w:type="dxa"/>
          </w:tcPr>
          <w:p w14:paraId="7F6E04E3" w14:textId="77777777" w:rsidR="00A14F4F" w:rsidRPr="00862C20" w:rsidRDefault="00A14F4F" w:rsidP="00A14F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2"/>
          </w:tcPr>
          <w:p w14:paraId="3ABE62CA" w14:textId="77777777" w:rsidR="00A14F4F" w:rsidRPr="00862C20" w:rsidRDefault="00A14F4F" w:rsidP="00A14F4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1170" w:type="dxa"/>
            <w:gridSpan w:val="2"/>
            <w:vAlign w:val="bottom"/>
          </w:tcPr>
          <w:p w14:paraId="34E0AFA2" w14:textId="6DDA3551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2ABEA1EF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6E571D9F" w14:textId="02528064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109,744</w:t>
            </w:r>
          </w:p>
        </w:tc>
        <w:tc>
          <w:tcPr>
            <w:tcW w:w="142" w:type="dxa"/>
            <w:gridSpan w:val="2"/>
            <w:vAlign w:val="bottom"/>
          </w:tcPr>
          <w:p w14:paraId="1F1847C3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0185C601" w14:textId="7777777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409D6C1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08805B0C" w14:textId="053FC698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109,804</w:t>
            </w:r>
          </w:p>
        </w:tc>
      </w:tr>
      <w:tr w:rsidR="00A14F4F" w:rsidRPr="00735143" w14:paraId="77DEEEF9" w14:textId="77777777" w:rsidTr="0008419A">
        <w:tc>
          <w:tcPr>
            <w:tcW w:w="141" w:type="dxa"/>
          </w:tcPr>
          <w:p w14:paraId="51E357B1" w14:textId="77777777" w:rsidR="00A14F4F" w:rsidRPr="00862C20" w:rsidRDefault="00A14F4F" w:rsidP="00A14F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2"/>
          </w:tcPr>
          <w:p w14:paraId="19A7F081" w14:textId="6B57D264" w:rsidR="00A14F4F" w:rsidRPr="00862C20" w:rsidRDefault="00A14F4F" w:rsidP="00A14F4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ประมาณการหนี้สินจากการรับประกันการก่อสร้าง</w:t>
            </w:r>
          </w:p>
        </w:tc>
        <w:tc>
          <w:tcPr>
            <w:tcW w:w="1170" w:type="dxa"/>
            <w:gridSpan w:val="2"/>
          </w:tcPr>
          <w:p w14:paraId="5AC2381D" w14:textId="673C4B73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67EF93AA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</w:tcPr>
          <w:p w14:paraId="6D00C682" w14:textId="32142D8F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(525)</w:t>
            </w:r>
          </w:p>
        </w:tc>
        <w:tc>
          <w:tcPr>
            <w:tcW w:w="142" w:type="dxa"/>
            <w:gridSpan w:val="2"/>
            <w:vAlign w:val="bottom"/>
          </w:tcPr>
          <w:p w14:paraId="51CC5CB1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280CC8B2" w14:textId="7777777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7C18B4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6CCC622B" w14:textId="7AB26133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A14F4F" w:rsidRPr="00735143" w14:paraId="51DD717F" w14:textId="77777777" w:rsidTr="0008419A">
        <w:tc>
          <w:tcPr>
            <w:tcW w:w="141" w:type="dxa"/>
          </w:tcPr>
          <w:p w14:paraId="6ABE814F" w14:textId="77777777" w:rsidR="00A14F4F" w:rsidRPr="00862C20" w:rsidRDefault="00A14F4F" w:rsidP="00A14F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2"/>
          </w:tcPr>
          <w:p w14:paraId="2973A644" w14:textId="3F8CCC3B" w:rsidR="00A14F4F" w:rsidRPr="00862C20" w:rsidRDefault="00A14F4F" w:rsidP="00A1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  <w:gridSpan w:val="2"/>
          </w:tcPr>
          <w:p w14:paraId="54BE4E20" w14:textId="774150E4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23C81025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</w:tcPr>
          <w:p w14:paraId="4D203235" w14:textId="536AD9E6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(942)</w:t>
            </w:r>
          </w:p>
        </w:tc>
        <w:tc>
          <w:tcPr>
            <w:tcW w:w="142" w:type="dxa"/>
            <w:gridSpan w:val="2"/>
            <w:vAlign w:val="bottom"/>
          </w:tcPr>
          <w:p w14:paraId="67330221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2AE594E4" w14:textId="7777777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48DADB1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0A4D485B" w14:textId="6680CDB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4F4F" w:rsidRPr="00735143" w14:paraId="535939F3" w14:textId="77777777" w:rsidTr="0008419A">
        <w:tc>
          <w:tcPr>
            <w:tcW w:w="141" w:type="dxa"/>
          </w:tcPr>
          <w:p w14:paraId="3757F5F2" w14:textId="77777777" w:rsidR="00A14F4F" w:rsidRPr="00862C20" w:rsidRDefault="00A14F4F" w:rsidP="00A14F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2"/>
          </w:tcPr>
          <w:p w14:paraId="44831277" w14:textId="77777777" w:rsidR="00A14F4F" w:rsidRPr="00862C20" w:rsidRDefault="00A14F4F" w:rsidP="00A1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36838FE" w14:textId="77777777" w:rsidR="00A14F4F" w:rsidRPr="00862C20" w:rsidRDefault="00A14F4F" w:rsidP="00A14F4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170" w:type="dxa"/>
            <w:gridSpan w:val="2"/>
            <w:vAlign w:val="bottom"/>
          </w:tcPr>
          <w:p w14:paraId="005F5958" w14:textId="01F0E170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64F33C30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6258F89F" w14:textId="4A62F73E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42" w:type="dxa"/>
            <w:gridSpan w:val="2"/>
            <w:vAlign w:val="bottom"/>
          </w:tcPr>
          <w:p w14:paraId="0A46C54E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vAlign w:val="bottom"/>
          </w:tcPr>
          <w:p w14:paraId="580BF722" w14:textId="0FDABA05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E14BD39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CAC26CC" w14:textId="791418E6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1,812</w:t>
            </w:r>
          </w:p>
        </w:tc>
      </w:tr>
      <w:tr w:rsidR="00A14F4F" w:rsidRPr="00735143" w14:paraId="5B85B881" w14:textId="77777777" w:rsidTr="0008419A">
        <w:tc>
          <w:tcPr>
            <w:tcW w:w="141" w:type="dxa"/>
          </w:tcPr>
          <w:p w14:paraId="2110F0F4" w14:textId="77777777" w:rsidR="00A14F4F" w:rsidRPr="00862C20" w:rsidRDefault="00A14F4F" w:rsidP="00A14F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2"/>
          </w:tcPr>
          <w:p w14:paraId="21F873AB" w14:textId="77777777" w:rsidR="00A14F4F" w:rsidRPr="00862C20" w:rsidRDefault="00A14F4F" w:rsidP="00A14F4F">
            <w:pPr>
              <w:tabs>
                <w:tab w:val="left" w:pos="266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62C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vAlign w:val="bottom"/>
          </w:tcPr>
          <w:p w14:paraId="537A3558" w14:textId="119124E0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125D6316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3AF0EF9" w14:textId="44559376" w:rsidR="00A14F4F" w:rsidRPr="00862C20" w:rsidRDefault="00B2620C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2" w:type="dxa"/>
            <w:gridSpan w:val="2"/>
            <w:vAlign w:val="bottom"/>
          </w:tcPr>
          <w:p w14:paraId="0DDE20FB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bottom w:val="single" w:sz="6" w:space="0" w:color="auto"/>
            </w:tcBorders>
            <w:vAlign w:val="bottom"/>
          </w:tcPr>
          <w:p w14:paraId="1DA3EB58" w14:textId="77777777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883E40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vAlign w:val="bottom"/>
          </w:tcPr>
          <w:p w14:paraId="69C8E853" w14:textId="51F360DE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A14F4F" w:rsidRPr="00735143" w14:paraId="7EC0110F" w14:textId="77777777" w:rsidTr="0008419A">
        <w:tc>
          <w:tcPr>
            <w:tcW w:w="4036" w:type="dxa"/>
            <w:gridSpan w:val="3"/>
          </w:tcPr>
          <w:p w14:paraId="34040C79" w14:textId="77777777" w:rsidR="00A14F4F" w:rsidRPr="00862C20" w:rsidRDefault="00A14F4F" w:rsidP="00A14F4F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5F4F1B" w14:textId="1A2A0EBF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3,989</w:t>
            </w:r>
          </w:p>
        </w:tc>
        <w:tc>
          <w:tcPr>
            <w:tcW w:w="139" w:type="dxa"/>
            <w:gridSpan w:val="2"/>
            <w:tcBorders>
              <w:left w:val="nil"/>
            </w:tcBorders>
            <w:vAlign w:val="bottom"/>
          </w:tcPr>
          <w:p w14:paraId="556A8DC8" w14:textId="77777777" w:rsidR="00A14F4F" w:rsidRPr="00862C20" w:rsidRDefault="00A14F4F" w:rsidP="00A14F4F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CE1CBA" w14:textId="074CA649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108,835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30FB10" w14:textId="77777777" w:rsidR="00A14F4F" w:rsidRPr="00862C20" w:rsidRDefault="00A14F4F" w:rsidP="00A14F4F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C7972" w14:textId="74F6FCB3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66BBBB7" w14:textId="77777777" w:rsidR="00A14F4F" w:rsidRPr="00862C20" w:rsidRDefault="00A14F4F" w:rsidP="00A14F4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E0D4941" w14:textId="6CF5D5E5" w:rsidR="00A14F4F" w:rsidRPr="00862C20" w:rsidRDefault="00A14F4F" w:rsidP="00A14F4F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112,824</w:t>
            </w:r>
          </w:p>
        </w:tc>
      </w:tr>
    </w:tbl>
    <w:p w14:paraId="2A2304D7" w14:textId="77777777" w:rsidR="00A14F4F" w:rsidRDefault="00A14F4F" w:rsidP="00A14F4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tbl>
      <w:tblPr>
        <w:tblW w:w="909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895"/>
        <w:gridCol w:w="1170"/>
        <w:gridCol w:w="139"/>
        <w:gridCol w:w="1121"/>
        <w:gridCol w:w="142"/>
        <w:gridCol w:w="1208"/>
        <w:gridCol w:w="142"/>
        <w:gridCol w:w="1136"/>
      </w:tblGrid>
      <w:tr w:rsidR="00B45AEF" w:rsidRPr="00735143" w14:paraId="1232CE26" w14:textId="77777777" w:rsidTr="005041D8">
        <w:tc>
          <w:tcPr>
            <w:tcW w:w="4036" w:type="dxa"/>
            <w:gridSpan w:val="2"/>
          </w:tcPr>
          <w:p w14:paraId="53D328D0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8" w:type="dxa"/>
            <w:gridSpan w:val="7"/>
          </w:tcPr>
          <w:p w14:paraId="66D19AF6" w14:textId="77777777" w:rsidR="00B45AEF" w:rsidRPr="00862C20" w:rsidRDefault="00B45AEF" w:rsidP="008C0EA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5AEF" w:rsidRPr="00735143" w14:paraId="1201659A" w14:textId="77777777" w:rsidTr="005041D8">
        <w:tc>
          <w:tcPr>
            <w:tcW w:w="4036" w:type="dxa"/>
            <w:gridSpan w:val="2"/>
          </w:tcPr>
          <w:p w14:paraId="421B482B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8" w:type="dxa"/>
            <w:gridSpan w:val="7"/>
            <w:tcBorders>
              <w:bottom w:val="single" w:sz="4" w:space="0" w:color="auto"/>
            </w:tcBorders>
          </w:tcPr>
          <w:p w14:paraId="2BAC7496" w14:textId="500ECF7C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78686D" w:rsidRPr="00862C20">
              <w:rPr>
                <w:rFonts w:asciiTheme="majorBidi" w:hAnsi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45AEF" w:rsidRPr="00735143" w14:paraId="4262689A" w14:textId="77777777" w:rsidTr="005041D8">
        <w:tc>
          <w:tcPr>
            <w:tcW w:w="4036" w:type="dxa"/>
            <w:gridSpan w:val="2"/>
          </w:tcPr>
          <w:p w14:paraId="5AA386E2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7A5FF2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</w:tcBorders>
          </w:tcPr>
          <w:p w14:paraId="47BFAA92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</w:tcBorders>
          </w:tcPr>
          <w:p w14:paraId="1EFF6CD9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FF7116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DA231EF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B45AEF" w:rsidRPr="00735143" w14:paraId="0DC0470F" w14:textId="77777777" w:rsidTr="005041D8">
        <w:tc>
          <w:tcPr>
            <w:tcW w:w="4036" w:type="dxa"/>
            <w:gridSpan w:val="2"/>
          </w:tcPr>
          <w:p w14:paraId="5453C06C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C09DF54" w14:textId="77777777" w:rsidR="00B45AEF" w:rsidRPr="00862C20" w:rsidRDefault="00B45AEF" w:rsidP="008C0EA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11C9692B" w14:textId="77777777" w:rsidR="00B45AEF" w:rsidRPr="00862C20" w:rsidRDefault="00B45AEF" w:rsidP="008C0EA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" w:type="dxa"/>
            <w:tcBorders>
              <w:left w:val="nil"/>
            </w:tcBorders>
          </w:tcPr>
          <w:p w14:paraId="76D44D51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6" w:space="0" w:color="000000"/>
            </w:tcBorders>
          </w:tcPr>
          <w:p w14:paraId="49A70D31" w14:textId="77777777" w:rsidR="00B45AEF" w:rsidRPr="00862C20" w:rsidRDefault="00B45AE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8B1F8E1" w14:textId="77777777" w:rsidR="00B45AEF" w:rsidRPr="00862C20" w:rsidRDefault="00B45AE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6" w:space="0" w:color="000000"/>
            </w:tcBorders>
          </w:tcPr>
          <w:p w14:paraId="4EA58EAD" w14:textId="77777777" w:rsidR="00B45AEF" w:rsidRPr="00862C20" w:rsidRDefault="00B45AE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05F72DE" w14:textId="77777777" w:rsidR="00B45AEF" w:rsidRPr="00862C20" w:rsidRDefault="00B45AEF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14:paraId="28C67755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0DCB2B2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45AEF" w:rsidRPr="00735143" w14:paraId="5A7D06C3" w14:textId="77777777" w:rsidTr="005041D8">
        <w:tc>
          <w:tcPr>
            <w:tcW w:w="4036" w:type="dxa"/>
            <w:gridSpan w:val="2"/>
          </w:tcPr>
          <w:p w14:paraId="2472CF9C" w14:textId="77777777" w:rsidR="00B45AEF" w:rsidRPr="00862C20" w:rsidRDefault="00B45AE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393603F" w14:textId="77777777" w:rsidR="00B45AEF" w:rsidRPr="00862C20" w:rsidRDefault="00B45AE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27E04327" w14:textId="77777777" w:rsidR="00B45AEF" w:rsidRPr="00862C20" w:rsidRDefault="00B45AE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000000"/>
            </w:tcBorders>
          </w:tcPr>
          <w:p w14:paraId="617D0915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D24346" w14:textId="77777777" w:rsidR="00B45AEF" w:rsidRPr="00862C20" w:rsidRDefault="00B45AE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000000"/>
            </w:tcBorders>
          </w:tcPr>
          <w:p w14:paraId="616B8355" w14:textId="77777777" w:rsidR="00B45AEF" w:rsidRPr="00862C20" w:rsidRDefault="00B45AEF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9A48D7" w14:textId="77777777" w:rsidR="00B45AEF" w:rsidRPr="00862C20" w:rsidRDefault="00B45AEF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5DE94EB3" w14:textId="77777777" w:rsidR="00B45AEF" w:rsidRPr="00862C20" w:rsidRDefault="00B45AEF" w:rsidP="008C0EA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5D4" w:rsidRPr="00735143" w14:paraId="7173004D" w14:textId="77777777" w:rsidTr="005041D8">
        <w:tc>
          <w:tcPr>
            <w:tcW w:w="141" w:type="dxa"/>
          </w:tcPr>
          <w:p w14:paraId="09794999" w14:textId="77777777" w:rsidR="00CB25D4" w:rsidRPr="00862C20" w:rsidRDefault="00CB25D4" w:rsidP="00CB25D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0D09357F" w14:textId="77777777" w:rsidR="00CB25D4" w:rsidRPr="00862C20" w:rsidRDefault="00CB25D4" w:rsidP="00CB25D4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3556047B" w14:textId="2EBE714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3FF6B721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76DC3BA9" w14:textId="6448F678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(361)</w:t>
            </w:r>
          </w:p>
        </w:tc>
        <w:tc>
          <w:tcPr>
            <w:tcW w:w="142" w:type="dxa"/>
            <w:vAlign w:val="bottom"/>
          </w:tcPr>
          <w:p w14:paraId="79E9B7F4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6430BB2" w14:textId="4FD1B56D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5246F7A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01D55D90" w14:textId="5E24511A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 xml:space="preserve">962 </w:t>
            </w:r>
          </w:p>
        </w:tc>
      </w:tr>
      <w:tr w:rsidR="00CB25D4" w:rsidRPr="00735143" w14:paraId="6A62E236" w14:textId="77777777" w:rsidTr="005041D8">
        <w:tc>
          <w:tcPr>
            <w:tcW w:w="141" w:type="dxa"/>
          </w:tcPr>
          <w:p w14:paraId="63DF8382" w14:textId="77777777" w:rsidR="00CB25D4" w:rsidRPr="00862C20" w:rsidRDefault="00CB25D4" w:rsidP="00CB25D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10C4F49C" w14:textId="77777777" w:rsidR="00CB25D4" w:rsidRPr="00862C20" w:rsidRDefault="00CB25D4" w:rsidP="00CB25D4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หนี้สินตามสัญญาเช่าเงินทุน</w:t>
            </w:r>
          </w:p>
        </w:tc>
        <w:tc>
          <w:tcPr>
            <w:tcW w:w="1170" w:type="dxa"/>
            <w:vAlign w:val="bottom"/>
          </w:tcPr>
          <w:p w14:paraId="6EE8CB1A" w14:textId="5B0C6C10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(808)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vAlign w:val="bottom"/>
          </w:tcPr>
          <w:p w14:paraId="73C49AC1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5871D71F" w14:textId="65F0D840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42" w:type="dxa"/>
            <w:vAlign w:val="bottom"/>
          </w:tcPr>
          <w:p w14:paraId="2256A797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16811D6" w14:textId="3B29F04A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081319C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758F2AF" w14:textId="19177EC6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(338)</w:t>
            </w:r>
          </w:p>
        </w:tc>
      </w:tr>
      <w:tr w:rsidR="00CB25D4" w:rsidRPr="00735143" w14:paraId="330EBDAC" w14:textId="77777777" w:rsidTr="005041D8">
        <w:tc>
          <w:tcPr>
            <w:tcW w:w="141" w:type="dxa"/>
          </w:tcPr>
          <w:p w14:paraId="6E8D2C1F" w14:textId="77777777" w:rsidR="00CB25D4" w:rsidRPr="00862C20" w:rsidRDefault="00CB25D4" w:rsidP="00CB25D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38E2A0CA" w14:textId="77777777" w:rsidR="00CB25D4" w:rsidRPr="00862C20" w:rsidRDefault="00CB25D4" w:rsidP="00CB25D4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693F4537" w14:textId="069A7DAE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109,804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3B4F3509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</w:tcPr>
          <w:p w14:paraId="68B25CE1" w14:textId="63A50243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(109,688)</w:t>
            </w:r>
          </w:p>
        </w:tc>
        <w:tc>
          <w:tcPr>
            <w:tcW w:w="142" w:type="dxa"/>
            <w:vAlign w:val="bottom"/>
          </w:tcPr>
          <w:p w14:paraId="1DA20FF0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D4A28C0" w14:textId="52F40A9E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10A414A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</w:tcPr>
          <w:p w14:paraId="11779152" w14:textId="324847C9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 xml:space="preserve">116 </w:t>
            </w:r>
          </w:p>
        </w:tc>
      </w:tr>
      <w:tr w:rsidR="00CB25D4" w:rsidRPr="00735143" w14:paraId="1698B965" w14:textId="77777777" w:rsidTr="005041D8">
        <w:tc>
          <w:tcPr>
            <w:tcW w:w="141" w:type="dxa"/>
          </w:tcPr>
          <w:p w14:paraId="578F42E1" w14:textId="77777777" w:rsidR="00CB25D4" w:rsidRPr="00862C20" w:rsidRDefault="00CB25D4" w:rsidP="00CB25D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2E0591F3" w14:textId="77777777" w:rsidR="00CB25D4" w:rsidRPr="00862C20" w:rsidRDefault="00CB25D4" w:rsidP="00CB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ประมาณการหนี้สินจากการรับประกันการก่อสร้าง</w:t>
            </w:r>
          </w:p>
        </w:tc>
        <w:tc>
          <w:tcPr>
            <w:tcW w:w="1170" w:type="dxa"/>
            <w:vAlign w:val="bottom"/>
          </w:tcPr>
          <w:p w14:paraId="26BCD372" w14:textId="6FD423D8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350890C9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4A736BA" w14:textId="19F6AEBB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(125)</w:t>
            </w:r>
          </w:p>
        </w:tc>
        <w:tc>
          <w:tcPr>
            <w:tcW w:w="142" w:type="dxa"/>
            <w:vAlign w:val="bottom"/>
          </w:tcPr>
          <w:p w14:paraId="3DEB50E4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78B1412" w14:textId="7748310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D8DB6D3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0ABB703" w14:textId="279A0511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 xml:space="preserve">295 </w:t>
            </w:r>
          </w:p>
        </w:tc>
      </w:tr>
      <w:tr w:rsidR="00CB25D4" w:rsidRPr="00735143" w14:paraId="1DD84900" w14:textId="77777777" w:rsidTr="005041D8">
        <w:tc>
          <w:tcPr>
            <w:tcW w:w="141" w:type="dxa"/>
          </w:tcPr>
          <w:p w14:paraId="7C0D2038" w14:textId="77777777" w:rsidR="00CB25D4" w:rsidRPr="00862C20" w:rsidRDefault="00CB25D4" w:rsidP="00CB25D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1E99FDF4" w14:textId="77777777" w:rsidR="00CB25D4" w:rsidRPr="00862C20" w:rsidRDefault="00CB25D4" w:rsidP="00CB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4B04BFD" w14:textId="77777777" w:rsidR="00CB25D4" w:rsidRPr="00862C20" w:rsidRDefault="00CB25D4" w:rsidP="00CB25D4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4A5FF44A" w14:textId="3870190B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E2B8A61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4768A0BA" w14:textId="69F98631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(</w:t>
            </w:r>
            <w:r w:rsidRPr="00862C20"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  <w:r w:rsidRPr="00862C20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3EAD238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28F6F3C" w14:textId="278DCD62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42" w:type="dxa"/>
            <w:vAlign w:val="bottom"/>
          </w:tcPr>
          <w:p w14:paraId="43AB0FD0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48A6F30" w14:textId="0859AB64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   1,519 </w:t>
            </w:r>
          </w:p>
        </w:tc>
      </w:tr>
      <w:tr w:rsidR="00CB25D4" w:rsidRPr="00735143" w14:paraId="61C85848" w14:textId="77777777" w:rsidTr="005041D8">
        <w:tc>
          <w:tcPr>
            <w:tcW w:w="4036" w:type="dxa"/>
            <w:gridSpan w:val="2"/>
          </w:tcPr>
          <w:p w14:paraId="2A6C1283" w14:textId="77777777" w:rsidR="00CB25D4" w:rsidRPr="00862C20" w:rsidRDefault="00CB25D4" w:rsidP="00CB25D4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0EF9AB" w14:textId="1A8B24FB" w:rsidR="00CB25D4" w:rsidRPr="00862C20" w:rsidRDefault="001270F1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112,420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4C8CD2F0" w14:textId="77777777" w:rsidR="00CB25D4" w:rsidRPr="00862C20" w:rsidRDefault="00CB25D4" w:rsidP="00CB25D4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1851568" w14:textId="09DD7AE6" w:rsidR="00CB25D4" w:rsidRPr="00862C20" w:rsidRDefault="001270F1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(110,027)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99316E9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E2EA93" w14:textId="4DAD164B" w:rsidR="00CB25D4" w:rsidRPr="00862C20" w:rsidRDefault="001270F1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142" w:type="dxa"/>
            <w:vAlign w:val="bottom"/>
          </w:tcPr>
          <w:p w14:paraId="0E4DBBAF" w14:textId="77777777" w:rsidR="00CB25D4" w:rsidRPr="00862C20" w:rsidRDefault="00CB25D4" w:rsidP="00CB25D4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725D77A" w14:textId="00224174" w:rsidR="00CB25D4" w:rsidRPr="00862C20" w:rsidRDefault="001270F1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2,554</w:t>
            </w:r>
          </w:p>
        </w:tc>
      </w:tr>
      <w:tr w:rsidR="00CB25D4" w:rsidRPr="00735143" w14:paraId="2686ADDF" w14:textId="77777777" w:rsidTr="005041D8">
        <w:tc>
          <w:tcPr>
            <w:tcW w:w="4036" w:type="dxa"/>
            <w:gridSpan w:val="2"/>
          </w:tcPr>
          <w:p w14:paraId="5DEFB0C0" w14:textId="77777777" w:rsidR="00CB25D4" w:rsidRPr="00862C20" w:rsidRDefault="00CB25D4" w:rsidP="00CB25D4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F5C937C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2D92DECE" w14:textId="77777777" w:rsidR="00CB25D4" w:rsidRPr="00862C20" w:rsidRDefault="00CB25D4" w:rsidP="00CB25D4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  <w:vAlign w:val="bottom"/>
          </w:tcPr>
          <w:p w14:paraId="767A47BE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C1F4C18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67B70929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75EEE" w14:textId="77777777" w:rsidR="00CB25D4" w:rsidRPr="00862C20" w:rsidRDefault="00CB25D4" w:rsidP="00CB25D4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0E31C607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5D4" w:rsidRPr="00735143" w14:paraId="6AF4225A" w14:textId="77777777" w:rsidTr="005041D8">
        <w:tc>
          <w:tcPr>
            <w:tcW w:w="141" w:type="dxa"/>
          </w:tcPr>
          <w:p w14:paraId="17C907C0" w14:textId="77777777" w:rsidR="00CB25D4" w:rsidRPr="00862C20" w:rsidRDefault="00CB25D4" w:rsidP="00CB25D4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163B0C05" w14:textId="77777777" w:rsidR="00CB25D4" w:rsidRPr="00862C20" w:rsidRDefault="00CB25D4" w:rsidP="00CB25D4">
            <w:pPr>
              <w:tabs>
                <w:tab w:val="left" w:pos="266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48E94A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722AB50A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035E5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AD0765F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A59EECF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>(29,424)</w:t>
            </w:r>
          </w:p>
        </w:tc>
        <w:tc>
          <w:tcPr>
            <w:tcW w:w="142" w:type="dxa"/>
            <w:vAlign w:val="bottom"/>
          </w:tcPr>
          <w:p w14:paraId="272B3BF0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73DA1" w14:textId="77B29105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2C20">
              <w:rPr>
                <w:rFonts w:asciiTheme="majorBidi" w:hAnsiTheme="majorBidi" w:cstheme="majorBidi" w:hint="cs"/>
                <w:sz w:val="28"/>
                <w:szCs w:val="28"/>
              </w:rPr>
              <w:t>(29,424</w:t>
            </w:r>
            <w:r w:rsidRPr="00862C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25D4" w:rsidRPr="00735143" w14:paraId="0CCFBF70" w14:textId="77777777" w:rsidTr="005041D8">
        <w:tc>
          <w:tcPr>
            <w:tcW w:w="4036" w:type="dxa"/>
            <w:gridSpan w:val="2"/>
          </w:tcPr>
          <w:p w14:paraId="32D6C0DF" w14:textId="77777777" w:rsidR="00CB25D4" w:rsidRPr="00862C20" w:rsidRDefault="00CB25D4" w:rsidP="001270F1">
            <w:pPr>
              <w:tabs>
                <w:tab w:val="clear" w:pos="227"/>
                <w:tab w:val="left" w:pos="112"/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70" w:type="dxa"/>
            <w:tcBorders>
              <w:bottom w:val="double" w:sz="6" w:space="0" w:color="auto"/>
            </w:tcBorders>
            <w:vAlign w:val="bottom"/>
          </w:tcPr>
          <w:p w14:paraId="73B1ED52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0BEA597B" w14:textId="77777777" w:rsidR="00CB25D4" w:rsidRPr="00862C20" w:rsidRDefault="00CB25D4" w:rsidP="00CB25D4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776C5F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8854430" w14:textId="77777777" w:rsidR="00CB25D4" w:rsidRPr="00862C20" w:rsidRDefault="00CB25D4" w:rsidP="00CB25D4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5D0D0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(29,424)</w:t>
            </w:r>
          </w:p>
        </w:tc>
        <w:tc>
          <w:tcPr>
            <w:tcW w:w="142" w:type="dxa"/>
            <w:vAlign w:val="bottom"/>
          </w:tcPr>
          <w:p w14:paraId="0D787A35" w14:textId="77777777" w:rsidR="00CB25D4" w:rsidRPr="00862C20" w:rsidRDefault="00CB25D4" w:rsidP="00CB25D4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F4F109" w14:textId="77777777" w:rsidR="00CB25D4" w:rsidRPr="00862C20" w:rsidRDefault="00CB25D4" w:rsidP="00CB25D4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C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(29,424)</w:t>
            </w:r>
          </w:p>
        </w:tc>
      </w:tr>
    </w:tbl>
    <w:p w14:paraId="01527806" w14:textId="77777777" w:rsidR="00B45AEF" w:rsidRDefault="00B45AEF" w:rsidP="00A14F4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4E6FB293" w14:textId="77777777" w:rsidR="00B45AEF" w:rsidRDefault="00B45AEF" w:rsidP="00A14F4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28F52EB8" w14:textId="77777777" w:rsidR="00EC6B96" w:rsidRDefault="00EC6B96" w:rsidP="00A14F4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71D798F9" w14:textId="77777777" w:rsidR="00EC6B96" w:rsidRDefault="00EC6B96" w:rsidP="00A14F4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37FC41B6" w14:textId="77777777" w:rsidR="00B02879" w:rsidRDefault="00B02879" w:rsidP="00A14F4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29584D8F" w14:textId="77777777" w:rsidR="0008419A" w:rsidRDefault="0008419A" w:rsidP="00A14F4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</w:p>
    <w:p w14:paraId="350235F4" w14:textId="77777777" w:rsidR="001F4071" w:rsidRDefault="001F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sz w:val="28"/>
          <w:szCs w:val="28"/>
        </w:rPr>
      </w:pPr>
    </w:p>
    <w:tbl>
      <w:tblPr>
        <w:tblW w:w="909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895"/>
        <w:gridCol w:w="1170"/>
        <w:gridCol w:w="139"/>
        <w:gridCol w:w="1121"/>
        <w:gridCol w:w="142"/>
        <w:gridCol w:w="1208"/>
        <w:gridCol w:w="142"/>
        <w:gridCol w:w="1136"/>
      </w:tblGrid>
      <w:tr w:rsidR="001270F1" w:rsidRPr="000B30A5" w14:paraId="4A905567" w14:textId="77777777" w:rsidTr="005041D8">
        <w:tc>
          <w:tcPr>
            <w:tcW w:w="4036" w:type="dxa"/>
            <w:gridSpan w:val="2"/>
          </w:tcPr>
          <w:p w14:paraId="39451672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8" w:type="dxa"/>
            <w:gridSpan w:val="7"/>
          </w:tcPr>
          <w:p w14:paraId="2A7AF832" w14:textId="77777777" w:rsidR="001270F1" w:rsidRPr="000B30A5" w:rsidRDefault="001270F1" w:rsidP="008C0EA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B30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B3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70F1" w:rsidRPr="000B30A5" w14:paraId="6C7FFBA3" w14:textId="77777777" w:rsidTr="005041D8">
        <w:tc>
          <w:tcPr>
            <w:tcW w:w="4036" w:type="dxa"/>
            <w:gridSpan w:val="2"/>
          </w:tcPr>
          <w:p w14:paraId="1E2935F3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8" w:type="dxa"/>
            <w:gridSpan w:val="7"/>
            <w:tcBorders>
              <w:bottom w:val="single" w:sz="4" w:space="0" w:color="auto"/>
            </w:tcBorders>
          </w:tcPr>
          <w:p w14:paraId="2E07637A" w14:textId="5370748B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="000B3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1270F1" w:rsidRPr="000B30A5" w14:paraId="6E2E618B" w14:textId="77777777" w:rsidTr="005041D8">
        <w:tc>
          <w:tcPr>
            <w:tcW w:w="4036" w:type="dxa"/>
            <w:gridSpan w:val="2"/>
          </w:tcPr>
          <w:p w14:paraId="04E57E86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339A24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0B30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B30A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</w:tcBorders>
          </w:tcPr>
          <w:p w14:paraId="1DAD5183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</w:tcBorders>
          </w:tcPr>
          <w:p w14:paraId="1D1CE0F0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7EE2290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5B0E42E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B30A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270F1" w:rsidRPr="000B30A5" w14:paraId="4DEE6B3C" w14:textId="77777777" w:rsidTr="005041D8">
        <w:tc>
          <w:tcPr>
            <w:tcW w:w="4036" w:type="dxa"/>
            <w:gridSpan w:val="2"/>
          </w:tcPr>
          <w:p w14:paraId="0461117A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AE83217" w14:textId="77777777" w:rsidR="001270F1" w:rsidRPr="000B30A5" w:rsidRDefault="001270F1" w:rsidP="008C0EA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58D65BBE" w14:textId="77777777" w:rsidR="001270F1" w:rsidRPr="000B30A5" w:rsidRDefault="001270F1" w:rsidP="008C0EA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left w:val="nil"/>
            </w:tcBorders>
          </w:tcPr>
          <w:p w14:paraId="328A7B7D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6" w:space="0" w:color="000000"/>
            </w:tcBorders>
          </w:tcPr>
          <w:p w14:paraId="05B040BB" w14:textId="77777777" w:rsidR="001270F1" w:rsidRPr="000B30A5" w:rsidRDefault="001270F1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5B00300" w14:textId="77777777" w:rsidR="001270F1" w:rsidRPr="000B30A5" w:rsidRDefault="001270F1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6" w:space="0" w:color="000000"/>
            </w:tcBorders>
          </w:tcPr>
          <w:p w14:paraId="5C6FF243" w14:textId="77777777" w:rsidR="001270F1" w:rsidRPr="000B30A5" w:rsidRDefault="001270F1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DADD752" w14:textId="77777777" w:rsidR="001270F1" w:rsidRPr="000B30A5" w:rsidRDefault="001270F1" w:rsidP="008C0EA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14:paraId="212A3C9B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C63DBA6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B30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270F1" w:rsidRPr="000B30A5" w14:paraId="609F3BA6" w14:textId="77777777" w:rsidTr="005041D8">
        <w:tc>
          <w:tcPr>
            <w:tcW w:w="4036" w:type="dxa"/>
            <w:gridSpan w:val="2"/>
          </w:tcPr>
          <w:p w14:paraId="4E94C76B" w14:textId="77777777" w:rsidR="001270F1" w:rsidRPr="000B30A5" w:rsidRDefault="001270F1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B30A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CB33FEB" w14:textId="77777777" w:rsidR="001270F1" w:rsidRPr="000B30A5" w:rsidRDefault="001270F1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43A7F15D" w14:textId="77777777" w:rsidR="001270F1" w:rsidRPr="000B30A5" w:rsidRDefault="001270F1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000000"/>
            </w:tcBorders>
          </w:tcPr>
          <w:p w14:paraId="1CE35235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D5716D" w14:textId="77777777" w:rsidR="001270F1" w:rsidRPr="000B30A5" w:rsidRDefault="001270F1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000000"/>
            </w:tcBorders>
          </w:tcPr>
          <w:p w14:paraId="326D48F3" w14:textId="77777777" w:rsidR="001270F1" w:rsidRPr="000B30A5" w:rsidRDefault="001270F1" w:rsidP="008C0EA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9470C4" w14:textId="77777777" w:rsidR="001270F1" w:rsidRPr="000B30A5" w:rsidRDefault="001270F1" w:rsidP="008C0EA0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4AB6C48D" w14:textId="77777777" w:rsidR="001270F1" w:rsidRPr="000B30A5" w:rsidRDefault="001270F1" w:rsidP="008C0EA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70F1" w:rsidRPr="000B30A5" w14:paraId="32CC316F" w14:textId="77777777" w:rsidTr="005041D8">
        <w:tc>
          <w:tcPr>
            <w:tcW w:w="141" w:type="dxa"/>
          </w:tcPr>
          <w:p w14:paraId="57C034C2" w14:textId="77777777" w:rsidR="001270F1" w:rsidRPr="000B30A5" w:rsidRDefault="001270F1" w:rsidP="001270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03B4CE12" w14:textId="77777777" w:rsidR="001270F1" w:rsidRPr="000B30A5" w:rsidRDefault="001270F1" w:rsidP="001270F1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4A5248FA" w14:textId="340E5E5E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1C680C0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47462F19" w14:textId="7F737173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42" w:type="dxa"/>
            <w:vAlign w:val="bottom"/>
          </w:tcPr>
          <w:p w14:paraId="6A89BAC1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CE74CD" w14:textId="77777777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B63AB86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9B7FF5B" w14:textId="09FC42B3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</w:tr>
      <w:tr w:rsidR="001270F1" w:rsidRPr="000B30A5" w14:paraId="76C549E2" w14:textId="77777777" w:rsidTr="005041D8">
        <w:tc>
          <w:tcPr>
            <w:tcW w:w="141" w:type="dxa"/>
          </w:tcPr>
          <w:p w14:paraId="5E912DF6" w14:textId="77777777" w:rsidR="001270F1" w:rsidRPr="000B30A5" w:rsidRDefault="001270F1" w:rsidP="001270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029D30E1" w14:textId="77777777" w:rsidR="001270F1" w:rsidRPr="000B30A5" w:rsidRDefault="001270F1" w:rsidP="001270F1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หนี้สินตามสัญญาเช่าเงินทุน</w:t>
            </w:r>
          </w:p>
        </w:tc>
        <w:tc>
          <w:tcPr>
            <w:tcW w:w="1170" w:type="dxa"/>
            <w:vAlign w:val="bottom"/>
          </w:tcPr>
          <w:p w14:paraId="6368DA8A" w14:textId="0BD66E1E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(642)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vAlign w:val="bottom"/>
          </w:tcPr>
          <w:p w14:paraId="4894BFD2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0D8FA40C" w14:textId="0CE0F848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142" w:type="dxa"/>
            <w:vAlign w:val="bottom"/>
          </w:tcPr>
          <w:p w14:paraId="5A952225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64BD1B7" w14:textId="77777777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B91F04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E7A582" w14:textId="26FBD41E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(808)</w:t>
            </w:r>
          </w:p>
        </w:tc>
      </w:tr>
      <w:tr w:rsidR="001270F1" w:rsidRPr="000B30A5" w14:paraId="46250ED4" w14:textId="77777777" w:rsidTr="005041D8">
        <w:tc>
          <w:tcPr>
            <w:tcW w:w="141" w:type="dxa"/>
          </w:tcPr>
          <w:p w14:paraId="09B06541" w14:textId="77777777" w:rsidR="001270F1" w:rsidRPr="000B30A5" w:rsidRDefault="001270F1" w:rsidP="001270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4F2935B8" w14:textId="77777777" w:rsidR="001270F1" w:rsidRPr="000B30A5" w:rsidRDefault="001270F1" w:rsidP="001270F1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7AFEBC24" w14:textId="2B1953E2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1984AB4A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11ABF341" w14:textId="2BF04E46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109,744</w:t>
            </w:r>
          </w:p>
        </w:tc>
        <w:tc>
          <w:tcPr>
            <w:tcW w:w="142" w:type="dxa"/>
            <w:vAlign w:val="bottom"/>
          </w:tcPr>
          <w:p w14:paraId="0C9FAF07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50A4BAC" w14:textId="77777777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7060529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D00E384" w14:textId="328DA0D5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109,804</w:t>
            </w:r>
          </w:p>
        </w:tc>
      </w:tr>
      <w:tr w:rsidR="001270F1" w:rsidRPr="000B30A5" w14:paraId="13B8EC6C" w14:textId="77777777" w:rsidTr="005041D8">
        <w:tc>
          <w:tcPr>
            <w:tcW w:w="141" w:type="dxa"/>
          </w:tcPr>
          <w:p w14:paraId="16B6A69F" w14:textId="77777777" w:rsidR="001270F1" w:rsidRPr="000B30A5" w:rsidRDefault="001270F1" w:rsidP="001270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7822DFCD" w14:textId="77777777" w:rsidR="001270F1" w:rsidRPr="000B30A5" w:rsidRDefault="001270F1" w:rsidP="001270F1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ประมาณการหนี้สินจากการรับประกันการก่อสร้าง</w:t>
            </w:r>
          </w:p>
        </w:tc>
        <w:tc>
          <w:tcPr>
            <w:tcW w:w="1170" w:type="dxa"/>
            <w:vAlign w:val="bottom"/>
          </w:tcPr>
          <w:p w14:paraId="6CF0A498" w14:textId="5F49030F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 w:hint="cs"/>
                <w:sz w:val="28"/>
                <w:szCs w:val="28"/>
              </w:rPr>
              <w:t>945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66E7556D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53C51A54" w14:textId="02B0F969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(525)</w:t>
            </w:r>
          </w:p>
        </w:tc>
        <w:tc>
          <w:tcPr>
            <w:tcW w:w="142" w:type="dxa"/>
            <w:vAlign w:val="bottom"/>
          </w:tcPr>
          <w:p w14:paraId="4B8FD94A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88FBE60" w14:textId="77777777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87688D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EC2D6D7" w14:textId="3BB93741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1270F1" w:rsidRPr="000B30A5" w14:paraId="2A9735E8" w14:textId="77777777" w:rsidTr="005041D8">
        <w:tc>
          <w:tcPr>
            <w:tcW w:w="141" w:type="dxa"/>
          </w:tcPr>
          <w:p w14:paraId="38529785" w14:textId="77777777" w:rsidR="001270F1" w:rsidRPr="000B30A5" w:rsidRDefault="001270F1" w:rsidP="001270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538B8A34" w14:textId="77777777" w:rsidR="001270F1" w:rsidRPr="000B30A5" w:rsidRDefault="001270F1" w:rsidP="0012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  <w:vAlign w:val="bottom"/>
          </w:tcPr>
          <w:p w14:paraId="2B41D245" w14:textId="249A589D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172C71B1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1F1257DD" w14:textId="36B330D8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(942)</w:t>
            </w:r>
          </w:p>
        </w:tc>
        <w:tc>
          <w:tcPr>
            <w:tcW w:w="142" w:type="dxa"/>
            <w:vAlign w:val="bottom"/>
          </w:tcPr>
          <w:p w14:paraId="1DC1747B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19E5931" w14:textId="77777777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2D083B7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459F84C" w14:textId="781A79EE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70F1" w:rsidRPr="000B30A5" w14:paraId="70F36B45" w14:textId="77777777" w:rsidTr="005041D8">
        <w:tc>
          <w:tcPr>
            <w:tcW w:w="141" w:type="dxa"/>
          </w:tcPr>
          <w:p w14:paraId="05FBC4E6" w14:textId="77777777" w:rsidR="001270F1" w:rsidRPr="000B30A5" w:rsidRDefault="001270F1" w:rsidP="001270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</w:tcPr>
          <w:p w14:paraId="26BD6733" w14:textId="77777777" w:rsidR="001270F1" w:rsidRPr="000B30A5" w:rsidRDefault="001270F1" w:rsidP="0012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4B2CD97B" w14:textId="77777777" w:rsidR="001270F1" w:rsidRPr="000B30A5" w:rsidRDefault="001270F1" w:rsidP="001270F1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12A0283E" w14:textId="32AA5F21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25347CDC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69A6CF73" w14:textId="3E24AE4D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42" w:type="dxa"/>
            <w:vAlign w:val="bottom"/>
          </w:tcPr>
          <w:p w14:paraId="3F714C37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885A0DC" w14:textId="77777777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97911AE" w14:textId="77777777" w:rsidR="001270F1" w:rsidRPr="000B30A5" w:rsidRDefault="001270F1" w:rsidP="001270F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4A8207E" w14:textId="52D51E06" w:rsidR="001270F1" w:rsidRPr="000B30A5" w:rsidRDefault="001270F1" w:rsidP="001270F1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</w:tr>
      <w:tr w:rsidR="001270F1" w:rsidRPr="000B30A5" w14:paraId="2DCBC87C" w14:textId="77777777" w:rsidTr="005041D8">
        <w:tc>
          <w:tcPr>
            <w:tcW w:w="4036" w:type="dxa"/>
            <w:gridSpan w:val="2"/>
          </w:tcPr>
          <w:p w14:paraId="62A357E6" w14:textId="77777777" w:rsidR="001270F1" w:rsidRPr="000B30A5" w:rsidRDefault="001270F1" w:rsidP="008C0EA0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00A97" w14:textId="4EC2E22E" w:rsidR="001270F1" w:rsidRPr="000B30A5" w:rsidRDefault="001270F1" w:rsidP="008C0EA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3,780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78531C3E" w14:textId="77777777" w:rsidR="001270F1" w:rsidRPr="000B30A5" w:rsidRDefault="001270F1" w:rsidP="008C0EA0">
            <w:pPr>
              <w:tabs>
                <w:tab w:val="left" w:pos="31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6F6B1D" w14:textId="39087B1E" w:rsidR="001270F1" w:rsidRPr="000B30A5" w:rsidRDefault="001270F1" w:rsidP="008C0EA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108,640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86D0349" w14:textId="77777777" w:rsidR="001270F1" w:rsidRPr="000B30A5" w:rsidRDefault="001270F1" w:rsidP="008C0EA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3F9DD" w14:textId="77777777" w:rsidR="001270F1" w:rsidRPr="000B30A5" w:rsidRDefault="001270F1" w:rsidP="008C0EA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4354DF4" w14:textId="77777777" w:rsidR="001270F1" w:rsidRPr="000B30A5" w:rsidRDefault="001270F1" w:rsidP="008C0EA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BFC6C19" w14:textId="01E3E18A" w:rsidR="001270F1" w:rsidRPr="000B30A5" w:rsidRDefault="001270F1" w:rsidP="008C0EA0">
            <w:pPr>
              <w:tabs>
                <w:tab w:val="clear" w:pos="907"/>
                <w:tab w:val="left" w:pos="933"/>
              </w:tabs>
              <w:spacing w:line="320" w:lineRule="exact"/>
              <w:ind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112,420</w:t>
            </w:r>
          </w:p>
        </w:tc>
      </w:tr>
    </w:tbl>
    <w:p w14:paraId="5C456026" w14:textId="01D689F6" w:rsidR="00B00B95" w:rsidRPr="00B86DDE" w:rsidRDefault="00E1398C" w:rsidP="001F17AE">
      <w:pPr>
        <w:overflowPunct w:val="0"/>
        <w:autoSpaceDE w:val="0"/>
        <w:autoSpaceDN w:val="0"/>
        <w:adjustRightInd w:val="0"/>
        <w:spacing w:before="120" w:line="240" w:lineRule="auto"/>
        <w:ind w:firstLine="36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สินทรัพย์และหนี้สินภาษีเงินได้รอการตัดบัญชีแสดงยอดคงเหลือในงบฐานะการเงินดังนี้</w:t>
      </w:r>
    </w:p>
    <w:tbl>
      <w:tblPr>
        <w:tblW w:w="909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170"/>
        <w:gridCol w:w="1263"/>
      </w:tblGrid>
      <w:tr w:rsidR="00584BE2" w:rsidRPr="00B86DDE" w14:paraId="3B20334D" w14:textId="77777777" w:rsidTr="00584BE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238314" w14:textId="77777777" w:rsidR="00584BE2" w:rsidRPr="00B86DDE" w:rsidRDefault="00584B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686CBC" w14:textId="77777777" w:rsidR="00584BE2" w:rsidRPr="00B86DDE" w:rsidRDefault="00584BE2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4BE2" w:rsidRPr="00B86DDE" w14:paraId="5DBFCF36" w14:textId="77777777" w:rsidTr="00584BE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5CE3FE" w14:textId="77777777" w:rsidR="00584BE2" w:rsidRPr="00B86DDE" w:rsidRDefault="00584B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4FA36B01" w14:textId="77777777" w:rsidR="00584BE2" w:rsidRPr="00B86DDE" w:rsidRDefault="00584BE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</w:tcPr>
          <w:p w14:paraId="4B4CD623" w14:textId="77777777" w:rsidR="00584BE2" w:rsidRPr="00B86DDE" w:rsidRDefault="00584BE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BE2" w:rsidRPr="00B86DDE" w14:paraId="33B6CCFA" w14:textId="77777777" w:rsidTr="00584BE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7D23EF" w14:textId="77777777" w:rsidR="00584BE2" w:rsidRPr="00B86DDE" w:rsidRDefault="00584B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5D84F15" w14:textId="77777777" w:rsidR="00584BE2" w:rsidRPr="00B86DDE" w:rsidRDefault="00584B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65EA881" w14:textId="77777777" w:rsidR="00584BE2" w:rsidRPr="00B86DDE" w:rsidRDefault="00584B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8732877" w14:textId="77777777" w:rsidR="00584BE2" w:rsidRPr="00B86DDE" w:rsidRDefault="00584B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vAlign w:val="bottom"/>
          </w:tcPr>
          <w:p w14:paraId="34E441A3" w14:textId="77777777" w:rsidR="00584BE2" w:rsidRPr="00B86DDE" w:rsidRDefault="00584B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84BE2" w:rsidRPr="00B86DDE" w14:paraId="60497E0A" w14:textId="77777777" w:rsidTr="0079746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E26698" w14:textId="77777777" w:rsidR="00584BE2" w:rsidRPr="00B86DDE" w:rsidRDefault="00584B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6868B8B" w14:textId="297A447D" w:rsidR="00584BE2" w:rsidRPr="00B86DDE" w:rsidRDefault="009479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3,</w:t>
            </w:r>
            <w:r w:rsidR="00C24339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A4216B" w14:textId="63BC461A" w:rsidR="00584BE2" w:rsidRPr="00B86DDE" w:rsidRDefault="00C24339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339">
              <w:rPr>
                <w:rFonts w:ascii="Angsana New" w:hAnsi="Angsana New" w:hint="cs"/>
                <w:color w:val="000000"/>
                <w:sz w:val="28"/>
                <w:szCs w:val="28"/>
              </w:rPr>
              <w:t>112,824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DA3027A" w14:textId="3E61DCBF" w:rsidR="00584BE2" w:rsidRPr="00B86DDE" w:rsidRDefault="009479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="00C24339">
              <w:rPr>
                <w:rFonts w:ascii="Angsana New" w:hAnsi="Angsana New"/>
                <w:color w:val="000000"/>
                <w:sz w:val="28"/>
                <w:szCs w:val="28"/>
              </w:rPr>
              <w:t>554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01A2DEC9" w14:textId="74E52B02" w:rsidR="00584BE2" w:rsidRPr="00B86DDE" w:rsidRDefault="00C2433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339">
              <w:rPr>
                <w:rFonts w:ascii="Angsana New" w:hAnsi="Angsana New"/>
                <w:color w:val="000000"/>
                <w:sz w:val="28"/>
                <w:szCs w:val="28"/>
              </w:rPr>
              <w:t>112,420</w:t>
            </w:r>
          </w:p>
        </w:tc>
      </w:tr>
      <w:tr w:rsidR="00584BE2" w:rsidRPr="00B86DDE" w14:paraId="0B48A96E" w14:textId="77777777" w:rsidTr="00797467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75283C" w14:textId="77777777" w:rsidR="00584BE2" w:rsidRPr="00B86DDE" w:rsidRDefault="00584B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9592F6" w14:textId="290EEB6B" w:rsidR="00584BE2" w:rsidRPr="00B86DDE" w:rsidRDefault="00B5692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(29,</w:t>
            </w:r>
            <w:r w:rsidR="00C24339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833C94C" w14:textId="4B5E66A6" w:rsidR="00584BE2" w:rsidRPr="00B86DDE" w:rsidRDefault="00C24339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BE5208" w14:textId="0DE04C21" w:rsidR="00584BE2" w:rsidRPr="00B86DDE" w:rsidRDefault="0094798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(29,</w:t>
            </w:r>
            <w:r w:rsidR="00C24339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015DEC8E" w14:textId="7F94D148" w:rsidR="00584BE2" w:rsidRPr="00B86DDE" w:rsidRDefault="00C24339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4BE2" w:rsidRPr="00B86DDE" w14:paraId="739CE837" w14:textId="77777777" w:rsidTr="0079746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988A05" w14:textId="77777777" w:rsidR="00584BE2" w:rsidRPr="00B86DDE" w:rsidRDefault="00584B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รวมภาษีเงินได้รอการตัดบัญชี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F3DBD6" w14:textId="7F0CD786" w:rsidR="00584BE2" w:rsidRPr="00B86DDE" w:rsidRDefault="00B5692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(26,130)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458646" w14:textId="2AB537FA" w:rsidR="00584BE2" w:rsidRPr="00B86DDE" w:rsidRDefault="0094798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112,824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3CE3A0" w14:textId="053134E3" w:rsidR="00584BE2" w:rsidRPr="00B86DDE" w:rsidRDefault="0094798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(26,870)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9F553CF" w14:textId="4BC68B62" w:rsidR="00584BE2" w:rsidRPr="00B86DDE" w:rsidRDefault="0094798C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112,420 </w:t>
            </w:r>
          </w:p>
        </w:tc>
      </w:tr>
    </w:tbl>
    <w:p w14:paraId="18E7A9D4" w14:textId="3F1EE6C1" w:rsidR="00756C32" w:rsidRPr="00CA1520" w:rsidRDefault="00756C32" w:rsidP="00AE0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223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CA1520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35C97043" w14:textId="64A2301E" w:rsidR="000900E1" w:rsidRPr="00D847AC" w:rsidRDefault="000900E1" w:rsidP="00D847AC">
      <w:pPr>
        <w:pStyle w:val="ListParagraph"/>
        <w:numPr>
          <w:ilvl w:val="0"/>
          <w:numId w:val="19"/>
        </w:numPr>
        <w:tabs>
          <w:tab w:val="left" w:pos="360"/>
        </w:tabs>
        <w:spacing w:before="240" w:after="120" w:line="240" w:lineRule="auto"/>
        <w:jc w:val="both"/>
        <w:rPr>
          <w:rFonts w:asciiTheme="majorBidi" w:eastAsia="Malgun Gothic" w:hAnsiTheme="majorBidi" w:cstheme="majorBidi"/>
          <w:b/>
          <w:bCs/>
          <w:sz w:val="28"/>
        </w:rPr>
      </w:pPr>
      <w:r w:rsidRPr="00D847AC">
        <w:rPr>
          <w:rFonts w:asciiTheme="majorBidi" w:eastAsia="Malgun Gothic" w:hAnsiTheme="majorBidi" w:cstheme="majorBidi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0BE48EB6" w14:textId="33238306" w:rsidR="000900E1" w:rsidRPr="00B86DDE" w:rsidRDefault="000900E1" w:rsidP="000900E1">
      <w:pPr>
        <w:overflowPunct w:val="0"/>
        <w:autoSpaceDE w:val="0"/>
        <w:autoSpaceDN w:val="0"/>
        <w:adjustRightInd w:val="0"/>
        <w:spacing w:line="360" w:lineRule="auto"/>
        <w:ind w:firstLine="36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เงินกู้ยืมระยะ</w:t>
      </w:r>
      <w:r w:rsidR="00E00FAE" w:rsidRPr="00B86DDE">
        <w:rPr>
          <w:rFonts w:asciiTheme="majorBidi" w:eastAsia="Malgun Gothic" w:hAnsiTheme="majorBidi" w:cstheme="majorBidi"/>
          <w:sz w:val="28"/>
          <w:szCs w:val="28"/>
          <w:cs/>
        </w:rPr>
        <w:t>สั้น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จากสถาบันการเงิน ณ วันที่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ประกอบด้วย 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0"/>
        <w:gridCol w:w="1080"/>
        <w:gridCol w:w="72"/>
        <w:gridCol w:w="1098"/>
        <w:gridCol w:w="72"/>
        <w:gridCol w:w="1098"/>
        <w:gridCol w:w="72"/>
        <w:gridCol w:w="1098"/>
        <w:gridCol w:w="72"/>
        <w:gridCol w:w="1098"/>
        <w:gridCol w:w="90"/>
        <w:gridCol w:w="1080"/>
      </w:tblGrid>
      <w:tr w:rsidR="00E00FAE" w:rsidRPr="00B86DDE" w14:paraId="031FB05B" w14:textId="77777777">
        <w:trPr>
          <w:trHeight w:val="70"/>
        </w:trPr>
        <w:tc>
          <w:tcPr>
            <w:tcW w:w="2070" w:type="dxa"/>
            <w:vAlign w:val="bottom"/>
          </w:tcPr>
          <w:p w14:paraId="5658F280" w14:textId="77777777" w:rsidR="00E00FAE" w:rsidRPr="00B86DDE" w:rsidRDefault="00E00FA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D5BFA82" w14:textId="77777777" w:rsidR="00E00FAE" w:rsidRPr="00B86DDE" w:rsidRDefault="00E00FA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CA6172E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4AD42444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7801567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17C1DBF3" w14:textId="77777777" w:rsidR="00E00FAE" w:rsidRPr="00B86DDE" w:rsidRDefault="00E00FAE">
            <w:pPr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00FAE" w:rsidRPr="00B86DDE" w14:paraId="6F9C9742" w14:textId="77777777">
        <w:trPr>
          <w:trHeight w:val="70"/>
        </w:trPr>
        <w:tc>
          <w:tcPr>
            <w:tcW w:w="2070" w:type="dxa"/>
            <w:vAlign w:val="bottom"/>
          </w:tcPr>
          <w:p w14:paraId="71BD3393" w14:textId="77777777" w:rsidR="00E00FAE" w:rsidRPr="00B86DDE" w:rsidRDefault="00E00FA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270882B" w14:textId="77777777" w:rsidR="00E00FAE" w:rsidRPr="00B86DDE" w:rsidRDefault="00E00FA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224841B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3DECD947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2583EA0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4E67650E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0FAE" w:rsidRPr="00B86DDE" w14:paraId="0DED689F" w14:textId="77777777">
        <w:trPr>
          <w:trHeight w:val="70"/>
        </w:trPr>
        <w:tc>
          <w:tcPr>
            <w:tcW w:w="2070" w:type="dxa"/>
            <w:vAlign w:val="bottom"/>
          </w:tcPr>
          <w:p w14:paraId="6563C2A0" w14:textId="77777777" w:rsidR="00E00FAE" w:rsidRPr="00B86DDE" w:rsidRDefault="00E00FA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2E5382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2" w:type="dxa"/>
          </w:tcPr>
          <w:p w14:paraId="6F4684D4" w14:textId="77777777" w:rsidR="00E00FAE" w:rsidRPr="00B86DDE" w:rsidRDefault="00E00FA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F62BAB7" w14:textId="77777777" w:rsidR="00E00FAE" w:rsidRPr="00B86DDE" w:rsidRDefault="00E00FA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" w:type="dxa"/>
            <w:tcBorders>
              <w:left w:val="nil"/>
            </w:tcBorders>
          </w:tcPr>
          <w:p w14:paraId="09A1E882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361779A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2" w:type="dxa"/>
          </w:tcPr>
          <w:p w14:paraId="6D362782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1969AE4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19C0EFA0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9B59BF4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72C9669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9331E2" w14:textId="77777777" w:rsidR="00E00FAE" w:rsidRPr="00B86DDE" w:rsidRDefault="00E00F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00FAE" w:rsidRPr="00B86DDE" w14:paraId="2F196F5D" w14:textId="77777777" w:rsidTr="0076670F">
        <w:tc>
          <w:tcPr>
            <w:tcW w:w="2070" w:type="dxa"/>
          </w:tcPr>
          <w:p w14:paraId="13A2AEF5" w14:textId="77777777" w:rsidR="00E00FAE" w:rsidRPr="00B86DDE" w:rsidRDefault="00E00FA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631E9DA1" w14:textId="77777777" w:rsidR="00E00FAE" w:rsidRPr="00B86DDE" w:rsidRDefault="00E00FAE">
            <w:pPr>
              <w:ind w:left="270" w:right="-108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28922546" w14:textId="51E63AAE" w:rsidR="00E00FAE" w:rsidRPr="00B86DDE" w:rsidRDefault="009D57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4.98%</w:t>
            </w:r>
          </w:p>
        </w:tc>
        <w:tc>
          <w:tcPr>
            <w:tcW w:w="72" w:type="dxa"/>
            <w:vAlign w:val="bottom"/>
          </w:tcPr>
          <w:p w14:paraId="09ACA49B" w14:textId="77777777" w:rsidR="00E00FAE" w:rsidRPr="00B86DDE" w:rsidRDefault="00E00F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F338E4C" w14:textId="55CB9765" w:rsidR="00E00FAE" w:rsidRPr="00B86DDE" w:rsidRDefault="009D57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4.81</w:t>
            </w:r>
            <w:r w:rsidR="000741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741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7.05%</w:t>
            </w:r>
          </w:p>
        </w:tc>
        <w:tc>
          <w:tcPr>
            <w:tcW w:w="72" w:type="dxa"/>
            <w:vAlign w:val="bottom"/>
          </w:tcPr>
          <w:p w14:paraId="37E6D818" w14:textId="77777777" w:rsidR="00E00FAE" w:rsidRPr="00B86DDE" w:rsidRDefault="00E00FA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DFCEC6F" w14:textId="6BB6AB11" w:rsidR="00E00FAE" w:rsidRPr="00B86DDE" w:rsidRDefault="009D572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72" w:type="dxa"/>
            <w:vAlign w:val="bottom"/>
          </w:tcPr>
          <w:p w14:paraId="5B071E63" w14:textId="77777777" w:rsidR="00E00FAE" w:rsidRPr="00B86DDE" w:rsidRDefault="00E00FA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B25A16B" w14:textId="511E2E1A" w:rsidR="00E00FAE" w:rsidRPr="00B86DDE" w:rsidRDefault="009D572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447,291</w:t>
            </w:r>
          </w:p>
        </w:tc>
        <w:tc>
          <w:tcPr>
            <w:tcW w:w="72" w:type="dxa"/>
            <w:vAlign w:val="bottom"/>
          </w:tcPr>
          <w:p w14:paraId="2DAE5D77" w14:textId="77777777" w:rsidR="00E00FAE" w:rsidRPr="00B86DDE" w:rsidRDefault="00E00FA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5445EAC" w14:textId="096976D3" w:rsidR="00E00FAE" w:rsidRPr="00B86DDE" w:rsidRDefault="009D572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90" w:type="dxa"/>
            <w:vAlign w:val="bottom"/>
          </w:tcPr>
          <w:p w14:paraId="7AF0A80D" w14:textId="77777777" w:rsidR="00E00FAE" w:rsidRPr="00B86DDE" w:rsidRDefault="00E00FA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6BE412" w14:textId="2E00439C" w:rsidR="00E00FAE" w:rsidRPr="00B86DDE" w:rsidRDefault="009D572E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447,291</w:t>
            </w:r>
          </w:p>
        </w:tc>
      </w:tr>
      <w:tr w:rsidR="00E00FAE" w:rsidRPr="00B86DDE" w14:paraId="267FFF79" w14:textId="77777777" w:rsidTr="0076670F">
        <w:tc>
          <w:tcPr>
            <w:tcW w:w="2070" w:type="dxa"/>
            <w:tcBorders>
              <w:bottom w:val="nil"/>
            </w:tcBorders>
            <w:vAlign w:val="bottom"/>
          </w:tcPr>
          <w:p w14:paraId="7DD2211E" w14:textId="77777777" w:rsidR="00E00FAE" w:rsidRPr="00B86DDE" w:rsidRDefault="00E00FA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14D700B" w14:textId="77777777" w:rsidR="00E00FAE" w:rsidRPr="00B86DDE" w:rsidRDefault="00E00F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2CFF817" w14:textId="77777777" w:rsidR="00E00FAE" w:rsidRPr="00B86DDE" w:rsidRDefault="00E00F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4F6D56A2" w14:textId="77777777" w:rsidR="00E00FAE" w:rsidRPr="00B86DDE" w:rsidRDefault="00E00F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30A166BF" w14:textId="77777777" w:rsidR="00E00FAE" w:rsidRPr="00B86DDE" w:rsidRDefault="00E00FA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F801C" w14:textId="067076E1" w:rsidR="00E00FAE" w:rsidRPr="00B86DDE" w:rsidRDefault="0076670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5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72" w:type="dxa"/>
            <w:tcBorders>
              <w:bottom w:val="nil"/>
            </w:tcBorders>
            <w:vAlign w:val="bottom"/>
          </w:tcPr>
          <w:p w14:paraId="11127A08" w14:textId="77777777" w:rsidR="00E00FAE" w:rsidRPr="00B86DDE" w:rsidRDefault="00E00FA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03FCE" w14:textId="238D3968" w:rsidR="00E00FAE" w:rsidRPr="00B86DDE" w:rsidRDefault="0076670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5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447,291</w:t>
            </w:r>
          </w:p>
        </w:tc>
        <w:tc>
          <w:tcPr>
            <w:tcW w:w="72" w:type="dxa"/>
            <w:tcBorders>
              <w:bottom w:val="nil"/>
            </w:tcBorders>
            <w:vAlign w:val="bottom"/>
          </w:tcPr>
          <w:p w14:paraId="11FC6C79" w14:textId="77777777" w:rsidR="00E00FAE" w:rsidRPr="00B86DDE" w:rsidRDefault="00E00FA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A1EFF" w14:textId="0BE01645" w:rsidR="00E00FAE" w:rsidRPr="00B86DDE" w:rsidRDefault="0076670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5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9E3E997" w14:textId="77777777" w:rsidR="00E00FAE" w:rsidRPr="00B86DDE" w:rsidRDefault="00E00FA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50E3C" w14:textId="2EC3197A" w:rsidR="00E00FAE" w:rsidRPr="00B86DDE" w:rsidRDefault="0076670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5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447,291</w:t>
            </w:r>
          </w:p>
        </w:tc>
      </w:tr>
    </w:tbl>
    <w:p w14:paraId="0B08FD74" w14:textId="5029BD41" w:rsidR="000900E1" w:rsidRPr="00B86DDE" w:rsidRDefault="000900E1" w:rsidP="000900E1">
      <w:pPr>
        <w:pStyle w:val="ListParagraph"/>
        <w:numPr>
          <w:ilvl w:val="0"/>
          <w:numId w:val="19"/>
        </w:numPr>
        <w:spacing w:before="240" w:after="0"/>
        <w:ind w:left="450" w:hanging="45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เจ้าหนี้การค้าและเจ้าหนี้หมุนเวียนอื่น</w:t>
      </w:r>
    </w:p>
    <w:p w14:paraId="72F00821" w14:textId="77777777" w:rsidR="000900E1" w:rsidRPr="00B86DDE" w:rsidRDefault="000900E1" w:rsidP="000900E1">
      <w:pPr>
        <w:spacing w:before="120"/>
        <w:ind w:firstLine="450"/>
        <w:jc w:val="both"/>
        <w:rPr>
          <w:rFonts w:asciiTheme="majorBidi" w:eastAsia="Malgun Gothic" w:hAnsiTheme="majorBidi" w:cstheme="majorBidi"/>
          <w:b/>
          <w:bCs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1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88"/>
        <w:gridCol w:w="1082"/>
        <w:gridCol w:w="88"/>
        <w:gridCol w:w="1082"/>
        <w:gridCol w:w="88"/>
        <w:gridCol w:w="1112"/>
      </w:tblGrid>
      <w:tr w:rsidR="000900E1" w:rsidRPr="00B86DDE" w14:paraId="0E38A07E" w14:textId="77777777">
        <w:trPr>
          <w:trHeight w:val="323"/>
          <w:tblHeader/>
        </w:trPr>
        <w:tc>
          <w:tcPr>
            <w:tcW w:w="4500" w:type="dxa"/>
          </w:tcPr>
          <w:p w14:paraId="7D74D4A4" w14:textId="77777777" w:rsidR="000900E1" w:rsidRPr="00B86DDE" w:rsidRDefault="000900E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60EA51F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7AE14E61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3088E151" w14:textId="77777777" w:rsidR="000900E1" w:rsidRPr="00B86DDE" w:rsidRDefault="000900E1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900E1" w:rsidRPr="00B86DDE" w14:paraId="45787BEE" w14:textId="77777777">
        <w:trPr>
          <w:trHeight w:val="323"/>
          <w:tblHeader/>
        </w:trPr>
        <w:tc>
          <w:tcPr>
            <w:tcW w:w="4500" w:type="dxa"/>
          </w:tcPr>
          <w:p w14:paraId="2D71C0DD" w14:textId="77777777" w:rsidR="000900E1" w:rsidRPr="00B86DDE" w:rsidRDefault="000900E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000B5E1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364E392D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vAlign w:val="bottom"/>
          </w:tcPr>
          <w:p w14:paraId="71F45547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0E1" w:rsidRPr="00B86DDE" w14:paraId="6C65D5E7" w14:textId="77777777">
        <w:trPr>
          <w:trHeight w:val="336"/>
          <w:tblHeader/>
        </w:trPr>
        <w:tc>
          <w:tcPr>
            <w:tcW w:w="4500" w:type="dxa"/>
          </w:tcPr>
          <w:p w14:paraId="3A372C1C" w14:textId="77777777" w:rsidR="000900E1" w:rsidRPr="00B86DDE" w:rsidRDefault="000900E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A3EF0F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8" w:type="dxa"/>
          </w:tcPr>
          <w:p w14:paraId="3916F7D4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12E50B7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8" w:type="dxa"/>
          </w:tcPr>
          <w:p w14:paraId="28DB4803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F665229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8" w:type="dxa"/>
          </w:tcPr>
          <w:p w14:paraId="136ADC25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058C24A1" w14:textId="77777777" w:rsidR="000900E1" w:rsidRPr="00B86DDE" w:rsidRDefault="000900E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900E1" w:rsidRPr="00B86DDE" w14:paraId="1D350F0A" w14:textId="77777777" w:rsidTr="00584DB2">
        <w:trPr>
          <w:trHeight w:val="323"/>
        </w:trPr>
        <w:tc>
          <w:tcPr>
            <w:tcW w:w="4500" w:type="dxa"/>
          </w:tcPr>
          <w:p w14:paraId="19CBFF93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18593C" w14:textId="0FC07C39" w:rsidR="000900E1" w:rsidRPr="00B86DDE" w:rsidRDefault="006B683C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88" w:type="dxa"/>
          </w:tcPr>
          <w:p w14:paraId="3B241A6E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316BA4F" w14:textId="15A5CCFD" w:rsidR="000900E1" w:rsidRPr="00B86DDE" w:rsidRDefault="002D210A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18,191</w:t>
            </w:r>
          </w:p>
        </w:tc>
        <w:tc>
          <w:tcPr>
            <w:tcW w:w="88" w:type="dxa"/>
          </w:tcPr>
          <w:p w14:paraId="49F66C6C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DAA51AA" w14:textId="11199E22" w:rsidR="000900E1" w:rsidRPr="00B86DDE" w:rsidRDefault="002D210A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42,957</w:t>
            </w:r>
          </w:p>
        </w:tc>
        <w:tc>
          <w:tcPr>
            <w:tcW w:w="88" w:type="dxa"/>
          </w:tcPr>
          <w:p w14:paraId="5A0BA5D9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0BE64D6D" w14:textId="06BBE8B8" w:rsidR="000900E1" w:rsidRPr="00B86DDE" w:rsidRDefault="001968E1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39,828</w:t>
            </w:r>
          </w:p>
        </w:tc>
      </w:tr>
      <w:tr w:rsidR="000900E1" w:rsidRPr="00B86DDE" w14:paraId="626581D9" w14:textId="77777777" w:rsidTr="00584DB2">
        <w:trPr>
          <w:trHeight w:val="309"/>
        </w:trPr>
        <w:tc>
          <w:tcPr>
            <w:tcW w:w="4500" w:type="dxa"/>
          </w:tcPr>
          <w:p w14:paraId="178EAE34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57BDC3E0" w14:textId="0CC85AD4" w:rsidR="000900E1" w:rsidRPr="00B86DDE" w:rsidRDefault="006B683C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411,996</w:t>
            </w:r>
          </w:p>
        </w:tc>
        <w:tc>
          <w:tcPr>
            <w:tcW w:w="88" w:type="dxa"/>
          </w:tcPr>
          <w:p w14:paraId="2610510D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B02300B" w14:textId="731A3E74" w:rsidR="000900E1" w:rsidRPr="00B86DDE" w:rsidRDefault="002D210A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822A2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22A2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88" w:type="dxa"/>
          </w:tcPr>
          <w:p w14:paraId="7DFA0B68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C9486D2" w14:textId="6491084F" w:rsidR="000900E1" w:rsidRPr="00B86DDE" w:rsidRDefault="00D34D4B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371,714</w:t>
            </w:r>
          </w:p>
        </w:tc>
        <w:tc>
          <w:tcPr>
            <w:tcW w:w="88" w:type="dxa"/>
          </w:tcPr>
          <w:p w14:paraId="690511CF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2892538" w14:textId="64C30E5F" w:rsidR="000900E1" w:rsidRPr="00B86DDE" w:rsidRDefault="001968E1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619,864</w:t>
            </w:r>
          </w:p>
        </w:tc>
      </w:tr>
      <w:tr w:rsidR="000900E1" w:rsidRPr="00B86DDE" w14:paraId="1E012384" w14:textId="77777777" w:rsidTr="00584DB2">
        <w:trPr>
          <w:trHeight w:val="323"/>
        </w:trPr>
        <w:tc>
          <w:tcPr>
            <w:tcW w:w="4500" w:type="dxa"/>
          </w:tcPr>
          <w:p w14:paraId="1D1CAAA2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6FCAC4CB" w14:textId="5768C786" w:rsidR="000900E1" w:rsidRPr="00B86DDE" w:rsidRDefault="00917BC7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88" w:type="dxa"/>
          </w:tcPr>
          <w:p w14:paraId="50EC8593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CD2C8D" w14:textId="69BB4F3F" w:rsidR="000900E1" w:rsidRPr="00B86DDE" w:rsidRDefault="00917BC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dxa"/>
          </w:tcPr>
          <w:p w14:paraId="0632D007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6355DC" w14:textId="7EF1EE5A" w:rsidR="000900E1" w:rsidRPr="00B86DDE" w:rsidRDefault="004B45F6">
            <w:pPr>
              <w:tabs>
                <w:tab w:val="clear" w:pos="907"/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88" w:type="dxa"/>
          </w:tcPr>
          <w:p w14:paraId="0BE1D768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2115545" w14:textId="51DC0F7C" w:rsidR="000900E1" w:rsidRPr="00B86DDE" w:rsidRDefault="00917BC7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00E1" w:rsidRPr="00B86DDE" w14:paraId="6CAD2876" w14:textId="77777777" w:rsidTr="00584DB2">
        <w:trPr>
          <w:trHeight w:val="323"/>
        </w:trPr>
        <w:tc>
          <w:tcPr>
            <w:tcW w:w="4500" w:type="dxa"/>
          </w:tcPr>
          <w:p w14:paraId="2CBC44B6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DA4D814" w14:textId="77777777" w:rsidR="000900E1" w:rsidRPr="00B86DDE" w:rsidRDefault="000900E1">
            <w:pPr>
              <w:ind w:left="275"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080" w:type="dxa"/>
            <w:vAlign w:val="bottom"/>
          </w:tcPr>
          <w:p w14:paraId="48024890" w14:textId="0119D8B2" w:rsidR="000900E1" w:rsidRPr="00B86DDE" w:rsidRDefault="004B45F6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3,520</w:t>
            </w:r>
          </w:p>
        </w:tc>
        <w:tc>
          <w:tcPr>
            <w:tcW w:w="88" w:type="dxa"/>
            <w:vAlign w:val="bottom"/>
          </w:tcPr>
          <w:p w14:paraId="1AA6993A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451028B" w14:textId="50C8281B" w:rsidR="000900E1" w:rsidRPr="00B86DDE" w:rsidRDefault="00221E1D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530D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783D5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" w:type="dxa"/>
            <w:vAlign w:val="bottom"/>
          </w:tcPr>
          <w:p w14:paraId="32DB3203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E1A7AAD" w14:textId="74119412" w:rsidR="000900E1" w:rsidRPr="00B86DDE" w:rsidRDefault="00D34D4B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C64B02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88" w:type="dxa"/>
            <w:vAlign w:val="bottom"/>
          </w:tcPr>
          <w:p w14:paraId="78E113AA" w14:textId="77777777" w:rsidR="000900E1" w:rsidRPr="00B86DDE" w:rsidRDefault="000900E1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DBC5246" w14:textId="281794BE" w:rsidR="000900E1" w:rsidRPr="00B86DDE" w:rsidRDefault="00530D1C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106,142</w:t>
            </w:r>
          </w:p>
        </w:tc>
      </w:tr>
      <w:tr w:rsidR="000900E1" w:rsidRPr="00B86DDE" w14:paraId="3DD38DB4" w14:textId="77777777" w:rsidTr="00584DB2">
        <w:trPr>
          <w:trHeight w:val="323"/>
        </w:trPr>
        <w:tc>
          <w:tcPr>
            <w:tcW w:w="4500" w:type="dxa"/>
          </w:tcPr>
          <w:p w14:paraId="49F61966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01393281" w14:textId="2DB3C8B3" w:rsidR="000900E1" w:rsidRPr="00B86DDE" w:rsidRDefault="00344A3F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73,611</w:t>
            </w:r>
          </w:p>
        </w:tc>
        <w:tc>
          <w:tcPr>
            <w:tcW w:w="88" w:type="dxa"/>
          </w:tcPr>
          <w:p w14:paraId="0A53272E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312B88D" w14:textId="092E7832" w:rsidR="000900E1" w:rsidRPr="00B86DDE" w:rsidRDefault="00C22D7E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</w:t>
            </w:r>
            <w:r w:rsidR="00530D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0603D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88" w:type="dxa"/>
          </w:tcPr>
          <w:p w14:paraId="703EB7F9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124BD3D" w14:textId="00ECE99F" w:rsidR="000900E1" w:rsidRPr="00B86DDE" w:rsidRDefault="00C64B02">
            <w:pPr>
              <w:tabs>
                <w:tab w:val="clear" w:pos="907"/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</w:t>
            </w:r>
            <w:r w:rsidR="00456332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88" w:type="dxa"/>
          </w:tcPr>
          <w:p w14:paraId="697C8D12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A3CE96B" w14:textId="42EB13B8" w:rsidR="000900E1" w:rsidRPr="00B86DDE" w:rsidRDefault="00530D1C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A1022">
              <w:rPr>
                <w:rFonts w:asciiTheme="majorBidi" w:hAnsiTheme="majorBidi" w:cstheme="majorBidi"/>
                <w:sz w:val="28"/>
                <w:szCs w:val="28"/>
              </w:rPr>
              <w:t>6,023</w:t>
            </w:r>
          </w:p>
        </w:tc>
      </w:tr>
      <w:tr w:rsidR="000900E1" w:rsidRPr="00B86DDE" w14:paraId="269F2283" w14:textId="77777777" w:rsidTr="00584DB2">
        <w:trPr>
          <w:trHeight w:val="323"/>
        </w:trPr>
        <w:tc>
          <w:tcPr>
            <w:tcW w:w="4500" w:type="dxa"/>
          </w:tcPr>
          <w:p w14:paraId="77F01871" w14:textId="77777777" w:rsidR="000900E1" w:rsidRPr="00B86DDE" w:rsidRDefault="000900E1">
            <w:pPr>
              <w:tabs>
                <w:tab w:val="clear" w:pos="4451"/>
                <w:tab w:val="left" w:pos="4230"/>
              </w:tabs>
              <w:ind w:left="324" w:right="720" w:hanging="2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080" w:type="dxa"/>
            <w:vAlign w:val="bottom"/>
          </w:tcPr>
          <w:p w14:paraId="50E69006" w14:textId="72F8AC5E" w:rsidR="000900E1" w:rsidRPr="00B86DDE" w:rsidRDefault="00344A3F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22D7E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88" w:type="dxa"/>
            <w:vAlign w:val="bottom"/>
          </w:tcPr>
          <w:p w14:paraId="38302274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9A681AD" w14:textId="02346F98" w:rsidR="000900E1" w:rsidRPr="00B86DDE" w:rsidRDefault="002D210A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83D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8" w:type="dxa"/>
            <w:vAlign w:val="bottom"/>
          </w:tcPr>
          <w:p w14:paraId="73C992E6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7158595" w14:textId="171C33BF" w:rsidR="000900E1" w:rsidRPr="00B86DDE" w:rsidRDefault="00456332">
            <w:pPr>
              <w:tabs>
                <w:tab w:val="clear" w:pos="907"/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22D7E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88" w:type="dxa"/>
            <w:vAlign w:val="bottom"/>
          </w:tcPr>
          <w:p w14:paraId="2FB25AB4" w14:textId="77777777" w:rsidR="000900E1" w:rsidRPr="00B86DDE" w:rsidRDefault="000900E1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84E805B" w14:textId="50F3527C" w:rsidR="000900E1" w:rsidRPr="00B86DDE" w:rsidRDefault="001968E1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0900E1" w:rsidRPr="00B86DDE" w14:paraId="18BAC051" w14:textId="77777777" w:rsidTr="00584DB2">
        <w:trPr>
          <w:trHeight w:val="323"/>
        </w:trPr>
        <w:tc>
          <w:tcPr>
            <w:tcW w:w="4500" w:type="dxa"/>
          </w:tcPr>
          <w:p w14:paraId="41FBD44E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</w:tcPr>
          <w:p w14:paraId="750C9092" w14:textId="21036660" w:rsidR="000900E1" w:rsidRPr="00B86DDE" w:rsidRDefault="00C22D7E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7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88" w:type="dxa"/>
          </w:tcPr>
          <w:p w14:paraId="7E1321E1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07A3DB" w14:textId="5B70E8B3" w:rsidR="000900E1" w:rsidRPr="00B86DDE" w:rsidRDefault="002D210A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D4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8" w:type="dxa"/>
          </w:tcPr>
          <w:p w14:paraId="2325F0C9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1931BE6" w14:textId="29E41956" w:rsidR="000900E1" w:rsidRPr="00B86DDE" w:rsidRDefault="00C22D7E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88" w:type="dxa"/>
          </w:tcPr>
          <w:p w14:paraId="03A207F9" w14:textId="77777777" w:rsidR="000900E1" w:rsidRPr="00B86DDE" w:rsidRDefault="000900E1" w:rsidP="00FE64C4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A187E85" w14:textId="6906FB7E" w:rsidR="000900E1" w:rsidRPr="00B86DDE" w:rsidRDefault="001968E1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0900E1" w:rsidRPr="00B86DDE" w14:paraId="6464EF53" w14:textId="77777777" w:rsidTr="00584DB2">
        <w:trPr>
          <w:trHeight w:val="323"/>
        </w:trPr>
        <w:tc>
          <w:tcPr>
            <w:tcW w:w="4500" w:type="dxa"/>
            <w:vAlign w:val="bottom"/>
          </w:tcPr>
          <w:p w14:paraId="4F70B1BA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5EFF4B" w14:textId="51BE7341" w:rsidR="000900E1" w:rsidRPr="00B86DDE" w:rsidRDefault="00307594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7,753</w:t>
            </w:r>
          </w:p>
        </w:tc>
        <w:tc>
          <w:tcPr>
            <w:tcW w:w="88" w:type="dxa"/>
          </w:tcPr>
          <w:p w14:paraId="2474A81B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A61CEB4" w14:textId="3D5E6AE2" w:rsidR="000900E1" w:rsidRPr="00B86DDE" w:rsidRDefault="002D210A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88" w:type="dxa"/>
          </w:tcPr>
          <w:p w14:paraId="0543A064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E6CDD5F" w14:textId="0CE1DC45" w:rsidR="000900E1" w:rsidRPr="00B86DDE" w:rsidRDefault="00456332">
            <w:pPr>
              <w:tabs>
                <w:tab w:val="clear" w:pos="907"/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7,729</w:t>
            </w:r>
          </w:p>
        </w:tc>
        <w:tc>
          <w:tcPr>
            <w:tcW w:w="88" w:type="dxa"/>
          </w:tcPr>
          <w:p w14:paraId="01752C1B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729A9D4" w14:textId="0257203B" w:rsidR="000900E1" w:rsidRPr="00B86DDE" w:rsidRDefault="001968E1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0900E1" w:rsidRPr="00E97983" w14:paraId="30DC2BA2" w14:textId="77777777" w:rsidTr="00E97983">
        <w:trPr>
          <w:trHeight w:val="323"/>
        </w:trPr>
        <w:tc>
          <w:tcPr>
            <w:tcW w:w="4500" w:type="dxa"/>
          </w:tcPr>
          <w:p w14:paraId="0F3E292C" w14:textId="77777777" w:rsidR="000900E1" w:rsidRPr="00B86DDE" w:rsidRDefault="000900E1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BE28E4" w14:textId="4DE1A39D" w:rsidR="000900E1" w:rsidRPr="00B86DDE" w:rsidRDefault="002D210A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501,779</w:t>
            </w:r>
          </w:p>
        </w:tc>
        <w:tc>
          <w:tcPr>
            <w:tcW w:w="88" w:type="dxa"/>
          </w:tcPr>
          <w:p w14:paraId="40339D9A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731F091" w14:textId="1AB2A08E" w:rsidR="000900E1" w:rsidRPr="00E97983" w:rsidRDefault="00C22D7E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  <w:r w:rsidRPr="00DB4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849,597</w:t>
            </w:r>
          </w:p>
        </w:tc>
        <w:tc>
          <w:tcPr>
            <w:tcW w:w="88" w:type="dxa"/>
          </w:tcPr>
          <w:p w14:paraId="71E6B96C" w14:textId="77777777" w:rsidR="000900E1" w:rsidRPr="00E97983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6460C4" w14:textId="625A1D1E" w:rsidR="000900E1" w:rsidRPr="00B86DDE" w:rsidRDefault="00456332">
            <w:pPr>
              <w:tabs>
                <w:tab w:val="clear" w:pos="907"/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502,414</w:t>
            </w:r>
          </w:p>
        </w:tc>
        <w:tc>
          <w:tcPr>
            <w:tcW w:w="88" w:type="dxa"/>
          </w:tcPr>
          <w:p w14:paraId="14E114D9" w14:textId="77777777" w:rsidR="000900E1" w:rsidRPr="00B86DDE" w:rsidRDefault="000900E1" w:rsidP="00FE64C4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9E993EA" w14:textId="62100AC0" w:rsidR="000900E1" w:rsidRPr="00E97983" w:rsidRDefault="00C22D7E">
            <w:pPr>
              <w:tabs>
                <w:tab w:val="clear" w:pos="907"/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923,053</w:t>
            </w:r>
          </w:p>
        </w:tc>
      </w:tr>
    </w:tbl>
    <w:p w14:paraId="79AA046A" w14:textId="77777777" w:rsidR="00243E7D" w:rsidRDefault="00243E7D" w:rsidP="00243E7D">
      <w:pPr>
        <w:pStyle w:val="ListParagraph"/>
        <w:tabs>
          <w:tab w:val="left" w:pos="360"/>
        </w:tabs>
        <w:spacing w:before="240" w:after="120" w:line="240" w:lineRule="auto"/>
        <w:ind w:left="396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6C77AC1D" w14:textId="77777777" w:rsidR="00243E7D" w:rsidRDefault="00243E7D" w:rsidP="00243E7D">
      <w:pPr>
        <w:pStyle w:val="ListParagraph"/>
        <w:tabs>
          <w:tab w:val="left" w:pos="360"/>
        </w:tabs>
        <w:spacing w:before="240" w:after="120" w:line="240" w:lineRule="auto"/>
        <w:ind w:left="396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82B0E6D" w14:textId="77777777" w:rsidR="00243E7D" w:rsidRDefault="00243E7D" w:rsidP="00243E7D">
      <w:pPr>
        <w:pStyle w:val="ListParagraph"/>
        <w:tabs>
          <w:tab w:val="left" w:pos="360"/>
        </w:tabs>
        <w:spacing w:before="240" w:after="120" w:line="240" w:lineRule="auto"/>
        <w:ind w:left="396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43285992" w14:textId="77777777" w:rsidR="00243E7D" w:rsidRDefault="00243E7D" w:rsidP="00243E7D">
      <w:pPr>
        <w:pStyle w:val="ListParagraph"/>
        <w:tabs>
          <w:tab w:val="left" w:pos="360"/>
        </w:tabs>
        <w:spacing w:before="240" w:after="120" w:line="240" w:lineRule="auto"/>
        <w:ind w:left="396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2CE149DD" w14:textId="77777777" w:rsidR="00D72F89" w:rsidRDefault="00D72F89" w:rsidP="00243E7D">
      <w:pPr>
        <w:pStyle w:val="ListParagraph"/>
        <w:tabs>
          <w:tab w:val="left" w:pos="360"/>
        </w:tabs>
        <w:spacing w:before="240" w:after="120" w:line="240" w:lineRule="auto"/>
        <w:ind w:left="396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31A14C8" w14:textId="77777777" w:rsidR="00D72F89" w:rsidRDefault="00D72F89" w:rsidP="00243E7D">
      <w:pPr>
        <w:pStyle w:val="ListParagraph"/>
        <w:tabs>
          <w:tab w:val="left" w:pos="360"/>
        </w:tabs>
        <w:spacing w:before="240" w:after="120" w:line="240" w:lineRule="auto"/>
        <w:ind w:left="3960"/>
        <w:jc w:val="both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07ABB4DB" w14:textId="38A4894F" w:rsidR="00243E7D" w:rsidRDefault="0041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br w:type="page"/>
      </w:r>
    </w:p>
    <w:p w14:paraId="0473EF2C" w14:textId="560ADC15" w:rsidR="00B57C46" w:rsidRPr="00DD4151" w:rsidRDefault="00B57C46" w:rsidP="00DD4151">
      <w:pPr>
        <w:pStyle w:val="ListParagraph"/>
        <w:numPr>
          <w:ilvl w:val="0"/>
          <w:numId w:val="19"/>
        </w:numPr>
        <w:tabs>
          <w:tab w:val="left" w:pos="360"/>
        </w:tabs>
        <w:spacing w:before="240" w:after="120" w:line="240" w:lineRule="auto"/>
        <w:jc w:val="both"/>
        <w:rPr>
          <w:rFonts w:asciiTheme="majorBidi" w:eastAsia="Malgun Gothic" w:hAnsiTheme="majorBidi" w:cstheme="majorBidi"/>
          <w:b/>
          <w:bCs/>
          <w:sz w:val="28"/>
        </w:rPr>
      </w:pPr>
      <w:r w:rsidRPr="00DD4151">
        <w:rPr>
          <w:rFonts w:asciiTheme="majorBidi" w:eastAsia="Malgun Gothic" w:hAnsiTheme="majorBidi" w:cstheme="majorBidi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p w14:paraId="6EAB1145" w14:textId="77777777" w:rsidR="00B57C46" w:rsidRPr="00B86DDE" w:rsidRDefault="00B57C46" w:rsidP="00B57C46">
      <w:pPr>
        <w:overflowPunct w:val="0"/>
        <w:autoSpaceDE w:val="0"/>
        <w:autoSpaceDN w:val="0"/>
        <w:adjustRightInd w:val="0"/>
        <w:spacing w:before="120" w:line="360" w:lineRule="auto"/>
        <w:ind w:firstLine="36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เงินกู้ยืมระยะยาวจากสถาบันการเงิน ณ วันที่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ประกอบด้วย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20"/>
        <w:gridCol w:w="1230"/>
        <w:gridCol w:w="90"/>
        <w:gridCol w:w="1170"/>
        <w:gridCol w:w="90"/>
        <w:gridCol w:w="1260"/>
      </w:tblGrid>
      <w:tr w:rsidR="00B57C46" w:rsidRPr="00B86DDE" w14:paraId="0E219FF6" w14:textId="77777777">
        <w:tc>
          <w:tcPr>
            <w:tcW w:w="3870" w:type="dxa"/>
            <w:vAlign w:val="bottom"/>
          </w:tcPr>
          <w:p w14:paraId="33C27D4D" w14:textId="77777777" w:rsidR="00B57C46" w:rsidRPr="00B86DDE" w:rsidRDefault="00B57C46">
            <w:pPr>
              <w:tabs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74DC8EA" w14:textId="77777777" w:rsidR="00B57C46" w:rsidRPr="00B86DDE" w:rsidRDefault="00B57C46">
            <w:pPr>
              <w:ind w:left="533" w:right="94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B57C46" w:rsidRPr="00B86DDE" w14:paraId="00AE0088" w14:textId="77777777">
        <w:trPr>
          <w:trHeight w:val="20"/>
        </w:trPr>
        <w:tc>
          <w:tcPr>
            <w:tcW w:w="3870" w:type="dxa"/>
          </w:tcPr>
          <w:p w14:paraId="3B0269DF" w14:textId="77777777" w:rsidR="00B57C46" w:rsidRPr="00B86DDE" w:rsidRDefault="00B57C46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66A4711E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947552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365BA6E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7C46" w:rsidRPr="00B86DDE" w14:paraId="1B4FC6CA" w14:textId="77777777">
        <w:trPr>
          <w:trHeight w:val="20"/>
        </w:trPr>
        <w:tc>
          <w:tcPr>
            <w:tcW w:w="3870" w:type="dxa"/>
          </w:tcPr>
          <w:p w14:paraId="2E570A78" w14:textId="77777777" w:rsidR="00B57C46" w:rsidRPr="00B86DDE" w:rsidRDefault="00B57C46">
            <w:pPr>
              <w:pStyle w:val="Header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3965C0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" w:type="dxa"/>
          </w:tcPr>
          <w:p w14:paraId="21015905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BC0E3F1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1F56732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4D069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3C57E3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47029" w14:textId="77777777" w:rsidR="00B57C46" w:rsidRPr="00B86DDE" w:rsidRDefault="00B57C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57C46" w:rsidRPr="00B86DDE" w14:paraId="6C2537BF" w14:textId="77777777" w:rsidTr="009801C7">
        <w:trPr>
          <w:trHeight w:val="20"/>
        </w:trPr>
        <w:tc>
          <w:tcPr>
            <w:tcW w:w="3870" w:type="dxa"/>
          </w:tcPr>
          <w:p w14:paraId="5E89EA74" w14:textId="77777777" w:rsidR="00B57C46" w:rsidRPr="00B86DDE" w:rsidRDefault="00B57C46">
            <w:pPr>
              <w:pStyle w:val="Header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6BF45162" w14:textId="78A0D065" w:rsidR="00B57C46" w:rsidRPr="00B86DDE" w:rsidRDefault="00D13C41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98,689</w:t>
            </w:r>
          </w:p>
        </w:tc>
        <w:tc>
          <w:tcPr>
            <w:tcW w:w="120" w:type="dxa"/>
          </w:tcPr>
          <w:p w14:paraId="16E3165D" w14:textId="77777777" w:rsidR="00B57C46" w:rsidRPr="00B86DDE" w:rsidRDefault="00B57C46">
            <w:pPr>
              <w:tabs>
                <w:tab w:val="clear" w:pos="907"/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0" w:type="dxa"/>
          </w:tcPr>
          <w:p w14:paraId="20DDA7B5" w14:textId="62CFD7D9" w:rsidR="00B57C46" w:rsidRPr="00B86DDE" w:rsidRDefault="00D13C41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114,701</w:t>
            </w:r>
          </w:p>
        </w:tc>
        <w:tc>
          <w:tcPr>
            <w:tcW w:w="90" w:type="dxa"/>
          </w:tcPr>
          <w:p w14:paraId="72778DE3" w14:textId="77777777" w:rsidR="00B57C46" w:rsidRPr="00B86DDE" w:rsidRDefault="00B57C46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6F8B3413" w14:textId="1E7B8B38" w:rsidR="00B57C46" w:rsidRPr="00B86DDE" w:rsidRDefault="00331105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90,331</w:t>
            </w:r>
          </w:p>
        </w:tc>
        <w:tc>
          <w:tcPr>
            <w:tcW w:w="90" w:type="dxa"/>
          </w:tcPr>
          <w:p w14:paraId="4A59AB6C" w14:textId="77777777" w:rsidR="00B57C46" w:rsidRPr="00B86DDE" w:rsidRDefault="00B57C46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6D122513" w14:textId="32F5041B" w:rsidR="00B57C46" w:rsidRPr="00B86DDE" w:rsidRDefault="009801C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105,332</w:t>
            </w:r>
          </w:p>
        </w:tc>
      </w:tr>
      <w:tr w:rsidR="00B57C46" w:rsidRPr="00B86DDE" w14:paraId="0C40140F" w14:textId="77777777" w:rsidTr="009801C7">
        <w:trPr>
          <w:trHeight w:val="20"/>
        </w:trPr>
        <w:tc>
          <w:tcPr>
            <w:tcW w:w="3870" w:type="dxa"/>
          </w:tcPr>
          <w:p w14:paraId="6AD87F50" w14:textId="77777777" w:rsidR="00B57C46" w:rsidRPr="00B86DDE" w:rsidRDefault="00B57C46">
            <w:pPr>
              <w:pStyle w:val="Header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9913AE" w14:textId="20AAB7E0" w:rsidR="00B57C46" w:rsidRPr="00B86DDE" w:rsidRDefault="00FE61C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13C4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71,141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0" w:type="dxa"/>
          </w:tcPr>
          <w:p w14:paraId="2194B82E" w14:textId="77777777" w:rsidR="00B57C46" w:rsidRPr="00B86DDE" w:rsidRDefault="00B57C46">
            <w:pPr>
              <w:tabs>
                <w:tab w:val="clear" w:pos="907"/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16A7881" w14:textId="1166DDCD" w:rsidR="00B57C46" w:rsidRPr="00B86DDE" w:rsidRDefault="00FE61C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7F3BA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106,34</w:t>
            </w:r>
            <w:r w:rsidR="00441F0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4C9DC4C1" w14:textId="77777777" w:rsidR="00B57C46" w:rsidRPr="00B86DDE" w:rsidRDefault="00B57C46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91FC6C" w14:textId="6B524E1A" w:rsidR="00B57C46" w:rsidRPr="00B86DDE" w:rsidRDefault="00FE61C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33110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70,337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0A8DB30C" w14:textId="77777777" w:rsidR="00B57C46" w:rsidRPr="00B86DDE" w:rsidRDefault="00B57C46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1A97D7" w14:textId="070168F4" w:rsidR="00B57C46" w:rsidRPr="00B86DDE" w:rsidRDefault="00FE61C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8D61C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105,332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57C46" w:rsidRPr="00B86DDE" w14:paraId="52BC45FD" w14:textId="77777777" w:rsidTr="00E97983">
        <w:trPr>
          <w:trHeight w:val="20"/>
        </w:trPr>
        <w:tc>
          <w:tcPr>
            <w:tcW w:w="3870" w:type="dxa"/>
          </w:tcPr>
          <w:p w14:paraId="114E4E28" w14:textId="77777777" w:rsidR="00B57C46" w:rsidRPr="00B86DDE" w:rsidRDefault="00B57C46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รวมเงินกู้ยืมระยะยาว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–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  <w:p w14:paraId="04190BAF" w14:textId="77777777" w:rsidR="00B57C46" w:rsidRPr="00B86DDE" w:rsidRDefault="00B57C46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1E010" w14:textId="0F31E33C" w:rsidR="00B57C46" w:rsidRPr="00B86DDE" w:rsidRDefault="00D13C41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27,548</w:t>
            </w:r>
          </w:p>
        </w:tc>
        <w:tc>
          <w:tcPr>
            <w:tcW w:w="120" w:type="dxa"/>
          </w:tcPr>
          <w:p w14:paraId="275D9517" w14:textId="77777777" w:rsidR="00B57C46" w:rsidRPr="00B86DDE" w:rsidRDefault="00B57C46">
            <w:pPr>
              <w:tabs>
                <w:tab w:val="clear" w:pos="907"/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D4D93" w14:textId="01352BAB" w:rsidR="00B57C46" w:rsidRPr="00B86DDE" w:rsidRDefault="007F3BA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B432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8,35</w:t>
            </w:r>
            <w:r w:rsidR="00441F0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90" w:type="dxa"/>
          </w:tcPr>
          <w:p w14:paraId="0105DF6A" w14:textId="77777777" w:rsidR="00B57C46" w:rsidRPr="00B86DDE" w:rsidRDefault="00B57C46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8A545" w14:textId="161DDBD9" w:rsidR="00B57C46" w:rsidRPr="00B86DDE" w:rsidRDefault="009801C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19,994</w:t>
            </w:r>
          </w:p>
        </w:tc>
        <w:tc>
          <w:tcPr>
            <w:tcW w:w="90" w:type="dxa"/>
          </w:tcPr>
          <w:p w14:paraId="38C93803" w14:textId="77777777" w:rsidR="00B57C46" w:rsidRPr="00B86DDE" w:rsidRDefault="00B57C46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69845" w14:textId="5883447D" w:rsidR="00B57C46" w:rsidRPr="00B86DDE" w:rsidRDefault="008D61C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40B3CAB0" w14:textId="77777777" w:rsidR="00FE3CFA" w:rsidRPr="00B86DDE" w:rsidRDefault="00FE3CFA" w:rsidP="00FE3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43"/>
        <w:jc w:val="thaiDistribute"/>
        <w:rPr>
          <w:rFonts w:asciiTheme="majorBidi" w:eastAsia="Malgun Gothic" w:hAnsiTheme="majorBidi" w:cstheme="majorBidi"/>
          <w:b/>
          <w:bCs/>
          <w:sz w:val="28"/>
          <w:cs/>
        </w:rPr>
      </w:pPr>
    </w:p>
    <w:p w14:paraId="781BF51D" w14:textId="77777777" w:rsidR="00FE3CFA" w:rsidRPr="00B86DDE" w:rsidRDefault="00FE3CFA" w:rsidP="00FE3CFA">
      <w:pPr>
        <w:tabs>
          <w:tab w:val="left" w:pos="360"/>
        </w:tabs>
        <w:jc w:val="both"/>
        <w:rPr>
          <w:rFonts w:asciiTheme="majorBidi" w:eastAsia="Malgun Gothic" w:hAnsiTheme="majorBidi" w:cstheme="majorBidi"/>
          <w:b/>
          <w:bCs/>
          <w:sz w:val="28"/>
        </w:rPr>
      </w:pPr>
    </w:p>
    <w:p w14:paraId="7292A4D6" w14:textId="77777777" w:rsidR="003113CE" w:rsidRPr="00B86DDE" w:rsidRDefault="003113CE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cs/>
          <w:lang w:val="en-US"/>
        </w:rPr>
        <w:sectPr w:rsidR="003113CE" w:rsidRPr="00B86DDE" w:rsidSect="005A0F40">
          <w:pgSz w:w="11909" w:h="16834" w:code="9"/>
          <w:pgMar w:top="1440" w:right="1008" w:bottom="1080" w:left="1584" w:header="720" w:footer="720" w:gutter="0"/>
          <w:cols w:space="720"/>
          <w:docGrid w:linePitch="245"/>
        </w:sectPr>
      </w:pPr>
    </w:p>
    <w:tbl>
      <w:tblPr>
        <w:tblW w:w="14764" w:type="dxa"/>
        <w:tblInd w:w="-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4"/>
        <w:gridCol w:w="20"/>
        <w:gridCol w:w="16"/>
        <w:gridCol w:w="1945"/>
        <w:gridCol w:w="26"/>
        <w:gridCol w:w="1284"/>
        <w:gridCol w:w="23"/>
        <w:gridCol w:w="26"/>
        <w:gridCol w:w="2378"/>
        <w:gridCol w:w="20"/>
        <w:gridCol w:w="2558"/>
        <w:gridCol w:w="80"/>
        <w:gridCol w:w="1254"/>
        <w:gridCol w:w="57"/>
        <w:gridCol w:w="20"/>
        <w:gridCol w:w="1189"/>
        <w:gridCol w:w="89"/>
        <w:gridCol w:w="1355"/>
      </w:tblGrid>
      <w:tr w:rsidR="004F110A" w:rsidRPr="00B86DDE" w14:paraId="6CD37CA9" w14:textId="77777777" w:rsidTr="00C3010C">
        <w:tc>
          <w:tcPr>
            <w:tcW w:w="2424" w:type="dxa"/>
          </w:tcPr>
          <w:p w14:paraId="3E29F48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6" w:type="dxa"/>
            <w:gridSpan w:val="2"/>
          </w:tcPr>
          <w:p w14:paraId="6A965048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5" w:type="dxa"/>
          </w:tcPr>
          <w:p w14:paraId="2392BC50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14:paraId="6E5AF0C3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1D35D5B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" w:type="dxa"/>
            <w:gridSpan w:val="2"/>
          </w:tcPr>
          <w:p w14:paraId="4F4F20F4" w14:textId="2C204DF1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8" w:type="dxa"/>
          </w:tcPr>
          <w:p w14:paraId="29B00CF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61EDBE16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8" w:type="dxa"/>
          </w:tcPr>
          <w:p w14:paraId="546711BC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dxa"/>
          </w:tcPr>
          <w:p w14:paraId="11204ABE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37F7A31D" w14:textId="62543AF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0304DEB3" w14:textId="68524A42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9" w:type="dxa"/>
            <w:gridSpan w:val="4"/>
          </w:tcPr>
          <w:p w14:paraId="6CE01D5D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81CCF" w:rsidRPr="00B86DDE" w14:paraId="2A130322" w14:textId="77777777" w:rsidTr="00C3010C">
        <w:tc>
          <w:tcPr>
            <w:tcW w:w="2424" w:type="dxa"/>
          </w:tcPr>
          <w:p w14:paraId="08624454" w14:textId="77777777" w:rsidR="00881CCF" w:rsidRPr="00B86DDE" w:rsidRDefault="0088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6" w:type="dxa"/>
            <w:gridSpan w:val="2"/>
          </w:tcPr>
          <w:p w14:paraId="3CE3F167" w14:textId="77777777" w:rsidR="00881CCF" w:rsidRPr="00B86DDE" w:rsidRDefault="0088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5" w:type="dxa"/>
          </w:tcPr>
          <w:p w14:paraId="0FB0E0AD" w14:textId="77777777" w:rsidR="00881CCF" w:rsidRPr="00B86DDE" w:rsidRDefault="0088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14:paraId="05599066" w14:textId="77777777" w:rsidR="00881CCF" w:rsidRPr="00B86DDE" w:rsidRDefault="0088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23" w:type="dxa"/>
            <w:gridSpan w:val="8"/>
            <w:tcBorders>
              <w:bottom w:val="single" w:sz="4" w:space="0" w:color="auto"/>
            </w:tcBorders>
          </w:tcPr>
          <w:p w14:paraId="110FE391" w14:textId="67712C8F" w:rsidR="00881CCF" w:rsidRPr="00B86DDE" w:rsidRDefault="0043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57" w:type="dxa"/>
          </w:tcPr>
          <w:p w14:paraId="73CD1C19" w14:textId="793F6B9A" w:rsidR="00881CCF" w:rsidRPr="00B86DDE" w:rsidRDefault="0088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9" w:type="dxa"/>
            <w:gridSpan w:val="4"/>
            <w:tcBorders>
              <w:bottom w:val="single" w:sz="4" w:space="0" w:color="auto"/>
            </w:tcBorders>
          </w:tcPr>
          <w:p w14:paraId="1EBBEA2A" w14:textId="3CC975C0" w:rsidR="00881CCF" w:rsidRPr="00B86DDE" w:rsidRDefault="0088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26752" w:rsidRPr="00B86DDE" w14:paraId="04D36026" w14:textId="77777777" w:rsidTr="00C3010C">
        <w:tc>
          <w:tcPr>
            <w:tcW w:w="2424" w:type="dxa"/>
            <w:tcBorders>
              <w:bottom w:val="single" w:sz="4" w:space="0" w:color="auto"/>
            </w:tcBorders>
            <w:vAlign w:val="bottom"/>
          </w:tcPr>
          <w:p w14:paraId="27C2E708" w14:textId="2116C9CD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" w:type="dxa"/>
            <w:gridSpan w:val="2"/>
            <w:vAlign w:val="bottom"/>
          </w:tcPr>
          <w:p w14:paraId="7B25F4AC" w14:textId="77777777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7A28515C" w14:textId="538C63D3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6" w:type="dxa"/>
            <w:vAlign w:val="bottom"/>
          </w:tcPr>
          <w:p w14:paraId="77C61F65" w14:textId="77777777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F51F7" w14:textId="3E5CC1F9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23" w:type="dxa"/>
            <w:tcBorders>
              <w:top w:val="single" w:sz="4" w:space="0" w:color="auto"/>
            </w:tcBorders>
            <w:vAlign w:val="bottom"/>
          </w:tcPr>
          <w:p w14:paraId="0EE83658" w14:textId="77777777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977A0" w14:textId="7A736844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รายละเอียดของหลักประกัน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37EF3507" w14:textId="77777777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5FEBA" w14:textId="47D5FF34" w:rsidR="004F110A" w:rsidRPr="00B86DDE" w:rsidRDefault="008C5BA4" w:rsidP="008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การจ่ายชำระคืน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7F9D980" w14:textId="77777777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483B" w14:textId="4B30A1A4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6ED229C7" w14:textId="7A13FE5C" w:rsidR="004F110A" w:rsidRPr="00B86DDE" w:rsidRDefault="004F110A" w:rsidP="0080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57" w:type="dxa"/>
          </w:tcPr>
          <w:p w14:paraId="0F99A823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bottom w:val="single" w:sz="4" w:space="0" w:color="auto"/>
            </w:tcBorders>
            <w:vAlign w:val="bottom"/>
          </w:tcPr>
          <w:p w14:paraId="14D40F79" w14:textId="77E91E24" w:rsidR="004F110A" w:rsidRPr="00B86DDE" w:rsidRDefault="004F110A" w:rsidP="0005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5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9" w:type="dxa"/>
            <w:vAlign w:val="bottom"/>
          </w:tcPr>
          <w:p w14:paraId="266256BF" w14:textId="77777777" w:rsidR="004F110A" w:rsidRPr="00B86DDE" w:rsidRDefault="004F110A" w:rsidP="0005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5A6A34C" w14:textId="12B9F7D1" w:rsidR="004F110A" w:rsidRPr="00B86DDE" w:rsidRDefault="004F110A" w:rsidP="00C0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-2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E26752" w:rsidRPr="00B86DDE" w14:paraId="253CD5EC" w14:textId="77777777" w:rsidTr="00C05BFB">
        <w:trPr>
          <w:trHeight w:val="701"/>
        </w:trPr>
        <w:tc>
          <w:tcPr>
            <w:tcW w:w="2424" w:type="dxa"/>
            <w:tcBorders>
              <w:top w:val="single" w:sz="4" w:space="0" w:color="auto"/>
            </w:tcBorders>
          </w:tcPr>
          <w:p w14:paraId="0F70E9FE" w14:textId="77777777" w:rsidR="004F110A" w:rsidRPr="00B86DDE" w:rsidRDefault="004F110A" w:rsidP="007C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แซด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20" w:type="dxa"/>
          </w:tcPr>
          <w:p w14:paraId="79CD8020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</w:tcBorders>
          </w:tcPr>
          <w:p w14:paraId="5BB93712" w14:textId="75AAFC13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ธนาคารไทยพาณิชย์</w:t>
            </w:r>
            <w:r w:rsidR="0052682B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 xml:space="preserve"> จำกัด</w:t>
            </w:r>
            <w:r w:rsidR="0052682B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52682B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26" w:type="dxa"/>
          </w:tcPr>
          <w:p w14:paraId="46DBC8CF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78B38D54" w14:textId="3F0F6C85" w:rsidR="004F110A" w:rsidRPr="00B86DDE" w:rsidRDefault="00EF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3" w:type="dxa"/>
          </w:tcPr>
          <w:p w14:paraId="6B8299A9" w14:textId="03ED6F84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</w:tcBorders>
          </w:tcPr>
          <w:p w14:paraId="0C4DC65C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20" w:type="dxa"/>
          </w:tcPr>
          <w:p w14:paraId="1EBF6282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</w:tcBorders>
          </w:tcPr>
          <w:p w14:paraId="28E761B6" w14:textId="698FAC32" w:rsidR="004F110A" w:rsidRPr="00B86DDE" w:rsidRDefault="002477F0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2477F0">
              <w:rPr>
                <w:rFonts w:asciiTheme="majorBidi" w:eastAsia="Malgun Gothic" w:hAnsiTheme="majorBidi"/>
                <w:sz w:val="28"/>
                <w:szCs w:val="28"/>
                <w:cs/>
              </w:rPr>
              <w:t>ทยอยจ่ายชำระคืนทุกเดือนถึงเดือน ธ.ค.2570</w:t>
            </w:r>
          </w:p>
        </w:tc>
        <w:tc>
          <w:tcPr>
            <w:tcW w:w="80" w:type="dxa"/>
          </w:tcPr>
          <w:p w14:paraId="4F9C468D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3C93212" w14:textId="0E0BA24D" w:rsidR="004F110A" w:rsidRPr="00B86DDE" w:rsidRDefault="00884217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5.9%</w:t>
            </w:r>
          </w:p>
        </w:tc>
        <w:tc>
          <w:tcPr>
            <w:tcW w:w="57" w:type="dxa"/>
            <w:vAlign w:val="bottom"/>
          </w:tcPr>
          <w:p w14:paraId="37FEE525" w14:textId="1B7D5F99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48A98E7D" w14:textId="42C8994C" w:rsidR="004F110A" w:rsidRPr="00B86DDE" w:rsidRDefault="00F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39,998</w:t>
            </w:r>
          </w:p>
        </w:tc>
        <w:tc>
          <w:tcPr>
            <w:tcW w:w="89" w:type="dxa"/>
          </w:tcPr>
          <w:p w14:paraId="2BCC2748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20BAEC6" w14:textId="7502F95B" w:rsidR="004F110A" w:rsidRPr="00B86DDE" w:rsidRDefault="00A34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53,332</w:t>
            </w:r>
          </w:p>
        </w:tc>
      </w:tr>
      <w:tr w:rsidR="005839DD" w:rsidRPr="00B86DDE" w14:paraId="31CDE0FB" w14:textId="77777777" w:rsidTr="00C05BFB">
        <w:tc>
          <w:tcPr>
            <w:tcW w:w="2424" w:type="dxa"/>
          </w:tcPr>
          <w:p w14:paraId="29E7791B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แซด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20" w:type="dxa"/>
          </w:tcPr>
          <w:p w14:paraId="301DC76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1" w:type="dxa"/>
            <w:gridSpan w:val="2"/>
          </w:tcPr>
          <w:p w14:paraId="01772538" w14:textId="7D38A3F6" w:rsidR="004F110A" w:rsidRPr="00B86DDE" w:rsidRDefault="00EF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ธนาคารเพื่อการส่งออกฯ</w:t>
            </w:r>
          </w:p>
        </w:tc>
        <w:tc>
          <w:tcPr>
            <w:tcW w:w="26" w:type="dxa"/>
          </w:tcPr>
          <w:p w14:paraId="45CE12A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DADE5D0" w14:textId="1CA76647" w:rsidR="004F110A" w:rsidRPr="00B86DDE" w:rsidRDefault="00EF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42,000</w:t>
            </w:r>
          </w:p>
        </w:tc>
        <w:tc>
          <w:tcPr>
            <w:tcW w:w="23" w:type="dxa"/>
          </w:tcPr>
          <w:p w14:paraId="52DB794F" w14:textId="4D7CBF92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2"/>
          </w:tcPr>
          <w:p w14:paraId="48C9ACBB" w14:textId="58F6C201" w:rsidR="004F110A" w:rsidRPr="00B86DDE" w:rsidRDefault="00936C06" w:rsidP="0048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 w:firstLine="41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936C06">
              <w:rPr>
                <w:rFonts w:asciiTheme="majorBidi" w:eastAsia="Malgun Gothic" w:hAnsiTheme="majorBidi"/>
                <w:sz w:val="28"/>
                <w:szCs w:val="28"/>
                <w:cs/>
              </w:rPr>
              <w:t>บ</w:t>
            </w:r>
            <w:r w:rsidR="00761B08">
              <w:rPr>
                <w:rFonts w:asciiTheme="majorBidi" w:eastAsia="Malgun Gothic" w:hAnsiTheme="majorBidi" w:hint="cs"/>
                <w:sz w:val="28"/>
                <w:szCs w:val="28"/>
                <w:cs/>
              </w:rPr>
              <w:t>รรษัท</w:t>
            </w:r>
            <w:r w:rsidRPr="00936C06">
              <w:rPr>
                <w:rFonts w:asciiTheme="majorBidi" w:eastAsia="Malgun Gothic" w:hAnsiTheme="majorBidi"/>
                <w:sz w:val="28"/>
                <w:szCs w:val="28"/>
                <w:cs/>
              </w:rPr>
              <w:t>ประกันสินเชื่ออุตสาหกรรมขนาดย่อม</w:t>
            </w:r>
            <w:r>
              <w:rPr>
                <w:rFonts w:asciiTheme="majorBidi" w:eastAsia="Malgun Gothic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เป็นผู้ค้ำประกันการชำระหนี้</w:t>
            </w:r>
          </w:p>
        </w:tc>
        <w:tc>
          <w:tcPr>
            <w:tcW w:w="20" w:type="dxa"/>
          </w:tcPr>
          <w:p w14:paraId="7BF46FDA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8" w:type="dxa"/>
          </w:tcPr>
          <w:p w14:paraId="5BA73A63" w14:textId="78935862" w:rsidR="004F110A" w:rsidRPr="00B86DDE" w:rsidRDefault="00525D71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25D71">
              <w:rPr>
                <w:rFonts w:asciiTheme="majorBidi" w:eastAsia="Malgun Gothic" w:hAnsiTheme="majorBidi"/>
                <w:sz w:val="28"/>
                <w:szCs w:val="28"/>
                <w:cs/>
              </w:rPr>
              <w:t>จ่ายชำระคืนเดือน มิ.ย.2569</w:t>
            </w:r>
          </w:p>
        </w:tc>
        <w:tc>
          <w:tcPr>
            <w:tcW w:w="80" w:type="dxa"/>
          </w:tcPr>
          <w:p w14:paraId="3977CACC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1DEA19F3" w14:textId="4086CA4C" w:rsidR="004F110A" w:rsidRPr="00B86DDE" w:rsidRDefault="00884217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7.0%</w:t>
            </w:r>
          </w:p>
        </w:tc>
        <w:tc>
          <w:tcPr>
            <w:tcW w:w="57" w:type="dxa"/>
            <w:vAlign w:val="bottom"/>
          </w:tcPr>
          <w:p w14:paraId="5C710FE3" w14:textId="52623DCF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787B6887" w14:textId="593B6C34" w:rsidR="004F110A" w:rsidRPr="00B86DDE" w:rsidRDefault="00F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42,000</w:t>
            </w:r>
          </w:p>
        </w:tc>
        <w:tc>
          <w:tcPr>
            <w:tcW w:w="89" w:type="dxa"/>
          </w:tcPr>
          <w:p w14:paraId="316606EB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2243339" w14:textId="5DB80D9C" w:rsidR="004F110A" w:rsidRPr="00B86DDE" w:rsidRDefault="00A34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42,000</w:t>
            </w:r>
          </w:p>
        </w:tc>
      </w:tr>
      <w:tr w:rsidR="00296645" w:rsidRPr="00B86DDE" w14:paraId="6A4D6AFD" w14:textId="77777777" w:rsidTr="00C05BFB">
        <w:tc>
          <w:tcPr>
            <w:tcW w:w="2424" w:type="dxa"/>
          </w:tcPr>
          <w:p w14:paraId="423CDDC4" w14:textId="77777777" w:rsidR="004F110A" w:rsidRPr="00B86DDE" w:rsidRDefault="004F110A" w:rsidP="0011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ซี เอ แซด (ประเทศไทย) จำกัด 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มหาชน</w:t>
            </w:r>
            <w:r w:rsidRPr="00B86DD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" w:type="dxa"/>
          </w:tcPr>
          <w:p w14:paraId="34148737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1" w:type="dxa"/>
            <w:gridSpan w:val="2"/>
          </w:tcPr>
          <w:p w14:paraId="129408BF" w14:textId="67F6244C" w:rsidR="004F110A" w:rsidRPr="00B86DDE" w:rsidRDefault="00EF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บริษัท เอฟเอส แคปปิตอล จำกัด</w:t>
            </w:r>
          </w:p>
        </w:tc>
        <w:tc>
          <w:tcPr>
            <w:tcW w:w="26" w:type="dxa"/>
          </w:tcPr>
          <w:p w14:paraId="5F21A66A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8FA0BFF" w14:textId="1BCB1C20" w:rsidR="004F110A" w:rsidRPr="00B86DDE" w:rsidRDefault="00EF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" w:type="dxa"/>
          </w:tcPr>
          <w:p w14:paraId="542050F7" w14:textId="6E02090A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2"/>
          </w:tcPr>
          <w:p w14:paraId="7D9EF323" w14:textId="05F19AF6" w:rsidR="004F110A" w:rsidRPr="00B86DDE" w:rsidRDefault="0018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นายซุง ซิก ฮอง</w:t>
            </w:r>
            <w:r w:rsidR="00ED729A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 xml:space="preserve"> เป็นผู้ค้ำประกันการชำระหนี้</w:t>
            </w:r>
          </w:p>
        </w:tc>
        <w:tc>
          <w:tcPr>
            <w:tcW w:w="20" w:type="dxa"/>
          </w:tcPr>
          <w:p w14:paraId="55E275BB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8" w:type="dxa"/>
          </w:tcPr>
          <w:p w14:paraId="46385E28" w14:textId="284719DA" w:rsidR="004F110A" w:rsidRPr="00B86DDE" w:rsidRDefault="00525D71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25D71">
              <w:rPr>
                <w:rFonts w:asciiTheme="majorBidi" w:eastAsia="Malgun Gothic" w:hAnsiTheme="majorBidi"/>
                <w:sz w:val="28"/>
                <w:szCs w:val="28"/>
                <w:cs/>
              </w:rPr>
              <w:t>ทยอยจ่ายชำระคืนทุกเดือนถึงเดือน พ.ย</w:t>
            </w:r>
            <w:r w:rsidRPr="00DE4D74">
              <w:rPr>
                <w:rFonts w:asciiTheme="majorBidi" w:eastAsia="Malgun Gothic" w:hAnsiTheme="majorBidi"/>
                <w:sz w:val="28"/>
                <w:szCs w:val="28"/>
                <w:cs/>
              </w:rPr>
              <w:t>.</w:t>
            </w:r>
            <w:r w:rsidR="00146B94" w:rsidRPr="00525D71">
              <w:rPr>
                <w:rFonts w:asciiTheme="majorBidi" w:eastAsia="Malgun Gothic" w:hAnsiTheme="majorBidi"/>
                <w:sz w:val="28"/>
                <w:szCs w:val="28"/>
                <w:cs/>
              </w:rPr>
              <w:t>2569</w:t>
            </w:r>
          </w:p>
        </w:tc>
        <w:tc>
          <w:tcPr>
            <w:tcW w:w="80" w:type="dxa"/>
          </w:tcPr>
          <w:p w14:paraId="7B81058F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C09F60D" w14:textId="19327A34" w:rsidR="004F110A" w:rsidRPr="00B86DDE" w:rsidRDefault="00884217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12.0%</w:t>
            </w:r>
          </w:p>
        </w:tc>
        <w:tc>
          <w:tcPr>
            <w:tcW w:w="57" w:type="dxa"/>
            <w:vAlign w:val="bottom"/>
          </w:tcPr>
          <w:p w14:paraId="08A188DF" w14:textId="6E841441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380C9ACB" w14:textId="265B066F" w:rsidR="004F110A" w:rsidRPr="00B86DDE" w:rsidRDefault="00AE2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8,333</w:t>
            </w:r>
          </w:p>
        </w:tc>
        <w:tc>
          <w:tcPr>
            <w:tcW w:w="89" w:type="dxa"/>
          </w:tcPr>
          <w:p w14:paraId="569B3809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BC18664" w14:textId="4F0EFFC8" w:rsidR="004F110A" w:rsidRPr="00B86DDE" w:rsidRDefault="00A34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10,000</w:t>
            </w:r>
          </w:p>
        </w:tc>
      </w:tr>
      <w:tr w:rsidR="005839DD" w:rsidRPr="00B86DDE" w14:paraId="1229CD49" w14:textId="77777777" w:rsidTr="00C05BFB">
        <w:tc>
          <w:tcPr>
            <w:tcW w:w="2424" w:type="dxa"/>
          </w:tcPr>
          <w:p w14:paraId="3169ACA9" w14:textId="62893C79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เจเคอีซี จำกัด</w:t>
            </w:r>
          </w:p>
        </w:tc>
        <w:tc>
          <w:tcPr>
            <w:tcW w:w="20" w:type="dxa"/>
          </w:tcPr>
          <w:p w14:paraId="3E119022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1" w:type="dxa"/>
            <w:gridSpan w:val="2"/>
          </w:tcPr>
          <w:p w14:paraId="69ECA6B0" w14:textId="77777777" w:rsidR="004F110A" w:rsidRDefault="00EF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ธนาคาร ไทยเครดิต</w:t>
            </w:r>
          </w:p>
          <w:p w14:paraId="42D33FCB" w14:textId="36C3A6F3" w:rsidR="004F110A" w:rsidRPr="00B86DDE" w:rsidRDefault="0052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จำกัด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26" w:type="dxa"/>
          </w:tcPr>
          <w:p w14:paraId="3D43279D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45375D8" w14:textId="5A02BA03" w:rsidR="004F110A" w:rsidRPr="00B86DDE" w:rsidRDefault="00EF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" w:type="dxa"/>
          </w:tcPr>
          <w:p w14:paraId="20DCC812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2"/>
          </w:tcPr>
          <w:p w14:paraId="50F423E5" w14:textId="214A7694" w:rsidR="004F110A" w:rsidRPr="00B86DDE" w:rsidRDefault="0032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54C91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E54C91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ซี เอ แซด (ประเทศไทย) จำกัด (</w:t>
            </w:r>
            <w:r w:rsidRPr="00E54C91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มหาชน</w:t>
            </w:r>
            <w:r w:rsidRPr="00E54C91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  <w:r w:rsidRPr="00E54C91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="003F7177" w:rsidRPr="00E54C91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เป็นผู้ค้ำ</w:t>
            </w:r>
            <w:r w:rsidRPr="00E54C91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ประกันการชำระหนี้</w:t>
            </w:r>
          </w:p>
        </w:tc>
        <w:tc>
          <w:tcPr>
            <w:tcW w:w="20" w:type="dxa"/>
          </w:tcPr>
          <w:p w14:paraId="4111DB5D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8" w:type="dxa"/>
          </w:tcPr>
          <w:p w14:paraId="1739CA77" w14:textId="6533DD66" w:rsidR="004F110A" w:rsidRPr="00B86DDE" w:rsidRDefault="00884217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84217">
              <w:rPr>
                <w:rFonts w:asciiTheme="majorBidi" w:eastAsia="Malgun Gothic" w:hAnsiTheme="majorBidi"/>
                <w:sz w:val="28"/>
                <w:szCs w:val="28"/>
                <w:cs/>
              </w:rPr>
              <w:t>ทยอยจ่ายชำระคืนทุกเดือนถึงเดือน พ.ค.2575</w:t>
            </w:r>
          </w:p>
        </w:tc>
        <w:tc>
          <w:tcPr>
            <w:tcW w:w="80" w:type="dxa"/>
          </w:tcPr>
          <w:p w14:paraId="1F18EE61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5194A16" w14:textId="52E43E2F" w:rsidR="004F110A" w:rsidRPr="00B86DDE" w:rsidRDefault="00884217" w:rsidP="00A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16</w:t>
            </w:r>
            <w:r w:rsidR="00BB4152">
              <w:rPr>
                <w:rFonts w:asciiTheme="majorBidi" w:eastAsia="Malgun Gothic" w:hAnsiTheme="majorBidi" w:cstheme="majorBidi"/>
                <w:sz w:val="28"/>
                <w:szCs w:val="28"/>
              </w:rPr>
              <w:t>.</w:t>
            </w:r>
            <w:r w:rsidR="00D1638A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  <w:r w:rsidR="00BB4152">
              <w:rPr>
                <w:rFonts w:asciiTheme="majorBidi" w:eastAsia="Malgun Gothic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7" w:type="dxa"/>
            <w:vAlign w:val="bottom"/>
          </w:tcPr>
          <w:p w14:paraId="163C1CE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bottom w:val="single" w:sz="4" w:space="0" w:color="auto"/>
            </w:tcBorders>
          </w:tcPr>
          <w:p w14:paraId="1B2D03B6" w14:textId="0169AFF9" w:rsidR="004F110A" w:rsidRPr="00B86DDE" w:rsidRDefault="00AE2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8,358</w:t>
            </w:r>
          </w:p>
        </w:tc>
        <w:tc>
          <w:tcPr>
            <w:tcW w:w="89" w:type="dxa"/>
          </w:tcPr>
          <w:p w14:paraId="28F42F6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CAD3BD" w14:textId="35C93403" w:rsidR="004F110A" w:rsidRPr="00B86DDE" w:rsidRDefault="00A34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9,369</w:t>
            </w:r>
          </w:p>
        </w:tc>
      </w:tr>
      <w:tr w:rsidR="00E26752" w:rsidRPr="00B86DDE" w14:paraId="03956AED" w14:textId="77777777" w:rsidTr="00C05BFB">
        <w:tc>
          <w:tcPr>
            <w:tcW w:w="2424" w:type="dxa"/>
          </w:tcPr>
          <w:p w14:paraId="370E62BF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</w:tcPr>
          <w:p w14:paraId="3DEF1660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61" w:type="dxa"/>
            <w:gridSpan w:val="2"/>
          </w:tcPr>
          <w:p w14:paraId="183A2450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" w:type="dxa"/>
          </w:tcPr>
          <w:p w14:paraId="1013127B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6B8A56A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" w:type="dxa"/>
          </w:tcPr>
          <w:p w14:paraId="098FD6D3" w14:textId="770EDBCC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2"/>
          </w:tcPr>
          <w:p w14:paraId="6E31143F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6BE2AC8B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8" w:type="dxa"/>
          </w:tcPr>
          <w:p w14:paraId="7803F88C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4B62F8FC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7BCF6CCC" w14:textId="79D19311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" w:type="dxa"/>
          </w:tcPr>
          <w:p w14:paraId="3F9C1960" w14:textId="15CD30A2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86456D" w14:textId="1F31CA0D" w:rsidR="004F110A" w:rsidRPr="00B86DDE" w:rsidRDefault="00AE2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98,</w:t>
            </w:r>
            <w:r w:rsidR="00A347B6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89" w:type="dxa"/>
          </w:tcPr>
          <w:p w14:paraId="5422405C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10BFA7D" w14:textId="148AAE8D" w:rsidR="004F110A" w:rsidRPr="00B86DDE" w:rsidRDefault="00A34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114,701</w:t>
            </w:r>
          </w:p>
        </w:tc>
      </w:tr>
      <w:tr w:rsidR="005839DD" w:rsidRPr="00B86DDE" w14:paraId="55694B91" w14:textId="77777777" w:rsidTr="00C3010C">
        <w:tc>
          <w:tcPr>
            <w:tcW w:w="2424" w:type="dxa"/>
          </w:tcPr>
          <w:p w14:paraId="1633AD96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" w:type="dxa"/>
            <w:gridSpan w:val="2"/>
          </w:tcPr>
          <w:p w14:paraId="579722C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45" w:type="dxa"/>
          </w:tcPr>
          <w:p w14:paraId="5C1D99C9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" w:type="dxa"/>
          </w:tcPr>
          <w:p w14:paraId="4771A3F6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DABED61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" w:type="dxa"/>
          </w:tcPr>
          <w:p w14:paraId="76A19307" w14:textId="273F6E2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2"/>
          </w:tcPr>
          <w:p w14:paraId="2F9259AC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1C86E52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8" w:type="dxa"/>
          </w:tcPr>
          <w:p w14:paraId="7389DA8D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0A923EC0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45F41658" w14:textId="1EBA7E3E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  <w:tcBorders>
              <w:bottom w:val="nil"/>
            </w:tcBorders>
          </w:tcPr>
          <w:p w14:paraId="3B6424B4" w14:textId="4C6125CD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nil"/>
            </w:tcBorders>
          </w:tcPr>
          <w:p w14:paraId="0BE0DCD1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4C840615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nil"/>
            </w:tcBorders>
          </w:tcPr>
          <w:p w14:paraId="7FEA2A64" w14:textId="77777777" w:rsidR="004F110A" w:rsidRPr="00B86DDE" w:rsidRDefault="004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EED944F" w14:textId="77777777" w:rsidR="00AF6D1C" w:rsidRDefault="00AF6D1C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721E7B7F" w14:textId="77777777" w:rsidR="00CF11A5" w:rsidRDefault="00CF11A5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446F762C" w14:textId="77777777" w:rsidR="00CF11A5" w:rsidRDefault="00CF11A5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tbl>
      <w:tblPr>
        <w:tblW w:w="14764" w:type="dxa"/>
        <w:tblInd w:w="-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6"/>
        <w:gridCol w:w="20"/>
        <w:gridCol w:w="16"/>
        <w:gridCol w:w="1939"/>
        <w:gridCol w:w="26"/>
        <w:gridCol w:w="1280"/>
        <w:gridCol w:w="23"/>
        <w:gridCol w:w="26"/>
        <w:gridCol w:w="2371"/>
        <w:gridCol w:w="20"/>
        <w:gridCol w:w="2550"/>
        <w:gridCol w:w="80"/>
        <w:gridCol w:w="1250"/>
        <w:gridCol w:w="57"/>
        <w:gridCol w:w="1205"/>
        <w:gridCol w:w="89"/>
        <w:gridCol w:w="1396"/>
      </w:tblGrid>
      <w:tr w:rsidR="00CF11A5" w:rsidRPr="00B86DDE" w14:paraId="55CEDF37" w14:textId="77777777" w:rsidTr="00C3010C">
        <w:tc>
          <w:tcPr>
            <w:tcW w:w="2416" w:type="dxa"/>
          </w:tcPr>
          <w:p w14:paraId="2A567816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6" w:type="dxa"/>
            <w:gridSpan w:val="2"/>
          </w:tcPr>
          <w:p w14:paraId="5249BB8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9" w:type="dxa"/>
          </w:tcPr>
          <w:p w14:paraId="71AB4A0F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14:paraId="53450780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A3DA2A1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" w:type="dxa"/>
            <w:gridSpan w:val="2"/>
          </w:tcPr>
          <w:p w14:paraId="4994A7E5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</w:tcPr>
          <w:p w14:paraId="66F9D8E0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A01FDA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0" w:type="dxa"/>
          </w:tcPr>
          <w:p w14:paraId="596D3900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dxa"/>
          </w:tcPr>
          <w:p w14:paraId="4E309176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38493B40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6C72E8DA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</w:tcPr>
          <w:p w14:paraId="0F5BF4E6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F11A5" w:rsidRPr="00B86DDE" w14:paraId="2C5F9F70" w14:textId="77777777" w:rsidTr="00C3010C">
        <w:tc>
          <w:tcPr>
            <w:tcW w:w="2416" w:type="dxa"/>
          </w:tcPr>
          <w:p w14:paraId="7C561BA4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36" w:type="dxa"/>
            <w:gridSpan w:val="2"/>
          </w:tcPr>
          <w:p w14:paraId="0E6F5A8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9" w:type="dxa"/>
          </w:tcPr>
          <w:p w14:paraId="60F132A1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14:paraId="203023CE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00" w:type="dxa"/>
            <w:gridSpan w:val="8"/>
            <w:tcBorders>
              <w:bottom w:val="single" w:sz="4" w:space="0" w:color="auto"/>
            </w:tcBorders>
          </w:tcPr>
          <w:p w14:paraId="71DA5D17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57" w:type="dxa"/>
          </w:tcPr>
          <w:p w14:paraId="61323197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</w:tcPr>
          <w:p w14:paraId="5DA55FF8" w14:textId="71447906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งบการเงิน</w:t>
            </w:r>
            <w:r w:rsidR="00FD243D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F11A5" w:rsidRPr="00B86DDE" w14:paraId="03447F0F" w14:textId="77777777" w:rsidTr="00C3010C">
        <w:tc>
          <w:tcPr>
            <w:tcW w:w="2416" w:type="dxa"/>
            <w:tcBorders>
              <w:bottom w:val="single" w:sz="4" w:space="0" w:color="auto"/>
            </w:tcBorders>
            <w:vAlign w:val="bottom"/>
          </w:tcPr>
          <w:p w14:paraId="6B744634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" w:type="dxa"/>
            <w:gridSpan w:val="2"/>
            <w:vAlign w:val="bottom"/>
          </w:tcPr>
          <w:p w14:paraId="66B633C5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vAlign w:val="bottom"/>
          </w:tcPr>
          <w:p w14:paraId="76ED089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6" w:type="dxa"/>
            <w:vAlign w:val="bottom"/>
          </w:tcPr>
          <w:p w14:paraId="7E6EBA7A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4DAD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23" w:type="dxa"/>
            <w:tcBorders>
              <w:top w:val="single" w:sz="4" w:space="0" w:color="auto"/>
            </w:tcBorders>
            <w:vAlign w:val="bottom"/>
          </w:tcPr>
          <w:p w14:paraId="647B97E8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F9597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รายละเอียดของหลักประกัน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5D9ABACA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CB7D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การจ่ายชำระคืน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61249DFF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E2E01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57" w:type="dxa"/>
          </w:tcPr>
          <w:p w14:paraId="04C7CB90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FD8F5B3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5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9" w:type="dxa"/>
            <w:vAlign w:val="bottom"/>
          </w:tcPr>
          <w:p w14:paraId="4156E28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D3DB48E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-2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CF11A5" w:rsidRPr="00B86DDE" w14:paraId="136146DF" w14:textId="77777777" w:rsidTr="00C3010C">
        <w:trPr>
          <w:trHeight w:val="701"/>
        </w:trPr>
        <w:tc>
          <w:tcPr>
            <w:tcW w:w="2416" w:type="dxa"/>
            <w:tcBorders>
              <w:top w:val="single" w:sz="4" w:space="0" w:color="auto"/>
            </w:tcBorders>
          </w:tcPr>
          <w:p w14:paraId="75CB234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แซด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20" w:type="dxa"/>
          </w:tcPr>
          <w:p w14:paraId="0D149FC1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auto"/>
            </w:tcBorders>
          </w:tcPr>
          <w:p w14:paraId="655E02D0" w14:textId="77777777" w:rsidR="00CF11A5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ธนาคารไทยพาณิชย์</w:t>
            </w:r>
          </w:p>
          <w:p w14:paraId="6B417492" w14:textId="629EC9E4" w:rsidR="00CF11A5" w:rsidRPr="00B86DDE" w:rsidRDefault="00F5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จำกัด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26" w:type="dxa"/>
          </w:tcPr>
          <w:p w14:paraId="4921ED7D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5A0B658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3" w:type="dxa"/>
          </w:tcPr>
          <w:p w14:paraId="718010F4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</w:tcBorders>
          </w:tcPr>
          <w:p w14:paraId="59174950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20" w:type="dxa"/>
          </w:tcPr>
          <w:p w14:paraId="6D6478D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427C0CAC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2477F0">
              <w:rPr>
                <w:rFonts w:asciiTheme="majorBidi" w:eastAsia="Malgun Gothic" w:hAnsiTheme="majorBidi"/>
                <w:sz w:val="28"/>
                <w:szCs w:val="28"/>
                <w:cs/>
              </w:rPr>
              <w:t>ทยอยจ่ายชำระคืนทุกเดือนถึงเดือน ธ.ค.2570</w:t>
            </w:r>
          </w:p>
        </w:tc>
        <w:tc>
          <w:tcPr>
            <w:tcW w:w="80" w:type="dxa"/>
          </w:tcPr>
          <w:p w14:paraId="2BFEEA0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D656D61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5.9%</w:t>
            </w:r>
          </w:p>
        </w:tc>
        <w:tc>
          <w:tcPr>
            <w:tcW w:w="57" w:type="dxa"/>
            <w:vAlign w:val="bottom"/>
          </w:tcPr>
          <w:p w14:paraId="672203B8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EF58FD3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39,998</w:t>
            </w:r>
          </w:p>
        </w:tc>
        <w:tc>
          <w:tcPr>
            <w:tcW w:w="89" w:type="dxa"/>
          </w:tcPr>
          <w:p w14:paraId="4D9B4D4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9F12690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53,332</w:t>
            </w:r>
          </w:p>
        </w:tc>
      </w:tr>
      <w:tr w:rsidR="00CF11A5" w:rsidRPr="00B86DDE" w14:paraId="6CAA564F" w14:textId="77777777" w:rsidTr="00C3010C">
        <w:tc>
          <w:tcPr>
            <w:tcW w:w="2416" w:type="dxa"/>
          </w:tcPr>
          <w:p w14:paraId="15E88359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แซด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20" w:type="dxa"/>
          </w:tcPr>
          <w:p w14:paraId="1403B8DD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5" w:type="dxa"/>
            <w:gridSpan w:val="2"/>
          </w:tcPr>
          <w:p w14:paraId="6DD7AD5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ธนาคารเพื่อการส่งออกฯ</w:t>
            </w:r>
          </w:p>
        </w:tc>
        <w:tc>
          <w:tcPr>
            <w:tcW w:w="26" w:type="dxa"/>
          </w:tcPr>
          <w:p w14:paraId="0622694F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12EA8E1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42,000</w:t>
            </w:r>
          </w:p>
        </w:tc>
        <w:tc>
          <w:tcPr>
            <w:tcW w:w="23" w:type="dxa"/>
          </w:tcPr>
          <w:p w14:paraId="2611ADE3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2"/>
          </w:tcPr>
          <w:p w14:paraId="0F48918B" w14:textId="41E21E99" w:rsidR="00CF11A5" w:rsidRPr="00B86DDE" w:rsidRDefault="00EE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 w:firstLine="41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E4043">
              <w:rPr>
                <w:rFonts w:asciiTheme="majorBidi" w:eastAsia="Malgun Gothic" w:hAnsiTheme="majorBidi"/>
                <w:sz w:val="28"/>
                <w:szCs w:val="28"/>
                <w:cs/>
              </w:rPr>
              <w:t>บรรษัท</w:t>
            </w:r>
            <w:r w:rsidR="00CF11A5" w:rsidRPr="00936C06">
              <w:rPr>
                <w:rFonts w:asciiTheme="majorBidi" w:eastAsia="Malgun Gothic" w:hAnsiTheme="majorBidi"/>
                <w:sz w:val="28"/>
                <w:szCs w:val="28"/>
                <w:cs/>
              </w:rPr>
              <w:t>ประกันสินเชื่ออุตสาหกรรมขนาดย่อม</w:t>
            </w:r>
            <w:r w:rsidR="00CF11A5">
              <w:rPr>
                <w:rFonts w:asciiTheme="majorBidi" w:eastAsia="Malgun Gothic" w:hAnsiTheme="majorBidi" w:hint="cs"/>
                <w:sz w:val="28"/>
                <w:szCs w:val="28"/>
                <w:cs/>
              </w:rPr>
              <w:t xml:space="preserve"> </w:t>
            </w:r>
            <w:r w:rsidR="00CF11A5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เป็นผู้ค้ำประกันการชำระหนี้</w:t>
            </w:r>
          </w:p>
        </w:tc>
        <w:tc>
          <w:tcPr>
            <w:tcW w:w="20" w:type="dxa"/>
          </w:tcPr>
          <w:p w14:paraId="6E043E2F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0" w:type="dxa"/>
          </w:tcPr>
          <w:p w14:paraId="33D29639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25D71">
              <w:rPr>
                <w:rFonts w:asciiTheme="majorBidi" w:eastAsia="Malgun Gothic" w:hAnsiTheme="majorBidi"/>
                <w:sz w:val="28"/>
                <w:szCs w:val="28"/>
                <w:cs/>
              </w:rPr>
              <w:t>จ่ายชำระคืนเดือน มิ.ย.2569</w:t>
            </w:r>
          </w:p>
        </w:tc>
        <w:tc>
          <w:tcPr>
            <w:tcW w:w="80" w:type="dxa"/>
          </w:tcPr>
          <w:p w14:paraId="30D9DA01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308D3547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7.0%</w:t>
            </w:r>
          </w:p>
        </w:tc>
        <w:tc>
          <w:tcPr>
            <w:tcW w:w="57" w:type="dxa"/>
            <w:vAlign w:val="bottom"/>
          </w:tcPr>
          <w:p w14:paraId="3441A143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54D45138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42,000</w:t>
            </w:r>
          </w:p>
        </w:tc>
        <w:tc>
          <w:tcPr>
            <w:tcW w:w="89" w:type="dxa"/>
          </w:tcPr>
          <w:p w14:paraId="703CAEED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30FB547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42,000</w:t>
            </w:r>
          </w:p>
        </w:tc>
      </w:tr>
      <w:tr w:rsidR="00CF11A5" w:rsidRPr="00B86DDE" w14:paraId="091E45BA" w14:textId="77777777" w:rsidTr="00C3010C">
        <w:tc>
          <w:tcPr>
            <w:tcW w:w="2416" w:type="dxa"/>
          </w:tcPr>
          <w:p w14:paraId="5DBDF5A8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ซี เอ แซด (ประเทศไทย) จำกัด 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มหาชน</w:t>
            </w:r>
            <w:r w:rsidRPr="00B86DD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" w:type="dxa"/>
          </w:tcPr>
          <w:p w14:paraId="5B8609A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5" w:type="dxa"/>
            <w:gridSpan w:val="2"/>
          </w:tcPr>
          <w:p w14:paraId="402DC494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บริษัท เอฟเอส แคปปิตอล จำกัด</w:t>
            </w:r>
          </w:p>
        </w:tc>
        <w:tc>
          <w:tcPr>
            <w:tcW w:w="26" w:type="dxa"/>
          </w:tcPr>
          <w:p w14:paraId="36DB4B57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5E61FD3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" w:type="dxa"/>
          </w:tcPr>
          <w:p w14:paraId="385FA59D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2"/>
          </w:tcPr>
          <w:p w14:paraId="48614835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นายซุง ซิก ฮอง เป็นผู้ค้ำประกันการชำระหนี้</w:t>
            </w:r>
          </w:p>
        </w:tc>
        <w:tc>
          <w:tcPr>
            <w:tcW w:w="20" w:type="dxa"/>
          </w:tcPr>
          <w:p w14:paraId="571C00B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0" w:type="dxa"/>
          </w:tcPr>
          <w:p w14:paraId="6854D9DA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25D71">
              <w:rPr>
                <w:rFonts w:asciiTheme="majorBidi" w:eastAsia="Malgun Gothic" w:hAnsiTheme="majorBidi"/>
                <w:sz w:val="28"/>
                <w:szCs w:val="28"/>
                <w:cs/>
              </w:rPr>
              <w:t>ทยอยจ่ายชำระคืนทุกเดือนถึงเดือน พ.ย</w:t>
            </w:r>
            <w:r w:rsidRPr="00DE4D74">
              <w:rPr>
                <w:rFonts w:asciiTheme="majorBidi" w:eastAsia="Malgun Gothic" w:hAnsiTheme="majorBidi"/>
                <w:sz w:val="28"/>
                <w:szCs w:val="28"/>
                <w:cs/>
              </w:rPr>
              <w:t>.</w:t>
            </w:r>
            <w:r w:rsidRPr="00DE4D74">
              <w:rPr>
                <w:rFonts w:asciiTheme="majorBidi" w:eastAsia="Malgun Gothic" w:hAnsiTheme="majorBidi"/>
                <w:sz w:val="28"/>
                <w:szCs w:val="28"/>
              </w:rPr>
              <w:t>2569</w:t>
            </w:r>
          </w:p>
        </w:tc>
        <w:tc>
          <w:tcPr>
            <w:tcW w:w="80" w:type="dxa"/>
          </w:tcPr>
          <w:p w14:paraId="1A366AD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34ACBFF9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12.0%</w:t>
            </w:r>
          </w:p>
        </w:tc>
        <w:tc>
          <w:tcPr>
            <w:tcW w:w="57" w:type="dxa"/>
            <w:vAlign w:val="bottom"/>
          </w:tcPr>
          <w:p w14:paraId="624D8A7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53C53332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8,333</w:t>
            </w:r>
          </w:p>
        </w:tc>
        <w:tc>
          <w:tcPr>
            <w:tcW w:w="89" w:type="dxa"/>
          </w:tcPr>
          <w:p w14:paraId="4F49E1B3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0647661" w14:textId="0D776D68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10,000</w:t>
            </w:r>
          </w:p>
        </w:tc>
      </w:tr>
      <w:tr w:rsidR="00CF11A5" w:rsidRPr="00B86DDE" w14:paraId="35E9C202" w14:textId="77777777" w:rsidTr="00C3010C">
        <w:tc>
          <w:tcPr>
            <w:tcW w:w="2416" w:type="dxa"/>
          </w:tcPr>
          <w:p w14:paraId="6965A5EB" w14:textId="70896E2E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</w:tcPr>
          <w:p w14:paraId="7B9B0EC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5" w:type="dxa"/>
            <w:gridSpan w:val="2"/>
          </w:tcPr>
          <w:p w14:paraId="06938D91" w14:textId="6354DEA8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" w:type="dxa"/>
          </w:tcPr>
          <w:p w14:paraId="65AAA50D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8AD876" w14:textId="49EECE4A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" w:type="dxa"/>
          </w:tcPr>
          <w:p w14:paraId="0F9F008F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2"/>
          </w:tcPr>
          <w:p w14:paraId="61E531AF" w14:textId="696CBF01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30AFE835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550" w:type="dxa"/>
          </w:tcPr>
          <w:p w14:paraId="676C06BA" w14:textId="0BE86634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64B06BB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774E02C1" w14:textId="6DA58E63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91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06CCA99E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493BD7B" w14:textId="09F2C59F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CF11A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90,331</w:t>
            </w:r>
          </w:p>
        </w:tc>
        <w:tc>
          <w:tcPr>
            <w:tcW w:w="89" w:type="dxa"/>
          </w:tcPr>
          <w:p w14:paraId="62D90288" w14:textId="77777777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3A42F625" w14:textId="00E27E7E" w:rsidR="00CF11A5" w:rsidRPr="00B86DDE" w:rsidRDefault="00C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CF11A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105,332</w:t>
            </w:r>
          </w:p>
        </w:tc>
      </w:tr>
    </w:tbl>
    <w:p w14:paraId="31BFE721" w14:textId="77777777" w:rsidR="00CF11A5" w:rsidRPr="00B86DDE" w:rsidRDefault="00CF11A5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5BAD8E8D" w14:textId="77777777" w:rsidR="004206A7" w:rsidRDefault="004206A7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15477080" w14:textId="77777777" w:rsidR="004206A7" w:rsidRDefault="004206A7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32D4826D" w14:textId="77777777" w:rsidR="004206A7" w:rsidRPr="00B86DDE" w:rsidRDefault="004206A7" w:rsidP="00FE3CFA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74276DF3" w14:textId="77777777" w:rsidR="005A0F40" w:rsidRPr="00B86DDE" w:rsidRDefault="005A0F40" w:rsidP="005A0F40">
      <w:pPr>
        <w:rPr>
          <w:rFonts w:asciiTheme="majorBidi" w:hAnsiTheme="majorBidi" w:cstheme="majorBidi"/>
        </w:rPr>
      </w:pPr>
    </w:p>
    <w:p w14:paraId="73CC10F6" w14:textId="77777777" w:rsidR="005A0F40" w:rsidRPr="00B86DDE" w:rsidRDefault="005A0F40" w:rsidP="005A0F40">
      <w:pPr>
        <w:rPr>
          <w:rFonts w:asciiTheme="majorBidi" w:hAnsiTheme="majorBidi" w:cstheme="majorBidi"/>
        </w:rPr>
      </w:pPr>
    </w:p>
    <w:p w14:paraId="64EE7908" w14:textId="77777777" w:rsidR="005A0F40" w:rsidRPr="00B86DDE" w:rsidRDefault="005A0F40" w:rsidP="005A0F40">
      <w:pPr>
        <w:rPr>
          <w:rFonts w:asciiTheme="majorBidi" w:hAnsiTheme="majorBidi" w:cstheme="majorBidi"/>
        </w:rPr>
      </w:pPr>
    </w:p>
    <w:p w14:paraId="39331778" w14:textId="77777777" w:rsidR="005A0F40" w:rsidRPr="00B86DDE" w:rsidRDefault="005A0F40" w:rsidP="005A0F40">
      <w:pPr>
        <w:rPr>
          <w:rFonts w:asciiTheme="majorBidi" w:hAnsiTheme="majorBidi" w:cstheme="majorBidi"/>
          <w:cs/>
        </w:rPr>
        <w:sectPr w:rsidR="005A0F40" w:rsidRPr="00B86DDE" w:rsidSect="005A0F40">
          <w:pgSz w:w="16834" w:h="11909" w:orient="landscape" w:code="9"/>
          <w:pgMar w:top="1584" w:right="1440" w:bottom="1008" w:left="1080" w:header="720" w:footer="720" w:gutter="0"/>
          <w:cols w:space="720"/>
          <w:docGrid w:linePitch="245"/>
        </w:sectPr>
      </w:pPr>
    </w:p>
    <w:p w14:paraId="5E41DB09" w14:textId="04B1E2CE" w:rsidR="00897AB9" w:rsidRPr="00B86DDE" w:rsidRDefault="00897AB9" w:rsidP="006C4CD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lastRenderedPageBreak/>
        <w:t xml:space="preserve">การเปลี่ยนแปลงของบัญชีเงินกู้ยืมระยะยาวจากสถาบันการเงินสำหรับปีสิ้นสุดวันที่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31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ธันวาคม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2568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และ </w:t>
      </w:r>
      <w:r w:rsidRPr="00B86DDE">
        <w:rPr>
          <w:rFonts w:asciiTheme="majorBidi" w:eastAsia="Malgun Gothic" w:hAnsiTheme="majorBidi" w:cstheme="majorBidi"/>
          <w:sz w:val="28"/>
          <w:lang w:val="en-US"/>
        </w:rPr>
        <w:t xml:space="preserve">2567 </w:t>
      </w: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 xml:space="preserve">มีดังนี้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20"/>
        <w:gridCol w:w="1230"/>
        <w:gridCol w:w="90"/>
        <w:gridCol w:w="1170"/>
        <w:gridCol w:w="90"/>
        <w:gridCol w:w="1260"/>
      </w:tblGrid>
      <w:tr w:rsidR="003E1239" w:rsidRPr="00B86DDE" w14:paraId="541F850E" w14:textId="77777777" w:rsidTr="003E1239">
        <w:tc>
          <w:tcPr>
            <w:tcW w:w="3870" w:type="dxa"/>
            <w:vAlign w:val="bottom"/>
          </w:tcPr>
          <w:p w14:paraId="3F2CAE73" w14:textId="77777777" w:rsidR="003E1239" w:rsidRPr="00B86DDE" w:rsidRDefault="003E1239" w:rsidP="003E1239">
            <w:pPr>
              <w:tabs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02D4792" w14:textId="77777777" w:rsidR="003E1239" w:rsidRPr="00B86DDE" w:rsidRDefault="003E1239" w:rsidP="003E1239">
            <w:pPr>
              <w:ind w:left="533" w:right="94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3E1239" w:rsidRPr="00B86DDE" w14:paraId="68654255" w14:textId="77777777" w:rsidTr="003E1239">
        <w:trPr>
          <w:trHeight w:val="20"/>
        </w:trPr>
        <w:tc>
          <w:tcPr>
            <w:tcW w:w="3870" w:type="dxa"/>
          </w:tcPr>
          <w:p w14:paraId="58403BD5" w14:textId="77777777" w:rsidR="003E1239" w:rsidRPr="00B86DDE" w:rsidRDefault="003E1239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33443ABD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B8E2EC3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8A4E154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239" w:rsidRPr="00B86DDE" w14:paraId="21EDE0F5" w14:textId="77777777" w:rsidTr="003E1239">
        <w:trPr>
          <w:trHeight w:val="20"/>
        </w:trPr>
        <w:tc>
          <w:tcPr>
            <w:tcW w:w="3870" w:type="dxa"/>
          </w:tcPr>
          <w:p w14:paraId="0FAEA999" w14:textId="77777777" w:rsidR="003E1239" w:rsidRPr="00B86DDE" w:rsidRDefault="003E1239">
            <w:pPr>
              <w:pStyle w:val="Header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AD0994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" w:type="dxa"/>
          </w:tcPr>
          <w:p w14:paraId="1B55590C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445D283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5A9CB6C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D44A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F5DDA4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4D6B6" w14:textId="77777777" w:rsidR="003E1239" w:rsidRPr="00B86DDE" w:rsidRDefault="003E123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E1239" w:rsidRPr="00B86DDE" w14:paraId="23AC2066" w14:textId="77777777" w:rsidTr="00034590">
        <w:trPr>
          <w:trHeight w:val="20"/>
        </w:trPr>
        <w:tc>
          <w:tcPr>
            <w:tcW w:w="3870" w:type="dxa"/>
            <w:vAlign w:val="bottom"/>
          </w:tcPr>
          <w:p w14:paraId="3DDBCC81" w14:textId="55D0C792" w:rsidR="003E1239" w:rsidRPr="00B86DDE" w:rsidRDefault="003E1239" w:rsidP="003E1239">
            <w:pPr>
              <w:pStyle w:val="Header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413EDD" w14:textId="2FF51F3E" w:rsidR="003E1239" w:rsidRPr="00B86DDE" w:rsidRDefault="00CF380A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114,701</w:t>
            </w:r>
          </w:p>
        </w:tc>
        <w:tc>
          <w:tcPr>
            <w:tcW w:w="120" w:type="dxa"/>
          </w:tcPr>
          <w:p w14:paraId="4615817F" w14:textId="77777777" w:rsidR="003E1239" w:rsidRPr="00B86DDE" w:rsidRDefault="003E1239" w:rsidP="003E1239">
            <w:pPr>
              <w:tabs>
                <w:tab w:val="clear" w:pos="907"/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215BD7A" w14:textId="3BCF1C64" w:rsidR="003E1239" w:rsidRPr="00B86DDE" w:rsidRDefault="00810A4C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50,620</w:t>
            </w:r>
          </w:p>
        </w:tc>
        <w:tc>
          <w:tcPr>
            <w:tcW w:w="90" w:type="dxa"/>
          </w:tcPr>
          <w:p w14:paraId="5712D114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EBCB5A" w14:textId="4B3CED6C" w:rsidR="003E1239" w:rsidRPr="00B86DDE" w:rsidRDefault="00857FBC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105,332</w:t>
            </w:r>
          </w:p>
        </w:tc>
        <w:tc>
          <w:tcPr>
            <w:tcW w:w="90" w:type="dxa"/>
          </w:tcPr>
          <w:p w14:paraId="7BE5026D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9AFB6C" w14:textId="66D1DE41" w:rsidR="003E1239" w:rsidRPr="00B86DDE" w:rsidRDefault="000A26B0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50,620</w:t>
            </w:r>
          </w:p>
        </w:tc>
      </w:tr>
      <w:tr w:rsidR="003E1239" w:rsidRPr="00B86DDE" w14:paraId="786821E3" w14:textId="77777777" w:rsidTr="00034590">
        <w:trPr>
          <w:trHeight w:val="20"/>
        </w:trPr>
        <w:tc>
          <w:tcPr>
            <w:tcW w:w="3870" w:type="dxa"/>
            <w:vAlign w:val="bottom"/>
          </w:tcPr>
          <w:p w14:paraId="2977D597" w14:textId="4585026E" w:rsidR="003E1239" w:rsidRPr="00B86DDE" w:rsidRDefault="003E1239" w:rsidP="003E1239">
            <w:pPr>
              <w:pStyle w:val="Header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u w:val="single"/>
                <w:cs/>
              </w:rPr>
              <w:t>บวก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260" w:type="dxa"/>
          </w:tcPr>
          <w:p w14:paraId="7549C91C" w14:textId="7120F8F0" w:rsidR="003E1239" w:rsidRPr="00B86DDE" w:rsidRDefault="00CF380A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10,000</w:t>
            </w:r>
          </w:p>
        </w:tc>
        <w:tc>
          <w:tcPr>
            <w:tcW w:w="120" w:type="dxa"/>
          </w:tcPr>
          <w:p w14:paraId="2AB52D69" w14:textId="77777777" w:rsidR="003E1239" w:rsidRPr="00B86DDE" w:rsidRDefault="003E1239" w:rsidP="003E1239">
            <w:pPr>
              <w:tabs>
                <w:tab w:val="clear" w:pos="907"/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0" w:type="dxa"/>
          </w:tcPr>
          <w:p w14:paraId="039BE0E7" w14:textId="74F9D124" w:rsidR="003E1239" w:rsidRPr="00B86DDE" w:rsidRDefault="00810A4C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80,000</w:t>
            </w:r>
          </w:p>
        </w:tc>
        <w:tc>
          <w:tcPr>
            <w:tcW w:w="90" w:type="dxa"/>
          </w:tcPr>
          <w:p w14:paraId="0E0FA389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901794B" w14:textId="4198090B" w:rsidR="003E1239" w:rsidRPr="00B86DDE" w:rsidRDefault="00034590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10,000</w:t>
            </w:r>
          </w:p>
        </w:tc>
        <w:tc>
          <w:tcPr>
            <w:tcW w:w="90" w:type="dxa"/>
          </w:tcPr>
          <w:p w14:paraId="1896E068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6F2BA50F" w14:textId="2B38F5DA" w:rsidR="003E1239" w:rsidRPr="00B86DDE" w:rsidRDefault="00034590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70,000</w:t>
            </w:r>
          </w:p>
        </w:tc>
      </w:tr>
      <w:tr w:rsidR="003E1239" w:rsidRPr="00B86DDE" w14:paraId="378AE17C" w14:textId="77777777" w:rsidTr="00034590">
        <w:trPr>
          <w:trHeight w:val="20"/>
        </w:trPr>
        <w:tc>
          <w:tcPr>
            <w:tcW w:w="3870" w:type="dxa"/>
            <w:vAlign w:val="bottom"/>
          </w:tcPr>
          <w:p w14:paraId="1D63AB72" w14:textId="17D54091" w:rsidR="003E1239" w:rsidRPr="00B86DDE" w:rsidRDefault="003E1239" w:rsidP="003E1239">
            <w:pPr>
              <w:pStyle w:val="Header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จ่ายคืนเงินกู้ระหว่างปี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B4E558" w14:textId="2C959C49" w:rsidR="003E1239" w:rsidRPr="00B86DDE" w:rsidRDefault="005A7333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F57F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26,01</w:t>
            </w:r>
            <w:r w:rsidR="00DA5CE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0" w:type="dxa"/>
          </w:tcPr>
          <w:p w14:paraId="1DCF2BE6" w14:textId="77777777" w:rsidR="003E1239" w:rsidRPr="00B86DDE" w:rsidRDefault="003E1239" w:rsidP="003E1239">
            <w:pPr>
              <w:tabs>
                <w:tab w:val="clear" w:pos="907"/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FD3E29C" w14:textId="4FCF6D99" w:rsidR="003E1239" w:rsidRPr="00B86DDE" w:rsidRDefault="005A7333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810A4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15,</w:t>
            </w:r>
            <w:r w:rsidR="00857F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919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6EA93C28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5C14A" w14:textId="6A715013" w:rsidR="003E1239" w:rsidRPr="00B86DDE" w:rsidRDefault="005A7333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03459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25,001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59853056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9C4834" w14:textId="3324F899" w:rsidR="003E1239" w:rsidRPr="00B86DDE" w:rsidRDefault="005A7333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03459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15,288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3E1239" w:rsidRPr="00B86DDE" w14:paraId="6EABBE63" w14:textId="77777777" w:rsidTr="00034590">
        <w:trPr>
          <w:trHeight w:val="20"/>
        </w:trPr>
        <w:tc>
          <w:tcPr>
            <w:tcW w:w="3870" w:type="dxa"/>
            <w:vAlign w:val="bottom"/>
          </w:tcPr>
          <w:p w14:paraId="23AAEE6A" w14:textId="7B04EF6A" w:rsidR="003E1239" w:rsidRPr="00B86DDE" w:rsidRDefault="003E1239" w:rsidP="003E1239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cap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91B6B" w14:textId="569F23A6" w:rsidR="003E1239" w:rsidRPr="00B86DDE" w:rsidRDefault="00BF57FD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98,68</w:t>
            </w:r>
            <w:r w:rsidR="003B027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20" w:type="dxa"/>
          </w:tcPr>
          <w:p w14:paraId="79EDB993" w14:textId="77777777" w:rsidR="003E1239" w:rsidRPr="00B86DDE" w:rsidRDefault="003E1239" w:rsidP="003E1239">
            <w:pPr>
              <w:tabs>
                <w:tab w:val="clear" w:pos="907"/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53736" w14:textId="78399F03" w:rsidR="003E1239" w:rsidRPr="00B86DDE" w:rsidRDefault="00857FBC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114,701</w:t>
            </w:r>
          </w:p>
        </w:tc>
        <w:tc>
          <w:tcPr>
            <w:tcW w:w="90" w:type="dxa"/>
          </w:tcPr>
          <w:p w14:paraId="6D53E15D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A951" w14:textId="2845D6C3" w:rsidR="003E1239" w:rsidRPr="00B86DDE" w:rsidRDefault="00034590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90,331</w:t>
            </w:r>
          </w:p>
        </w:tc>
        <w:tc>
          <w:tcPr>
            <w:tcW w:w="90" w:type="dxa"/>
          </w:tcPr>
          <w:p w14:paraId="15E15E12" w14:textId="77777777" w:rsidR="003E1239" w:rsidRPr="00B86DDE" w:rsidRDefault="003E1239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A39F" w14:textId="7FB273D3" w:rsidR="003E1239" w:rsidRPr="00B86DDE" w:rsidRDefault="00034590" w:rsidP="003E1239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105,332</w:t>
            </w:r>
          </w:p>
        </w:tc>
      </w:tr>
    </w:tbl>
    <w:p w14:paraId="5412754F" w14:textId="693AD5E8" w:rsidR="002E71E6" w:rsidRPr="002E71E6" w:rsidRDefault="00395A98" w:rsidP="002E71E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2E71E6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2568 บริษัทอยู่ภายใต้ข้อกำหนดตามสัญญากู้ยืมจากสถาบันการเงิน ซึ่งรวมถึงการดำรงอัตราส่วนทางการเงิน </w:t>
      </w:r>
      <w:r w:rsidR="0011207A">
        <w:rPr>
          <w:rFonts w:asciiTheme="majorBidi" w:hAnsiTheme="majorBidi" w:cstheme="majorBidi" w:hint="cs"/>
          <w:sz w:val="28"/>
          <w:szCs w:val="28"/>
          <w:cs/>
        </w:rPr>
        <w:t>ได้แก่</w:t>
      </w:r>
      <w:r w:rsidRPr="002E71E6">
        <w:rPr>
          <w:rFonts w:asciiTheme="majorBidi" w:hAnsiTheme="majorBidi" w:cstheme="majorBidi"/>
          <w:sz w:val="28"/>
          <w:szCs w:val="28"/>
          <w:cs/>
        </w:rPr>
        <w:t xml:space="preserve"> อัตราส่วนหนี้สินต่อส่วนของผู้ถือหุ้น และอัตราส่วนความสามารถในการชำระหนี้ (</w:t>
      </w:r>
      <w:r w:rsidRPr="002E71E6">
        <w:rPr>
          <w:rFonts w:asciiTheme="majorBidi" w:hAnsiTheme="majorBidi" w:cstheme="majorBidi"/>
          <w:sz w:val="28"/>
          <w:szCs w:val="28"/>
        </w:rPr>
        <w:t>DSCR)</w:t>
      </w:r>
    </w:p>
    <w:p w14:paraId="71C6CD98" w14:textId="1EFEFB54" w:rsidR="00FF1B9E" w:rsidRPr="002E71E6" w:rsidRDefault="00395A98" w:rsidP="002E71E6">
      <w:pPr>
        <w:spacing w:before="120"/>
        <w:ind w:left="360"/>
        <w:jc w:val="thaiDistribute"/>
        <w:rPr>
          <w:rFonts w:asciiTheme="majorBidi" w:eastAsia="Malgun Gothic" w:hAnsiTheme="majorBidi" w:cstheme="majorBidi"/>
          <w:sz w:val="28"/>
          <w:szCs w:val="28"/>
        </w:rPr>
      </w:pPr>
      <w:r w:rsidRPr="00561631">
        <w:rPr>
          <w:rFonts w:asciiTheme="majorBidi" w:eastAsia="Malgun Gothic" w:hAnsiTheme="majorBidi" w:cstheme="majorBidi"/>
          <w:sz w:val="28"/>
          <w:szCs w:val="28"/>
          <w:cs/>
        </w:rPr>
        <w:t>ทั้งนี้บริษัท</w:t>
      </w:r>
      <w:r w:rsidR="003B795C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ไม่</w:t>
      </w:r>
      <w:r w:rsidR="003B795C" w:rsidRPr="00561631">
        <w:rPr>
          <w:rFonts w:asciiTheme="majorBidi" w:eastAsia="Malgun Gothic" w:hAnsiTheme="majorBidi" w:cstheme="majorBidi"/>
          <w:sz w:val="28"/>
          <w:szCs w:val="28"/>
          <w:cs/>
        </w:rPr>
        <w:t>สามารถปฏิบัติตามข้อกำหนดบางประการในสัญญาเงินกู้ยืมได้ ส่งผลให้บริษัทอาจถูกเรียกชำระหนี้คืนก่อนสัญญาเงินกู้ยืมครบกำหนด</w:t>
      </w:r>
      <w:r w:rsidR="003B795C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="004A7E7B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ซึ่งบริษัทได้</w:t>
      </w:r>
      <w:r w:rsidR="00EA6731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รับ</w:t>
      </w:r>
      <w:r w:rsidR="00465AA3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หนังสือ</w:t>
      </w:r>
      <w:r w:rsidR="007D4AE2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ยินยอม</w:t>
      </w:r>
      <w:r w:rsidR="00F4078E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ผ่อนผันเงื่อนไขตามสัญญ</w:t>
      </w:r>
      <w:r w:rsidR="00907C30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าเงินกู้จาก</w:t>
      </w:r>
      <w:r w:rsidR="00267CFD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สถาบันการเงิน</w:t>
      </w:r>
      <w:r w:rsidR="00AC7A6A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ดังกล่าว</w:t>
      </w:r>
      <w:r w:rsidR="00EF31C4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แล้ว</w:t>
      </w:r>
      <w:r w:rsidR="00FF1B9E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ใน</w:t>
      </w:r>
      <w:r w:rsidR="00EF72CF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>เด</w:t>
      </w:r>
      <w:r w:rsidR="00FF1B9E" w:rsidRPr="00561631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ือนธันวาคม </w:t>
      </w:r>
      <w:r w:rsidR="00FF1B9E" w:rsidRPr="00561631">
        <w:rPr>
          <w:rFonts w:asciiTheme="majorBidi" w:eastAsia="Malgun Gothic" w:hAnsiTheme="majorBidi" w:cstheme="majorBidi"/>
          <w:sz w:val="28"/>
          <w:szCs w:val="28"/>
        </w:rPr>
        <w:t>2568</w:t>
      </w:r>
      <w:r w:rsidR="00FF1B9E" w:rsidRPr="00936841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</w:p>
    <w:p w14:paraId="6CB5C2CF" w14:textId="1FB67ADC" w:rsidR="00457663" w:rsidRPr="00B86DDE" w:rsidRDefault="000E00AA" w:rsidP="004E4B2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เงินกู้ยืมระยะสั้น</w:t>
      </w:r>
    </w:p>
    <w:p w14:paraId="5CFF11E1" w14:textId="66224716" w:rsidR="0048218D" w:rsidRPr="00B86DDE" w:rsidRDefault="002C6D5A" w:rsidP="00457663">
      <w:pPr>
        <w:overflowPunct w:val="0"/>
        <w:autoSpaceDE w:val="0"/>
        <w:autoSpaceDN w:val="0"/>
        <w:adjustRightInd w:val="0"/>
        <w:spacing w:before="120" w:line="240" w:lineRule="auto"/>
        <w:ind w:firstLine="360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เงินกู้ยืมระยะสั้น ณ วันที่ </w:t>
      </w:r>
      <w:r w:rsidR="002953C2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="002953C2">
        <w:rPr>
          <w:rFonts w:asciiTheme="majorBidi" w:eastAsia="Malgun Gothic" w:hAnsiTheme="majorBidi" w:cstheme="majorBidi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และ </w:t>
      </w:r>
      <w:r w:rsidR="002953C2">
        <w:rPr>
          <w:rFonts w:asciiTheme="majorBidi" w:eastAsia="Malgun Gothic" w:hAnsiTheme="majorBidi" w:cstheme="majorBidi"/>
          <w:sz w:val="28"/>
          <w:szCs w:val="28"/>
        </w:rPr>
        <w:t>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90"/>
        <w:gridCol w:w="1350"/>
        <w:gridCol w:w="90"/>
        <w:gridCol w:w="1170"/>
        <w:gridCol w:w="90"/>
        <w:gridCol w:w="1170"/>
        <w:gridCol w:w="90"/>
        <w:gridCol w:w="1260"/>
      </w:tblGrid>
      <w:tr w:rsidR="005F2AF8" w:rsidRPr="00B86DDE" w14:paraId="682F6DDE" w14:textId="77777777" w:rsidTr="00D612CF">
        <w:trPr>
          <w:trHeight w:val="70"/>
        </w:trPr>
        <w:tc>
          <w:tcPr>
            <w:tcW w:w="3780" w:type="dxa"/>
            <w:vAlign w:val="bottom"/>
          </w:tcPr>
          <w:p w14:paraId="1613F61D" w14:textId="77777777" w:rsidR="005F2AF8" w:rsidRPr="00B86DDE" w:rsidRDefault="005F2AF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D56F09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5115E1A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653B6E7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9CA33E" w14:textId="77777777" w:rsidR="005F2AF8" w:rsidRPr="00B86DDE" w:rsidRDefault="005F2AF8">
            <w:pPr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F2AF8" w:rsidRPr="00B86DDE" w14:paraId="154B5486" w14:textId="77777777" w:rsidTr="00D612CF">
        <w:trPr>
          <w:trHeight w:val="70"/>
        </w:trPr>
        <w:tc>
          <w:tcPr>
            <w:tcW w:w="3780" w:type="dxa"/>
            <w:vAlign w:val="bottom"/>
          </w:tcPr>
          <w:p w14:paraId="7E96D083" w14:textId="77777777" w:rsidR="005F2AF8" w:rsidRPr="00B86DDE" w:rsidRDefault="005F2AF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CA1CE2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36C30E80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4101CD6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92F43DE" w14:textId="15DCE4C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F2AF8" w:rsidRPr="00B86DDE" w14:paraId="76132767" w14:textId="77777777" w:rsidTr="0050642E">
        <w:trPr>
          <w:trHeight w:val="70"/>
        </w:trPr>
        <w:tc>
          <w:tcPr>
            <w:tcW w:w="3780" w:type="dxa"/>
            <w:tcBorders>
              <w:bottom w:val="single" w:sz="4" w:space="0" w:color="auto"/>
            </w:tcBorders>
          </w:tcPr>
          <w:p w14:paraId="05F646FD" w14:textId="77777777" w:rsidR="005F2AF8" w:rsidRPr="00B86DDE" w:rsidRDefault="005F2A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262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left w:val="nil"/>
            </w:tcBorders>
          </w:tcPr>
          <w:p w14:paraId="540E1520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4D55D3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0E25A65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B286E5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9EDCD7E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F12D7F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96B28FF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107988" w14:textId="77777777" w:rsidR="005F2AF8" w:rsidRPr="00B86DDE" w:rsidRDefault="005F2AF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F2AF8" w:rsidRPr="00B86DDE" w14:paraId="217E8E18" w14:textId="77777777" w:rsidTr="0050642E">
        <w:tc>
          <w:tcPr>
            <w:tcW w:w="3780" w:type="dxa"/>
            <w:tcBorders>
              <w:top w:val="single" w:sz="4" w:space="0" w:color="auto"/>
            </w:tcBorders>
          </w:tcPr>
          <w:p w14:paraId="1B10223E" w14:textId="6B718816" w:rsidR="005F2AF8" w:rsidRPr="00B86DDE" w:rsidRDefault="005F2AF8" w:rsidP="005F2AF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(ดูหมายเหตุข้อ 5)</w:t>
            </w:r>
          </w:p>
        </w:tc>
        <w:tc>
          <w:tcPr>
            <w:tcW w:w="90" w:type="dxa"/>
            <w:vAlign w:val="bottom"/>
          </w:tcPr>
          <w:p w14:paraId="54FE6CE7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FA4C597" w14:textId="4FBA8235" w:rsidR="005F2AF8" w:rsidRDefault="00CF547A" w:rsidP="001B1C60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8.9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vAlign w:val="center"/>
          </w:tcPr>
          <w:p w14:paraId="2F3D0C5F" w14:textId="77777777" w:rsidR="005F2AF8" w:rsidRPr="00B86DDE" w:rsidRDefault="005F2AF8" w:rsidP="00CF547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4105C2C" w14:textId="44E09A34" w:rsidR="005F2AF8" w:rsidRDefault="00CF547A" w:rsidP="001B1C60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8.9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vAlign w:val="bottom"/>
          </w:tcPr>
          <w:p w14:paraId="12ACDEA7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E657E8" w14:textId="1988EE6C" w:rsidR="005F2AF8" w:rsidRDefault="005F2AF8" w:rsidP="005F2A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7,653</w:t>
            </w:r>
          </w:p>
        </w:tc>
        <w:tc>
          <w:tcPr>
            <w:tcW w:w="90" w:type="dxa"/>
            <w:vAlign w:val="bottom"/>
          </w:tcPr>
          <w:p w14:paraId="7BC70B56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0ADAF4" w14:textId="750648CD" w:rsidR="005F2AF8" w:rsidRDefault="005F2AF8" w:rsidP="005F2AF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52,002</w:t>
            </w:r>
          </w:p>
        </w:tc>
      </w:tr>
      <w:tr w:rsidR="005F2AF8" w:rsidRPr="00B86DDE" w14:paraId="379F791B" w14:textId="77777777" w:rsidTr="00862F46">
        <w:tc>
          <w:tcPr>
            <w:tcW w:w="3780" w:type="dxa"/>
          </w:tcPr>
          <w:p w14:paraId="0F1E0530" w14:textId="77777777" w:rsidR="005F2AF8" w:rsidRPr="00B86DDE" w:rsidRDefault="005F2AF8" w:rsidP="005F2AF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vAlign w:val="bottom"/>
          </w:tcPr>
          <w:p w14:paraId="0DB9CD72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C0B3B13" w14:textId="507243AB" w:rsidR="005F2AF8" w:rsidRDefault="00CF547A" w:rsidP="001B1C60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center"/>
          </w:tcPr>
          <w:p w14:paraId="45E60545" w14:textId="77777777" w:rsidR="005F2AF8" w:rsidRPr="00B86DDE" w:rsidRDefault="005F2AF8" w:rsidP="00CF547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464F8D7" w14:textId="20E323C9" w:rsidR="005F2AF8" w:rsidRDefault="00CF547A" w:rsidP="001B1C60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50AB229A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5B4742" w14:textId="3583122E" w:rsidR="005F2AF8" w:rsidRDefault="005F2AF8" w:rsidP="005F2A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90" w:type="dxa"/>
            <w:vAlign w:val="bottom"/>
          </w:tcPr>
          <w:p w14:paraId="58C99C98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896975" w14:textId="14E34457" w:rsidR="005F2AF8" w:rsidRDefault="005F2AF8" w:rsidP="005F2AF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5F2AF8" w:rsidRPr="00B86DDE" w14:paraId="11BDF3C4" w14:textId="77777777" w:rsidTr="00862F46">
        <w:tc>
          <w:tcPr>
            <w:tcW w:w="3780" w:type="dxa"/>
          </w:tcPr>
          <w:p w14:paraId="7BF5E536" w14:textId="77777777" w:rsidR="005F2AF8" w:rsidRPr="00B86DDE" w:rsidRDefault="005F2AF8" w:rsidP="005F2AF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vAlign w:val="bottom"/>
          </w:tcPr>
          <w:p w14:paraId="236731BE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8EC19DE" w14:textId="2F860818" w:rsidR="005F2AF8" w:rsidRDefault="00CF547A" w:rsidP="001B1C60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center"/>
          </w:tcPr>
          <w:p w14:paraId="24A93D4E" w14:textId="77777777" w:rsidR="005F2AF8" w:rsidRPr="00B86DDE" w:rsidRDefault="005F2AF8" w:rsidP="00CF547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A1A325" w14:textId="4E1F4692" w:rsidR="005F2AF8" w:rsidRDefault="00CF547A" w:rsidP="001B1C60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1C60" w:rsidRPr="001B1C6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52FC72B2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C8EF9B" w14:textId="3021FDEC" w:rsidR="005F2AF8" w:rsidRDefault="005F2AF8" w:rsidP="005F2A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90" w:type="dxa"/>
            <w:vAlign w:val="bottom"/>
          </w:tcPr>
          <w:p w14:paraId="6C9CD816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1AA878" w14:textId="45EB1FDF" w:rsidR="005F2AF8" w:rsidRDefault="005F2AF8" w:rsidP="005F2AF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5F2AF8" w:rsidRPr="00B86DDE" w14:paraId="2DEDE9FA" w14:textId="77777777" w:rsidTr="00862F46">
        <w:tc>
          <w:tcPr>
            <w:tcW w:w="3780" w:type="dxa"/>
            <w:tcBorders>
              <w:bottom w:val="nil"/>
            </w:tcBorders>
            <w:vAlign w:val="bottom"/>
          </w:tcPr>
          <w:p w14:paraId="3F3D5675" w14:textId="77777777" w:rsidR="005F2AF8" w:rsidRPr="00B86DDE" w:rsidRDefault="005F2AF8" w:rsidP="005F2AF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bottom w:val="nil"/>
            </w:tcBorders>
          </w:tcPr>
          <w:p w14:paraId="2F2A9F72" w14:textId="77777777" w:rsidR="005F2AF8" w:rsidRPr="00B86DDE" w:rsidRDefault="005F2AF8" w:rsidP="005F2AF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33A332" w14:textId="77777777" w:rsidR="005F2AF8" w:rsidRPr="00862F46" w:rsidRDefault="005F2AF8" w:rsidP="00862F46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5087349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3B5AE3" w14:textId="77777777" w:rsidR="005F2AF8" w:rsidRPr="00B86DDE" w:rsidRDefault="005F2AF8" w:rsidP="005F2A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01A861C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7E399" w14:textId="76CEB9A3" w:rsidR="005F2AF8" w:rsidRPr="00B86DDE" w:rsidRDefault="005F2AF8" w:rsidP="005F2AF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0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40,653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2032F24" w14:textId="77777777" w:rsidR="005F2AF8" w:rsidRPr="00B86DDE" w:rsidRDefault="005F2AF8" w:rsidP="005F2AF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4214B" w14:textId="74C4A93C" w:rsidR="005F2AF8" w:rsidRPr="00B86DDE" w:rsidRDefault="005F2AF8" w:rsidP="005F2AF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0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72,002</w:t>
            </w:r>
          </w:p>
        </w:tc>
      </w:tr>
    </w:tbl>
    <w:p w14:paraId="55C3A39E" w14:textId="77777777" w:rsidR="00B7090D" w:rsidRPr="00B86DDE" w:rsidRDefault="00B70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90"/>
        <w:gridCol w:w="1350"/>
        <w:gridCol w:w="90"/>
        <w:gridCol w:w="1170"/>
        <w:gridCol w:w="90"/>
        <w:gridCol w:w="1170"/>
        <w:gridCol w:w="90"/>
        <w:gridCol w:w="1260"/>
      </w:tblGrid>
      <w:tr w:rsidR="009D1A20" w:rsidRPr="00B86DDE" w14:paraId="2D1A473D" w14:textId="77777777" w:rsidTr="00D612CF">
        <w:trPr>
          <w:trHeight w:val="70"/>
        </w:trPr>
        <w:tc>
          <w:tcPr>
            <w:tcW w:w="3780" w:type="dxa"/>
            <w:vAlign w:val="bottom"/>
          </w:tcPr>
          <w:p w14:paraId="00044670" w14:textId="77777777" w:rsidR="009D1A20" w:rsidRPr="00B86DDE" w:rsidRDefault="009D1A2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F0ED628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73AA176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5106E7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82C05B" w14:textId="77777777" w:rsidR="009D1A20" w:rsidRPr="00B86DDE" w:rsidRDefault="009D1A20">
            <w:pPr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D1A20" w:rsidRPr="00B86DDE" w14:paraId="061B23AD" w14:textId="77777777" w:rsidTr="00D612CF">
        <w:trPr>
          <w:trHeight w:val="70"/>
        </w:trPr>
        <w:tc>
          <w:tcPr>
            <w:tcW w:w="3780" w:type="dxa"/>
            <w:vAlign w:val="bottom"/>
          </w:tcPr>
          <w:p w14:paraId="642BC361" w14:textId="77777777" w:rsidR="009D1A20" w:rsidRPr="00B86DDE" w:rsidRDefault="009D1A2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F3405E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77F95812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33B4A98B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4D90ED7" w14:textId="6F08E1A9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CAF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D41" w:rsidRPr="00B86DDE" w14:paraId="1FF291D2" w14:textId="77777777" w:rsidTr="0050642E">
        <w:trPr>
          <w:trHeight w:val="70"/>
        </w:trPr>
        <w:tc>
          <w:tcPr>
            <w:tcW w:w="3780" w:type="dxa"/>
            <w:tcBorders>
              <w:bottom w:val="single" w:sz="4" w:space="0" w:color="auto"/>
            </w:tcBorders>
          </w:tcPr>
          <w:p w14:paraId="5A3467F5" w14:textId="77777777" w:rsidR="009D1A20" w:rsidRPr="00B86DDE" w:rsidRDefault="009D1A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262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left w:val="nil"/>
            </w:tcBorders>
          </w:tcPr>
          <w:p w14:paraId="2785001E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6237C5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702553C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8CC260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609C614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00A1A4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345E924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0DFEBD" w14:textId="77777777" w:rsidR="009D1A20" w:rsidRPr="00B86DDE" w:rsidRDefault="009D1A2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1A20" w:rsidRPr="00B86DDE" w14:paraId="179B15E8" w14:textId="77777777" w:rsidTr="0050642E">
        <w:tc>
          <w:tcPr>
            <w:tcW w:w="3780" w:type="dxa"/>
            <w:tcBorders>
              <w:top w:val="single" w:sz="4" w:space="0" w:color="auto"/>
            </w:tcBorders>
          </w:tcPr>
          <w:p w14:paraId="37D0F41D" w14:textId="77777777" w:rsidR="009D1A20" w:rsidRPr="00B86DDE" w:rsidRDefault="009D1A2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(ดูหมายเหตุข้อ 5)</w:t>
            </w:r>
          </w:p>
        </w:tc>
        <w:tc>
          <w:tcPr>
            <w:tcW w:w="90" w:type="dxa"/>
            <w:vAlign w:val="bottom"/>
          </w:tcPr>
          <w:p w14:paraId="6631D9AB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786CDC" w14:textId="1749C6ED" w:rsidR="009D1A20" w:rsidRDefault="00C31B67" w:rsidP="002C425F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F54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4CAF" w:rsidRPr="002C42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23F4F171" w14:textId="77777777" w:rsidR="009D1A20" w:rsidRPr="00B86DDE" w:rsidRDefault="009D1A20" w:rsidP="002C425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F3467" w14:textId="43F147AD" w:rsidR="009D1A20" w:rsidRDefault="00CF547A" w:rsidP="002C425F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3BE9F74F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C16BC4" w14:textId="18B37FBE" w:rsidR="009D1A20" w:rsidRDefault="009D1A2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5,153</w:t>
            </w:r>
          </w:p>
        </w:tc>
        <w:tc>
          <w:tcPr>
            <w:tcW w:w="90" w:type="dxa"/>
            <w:vAlign w:val="bottom"/>
          </w:tcPr>
          <w:p w14:paraId="2C4FFE6B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E01BE7" w14:textId="3FAADA8B" w:rsidR="009D1A20" w:rsidRDefault="009D1A2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44,802</w:t>
            </w:r>
          </w:p>
        </w:tc>
      </w:tr>
      <w:tr w:rsidR="009D1A20" w:rsidRPr="00B86DDE" w14:paraId="49E9A646" w14:textId="77777777" w:rsidTr="00862F46">
        <w:tc>
          <w:tcPr>
            <w:tcW w:w="3780" w:type="dxa"/>
          </w:tcPr>
          <w:p w14:paraId="33A42678" w14:textId="77777777" w:rsidR="009D1A20" w:rsidRPr="00B86DDE" w:rsidRDefault="009D1A2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vAlign w:val="bottom"/>
          </w:tcPr>
          <w:p w14:paraId="3B64A47B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06E930" w14:textId="3FD6E94A" w:rsidR="009D1A20" w:rsidRDefault="00CF547A" w:rsidP="002C425F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4CAF" w:rsidRPr="002C42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672C9C7E" w14:textId="77777777" w:rsidR="009D1A20" w:rsidRPr="00B86DDE" w:rsidRDefault="009D1A20" w:rsidP="002C425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C879C" w14:textId="1A579237" w:rsidR="009D1A20" w:rsidRDefault="00CF547A" w:rsidP="002C425F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056B2C7D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966F74" w14:textId="3CE4ED8B" w:rsidR="009D1A20" w:rsidRDefault="009D1A2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90" w:type="dxa"/>
            <w:vAlign w:val="bottom"/>
          </w:tcPr>
          <w:p w14:paraId="553EB03F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FC4B82" w14:textId="1B1AA8D7" w:rsidR="009D1A20" w:rsidRDefault="009D1A2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9D1A20" w:rsidRPr="00B86DDE" w14:paraId="7074D0BD" w14:textId="77777777" w:rsidTr="00862F46">
        <w:tc>
          <w:tcPr>
            <w:tcW w:w="3780" w:type="dxa"/>
          </w:tcPr>
          <w:p w14:paraId="239CA26C" w14:textId="77777777" w:rsidR="009D1A20" w:rsidRPr="00B86DDE" w:rsidRDefault="009D1A2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vAlign w:val="bottom"/>
          </w:tcPr>
          <w:p w14:paraId="4B0FDEA7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DD8934" w14:textId="32C08384" w:rsidR="009D1A20" w:rsidRDefault="00CF547A" w:rsidP="002C425F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4CAF" w:rsidRPr="002C42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430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5FE5763E" w14:textId="77777777" w:rsidR="009D1A20" w:rsidRPr="00B86DDE" w:rsidRDefault="009D1A20" w:rsidP="002C425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60703" w14:textId="2C90FDB5" w:rsidR="009D1A20" w:rsidRDefault="00CF547A" w:rsidP="002C425F">
            <w:pPr>
              <w:tabs>
                <w:tab w:val="decimal" w:pos="810"/>
              </w:tabs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425F" w:rsidRPr="002C42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1C5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7977B370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2BB61F" w14:textId="7599B249" w:rsidR="009D1A20" w:rsidRDefault="009D1A2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90" w:type="dxa"/>
            <w:vAlign w:val="bottom"/>
          </w:tcPr>
          <w:p w14:paraId="27F6679B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F15C75" w14:textId="1C609F3B" w:rsidR="009D1A20" w:rsidRDefault="009D1A2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D95D41" w:rsidRPr="00B86DDE" w14:paraId="631AB0EC" w14:textId="77777777" w:rsidTr="00862F46">
        <w:tc>
          <w:tcPr>
            <w:tcW w:w="3780" w:type="dxa"/>
            <w:tcBorders>
              <w:bottom w:val="nil"/>
            </w:tcBorders>
            <w:vAlign w:val="bottom"/>
          </w:tcPr>
          <w:p w14:paraId="4C78D380" w14:textId="77777777" w:rsidR="009D1A20" w:rsidRPr="00B86DDE" w:rsidRDefault="009D1A2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bottom w:val="nil"/>
            </w:tcBorders>
          </w:tcPr>
          <w:p w14:paraId="5256C49E" w14:textId="77777777" w:rsidR="009D1A20" w:rsidRPr="00B86DDE" w:rsidRDefault="009D1A2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C1C98C" w14:textId="77777777" w:rsidR="009D1A20" w:rsidRPr="00B86DDE" w:rsidRDefault="009D1A2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65DEC21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3899E2" w14:textId="77777777" w:rsidR="009D1A20" w:rsidRPr="00B86DDE" w:rsidRDefault="009D1A2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2746285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4660D" w14:textId="63C4498C" w:rsidR="009D1A20" w:rsidRPr="00B86DDE" w:rsidRDefault="009D1A2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0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38,153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FBE37B" w14:textId="77777777" w:rsidR="009D1A20" w:rsidRPr="00B86DDE" w:rsidRDefault="009D1A2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2A899" w14:textId="33254B9B" w:rsidR="009D1A20" w:rsidRPr="00B86DDE" w:rsidRDefault="009D1A2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A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64,802</w:t>
            </w:r>
          </w:p>
        </w:tc>
      </w:tr>
    </w:tbl>
    <w:p w14:paraId="15179AB4" w14:textId="77777777" w:rsidR="001C4CAF" w:rsidRDefault="001C4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3F3F71F9" w14:textId="77777777" w:rsidR="001C4CAF" w:rsidRDefault="001C4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2FF1FF48" w14:textId="77777777" w:rsidR="001E019B" w:rsidRDefault="001E0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0A3E909B" w14:textId="77777777" w:rsidR="001E019B" w:rsidRPr="00B86DDE" w:rsidRDefault="001E019B" w:rsidP="001E019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hAnsiTheme="majorBidi" w:cstheme="majorBidi"/>
          <w:b/>
          <w:bCs/>
          <w:sz w:val="28"/>
        </w:rPr>
      </w:pPr>
      <w:r w:rsidRPr="002A555F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หุ้น</w:t>
      </w:r>
      <w:r w:rsidRPr="00B86DDE">
        <w:rPr>
          <w:rFonts w:asciiTheme="majorBidi" w:hAnsiTheme="majorBidi" w:cstheme="majorBidi"/>
          <w:b/>
          <w:bCs/>
          <w:sz w:val="28"/>
          <w:cs/>
        </w:rPr>
        <w:t>กู้แปลงสภาพและใบสำคัญแสดงสิทธิ</w:t>
      </w:r>
    </w:p>
    <w:p w14:paraId="1D3E3339" w14:textId="0F710A63" w:rsidR="001E019B" w:rsidRPr="00B86DDE" w:rsidRDefault="001E019B" w:rsidP="001E019B">
      <w:pPr>
        <w:spacing w:before="120" w:after="12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B3B90">
        <w:rPr>
          <w:rFonts w:asciiTheme="majorBidi" w:hAnsiTheme="majorBidi" w:cstheme="majorBidi"/>
          <w:sz w:val="28"/>
          <w:szCs w:val="28"/>
        </w:rPr>
        <w:t>2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3B90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3B90">
        <w:rPr>
          <w:rFonts w:asciiTheme="majorBidi" w:hAnsiTheme="majorBidi" w:cstheme="majorBidi"/>
          <w:sz w:val="28"/>
          <w:szCs w:val="28"/>
        </w:rPr>
        <w:t>2568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บริษัทได้ออกหุ้นกู้แปลงสภาพจำนวน </w:t>
      </w:r>
      <w:r w:rsidRPr="00B86DDE">
        <w:rPr>
          <w:rFonts w:asciiTheme="majorBidi" w:hAnsiTheme="majorBidi" w:cstheme="majorBidi"/>
          <w:sz w:val="28"/>
          <w:szCs w:val="28"/>
        </w:rPr>
        <w:t>120,000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หน่วย ซึ่งมีอัตราดอกเบี้ยร้อยละ </w:t>
      </w:r>
      <w:r w:rsidRPr="008B3B90">
        <w:rPr>
          <w:rFonts w:asciiTheme="majorBidi" w:hAnsiTheme="majorBidi" w:cstheme="majorBidi"/>
          <w:sz w:val="28"/>
          <w:szCs w:val="28"/>
        </w:rPr>
        <w:t>6.00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ต่อปี และมูลค่าที่ตราไว้หน่วยละ </w:t>
      </w:r>
      <w:r w:rsidRPr="00B86DDE">
        <w:rPr>
          <w:rFonts w:asciiTheme="majorBidi" w:hAnsiTheme="majorBidi" w:cstheme="majorBidi"/>
          <w:sz w:val="28"/>
          <w:szCs w:val="28"/>
        </w:rPr>
        <w:t>1,000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บาท รวมเป็นมูลค่า </w:t>
      </w:r>
      <w:r w:rsidRPr="00B86DDE">
        <w:rPr>
          <w:rFonts w:asciiTheme="majorBidi" w:hAnsiTheme="majorBidi" w:cstheme="majorBidi"/>
          <w:sz w:val="28"/>
          <w:szCs w:val="28"/>
        </w:rPr>
        <w:t>120,000,000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บาท หุ้นกู้แปลงสภาพดังกล่าวมีวันครบกำหนดไถ่ถอนในวันที่ </w:t>
      </w:r>
      <w:r w:rsidRPr="008B3B90">
        <w:rPr>
          <w:rFonts w:asciiTheme="majorBidi" w:hAnsiTheme="majorBidi" w:cstheme="majorBidi"/>
          <w:sz w:val="28"/>
          <w:szCs w:val="28"/>
        </w:rPr>
        <w:t>2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3B90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3B90">
        <w:rPr>
          <w:rFonts w:asciiTheme="majorBidi" w:hAnsiTheme="majorBidi" w:cstheme="majorBidi"/>
          <w:sz w:val="28"/>
          <w:szCs w:val="28"/>
        </w:rPr>
        <w:t>2570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และเมื่อครบกำหนด ผู้ถือหุ้นกู้แปลง</w:t>
      </w:r>
      <w:r w:rsidR="00A66DA7">
        <w:rPr>
          <w:rFonts w:asciiTheme="majorBidi" w:hAnsiTheme="majorBidi" w:cstheme="majorBidi" w:hint="cs"/>
          <w:sz w:val="28"/>
          <w:szCs w:val="28"/>
          <w:cs/>
        </w:rPr>
        <w:t>ส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ภาพสามารถเลือกใช้สิทธิแปลงสภาพ โดยหุ้นกู้แปลงสภาพ </w:t>
      </w:r>
      <w:r w:rsidRPr="00B86DDE">
        <w:rPr>
          <w:rFonts w:asciiTheme="majorBidi" w:hAnsiTheme="majorBidi" w:cstheme="majorBidi"/>
          <w:sz w:val="28"/>
          <w:szCs w:val="28"/>
        </w:rPr>
        <w:t>1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หน่วย สามารถแปลงเป็นหุ้นสามัญได้ </w:t>
      </w:r>
      <w:r w:rsidRPr="008B3B90">
        <w:rPr>
          <w:rFonts w:asciiTheme="majorBidi" w:hAnsiTheme="majorBidi" w:cstheme="majorBidi"/>
          <w:sz w:val="28"/>
          <w:szCs w:val="28"/>
        </w:rPr>
        <w:t>200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="007A782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61B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61A2A" w:rsidRPr="00B86DDE">
        <w:rPr>
          <w:rFonts w:asciiTheme="majorBidi" w:hAnsiTheme="majorBidi" w:cstheme="majorBidi"/>
          <w:sz w:val="28"/>
          <w:szCs w:val="28"/>
          <w:cs/>
        </w:rPr>
        <w:t>มีราคาใช้สิทธิ</w:t>
      </w:r>
      <w:r w:rsidR="00561A2A">
        <w:rPr>
          <w:rFonts w:asciiTheme="majorBidi" w:hAnsiTheme="majorBidi" w:cstheme="majorBidi" w:hint="cs"/>
          <w:sz w:val="28"/>
          <w:szCs w:val="28"/>
          <w:cs/>
        </w:rPr>
        <w:t>แปลงสภาพ</w:t>
      </w:r>
      <w:r w:rsidR="00561A2A" w:rsidRPr="00904B06">
        <w:rPr>
          <w:rFonts w:asciiTheme="majorBidi" w:hAnsiTheme="majorBidi" w:cstheme="majorBidi"/>
          <w:sz w:val="28"/>
          <w:szCs w:val="28"/>
          <w:cs/>
        </w:rPr>
        <w:t xml:space="preserve">หุ้นละ </w:t>
      </w:r>
      <w:r w:rsidR="000026A5">
        <w:rPr>
          <w:rFonts w:asciiTheme="majorBidi" w:hAnsiTheme="majorBidi" w:cstheme="majorBidi"/>
          <w:sz w:val="28"/>
          <w:szCs w:val="28"/>
        </w:rPr>
        <w:t>5</w:t>
      </w:r>
      <w:r w:rsidR="00561A2A" w:rsidRPr="00904B06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14:paraId="763FCBEC" w14:textId="4698ABED" w:rsidR="001E019B" w:rsidRPr="00B86DDE" w:rsidRDefault="001E019B" w:rsidP="001E019B">
      <w:pPr>
        <w:spacing w:before="120" w:after="12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B3B90">
        <w:rPr>
          <w:rFonts w:asciiTheme="majorBidi" w:hAnsiTheme="majorBidi" w:cstheme="majorBidi"/>
          <w:sz w:val="28"/>
          <w:szCs w:val="28"/>
        </w:rPr>
        <w:t>16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8B3B90">
        <w:rPr>
          <w:rFonts w:asciiTheme="majorBidi" w:hAnsiTheme="majorBidi" w:cstheme="majorBidi"/>
          <w:sz w:val="28"/>
          <w:szCs w:val="28"/>
        </w:rPr>
        <w:t>2568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บริษัทได้ออกใบสำคัญแสดงสิทธิที่จะซื้อหุ้นสามัญของบริษัทครั้งที่ </w:t>
      </w:r>
      <w:r w:rsidRPr="00B86DDE">
        <w:rPr>
          <w:rFonts w:asciiTheme="majorBidi" w:hAnsiTheme="majorBidi" w:cstheme="majorBidi"/>
          <w:sz w:val="28"/>
          <w:szCs w:val="28"/>
        </w:rPr>
        <w:t xml:space="preserve">1 (CAZ-W1)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โดยไม่คิดมูลค่า จำนวน </w:t>
      </w:r>
      <w:r w:rsidRPr="00B86DDE">
        <w:rPr>
          <w:rFonts w:asciiTheme="majorBidi" w:hAnsiTheme="majorBidi" w:cstheme="majorBidi"/>
          <w:sz w:val="28"/>
          <w:szCs w:val="28"/>
        </w:rPr>
        <w:t>122,400,000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หน่วย 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 </w:t>
      </w:r>
      <w:r w:rsidRPr="00B86DDE">
        <w:rPr>
          <w:rFonts w:asciiTheme="majorBidi" w:hAnsiTheme="majorBidi" w:cstheme="majorBidi"/>
          <w:sz w:val="28"/>
          <w:szCs w:val="28"/>
        </w:rPr>
        <w:t>1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หน่วยหุ้นกู้แปลงสภาพต่อ </w:t>
      </w:r>
      <w:r w:rsidRPr="00B86DDE">
        <w:rPr>
          <w:rFonts w:asciiTheme="majorBidi" w:hAnsiTheme="majorBidi" w:cstheme="majorBidi"/>
          <w:sz w:val="28"/>
          <w:szCs w:val="28"/>
        </w:rPr>
        <w:t>1,020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หน่วยใบสำคัญแสดงสิทธิที่จะซื้อหุ้นสามัญ ใบสำคัญแสดงสิทธิที่จะซื้อหุ้นสามัญ </w:t>
      </w:r>
      <w:r w:rsidRPr="00B86DDE">
        <w:rPr>
          <w:rFonts w:asciiTheme="majorBidi" w:hAnsiTheme="majorBidi" w:cstheme="majorBidi"/>
          <w:sz w:val="28"/>
          <w:szCs w:val="28"/>
        </w:rPr>
        <w:t>1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หน่วย แปลงสภาพได้ </w:t>
      </w:r>
      <w:r w:rsidRPr="00B86DDE">
        <w:rPr>
          <w:rFonts w:asciiTheme="majorBidi" w:hAnsiTheme="majorBidi" w:cstheme="majorBidi"/>
          <w:sz w:val="28"/>
          <w:szCs w:val="28"/>
        </w:rPr>
        <w:t>1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หุ้นสามัญ และมีราคาใช้สิทธิ</w:t>
      </w:r>
      <w:r w:rsidRPr="00904B06">
        <w:rPr>
          <w:rFonts w:asciiTheme="majorBidi" w:hAnsiTheme="majorBidi" w:cstheme="majorBidi"/>
          <w:sz w:val="28"/>
          <w:szCs w:val="28"/>
          <w:cs/>
        </w:rPr>
        <w:t xml:space="preserve">หุ้นละ </w:t>
      </w:r>
      <w:r w:rsidR="00602617" w:rsidRPr="00904B06">
        <w:rPr>
          <w:rFonts w:asciiTheme="majorBidi" w:hAnsiTheme="majorBidi" w:cstheme="majorBidi"/>
          <w:sz w:val="28"/>
          <w:szCs w:val="28"/>
        </w:rPr>
        <w:t>0.80</w:t>
      </w:r>
      <w:r w:rsidRPr="00904B06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โดยใช้สิทธิได้ภายหลังจาก </w:t>
      </w:r>
      <w:r w:rsidRPr="008B3B90">
        <w:rPr>
          <w:rFonts w:asciiTheme="majorBidi" w:hAnsiTheme="majorBidi" w:cstheme="majorBidi"/>
          <w:sz w:val="28"/>
          <w:szCs w:val="28"/>
        </w:rPr>
        <w:t>1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="005B4403">
        <w:rPr>
          <w:rFonts w:asciiTheme="majorBidi" w:hAnsiTheme="majorBidi" w:cstheme="majorBidi"/>
          <w:sz w:val="28"/>
          <w:szCs w:val="28"/>
        </w:rPr>
        <w:t xml:space="preserve">    </w:t>
      </w:r>
      <w:r w:rsidRPr="008B3B90">
        <w:rPr>
          <w:rFonts w:asciiTheme="majorBidi" w:hAnsiTheme="majorBidi" w:cstheme="majorBidi"/>
          <w:sz w:val="28"/>
          <w:szCs w:val="28"/>
          <w:cs/>
        </w:rPr>
        <w:t>นับจากวันที่ออก ซึ่งใช้สิทธิได้ทุก</w:t>
      </w:r>
      <w:r w:rsidR="00732BAD">
        <w:rPr>
          <w:rFonts w:asciiTheme="majorBidi" w:hAnsiTheme="majorBidi" w:cstheme="majorBidi"/>
          <w:sz w:val="28"/>
          <w:szCs w:val="28"/>
        </w:rPr>
        <w:t xml:space="preserve"> </w:t>
      </w:r>
      <w:r w:rsidRPr="008B3B90">
        <w:rPr>
          <w:rFonts w:asciiTheme="majorBidi" w:hAnsiTheme="majorBidi" w:cstheme="majorBidi" w:hint="cs"/>
          <w:sz w:val="28"/>
          <w:szCs w:val="28"/>
          <w:cs/>
        </w:rPr>
        <w:t>ๆ</w:t>
      </w:r>
      <w:r w:rsidR="00732BAD">
        <w:rPr>
          <w:rFonts w:asciiTheme="majorBidi" w:hAnsiTheme="majorBidi" w:cstheme="majorBidi"/>
          <w:sz w:val="28"/>
          <w:szCs w:val="28"/>
        </w:rPr>
        <w:t xml:space="preserve"> </w:t>
      </w:r>
      <w:r w:rsidRPr="008B3B90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นับตั้งแต่วันใช้สิทธิครั้งแรก และมีกำหนดครบระยะเวลาการใช้สิทธิ </w:t>
      </w:r>
      <w:r w:rsidRPr="008B3B90">
        <w:rPr>
          <w:rFonts w:asciiTheme="majorBidi" w:hAnsiTheme="majorBidi" w:cstheme="majorBidi"/>
          <w:sz w:val="28"/>
          <w:szCs w:val="28"/>
        </w:rPr>
        <w:t>5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5B4403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B86DDE">
        <w:rPr>
          <w:rFonts w:asciiTheme="majorBidi" w:hAnsiTheme="majorBidi" w:cstheme="majorBidi"/>
          <w:sz w:val="28"/>
          <w:szCs w:val="28"/>
          <w:cs/>
        </w:rPr>
        <w:t>นับจากวันที่ออก ตลาดหลักทรัพย์แห่งประเทศไทยได้รับใบสำคัญแสดงสิทธิดังกล่าวเป็นหลักทรัพย์จดทะเบียนตั้งแต่</w:t>
      </w:r>
      <w:r w:rsidR="0019476A">
        <w:rPr>
          <w:rFonts w:asciiTheme="majorBidi" w:hAnsiTheme="majorBidi" w:cstheme="majorBidi"/>
          <w:sz w:val="28"/>
          <w:szCs w:val="28"/>
        </w:rPr>
        <w:t xml:space="preserve">       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8B3B90">
        <w:rPr>
          <w:rFonts w:asciiTheme="majorBidi" w:hAnsiTheme="majorBidi" w:cstheme="majorBidi"/>
          <w:sz w:val="28"/>
          <w:szCs w:val="28"/>
        </w:rPr>
        <w:t>16</w:t>
      </w:r>
      <w:r w:rsidRPr="008B3B9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8B3B90">
        <w:rPr>
          <w:rFonts w:asciiTheme="majorBidi" w:hAnsiTheme="majorBidi" w:cstheme="majorBidi"/>
          <w:sz w:val="28"/>
          <w:szCs w:val="28"/>
        </w:rPr>
        <w:t>2568</w:t>
      </w:r>
    </w:p>
    <w:p w14:paraId="087F221C" w14:textId="77777777" w:rsidR="001E019B" w:rsidRPr="00B86DDE" w:rsidRDefault="001E019B" w:rsidP="001E019B">
      <w:pPr>
        <w:spacing w:before="120" w:after="12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การเปลี่ยนแปลงของหุ้นกู้แปลงสภาพและใบสำคัญแสดงสิทธิที่จะซื้อหุ้นสามัญสำหรับปีสิ้นสุดวันที่ </w:t>
      </w:r>
      <w:r w:rsidRPr="00B86DDE">
        <w:rPr>
          <w:rFonts w:asciiTheme="majorBidi" w:hAnsiTheme="majorBidi" w:cstheme="majorBidi"/>
          <w:sz w:val="28"/>
          <w:szCs w:val="28"/>
        </w:rPr>
        <w:t xml:space="preserve">31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hAnsiTheme="majorBidi" w:cstheme="majorBidi"/>
          <w:sz w:val="28"/>
          <w:szCs w:val="28"/>
        </w:rPr>
        <w:t xml:space="preserve">2568  </w:t>
      </w:r>
      <w:r w:rsidRPr="00B86DD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48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12"/>
        <w:gridCol w:w="2099"/>
        <w:gridCol w:w="257"/>
        <w:gridCol w:w="1926"/>
        <w:gridCol w:w="236"/>
        <w:gridCol w:w="1653"/>
      </w:tblGrid>
      <w:tr w:rsidR="001E019B" w:rsidRPr="00B86DDE" w14:paraId="4CA5EA47" w14:textId="77777777">
        <w:tc>
          <w:tcPr>
            <w:tcW w:w="3312" w:type="dxa"/>
          </w:tcPr>
          <w:p w14:paraId="104C4BF0" w14:textId="77777777" w:rsidR="001E019B" w:rsidRPr="00B86DDE" w:rsidRDefault="001E019B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1" w:type="dxa"/>
            <w:gridSpan w:val="5"/>
          </w:tcPr>
          <w:p w14:paraId="5A09FFC4" w14:textId="77777777" w:rsidR="001E019B" w:rsidRPr="00B86DDE" w:rsidRDefault="001E019B">
            <w:pPr>
              <w:tabs>
                <w:tab w:val="left" w:pos="8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1E019B" w:rsidRPr="00B86DDE" w14:paraId="3D07A657" w14:textId="77777777">
        <w:tc>
          <w:tcPr>
            <w:tcW w:w="3312" w:type="dxa"/>
          </w:tcPr>
          <w:p w14:paraId="14198B19" w14:textId="77777777" w:rsidR="001E019B" w:rsidRPr="00B86DDE" w:rsidRDefault="001E019B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1" w:type="dxa"/>
            <w:gridSpan w:val="5"/>
            <w:tcBorders>
              <w:bottom w:val="single" w:sz="4" w:space="0" w:color="auto"/>
            </w:tcBorders>
          </w:tcPr>
          <w:p w14:paraId="32FA07BD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1E019B" w:rsidRPr="00B86DDE" w14:paraId="582D0B84" w14:textId="77777777">
        <w:trPr>
          <w:trHeight w:val="539"/>
        </w:trPr>
        <w:tc>
          <w:tcPr>
            <w:tcW w:w="3312" w:type="dxa"/>
          </w:tcPr>
          <w:p w14:paraId="698538C9" w14:textId="77777777" w:rsidR="001E019B" w:rsidRPr="00B86DDE" w:rsidRDefault="001E019B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bottom"/>
          </w:tcPr>
          <w:p w14:paraId="36E0676A" w14:textId="77777777" w:rsidR="001E019B" w:rsidRPr="00B86DDE" w:rsidRDefault="001E019B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257" w:type="dxa"/>
            <w:vAlign w:val="bottom"/>
          </w:tcPr>
          <w:p w14:paraId="59EC12AA" w14:textId="77777777" w:rsidR="001E019B" w:rsidRPr="00B86DDE" w:rsidRDefault="001E019B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094F6B2" w14:textId="77777777" w:rsidR="001E019B" w:rsidRPr="00B86DDE" w:rsidRDefault="001E019B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 - องค์ประกอบที่เป็นทุน</w:t>
            </w:r>
          </w:p>
        </w:tc>
        <w:tc>
          <w:tcPr>
            <w:tcW w:w="236" w:type="dxa"/>
            <w:vAlign w:val="bottom"/>
          </w:tcPr>
          <w:p w14:paraId="7DC8FCED" w14:textId="77777777" w:rsidR="001E019B" w:rsidRPr="00B86DDE" w:rsidRDefault="001E019B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229C1061" w14:textId="4BBA3F10" w:rsidR="001E019B" w:rsidRPr="00B86DDE" w:rsidRDefault="001E019B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 w:rsidR="00B3479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ที่จะซื้อหุ้น</w:t>
            </w:r>
          </w:p>
        </w:tc>
      </w:tr>
      <w:tr w:rsidR="001E019B" w:rsidRPr="00B86DDE" w14:paraId="7619A263" w14:textId="77777777">
        <w:tc>
          <w:tcPr>
            <w:tcW w:w="3312" w:type="dxa"/>
            <w:vAlign w:val="bottom"/>
          </w:tcPr>
          <w:p w14:paraId="531F9C38" w14:textId="77777777" w:rsidR="001E019B" w:rsidRPr="00B86DDE" w:rsidRDefault="001E019B">
            <w:pP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14:paraId="7EB9054E" w14:textId="77777777" w:rsidR="001E019B" w:rsidRPr="00B86DDE" w:rsidRDefault="001E019B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1B0D6FEF" w14:textId="77777777" w:rsidR="001E019B" w:rsidRPr="00B86DDE" w:rsidRDefault="001E019B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6D8BDB32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64EFEC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2054F3CC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9B" w:rsidRPr="00B86DDE" w14:paraId="58A2D33D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077A288" w14:textId="77777777" w:rsidR="001E019B" w:rsidRPr="00B86DDE" w:rsidRDefault="001E019B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ออกจำหน่ายระหว่างปี</w:t>
            </w:r>
          </w:p>
        </w:tc>
        <w:tc>
          <w:tcPr>
            <w:tcW w:w="2099" w:type="dxa"/>
            <w:vAlign w:val="bottom"/>
          </w:tcPr>
          <w:p w14:paraId="18A30AE8" w14:textId="77777777" w:rsidR="001E019B" w:rsidRPr="00B86DDE" w:rsidRDefault="001E019B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117,23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7" w:type="dxa"/>
            <w:vAlign w:val="bottom"/>
          </w:tcPr>
          <w:p w14:paraId="41E63568" w14:textId="77777777" w:rsidR="001E019B" w:rsidRPr="00B86DDE" w:rsidRDefault="001E019B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379BA96E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6" w:type="dxa"/>
          </w:tcPr>
          <w:p w14:paraId="69BFA1D9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77B0E735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</w:tr>
      <w:tr w:rsidR="001E019B" w:rsidRPr="00B86DDE" w14:paraId="58DA4767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98EB614" w14:textId="77777777" w:rsidR="001E019B" w:rsidRPr="00B86DDE" w:rsidRDefault="001E019B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2099" w:type="dxa"/>
            <w:vAlign w:val="bottom"/>
          </w:tcPr>
          <w:p w14:paraId="72EC252F" w14:textId="396ECA98" w:rsidR="001E019B" w:rsidRPr="00B86DDE" w:rsidRDefault="001E019B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6,2</w:t>
            </w:r>
            <w:r w:rsidR="002A435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685B6918" w14:textId="77777777" w:rsidR="001E019B" w:rsidRPr="00B86DDE" w:rsidRDefault="001E019B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15DBA2A6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5FB877C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3D8956F8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E019B" w:rsidRPr="00B86DDE" w14:paraId="242B8645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8F2160E" w14:textId="77777777" w:rsidR="001E019B" w:rsidRPr="00B86DDE" w:rsidRDefault="001E019B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bottom"/>
          </w:tcPr>
          <w:p w14:paraId="0A44F68C" w14:textId="77777777" w:rsidR="001E019B" w:rsidRPr="00B86DDE" w:rsidRDefault="001E019B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57" w:type="dxa"/>
            <w:vAlign w:val="bottom"/>
          </w:tcPr>
          <w:p w14:paraId="12B31C13" w14:textId="77777777" w:rsidR="001E019B" w:rsidRPr="00B86DDE" w:rsidRDefault="001E019B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7C48B5C1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719771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CCB73EF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9B" w:rsidRPr="00B86DDE" w14:paraId="609438A9" w14:textId="77777777">
        <w:trPr>
          <w:trHeight w:val="278"/>
        </w:trPr>
        <w:tc>
          <w:tcPr>
            <w:tcW w:w="3312" w:type="dxa"/>
            <w:vAlign w:val="bottom"/>
          </w:tcPr>
          <w:p w14:paraId="34CAD504" w14:textId="77777777" w:rsidR="001E019B" w:rsidRPr="00B86DDE" w:rsidRDefault="001E019B">
            <w:pPr>
              <w:tabs>
                <w:tab w:val="left" w:pos="8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ACD06" w14:textId="77777777" w:rsidR="001E019B" w:rsidRPr="00B86DDE" w:rsidRDefault="001E019B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57" w:type="dxa"/>
            <w:vAlign w:val="bottom"/>
          </w:tcPr>
          <w:p w14:paraId="0A783F77" w14:textId="77777777" w:rsidR="001E019B" w:rsidRPr="00B86DDE" w:rsidRDefault="001E019B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77B5E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36" w:type="dxa"/>
          </w:tcPr>
          <w:p w14:paraId="7FB49565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43223" w14:textId="77777777" w:rsidR="001E019B" w:rsidRPr="00B86DDE" w:rsidRDefault="001E019B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2,192</w:t>
            </w:r>
          </w:p>
        </w:tc>
      </w:tr>
    </w:tbl>
    <w:p w14:paraId="314EA454" w14:textId="02D48BA5" w:rsidR="001E019B" w:rsidRPr="00B86DDE" w:rsidRDefault="001E019B" w:rsidP="001E019B">
      <w:pPr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B86DDE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บริษัทได้มีการจัดสรรใบสำคัญแสดงสิทธิให้แก่ผู้ถือหุ้นเดิมของบริษัท</w:t>
      </w:r>
      <w:r w:rsidR="00A87FB9">
        <w:rPr>
          <w:rFonts w:asciiTheme="majorBidi" w:hAnsiTheme="majorBidi" w:cstheme="majorBidi" w:hint="cs"/>
          <w:spacing w:val="-2"/>
          <w:sz w:val="28"/>
          <w:szCs w:val="28"/>
          <w:cs/>
        </w:rPr>
        <w:t>ท</w:t>
      </w:r>
      <w:r w:rsidR="008B7E50">
        <w:rPr>
          <w:rFonts w:asciiTheme="majorBidi" w:hAnsiTheme="majorBidi" w:cstheme="majorBidi" w:hint="cs"/>
          <w:spacing w:val="-2"/>
          <w:sz w:val="28"/>
          <w:szCs w:val="28"/>
          <w:cs/>
        </w:rPr>
        <w:t>ี่จองซื้อหุ้นกู้แปลงสภาพ</w:t>
      </w:r>
      <w:r w:rsidRPr="00B86DDE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โดยผ่านการอนุมัติจากการประชุมผู้ถือหุ้น บริษัทไม่ได้บันทึกต้นทุนสำหรับมูลค่ายุติธรรมหรือมูลค่าที่แท้จริงของใบสำคัญแสดงสิทธิดังกล่าวในงบการเงินนี้</w:t>
      </w:r>
    </w:p>
    <w:tbl>
      <w:tblPr>
        <w:tblStyle w:val="TableGrid"/>
        <w:tblW w:w="97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1350"/>
        <w:gridCol w:w="270"/>
        <w:gridCol w:w="1080"/>
        <w:gridCol w:w="265"/>
        <w:gridCol w:w="990"/>
        <w:gridCol w:w="270"/>
        <w:gridCol w:w="990"/>
        <w:gridCol w:w="270"/>
        <w:gridCol w:w="1440"/>
        <w:gridCol w:w="240"/>
        <w:gridCol w:w="1380"/>
      </w:tblGrid>
      <w:tr w:rsidR="001E019B" w:rsidRPr="00B86DDE" w14:paraId="19AC56CA" w14:textId="77777777">
        <w:trPr>
          <w:trHeight w:val="495"/>
        </w:trPr>
        <w:tc>
          <w:tcPr>
            <w:tcW w:w="900" w:type="dxa"/>
            <w:vAlign w:val="center"/>
          </w:tcPr>
          <w:p w14:paraId="31030ACD" w14:textId="77777777" w:rsidR="001E019B" w:rsidRPr="00B86DDE" w:rsidRDefault="001E019B">
            <w:pPr>
              <w:tabs>
                <w:tab w:val="clear" w:pos="680"/>
                <w:tab w:val="clear" w:pos="907"/>
                <w:tab w:val="left" w:pos="686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CC21D9B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DF6B9EC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D475AD1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573D3B9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78E4B34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8E7F26B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กำหนดวันใช้สิทธิ</w:t>
            </w:r>
          </w:p>
        </w:tc>
        <w:tc>
          <w:tcPr>
            <w:tcW w:w="270" w:type="dxa"/>
            <w:vAlign w:val="bottom"/>
          </w:tcPr>
          <w:p w14:paraId="454BB542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57C46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ราคาในการใช้สิทธิซื้อหุ้นสามัญ</w:t>
            </w:r>
          </w:p>
        </w:tc>
        <w:tc>
          <w:tcPr>
            <w:tcW w:w="240" w:type="dxa"/>
            <w:vAlign w:val="bottom"/>
          </w:tcPr>
          <w:p w14:paraId="2A2D2DFF" w14:textId="77777777" w:rsidR="001E019B" w:rsidRPr="00B86DDE" w:rsidRDefault="001E019B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E49C338" w14:textId="3ED2FBC8" w:rsidR="00C77FB7" w:rsidRDefault="00103F2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ณ วันที่</w:t>
            </w:r>
          </w:p>
          <w:p w14:paraId="224A5BB1" w14:textId="5856A020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1E019B" w:rsidRPr="00B86DDE" w14:paraId="03080D3D" w14:textId="77777777">
        <w:trPr>
          <w:trHeight w:val="304"/>
        </w:trPr>
        <w:tc>
          <w:tcPr>
            <w:tcW w:w="900" w:type="dxa"/>
            <w:tcBorders>
              <w:bottom w:val="single" w:sz="4" w:space="0" w:color="auto"/>
            </w:tcBorders>
          </w:tcPr>
          <w:p w14:paraId="038A53C9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ออกโดย</w:t>
            </w:r>
          </w:p>
        </w:tc>
        <w:tc>
          <w:tcPr>
            <w:tcW w:w="270" w:type="dxa"/>
          </w:tcPr>
          <w:p w14:paraId="6CBCF5AC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29B568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จัดสรรให้แก่</w:t>
            </w:r>
          </w:p>
        </w:tc>
        <w:tc>
          <w:tcPr>
            <w:tcW w:w="270" w:type="dxa"/>
          </w:tcPr>
          <w:p w14:paraId="63211C3D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5389D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วันที่อนุมัติ</w:t>
            </w:r>
          </w:p>
        </w:tc>
        <w:tc>
          <w:tcPr>
            <w:tcW w:w="265" w:type="dxa"/>
          </w:tcPr>
          <w:p w14:paraId="62999A74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C72F8E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ครั้งแรก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782524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35A5A8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ครั้งสุดท้าย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14:paraId="0220CDC4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2805E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  <w:tc>
          <w:tcPr>
            <w:tcW w:w="240" w:type="dxa"/>
            <w:tcBorders>
              <w:bottom w:val="single" w:sz="4" w:space="0" w:color="FFFFFF" w:themeColor="background1"/>
            </w:tcBorders>
          </w:tcPr>
          <w:p w14:paraId="0C8362EA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7765E30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(หน่วย)</w:t>
            </w:r>
          </w:p>
        </w:tc>
      </w:tr>
      <w:tr w:rsidR="001E019B" w:rsidRPr="00B86DDE" w14:paraId="6954626F" w14:textId="77777777">
        <w:trPr>
          <w:trHeight w:val="603"/>
        </w:trPr>
        <w:tc>
          <w:tcPr>
            <w:tcW w:w="900" w:type="dxa"/>
            <w:tcBorders>
              <w:top w:val="single" w:sz="4" w:space="0" w:color="auto"/>
            </w:tcBorders>
          </w:tcPr>
          <w:p w14:paraId="66F0A0AB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</w:tcPr>
          <w:p w14:paraId="3850B337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F80F76" w14:textId="77777777" w:rsidR="001E019B" w:rsidRPr="00B86DDE" w:rsidRDefault="001E019B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ผู้ถือหุ้นเดิม</w:t>
            </w:r>
          </w:p>
          <w:p w14:paraId="6975EA78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(CAZ-W1)</w:t>
            </w:r>
          </w:p>
        </w:tc>
        <w:tc>
          <w:tcPr>
            <w:tcW w:w="270" w:type="dxa"/>
          </w:tcPr>
          <w:p w14:paraId="6BB0FE2B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13AC24" w14:textId="77777777" w:rsidR="001E019B" w:rsidRPr="004105E9" w:rsidRDefault="001E019B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16 </w:t>
            </w:r>
            <w:r w:rsidRPr="004105E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265" w:type="dxa"/>
          </w:tcPr>
          <w:p w14:paraId="0DBF7F94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8E0179" w14:textId="77777777" w:rsidR="001E019B" w:rsidRPr="004105E9" w:rsidRDefault="001E019B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15 </w:t>
            </w:r>
            <w:r w:rsidRPr="004105E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มกราคม </w:t>
            </w: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10DB42A4" w14:textId="77777777" w:rsidR="001E019B" w:rsidRPr="004105E9" w:rsidRDefault="001E019B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83A07" w14:textId="77777777" w:rsidR="001E019B" w:rsidRPr="004105E9" w:rsidRDefault="001E019B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15 </w:t>
            </w:r>
            <w:r w:rsidRPr="004105E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มกราคม </w:t>
            </w: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2573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14:paraId="58F70BE2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8FAF9A" w14:textId="3567FF6E" w:rsidR="001E019B" w:rsidRPr="00B86DDE" w:rsidRDefault="008012F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04B0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</w:t>
            </w:r>
            <w:r w:rsidR="001E019B" w:rsidRPr="00904B0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904B0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80</w:t>
            </w:r>
          </w:p>
        </w:tc>
        <w:tc>
          <w:tcPr>
            <w:tcW w:w="240" w:type="dxa"/>
            <w:tcBorders>
              <w:top w:val="single" w:sz="4" w:space="0" w:color="FFFFFF" w:themeColor="background1"/>
            </w:tcBorders>
          </w:tcPr>
          <w:p w14:paraId="5B5059E5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49593D0" w14:textId="77777777" w:rsidR="001E019B" w:rsidRPr="00B86DDE" w:rsidRDefault="001E01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122,400,000</w:t>
            </w:r>
          </w:p>
        </w:tc>
      </w:tr>
    </w:tbl>
    <w:p w14:paraId="02EF2572" w14:textId="77777777" w:rsidR="001E019B" w:rsidRDefault="001E0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553C0EBB" w14:textId="77777777" w:rsidR="001E019B" w:rsidRDefault="001E0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3DD42787" w14:textId="77777777" w:rsidR="001E019B" w:rsidRDefault="001E0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</w:p>
    <w:p w14:paraId="458786EF" w14:textId="77777777" w:rsidR="00DD56ED" w:rsidRDefault="002568C0" w:rsidP="0001603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222D0271" w14:textId="799F481C" w:rsidR="000C432E" w:rsidRPr="000C432E" w:rsidRDefault="001E019B" w:rsidP="000C432E">
      <w:p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cs/>
        </w:rPr>
      </w:pPr>
      <w:r w:rsidRPr="00EB6702">
        <w:rPr>
          <w:rFonts w:asciiTheme="majorBidi" w:eastAsia="Malgun Gothic" w:hAnsiTheme="majorBidi" w:cstheme="majorBidi"/>
          <w:sz w:val="28"/>
        </w:rPr>
        <w:t>20</w:t>
      </w:r>
      <w:r w:rsidR="000C432E" w:rsidRPr="00EB6702">
        <w:rPr>
          <w:rFonts w:asciiTheme="majorBidi" w:eastAsia="Malgun Gothic" w:hAnsiTheme="majorBidi" w:cstheme="majorBidi"/>
          <w:sz w:val="28"/>
        </w:rPr>
        <w:t>.1</w:t>
      </w:r>
      <w:r w:rsidR="000C432E" w:rsidRPr="00DD56ED">
        <w:rPr>
          <w:rFonts w:asciiTheme="majorBidi" w:eastAsia="Malgun Gothic" w:hAnsiTheme="majorBidi" w:cstheme="majorBidi"/>
          <w:b/>
          <w:bCs/>
          <w:sz w:val="28"/>
        </w:rPr>
        <w:t xml:space="preserve"> </w:t>
      </w:r>
      <w:r w:rsidR="00DD56ED" w:rsidRPr="00EB3C9F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  <w:r w:rsidR="00DD56ED" w:rsidRPr="00EB3C9F">
        <w:rPr>
          <w:rFonts w:asciiTheme="majorBidi" w:hAnsiTheme="majorBidi" w:cstheme="majorBidi"/>
          <w:color w:val="000000"/>
          <w:sz w:val="28"/>
        </w:rPr>
        <w:t xml:space="preserve"> </w:t>
      </w:r>
      <w:r w:rsidR="00DD56ED" w:rsidRPr="00EB3C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DD56ED" w:rsidRPr="00EB3C9F">
        <w:rPr>
          <w:rFonts w:asciiTheme="majorBidi" w:hAnsiTheme="majorBidi" w:cstheme="majorBidi"/>
          <w:color w:val="000000"/>
          <w:sz w:val="28"/>
        </w:rPr>
        <w:t xml:space="preserve">31 </w:t>
      </w:r>
      <w:r w:rsidR="00DD56ED" w:rsidRPr="00EB3C9F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DD56ED" w:rsidRPr="00EB3C9F">
        <w:rPr>
          <w:rFonts w:asciiTheme="majorBidi" w:hAnsiTheme="majorBidi" w:cstheme="majorBidi"/>
          <w:color w:val="000000"/>
          <w:sz w:val="28"/>
        </w:rPr>
        <w:t xml:space="preserve"> 2568 </w:t>
      </w:r>
      <w:r w:rsidR="00DD56ED" w:rsidRPr="00EB3C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="00DD56ED" w:rsidRPr="00EB3C9F">
        <w:rPr>
          <w:rFonts w:asciiTheme="majorBidi" w:hAnsiTheme="majorBidi" w:cstheme="majorBidi"/>
          <w:color w:val="000000"/>
          <w:sz w:val="28"/>
        </w:rPr>
        <w:t>2567</w:t>
      </w:r>
      <w:r w:rsidR="00DD56ED" w:rsidRPr="00EB3C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170"/>
        <w:gridCol w:w="90"/>
        <w:gridCol w:w="1170"/>
        <w:gridCol w:w="90"/>
        <w:gridCol w:w="1170"/>
      </w:tblGrid>
      <w:tr w:rsidR="009E4ACF" w:rsidRPr="00B86DDE" w14:paraId="476705D9" w14:textId="77777777" w:rsidTr="00FA0E52">
        <w:trPr>
          <w:cantSplit/>
          <w:trHeight w:val="16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37C8D" w14:textId="77777777" w:rsidR="009E4ACF" w:rsidRPr="00B86DDE" w:rsidRDefault="009E4AC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E051D" w14:textId="77777777" w:rsidR="009E4ACF" w:rsidRPr="00B86DDE" w:rsidRDefault="009E4A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9E4ACF" w:rsidRPr="00B86DDE" w14:paraId="1EA334CB" w14:textId="77777777" w:rsidTr="00FA0E52">
        <w:trPr>
          <w:cantSplit/>
          <w:trHeight w:val="16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82747" w14:textId="77777777" w:rsidR="009E4ACF" w:rsidRPr="00B86DDE" w:rsidRDefault="009E4AC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7B9A5" w14:textId="77777777" w:rsidR="009E4ACF" w:rsidRPr="00B86DDE" w:rsidRDefault="009E4AC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C9A32A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57340" w14:textId="77777777" w:rsidR="009E4ACF" w:rsidRPr="00B86DDE" w:rsidRDefault="009E4AC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ACF" w:rsidRPr="00B86DDE" w14:paraId="77A8FB24" w14:textId="77777777" w:rsidTr="00FA0E52">
        <w:trPr>
          <w:cantSplit/>
          <w:trHeight w:val="8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D21B7" w14:textId="77777777" w:rsidR="009E4ACF" w:rsidRPr="00B86DDE" w:rsidRDefault="009E4AC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35EBE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68334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4361C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CB04F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47BE7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11FF0C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236B1" w14:textId="77777777" w:rsidR="009E4ACF" w:rsidRPr="00B86DDE" w:rsidRDefault="009E4A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ACF" w:rsidRPr="00B86DDE" w14:paraId="0C4676D4" w14:textId="77777777" w:rsidTr="00CC3DEE">
        <w:trPr>
          <w:cantSplit/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1B0A7" w14:textId="77777777" w:rsidR="00CB535A" w:rsidRPr="00B86DDE" w:rsidRDefault="009E4AC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3001FAA" w14:textId="1005FF08" w:rsidR="009E4ACF" w:rsidRPr="00B86DDE" w:rsidRDefault="009E4ACF" w:rsidP="003B0762">
            <w:pPr>
              <w:ind w:firstLine="4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สำหรับผลประโยชน์พนักงานต้นปี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9C81E" w14:textId="77777777" w:rsidR="006321FD" w:rsidRDefault="006321F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6CB89EF" w14:textId="3D839E12" w:rsidR="009E4ACF" w:rsidRPr="001B3928" w:rsidRDefault="00B6347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7731C" w14:textId="77777777" w:rsidR="009E4ACF" w:rsidRPr="001B3928" w:rsidRDefault="009E4AC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1F4A1" w14:textId="77777777" w:rsidR="006321FD" w:rsidRDefault="006321F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687D87B" w14:textId="37E7F7A2" w:rsidR="009E4ACF" w:rsidRPr="001B3928" w:rsidRDefault="00286161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1A48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88C252" w14:textId="77777777" w:rsidR="009E4ACF" w:rsidRPr="001B3928" w:rsidRDefault="009E4A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36DBE" w14:textId="77777777" w:rsidR="006321FD" w:rsidRDefault="006321F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D93A33F" w14:textId="33CCF98B" w:rsidR="009E4ACF" w:rsidRPr="001B3928" w:rsidRDefault="00ED7AD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8,398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A9176" w14:textId="77777777" w:rsidR="009E4ACF" w:rsidRPr="001B3928" w:rsidRDefault="009E4AC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B81C4" w14:textId="77777777" w:rsidR="006321FD" w:rsidRDefault="006321F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8DB3328" w14:textId="5F51518F" w:rsidR="009E4ACF" w:rsidRPr="001B3928" w:rsidRDefault="00005DE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7,493</w:t>
            </w:r>
          </w:p>
        </w:tc>
      </w:tr>
      <w:tr w:rsidR="009E4ACF" w:rsidRPr="00B86DDE" w14:paraId="142D4EDE" w14:textId="77777777" w:rsidTr="00CC3DEE">
        <w:trPr>
          <w:cantSplit/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948B5" w14:textId="77777777" w:rsidR="009E4ACF" w:rsidRPr="00B86DDE" w:rsidRDefault="009E4AC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7093E" w14:textId="04B72A42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A5FEC" w14:textId="77777777" w:rsidR="009E4ACF" w:rsidRPr="001B3928" w:rsidRDefault="009E4AC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EB6C1" w14:textId="52D9B30F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25D1AB" w14:textId="77777777" w:rsidR="009E4ACF" w:rsidRPr="001B3928" w:rsidRDefault="009E4AC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E978DE" w14:textId="0E6EFC82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EBE21" w14:textId="77777777" w:rsidR="009E4ACF" w:rsidRPr="001B3928" w:rsidRDefault="009E4AC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60DDE3" w14:textId="3067853B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E4ACF" w:rsidRPr="00B86DDE" w14:paraId="6E0D7693" w14:textId="77777777" w:rsidTr="00CC3DEE">
        <w:trPr>
          <w:cantSplit/>
          <w:trHeight w:val="2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768CD" w14:textId="77777777" w:rsidR="009E4ACF" w:rsidRPr="00B86DDE" w:rsidRDefault="009E4ACF">
            <w:pPr>
              <w:ind w:left="4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96438836"/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4542" w14:textId="5CE8035F" w:rsidR="009E4ACF" w:rsidRPr="001B3928" w:rsidRDefault="00090D5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C513" w14:textId="77777777" w:rsidR="009E4ACF" w:rsidRPr="001B3928" w:rsidRDefault="009E4AC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4A69" w14:textId="2D5BE257" w:rsidR="009E4ACF" w:rsidRPr="001B3928" w:rsidRDefault="00AA7C49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7630" w14:textId="77777777" w:rsidR="009E4ACF" w:rsidRPr="001B3928" w:rsidRDefault="009E4AC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D353" w14:textId="1C86936D" w:rsidR="009E4ACF" w:rsidRPr="001B3928" w:rsidRDefault="005F027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E05B" w14:textId="77777777" w:rsidR="009E4ACF" w:rsidRPr="001B3928" w:rsidRDefault="009E4ACF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EEA7" w14:textId="5671CABE" w:rsidR="009E4ACF" w:rsidRPr="001B3928" w:rsidRDefault="00005DE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817</w:t>
            </w:r>
          </w:p>
        </w:tc>
      </w:tr>
      <w:tr w:rsidR="009E4ACF" w:rsidRPr="00B86DDE" w14:paraId="58F4615D" w14:textId="77777777" w:rsidTr="00CC3DEE">
        <w:trPr>
          <w:cantSplit/>
          <w:trHeight w:val="2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AD38D" w14:textId="77777777" w:rsidR="009E4ACF" w:rsidRPr="00B86DDE" w:rsidRDefault="009E4ACF">
            <w:pPr>
              <w:ind w:left="495" w:hanging="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7C4D" w14:textId="74CA0E04" w:rsidR="009E4ACF" w:rsidRPr="001B3928" w:rsidRDefault="00090D5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52AA" w14:textId="77777777" w:rsidR="009E4ACF" w:rsidRPr="001B3928" w:rsidRDefault="009E4AC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228C" w14:textId="6C382CD2" w:rsidR="009E4ACF" w:rsidRPr="001B3928" w:rsidRDefault="00AA7C49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0437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FFB7" w14:textId="77777777" w:rsidR="009E4ACF" w:rsidRPr="001B3928" w:rsidRDefault="009E4AC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0BCA" w14:textId="4AE102A2" w:rsidR="009E4ACF" w:rsidRPr="001B3928" w:rsidRDefault="005F027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050C" w14:textId="77777777" w:rsidR="009E4ACF" w:rsidRPr="001B3928" w:rsidRDefault="009E4ACF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6DD5" w14:textId="3700C3FA" w:rsidR="009E4ACF" w:rsidRPr="001B3928" w:rsidRDefault="00005DE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</w:p>
        </w:tc>
      </w:tr>
      <w:bookmarkEnd w:id="3"/>
      <w:tr w:rsidR="009E4ACF" w:rsidRPr="00B86DDE" w14:paraId="35775AA9" w14:textId="77777777" w:rsidTr="00CC3DEE">
        <w:trPr>
          <w:cantSplit/>
          <w:trHeight w:val="2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481696" w14:textId="0C74EE8A" w:rsidR="009E4ACF" w:rsidRPr="00B86DDE" w:rsidRDefault="009E4AC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  <w:p w14:paraId="12973E41" w14:textId="77777777" w:rsidR="009E4ACF" w:rsidRPr="00B86DDE" w:rsidRDefault="009E4ACF">
            <w:pPr>
              <w:ind w:left="447" w:right="115" w:hanging="444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กำไร)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</w:t>
            </w:r>
          </w:p>
          <w:p w14:paraId="4F3BFB36" w14:textId="77777777" w:rsidR="009E4ACF" w:rsidRPr="00B86DDE" w:rsidRDefault="009E4ACF">
            <w:pPr>
              <w:ind w:left="447" w:right="1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: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17EA" w14:textId="3A9244B9" w:rsidR="009E4ACF" w:rsidRPr="001B3928" w:rsidRDefault="009E4ACF" w:rsidP="003F17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F48EB" w14:textId="77777777" w:rsidR="009E4ACF" w:rsidRPr="001B3928" w:rsidRDefault="009E4AC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4234" w14:textId="29340E12" w:rsidR="009E4ACF" w:rsidRPr="001B3928" w:rsidRDefault="009E4ACF" w:rsidP="00B813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18EC4" w14:textId="77777777" w:rsidR="009E4ACF" w:rsidRPr="001B3928" w:rsidRDefault="009E4ACF" w:rsidP="00B813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F928" w14:textId="2642D7F3" w:rsidR="009E4ACF" w:rsidRPr="001B3928" w:rsidRDefault="009E4ACF" w:rsidP="00B813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92210" w14:textId="77777777" w:rsidR="009E4ACF" w:rsidRPr="001B3928" w:rsidRDefault="009E4ACF" w:rsidP="00B813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91EF" w14:textId="7E215D86" w:rsidR="009E4ACF" w:rsidRPr="001B3928" w:rsidRDefault="009E4ACF" w:rsidP="006316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ACF" w:rsidRPr="00B86DDE" w14:paraId="1D9705B4" w14:textId="77777777" w:rsidTr="00CC3DEE">
        <w:trPr>
          <w:cantSplit/>
          <w:trHeight w:val="2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33DEEFA" w14:textId="77777777" w:rsidR="005675AD" w:rsidRPr="00B86DDE" w:rsidRDefault="009E4ACF">
            <w:pPr>
              <w:ind w:left="805" w:hanging="3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ผลกระทบจากการเปลี่ยนแปลงสมมติฐาน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EDDE142" w14:textId="4EAC9039" w:rsidR="009E4ACF" w:rsidRPr="00B86DDE" w:rsidRDefault="00AA4991">
            <w:pPr>
              <w:ind w:left="805" w:hanging="3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E4ACF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6EFA" w14:textId="2D5B629E" w:rsidR="009E4ACF" w:rsidRPr="001B3928" w:rsidRDefault="00FA3D1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094A08" w14:textId="77777777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ED40" w14:textId="2C5191C7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BF69A6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BE07" w14:textId="412EF8EA" w:rsidR="009E4ACF" w:rsidRPr="001B3928" w:rsidRDefault="00326707" w:rsidP="001C4C2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AD946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3E41" w14:textId="7CBD8B67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4ACF" w:rsidRPr="00B86DDE" w14:paraId="2234639D" w14:textId="77777777" w:rsidTr="00CC3DEE">
        <w:trPr>
          <w:cantSplit/>
          <w:trHeight w:val="2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F5ECCA" w14:textId="77777777" w:rsidR="005675AD" w:rsidRPr="00B86DDE" w:rsidRDefault="009E4ACF">
            <w:pPr>
              <w:ind w:left="805" w:hanging="3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ผลกระทบจากการเปลี่ยนแปลงสมมติฐาน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45C285CF" w14:textId="2B5E82E4" w:rsidR="009E4ACF" w:rsidRPr="00B86DDE" w:rsidRDefault="00AA4991" w:rsidP="00AA4991">
            <w:pPr>
              <w:ind w:left="805" w:right="88" w:hanging="3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E4ACF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319C" w14:textId="05FE83F6" w:rsidR="009E4ACF" w:rsidRPr="001B3928" w:rsidRDefault="002A0B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01E97" w14:textId="77777777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566E" w14:textId="505248F2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A900F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379D" w14:textId="769F6044" w:rsidR="009E4ACF" w:rsidRPr="001B3928" w:rsidRDefault="00326707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03434C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9C78" w14:textId="42276795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4ACF" w:rsidRPr="00B86DDE" w14:paraId="28E88AAA" w14:textId="77777777" w:rsidTr="00CC3DEE">
        <w:trPr>
          <w:cantSplit/>
          <w:trHeight w:val="2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EDE4478" w14:textId="77777777" w:rsidR="009E4ACF" w:rsidRPr="00B86DDE" w:rsidRDefault="009E4ACF">
            <w:pPr>
              <w:ind w:left="4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7F8B" w14:textId="444931FC" w:rsidR="009E4ACF" w:rsidRPr="001B3928" w:rsidRDefault="002A0B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ACA11" w14:textId="77777777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CE76" w14:textId="7FC55AF4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7B4801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1E9E" w14:textId="0D34FAB1" w:rsidR="009E4ACF" w:rsidRPr="001B3928" w:rsidRDefault="00F33283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E0F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51351E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8FB2" w14:textId="22F8E9A0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4ACF" w:rsidRPr="00B86DDE" w14:paraId="4BD8A9D7" w14:textId="77777777" w:rsidTr="00CC3DEE">
        <w:trPr>
          <w:cantSplit/>
          <w:trHeight w:val="2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1C5DEB" w14:textId="77777777" w:rsidR="009E4ACF" w:rsidRPr="00B86DDE" w:rsidRDefault="009E4ACF">
            <w:pPr>
              <w:tabs>
                <w:tab w:val="clear" w:pos="227"/>
                <w:tab w:val="left" w:pos="216"/>
              </w:tabs>
              <w:ind w:left="396" w:hanging="39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จ่ายผลประโยชน์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BE91E" w14:textId="57E9C257" w:rsidR="009E4ACF" w:rsidRPr="001B3928" w:rsidRDefault="0036539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3B21B3" w14:textId="77777777" w:rsidR="009E4ACF" w:rsidRPr="001B3928" w:rsidRDefault="009E4AC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CF42" w14:textId="40268098" w:rsidR="009E4ACF" w:rsidRPr="001B3928" w:rsidRDefault="008E253C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437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3DAC9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399F" w14:textId="513F4A2F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8521F" w14:textId="77777777" w:rsidR="009E4ACF" w:rsidRPr="001B3928" w:rsidRDefault="009E4ACF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1C13" w14:textId="040DDD8C" w:rsidR="009E4ACF" w:rsidRPr="001B3928" w:rsidRDefault="001B3928" w:rsidP="00B8133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4ACF" w:rsidRPr="00B86DDE" w14:paraId="27C65E37" w14:textId="77777777" w:rsidTr="000E7781">
        <w:trPr>
          <w:cantSplit/>
          <w:trHeight w:val="2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8C00" w14:textId="77777777" w:rsidR="009E4ACF" w:rsidRPr="00B86DDE" w:rsidRDefault="009E4AC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  <w:p w14:paraId="471FAF3F" w14:textId="77777777" w:rsidR="009E4ACF" w:rsidRPr="00B86DDE" w:rsidRDefault="009E4ACF">
            <w:pPr>
              <w:ind w:left="46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92D629" w14:textId="0527D6A1" w:rsidR="009E4ACF" w:rsidRPr="001B3928" w:rsidRDefault="0070455C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A74F" w14:textId="77777777" w:rsidR="009E4ACF" w:rsidRPr="001B3928" w:rsidRDefault="009E4ACF" w:rsidP="000E7781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52EF5" w14:textId="6C22CE49" w:rsidR="009E4ACF" w:rsidRPr="001B3928" w:rsidRDefault="00D76C9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9,0</w:t>
            </w:r>
            <w:r w:rsidR="003908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1B39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3BC0" w14:textId="77777777" w:rsidR="009E4ACF" w:rsidRPr="001B3928" w:rsidRDefault="009E4ACF" w:rsidP="000E778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C3148" w14:textId="60F715E9" w:rsidR="009E4ACF" w:rsidRPr="001B3928" w:rsidRDefault="00AC3CC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7,595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6CCC" w14:textId="77777777" w:rsidR="009E4ACF" w:rsidRPr="001B3928" w:rsidRDefault="009E4ACF" w:rsidP="000E7781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9BF8E" w14:textId="05B02A01" w:rsidR="009E4ACF" w:rsidRPr="001B3928" w:rsidRDefault="00B251D1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39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8,398</w:t>
            </w:r>
          </w:p>
        </w:tc>
      </w:tr>
    </w:tbl>
    <w:p w14:paraId="5828DF74" w14:textId="5EA9D6B6" w:rsidR="002C7F7B" w:rsidRPr="00B86DDE" w:rsidRDefault="002C7F7B" w:rsidP="00BE5EA8">
      <w:pPr>
        <w:spacing w:before="120"/>
        <w:ind w:left="360" w:right="-90"/>
        <w:rPr>
          <w:rFonts w:asciiTheme="majorBidi" w:hAnsiTheme="majorBidi" w:cstheme="majorBidi"/>
          <w:sz w:val="28"/>
          <w:szCs w:val="28"/>
          <w:lang w:val="en-GB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C5DA5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คาดว่าจะไม่มีการจ่ายชำระผลประโยชน์ระยะยาวของพนักงานภายใน </w:t>
      </w:r>
      <w:r w:rsidRPr="00B86DDE">
        <w:rPr>
          <w:rFonts w:asciiTheme="majorBidi" w:hAnsiTheme="majorBidi" w:cstheme="majorBidi"/>
          <w:sz w:val="28"/>
          <w:szCs w:val="28"/>
        </w:rPr>
        <w:t>1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ปีข้างหน้า </w:t>
      </w:r>
    </w:p>
    <w:p w14:paraId="33115143" w14:textId="642CCB53" w:rsidR="002C7F7B" w:rsidRPr="00AB2A84" w:rsidRDefault="002C7F7B" w:rsidP="00BE5EA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9064CC" w:rsidRPr="00B86DDE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</w:t>
      </w:r>
      <w:r w:rsidR="009064CC" w:rsidRPr="00B86DDE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2866DB">
        <w:rPr>
          <w:rFonts w:asciiTheme="majorBidi" w:hAnsiTheme="majorBidi" w:cstheme="majorBidi"/>
          <w:sz w:val="28"/>
          <w:szCs w:val="28"/>
          <w:cs/>
        </w:rPr>
        <w:t>ประมาณ</w:t>
      </w:r>
      <w:r w:rsidRPr="002866D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B2E0E">
        <w:rPr>
          <w:rFonts w:asciiTheme="majorBidi" w:hAnsiTheme="majorBidi" w:cstheme="majorBidi"/>
          <w:sz w:val="28"/>
          <w:szCs w:val="28"/>
        </w:rPr>
        <w:t>3-8</w:t>
      </w:r>
      <w:r w:rsidRPr="002866D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866DB">
        <w:rPr>
          <w:rFonts w:asciiTheme="majorBidi" w:hAnsiTheme="majorBidi" w:cstheme="majorBidi"/>
          <w:sz w:val="28"/>
          <w:szCs w:val="28"/>
          <w:cs/>
        </w:rPr>
        <w:t>ปี</w:t>
      </w:r>
      <w:r w:rsidR="009064CC" w:rsidRPr="002866D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AB2A84" w:rsidRPr="002866DB">
        <w:rPr>
          <w:rFonts w:asciiTheme="majorBidi" w:hAnsiTheme="majorBidi" w:cstheme="majorBidi"/>
          <w:sz w:val="28"/>
          <w:szCs w:val="28"/>
        </w:rPr>
        <w:t>3</w:t>
      </w:r>
      <w:r w:rsidR="00AA47F3" w:rsidRPr="002866DB">
        <w:rPr>
          <w:rFonts w:asciiTheme="majorBidi" w:hAnsiTheme="majorBidi" w:cstheme="majorBidi"/>
          <w:sz w:val="28"/>
          <w:szCs w:val="28"/>
        </w:rPr>
        <w:t xml:space="preserve"> </w:t>
      </w:r>
      <w:r w:rsidR="00AA47F3" w:rsidRPr="002866DB">
        <w:rPr>
          <w:rFonts w:asciiTheme="majorBidi" w:hAnsiTheme="majorBidi" w:cstheme="majorBidi"/>
          <w:sz w:val="28"/>
          <w:szCs w:val="28"/>
          <w:cs/>
        </w:rPr>
        <w:t>ปี</w:t>
      </w:r>
      <w:r w:rsidR="00F2053F" w:rsidRPr="002866DB">
        <w:rPr>
          <w:rFonts w:asciiTheme="majorBidi" w:hAnsiTheme="majorBidi" w:cstheme="majorBidi"/>
          <w:sz w:val="28"/>
          <w:szCs w:val="28"/>
        </w:rPr>
        <w:t xml:space="preserve"> </w:t>
      </w:r>
      <w:r w:rsidR="00F2053F" w:rsidRPr="002866DB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2866DB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866DB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A47F3" w:rsidRPr="002866DB">
        <w:rPr>
          <w:rFonts w:asciiTheme="majorBidi" w:hAnsiTheme="majorBidi" w:cstheme="majorBidi"/>
          <w:sz w:val="28"/>
          <w:szCs w:val="28"/>
        </w:rPr>
        <w:t>7</w:t>
      </w:r>
      <w:r w:rsidRPr="002866DB">
        <w:rPr>
          <w:rFonts w:asciiTheme="majorBidi" w:hAnsiTheme="majorBidi" w:cstheme="majorBidi"/>
          <w:sz w:val="28"/>
          <w:szCs w:val="28"/>
          <w:lang w:val="en-GB"/>
        </w:rPr>
        <w:t xml:space="preserve">: </w:t>
      </w:r>
      <w:r w:rsidR="00034156">
        <w:rPr>
          <w:rFonts w:asciiTheme="majorBidi" w:hAnsiTheme="majorBidi" w:cstheme="majorBidi"/>
          <w:sz w:val="28"/>
          <w:szCs w:val="28"/>
          <w:lang w:val="en-GB"/>
        </w:rPr>
        <w:t>4-7</w:t>
      </w:r>
      <w:r w:rsidRPr="002866D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866DB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AA47F3" w:rsidRPr="002866D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B2A84" w:rsidRPr="002866DB">
        <w:rPr>
          <w:rFonts w:asciiTheme="majorBidi" w:hAnsiTheme="majorBidi" w:cstheme="majorBidi"/>
          <w:sz w:val="28"/>
          <w:szCs w:val="28"/>
        </w:rPr>
        <w:t>4</w:t>
      </w:r>
      <w:r w:rsidR="00AA47F3" w:rsidRPr="002866DB">
        <w:rPr>
          <w:rFonts w:asciiTheme="majorBidi" w:hAnsiTheme="majorBidi" w:cstheme="majorBidi"/>
          <w:sz w:val="28"/>
          <w:szCs w:val="28"/>
        </w:rPr>
        <w:t xml:space="preserve"> </w:t>
      </w:r>
      <w:r w:rsidR="00AA47F3" w:rsidRPr="002866DB">
        <w:rPr>
          <w:rFonts w:asciiTheme="majorBidi" w:hAnsiTheme="majorBidi" w:cstheme="majorBidi"/>
          <w:sz w:val="28"/>
          <w:szCs w:val="28"/>
          <w:cs/>
        </w:rPr>
        <w:t>ปี</w:t>
      </w:r>
      <w:r w:rsidR="00AA47F3" w:rsidRPr="002866DB">
        <w:rPr>
          <w:rFonts w:asciiTheme="majorBidi" w:hAnsiTheme="majorBidi" w:cstheme="majorBidi"/>
          <w:sz w:val="28"/>
          <w:szCs w:val="28"/>
        </w:rPr>
        <w:t>)</w:t>
      </w:r>
    </w:p>
    <w:p w14:paraId="3A67554D" w14:textId="77777777" w:rsidR="002C7F7B" w:rsidRPr="00B86DDE" w:rsidRDefault="002C7F7B" w:rsidP="00BE5EA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08" w:type="dxa"/>
        <w:tblInd w:w="360" w:type="dxa"/>
        <w:tblLook w:val="01E0" w:firstRow="1" w:lastRow="1" w:firstColumn="1" w:lastColumn="1" w:noHBand="0" w:noVBand="0"/>
      </w:tblPr>
      <w:tblGrid>
        <w:gridCol w:w="4059"/>
        <w:gridCol w:w="1296"/>
        <w:gridCol w:w="1260"/>
        <w:gridCol w:w="1260"/>
        <w:gridCol w:w="1233"/>
      </w:tblGrid>
      <w:tr w:rsidR="00C6163B" w:rsidRPr="00B86DDE" w14:paraId="59A55C8C" w14:textId="77777777">
        <w:tc>
          <w:tcPr>
            <w:tcW w:w="4059" w:type="dxa"/>
          </w:tcPr>
          <w:p w14:paraId="29403C46" w14:textId="77777777" w:rsidR="002C7F7B" w:rsidRPr="00B86DDE" w:rsidRDefault="002C7F7B">
            <w:pPr>
              <w:tabs>
                <w:tab w:val="clear" w:pos="907"/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2"/>
          </w:tcPr>
          <w:p w14:paraId="2054FFFB" w14:textId="77777777" w:rsidR="002C7F7B" w:rsidRPr="00B86DDE" w:rsidRDefault="002C7F7B" w:rsidP="00AA47F3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93" w:type="dxa"/>
            <w:gridSpan w:val="2"/>
          </w:tcPr>
          <w:p w14:paraId="77ECFCA6" w14:textId="77777777" w:rsidR="002C7F7B" w:rsidRPr="00B86DDE" w:rsidRDefault="002C7F7B">
            <w:pPr>
              <w:tabs>
                <w:tab w:val="left" w:pos="1440"/>
                <w:tab w:val="left" w:pos="2160"/>
                <w:tab w:val="right" w:pos="8540"/>
              </w:tabs>
              <w:spacing w:line="34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B86D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6163B" w:rsidRPr="00B86DDE" w14:paraId="630FA1A3" w14:textId="77777777">
        <w:tc>
          <w:tcPr>
            <w:tcW w:w="4059" w:type="dxa"/>
          </w:tcPr>
          <w:p w14:paraId="37DC4498" w14:textId="77777777" w:rsidR="002C7F7B" w:rsidRPr="00B86DDE" w:rsidRDefault="002C7F7B">
            <w:pPr>
              <w:tabs>
                <w:tab w:val="clear" w:pos="907"/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2"/>
          </w:tcPr>
          <w:p w14:paraId="18405DFA" w14:textId="77777777" w:rsidR="002C7F7B" w:rsidRPr="00B86DDE" w:rsidRDefault="002C7F7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786202BA" w14:textId="77777777" w:rsidR="002C7F7B" w:rsidRPr="00B86DDE" w:rsidRDefault="002C7F7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E07" w:rsidRPr="00B86DDE" w14:paraId="1AF126B1" w14:textId="77777777">
        <w:tc>
          <w:tcPr>
            <w:tcW w:w="4059" w:type="dxa"/>
          </w:tcPr>
          <w:p w14:paraId="69B8E505" w14:textId="77777777" w:rsidR="002C7F7B" w:rsidRPr="00B86DDE" w:rsidRDefault="002C7F7B">
            <w:pPr>
              <w:tabs>
                <w:tab w:val="clear" w:pos="907"/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7536E5DA" w14:textId="77777777" w:rsidR="002C7F7B" w:rsidRPr="00B86DDE" w:rsidRDefault="002C7F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61CD1C2" w14:textId="77777777" w:rsidR="002C7F7B" w:rsidRPr="00B86DDE" w:rsidRDefault="002C7F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AA7D92B" w14:textId="77777777" w:rsidR="002C7F7B" w:rsidRPr="00B86DDE" w:rsidRDefault="002C7F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3" w:type="dxa"/>
            <w:vAlign w:val="bottom"/>
          </w:tcPr>
          <w:p w14:paraId="04430A5C" w14:textId="77777777" w:rsidR="002C7F7B" w:rsidRPr="00B86DDE" w:rsidRDefault="002C7F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C0C0E" w:rsidRPr="00B86DDE" w14:paraId="0C65FCC6" w14:textId="77777777" w:rsidTr="002866DB">
        <w:tc>
          <w:tcPr>
            <w:tcW w:w="4059" w:type="dxa"/>
          </w:tcPr>
          <w:p w14:paraId="306621C7" w14:textId="77777777" w:rsidR="002C7F7B" w:rsidRPr="00B86DDE" w:rsidRDefault="002C7F7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6" w:type="dxa"/>
          </w:tcPr>
          <w:p w14:paraId="592AA216" w14:textId="76C0E59E" w:rsidR="002C7F7B" w:rsidRPr="002866DB" w:rsidRDefault="00670D7E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1.3</w:t>
            </w:r>
            <w:r w:rsidR="002866DB"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53991B2E" w14:textId="51D9EAD3" w:rsidR="002C7F7B" w:rsidRPr="002866DB" w:rsidRDefault="00137806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2.76</w:t>
            </w:r>
          </w:p>
        </w:tc>
        <w:tc>
          <w:tcPr>
            <w:tcW w:w="1260" w:type="dxa"/>
          </w:tcPr>
          <w:p w14:paraId="33B490D9" w14:textId="4159A988" w:rsidR="002C7F7B" w:rsidRPr="002866DB" w:rsidRDefault="00137806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</w:t>
            </w:r>
            <w:r w:rsidR="002866DB"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</w:t>
            </w:r>
          </w:p>
        </w:tc>
        <w:tc>
          <w:tcPr>
            <w:tcW w:w="1233" w:type="dxa"/>
          </w:tcPr>
          <w:p w14:paraId="3125A635" w14:textId="070D0E42" w:rsidR="002C7F7B" w:rsidRPr="002866DB" w:rsidRDefault="00137806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2.51</w:t>
            </w:r>
          </w:p>
        </w:tc>
      </w:tr>
      <w:tr w:rsidR="001C0C0E" w:rsidRPr="00B86DDE" w14:paraId="43034134" w14:textId="77777777" w:rsidTr="002866DB">
        <w:tc>
          <w:tcPr>
            <w:tcW w:w="4059" w:type="dxa"/>
          </w:tcPr>
          <w:p w14:paraId="3F9EF047" w14:textId="77777777" w:rsidR="002C7F7B" w:rsidRPr="00B86DDE" w:rsidRDefault="002C7F7B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</w:tcPr>
          <w:p w14:paraId="4F749E0C" w14:textId="18E5F5B3" w:rsidR="002C7F7B" w:rsidRPr="002866DB" w:rsidRDefault="002866DB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2.02</w:t>
            </w:r>
          </w:p>
        </w:tc>
        <w:tc>
          <w:tcPr>
            <w:tcW w:w="1260" w:type="dxa"/>
          </w:tcPr>
          <w:p w14:paraId="47E00C6C" w14:textId="085077BC" w:rsidR="002C7F7B" w:rsidRPr="002866DB" w:rsidRDefault="00137806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3.26</w:t>
            </w:r>
          </w:p>
        </w:tc>
        <w:tc>
          <w:tcPr>
            <w:tcW w:w="1260" w:type="dxa"/>
          </w:tcPr>
          <w:p w14:paraId="794971CF" w14:textId="617A577F" w:rsidR="002C7F7B" w:rsidRPr="002866DB" w:rsidRDefault="002866DB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2.12</w:t>
            </w:r>
          </w:p>
        </w:tc>
        <w:tc>
          <w:tcPr>
            <w:tcW w:w="1233" w:type="dxa"/>
          </w:tcPr>
          <w:p w14:paraId="11A00598" w14:textId="0C17AEC3" w:rsidR="002C7F7B" w:rsidRPr="002866DB" w:rsidRDefault="00137806" w:rsidP="00BF24A0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1.88</w:t>
            </w:r>
          </w:p>
        </w:tc>
      </w:tr>
      <w:tr w:rsidR="001C0C0E" w:rsidRPr="00B86DDE" w14:paraId="44134735" w14:textId="77777777" w:rsidTr="002866DB">
        <w:tc>
          <w:tcPr>
            <w:tcW w:w="4059" w:type="dxa"/>
          </w:tcPr>
          <w:p w14:paraId="6EE94F70" w14:textId="77777777" w:rsidR="002C7F7B" w:rsidRPr="00B86DDE" w:rsidRDefault="002C7F7B">
            <w:pPr>
              <w:tabs>
                <w:tab w:val="clear" w:pos="227"/>
                <w:tab w:val="left" w:pos="252"/>
                <w:tab w:val="left" w:pos="2160"/>
              </w:tabs>
              <w:spacing w:line="340" w:lineRule="exact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</w:tcPr>
          <w:p w14:paraId="07997CF1" w14:textId="41F9EDEF" w:rsidR="002C7F7B" w:rsidRPr="002866DB" w:rsidRDefault="00137806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0 - 40</w:t>
            </w:r>
          </w:p>
        </w:tc>
        <w:tc>
          <w:tcPr>
            <w:tcW w:w="1260" w:type="dxa"/>
          </w:tcPr>
          <w:p w14:paraId="265AE9C4" w14:textId="00C11B27" w:rsidR="002C7F7B" w:rsidRPr="002866DB" w:rsidRDefault="00137806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0 - 35</w:t>
            </w:r>
          </w:p>
        </w:tc>
        <w:tc>
          <w:tcPr>
            <w:tcW w:w="1260" w:type="dxa"/>
          </w:tcPr>
          <w:p w14:paraId="08C6D13C" w14:textId="62A7CC62" w:rsidR="002C7F7B" w:rsidRPr="002866DB" w:rsidRDefault="00137806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0 - 40</w:t>
            </w:r>
          </w:p>
        </w:tc>
        <w:tc>
          <w:tcPr>
            <w:tcW w:w="1233" w:type="dxa"/>
          </w:tcPr>
          <w:p w14:paraId="4E5593C8" w14:textId="3FC0F38E" w:rsidR="002C7F7B" w:rsidRPr="002866DB" w:rsidRDefault="00137806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866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0 - 32</w:t>
            </w:r>
          </w:p>
        </w:tc>
      </w:tr>
    </w:tbl>
    <w:p w14:paraId="09ED7E73" w14:textId="77777777" w:rsidR="00B7090D" w:rsidRPr="00B86DDE" w:rsidRDefault="00B7090D" w:rsidP="002C7F7B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A8D0DD" w14:textId="77777777" w:rsidR="00B7090D" w:rsidRPr="00B86DDE" w:rsidRDefault="00B70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29F9725" w14:textId="7718C775" w:rsidR="002C7F7B" w:rsidRPr="00B86DDE" w:rsidRDefault="002C7F7B" w:rsidP="002C7F7B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A47F3" w:rsidRPr="00B86DDE">
        <w:rPr>
          <w:rFonts w:asciiTheme="majorBidi" w:hAnsiTheme="majorBidi" w:cstheme="majorBidi"/>
          <w:sz w:val="28"/>
          <w:szCs w:val="28"/>
        </w:rPr>
        <w:t>8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A47F3" w:rsidRPr="00B86DDE">
        <w:rPr>
          <w:rFonts w:asciiTheme="majorBidi" w:hAnsiTheme="majorBidi" w:cstheme="majorBidi"/>
          <w:sz w:val="28"/>
          <w:szCs w:val="28"/>
        </w:rPr>
        <w:t>7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083" w:type="dxa"/>
        <w:tblInd w:w="360" w:type="dxa"/>
        <w:tblLook w:val="01E0" w:firstRow="1" w:lastRow="1" w:firstColumn="1" w:lastColumn="1" w:noHBand="0" w:noVBand="0"/>
      </w:tblPr>
      <w:tblGrid>
        <w:gridCol w:w="2610"/>
        <w:gridCol w:w="875"/>
        <w:gridCol w:w="808"/>
        <w:gridCol w:w="755"/>
        <w:gridCol w:w="807"/>
        <w:gridCol w:w="807"/>
        <w:gridCol w:w="807"/>
        <w:gridCol w:w="807"/>
        <w:gridCol w:w="807"/>
      </w:tblGrid>
      <w:tr w:rsidR="000D0B93" w:rsidRPr="00B86DDE" w14:paraId="094A597F" w14:textId="77777777" w:rsidTr="007908B7">
        <w:trPr>
          <w:tblHeader/>
        </w:trPr>
        <w:tc>
          <w:tcPr>
            <w:tcW w:w="2610" w:type="dxa"/>
          </w:tcPr>
          <w:p w14:paraId="433F224D" w14:textId="77777777" w:rsidR="00DC12BE" w:rsidRPr="00B86DDE" w:rsidRDefault="00DC12BE">
            <w:pPr>
              <w:pStyle w:val="BodyText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4" w:name="_Hlk1820445"/>
          </w:p>
        </w:tc>
        <w:tc>
          <w:tcPr>
            <w:tcW w:w="3245" w:type="dxa"/>
            <w:gridSpan w:val="4"/>
          </w:tcPr>
          <w:p w14:paraId="6813CF6B" w14:textId="77777777" w:rsidR="00DC12BE" w:rsidRPr="00B86DDE" w:rsidRDefault="00DC12B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228" w:type="dxa"/>
            <w:gridSpan w:val="4"/>
            <w:vAlign w:val="bottom"/>
          </w:tcPr>
          <w:p w14:paraId="5B0927D7" w14:textId="77777777" w:rsidR="00DC12BE" w:rsidRPr="00B86DDE" w:rsidRDefault="00DC12B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6163B" w:rsidRPr="00B86DDE" w14:paraId="3915F5DB" w14:textId="77777777" w:rsidTr="007908B7">
        <w:trPr>
          <w:tblHeader/>
        </w:trPr>
        <w:tc>
          <w:tcPr>
            <w:tcW w:w="2610" w:type="dxa"/>
          </w:tcPr>
          <w:p w14:paraId="04581051" w14:textId="77777777" w:rsidR="00DC12BE" w:rsidRPr="00B86DDE" w:rsidRDefault="00DC12BE">
            <w:pPr>
              <w:pStyle w:val="BodyText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</w:tcPr>
          <w:p w14:paraId="4176A939" w14:textId="77777777" w:rsidR="00DC12BE" w:rsidRPr="00B86DDE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28" w:type="dxa"/>
            <w:gridSpan w:val="4"/>
          </w:tcPr>
          <w:p w14:paraId="0046D996" w14:textId="77777777" w:rsidR="00DC12BE" w:rsidRPr="00B86DDE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63B" w:rsidRPr="00B86DDE" w14:paraId="5E5AB499" w14:textId="77777777" w:rsidTr="007908B7">
        <w:trPr>
          <w:tblHeader/>
        </w:trPr>
        <w:tc>
          <w:tcPr>
            <w:tcW w:w="2610" w:type="dxa"/>
          </w:tcPr>
          <w:p w14:paraId="1A85AC67" w14:textId="77777777" w:rsidR="00DC12BE" w:rsidRPr="00B86DDE" w:rsidRDefault="00DC12BE">
            <w:pPr>
              <w:pStyle w:val="BodyText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</w:tcPr>
          <w:p w14:paraId="1533A51E" w14:textId="5F4DA708" w:rsidR="00DC12BE" w:rsidRPr="00B86DDE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</w:t>
            </w:r>
            <w:r w:rsidR="00805B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3228" w:type="dxa"/>
            <w:gridSpan w:val="4"/>
          </w:tcPr>
          <w:p w14:paraId="79521E20" w14:textId="5D997363" w:rsidR="00DC12BE" w:rsidRPr="00B86DDE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</w:t>
            </w:r>
            <w:r w:rsidR="00805B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</w:tr>
      <w:tr w:rsidR="009D528C" w:rsidRPr="00B86DDE" w14:paraId="304E6BAA" w14:textId="77777777" w:rsidTr="0060302B">
        <w:tc>
          <w:tcPr>
            <w:tcW w:w="2610" w:type="dxa"/>
          </w:tcPr>
          <w:p w14:paraId="58CF3EE7" w14:textId="77777777" w:rsidR="00DC12BE" w:rsidRPr="00B86DDE" w:rsidRDefault="00DC12BE">
            <w:pPr>
              <w:pStyle w:val="BodyText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1ACFE49" w14:textId="6C4A9DE6" w:rsidR="00DC12BE" w:rsidRPr="0060302B" w:rsidRDefault="00DC1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472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562" w:type="dxa"/>
            <w:gridSpan w:val="2"/>
            <w:vAlign w:val="bottom"/>
          </w:tcPr>
          <w:p w14:paraId="04A3EC3F" w14:textId="1203BFEE" w:rsidR="00DC12BE" w:rsidRPr="0060302B" w:rsidRDefault="00DC1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5472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614" w:type="dxa"/>
            <w:gridSpan w:val="2"/>
            <w:vAlign w:val="bottom"/>
          </w:tcPr>
          <w:p w14:paraId="1FAAE96E" w14:textId="4AFF4A1A" w:rsidR="00DC12BE" w:rsidRPr="0060302B" w:rsidRDefault="00DC1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472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614" w:type="dxa"/>
            <w:gridSpan w:val="2"/>
            <w:vAlign w:val="bottom"/>
          </w:tcPr>
          <w:p w14:paraId="7AC9F1CE" w14:textId="05875298" w:rsidR="00DC12BE" w:rsidRPr="0060302B" w:rsidRDefault="00DC1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1E3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</w:tr>
      <w:tr w:rsidR="00C6163B" w:rsidRPr="00B86DDE" w14:paraId="73A2CC39" w14:textId="77777777">
        <w:tc>
          <w:tcPr>
            <w:tcW w:w="2610" w:type="dxa"/>
          </w:tcPr>
          <w:p w14:paraId="4B852E1A" w14:textId="77777777" w:rsidR="00DC12BE" w:rsidRPr="00B86DDE" w:rsidRDefault="00DC12BE">
            <w:pPr>
              <w:pStyle w:val="BodyText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4F467103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8" w:type="dxa"/>
            <w:vAlign w:val="bottom"/>
          </w:tcPr>
          <w:p w14:paraId="5C6A6A90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dxa"/>
            <w:vAlign w:val="bottom"/>
          </w:tcPr>
          <w:p w14:paraId="7986F46B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7" w:type="dxa"/>
            <w:vAlign w:val="bottom"/>
          </w:tcPr>
          <w:p w14:paraId="495BB278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7" w:type="dxa"/>
            <w:vAlign w:val="bottom"/>
          </w:tcPr>
          <w:p w14:paraId="5DDA7A56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7" w:type="dxa"/>
            <w:vAlign w:val="bottom"/>
          </w:tcPr>
          <w:p w14:paraId="21941FCB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7" w:type="dxa"/>
            <w:vAlign w:val="bottom"/>
          </w:tcPr>
          <w:p w14:paraId="4A946D76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7" w:type="dxa"/>
            <w:vAlign w:val="bottom"/>
          </w:tcPr>
          <w:p w14:paraId="3B3822FB" w14:textId="77777777" w:rsidR="00DC12BE" w:rsidRPr="0060302B" w:rsidRDefault="00DC12B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163B" w:rsidRPr="00B86DDE" w14:paraId="5EB83FEF" w14:textId="77777777" w:rsidTr="0060302B">
        <w:tc>
          <w:tcPr>
            <w:tcW w:w="2610" w:type="dxa"/>
          </w:tcPr>
          <w:p w14:paraId="4781AD21" w14:textId="77777777" w:rsidR="00DC12BE" w:rsidRPr="00B86DDE" w:rsidRDefault="00DC12BE" w:rsidP="00315CD5">
            <w:pPr>
              <w:ind w:left="497" w:right="-5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75" w:type="dxa"/>
          </w:tcPr>
          <w:p w14:paraId="54DB9FBB" w14:textId="76929134" w:rsidR="00DC12BE" w:rsidRPr="0060302B" w:rsidRDefault="006307BC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154CF" w:rsidRPr="0060302B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808" w:type="dxa"/>
          </w:tcPr>
          <w:p w14:paraId="088BB37C" w14:textId="219D2C85" w:rsidR="00DC12BE" w:rsidRPr="0060302B" w:rsidRDefault="00D369D0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2,51</w:t>
            </w:r>
            <w:r w:rsidR="008C11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55" w:type="dxa"/>
          </w:tcPr>
          <w:p w14:paraId="72715AC2" w14:textId="75ADA411" w:rsidR="00DC12BE" w:rsidRPr="0060302B" w:rsidRDefault="007E66F9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9,842</w:t>
            </w:r>
          </w:p>
        </w:tc>
        <w:tc>
          <w:tcPr>
            <w:tcW w:w="807" w:type="dxa"/>
          </w:tcPr>
          <w:p w14:paraId="01B3C5F5" w14:textId="10D367DA" w:rsidR="00DC12BE" w:rsidRPr="0060302B" w:rsidRDefault="0001706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2,60</w:t>
            </w:r>
            <w:r w:rsidR="008E73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07" w:type="dxa"/>
          </w:tcPr>
          <w:p w14:paraId="68BDF6AF" w14:textId="3EB43F64" w:rsidR="00DC12BE" w:rsidRPr="0060302B" w:rsidRDefault="004E052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807" w:type="dxa"/>
          </w:tcPr>
          <w:p w14:paraId="5AAD77A2" w14:textId="12E7B1F2" w:rsidR="00DC12BE" w:rsidRPr="0060302B" w:rsidRDefault="00113C67" w:rsidP="00C92113">
            <w:pPr>
              <w:tabs>
                <w:tab w:val="left" w:pos="493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2,105</w:t>
            </w:r>
          </w:p>
        </w:tc>
        <w:tc>
          <w:tcPr>
            <w:tcW w:w="807" w:type="dxa"/>
          </w:tcPr>
          <w:p w14:paraId="4BD36D73" w14:textId="50412180" w:rsidR="00DC12BE" w:rsidRPr="0060302B" w:rsidRDefault="0006795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7,67</w:t>
            </w:r>
            <w:r w:rsidR="004F55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07" w:type="dxa"/>
          </w:tcPr>
          <w:p w14:paraId="091AA853" w14:textId="58273A23" w:rsidR="00DC12BE" w:rsidRPr="0060302B" w:rsidRDefault="0006795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2,180</w:t>
            </w:r>
          </w:p>
        </w:tc>
      </w:tr>
      <w:tr w:rsidR="00C6163B" w:rsidRPr="00B86DDE" w14:paraId="0F77631C" w14:textId="77777777" w:rsidTr="0060302B">
        <w:tc>
          <w:tcPr>
            <w:tcW w:w="2610" w:type="dxa"/>
          </w:tcPr>
          <w:p w14:paraId="5D798E1D" w14:textId="77777777" w:rsidR="00DC12BE" w:rsidRPr="00B86DDE" w:rsidRDefault="00DC12BE" w:rsidP="00315CD5">
            <w:pPr>
              <w:ind w:left="497" w:right="-2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75" w:type="dxa"/>
          </w:tcPr>
          <w:p w14:paraId="1B4DC3A8" w14:textId="7A19CC9F" w:rsidR="00DC12BE" w:rsidRPr="0060302B" w:rsidRDefault="00D369D0" w:rsidP="00C92113">
            <w:pPr>
              <w:tabs>
                <w:tab w:val="left" w:pos="61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9,670</w:t>
            </w:r>
          </w:p>
        </w:tc>
        <w:tc>
          <w:tcPr>
            <w:tcW w:w="808" w:type="dxa"/>
          </w:tcPr>
          <w:p w14:paraId="1157C4B3" w14:textId="736960C2" w:rsidR="00DC12BE" w:rsidRPr="0060302B" w:rsidRDefault="007D35BF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2,62</w:t>
            </w:r>
            <w:r w:rsidR="009E550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55" w:type="dxa"/>
          </w:tcPr>
          <w:p w14:paraId="6F21B122" w14:textId="780F98E2" w:rsidR="00DC12BE" w:rsidRPr="0060302B" w:rsidRDefault="00017065" w:rsidP="00C92113">
            <w:pPr>
              <w:tabs>
                <w:tab w:val="left" w:pos="525"/>
                <w:tab w:val="left" w:pos="64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9,743</w:t>
            </w:r>
          </w:p>
        </w:tc>
        <w:tc>
          <w:tcPr>
            <w:tcW w:w="807" w:type="dxa"/>
          </w:tcPr>
          <w:p w14:paraId="7A9568B3" w14:textId="35AD4C9D" w:rsidR="00DC12BE" w:rsidRPr="0060302B" w:rsidRDefault="004E0521" w:rsidP="00C92113">
            <w:pPr>
              <w:tabs>
                <w:tab w:val="left" w:pos="525"/>
                <w:tab w:val="left" w:pos="64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2,49</w:t>
            </w:r>
            <w:r w:rsidR="00DB3BB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07" w:type="dxa"/>
          </w:tcPr>
          <w:p w14:paraId="50DE84E6" w14:textId="5C062586" w:rsidR="00DC12BE" w:rsidRPr="0060302B" w:rsidRDefault="00113C67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7,51</w:t>
            </w:r>
            <w:r w:rsidR="00B0405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07" w:type="dxa"/>
          </w:tcPr>
          <w:p w14:paraId="039D5EB9" w14:textId="258362ED" w:rsidR="00DC12BE" w:rsidRPr="0060302B" w:rsidRDefault="00113C67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2,20</w:t>
            </w:r>
            <w:r w:rsidR="004B14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07" w:type="dxa"/>
          </w:tcPr>
          <w:p w14:paraId="474799A7" w14:textId="429AABE0" w:rsidR="00DC12BE" w:rsidRPr="0060302B" w:rsidRDefault="0006795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7,675</w:t>
            </w:r>
          </w:p>
        </w:tc>
        <w:tc>
          <w:tcPr>
            <w:tcW w:w="807" w:type="dxa"/>
          </w:tcPr>
          <w:p w14:paraId="20DE6939" w14:textId="46915CE1" w:rsidR="00DC12BE" w:rsidRPr="0060302B" w:rsidRDefault="0006795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2,084</w:t>
            </w:r>
          </w:p>
        </w:tc>
      </w:tr>
      <w:tr w:rsidR="00C6163B" w:rsidRPr="00B86DDE" w14:paraId="7B1DA481" w14:textId="77777777" w:rsidTr="00D36DA3">
        <w:tc>
          <w:tcPr>
            <w:tcW w:w="2610" w:type="dxa"/>
          </w:tcPr>
          <w:p w14:paraId="7D00A8E6" w14:textId="77777777" w:rsidR="00D36DA3" w:rsidRPr="00B86DDE" w:rsidRDefault="00D36DA3">
            <w:pPr>
              <w:ind w:left="276" w:right="-21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1D5C7A84" w14:textId="77777777" w:rsidR="00D36DA3" w:rsidRPr="0060302B" w:rsidRDefault="00D36DA3">
            <w:pPr>
              <w:tabs>
                <w:tab w:val="clear" w:pos="680"/>
                <w:tab w:val="left" w:pos="610"/>
                <w:tab w:val="left" w:pos="69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14:paraId="7FD4D046" w14:textId="77777777" w:rsidR="00D36DA3" w:rsidRPr="0060302B" w:rsidRDefault="00D36DA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24701B8" w14:textId="77777777" w:rsidR="00D36DA3" w:rsidRPr="0060302B" w:rsidRDefault="00D36DA3">
            <w:pPr>
              <w:tabs>
                <w:tab w:val="left" w:pos="525"/>
                <w:tab w:val="left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1919C617" w14:textId="77777777" w:rsidR="00D36DA3" w:rsidRPr="0060302B" w:rsidRDefault="00D36DA3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0CD11675" w14:textId="77777777" w:rsidR="00D36DA3" w:rsidRPr="0060302B" w:rsidRDefault="00D36DA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4C573F86" w14:textId="77777777" w:rsidR="00D36DA3" w:rsidRPr="0060302B" w:rsidRDefault="00D36DA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4A2CDA49" w14:textId="77777777" w:rsidR="00D36DA3" w:rsidRPr="0060302B" w:rsidRDefault="00D36DA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35BEFDDC" w14:textId="77777777" w:rsidR="00D36DA3" w:rsidRPr="0060302B" w:rsidRDefault="00D36DA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4"/>
      <w:tr w:rsidR="009D528C" w:rsidRPr="00B86DDE" w14:paraId="145FDF64" w14:textId="77777777" w:rsidTr="0060302B">
        <w:tc>
          <w:tcPr>
            <w:tcW w:w="2610" w:type="dxa"/>
          </w:tcPr>
          <w:p w14:paraId="0A66A0CF" w14:textId="77777777" w:rsidR="001726BD" w:rsidRPr="00B86DDE" w:rsidRDefault="001726BD">
            <w:pPr>
              <w:pStyle w:val="BodyText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1E33DC6C" w14:textId="429EC5EB" w:rsidR="001726BD" w:rsidRPr="0060302B" w:rsidRDefault="0017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472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562" w:type="dxa"/>
            <w:gridSpan w:val="2"/>
            <w:vAlign w:val="bottom"/>
          </w:tcPr>
          <w:p w14:paraId="469BF00E" w14:textId="0EA15764" w:rsidR="001726BD" w:rsidRPr="0060302B" w:rsidRDefault="0017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5472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614" w:type="dxa"/>
            <w:gridSpan w:val="2"/>
            <w:vAlign w:val="bottom"/>
          </w:tcPr>
          <w:p w14:paraId="6755143D" w14:textId="3783DC9F" w:rsidR="001726BD" w:rsidRPr="0060302B" w:rsidRDefault="0017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เพิ่มขึ้นร้อยละ</w:t>
            </w: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472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614" w:type="dxa"/>
            <w:gridSpan w:val="2"/>
            <w:vAlign w:val="bottom"/>
          </w:tcPr>
          <w:p w14:paraId="45F6491E" w14:textId="0C235F9D" w:rsidR="001726BD" w:rsidRPr="0060302B" w:rsidRDefault="00172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1E3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</w:p>
        </w:tc>
      </w:tr>
      <w:tr w:rsidR="00C6163B" w:rsidRPr="00B86DDE" w14:paraId="359E1E46" w14:textId="77777777">
        <w:tc>
          <w:tcPr>
            <w:tcW w:w="2610" w:type="dxa"/>
          </w:tcPr>
          <w:p w14:paraId="3D09AA7D" w14:textId="77777777" w:rsidR="001726BD" w:rsidRPr="00B86DDE" w:rsidRDefault="001726BD">
            <w:pPr>
              <w:pStyle w:val="BodyText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36DE48DD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8" w:type="dxa"/>
            <w:vAlign w:val="bottom"/>
          </w:tcPr>
          <w:p w14:paraId="089E1CC2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dxa"/>
            <w:vAlign w:val="bottom"/>
          </w:tcPr>
          <w:p w14:paraId="34C1E31E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7" w:type="dxa"/>
            <w:vAlign w:val="bottom"/>
          </w:tcPr>
          <w:p w14:paraId="0D32C8EC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7" w:type="dxa"/>
            <w:vAlign w:val="bottom"/>
          </w:tcPr>
          <w:p w14:paraId="7052C319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7" w:type="dxa"/>
            <w:vAlign w:val="bottom"/>
          </w:tcPr>
          <w:p w14:paraId="32138D38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7" w:type="dxa"/>
            <w:vAlign w:val="bottom"/>
          </w:tcPr>
          <w:p w14:paraId="331D6FFE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7" w:type="dxa"/>
            <w:vAlign w:val="bottom"/>
          </w:tcPr>
          <w:p w14:paraId="0B5E242A" w14:textId="77777777" w:rsidR="001726BD" w:rsidRPr="0060302B" w:rsidRDefault="001726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163B" w:rsidRPr="00B86DDE" w14:paraId="5B51CCD2" w14:textId="77777777" w:rsidTr="0060302B">
        <w:tc>
          <w:tcPr>
            <w:tcW w:w="2610" w:type="dxa"/>
          </w:tcPr>
          <w:p w14:paraId="7B8F91D5" w14:textId="77777777" w:rsidR="002F66F3" w:rsidRDefault="001726BD" w:rsidP="00315CD5">
            <w:pPr>
              <w:ind w:left="497" w:right="-5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="001048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</w:t>
            </w:r>
          </w:p>
          <w:p w14:paraId="0DFC340E" w14:textId="3A6CD0B5" w:rsidR="001726BD" w:rsidRPr="00B86DDE" w:rsidRDefault="00104845" w:rsidP="00315CD5">
            <w:pPr>
              <w:ind w:left="497" w:right="-50" w:hanging="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ในจำนวน</w:t>
            </w:r>
            <w:r w:rsidR="001726BD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875" w:type="dxa"/>
          </w:tcPr>
          <w:p w14:paraId="5B0F7BA9" w14:textId="77777777" w:rsidR="00315CD5" w:rsidRDefault="00315CD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65C1A6" w14:textId="34AA04DF" w:rsidR="001726BD" w:rsidRPr="0060302B" w:rsidRDefault="002F3B78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9,57</w:t>
            </w:r>
            <w:r w:rsidR="00DB3B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08" w:type="dxa"/>
          </w:tcPr>
          <w:p w14:paraId="57927932" w14:textId="77777777" w:rsidR="00315CD5" w:rsidRDefault="00315CD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C2B880" w14:textId="3F64C9A7" w:rsidR="001726BD" w:rsidRPr="0060302B" w:rsidRDefault="002F3B78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2,46</w:t>
            </w:r>
            <w:r w:rsidR="009E550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55" w:type="dxa"/>
          </w:tcPr>
          <w:p w14:paraId="25D94E61" w14:textId="77777777" w:rsidR="00315CD5" w:rsidRDefault="00315CD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2CCD02" w14:textId="34AD678C" w:rsidR="001726BD" w:rsidRPr="0060302B" w:rsidRDefault="002F3B78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9,84</w:t>
            </w:r>
            <w:r w:rsidR="00DB3B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07" w:type="dxa"/>
          </w:tcPr>
          <w:p w14:paraId="584E7AF6" w14:textId="77777777" w:rsidR="00315CD5" w:rsidRDefault="00315CD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C19CA5" w14:textId="1CA09A5C" w:rsidR="001726BD" w:rsidRPr="0060302B" w:rsidRDefault="002F3B78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  <w:tc>
          <w:tcPr>
            <w:tcW w:w="807" w:type="dxa"/>
          </w:tcPr>
          <w:p w14:paraId="292C05DC" w14:textId="77777777" w:rsidR="00315CD5" w:rsidRDefault="00315CD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A33464" w14:textId="55D00A67" w:rsidR="001726BD" w:rsidRPr="0060302B" w:rsidRDefault="00872B1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807" w:type="dxa"/>
          </w:tcPr>
          <w:p w14:paraId="51E2D4E1" w14:textId="77777777" w:rsidR="00315CD5" w:rsidRDefault="00315CD5" w:rsidP="00C92113">
            <w:pPr>
              <w:tabs>
                <w:tab w:val="left" w:pos="493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DC0FD" w14:textId="359D82B6" w:rsidR="001726BD" w:rsidRPr="0060302B" w:rsidRDefault="00872B11" w:rsidP="00C92113">
            <w:pPr>
              <w:tabs>
                <w:tab w:val="left" w:pos="493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2,06</w:t>
            </w:r>
            <w:r w:rsidR="004B14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07" w:type="dxa"/>
          </w:tcPr>
          <w:p w14:paraId="53219593" w14:textId="77777777" w:rsidR="00315CD5" w:rsidRDefault="00315CD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169AC" w14:textId="3F261BC8" w:rsidR="001726BD" w:rsidRPr="0060302B" w:rsidRDefault="00447EF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7,67</w:t>
            </w:r>
            <w:r w:rsidR="00FF124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07" w:type="dxa"/>
          </w:tcPr>
          <w:p w14:paraId="5F531886" w14:textId="77777777" w:rsidR="00315CD5" w:rsidRDefault="00315CD5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BFDB6E" w14:textId="2EA36E9B" w:rsidR="001726BD" w:rsidRPr="0060302B" w:rsidRDefault="00447EF1" w:rsidP="00C9211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302B">
              <w:rPr>
                <w:rFonts w:asciiTheme="majorBidi" w:hAnsiTheme="majorBidi" w:cstheme="majorBidi"/>
                <w:sz w:val="28"/>
                <w:szCs w:val="28"/>
              </w:rPr>
              <w:t>2,22</w:t>
            </w:r>
            <w:r w:rsidR="00FF124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425F7C44" w14:textId="77777777" w:rsidR="00EB5D4D" w:rsidRPr="00EB5D4D" w:rsidRDefault="00EB5D4D" w:rsidP="00EB5D4D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Theme="majorBidi" w:hAnsiTheme="majorBidi" w:cstheme="majorBidi"/>
          <w:vanish/>
          <w:color w:val="000000"/>
          <w:spacing w:val="-2"/>
          <w:sz w:val="28"/>
          <w:cs/>
        </w:rPr>
      </w:pPr>
    </w:p>
    <w:p w14:paraId="7CB1AD7A" w14:textId="77777777" w:rsidR="00EB5D4D" w:rsidRPr="00EB5D4D" w:rsidRDefault="00EB5D4D" w:rsidP="00EB5D4D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Theme="majorBidi" w:hAnsiTheme="majorBidi" w:cstheme="majorBidi"/>
          <w:vanish/>
          <w:color w:val="000000"/>
          <w:spacing w:val="-2"/>
          <w:sz w:val="28"/>
          <w:cs/>
        </w:rPr>
      </w:pPr>
    </w:p>
    <w:p w14:paraId="728A951C" w14:textId="77777777" w:rsidR="0008419A" w:rsidRDefault="0008419A" w:rsidP="00F94CCB">
      <w:pPr>
        <w:pStyle w:val="ListParagraph"/>
        <w:overflowPunct w:val="0"/>
        <w:autoSpaceDE w:val="0"/>
        <w:autoSpaceDN w:val="0"/>
        <w:adjustRightInd w:val="0"/>
        <w:spacing w:line="240" w:lineRule="auto"/>
        <w:ind w:left="446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</w:p>
    <w:p w14:paraId="4F7CBAF3" w14:textId="2CC5FB4C" w:rsidR="005675AD" w:rsidRPr="00BB3A4A" w:rsidRDefault="005675AD" w:rsidP="001E019B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B3A4A">
        <w:rPr>
          <w:rFonts w:asciiTheme="majorBidi" w:hAnsiTheme="majorBidi" w:cstheme="majorBidi"/>
          <w:color w:val="000000"/>
          <w:spacing w:val="-2"/>
          <w:sz w:val="28"/>
          <w:cs/>
        </w:rPr>
        <w:t>โครงการสมทบเงิน</w:t>
      </w:r>
    </w:p>
    <w:p w14:paraId="7F1CD537" w14:textId="77777777" w:rsidR="005675AD" w:rsidRPr="00B86DDE" w:rsidRDefault="005675AD" w:rsidP="008364A7">
      <w:pPr>
        <w:spacing w:before="120"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กลุ่มบริษัทจะจ่ายสมทบให้กับกองทุนสำรองเลี้ยงชีพตามพระราชบัญญัติกองทุนสำรองเลี้ยงชีพ </w:t>
      </w:r>
      <w:r w:rsidRPr="00B86DDE">
        <w:rPr>
          <w:rFonts w:asciiTheme="majorBidi" w:hAnsiTheme="majorBidi" w:cstheme="majorBidi"/>
          <w:sz w:val="28"/>
          <w:szCs w:val="28"/>
        </w:rPr>
        <w:t>(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B86DDE">
        <w:rPr>
          <w:rFonts w:asciiTheme="majorBidi" w:hAnsiTheme="majorBidi" w:cstheme="majorBidi"/>
          <w:sz w:val="28"/>
          <w:szCs w:val="28"/>
        </w:rPr>
        <w:t xml:space="preserve">4) </w:t>
      </w:r>
      <w:r w:rsidRPr="00B86DDE">
        <w:rPr>
          <w:rFonts w:asciiTheme="majorBidi" w:hAnsiTheme="majorBidi" w:cstheme="majorBidi"/>
          <w:sz w:val="28"/>
          <w:szCs w:val="28"/>
          <w:cs/>
        </w:rPr>
        <w:t>พ</w:t>
      </w:r>
      <w:r w:rsidRPr="00B86DDE">
        <w:rPr>
          <w:rFonts w:asciiTheme="majorBidi" w:hAnsiTheme="majorBidi" w:cstheme="majorBidi"/>
          <w:sz w:val="28"/>
          <w:szCs w:val="28"/>
        </w:rPr>
        <w:t>.</w:t>
      </w:r>
      <w:r w:rsidRPr="00B86DDE">
        <w:rPr>
          <w:rFonts w:asciiTheme="majorBidi" w:hAnsiTheme="majorBidi" w:cstheme="majorBidi"/>
          <w:sz w:val="28"/>
          <w:szCs w:val="28"/>
          <w:cs/>
        </w:rPr>
        <w:t>ศ</w:t>
      </w:r>
      <w:r w:rsidRPr="00B86DDE">
        <w:rPr>
          <w:rFonts w:asciiTheme="majorBidi" w:hAnsiTheme="majorBidi" w:cstheme="majorBidi"/>
          <w:sz w:val="28"/>
          <w:szCs w:val="28"/>
        </w:rPr>
        <w:t>.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</w:rPr>
        <w:t>2558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02C9020" w14:textId="43883CEC" w:rsidR="005675AD" w:rsidRPr="00B86DDE" w:rsidRDefault="005675AD" w:rsidP="008364A7">
      <w:pPr>
        <w:spacing w:before="120"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 31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124424" w:rsidRPr="00B86DDE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124424" w:rsidRPr="00B86DDE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B86DD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เงินสมทบกองทุนสำรองเลี้ยงชีพของบริษัทซึ่งได้บันทึกเป็นค่าใช้จ่ายใน</w:t>
      </w:r>
      <w:r w:rsidR="00842111" w:rsidRPr="00B86DDE">
        <w:rPr>
          <w:rFonts w:asciiTheme="majorBidi" w:hAnsiTheme="majorBidi" w:cstheme="majorBidi"/>
          <w:sz w:val="28"/>
          <w:szCs w:val="28"/>
          <w:cs/>
        </w:rPr>
        <w:br/>
      </w:r>
      <w:r w:rsidRPr="00B86DDE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งบกำไรขาดทุนเบ็ดเสร็จมีดังนี้</w:t>
      </w:r>
    </w:p>
    <w:tbl>
      <w:tblPr>
        <w:tblW w:w="906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82"/>
        <w:gridCol w:w="1170"/>
        <w:gridCol w:w="82"/>
        <w:gridCol w:w="1260"/>
        <w:gridCol w:w="82"/>
        <w:gridCol w:w="1260"/>
      </w:tblGrid>
      <w:tr w:rsidR="00036F03" w:rsidRPr="00B86DDE" w14:paraId="1430D77F" w14:textId="77777777">
        <w:trPr>
          <w:trHeight w:val="279"/>
        </w:trPr>
        <w:tc>
          <w:tcPr>
            <w:tcW w:w="9066" w:type="dxa"/>
            <w:gridSpan w:val="8"/>
          </w:tcPr>
          <w:p w14:paraId="18A1D9E5" w14:textId="77777777" w:rsidR="005675AD" w:rsidRPr="00B86DDE" w:rsidRDefault="005675AD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607516" w:rsidRPr="00B86DDE" w14:paraId="18138391" w14:textId="77777777">
        <w:trPr>
          <w:trHeight w:val="279"/>
        </w:trPr>
        <w:tc>
          <w:tcPr>
            <w:tcW w:w="3870" w:type="dxa"/>
          </w:tcPr>
          <w:p w14:paraId="30C7EA8B" w14:textId="77777777" w:rsidR="005675AD" w:rsidRPr="00B86DDE" w:rsidRDefault="005675AD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07DB44F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717AFE0F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</w:tcPr>
          <w:p w14:paraId="16716A9B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E20" w:rsidRPr="00B86DDE" w14:paraId="60ACD691" w14:textId="77777777">
        <w:trPr>
          <w:trHeight w:val="279"/>
        </w:trPr>
        <w:tc>
          <w:tcPr>
            <w:tcW w:w="3870" w:type="dxa"/>
          </w:tcPr>
          <w:p w14:paraId="3FAB218D" w14:textId="77777777" w:rsidR="005675AD" w:rsidRPr="00B86DDE" w:rsidRDefault="005675AD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32E9D4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2" w:type="dxa"/>
          </w:tcPr>
          <w:p w14:paraId="7341280E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A8A36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2" w:type="dxa"/>
          </w:tcPr>
          <w:p w14:paraId="1A850D77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624B85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2" w:type="dxa"/>
          </w:tcPr>
          <w:p w14:paraId="3EF81D7C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8FF4BD" w14:textId="77777777" w:rsidR="005675AD" w:rsidRPr="00B86DDE" w:rsidRDefault="005675AD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6E20" w:rsidRPr="00B86DDE" w14:paraId="2FA425E3" w14:textId="77777777" w:rsidTr="0048085A">
        <w:trPr>
          <w:trHeight w:val="279"/>
        </w:trPr>
        <w:tc>
          <w:tcPr>
            <w:tcW w:w="3870" w:type="dxa"/>
          </w:tcPr>
          <w:p w14:paraId="61B065B2" w14:textId="77777777" w:rsidR="005675AD" w:rsidRPr="00B86DDE" w:rsidRDefault="005675AD" w:rsidP="00180BF2">
            <w:pPr>
              <w:snapToGrid w:val="0"/>
              <w:ind w:left="234" w:right="-27" w:firstLine="123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3A4284" w14:textId="353FEA05" w:rsidR="005675AD" w:rsidRPr="0048085A" w:rsidRDefault="0048085A" w:rsidP="009A0434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85A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82" w:type="dxa"/>
          </w:tcPr>
          <w:p w14:paraId="2116AE87" w14:textId="77777777" w:rsidR="005675AD" w:rsidRPr="0048085A" w:rsidRDefault="005675AD" w:rsidP="009A0434">
            <w:pPr>
              <w:tabs>
                <w:tab w:val="decimal" w:pos="972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22C15" w14:textId="2BD67AB6" w:rsidR="005675AD" w:rsidRPr="0048085A" w:rsidRDefault="008E75AF" w:rsidP="009A0434">
            <w:pPr>
              <w:tabs>
                <w:tab w:val="decimal" w:pos="1080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2,133</w:t>
            </w:r>
          </w:p>
        </w:tc>
        <w:tc>
          <w:tcPr>
            <w:tcW w:w="82" w:type="dxa"/>
          </w:tcPr>
          <w:p w14:paraId="65D226ED" w14:textId="77777777" w:rsidR="005675AD" w:rsidRPr="0048085A" w:rsidRDefault="005675AD" w:rsidP="009A0434">
            <w:pPr>
              <w:tabs>
                <w:tab w:val="decimal" w:pos="972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2C3155" w14:textId="788825E7" w:rsidR="005675AD" w:rsidRPr="0048085A" w:rsidRDefault="00571E52" w:rsidP="009A0434">
            <w:pPr>
              <w:tabs>
                <w:tab w:val="decimal" w:pos="1170"/>
              </w:tabs>
              <w:ind w:right="87" w:hanging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82" w:type="dxa"/>
          </w:tcPr>
          <w:p w14:paraId="1C6D5E8D" w14:textId="77777777" w:rsidR="005675AD" w:rsidRPr="0048085A" w:rsidRDefault="005675AD" w:rsidP="009A0434">
            <w:pPr>
              <w:tabs>
                <w:tab w:val="decimal" w:pos="972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10471" w14:textId="348A1DE3" w:rsidR="005675AD" w:rsidRPr="0048085A" w:rsidRDefault="007128DD" w:rsidP="009A0434">
            <w:pPr>
              <w:tabs>
                <w:tab w:val="decimal" w:pos="1170"/>
              </w:tabs>
              <w:ind w:right="87" w:hanging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1,819</w:t>
            </w:r>
          </w:p>
        </w:tc>
      </w:tr>
    </w:tbl>
    <w:p w14:paraId="6C8DC73C" w14:textId="77777777" w:rsidR="00491730" w:rsidRPr="00B86DDE" w:rsidRDefault="00491730" w:rsidP="00491730">
      <w:pPr>
        <w:pStyle w:val="ListParagraph"/>
        <w:tabs>
          <w:tab w:val="left" w:pos="360"/>
        </w:tabs>
        <w:overflowPunct w:val="0"/>
        <w:autoSpaceDE w:val="0"/>
        <w:autoSpaceDN w:val="0"/>
        <w:adjustRightInd w:val="0"/>
        <w:spacing w:before="240" w:after="0" w:line="240" w:lineRule="auto"/>
        <w:ind w:left="108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</w:rPr>
      </w:pPr>
    </w:p>
    <w:p w14:paraId="494FA9C9" w14:textId="77777777" w:rsidR="007A4AC6" w:rsidRPr="00B86DDE" w:rsidRDefault="007A4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cs/>
          <w:lang w:val="en-GB"/>
        </w:rPr>
      </w:pPr>
      <w:r w:rsidRPr="00B86DDE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4739E60" w14:textId="3C3E9E67" w:rsidR="002332CA" w:rsidRPr="00B86DDE" w:rsidRDefault="00E21C2D" w:rsidP="002A555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hAnsiTheme="majorBidi" w:cstheme="majorBidi"/>
          <w:b/>
          <w:bCs/>
          <w:sz w:val="28"/>
        </w:rPr>
      </w:pPr>
      <w:r w:rsidRPr="002A555F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ทุน</w:t>
      </w:r>
      <w:r w:rsidRPr="00B86DDE">
        <w:rPr>
          <w:rFonts w:asciiTheme="majorBidi" w:hAnsiTheme="majorBidi" w:cstheme="majorBidi"/>
          <w:b/>
          <w:bCs/>
          <w:sz w:val="28"/>
          <w:cs/>
        </w:rPr>
        <w:t>เรือนหุ้น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170"/>
      </w:tblGrid>
      <w:tr w:rsidR="00D0782B" w:rsidRPr="00B86DDE" w14:paraId="24E5F84F" w14:textId="7777777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0BDDE0" w14:textId="77777777" w:rsidR="00D0782B" w:rsidRPr="00B86DDE" w:rsidRDefault="00D0782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4BB184" w14:textId="77777777" w:rsidR="00D0782B" w:rsidRPr="00B86DDE" w:rsidRDefault="00D0782B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0782B" w:rsidRPr="00B86DDE" w14:paraId="29664751" w14:textId="7777777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73C2FF" w14:textId="77777777" w:rsidR="00D0782B" w:rsidRPr="00B86DDE" w:rsidRDefault="00D0782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C715F" w14:textId="45E2DD86" w:rsidR="00D0782B" w:rsidRPr="00B86DDE" w:rsidRDefault="00D0782B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D0782B" w:rsidRPr="00B86DDE" w14:paraId="62659363" w14:textId="7777777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CAC74A" w14:textId="77777777" w:rsidR="00D0782B" w:rsidRPr="00B86DDE" w:rsidRDefault="00D0782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C4C0F" w14:textId="030F03BA" w:rsidR="00D0782B" w:rsidRPr="00B86DDE" w:rsidRDefault="00D0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9DAF" w14:textId="77777777" w:rsidR="00D0782B" w:rsidRPr="00B86DDE" w:rsidRDefault="00D0782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4324A" w14:textId="77777777" w:rsidR="00D0782B" w:rsidRPr="00B86DDE" w:rsidRDefault="00D0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A3A7E" w14:textId="77777777" w:rsidR="00D0782B" w:rsidRPr="00B86DDE" w:rsidRDefault="00D0782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2C61F" w14:textId="77777777" w:rsidR="00D0782B" w:rsidRPr="00B86DDE" w:rsidRDefault="00D0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75EA5" w14:textId="77777777" w:rsidR="00D0782B" w:rsidRPr="00B86DDE" w:rsidRDefault="00D0782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68913" w14:textId="77777777" w:rsidR="00D0782B" w:rsidRPr="00B86DDE" w:rsidRDefault="00D078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0782B" w:rsidRPr="00C72565" w14:paraId="5D21300C" w14:textId="77777777" w:rsidTr="00C7256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35F9" w14:textId="77777777" w:rsidR="00D0782B" w:rsidRPr="00C72565" w:rsidRDefault="00D0782B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778B6" w14:textId="61826AB3" w:rsidR="00D0782B" w:rsidRPr="00C72565" w:rsidRDefault="00A234D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C238B5" w:rsidRPr="00C7256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9D48" w14:textId="77777777" w:rsidR="00D0782B" w:rsidRPr="00C72565" w:rsidRDefault="00D0782B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4B1B7" w14:textId="031863E8" w:rsidR="00D0782B" w:rsidRPr="00C72565" w:rsidRDefault="009F3D4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F3252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7A0" w14:textId="77777777" w:rsidR="00D0782B" w:rsidRPr="00C72565" w:rsidRDefault="00D0782B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57F90" w14:textId="70BF3E42" w:rsidR="00D0782B" w:rsidRPr="00C72565" w:rsidRDefault="00AC26C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9A5E" w14:textId="77777777" w:rsidR="00D0782B" w:rsidRPr="00C72565" w:rsidRDefault="00D0782B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DE6F0" w14:textId="1BDC650F" w:rsidR="00D0782B" w:rsidRPr="00C72565" w:rsidRDefault="00244A1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393,10</w:t>
            </w:r>
            <w:r w:rsidR="002614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0782B" w:rsidRPr="00C72565" w14:paraId="0E0D1504" w14:textId="77777777" w:rsidTr="00C72565">
        <w:trPr>
          <w:cantSplit/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124D" w14:textId="77777777" w:rsidR="00D0782B" w:rsidRPr="00C72565" w:rsidRDefault="00D0782B">
            <w:pPr>
              <w:pStyle w:val="Heading5"/>
              <w:keepNext w:val="0"/>
              <w:spacing w:line="240" w:lineRule="auto"/>
              <w:ind w:left="268" w:right="58" w:hanging="2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3FAED" w14:textId="12173902" w:rsidR="00D0782B" w:rsidRPr="00C72565" w:rsidRDefault="00E160A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46346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1F9A" w14:textId="77777777" w:rsidR="00D0782B" w:rsidRPr="00C72565" w:rsidRDefault="00D0782B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F380D" w14:textId="259BFBA1" w:rsidR="00D0782B" w:rsidRPr="00C72565" w:rsidRDefault="00AC26C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F3252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3426" w14:textId="77777777" w:rsidR="00D0782B" w:rsidRPr="00C72565" w:rsidRDefault="00D0782B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B5F15" w14:textId="26B302AA" w:rsidR="00D0782B" w:rsidRPr="00C72565" w:rsidRDefault="00244A1B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9B32" w14:textId="77777777" w:rsidR="00D0782B" w:rsidRPr="00C72565" w:rsidRDefault="00D0782B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D9C96" w14:textId="1AA1FBB3" w:rsidR="00D0782B" w:rsidRPr="00C72565" w:rsidRDefault="00244A1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393,10</w:t>
            </w:r>
            <w:r w:rsidR="002614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7720C" w:rsidRPr="00C72565" w14:paraId="22BA56E8" w14:textId="77777777" w:rsidTr="003B45A3">
        <w:trPr>
          <w:cantSplit/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2FE1" w14:textId="62C05A37" w:rsidR="0087720C" w:rsidRPr="000C6B05" w:rsidRDefault="0087720C">
            <w:pPr>
              <w:pStyle w:val="Heading5"/>
              <w:keepNext w:val="0"/>
              <w:spacing w:line="240" w:lineRule="auto"/>
              <w:ind w:left="268" w:right="58" w:hanging="27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C6B0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885EE" w14:textId="270F81C9" w:rsidR="0087720C" w:rsidRPr="00C72565" w:rsidRDefault="00AD76C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E855" w14:textId="77777777" w:rsidR="0087720C" w:rsidRPr="00C72565" w:rsidRDefault="0087720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DBDF" w14:textId="07E1F6C1" w:rsidR="0087720C" w:rsidRPr="00C72565" w:rsidRDefault="003D58F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CF6F" w14:textId="77777777" w:rsidR="0087720C" w:rsidRPr="00C72565" w:rsidRDefault="0087720C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8B80" w14:textId="02C40935" w:rsidR="0087720C" w:rsidRPr="00C72565" w:rsidRDefault="003D58F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6D7D" w14:textId="77777777" w:rsidR="0087720C" w:rsidRPr="00C72565" w:rsidRDefault="0087720C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32E5" w14:textId="35A1E77C" w:rsidR="0087720C" w:rsidRPr="00C72565" w:rsidRDefault="003D58F2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82B" w:rsidRPr="00C72565" w14:paraId="2EEE9800" w14:textId="77777777" w:rsidTr="00C7256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1265" w14:textId="77777777" w:rsidR="00D0782B" w:rsidRPr="00C72565" w:rsidRDefault="00D0782B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78A33" w14:textId="2B1700F1" w:rsidR="00D0782B" w:rsidRPr="00C72565" w:rsidRDefault="009B6D72">
            <w:pPr>
              <w:tabs>
                <w:tab w:val="decimal" w:pos="1014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F5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53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BABE" w14:textId="77777777" w:rsidR="00D0782B" w:rsidRPr="00C72565" w:rsidRDefault="00D0782B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D1DA4B" w14:textId="3280125F" w:rsidR="00D0782B" w:rsidRPr="00C72565" w:rsidRDefault="00244A1B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261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7632" w14:textId="77777777" w:rsidR="00D0782B" w:rsidRPr="00C72565" w:rsidRDefault="00D0782B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314E2" w14:textId="58447720" w:rsidR="00D0782B" w:rsidRPr="00C72565" w:rsidRDefault="00244A1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50F33" w14:textId="77777777" w:rsidR="00D0782B" w:rsidRPr="00C72565" w:rsidRDefault="00D0782B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94DCFD" w14:textId="1F88B1BD" w:rsidR="00D0782B" w:rsidRPr="00C72565" w:rsidRDefault="00244A1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393,10</w:t>
            </w:r>
            <w:r w:rsidR="00261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07318114" w14:textId="5173570D" w:rsidR="005719CF" w:rsidRPr="00C72565" w:rsidRDefault="005719CF" w:rsidP="002332CA">
      <w:pPr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7256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72565">
        <w:rPr>
          <w:rFonts w:asciiTheme="majorBidi" w:hAnsiTheme="majorBidi" w:cstheme="majorBidi"/>
          <w:sz w:val="28"/>
          <w:szCs w:val="28"/>
        </w:rPr>
        <w:t>10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C72565">
        <w:rPr>
          <w:rFonts w:asciiTheme="majorBidi" w:hAnsiTheme="majorBidi" w:cstheme="majorBidi"/>
          <w:sz w:val="28"/>
          <w:szCs w:val="28"/>
        </w:rPr>
        <w:t>2568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C72565">
        <w:rPr>
          <w:rFonts w:asciiTheme="majorBidi" w:hAnsiTheme="majorBidi" w:cstheme="majorBidi"/>
          <w:sz w:val="28"/>
          <w:szCs w:val="28"/>
        </w:rPr>
        <w:t>1/2568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มีมติอนุมัติการลดทุนจดทะเบียนของบริษัท จำนวน </w:t>
      </w:r>
      <w:r w:rsidRPr="00C72565">
        <w:rPr>
          <w:rFonts w:asciiTheme="majorBidi" w:hAnsiTheme="majorBidi" w:cstheme="majorBidi"/>
          <w:sz w:val="28"/>
          <w:szCs w:val="28"/>
        </w:rPr>
        <w:t>124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="00591574" w:rsidRPr="00C7256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91574" w:rsidRPr="00C72565">
        <w:rPr>
          <w:rFonts w:asciiTheme="majorBidi" w:hAnsiTheme="majorBidi" w:cstheme="majorBidi"/>
          <w:sz w:val="28"/>
          <w:szCs w:val="28"/>
        </w:rPr>
        <w:t xml:space="preserve">248 </w:t>
      </w:r>
      <w:r w:rsidR="00591574" w:rsidRPr="00C72565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591574" w:rsidRPr="00C72565">
        <w:rPr>
          <w:rFonts w:asciiTheme="majorBidi" w:hAnsiTheme="majorBidi" w:cstheme="majorBidi"/>
          <w:sz w:val="28"/>
          <w:szCs w:val="28"/>
        </w:rPr>
        <w:t xml:space="preserve">0.50 </w:t>
      </w:r>
      <w:r w:rsidR="00591574" w:rsidRPr="00C72565">
        <w:rPr>
          <w:rFonts w:asciiTheme="majorBidi" w:hAnsiTheme="majorBidi" w:cstheme="majorBidi"/>
          <w:sz w:val="28"/>
          <w:szCs w:val="28"/>
          <w:cs/>
        </w:rPr>
        <w:t>บาท</w:t>
      </w:r>
      <w:r w:rsidR="00591574">
        <w:rPr>
          <w:rFonts w:asciiTheme="majorBidi" w:hAnsiTheme="majorBidi" w:cstheme="majorBidi"/>
          <w:sz w:val="28"/>
          <w:szCs w:val="28"/>
        </w:rPr>
        <w:t xml:space="preserve"> </w:t>
      </w:r>
      <w:r w:rsidR="000A5CC7" w:rsidRPr="00C72565">
        <w:rPr>
          <w:rFonts w:asciiTheme="majorBidi" w:hAnsiTheme="majorBidi" w:cstheme="majorBidi"/>
          <w:sz w:val="28"/>
          <w:szCs w:val="28"/>
          <w:cs/>
        </w:rPr>
        <w:t>โดยการตัดหุ้นสามัญที่เหลือจากการจัดสรรไว้เพื่อรองรับการจ่ายปันผลเป็นหุ้นสามัญเพิ่มทุนของบริษัท</w:t>
      </w:r>
      <w:r w:rsidR="000A5CC7">
        <w:rPr>
          <w:rFonts w:asciiTheme="majorBidi" w:hAnsiTheme="majorBidi" w:cstheme="majorBidi" w:hint="cs"/>
          <w:sz w:val="28"/>
          <w:szCs w:val="28"/>
          <w:cs/>
        </w:rPr>
        <w:t xml:space="preserve">ในอดีต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จากทุนจดทะเบียนเดิมจำนวน </w:t>
      </w:r>
      <w:r w:rsidRPr="00C72565">
        <w:rPr>
          <w:rFonts w:asciiTheme="majorBidi" w:hAnsiTheme="majorBidi" w:cstheme="majorBidi"/>
          <w:sz w:val="28"/>
          <w:szCs w:val="28"/>
        </w:rPr>
        <w:t>147,000,000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>294,000,000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>0.50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เป็นทุนจดทะเบียนใหม่ จำนวน </w:t>
      </w:r>
      <w:r w:rsidRPr="00C72565">
        <w:rPr>
          <w:rFonts w:asciiTheme="majorBidi" w:hAnsiTheme="majorBidi" w:cstheme="majorBidi"/>
          <w:sz w:val="28"/>
          <w:szCs w:val="28"/>
        </w:rPr>
        <w:t>146,999,876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 xml:space="preserve">293,999,752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 xml:space="preserve">0.50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บาท </w:t>
      </w:r>
    </w:p>
    <w:p w14:paraId="5FA77D8C" w14:textId="032F413A" w:rsidR="00E21C2D" w:rsidRPr="00B86DDE" w:rsidRDefault="007064D5" w:rsidP="005719CF">
      <w:pPr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7256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72565">
        <w:rPr>
          <w:rFonts w:asciiTheme="majorBidi" w:hAnsiTheme="majorBidi" w:cstheme="majorBidi"/>
          <w:sz w:val="28"/>
          <w:szCs w:val="28"/>
        </w:rPr>
        <w:t>10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C72565">
        <w:rPr>
          <w:rFonts w:asciiTheme="majorBidi" w:hAnsiTheme="majorBidi" w:cstheme="majorBidi"/>
          <w:sz w:val="28"/>
          <w:szCs w:val="28"/>
        </w:rPr>
        <w:t>2568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C72565">
        <w:rPr>
          <w:rFonts w:asciiTheme="majorBidi" w:hAnsiTheme="majorBidi" w:cstheme="majorBidi"/>
          <w:sz w:val="28"/>
          <w:szCs w:val="28"/>
        </w:rPr>
        <w:t>1</w:t>
      </w:r>
      <w:r w:rsidRPr="00C72565">
        <w:rPr>
          <w:rFonts w:asciiTheme="majorBidi" w:hAnsiTheme="majorBidi" w:cstheme="majorBidi"/>
          <w:sz w:val="28"/>
          <w:szCs w:val="28"/>
          <w:cs/>
        </w:rPr>
        <w:t>/</w:t>
      </w:r>
      <w:r w:rsidRPr="00C72565">
        <w:rPr>
          <w:rFonts w:asciiTheme="majorBidi" w:hAnsiTheme="majorBidi" w:cstheme="majorBidi"/>
          <w:sz w:val="28"/>
          <w:szCs w:val="28"/>
        </w:rPr>
        <w:t xml:space="preserve">2568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มีมติอนุมัติการเพิ่มทุนจดทะเบียนของบริษัท จำนวน </w:t>
      </w:r>
      <w:r w:rsidRPr="00C72565">
        <w:rPr>
          <w:rFonts w:asciiTheme="majorBidi" w:hAnsiTheme="majorBidi" w:cstheme="majorBidi"/>
          <w:sz w:val="28"/>
          <w:szCs w:val="28"/>
        </w:rPr>
        <w:t>73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200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จากทุนจดทะเบียนเดิม จำนวน </w:t>
      </w:r>
      <w:r w:rsidRPr="00C72565">
        <w:rPr>
          <w:rFonts w:asciiTheme="majorBidi" w:hAnsiTheme="majorBidi" w:cstheme="majorBidi"/>
          <w:sz w:val="28"/>
          <w:szCs w:val="28"/>
        </w:rPr>
        <w:t>146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999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876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>293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999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752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>0.50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เป็นทุนจดทะเบียนใหม่ จำนวน </w:t>
      </w:r>
      <w:r w:rsidRPr="00C72565">
        <w:rPr>
          <w:rFonts w:asciiTheme="majorBidi" w:hAnsiTheme="majorBidi" w:cstheme="majorBidi"/>
          <w:sz w:val="28"/>
          <w:szCs w:val="28"/>
        </w:rPr>
        <w:t>220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199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876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>440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399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752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 xml:space="preserve">0.50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บาท โดยการออกหุ้นสามัญเพิ่มทุน จำนวน </w:t>
      </w:r>
      <w:r w:rsidRPr="00C72565">
        <w:rPr>
          <w:rFonts w:asciiTheme="majorBidi" w:hAnsiTheme="majorBidi" w:cstheme="majorBidi"/>
          <w:sz w:val="28"/>
          <w:szCs w:val="28"/>
        </w:rPr>
        <w:t>146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400</w:t>
      </w:r>
      <w:r w:rsidRPr="00C72565">
        <w:rPr>
          <w:rFonts w:asciiTheme="majorBidi" w:hAnsiTheme="majorBidi" w:cstheme="majorBidi"/>
          <w:sz w:val="28"/>
          <w:szCs w:val="28"/>
          <w:cs/>
        </w:rPr>
        <w:t>,</w:t>
      </w:r>
      <w:r w:rsidRPr="00C72565">
        <w:rPr>
          <w:rFonts w:asciiTheme="majorBidi" w:hAnsiTheme="majorBidi" w:cstheme="majorBidi"/>
          <w:sz w:val="28"/>
          <w:szCs w:val="28"/>
        </w:rPr>
        <w:t>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>0.50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เพื่อรองรับการออกเสนอขายหุ้นกู้แปลงสภาพ จำนวน </w:t>
      </w:r>
      <w:r w:rsidRPr="00C72565">
        <w:rPr>
          <w:rFonts w:asciiTheme="majorBidi" w:hAnsiTheme="majorBidi" w:cstheme="majorBidi"/>
          <w:sz w:val="28"/>
          <w:szCs w:val="28"/>
        </w:rPr>
        <w:t>24,000,000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 และการใช้สิทธิตามใบสำคัญแสดงสิทธิที่จะซื้อหุ้นสามัญของบริษัท ครั้งที่ 1 (</w:t>
      </w:r>
      <w:r w:rsidRPr="00C72565">
        <w:rPr>
          <w:rFonts w:asciiTheme="majorBidi" w:hAnsiTheme="majorBidi" w:cstheme="majorBidi"/>
          <w:sz w:val="28"/>
          <w:szCs w:val="28"/>
        </w:rPr>
        <w:t>CAZ-W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1) จำนวน </w:t>
      </w:r>
      <w:r w:rsidRPr="00C72565">
        <w:rPr>
          <w:rFonts w:asciiTheme="majorBidi" w:hAnsiTheme="majorBidi" w:cstheme="majorBidi"/>
          <w:sz w:val="28"/>
          <w:szCs w:val="28"/>
        </w:rPr>
        <w:t>122,400,000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</w:t>
      </w:r>
    </w:p>
    <w:p w14:paraId="1AA5CB1B" w14:textId="4AE034DE" w:rsidR="007A4AC6" w:rsidRPr="00B86DDE" w:rsidRDefault="00EC5869" w:rsidP="002A555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hAnsiTheme="majorBidi" w:cstheme="majorBidi"/>
          <w:b/>
          <w:bCs/>
          <w:sz w:val="28"/>
        </w:rPr>
      </w:pPr>
      <w:r w:rsidRPr="00B86DDE">
        <w:rPr>
          <w:rFonts w:asciiTheme="majorBidi" w:hAnsiTheme="majorBidi" w:cstheme="majorBidi"/>
          <w:b/>
          <w:bCs/>
          <w:sz w:val="28"/>
          <w:cs/>
        </w:rPr>
        <w:t>การบริหารจัดการทุน</w:t>
      </w:r>
    </w:p>
    <w:p w14:paraId="70709F31" w14:textId="34789504" w:rsidR="00EC5869" w:rsidRPr="00B86DDE" w:rsidRDefault="005827FE" w:rsidP="005827FE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B86DDE">
        <w:rPr>
          <w:rFonts w:asciiTheme="majorBidi" w:hAnsiTheme="majorBidi" w:cstheme="majorBidi"/>
          <w:sz w:val="28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</w:t>
      </w:r>
      <w:r w:rsidRPr="00B86DDE">
        <w:rPr>
          <w:rFonts w:asciiTheme="majorBidi" w:hAnsiTheme="majorBidi" w:cstheme="majorBidi"/>
          <w:sz w:val="28"/>
          <w:cs/>
        </w:rPr>
        <w:br/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</w:t>
      </w:r>
      <w:r w:rsidR="00D87ED0" w:rsidRPr="00B86DDE">
        <w:rPr>
          <w:rFonts w:asciiTheme="majorBidi" w:hAnsiTheme="majorBidi" w:cstheme="majorBidi"/>
          <w:sz w:val="28"/>
          <w:cs/>
        </w:rPr>
        <w:br/>
      </w:r>
      <w:r w:rsidRPr="00B86DDE">
        <w:rPr>
          <w:rFonts w:asciiTheme="majorBidi" w:hAnsiTheme="majorBidi" w:cstheme="majorBidi"/>
          <w:sz w:val="28"/>
          <w:cs/>
        </w:rPr>
        <w:t>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9678502" w14:textId="0EF6519E" w:rsidR="00B62EA4" w:rsidRPr="00B86DDE" w:rsidRDefault="00B62EA4" w:rsidP="00710A7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hAnsiTheme="majorBidi" w:cstheme="majorBidi"/>
          <w:b/>
          <w:bCs/>
          <w:sz w:val="28"/>
        </w:rPr>
      </w:pPr>
      <w:r w:rsidRPr="00B86DDE">
        <w:rPr>
          <w:rFonts w:asciiTheme="majorBidi" w:hAnsiTheme="majorBidi" w:cstheme="majorBidi"/>
          <w:b/>
          <w:bCs/>
          <w:sz w:val="28"/>
          <w:cs/>
        </w:rPr>
        <w:t>ทุนสำรองตามกฎหมาย</w:t>
      </w:r>
      <w:bookmarkStart w:id="5" w:name="_Hlk152161430"/>
      <w:bookmarkStart w:id="6" w:name="_Hlk152161442"/>
    </w:p>
    <w:p w14:paraId="2F4BE101" w14:textId="501445EE" w:rsidR="00CA09C0" w:rsidRPr="00B86DDE" w:rsidRDefault="00B62EA4" w:rsidP="0091786F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B86DDE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Pr="00B86DDE">
        <w:rPr>
          <w:rFonts w:asciiTheme="majorBidi" w:hAnsiTheme="majorBidi" w:cstheme="majorBidi"/>
          <w:sz w:val="28"/>
        </w:rPr>
        <w:t>2535</w:t>
      </w:r>
      <w:r w:rsidRPr="00B86DDE">
        <w:rPr>
          <w:rFonts w:asciiTheme="majorBidi" w:hAnsiTheme="majorBidi" w:cstheme="majorBidi"/>
          <w:sz w:val="28"/>
          <w:cs/>
        </w:rPr>
        <w:t xml:space="preserve"> มาตรา </w:t>
      </w:r>
      <w:r w:rsidRPr="00B86DDE">
        <w:rPr>
          <w:rFonts w:asciiTheme="majorBidi" w:hAnsiTheme="majorBidi" w:cstheme="majorBidi"/>
          <w:sz w:val="28"/>
        </w:rPr>
        <w:t>116</w:t>
      </w:r>
      <w:r w:rsidRPr="00B86DDE">
        <w:rPr>
          <w:rFonts w:asciiTheme="majorBidi" w:hAnsiTheme="majorBidi" w:cstheme="majorBidi"/>
          <w:sz w:val="28"/>
          <w:cs/>
        </w:rPr>
        <w:t xml:space="preserve"> บริษัทจะต้องจัดสรรบัญชีสำรอง (“สำรอง</w:t>
      </w:r>
      <w:r w:rsidRPr="00B86DDE">
        <w:rPr>
          <w:rFonts w:asciiTheme="majorBidi" w:hAnsiTheme="majorBidi" w:cstheme="majorBidi"/>
          <w:sz w:val="28"/>
        </w:rPr>
        <w:t xml:space="preserve"> </w:t>
      </w:r>
      <w:r w:rsidR="00D87ED0" w:rsidRPr="00B86DDE">
        <w:rPr>
          <w:rFonts w:asciiTheme="majorBidi" w:hAnsiTheme="majorBidi" w:cstheme="majorBidi"/>
          <w:sz w:val="28"/>
          <w:cs/>
        </w:rPr>
        <w:br/>
      </w:r>
      <w:r w:rsidRPr="00B86DDE">
        <w:rPr>
          <w:rFonts w:asciiTheme="majorBidi" w:hAnsiTheme="majorBidi" w:cstheme="majorBidi"/>
          <w:sz w:val="28"/>
          <w:cs/>
        </w:rPr>
        <w:t xml:space="preserve">ตามกฎหมาย”) อย่างน้อยร้อยละ </w:t>
      </w:r>
      <w:r w:rsidRPr="00B86DDE">
        <w:rPr>
          <w:rFonts w:asciiTheme="majorBidi" w:hAnsiTheme="majorBidi" w:cstheme="majorBidi"/>
          <w:sz w:val="28"/>
        </w:rPr>
        <w:t>5</w:t>
      </w:r>
      <w:r w:rsidRPr="00B86DDE">
        <w:rPr>
          <w:rFonts w:asciiTheme="majorBidi" w:hAnsiTheme="majorBidi" w:cstheme="majorBidi"/>
          <w:sz w:val="28"/>
          <w:cs/>
        </w:rPr>
        <w:t xml:space="preserve"> ของกำไรสุทธิประจำปีสุทธิจากขาดทุนสะสมยกมา (ถ้ามี) จนกว่าสำรองตามกฎหมายนี้</w:t>
      </w:r>
      <w:r w:rsidR="00D87ED0" w:rsidRPr="00B86DDE">
        <w:rPr>
          <w:rFonts w:asciiTheme="majorBidi" w:hAnsiTheme="majorBidi" w:cstheme="majorBidi"/>
          <w:sz w:val="28"/>
          <w:cs/>
        </w:rPr>
        <w:br/>
      </w:r>
      <w:r w:rsidRPr="00B86DDE">
        <w:rPr>
          <w:rFonts w:asciiTheme="majorBidi" w:hAnsiTheme="majorBidi" w:cstheme="majorBidi"/>
          <w:sz w:val="28"/>
          <w:cs/>
        </w:rPr>
        <w:t xml:space="preserve">จะมีจำนวนไม่น้อยกว่าร้อยละ </w:t>
      </w:r>
      <w:r w:rsidRPr="00B86DDE">
        <w:rPr>
          <w:rFonts w:asciiTheme="majorBidi" w:hAnsiTheme="majorBidi" w:cstheme="majorBidi"/>
          <w:sz w:val="28"/>
        </w:rPr>
        <w:t>10</w:t>
      </w:r>
      <w:r w:rsidRPr="00B86DDE">
        <w:rPr>
          <w:rFonts w:asciiTheme="majorBidi" w:hAnsiTheme="majorBidi" w:cstheme="majorBidi"/>
          <w:sz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 </w:t>
      </w:r>
      <w:bookmarkEnd w:id="5"/>
      <w:bookmarkEnd w:id="6"/>
    </w:p>
    <w:p w14:paraId="3B2B0584" w14:textId="77777777" w:rsidR="00287EBD" w:rsidRPr="00B86DDE" w:rsidRDefault="00287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cs/>
          <w:lang w:val="en-GB"/>
        </w:rPr>
      </w:pPr>
      <w:r w:rsidRPr="00B86DDE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F41547B" w14:textId="4D85B925" w:rsidR="00287EBD" w:rsidRPr="00B86DDE" w:rsidRDefault="00287EBD" w:rsidP="00710A7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hAnsiTheme="majorBidi" w:cstheme="majorBidi"/>
          <w:b/>
          <w:bCs/>
          <w:sz w:val="28"/>
        </w:rPr>
      </w:pPr>
      <w:r w:rsidRPr="00B86DDE">
        <w:rPr>
          <w:rFonts w:asciiTheme="majorBidi" w:hAnsiTheme="majorBidi" w:cstheme="majorBidi"/>
          <w:b/>
          <w:bCs/>
          <w:sz w:val="28"/>
          <w:cs/>
        </w:rPr>
        <w:lastRenderedPageBreak/>
        <w:t>เงินปันผล</w:t>
      </w:r>
    </w:p>
    <w:tbl>
      <w:tblPr>
        <w:tblStyle w:val="TableGrid"/>
        <w:tblW w:w="9360" w:type="dxa"/>
        <w:tblInd w:w="360" w:type="dxa"/>
        <w:tblLook w:val="04A0" w:firstRow="1" w:lastRow="0" w:firstColumn="1" w:lastColumn="0" w:noHBand="0" w:noVBand="1"/>
      </w:tblPr>
      <w:tblGrid>
        <w:gridCol w:w="2700"/>
        <w:gridCol w:w="1641"/>
        <w:gridCol w:w="1754"/>
        <w:gridCol w:w="1605"/>
        <w:gridCol w:w="264"/>
        <w:gridCol w:w="1141"/>
        <w:gridCol w:w="255"/>
      </w:tblGrid>
      <w:tr w:rsidR="00607516" w:rsidRPr="00B86DDE" w14:paraId="0E4E6FDE" w14:textId="77777777" w:rsidTr="00E3472A">
        <w:trPr>
          <w:trHeight w:val="380"/>
        </w:trPr>
        <w:tc>
          <w:tcPr>
            <w:tcW w:w="2700" w:type="dxa"/>
            <w:vAlign w:val="bottom"/>
          </w:tcPr>
          <w:p w14:paraId="73229228" w14:textId="77777777" w:rsidR="008D48F0" w:rsidRPr="00651A4D" w:rsidRDefault="008D48F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651A4D">
              <w:rPr>
                <w:rFonts w:asciiTheme="majorBidi" w:hAnsiTheme="majorBidi" w:cstheme="majorBidi"/>
                <w:sz w:val="28"/>
                <w:cs/>
              </w:rPr>
              <w:t>ในการ</w:t>
            </w:r>
            <w:r w:rsidRPr="00651A4D">
              <w:rPr>
                <w:rFonts w:asciiTheme="majorBidi" w:hAnsiTheme="majorBidi" w:cstheme="majorBidi"/>
                <w:spacing w:val="-2"/>
                <w:sz w:val="28"/>
                <w:cs/>
              </w:rPr>
              <w:t>ประชุมสามัญประจำปี</w:t>
            </w:r>
            <w:r w:rsidRPr="00651A4D">
              <w:rPr>
                <w:rFonts w:asciiTheme="majorBidi" w:hAnsiTheme="majorBidi" w:cstheme="majorBidi"/>
                <w:spacing w:val="-2"/>
                <w:sz w:val="28"/>
                <w:cs/>
              </w:rPr>
              <w:br/>
              <w:t>ของผู้ถือหุ้นของ</w:t>
            </w:r>
            <w:r w:rsidRPr="00651A4D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1641" w:type="dxa"/>
            <w:vAlign w:val="bottom"/>
          </w:tcPr>
          <w:p w14:paraId="104E0178" w14:textId="77777777" w:rsidR="008D48F0" w:rsidRPr="00651A4D" w:rsidRDefault="008D48F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1A4D">
              <w:rPr>
                <w:rFonts w:asciiTheme="majorBidi" w:hAnsiTheme="majorBidi" w:cstheme="majorBidi"/>
                <w:sz w:val="28"/>
                <w:cs/>
              </w:rPr>
              <w:t>วันที่อนุมัติ</w:t>
            </w:r>
          </w:p>
        </w:tc>
        <w:tc>
          <w:tcPr>
            <w:tcW w:w="1754" w:type="dxa"/>
            <w:vAlign w:val="bottom"/>
          </w:tcPr>
          <w:p w14:paraId="1B9B12AA" w14:textId="77777777" w:rsidR="008D48F0" w:rsidRPr="00651A4D" w:rsidRDefault="008D48F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651A4D">
              <w:rPr>
                <w:rFonts w:asciiTheme="majorBidi" w:hAnsiTheme="majorBidi" w:cstheme="majorBidi"/>
                <w:sz w:val="28"/>
                <w:cs/>
              </w:rPr>
              <w:t>กำหนดจ่าย</w:t>
            </w:r>
            <w:r w:rsidRPr="00651A4D">
              <w:rPr>
                <w:rFonts w:asciiTheme="majorBidi" w:hAnsiTheme="majorBidi" w:cstheme="majorBidi"/>
                <w:sz w:val="28"/>
              </w:rPr>
              <w:br/>
            </w:r>
            <w:r w:rsidRPr="00651A4D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1605" w:type="dxa"/>
            <w:vAlign w:val="bottom"/>
          </w:tcPr>
          <w:p w14:paraId="2727D4D5" w14:textId="0F607E95" w:rsidR="008D48F0" w:rsidRPr="00651A4D" w:rsidRDefault="008D48F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651A4D">
              <w:rPr>
                <w:rFonts w:asciiTheme="majorBidi" w:hAnsiTheme="majorBidi" w:cstheme="majorBidi"/>
                <w:sz w:val="28"/>
                <w:cs/>
              </w:rPr>
              <w:t>อัตราเงินปันผล</w:t>
            </w:r>
            <w:r w:rsidR="00651A4D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="00651A4D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51A4D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  <w:r w:rsidR="00651A4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4" w:type="dxa"/>
          </w:tcPr>
          <w:p w14:paraId="20F91F1B" w14:textId="77777777" w:rsidR="00651A4D" w:rsidRPr="00651A4D" w:rsidRDefault="00651A4D" w:rsidP="00651A4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vAlign w:val="bottom"/>
          </w:tcPr>
          <w:p w14:paraId="7AF0E861" w14:textId="77777777" w:rsidR="00651A4D" w:rsidRDefault="00651A4D" w:rsidP="00651A4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จำนวนเงิน</w:t>
            </w:r>
          </w:p>
          <w:p w14:paraId="275A94E9" w14:textId="7C376C9E" w:rsidR="00130118" w:rsidRPr="00130118" w:rsidRDefault="00130118" w:rsidP="00651A4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55" w:type="dxa"/>
            <w:vAlign w:val="bottom"/>
          </w:tcPr>
          <w:p w14:paraId="3E1CB763" w14:textId="37804650" w:rsidR="008D48F0" w:rsidRPr="00651A4D" w:rsidRDefault="008D48F0" w:rsidP="00651A4D">
            <w:pPr>
              <w:pStyle w:val="ListParagraph"/>
              <w:ind w:left="0"/>
              <w:rPr>
                <w:rFonts w:asciiTheme="majorBidi" w:hAnsiTheme="majorBidi" w:cstheme="majorBidi"/>
                <w:sz w:val="28"/>
              </w:rPr>
            </w:pPr>
          </w:p>
        </w:tc>
      </w:tr>
      <w:tr w:rsidR="00607516" w:rsidRPr="00B86DDE" w14:paraId="7C9475EE" w14:textId="77777777" w:rsidTr="00E3472A">
        <w:tc>
          <w:tcPr>
            <w:tcW w:w="2700" w:type="dxa"/>
          </w:tcPr>
          <w:p w14:paraId="50E03D5B" w14:textId="1422BF81" w:rsidR="008D48F0" w:rsidRPr="00B86DDE" w:rsidRDefault="008D48F0">
            <w:pPr>
              <w:pStyle w:val="ListParagraph"/>
              <w:ind w:left="347" w:hanging="347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 ซี เอ</w:t>
            </w:r>
            <w:r w:rsidR="00416BFF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cs/>
              </w:rPr>
              <w:t>แซด (ประเทศไทย) จำกัด (มหาชน)</w:t>
            </w:r>
          </w:p>
        </w:tc>
        <w:tc>
          <w:tcPr>
            <w:tcW w:w="1641" w:type="dxa"/>
          </w:tcPr>
          <w:p w14:paraId="459EA79F" w14:textId="28797357" w:rsidR="008D48F0" w:rsidRPr="00B86DDE" w:rsidRDefault="008D48F0" w:rsidP="00651A4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</w:rPr>
              <w:t>22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เมษายน </w:t>
            </w:r>
            <w:r w:rsidRPr="00B86DDE">
              <w:rPr>
                <w:rFonts w:asciiTheme="majorBidi" w:hAnsiTheme="majorBidi" w:cstheme="majorBidi"/>
                <w:spacing w:val="-2"/>
                <w:sz w:val="28"/>
              </w:rPr>
              <w:t>2567</w:t>
            </w:r>
          </w:p>
        </w:tc>
        <w:tc>
          <w:tcPr>
            <w:tcW w:w="1754" w:type="dxa"/>
          </w:tcPr>
          <w:p w14:paraId="72915740" w14:textId="77777777" w:rsidR="008D48F0" w:rsidRPr="00B86DDE" w:rsidRDefault="008D48F0" w:rsidP="00651A4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</w:rPr>
              <w:t>20</w:t>
            </w:r>
            <w:r w:rsidRPr="00B86DDE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พฤษภาคม </w:t>
            </w:r>
            <w:r w:rsidRPr="00B86DDE">
              <w:rPr>
                <w:rFonts w:asciiTheme="majorBidi" w:hAnsiTheme="majorBidi" w:cstheme="majorBidi"/>
                <w:spacing w:val="-2"/>
                <w:sz w:val="28"/>
              </w:rPr>
              <w:t>2567</w:t>
            </w:r>
          </w:p>
        </w:tc>
        <w:tc>
          <w:tcPr>
            <w:tcW w:w="1605" w:type="dxa"/>
          </w:tcPr>
          <w:p w14:paraId="4CCD1FF2" w14:textId="57CAEF2A" w:rsidR="008D48F0" w:rsidRPr="00B86DDE" w:rsidRDefault="008D48F0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  <w:r w:rsidRPr="00B86DDE">
              <w:rPr>
                <w:rFonts w:asciiTheme="majorBidi" w:hAnsiTheme="majorBidi" w:cstheme="majorBidi"/>
                <w:spacing w:val="-2"/>
                <w:sz w:val="28"/>
              </w:rPr>
              <w:t>0.2114</w:t>
            </w:r>
          </w:p>
        </w:tc>
        <w:tc>
          <w:tcPr>
            <w:tcW w:w="264" w:type="dxa"/>
          </w:tcPr>
          <w:p w14:paraId="306B4E4C" w14:textId="77777777" w:rsidR="00651A4D" w:rsidRPr="00B86DDE" w:rsidRDefault="00651A4D" w:rsidP="00651A4D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141" w:type="dxa"/>
          </w:tcPr>
          <w:p w14:paraId="763486B8" w14:textId="2E7772EA" w:rsidR="00651A4D" w:rsidRPr="00651A4D" w:rsidRDefault="00651A4D" w:rsidP="00651A4D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651A4D">
              <w:rPr>
                <w:rFonts w:asciiTheme="majorBidi" w:hAnsiTheme="majorBidi" w:cstheme="majorBidi"/>
                <w:spacing w:val="-2"/>
                <w:sz w:val="28"/>
              </w:rPr>
              <w:t>62.17</w:t>
            </w:r>
          </w:p>
        </w:tc>
        <w:tc>
          <w:tcPr>
            <w:tcW w:w="255" w:type="dxa"/>
          </w:tcPr>
          <w:p w14:paraId="744F5DC1" w14:textId="4F163398" w:rsidR="008D48F0" w:rsidRPr="00B86DDE" w:rsidRDefault="008D48F0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</w:tbl>
    <w:p w14:paraId="1AD3F122" w14:textId="7F1DEFA0" w:rsidR="00AC4606" w:rsidRPr="00AC4606" w:rsidRDefault="00AC4606" w:rsidP="00AC4606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C4606">
        <w:rPr>
          <w:rFonts w:asciiTheme="majorBidi" w:hAnsiTheme="majorBidi" w:cs="Angsana New"/>
          <w:sz w:val="28"/>
          <w:cs/>
        </w:rPr>
        <w:t>ในการประชุมสามัญประจำปีของผู้ถือหุ้นของบริษัท</w:t>
      </w:r>
      <w:r w:rsidR="006619AF">
        <w:rPr>
          <w:rFonts w:asciiTheme="majorBidi" w:hAnsiTheme="majorBidi" w:cs="Angsana New" w:hint="cs"/>
          <w:sz w:val="28"/>
          <w:cs/>
        </w:rPr>
        <w:t xml:space="preserve"> </w:t>
      </w:r>
      <w:r w:rsidRPr="00AC4606">
        <w:rPr>
          <w:rFonts w:asciiTheme="majorBidi" w:hAnsiTheme="majorBidi" w:cs="Angsana New"/>
          <w:sz w:val="28"/>
          <w:cs/>
        </w:rPr>
        <w:t xml:space="preserve"> เมื่อวันที</w:t>
      </w:r>
      <w:r w:rsidR="006619AF">
        <w:rPr>
          <w:rFonts w:asciiTheme="majorBidi" w:hAnsiTheme="majorBidi" w:cs="Angsana New" w:hint="cs"/>
          <w:sz w:val="28"/>
          <w:cs/>
        </w:rPr>
        <w:t>่</w:t>
      </w:r>
      <w:r w:rsidRPr="00AC4606">
        <w:rPr>
          <w:rFonts w:asciiTheme="majorBidi" w:hAnsiTheme="majorBidi" w:cs="Angsana New"/>
          <w:sz w:val="28"/>
          <w:cs/>
        </w:rPr>
        <w:t xml:space="preserve"> </w:t>
      </w:r>
      <w:r w:rsidRPr="00AC4606">
        <w:rPr>
          <w:rFonts w:asciiTheme="majorBidi" w:hAnsiTheme="majorBidi" w:cstheme="majorBidi"/>
          <w:sz w:val="28"/>
        </w:rPr>
        <w:t>22</w:t>
      </w:r>
      <w:r w:rsidRPr="00AC4606">
        <w:rPr>
          <w:rFonts w:asciiTheme="majorBidi" w:hAnsiTheme="majorBidi" w:cs="Angsana New"/>
          <w:sz w:val="28"/>
          <w:cs/>
        </w:rPr>
        <w:t xml:space="preserve"> เมษายน </w:t>
      </w:r>
      <w:r w:rsidRPr="00AC4606">
        <w:rPr>
          <w:rFonts w:asciiTheme="majorBidi" w:hAnsiTheme="majorBidi" w:cstheme="majorBidi"/>
          <w:sz w:val="28"/>
        </w:rPr>
        <w:t>2567</w:t>
      </w:r>
      <w:r w:rsidRPr="00AC4606">
        <w:rPr>
          <w:rFonts w:asciiTheme="majorBidi" w:hAnsiTheme="majorBidi" w:cs="Angsana New"/>
          <w:sz w:val="28"/>
          <w:cs/>
        </w:rPr>
        <w:t xml:space="preserve"> ผู้ถือหุ้นมีมติอนุมัติจ่ายเงินปันผลจากการดำเนินงานสำหรับปีสิ้นสุดวันที่ </w:t>
      </w:r>
      <w:r w:rsidRPr="00AC4606">
        <w:rPr>
          <w:rFonts w:asciiTheme="majorBidi" w:hAnsiTheme="majorBidi" w:cstheme="majorBidi"/>
          <w:sz w:val="28"/>
        </w:rPr>
        <w:t>31</w:t>
      </w:r>
      <w:r w:rsidRPr="00AC4606">
        <w:rPr>
          <w:rFonts w:asciiTheme="majorBidi" w:hAnsiTheme="majorBidi" w:cs="Angsana New"/>
          <w:sz w:val="28"/>
          <w:cs/>
        </w:rPr>
        <w:t xml:space="preserve"> ธันวาคม </w:t>
      </w:r>
      <w:r w:rsidRPr="00AC4606">
        <w:rPr>
          <w:rFonts w:asciiTheme="majorBidi" w:hAnsiTheme="majorBidi" w:cstheme="majorBidi"/>
          <w:sz w:val="28"/>
        </w:rPr>
        <w:t>2566</w:t>
      </w:r>
      <w:r w:rsidRPr="00AC4606">
        <w:rPr>
          <w:rFonts w:asciiTheme="majorBidi" w:hAnsiTheme="majorBidi" w:cs="Angsana New"/>
          <w:sz w:val="28"/>
          <w:cs/>
        </w:rPr>
        <w:t xml:space="preserve"> ในอัตราหุ้นละ </w:t>
      </w:r>
      <w:r w:rsidRPr="00AC4606">
        <w:rPr>
          <w:rFonts w:asciiTheme="majorBidi" w:hAnsiTheme="majorBidi" w:cstheme="majorBidi"/>
          <w:sz w:val="28"/>
        </w:rPr>
        <w:t>0.2114</w:t>
      </w:r>
      <w:r w:rsidRPr="00AC4606">
        <w:rPr>
          <w:rFonts w:asciiTheme="majorBidi" w:hAnsiTheme="majorBidi" w:cs="Angsana New"/>
          <w:sz w:val="28"/>
          <w:cs/>
        </w:rPr>
        <w:t xml:space="preserve"> บาท เป็นมูลค่าทั้งสิ้น </w:t>
      </w:r>
      <w:r w:rsidRPr="00AC4606">
        <w:rPr>
          <w:rFonts w:asciiTheme="majorBidi" w:hAnsiTheme="majorBidi" w:cstheme="majorBidi"/>
          <w:sz w:val="28"/>
        </w:rPr>
        <w:t>62.17</w:t>
      </w:r>
      <w:r w:rsidRPr="00AC4606">
        <w:rPr>
          <w:rFonts w:asciiTheme="majorBidi" w:hAnsiTheme="majorBidi" w:cs="Angsana New"/>
          <w:sz w:val="28"/>
          <w:cs/>
        </w:rPr>
        <w:t xml:space="preserve"> ล้านบาท และกำหนดจ่ายเงินปันผลในวันที่ </w:t>
      </w:r>
      <w:r w:rsidRPr="00AC4606">
        <w:rPr>
          <w:rFonts w:asciiTheme="majorBidi" w:hAnsiTheme="majorBidi" w:cstheme="majorBidi"/>
          <w:sz w:val="28"/>
        </w:rPr>
        <w:t>20</w:t>
      </w:r>
      <w:r w:rsidRPr="00AC4606">
        <w:rPr>
          <w:rFonts w:asciiTheme="majorBidi" w:hAnsiTheme="majorBidi" w:cs="Angsana New"/>
          <w:sz w:val="28"/>
          <w:cs/>
        </w:rPr>
        <w:t xml:space="preserve"> พฤษภาคม </w:t>
      </w:r>
      <w:r w:rsidRPr="00AC4606">
        <w:rPr>
          <w:rFonts w:asciiTheme="majorBidi" w:hAnsiTheme="majorBidi" w:cstheme="majorBidi"/>
          <w:sz w:val="28"/>
        </w:rPr>
        <w:t>2567</w:t>
      </w:r>
    </w:p>
    <w:p w14:paraId="32297EC6" w14:textId="31842351" w:rsidR="00F27DBB" w:rsidRPr="00B86DDE" w:rsidRDefault="00F27DBB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AC2659">
        <w:rPr>
          <w:rFonts w:asciiTheme="majorBidi" w:hAnsiTheme="majorBidi" w:cstheme="majorBidi"/>
          <w:b/>
          <w:bCs/>
          <w:sz w:val="28"/>
          <w:cs/>
        </w:rPr>
        <w:t>รายได้</w:t>
      </w: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อื่น</w:t>
      </w:r>
    </w:p>
    <w:p w14:paraId="4B8405BB" w14:textId="1A3A2302" w:rsidR="00F27DBB" w:rsidRPr="00B86DDE" w:rsidRDefault="00B71CA9" w:rsidP="00B71CA9">
      <w:pPr>
        <w:overflowPunct w:val="0"/>
        <w:autoSpaceDE w:val="0"/>
        <w:autoSpaceDN w:val="0"/>
        <w:adjustRightInd w:val="0"/>
        <w:spacing w:before="120" w:after="120" w:line="240" w:lineRule="auto"/>
        <w:ind w:left="36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รายได้อื่นสำหรับปีสิ้นสุดวันที่ 31 ธันวาคม 2568 และ 2567 สรุปได้ดังนี้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86"/>
        <w:gridCol w:w="1174"/>
        <w:gridCol w:w="86"/>
        <w:gridCol w:w="1174"/>
        <w:gridCol w:w="86"/>
        <w:gridCol w:w="1174"/>
      </w:tblGrid>
      <w:tr w:rsidR="00026E1C" w:rsidRPr="00B86DDE" w14:paraId="6761A55D" w14:textId="77777777">
        <w:trPr>
          <w:tblHeader/>
        </w:trPr>
        <w:tc>
          <w:tcPr>
            <w:tcW w:w="4140" w:type="dxa"/>
          </w:tcPr>
          <w:p w14:paraId="6E4800FA" w14:textId="77777777" w:rsidR="00026E1C" w:rsidRPr="00B86DDE" w:rsidRDefault="00026E1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B5A75D3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866F4FF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60D1B034" w14:textId="77777777" w:rsidR="00026E1C" w:rsidRPr="00B86DDE" w:rsidRDefault="00026E1C">
            <w:pPr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26E1C" w:rsidRPr="00B86DDE" w14:paraId="16B3FF5C" w14:textId="77777777">
        <w:trPr>
          <w:tblHeader/>
        </w:trPr>
        <w:tc>
          <w:tcPr>
            <w:tcW w:w="4140" w:type="dxa"/>
          </w:tcPr>
          <w:p w14:paraId="2811BEE6" w14:textId="77777777" w:rsidR="00026E1C" w:rsidRPr="00B86DDE" w:rsidRDefault="00026E1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BD5366D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4D95C844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0630BC49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6E1C" w:rsidRPr="00B86DDE" w14:paraId="67B1A9A5" w14:textId="77777777">
        <w:trPr>
          <w:tblHeader/>
        </w:trPr>
        <w:tc>
          <w:tcPr>
            <w:tcW w:w="4140" w:type="dxa"/>
          </w:tcPr>
          <w:p w14:paraId="125820CD" w14:textId="77777777" w:rsidR="00026E1C" w:rsidRPr="00B86DDE" w:rsidRDefault="00026E1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0AAC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2795D26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74D87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5E65FBE6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D87D1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FD00790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EE059" w14:textId="77777777" w:rsidR="00026E1C" w:rsidRPr="00B86DDE" w:rsidRDefault="00026E1C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6E1C" w:rsidRPr="00B86DDE" w14:paraId="7C3B6BDF" w14:textId="77777777" w:rsidTr="00E83362">
        <w:tc>
          <w:tcPr>
            <w:tcW w:w="4140" w:type="dxa"/>
          </w:tcPr>
          <w:p w14:paraId="25C60DB0" w14:textId="77777777" w:rsidR="00026E1C" w:rsidRPr="00B86DDE" w:rsidRDefault="00026E1C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ดอกเบี้ยรับ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(ดูหมายเหตุข้อ 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DE3F" w14:textId="6B1DD5BD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86" w:type="dxa"/>
            <w:vAlign w:val="bottom"/>
          </w:tcPr>
          <w:p w14:paraId="5AE5F166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C014" w14:textId="79F6AD11" w:rsidR="00026E1C" w:rsidRPr="008F7256" w:rsidRDefault="00E34EED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8F7256"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145799EF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110E" w14:textId="3D0582C5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86" w:type="dxa"/>
            <w:vAlign w:val="bottom"/>
          </w:tcPr>
          <w:p w14:paraId="79D03EDE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C35C" w14:textId="38A38936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353 </w:t>
            </w:r>
          </w:p>
        </w:tc>
      </w:tr>
      <w:tr w:rsidR="00026E1C" w:rsidRPr="00B86DDE" w14:paraId="3727CDF5" w14:textId="77777777" w:rsidTr="00E83362">
        <w:tc>
          <w:tcPr>
            <w:tcW w:w="4140" w:type="dxa"/>
          </w:tcPr>
          <w:p w14:paraId="0EA646D8" w14:textId="349D592B" w:rsidR="00026E1C" w:rsidRPr="00B86DDE" w:rsidRDefault="00EC6170" w:rsidP="00EC6170">
            <w:pPr>
              <w:ind w:left="360" w:right="90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(ดูหมายเหตุข้อ 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97A0" w14:textId="24272B67" w:rsidR="00026E1C" w:rsidRPr="008F7256" w:rsidRDefault="00E34EED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8F7256"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2ADD8FB8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6156" w14:textId="2B63DF58" w:rsidR="00026E1C" w:rsidRPr="008F7256" w:rsidRDefault="00E34EED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8F7256"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64A5CB66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F9DF" w14:textId="76035B17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1,083 </w:t>
            </w:r>
          </w:p>
        </w:tc>
        <w:tc>
          <w:tcPr>
            <w:tcW w:w="86" w:type="dxa"/>
            <w:vAlign w:val="bottom"/>
          </w:tcPr>
          <w:p w14:paraId="0716B67C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357B1" w14:textId="74D3A239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643 </w:t>
            </w:r>
          </w:p>
        </w:tc>
      </w:tr>
      <w:tr w:rsidR="00026E1C" w:rsidRPr="00B86DDE" w14:paraId="54F8F57D" w14:textId="77777777" w:rsidTr="00C52CDA">
        <w:tc>
          <w:tcPr>
            <w:tcW w:w="4140" w:type="dxa"/>
          </w:tcPr>
          <w:p w14:paraId="0D1513BD" w14:textId="55084E0B" w:rsidR="00026E1C" w:rsidRPr="00B86DDE" w:rsidRDefault="002939B5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2E411" w14:textId="33151189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43,665 </w:t>
            </w:r>
          </w:p>
        </w:tc>
        <w:tc>
          <w:tcPr>
            <w:tcW w:w="86" w:type="dxa"/>
            <w:vAlign w:val="bottom"/>
          </w:tcPr>
          <w:p w14:paraId="1014590A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87A8" w14:textId="63047EC3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1,024 </w:t>
            </w:r>
          </w:p>
        </w:tc>
        <w:tc>
          <w:tcPr>
            <w:tcW w:w="86" w:type="dxa"/>
            <w:vAlign w:val="bottom"/>
          </w:tcPr>
          <w:p w14:paraId="17692C9F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9B84" w14:textId="05C49E95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43,137 </w:t>
            </w:r>
          </w:p>
        </w:tc>
        <w:tc>
          <w:tcPr>
            <w:tcW w:w="86" w:type="dxa"/>
            <w:vAlign w:val="bottom"/>
          </w:tcPr>
          <w:p w14:paraId="4217E2EE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A558" w14:textId="65338D67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106 </w:t>
            </w:r>
          </w:p>
        </w:tc>
      </w:tr>
      <w:tr w:rsidR="00026E1C" w:rsidRPr="00B86DDE" w14:paraId="76929879" w14:textId="77777777" w:rsidTr="00E83362">
        <w:tc>
          <w:tcPr>
            <w:tcW w:w="4140" w:type="dxa"/>
          </w:tcPr>
          <w:p w14:paraId="2FF79FEA" w14:textId="73B9C93A" w:rsidR="00026E1C" w:rsidRPr="00B86DDE" w:rsidRDefault="00DC79B4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ใ</w:t>
            </w:r>
            <w:r w:rsidRPr="00DC79B4">
              <w:rPr>
                <w:rFonts w:asciiTheme="majorBidi" w:hAnsiTheme="majorBidi"/>
                <w:sz w:val="28"/>
                <w:szCs w:val="28"/>
                <w:cs/>
              </w:rPr>
              <w:t>บลดหนี้</w:t>
            </w:r>
            <w:r w:rsidR="001A6251" w:rsidRPr="001A6251">
              <w:rPr>
                <w:rFonts w:asciiTheme="majorBidi" w:hAnsiTheme="majorBidi"/>
                <w:sz w:val="28"/>
                <w:szCs w:val="28"/>
                <w:cs/>
              </w:rPr>
              <w:t>รับ</w:t>
            </w:r>
            <w:r w:rsidRPr="00DC79B4">
              <w:rPr>
                <w:rFonts w:asciiTheme="majorBidi" w:hAnsiTheme="majorBidi"/>
                <w:sz w:val="28"/>
                <w:szCs w:val="28"/>
                <w:cs/>
              </w:rPr>
              <w:t>จากเจ้าหนี้</w:t>
            </w:r>
            <w:r w:rsidR="001A6251" w:rsidRPr="001A6251">
              <w:rPr>
                <w:rFonts w:asciiTheme="majorBidi" w:hAnsiTheme="majorBidi"/>
                <w:sz w:val="28"/>
                <w:szCs w:val="28"/>
                <w:cs/>
              </w:rPr>
              <w:t>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9AF7" w14:textId="4A4E8458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20,408 </w:t>
            </w:r>
          </w:p>
        </w:tc>
        <w:tc>
          <w:tcPr>
            <w:tcW w:w="86" w:type="dxa"/>
            <w:vAlign w:val="bottom"/>
          </w:tcPr>
          <w:p w14:paraId="304BD018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04CE" w14:textId="3C3A29B8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86" w:type="dxa"/>
            <w:vAlign w:val="bottom"/>
          </w:tcPr>
          <w:p w14:paraId="757435BD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8AE0" w14:textId="1E5F3AFB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20,408 </w:t>
            </w:r>
          </w:p>
        </w:tc>
        <w:tc>
          <w:tcPr>
            <w:tcW w:w="86" w:type="dxa"/>
            <w:vAlign w:val="bottom"/>
          </w:tcPr>
          <w:p w14:paraId="2862668E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0B62" w14:textId="46667F6F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026E1C" w:rsidRPr="00B86DDE" w14:paraId="641AB9BE" w14:textId="77777777" w:rsidTr="00E83362">
        <w:tc>
          <w:tcPr>
            <w:tcW w:w="4140" w:type="dxa"/>
            <w:vAlign w:val="bottom"/>
          </w:tcPr>
          <w:p w14:paraId="70F04D0B" w14:textId="77777777" w:rsidR="00026E1C" w:rsidRPr="00B86DDE" w:rsidRDefault="00026E1C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9F33" w14:textId="17E73C55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>9,</w:t>
            </w:r>
            <w:r w:rsidR="00065627" w:rsidRPr="00E83362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24903947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12C9" w14:textId="604B1A3B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10,503 </w:t>
            </w:r>
          </w:p>
        </w:tc>
        <w:tc>
          <w:tcPr>
            <w:tcW w:w="86" w:type="dxa"/>
            <w:vAlign w:val="bottom"/>
          </w:tcPr>
          <w:p w14:paraId="20C7997D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1C8A" w14:textId="3848C3A2" w:rsidR="00026E1C" w:rsidRPr="008F7256" w:rsidRDefault="008F7256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>8,</w:t>
            </w:r>
            <w:r w:rsidR="00065627" w:rsidRPr="00E83362"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634BA296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4721" w14:textId="4A4EE052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25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10,056 </w:t>
            </w:r>
          </w:p>
        </w:tc>
      </w:tr>
      <w:tr w:rsidR="00026E1C" w:rsidRPr="00B86DDE" w14:paraId="305912CB" w14:textId="77777777" w:rsidTr="00E83362">
        <w:tc>
          <w:tcPr>
            <w:tcW w:w="4140" w:type="dxa"/>
          </w:tcPr>
          <w:p w14:paraId="7054986B" w14:textId="77777777" w:rsidR="00026E1C" w:rsidRPr="00B86DDE" w:rsidRDefault="00026E1C">
            <w:pPr>
              <w:ind w:left="360" w:right="-18" w:hanging="2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8683E5F" w14:textId="6A1655B1" w:rsidR="00026E1C" w:rsidRPr="008F7256" w:rsidRDefault="00E34EED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73,</w:t>
            </w:r>
            <w:r w:rsidR="00065627" w:rsidRPr="00E8336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838</w:t>
            </w:r>
            <w:r w:rsidR="008F7256" w:rsidRPr="008F72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522DCC4E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203A7AC" w14:textId="6E3316D2" w:rsidR="00026E1C" w:rsidRPr="008F7256" w:rsidRDefault="00E34EED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11,527</w:t>
            </w:r>
            <w:r w:rsidR="008F7256" w:rsidRPr="008F72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21445B6F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6748505" w14:textId="4758D9CE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33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7</w:t>
            </w:r>
            <w:r w:rsidR="00065627" w:rsidRPr="00E8336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E833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="00065627" w:rsidRPr="00E8336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071</w:t>
            </w:r>
            <w:r w:rsidRPr="00E833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4F1FE689" w14:textId="77777777" w:rsidR="00026E1C" w:rsidRPr="008F7256" w:rsidRDefault="00026E1C" w:rsidP="008F7256">
            <w:pPr>
              <w:tabs>
                <w:tab w:val="clear" w:pos="907"/>
                <w:tab w:val="decimal" w:pos="88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5DBE7D2" w14:textId="241EBD3F" w:rsidR="00026E1C" w:rsidRPr="008F7256" w:rsidRDefault="008F7256">
            <w:pPr>
              <w:tabs>
                <w:tab w:val="clear" w:pos="907"/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2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11,158 </w:t>
            </w:r>
          </w:p>
        </w:tc>
      </w:tr>
    </w:tbl>
    <w:p w14:paraId="55DD6FDE" w14:textId="77777777" w:rsidR="00A0154F" w:rsidRPr="00B86DDE" w:rsidRDefault="00A0154F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AC2659">
        <w:rPr>
          <w:rFonts w:asciiTheme="majorBidi" w:hAnsiTheme="majorBidi" w:cstheme="majorBidi"/>
          <w:b/>
          <w:bCs/>
          <w:sz w:val="28"/>
          <w:cs/>
        </w:rPr>
        <w:t>ค่าใช้จ่าย</w:t>
      </w: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ตามธรรมชาติ</w:t>
      </w:r>
    </w:p>
    <w:p w14:paraId="2B198100" w14:textId="77777777" w:rsidR="00A0154F" w:rsidRPr="00B86DDE" w:rsidRDefault="00A0154F" w:rsidP="00A0154F">
      <w:pPr>
        <w:tabs>
          <w:tab w:val="clear" w:pos="227"/>
          <w:tab w:val="clear" w:pos="454"/>
          <w:tab w:val="left" w:pos="450"/>
        </w:tabs>
        <w:spacing w:before="120"/>
        <w:ind w:left="360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Pr="00B86DDE">
        <w:rPr>
          <w:rFonts w:asciiTheme="majorBidi" w:hAnsiTheme="majorBidi" w:cstheme="majorBidi"/>
          <w:sz w:val="28"/>
          <w:szCs w:val="28"/>
        </w:rPr>
        <w:t xml:space="preserve"> 31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hAnsiTheme="majorBidi" w:cstheme="majorBidi"/>
          <w:sz w:val="28"/>
          <w:szCs w:val="28"/>
        </w:rPr>
        <w:t xml:space="preserve">2568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86DDE">
        <w:rPr>
          <w:rFonts w:asciiTheme="majorBidi" w:hAnsiTheme="majorBidi" w:cstheme="majorBidi"/>
          <w:sz w:val="28"/>
          <w:szCs w:val="28"/>
        </w:rPr>
        <w:t xml:space="preserve">2567 </w:t>
      </w:r>
      <w:r w:rsidRPr="00B86DDE">
        <w:rPr>
          <w:rFonts w:asciiTheme="majorBidi" w:hAnsiTheme="majorBidi" w:cstheme="majorBidi"/>
          <w:sz w:val="28"/>
          <w:szCs w:val="28"/>
          <w:cs/>
        </w:rPr>
        <w:t>รายการค่าใช้จ่ายแบ่งตามธรรมชาติ</w:t>
      </w:r>
      <w:r w:rsidRPr="00B86DDE">
        <w:rPr>
          <w:rFonts w:asciiTheme="majorBidi" w:hAnsiTheme="majorBidi" w:cstheme="majorBidi"/>
          <w:sz w:val="28"/>
          <w:szCs w:val="28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ประกอบด้วยรายการที่สำคัญดังต่อไปนี้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0154F" w:rsidRPr="00B86DDE" w14:paraId="0EF16622" w14:textId="77777777">
        <w:tc>
          <w:tcPr>
            <w:tcW w:w="4140" w:type="dxa"/>
          </w:tcPr>
          <w:p w14:paraId="0C769F51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DCA9063" w14:textId="77777777" w:rsidR="00A0154F" w:rsidRPr="00B86DDE" w:rsidRDefault="00A0154F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F11F504" w14:textId="77777777" w:rsidR="00A0154F" w:rsidRPr="00B86DDE" w:rsidRDefault="00A0154F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0154F" w:rsidRPr="00B86DDE" w14:paraId="4B5F6C30" w14:textId="77777777">
        <w:tc>
          <w:tcPr>
            <w:tcW w:w="4140" w:type="dxa"/>
          </w:tcPr>
          <w:p w14:paraId="5DE7EB5C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53D0D6D" w14:textId="77777777" w:rsidR="00A0154F" w:rsidRPr="00B86DDE" w:rsidRDefault="00A015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238E2BE" w14:textId="77777777" w:rsidR="00A0154F" w:rsidRPr="00B86DDE" w:rsidRDefault="00A015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54F" w:rsidRPr="00B86DDE" w14:paraId="67AE786F" w14:textId="77777777">
        <w:tc>
          <w:tcPr>
            <w:tcW w:w="4140" w:type="dxa"/>
          </w:tcPr>
          <w:p w14:paraId="26C64D1F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897661" w14:textId="77777777" w:rsidR="00A0154F" w:rsidRPr="00B86DDE" w:rsidRDefault="00A01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48F3217" w14:textId="77777777" w:rsidR="00A0154F" w:rsidRPr="00B86DDE" w:rsidRDefault="00A01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48187CE" w14:textId="77777777" w:rsidR="00A0154F" w:rsidRPr="00B86DDE" w:rsidRDefault="00A01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843AF72" w14:textId="77777777" w:rsidR="00A0154F" w:rsidRPr="00B86DDE" w:rsidRDefault="00A01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0154F" w:rsidRPr="00B86DDE" w14:paraId="11D93C5D" w14:textId="77777777" w:rsidTr="00443323">
        <w:tc>
          <w:tcPr>
            <w:tcW w:w="4140" w:type="dxa"/>
          </w:tcPr>
          <w:p w14:paraId="2B4F3A3A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วัตถุดิบใช้ไป</w:t>
            </w:r>
          </w:p>
        </w:tc>
        <w:tc>
          <w:tcPr>
            <w:tcW w:w="1260" w:type="dxa"/>
          </w:tcPr>
          <w:p w14:paraId="19799F3C" w14:textId="17060D05" w:rsidR="00A0154F" w:rsidRPr="00B86DDE" w:rsidRDefault="008657B3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214,841</w:t>
            </w:r>
          </w:p>
        </w:tc>
        <w:tc>
          <w:tcPr>
            <w:tcW w:w="1260" w:type="dxa"/>
          </w:tcPr>
          <w:p w14:paraId="69DE844E" w14:textId="77777777" w:rsidR="00A0154F" w:rsidRPr="00B86DDE" w:rsidRDefault="00A0154F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634,038</w:t>
            </w:r>
          </w:p>
        </w:tc>
        <w:tc>
          <w:tcPr>
            <w:tcW w:w="1260" w:type="dxa"/>
          </w:tcPr>
          <w:p w14:paraId="1886976E" w14:textId="204D3929" w:rsidR="00A0154F" w:rsidRPr="00B86DDE" w:rsidRDefault="00383BB6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214,44</w:t>
            </w:r>
            <w:r w:rsidR="00E0316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E6C0A6F" w14:textId="77777777" w:rsidR="00A0154F" w:rsidRPr="00B86DDE" w:rsidRDefault="00A0154F">
            <w:pPr>
              <w:tabs>
                <w:tab w:val="clear" w:pos="907"/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618,887</w:t>
            </w:r>
          </w:p>
        </w:tc>
      </w:tr>
      <w:tr w:rsidR="00A0154F" w:rsidRPr="00B86DDE" w14:paraId="48D21E68" w14:textId="77777777" w:rsidTr="00443323">
        <w:tc>
          <w:tcPr>
            <w:tcW w:w="4140" w:type="dxa"/>
          </w:tcPr>
          <w:p w14:paraId="55ED6EF6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1260" w:type="dxa"/>
          </w:tcPr>
          <w:p w14:paraId="10C6AF88" w14:textId="72EE3EA7" w:rsidR="00A0154F" w:rsidRPr="00B86DDE" w:rsidRDefault="00F97A08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981,427</w:t>
            </w:r>
          </w:p>
        </w:tc>
        <w:tc>
          <w:tcPr>
            <w:tcW w:w="1260" w:type="dxa"/>
          </w:tcPr>
          <w:p w14:paraId="3148B7EB" w14:textId="77777777" w:rsidR="00A0154F" w:rsidRPr="00B86DDE" w:rsidRDefault="00A0154F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468,184</w:t>
            </w:r>
          </w:p>
        </w:tc>
        <w:tc>
          <w:tcPr>
            <w:tcW w:w="1260" w:type="dxa"/>
          </w:tcPr>
          <w:p w14:paraId="4DC47F19" w14:textId="29010908" w:rsidR="00A0154F" w:rsidRPr="00B86DDE" w:rsidRDefault="008C435A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985,394</w:t>
            </w:r>
          </w:p>
        </w:tc>
        <w:tc>
          <w:tcPr>
            <w:tcW w:w="1260" w:type="dxa"/>
          </w:tcPr>
          <w:p w14:paraId="064CBBED" w14:textId="77777777" w:rsidR="00A0154F" w:rsidRPr="00B86DDE" w:rsidRDefault="00A0154F">
            <w:pPr>
              <w:tabs>
                <w:tab w:val="clear" w:pos="907"/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852,043</w:t>
            </w:r>
          </w:p>
        </w:tc>
      </w:tr>
      <w:tr w:rsidR="00A0154F" w:rsidRPr="00B86DDE" w14:paraId="4E396BC4" w14:textId="77777777" w:rsidTr="00443323">
        <w:tc>
          <w:tcPr>
            <w:tcW w:w="4140" w:type="dxa"/>
          </w:tcPr>
          <w:p w14:paraId="3FE5552C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C014735" w14:textId="7F5A893E" w:rsidR="00A0154F" w:rsidRPr="00B86DDE" w:rsidRDefault="00893402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A1DFC">
              <w:rPr>
                <w:rFonts w:asciiTheme="majorBidi" w:hAnsiTheme="majorBidi" w:cstheme="majorBidi"/>
                <w:sz w:val="28"/>
                <w:szCs w:val="28"/>
              </w:rPr>
              <w:t>5,473</w:t>
            </w:r>
          </w:p>
        </w:tc>
        <w:tc>
          <w:tcPr>
            <w:tcW w:w="1260" w:type="dxa"/>
          </w:tcPr>
          <w:p w14:paraId="3815AE5F" w14:textId="77777777" w:rsidR="00A0154F" w:rsidRPr="00B86DDE" w:rsidRDefault="00A0154F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109,040</w:t>
            </w:r>
          </w:p>
        </w:tc>
        <w:tc>
          <w:tcPr>
            <w:tcW w:w="1260" w:type="dxa"/>
          </w:tcPr>
          <w:p w14:paraId="32CF3E7D" w14:textId="6AE43861" w:rsidR="00A0154F" w:rsidRPr="00B86DDE" w:rsidRDefault="0079562E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56D16">
              <w:rPr>
                <w:rFonts w:asciiTheme="majorBidi" w:hAnsiTheme="majorBidi" w:cstheme="majorBidi"/>
                <w:sz w:val="28"/>
                <w:szCs w:val="28"/>
              </w:rPr>
              <w:t>8,431</w:t>
            </w:r>
          </w:p>
        </w:tc>
        <w:tc>
          <w:tcPr>
            <w:tcW w:w="1260" w:type="dxa"/>
          </w:tcPr>
          <w:p w14:paraId="539D224B" w14:textId="77777777" w:rsidR="00A0154F" w:rsidRPr="00B86DDE" w:rsidRDefault="00A0154F">
            <w:pPr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99,616</w:t>
            </w:r>
          </w:p>
        </w:tc>
      </w:tr>
      <w:tr w:rsidR="00A0154F" w:rsidRPr="00B86DDE" w14:paraId="20FDA86E" w14:textId="77777777" w:rsidTr="00443323">
        <w:tc>
          <w:tcPr>
            <w:tcW w:w="4140" w:type="dxa"/>
          </w:tcPr>
          <w:p w14:paraId="0BE813DA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vAlign w:val="bottom"/>
          </w:tcPr>
          <w:p w14:paraId="614E36E9" w14:textId="0672AB6E" w:rsidR="00A0154F" w:rsidRPr="00B86DDE" w:rsidRDefault="007E22B0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812,28</w:t>
            </w:r>
            <w:r w:rsidR="008624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09D62A3" w14:textId="77777777" w:rsidR="00A0154F" w:rsidRPr="00B86DDE" w:rsidRDefault="00A0154F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1,618,391</w:t>
            </w:r>
          </w:p>
        </w:tc>
        <w:tc>
          <w:tcPr>
            <w:tcW w:w="1260" w:type="dxa"/>
            <w:vAlign w:val="bottom"/>
          </w:tcPr>
          <w:p w14:paraId="00DDC077" w14:textId="631833AC" w:rsidR="00A0154F" w:rsidRPr="00B86DDE" w:rsidRDefault="00E461B3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757,67</w:t>
            </w:r>
            <w:r w:rsidR="00373F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562D4003" w14:textId="77777777" w:rsidR="00A0154F" w:rsidRPr="00B86DDE" w:rsidRDefault="00A0154F">
            <w:pPr>
              <w:tabs>
                <w:tab w:val="clear" w:pos="907"/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1,389,503</w:t>
            </w:r>
          </w:p>
        </w:tc>
      </w:tr>
      <w:tr w:rsidR="00A0154F" w:rsidRPr="00B86DDE" w14:paraId="7E9AA101" w14:textId="77777777" w:rsidTr="00443323">
        <w:tc>
          <w:tcPr>
            <w:tcW w:w="4140" w:type="dxa"/>
          </w:tcPr>
          <w:p w14:paraId="3E335422" w14:textId="77777777" w:rsidR="00A0154F" w:rsidRPr="00B86DDE" w:rsidRDefault="00A0154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2F83D4" w14:textId="0C883D08" w:rsidR="00A0154F" w:rsidRPr="00B86DDE" w:rsidRDefault="00E461B3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65,646</w:t>
            </w:r>
          </w:p>
        </w:tc>
        <w:tc>
          <w:tcPr>
            <w:tcW w:w="1260" w:type="dxa"/>
          </w:tcPr>
          <w:p w14:paraId="03E12FF0" w14:textId="77777777" w:rsidR="00A0154F" w:rsidRPr="00B86DDE" w:rsidRDefault="00A0154F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359,682</w:t>
            </w:r>
          </w:p>
        </w:tc>
        <w:tc>
          <w:tcPr>
            <w:tcW w:w="1260" w:type="dxa"/>
            <w:vAlign w:val="bottom"/>
          </w:tcPr>
          <w:p w14:paraId="70F8CE72" w14:textId="7083C36A" w:rsidR="00A0154F" w:rsidRPr="00B86DDE" w:rsidRDefault="00C46E3D">
            <w:pPr>
              <w:tabs>
                <w:tab w:val="clear" w:pos="907"/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1260" w:type="dxa"/>
          </w:tcPr>
          <w:p w14:paraId="1414D777" w14:textId="77777777" w:rsidR="00A0154F" w:rsidRPr="00B86DDE" w:rsidRDefault="00A0154F">
            <w:pPr>
              <w:tabs>
                <w:tab w:val="clear" w:pos="907"/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299,374</w:t>
            </w:r>
          </w:p>
        </w:tc>
      </w:tr>
    </w:tbl>
    <w:p w14:paraId="4E257C64" w14:textId="77777777" w:rsidR="00AC4606" w:rsidRDefault="00AC4606" w:rsidP="00AC4606">
      <w:pPr>
        <w:pStyle w:val="ListParagraph"/>
        <w:tabs>
          <w:tab w:val="left" w:pos="360"/>
        </w:tabs>
        <w:overflowPunct w:val="0"/>
        <w:autoSpaceDE w:val="0"/>
        <w:autoSpaceDN w:val="0"/>
        <w:adjustRightInd w:val="0"/>
        <w:spacing w:before="240" w:after="0" w:line="360" w:lineRule="auto"/>
        <w:ind w:left="3960"/>
        <w:contextualSpacing w:val="0"/>
        <w:jc w:val="both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</w:p>
    <w:p w14:paraId="1BDD1929" w14:textId="0F21E684" w:rsidR="0068163B" w:rsidRPr="00B86DDE" w:rsidRDefault="0068163B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กำไร (ขาดทุน) ต่อหุ้น</w:t>
      </w:r>
    </w:p>
    <w:p w14:paraId="0C1AFF35" w14:textId="77777777" w:rsidR="0068163B" w:rsidRPr="00B86DDE" w:rsidRDefault="0068163B" w:rsidP="0068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กำไร</w:t>
      </w:r>
      <w:r w:rsidRPr="00B86DDE">
        <w:rPr>
          <w:rFonts w:asciiTheme="majorBidi" w:hAnsiTheme="majorBidi" w:cstheme="majorBidi"/>
          <w:sz w:val="28"/>
          <w:szCs w:val="28"/>
        </w:rPr>
        <w:t xml:space="preserve"> (</w:t>
      </w:r>
      <w:r w:rsidRPr="00B86DDE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B86DDE">
        <w:rPr>
          <w:rFonts w:asciiTheme="majorBidi" w:hAnsiTheme="majorBidi" w:cstheme="majorBidi"/>
          <w:sz w:val="28"/>
          <w:szCs w:val="28"/>
        </w:rPr>
        <w:t xml:space="preserve">) </w:t>
      </w:r>
      <w:r w:rsidRPr="00B86DDE">
        <w:rPr>
          <w:rFonts w:asciiTheme="majorBidi" w:hAnsiTheme="majorBidi" w:cstheme="majorBidi"/>
          <w:sz w:val="28"/>
          <w:szCs w:val="28"/>
          <w:cs/>
        </w:rPr>
        <w:t>ต่อหุ้นขั้นพื้นฐานคำนวณโดยหารกำไรสำหรับรอบระยะเวลาที่เป็นของผู้ถือหุ้นของบริษัทใหญ่</w:t>
      </w:r>
      <w:r w:rsidRPr="00B86DDE">
        <w:rPr>
          <w:rFonts w:asciiTheme="majorBidi" w:hAnsiTheme="majorBidi" w:cstheme="majorBidi"/>
          <w:sz w:val="28"/>
          <w:szCs w:val="28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(ไม่รวมกำไรเบ็ดเสร็จอื่น) ด้วยจำนวนถัวเฉลี่ยถ่วงน้ำหนักของหุ้นสามัญที่ออกอยู่ในระหว่างรอบระยะเวลา</w:t>
      </w:r>
    </w:p>
    <w:p w14:paraId="328F8171" w14:textId="77777777" w:rsidR="0068163B" w:rsidRPr="00B86DDE" w:rsidRDefault="0068163B" w:rsidP="0068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กำไร</w:t>
      </w:r>
      <w:r w:rsidRPr="00B86DDE">
        <w:rPr>
          <w:rFonts w:asciiTheme="majorBidi" w:hAnsiTheme="majorBidi" w:cstheme="majorBidi"/>
          <w:sz w:val="28"/>
          <w:szCs w:val="28"/>
        </w:rPr>
        <w:t xml:space="preserve"> (</w:t>
      </w:r>
      <w:r w:rsidRPr="00B86DDE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B86DDE">
        <w:rPr>
          <w:rFonts w:asciiTheme="majorBidi" w:hAnsiTheme="majorBidi" w:cstheme="majorBidi"/>
          <w:sz w:val="28"/>
          <w:szCs w:val="28"/>
        </w:rPr>
        <w:t xml:space="preserve">) </w:t>
      </w:r>
      <w:r w:rsidRPr="00B86DDE">
        <w:rPr>
          <w:rFonts w:asciiTheme="majorBidi" w:hAnsiTheme="majorBidi" w:cstheme="majorBidi"/>
          <w:sz w:val="28"/>
          <w:szCs w:val="28"/>
          <w:cs/>
        </w:rPr>
        <w:t>ต่อหุ้นขั้นพื้นฐานสำหรับปีสิ้นสุดวันที่</w:t>
      </w:r>
      <w:r w:rsidRPr="00B86DDE">
        <w:rPr>
          <w:rFonts w:asciiTheme="majorBidi" w:hAnsiTheme="majorBidi" w:cstheme="majorBidi"/>
          <w:sz w:val="28"/>
          <w:szCs w:val="28"/>
        </w:rPr>
        <w:t xml:space="preserve"> 31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86DDE">
        <w:rPr>
          <w:rFonts w:asciiTheme="majorBidi" w:hAnsiTheme="majorBidi" w:cstheme="majorBidi"/>
          <w:sz w:val="28"/>
          <w:szCs w:val="28"/>
        </w:rPr>
        <w:t xml:space="preserve">2568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86DDE">
        <w:rPr>
          <w:rFonts w:asciiTheme="majorBidi" w:hAnsiTheme="majorBidi" w:cstheme="majorBidi"/>
          <w:sz w:val="28"/>
          <w:szCs w:val="28"/>
        </w:rPr>
        <w:t xml:space="preserve">2567 </w:t>
      </w:r>
      <w:r w:rsidRPr="00B86DD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3"/>
        <w:gridCol w:w="1177"/>
        <w:gridCol w:w="88"/>
        <w:gridCol w:w="1093"/>
        <w:gridCol w:w="90"/>
        <w:gridCol w:w="1170"/>
        <w:gridCol w:w="92"/>
        <w:gridCol w:w="1201"/>
      </w:tblGrid>
      <w:tr w:rsidR="0068163B" w:rsidRPr="00B86DDE" w14:paraId="1E86D95C" w14:textId="77777777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20B225FC" w14:textId="77777777" w:rsidR="0068163B" w:rsidRPr="00B86DDE" w:rsidRDefault="0068163B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807B7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4AFCE925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91F69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63B" w:rsidRPr="00B86DDE" w14:paraId="402CFD30" w14:textId="77777777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64D6C93" w14:textId="77777777" w:rsidR="0068163B" w:rsidRPr="00B86DDE" w:rsidRDefault="0068163B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B0830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5E98A" w14:textId="77777777" w:rsidR="0068163B" w:rsidRPr="00B86DDE" w:rsidRDefault="0068163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D0D47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8D334D7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EC521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D5AD7" w14:textId="77777777" w:rsidR="0068163B" w:rsidRPr="00B86DDE" w:rsidRDefault="0068163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2D61D" w14:textId="77777777" w:rsidR="0068163B" w:rsidRPr="00B86DDE" w:rsidRDefault="0068163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8163B" w:rsidRPr="00B86DDE" w14:paraId="3000E839" w14:textId="7777777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18F9EE96" w14:textId="77777777" w:rsidR="0068163B" w:rsidRPr="00B86DDE" w:rsidRDefault="0068163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กำไร 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ขาดทุน</w:t>
            </w:r>
            <w:r w:rsidRPr="00B86DDE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)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2A34B" w14:textId="77777777" w:rsidR="0068163B" w:rsidRPr="00B86DDE" w:rsidRDefault="0068163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627F53EE" w14:textId="77777777" w:rsidR="0068163B" w:rsidRPr="00B86DDE" w:rsidRDefault="0068163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3A994" w14:textId="77777777" w:rsidR="0068163B" w:rsidRPr="00B86DDE" w:rsidRDefault="0068163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24D5D9E" w14:textId="77777777" w:rsidR="0068163B" w:rsidRPr="00B86DDE" w:rsidRDefault="0068163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D61D9" w14:textId="77777777" w:rsidR="0068163B" w:rsidRPr="00B86DDE" w:rsidRDefault="0068163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56F8798" w14:textId="77777777" w:rsidR="0068163B" w:rsidRPr="00B86DDE" w:rsidRDefault="0068163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189D1" w14:textId="77777777" w:rsidR="0068163B" w:rsidRPr="00B86DDE" w:rsidRDefault="0068163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68163B" w:rsidRPr="00B86DDE" w14:paraId="45133642" w14:textId="77777777" w:rsidTr="00E25709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2DD9AF9F" w14:textId="77777777" w:rsidR="0068163B" w:rsidRPr="00B86DDE" w:rsidRDefault="0068163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233B" w14:textId="43024706" w:rsidR="0068163B" w:rsidRPr="00B86DDE" w:rsidRDefault="00E2570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1F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A31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A31F3" w:rsidRPr="007A31F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E43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A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30D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Pr="007A31F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5850" w14:textId="77777777" w:rsidR="0068163B" w:rsidRPr="00B86DDE" w:rsidRDefault="0068163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8D7D2A7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(231,702)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FF20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162039C8" w14:textId="7E1FBC40" w:rsidR="0068163B" w:rsidRPr="00B86DDE" w:rsidRDefault="00E2570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249,348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68163B"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683F" w14:textId="77777777" w:rsidR="0068163B" w:rsidRPr="00B86DDE" w:rsidRDefault="0068163B">
            <w:pPr>
              <w:snapToGrid w:val="0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08D3ABE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(240,998)</w:t>
            </w:r>
          </w:p>
        </w:tc>
      </w:tr>
      <w:tr w:rsidR="0068163B" w:rsidRPr="00B86DDE" w14:paraId="590C561D" w14:textId="77777777" w:rsidTr="00A30F2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0C7643E" w14:textId="77777777" w:rsidR="001E6E58" w:rsidRDefault="0068163B">
            <w:pPr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0D155467" w14:textId="212698FA" w:rsidR="0068163B" w:rsidRPr="00B86DDE" w:rsidRDefault="0068163B" w:rsidP="001E6E58">
            <w:pPr>
              <w:ind w:left="267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ที่ถือโดยผู้ถือหุ้น </w:t>
            </w:r>
            <w:r w:rsidR="001E6E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6E5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พันหุ้น</w:t>
            </w:r>
            <w:r w:rsidR="001E6E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AADE" w14:textId="144385C3" w:rsidR="0068163B" w:rsidRPr="00B86DDE" w:rsidRDefault="00E2570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CA02" w14:textId="77777777" w:rsidR="0068163B" w:rsidRPr="00B86DDE" w:rsidRDefault="0068163B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93E1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00D2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4937" w14:textId="6B0479F3" w:rsidR="0068163B" w:rsidRPr="00B86DDE" w:rsidRDefault="00E2570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7D0D" w14:textId="77777777" w:rsidR="0068163B" w:rsidRPr="00B86DDE" w:rsidRDefault="0068163B">
            <w:pPr>
              <w:snapToGrid w:val="0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2CCB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68163B" w:rsidRPr="00B86DDE" w14:paraId="4330C4F1" w14:textId="77777777" w:rsidTr="00E25709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85CE" w14:textId="77777777" w:rsidR="0068163B" w:rsidRPr="00B86DDE" w:rsidRDefault="0068163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B86DDE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ขาดทุน</w:t>
            </w:r>
            <w:r w:rsidRPr="00B86DDE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</w:rPr>
              <w:t xml:space="preserve">)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9FF90" w14:textId="5C9482BF" w:rsidR="0068163B" w:rsidRPr="00B86DDE" w:rsidRDefault="00E25709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33DF4FB" w14:textId="77777777" w:rsidR="0068163B" w:rsidRPr="00B86DDE" w:rsidRDefault="0068163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C0777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(0.79)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489A" w14:textId="77777777" w:rsidR="0068163B" w:rsidRPr="00B86DDE" w:rsidRDefault="0068163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93D32" w14:textId="185FF618" w:rsidR="0068163B" w:rsidRPr="00B86DDE" w:rsidRDefault="00E2570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0.85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8DBE" w14:textId="77777777" w:rsidR="0068163B" w:rsidRPr="00B86DDE" w:rsidRDefault="0068163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37F21" w14:textId="77777777" w:rsidR="0068163B" w:rsidRPr="00B86DDE" w:rsidRDefault="0068163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(0.82)</w:t>
            </w:r>
          </w:p>
        </w:tc>
      </w:tr>
    </w:tbl>
    <w:p w14:paraId="0B0B7C5E" w14:textId="63F78858" w:rsidR="00CF0D0C" w:rsidRPr="00B86DDE" w:rsidRDefault="00B103A2" w:rsidP="0025316C">
      <w:pPr>
        <w:pStyle w:val="block"/>
        <w:spacing w:before="160"/>
        <w:ind w:left="3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</w:t>
      </w:r>
      <w:r w:rsidR="00542B9D" w:rsidRPr="00B86DD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บริษัทไม่มีการคำนวณกำไร (ขาดทุน) ต่อหุ้นปรับลดสำหรับสิทธิเลือกและใบสำคัญแสดงสิทธิที่จะซื้อหุ้นสามัญ  สำหรับปีสิ้นสุดวันที่ </w:t>
      </w:r>
      <w:r w:rsidR="00542B9D" w:rsidRPr="00B86DDE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="00542B9D" w:rsidRPr="00B86DD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542B9D" w:rsidRPr="00B86DDE">
        <w:rPr>
          <w:rFonts w:asciiTheme="majorBidi" w:hAnsiTheme="majorBidi" w:cstheme="majorBidi"/>
          <w:sz w:val="28"/>
          <w:szCs w:val="28"/>
          <w:lang w:val="en-US" w:bidi="th-TH"/>
        </w:rPr>
        <w:t xml:space="preserve">2568 </w:t>
      </w:r>
      <w:r w:rsidR="00542B9D" w:rsidRPr="00B86DDE">
        <w:rPr>
          <w:rFonts w:asciiTheme="majorBidi" w:hAnsiTheme="majorBidi" w:cstheme="majorBidi"/>
          <w:sz w:val="28"/>
          <w:szCs w:val="28"/>
          <w:cs/>
          <w:lang w:val="en-US" w:bidi="th-TH"/>
        </w:rPr>
        <w:t>เนื่องจากสิทธิเลือกและใบสำคัญแสดงสิทธิที่จะซื้อหุ้นสามัญยังไม่ครบกำหนด ตามเงื่อนไขการใช้สิทธิ</w:t>
      </w:r>
    </w:p>
    <w:p w14:paraId="00F5FFC5" w14:textId="47800BE2" w:rsidR="00CC2172" w:rsidRPr="00B86DDE" w:rsidRDefault="00CC2172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ผลขาดทุนที่เกิดจากการยุติสัญญาโดยการปรับลดมูลค่าโครงการก่อสร้างตามสัญญากับลูกค้า</w:t>
      </w:r>
    </w:p>
    <w:p w14:paraId="7861DA17" w14:textId="7D97D36A" w:rsidR="00CC2172" w:rsidRPr="00B86DDE" w:rsidRDefault="00842086" w:rsidP="0062571E">
      <w:pPr>
        <w:pStyle w:val="block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 w:bidi="th-TH"/>
        </w:rPr>
        <w:t>ในระหว่างปี</w:t>
      </w:r>
      <w:r w:rsidR="00CC2172" w:rsidRPr="00B86DD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บริษัทได้มีการเจรจากับลูกค้ารายหนึ่งเพื่อยุติสัญญาโดยการปรับลดมูลค่าโครงการก่อสร้างตามสัญญา ส่งผลให้บริษัทรับรู้ผลขาดทุนสะสมที่เกิดจากการยุติสัญญาที่เคยรับรู้ไว้ก่อนหน้าเป็นจำนวน </w:t>
      </w:r>
      <w:r w:rsidR="00CC2172" w:rsidRPr="00DF7AAD">
        <w:rPr>
          <w:rFonts w:asciiTheme="majorBidi" w:hAnsiTheme="majorBidi" w:cstheme="majorBidi"/>
          <w:sz w:val="28"/>
          <w:szCs w:val="28"/>
          <w:lang w:val="en-US" w:bidi="th-TH"/>
        </w:rPr>
        <w:t>928</w:t>
      </w:r>
      <w:r w:rsidR="00603DAE" w:rsidRPr="00DF7AAD">
        <w:rPr>
          <w:rFonts w:asciiTheme="majorBidi" w:hAnsiTheme="majorBidi" w:cstheme="majorBidi"/>
          <w:sz w:val="28"/>
          <w:szCs w:val="28"/>
          <w:lang w:val="en-US" w:bidi="th-TH"/>
        </w:rPr>
        <w:t>.26</w:t>
      </w:r>
      <w:r w:rsidR="00CC2172" w:rsidRPr="00B86DD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 ทั้งนี้บริษัทได้แสดงรายการดังกล่าวเป็น “ผลขาดทุนที่เกิดจากการยุติสัญญาโดยการปรับลดมูลค่าโครงการก่อสร้างตามสัญญากับลูกค้า” </w:t>
      </w:r>
      <w:r w:rsidR="00CB704E" w:rsidRPr="00B86DDE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CC2172" w:rsidRPr="00B86DDE">
        <w:rPr>
          <w:rFonts w:asciiTheme="majorBidi" w:hAnsiTheme="majorBidi" w:cstheme="majorBidi"/>
          <w:sz w:val="28"/>
          <w:szCs w:val="28"/>
          <w:cs/>
          <w:lang w:val="en-US" w:bidi="th-TH"/>
        </w:rPr>
        <w:t>ในงบกำไรขาดทุนเบ็ดเสร็จ ซึ่งมีรายละเอียดดังนี้</w:t>
      </w:r>
    </w:p>
    <w:tbl>
      <w:tblPr>
        <w:tblStyle w:val="TableGrid4"/>
        <w:tblW w:w="9090" w:type="dxa"/>
        <w:tblInd w:w="360" w:type="dxa"/>
        <w:tblLook w:val="04A0" w:firstRow="1" w:lastRow="0" w:firstColumn="1" w:lastColumn="0" w:noHBand="0" w:noVBand="1"/>
      </w:tblPr>
      <w:tblGrid>
        <w:gridCol w:w="5940"/>
        <w:gridCol w:w="3150"/>
      </w:tblGrid>
      <w:tr w:rsidR="00D41B46" w:rsidRPr="00B86DDE" w14:paraId="310AA6A1" w14:textId="77777777" w:rsidTr="00CB704E">
        <w:tc>
          <w:tcPr>
            <w:tcW w:w="5940" w:type="dxa"/>
          </w:tcPr>
          <w:p w14:paraId="5CF8A708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8"/>
              </w:rPr>
            </w:pPr>
          </w:p>
        </w:tc>
        <w:tc>
          <w:tcPr>
            <w:tcW w:w="3150" w:type="dxa"/>
          </w:tcPr>
          <w:p w14:paraId="4A2CBAE4" w14:textId="781D9C9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E261B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B3925" w:rsidRPr="00B86DDE" w14:paraId="02878022" w14:textId="77777777" w:rsidTr="00CB704E">
        <w:tc>
          <w:tcPr>
            <w:tcW w:w="5940" w:type="dxa"/>
          </w:tcPr>
          <w:p w14:paraId="00A73440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8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298C32D9" w14:textId="1E0D77A3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6B3925" w:rsidRPr="00B86DDE" w14:paraId="0E8CBE7B" w14:textId="77777777" w:rsidTr="00CB704E">
        <w:trPr>
          <w:trHeight w:val="386"/>
        </w:trPr>
        <w:tc>
          <w:tcPr>
            <w:tcW w:w="5940" w:type="dxa"/>
          </w:tcPr>
          <w:p w14:paraId="1CD7EC8A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8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229A2511" w14:textId="331F6EE8" w:rsidR="00CC2172" w:rsidRPr="00B86DDE" w:rsidRDefault="00B5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  <w:r w:rsidR="005549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สิ้นสุด </w:t>
            </w:r>
            <w:r w:rsidR="005549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5549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CC2172"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B3925" w:rsidRPr="00B86DDE" w14:paraId="1713F43D" w14:textId="77777777" w:rsidTr="00CB704E">
        <w:tc>
          <w:tcPr>
            <w:tcW w:w="5940" w:type="dxa"/>
          </w:tcPr>
          <w:p w14:paraId="4874207B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ผลขาดทุนที่เกิดจากการยุติสัญญาโดยการปรับลดมูลค่าโครงการก่อสร้าง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ตามสัญญากับลูกค้า</w:t>
            </w:r>
          </w:p>
        </w:tc>
        <w:tc>
          <w:tcPr>
            <w:tcW w:w="3150" w:type="dxa"/>
            <w:vAlign w:val="bottom"/>
          </w:tcPr>
          <w:p w14:paraId="2A0EDBD3" w14:textId="57E292C1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B704E" w:rsidRPr="00B86DDE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603DAE" w:rsidRPr="00B86DDE">
              <w:rPr>
                <w:rFonts w:asciiTheme="majorBidi" w:hAnsiTheme="majorBidi" w:cstheme="majorBidi"/>
                <w:sz w:val="28"/>
                <w:szCs w:val="28"/>
              </w:rPr>
              <w:t>.26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41B46" w:rsidRPr="00B86DDE" w14:paraId="5DF9E8BB" w14:textId="77777777" w:rsidTr="00CB704E">
        <w:tc>
          <w:tcPr>
            <w:tcW w:w="5940" w:type="dxa"/>
          </w:tcPr>
          <w:p w14:paraId="738D7FAE" w14:textId="444407AD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กลับรายการผลขาดทุนทางด้านเครดิตที่คาดว่าจะเกิดขึ้น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704E" w:rsidRPr="00B86DDE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842086" w:rsidRPr="00B86D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842086" w:rsidRPr="00B86D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</w:tcPr>
          <w:p w14:paraId="166826E8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4A94CF3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548.00</w:t>
            </w:r>
          </w:p>
        </w:tc>
      </w:tr>
      <w:tr w:rsidR="006B3925" w:rsidRPr="00B86DDE" w14:paraId="7F281380" w14:textId="77777777" w:rsidTr="00CB704E">
        <w:tc>
          <w:tcPr>
            <w:tcW w:w="5940" w:type="dxa"/>
          </w:tcPr>
          <w:p w14:paraId="576241B2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6F7F3BDA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(109.60)</w:t>
            </w:r>
          </w:p>
        </w:tc>
      </w:tr>
      <w:tr w:rsidR="009D528C" w:rsidRPr="00B86DDE" w14:paraId="6F83E6B2" w14:textId="77777777" w:rsidTr="00CB704E">
        <w:tc>
          <w:tcPr>
            <w:tcW w:w="5940" w:type="dxa"/>
          </w:tcPr>
          <w:p w14:paraId="3F8118B3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ผลกระทบสุทธิของโครงการ</w:t>
            </w:r>
          </w:p>
        </w:tc>
        <w:tc>
          <w:tcPr>
            <w:tcW w:w="3150" w:type="dxa"/>
            <w:tcBorders>
              <w:top w:val="single" w:sz="4" w:space="0" w:color="auto"/>
              <w:bottom w:val="double" w:sz="4" w:space="0" w:color="auto"/>
            </w:tcBorders>
          </w:tcPr>
          <w:p w14:paraId="569D66F7" w14:textId="77777777" w:rsidR="00CC2172" w:rsidRPr="00B86DDE" w:rsidRDefault="00CC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489.86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375A994" w14:textId="77777777" w:rsidR="00AC4606" w:rsidRDefault="00AC4606" w:rsidP="00AC4606">
      <w:pPr>
        <w:pStyle w:val="ListParagraph"/>
        <w:spacing w:before="240" w:line="240" w:lineRule="auto"/>
        <w:ind w:left="360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bookmarkStart w:id="7" w:name="_Hlk78280964"/>
    </w:p>
    <w:p w14:paraId="3B3E4C3C" w14:textId="77777777" w:rsidR="00AC4606" w:rsidRDefault="00AC4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3669BC9B" w14:textId="33F78F39" w:rsidR="009715C0" w:rsidRPr="00B86DDE" w:rsidRDefault="009715C0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ข้อมูลทางการเงินจำแนกตามส่วนงานและการจำแนกรายได้</w:t>
      </w:r>
    </w:p>
    <w:p w14:paraId="11755F1A" w14:textId="77777777" w:rsidR="009715C0" w:rsidRPr="00B86DDE" w:rsidRDefault="009715C0" w:rsidP="004F3DCE">
      <w:pPr>
        <w:spacing w:before="120" w:line="240" w:lineRule="auto"/>
        <w:ind w:firstLine="360"/>
        <w:rPr>
          <w:rFonts w:asciiTheme="majorBidi" w:eastAsia="Malgun Gothic" w:hAnsiTheme="majorBidi" w:cstheme="majorBidi"/>
          <w:b/>
          <w:bCs/>
          <w:sz w:val="28"/>
          <w:szCs w:val="28"/>
        </w:rPr>
      </w:pPr>
      <w:r w:rsidRPr="00B86DDE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5ECE2549" w14:textId="4874BB41" w:rsidR="009715C0" w:rsidRPr="00B86DDE" w:rsidRDefault="009715C0" w:rsidP="009715C0">
      <w:pPr>
        <w:spacing w:before="12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155FC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B86DDE">
        <w:rPr>
          <w:rFonts w:asciiTheme="majorBidi" w:hAnsiTheme="majorBidi" w:cstheme="majorBidi"/>
          <w:sz w:val="28"/>
          <w:szCs w:val="28"/>
          <w:cs/>
        </w:rPr>
        <w:t>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25794E3E" w14:textId="77777777" w:rsidR="009715C0" w:rsidRPr="00B86DDE" w:rsidRDefault="009715C0" w:rsidP="009715C0">
      <w:pPr>
        <w:spacing w:before="120" w:line="240" w:lineRule="auto"/>
        <w:ind w:left="36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6DDE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ส่วนงานธุรกิจ</w:t>
      </w:r>
    </w:p>
    <w:p w14:paraId="39BB6981" w14:textId="2AD62D9C" w:rsidR="009715C0" w:rsidRPr="00B86DDE" w:rsidRDefault="009715C0" w:rsidP="009715C0">
      <w:pPr>
        <w:spacing w:before="120"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ผู้บริหารเห็นว่ากลุ่มบริษัท</w:t>
      </w:r>
      <w:r w:rsidR="006155FC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B86DDE">
        <w:rPr>
          <w:rFonts w:asciiTheme="majorBidi" w:hAnsiTheme="majorBidi" w:cstheme="majorBidi"/>
          <w:sz w:val="28"/>
          <w:szCs w:val="28"/>
          <w:cs/>
        </w:rPr>
        <w:t>ดำเนินกิจการในส่วนงานธุรกิจเดียวคือ ธุรกิจก่อสร้าง ดังนั้นฝ่ายบริหารจึงพิจารณาว่ากลุ่มบริษัทมีส่วนงานธุรกิจเพียงส่วนงานเดียว</w:t>
      </w:r>
    </w:p>
    <w:p w14:paraId="0BCCEE57" w14:textId="77777777" w:rsidR="009715C0" w:rsidRPr="00B86DDE" w:rsidRDefault="009715C0" w:rsidP="009715C0">
      <w:pPr>
        <w:spacing w:before="120" w:line="240" w:lineRule="auto"/>
        <w:ind w:left="36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6DDE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จังหวะเวลาการรับรู้รายได้</w:t>
      </w:r>
    </w:p>
    <w:p w14:paraId="4FE03867" w14:textId="73B229A6" w:rsidR="009715C0" w:rsidRPr="00B86DDE" w:rsidRDefault="009715C0" w:rsidP="009715C0">
      <w:pPr>
        <w:spacing w:before="120"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9B60D6">
        <w:rPr>
          <w:rFonts w:asciiTheme="majorBidi" w:hAnsiTheme="majorBidi" w:cstheme="majorBidi" w:hint="cs"/>
          <w:sz w:val="28"/>
          <w:szCs w:val="28"/>
          <w:cs/>
        </w:rPr>
        <w:t>จากการก่อสร้าง</w:t>
      </w:r>
      <w:r w:rsidRPr="00B86DDE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="006155F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86DDE">
        <w:rPr>
          <w:rFonts w:asciiTheme="majorBidi" w:hAnsiTheme="majorBidi" w:cstheme="majorBidi"/>
          <w:sz w:val="28"/>
          <w:szCs w:val="28"/>
          <w:cs/>
        </w:rPr>
        <w:t>บริษัทมีการรับรู้รายได้ตลอดช่วงเวลาหนึ่งตามภาระที่ต้องปฏิบัติ</w:t>
      </w:r>
      <w:r w:rsidRPr="00B86DDE">
        <w:rPr>
          <w:rFonts w:asciiTheme="majorBidi" w:hAnsiTheme="majorBidi" w:cstheme="majorBidi"/>
          <w:sz w:val="28"/>
          <w:szCs w:val="28"/>
        </w:rPr>
        <w:t xml:space="preserve"> (Over time)</w:t>
      </w:r>
    </w:p>
    <w:tbl>
      <w:tblPr>
        <w:tblW w:w="900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710"/>
        <w:gridCol w:w="180"/>
        <w:gridCol w:w="1623"/>
      </w:tblGrid>
      <w:tr w:rsidR="009715C0" w:rsidRPr="00B86DDE" w14:paraId="0DEFE169" w14:textId="77777777">
        <w:trPr>
          <w:trHeight w:val="423"/>
        </w:trPr>
        <w:tc>
          <w:tcPr>
            <w:tcW w:w="5490" w:type="dxa"/>
          </w:tcPr>
          <w:p w14:paraId="67E0951E" w14:textId="77777777" w:rsidR="009715C0" w:rsidRPr="00B86DDE" w:rsidRDefault="009715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3" w:type="dxa"/>
            <w:gridSpan w:val="3"/>
          </w:tcPr>
          <w:p w14:paraId="2DC5879A" w14:textId="77777777" w:rsidR="009715C0" w:rsidRPr="00B86DDE" w:rsidRDefault="009715C0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9715C0" w:rsidRPr="00B86DDE" w14:paraId="0AE36044" w14:textId="77777777">
        <w:trPr>
          <w:trHeight w:val="423"/>
        </w:trPr>
        <w:tc>
          <w:tcPr>
            <w:tcW w:w="5490" w:type="dxa"/>
          </w:tcPr>
          <w:p w14:paraId="46A7310A" w14:textId="77777777" w:rsidR="009715C0" w:rsidRPr="00B86DDE" w:rsidRDefault="009715C0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3" w:type="dxa"/>
            <w:gridSpan w:val="3"/>
            <w:tcBorders>
              <w:bottom w:val="single" w:sz="4" w:space="0" w:color="auto"/>
            </w:tcBorders>
          </w:tcPr>
          <w:p w14:paraId="171139CE" w14:textId="77777777" w:rsidR="009715C0" w:rsidRPr="00B86DDE" w:rsidRDefault="009715C0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9715C0" w:rsidRPr="00B86DDE" w14:paraId="4F88C1E9" w14:textId="77777777">
        <w:trPr>
          <w:trHeight w:val="372"/>
        </w:trPr>
        <w:tc>
          <w:tcPr>
            <w:tcW w:w="5490" w:type="dxa"/>
          </w:tcPr>
          <w:p w14:paraId="4FF0CEAB" w14:textId="77777777" w:rsidR="009715C0" w:rsidRPr="00B86DDE" w:rsidRDefault="009715C0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4355846" w14:textId="77777777" w:rsidR="009715C0" w:rsidRPr="00B86DDE" w:rsidRDefault="009715C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D8873AE" w14:textId="77777777" w:rsidR="009715C0" w:rsidRPr="00B86DDE" w:rsidRDefault="009715C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6CADCE3" w14:textId="77777777" w:rsidR="009715C0" w:rsidRPr="00B86DDE" w:rsidRDefault="009715C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15C0" w:rsidRPr="00B86DDE" w14:paraId="15D741B2" w14:textId="77777777" w:rsidTr="008C5C03">
        <w:trPr>
          <w:trHeight w:val="386"/>
        </w:trPr>
        <w:tc>
          <w:tcPr>
            <w:tcW w:w="5490" w:type="dxa"/>
          </w:tcPr>
          <w:p w14:paraId="4C83F27E" w14:textId="77777777" w:rsidR="009715C0" w:rsidRPr="00B86DDE" w:rsidRDefault="009715C0">
            <w:pPr>
              <w:ind w:left="-18" w:firstLine="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ลูกค้ารายใหญ่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ราย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CFAA65C" w14:textId="12D96DCB" w:rsidR="009715C0" w:rsidRPr="00B86DDE" w:rsidRDefault="008C5C03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5C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6CD086A" w14:textId="77777777" w:rsidR="009715C0" w:rsidRPr="00B86DDE" w:rsidRDefault="009715C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2C8A10C" w14:textId="77777777" w:rsidR="009715C0" w:rsidRPr="00B86DDE" w:rsidRDefault="009715C0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15C0" w:rsidRPr="00B86DDE" w14:paraId="4D508D4F" w14:textId="77777777" w:rsidTr="004473F6">
        <w:trPr>
          <w:trHeight w:val="443"/>
        </w:trPr>
        <w:tc>
          <w:tcPr>
            <w:tcW w:w="5490" w:type="dxa"/>
          </w:tcPr>
          <w:p w14:paraId="7E0018B6" w14:textId="56BB7C6F" w:rsidR="009715C0" w:rsidRPr="00B86DDE" w:rsidRDefault="009715C0">
            <w:pPr>
              <w:tabs>
                <w:tab w:val="clear" w:pos="227"/>
                <w:tab w:val="left" w:pos="273"/>
              </w:tabs>
              <w:ind w:left="18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710" w:type="dxa"/>
          </w:tcPr>
          <w:p w14:paraId="64C0F028" w14:textId="6FD0B41D" w:rsidR="009715C0" w:rsidRPr="00B86DDE" w:rsidRDefault="008C5C03" w:rsidP="004473F6">
            <w:pPr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5C03">
              <w:rPr>
                <w:rFonts w:asciiTheme="majorBidi" w:hAnsiTheme="majorBidi" w:cstheme="majorBidi"/>
                <w:sz w:val="28"/>
                <w:szCs w:val="28"/>
              </w:rPr>
              <w:t>1,874,596</w:t>
            </w:r>
          </w:p>
        </w:tc>
        <w:tc>
          <w:tcPr>
            <w:tcW w:w="180" w:type="dxa"/>
          </w:tcPr>
          <w:p w14:paraId="58CA1A0D" w14:textId="7472E617" w:rsidR="009715C0" w:rsidRPr="00B86DDE" w:rsidRDefault="009715C0" w:rsidP="008B5C0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76DE0A8" w14:textId="035066EF" w:rsidR="009715C0" w:rsidRPr="00B86DDE" w:rsidRDefault="008C2ABD" w:rsidP="004473F6">
            <w:pPr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A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ABD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ABD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9715C0" w:rsidRPr="00B86DDE" w14:paraId="1BD7E855" w14:textId="77777777" w:rsidTr="004473F6">
        <w:trPr>
          <w:trHeight w:val="372"/>
        </w:trPr>
        <w:tc>
          <w:tcPr>
            <w:tcW w:w="5490" w:type="dxa"/>
          </w:tcPr>
          <w:p w14:paraId="2649E857" w14:textId="77777777" w:rsidR="009715C0" w:rsidRPr="00B86DDE" w:rsidRDefault="009715C0">
            <w:pPr>
              <w:ind w:left="-18" w:firstLine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710" w:type="dxa"/>
          </w:tcPr>
          <w:p w14:paraId="7C6326DF" w14:textId="067AA985" w:rsidR="009715C0" w:rsidRPr="00B86DDE" w:rsidRDefault="008C5C03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5C03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0" w:type="dxa"/>
          </w:tcPr>
          <w:p w14:paraId="02D72DFB" w14:textId="77777777" w:rsidR="009715C0" w:rsidRPr="00B86DDE" w:rsidRDefault="009715C0" w:rsidP="008C5C03">
            <w:pPr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</w:tcPr>
          <w:p w14:paraId="140B9821" w14:textId="19AD3885" w:rsidR="009715C0" w:rsidRPr="00B86DDE" w:rsidRDefault="008C5C03">
            <w:pPr>
              <w:ind w:left="-108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3F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</w:tbl>
    <w:p w14:paraId="7E5AF665" w14:textId="2F4B8785" w:rsidR="00CE1EFF" w:rsidRPr="00B86DDE" w:rsidRDefault="00CE1EFF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</w:p>
    <w:p w14:paraId="02AB8937" w14:textId="5321F7B2" w:rsidR="00CE1EFF" w:rsidRPr="00B86DDE" w:rsidRDefault="00CE1EFF" w:rsidP="002068DD">
      <w:pPr>
        <w:overflowPunct w:val="0"/>
        <w:autoSpaceDE w:val="0"/>
        <w:autoSpaceDN w:val="0"/>
        <w:adjustRightInd w:val="0"/>
        <w:spacing w:before="120" w:line="360" w:lineRule="auto"/>
        <w:ind w:right="-297" w:firstLine="360"/>
        <w:textAlignment w:val="baseline"/>
        <w:rPr>
          <w:rFonts w:asciiTheme="majorBidi" w:eastAsia="Malgun Gothic" w:hAnsiTheme="majorBidi" w:cstheme="majorBidi"/>
          <w:sz w:val="28"/>
        </w:rPr>
      </w:pPr>
      <w:r w:rsidRPr="002068DD">
        <w:rPr>
          <w:rFonts w:asciiTheme="majorBidi" w:eastAsia="Malgun Gothic" w:hAnsiTheme="majorBidi" w:cstheme="majorBidi"/>
          <w:sz w:val="27"/>
          <w:szCs w:val="27"/>
          <w:cs/>
        </w:rPr>
        <w:t>กลุ่มบริษัท</w:t>
      </w:r>
      <w:r w:rsidR="00B24142" w:rsidRPr="002068DD">
        <w:rPr>
          <w:rFonts w:asciiTheme="majorBidi" w:eastAsia="Malgun Gothic" w:hAnsiTheme="majorBidi" w:cstheme="majorBidi" w:hint="cs"/>
          <w:sz w:val="27"/>
          <w:szCs w:val="27"/>
          <w:cs/>
        </w:rPr>
        <w:t>และบริษัท</w:t>
      </w:r>
      <w:r w:rsidRPr="002068DD">
        <w:rPr>
          <w:rFonts w:asciiTheme="majorBidi" w:eastAsia="Malgun Gothic" w:hAnsiTheme="majorBidi" w:cstheme="majorBidi"/>
          <w:sz w:val="27"/>
          <w:szCs w:val="27"/>
          <w:cs/>
        </w:rPr>
        <w:t>มีภาระผูกพันและหนี้สินที่อาจเกิดขึ้นนอกเหนือจากที่เปิดเผยในหมายเหตุประกอบ</w:t>
      </w:r>
      <w:r w:rsidR="005108F9">
        <w:rPr>
          <w:rFonts w:asciiTheme="majorBidi" w:eastAsia="Malgun Gothic" w:hAnsiTheme="majorBidi" w:cstheme="majorBidi" w:hint="cs"/>
          <w:sz w:val="27"/>
          <w:szCs w:val="27"/>
          <w:cs/>
        </w:rPr>
        <w:t>งบ</w:t>
      </w:r>
      <w:r w:rsidRPr="002068DD">
        <w:rPr>
          <w:rFonts w:asciiTheme="majorBidi" w:eastAsia="Malgun Gothic" w:hAnsiTheme="majorBidi" w:cstheme="majorBidi"/>
          <w:sz w:val="27"/>
          <w:szCs w:val="27"/>
          <w:cs/>
        </w:rPr>
        <w:t>การเงินอื่นดังนี้</w:t>
      </w:r>
    </w:p>
    <w:p w14:paraId="09BBB4A9" w14:textId="77777777" w:rsidR="00CE1EFF" w:rsidRPr="00B86DDE" w:rsidRDefault="00CE1EFF" w:rsidP="00971835">
      <w:pPr>
        <w:pStyle w:val="ListParagraph"/>
        <w:numPr>
          <w:ilvl w:val="0"/>
          <w:numId w:val="21"/>
        </w:numPr>
        <w:tabs>
          <w:tab w:val="left" w:pos="630"/>
          <w:tab w:val="left" w:pos="810"/>
        </w:tabs>
        <w:overflowPunct w:val="0"/>
        <w:autoSpaceDE w:val="0"/>
        <w:autoSpaceDN w:val="0"/>
        <w:adjustRightInd w:val="0"/>
        <w:spacing w:before="120" w:after="0" w:line="360" w:lineRule="auto"/>
        <w:ind w:firstLine="0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010E7B49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239C595B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401CCB55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2BB16112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4EE5C1F6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5F4ECCB6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6D1053DB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266DEE6C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6260746F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295F9FF1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54879D51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71AB122D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4AE53BD0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573470F4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11DE2B0B" w14:textId="77777777" w:rsidR="00CE1EFF" w:rsidRPr="00B86DDE" w:rsidRDefault="00CE1EFF" w:rsidP="00CE1EF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  <w:cs/>
          <w:lang w:val="en-US"/>
        </w:rPr>
      </w:pPr>
    </w:p>
    <w:p w14:paraId="1325F5C7" w14:textId="2EEDACB8" w:rsidR="00CE1EFF" w:rsidRPr="005F7B94" w:rsidRDefault="00CE1EFF" w:rsidP="00C95C06">
      <w:pPr>
        <w:pStyle w:val="ListParagraph"/>
        <w:numPr>
          <w:ilvl w:val="1"/>
          <w:numId w:val="45"/>
        </w:numPr>
        <w:tabs>
          <w:tab w:val="left" w:pos="720"/>
          <w:tab w:val="left" w:pos="990"/>
          <w:tab w:val="left" w:pos="1080"/>
          <w:tab w:val="left" w:pos="1530"/>
          <w:tab w:val="left" w:pos="1620"/>
        </w:tabs>
        <w:overflowPunct w:val="0"/>
        <w:autoSpaceDE w:val="0"/>
        <w:autoSpaceDN w:val="0"/>
        <w:adjustRightInd w:val="0"/>
        <w:spacing w:before="120" w:after="0" w:line="360" w:lineRule="auto"/>
        <w:ind w:left="810" w:hanging="450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5F7B94">
        <w:rPr>
          <w:rFonts w:asciiTheme="majorBidi" w:eastAsia="Malgun Gothic" w:hAnsiTheme="majorBidi" w:cstheme="majorBidi"/>
          <w:b/>
          <w:bCs/>
          <w:sz w:val="28"/>
          <w:cs/>
        </w:rPr>
        <w:t>หนังสือค้ำประกันธนาคาร</w:t>
      </w:r>
    </w:p>
    <w:p w14:paraId="32529049" w14:textId="11A211C0" w:rsidR="00CE1EFF" w:rsidRPr="00B86DDE" w:rsidRDefault="00CE1EFF" w:rsidP="006F1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ณ วันที่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0E3BF4"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 xml:space="preserve">31 </w:t>
      </w:r>
      <w:r w:rsidR="000E3BF4"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 xml:space="preserve">ธันวาคม </w:t>
      </w:r>
      <w:r w:rsidR="000E3BF4"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2568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และ</w:t>
      </w:r>
      <w:r w:rsidR="000E3BF4" w:rsidRPr="00B86DDE">
        <w:rPr>
          <w:rFonts w:asciiTheme="majorBidi" w:eastAsia="Malgun Gothic" w:hAnsiTheme="majorBidi" w:cstheme="majorBidi"/>
          <w:sz w:val="28"/>
          <w:szCs w:val="28"/>
        </w:rPr>
        <w:t xml:space="preserve"> 2567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>กลุ่มบริษัท</w:t>
      </w:r>
      <w:r w:rsidR="00DB39D1">
        <w:rPr>
          <w:rFonts w:asciiTheme="majorBidi" w:eastAsia="Malgun Gothic" w:hAnsiTheme="majorBidi" w:cstheme="majorBidi" w:hint="cs"/>
          <w:color w:val="000000"/>
          <w:spacing w:val="-2"/>
          <w:sz w:val="28"/>
          <w:szCs w:val="28"/>
          <w:cs/>
        </w:rPr>
        <w:t>และบริษัท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มีหนังสือค้ำประกันโครงการก่อสร้างซึ่งออกโดยสถาบันการเงิน ดังนี้</w:t>
      </w:r>
      <w:r w:rsidRPr="00B86DDE">
        <w:rPr>
          <w:rFonts w:asciiTheme="majorBidi" w:eastAsia="Malgun Gothic" w:hAnsiTheme="majorBidi" w:cstheme="majorBidi"/>
          <w:sz w:val="28"/>
          <w:szCs w:val="28"/>
        </w:rPr>
        <w:t xml:space="preserve"> 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CE1EFF" w:rsidRPr="00B86DDE" w14:paraId="66D87064" w14:textId="77777777" w:rsidTr="00971835">
        <w:trPr>
          <w:trHeight w:val="423"/>
          <w:tblHeader/>
        </w:trPr>
        <w:tc>
          <w:tcPr>
            <w:tcW w:w="4050" w:type="dxa"/>
          </w:tcPr>
          <w:p w14:paraId="247614D1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0956AA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3E4E8F33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CE1EFF" w:rsidRPr="00B86DDE" w14:paraId="013ABEA6" w14:textId="77777777" w:rsidTr="00971835">
        <w:trPr>
          <w:trHeight w:val="423"/>
          <w:tblHeader/>
        </w:trPr>
        <w:tc>
          <w:tcPr>
            <w:tcW w:w="4050" w:type="dxa"/>
          </w:tcPr>
          <w:p w14:paraId="185C9681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06951A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1E92CFCD" w14:textId="7A5C4345" w:rsidR="00CE1EFF" w:rsidRPr="00B86DDE" w:rsidRDefault="00C6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CE1EFF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  <w:r w:rsidR="00CE1EFF"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 xml:space="preserve"> / 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งบการ</w:t>
            </w:r>
            <w:r w:rsidR="00CE1EFF"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E1EFF" w:rsidRPr="00B86DDE" w14:paraId="7328D12C" w14:textId="77777777" w:rsidTr="00971835">
        <w:trPr>
          <w:trHeight w:val="372"/>
          <w:tblHeader/>
        </w:trPr>
        <w:tc>
          <w:tcPr>
            <w:tcW w:w="4050" w:type="dxa"/>
          </w:tcPr>
          <w:p w14:paraId="6FC61E90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E8F70ED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FEBFC40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B392062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99C1043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CE1EFF" w:rsidRPr="00B86DDE" w14:paraId="6C3029F8" w14:textId="77777777" w:rsidTr="00971835">
        <w:trPr>
          <w:trHeight w:val="372"/>
          <w:tblHeader/>
        </w:trPr>
        <w:tc>
          <w:tcPr>
            <w:tcW w:w="4050" w:type="dxa"/>
          </w:tcPr>
          <w:p w14:paraId="7FED887B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5699CE7E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593A2B2" w14:textId="67A0BFFE" w:rsidR="00CE1EFF" w:rsidRPr="00B86DDE" w:rsidRDefault="000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2,517,792</w:t>
            </w:r>
          </w:p>
        </w:tc>
        <w:tc>
          <w:tcPr>
            <w:tcW w:w="180" w:type="dxa"/>
            <w:vAlign w:val="bottom"/>
          </w:tcPr>
          <w:p w14:paraId="6BD56838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50C1936" w14:textId="0FCFAF19" w:rsidR="00CE1EFF" w:rsidRPr="00B86DDE" w:rsidRDefault="004D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1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427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196</w:t>
            </w:r>
          </w:p>
        </w:tc>
      </w:tr>
    </w:tbl>
    <w:p w14:paraId="6A612BFD" w14:textId="77777777" w:rsidR="00AC4606" w:rsidRDefault="00AC4606" w:rsidP="00AC4606">
      <w:pPr>
        <w:pStyle w:val="ListParagraph"/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</w:p>
    <w:p w14:paraId="603C92E6" w14:textId="77777777" w:rsidR="00AC4606" w:rsidRDefault="00AC4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0EC70AF4" w14:textId="2CE1746F" w:rsidR="00CE1EFF" w:rsidRPr="003F6734" w:rsidRDefault="00CE1EFF" w:rsidP="006F1E4F">
      <w:pPr>
        <w:pStyle w:val="ListParagraph"/>
        <w:numPr>
          <w:ilvl w:val="1"/>
          <w:numId w:val="45"/>
        </w:numPr>
        <w:tabs>
          <w:tab w:val="left" w:pos="810"/>
          <w:tab w:val="left" w:pos="900"/>
        </w:tabs>
        <w:overflowPunct w:val="0"/>
        <w:autoSpaceDE w:val="0"/>
        <w:autoSpaceDN w:val="0"/>
        <w:adjustRightInd w:val="0"/>
        <w:spacing w:before="120" w:line="360" w:lineRule="auto"/>
        <w:ind w:firstLine="0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3F6734">
        <w:rPr>
          <w:rFonts w:asciiTheme="majorBidi" w:eastAsia="Malgun Gothic" w:hAnsiTheme="majorBidi" w:cstheme="majorBidi"/>
          <w:b/>
          <w:bCs/>
          <w:sz w:val="28"/>
          <w:cs/>
        </w:rPr>
        <w:lastRenderedPageBreak/>
        <w:t>ภาระผูกพันอื่น</w:t>
      </w:r>
    </w:p>
    <w:p w14:paraId="04FBEFDC" w14:textId="6031C4D5" w:rsidR="00CE1EFF" w:rsidRPr="00B86DDE" w:rsidRDefault="00CE1EFF" w:rsidP="006D021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810"/>
        <w:jc w:val="thaiDistribute"/>
        <w:textAlignment w:val="baseline"/>
        <w:rPr>
          <w:rFonts w:asciiTheme="majorBidi" w:eastAsia="Malgun Gothic" w:hAnsiTheme="majorBidi" w:cstheme="majorBidi"/>
          <w:color w:val="000000"/>
          <w:spacing w:val="-2"/>
          <w:sz w:val="28"/>
        </w:rPr>
      </w:pP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>จำนวนเงินขั้นต่ำที่กลุ่มบริษัท</w:t>
      </w:r>
      <w:r w:rsidR="00B6441D">
        <w:rPr>
          <w:rFonts w:asciiTheme="majorBidi" w:eastAsia="Malgun Gothic" w:hAnsiTheme="majorBidi" w:cstheme="majorBidi" w:hint="cs"/>
          <w:color w:val="000000"/>
          <w:spacing w:val="-2"/>
          <w:sz w:val="28"/>
          <w:cs/>
          <w:lang w:val="en-US"/>
        </w:rPr>
        <w:t>และบริษัท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ต้องจ่ายในอนาคตทั้งสิ้นภายใต้คำสั่งซื้อวัสดุก่อสร้าง ณ วันที่ </w:t>
      </w:r>
      <w:r w:rsidR="001C4822" w:rsidRPr="00B86DDE">
        <w:rPr>
          <w:rFonts w:asciiTheme="majorBidi" w:eastAsia="Malgun Gothic" w:hAnsiTheme="majorBidi" w:cstheme="majorBidi"/>
          <w:color w:val="000000"/>
          <w:spacing w:val="-2"/>
          <w:sz w:val="28"/>
        </w:rPr>
        <w:t xml:space="preserve">31 </w:t>
      </w:r>
      <w:r w:rsidR="001C4822" w:rsidRPr="00B86DDE">
        <w:rPr>
          <w:rFonts w:asciiTheme="majorBidi" w:eastAsia="Malgun Gothic" w:hAnsiTheme="majorBidi" w:cstheme="majorBidi"/>
          <w:color w:val="000000"/>
          <w:spacing w:val="-2"/>
          <w:sz w:val="28"/>
          <w:cs/>
        </w:rPr>
        <w:t>ธันวาคม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</w:rPr>
        <w:t>2568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และ</w:t>
      </w:r>
      <w:r w:rsidR="00E266C9" w:rsidRPr="00B86DDE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</w:rPr>
        <w:t>2567</w:t>
      </w:r>
      <w:r w:rsidRPr="00B86DDE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มีรายละเอียด ดังนี้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CE1EFF" w:rsidRPr="00B86DDE" w14:paraId="0BFE9D50" w14:textId="77777777" w:rsidTr="006D0211">
        <w:trPr>
          <w:trHeight w:val="423"/>
          <w:tblHeader/>
        </w:trPr>
        <w:tc>
          <w:tcPr>
            <w:tcW w:w="4050" w:type="dxa"/>
          </w:tcPr>
          <w:p w14:paraId="502D8DC2" w14:textId="77777777" w:rsidR="00CE1EFF" w:rsidRPr="00B86DDE" w:rsidRDefault="00CE1EFF" w:rsidP="006D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3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A42636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7A5AE48B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CE1EFF" w:rsidRPr="00B86DDE" w14:paraId="2CC87DF4" w14:textId="77777777" w:rsidTr="006D0211">
        <w:trPr>
          <w:trHeight w:val="423"/>
          <w:tblHeader/>
        </w:trPr>
        <w:tc>
          <w:tcPr>
            <w:tcW w:w="4050" w:type="dxa"/>
          </w:tcPr>
          <w:p w14:paraId="41E5C06F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1428E9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E722A2A" w14:textId="4BDEB687" w:rsidR="00CE1EFF" w:rsidRPr="00B86DDE" w:rsidRDefault="00E26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="00CE1EFF"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การเงินรวม</w:t>
            </w:r>
            <w:r w:rsidR="00CE1EFF"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 xml:space="preserve"> / </w:t>
            </w:r>
            <w:r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งบ</w:t>
            </w:r>
            <w:r w:rsidR="00CE1EFF" w:rsidRPr="00B86DDE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E1EFF" w:rsidRPr="00B86DDE" w14:paraId="6EBA9855" w14:textId="77777777" w:rsidTr="006D0211">
        <w:trPr>
          <w:trHeight w:val="372"/>
          <w:tblHeader/>
        </w:trPr>
        <w:tc>
          <w:tcPr>
            <w:tcW w:w="4050" w:type="dxa"/>
          </w:tcPr>
          <w:p w14:paraId="59613EDF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2B5E587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73330D4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1E5051E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A02210B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CE1EFF" w:rsidRPr="00B86DDE" w14:paraId="5E056932" w14:textId="77777777" w:rsidTr="006D0211">
        <w:trPr>
          <w:trHeight w:val="372"/>
          <w:tblHeader/>
        </w:trPr>
        <w:tc>
          <w:tcPr>
            <w:tcW w:w="4050" w:type="dxa"/>
          </w:tcPr>
          <w:p w14:paraId="0772DFF5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5D065CD8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824B611" w14:textId="528B81E1" w:rsidR="00CE1EFF" w:rsidRPr="00B86DDE" w:rsidRDefault="00460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53,104</w:t>
            </w:r>
          </w:p>
        </w:tc>
        <w:tc>
          <w:tcPr>
            <w:tcW w:w="180" w:type="dxa"/>
            <w:vAlign w:val="bottom"/>
          </w:tcPr>
          <w:p w14:paraId="13697DB9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108E9FD" w14:textId="77777777" w:rsidR="00CE1EFF" w:rsidRPr="00B86DDE" w:rsidRDefault="00CE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365,314</w:t>
            </w:r>
          </w:p>
        </w:tc>
      </w:tr>
    </w:tbl>
    <w:p w14:paraId="426DC132" w14:textId="320BBECE" w:rsidR="00CE1EFF" w:rsidRPr="00DF7634" w:rsidRDefault="00CE1EFF" w:rsidP="000C4E63">
      <w:pPr>
        <w:pStyle w:val="ListParagraph"/>
        <w:numPr>
          <w:ilvl w:val="1"/>
          <w:numId w:val="45"/>
        </w:numPr>
        <w:tabs>
          <w:tab w:val="left" w:pos="810"/>
        </w:tabs>
        <w:overflowPunct w:val="0"/>
        <w:autoSpaceDE w:val="0"/>
        <w:autoSpaceDN w:val="0"/>
        <w:adjustRightInd w:val="0"/>
        <w:spacing w:before="240" w:after="0" w:line="240" w:lineRule="auto"/>
        <w:ind w:left="540" w:hanging="180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DF7634">
        <w:rPr>
          <w:rFonts w:asciiTheme="majorBidi" w:eastAsia="Malgun Gothic" w:hAnsiTheme="majorBidi" w:cstheme="majorBidi"/>
          <w:b/>
          <w:bCs/>
          <w:sz w:val="28"/>
          <w:cs/>
        </w:rPr>
        <w:t>คดีความ</w:t>
      </w:r>
      <w:r w:rsidR="001359C3">
        <w:rPr>
          <w:rFonts w:asciiTheme="majorBidi" w:eastAsia="Malgun Gothic" w:hAnsiTheme="majorBidi" w:cstheme="majorBidi" w:hint="cs"/>
          <w:b/>
          <w:bCs/>
          <w:sz w:val="28"/>
          <w:cs/>
        </w:rPr>
        <w:t>ฟ้</w:t>
      </w:r>
      <w:r w:rsidRPr="00DF7634">
        <w:rPr>
          <w:rFonts w:asciiTheme="majorBidi" w:eastAsia="Malgun Gothic" w:hAnsiTheme="majorBidi" w:cstheme="majorBidi"/>
          <w:b/>
          <w:bCs/>
          <w:sz w:val="28"/>
          <w:cs/>
        </w:rPr>
        <w:t>องร้อง</w:t>
      </w:r>
      <w:r w:rsidRPr="00DF7634">
        <w:rPr>
          <w:rFonts w:asciiTheme="majorBidi" w:eastAsia="Malgun Gothic" w:hAnsiTheme="majorBidi" w:cstheme="majorBidi"/>
          <w:b/>
          <w:bCs/>
          <w:sz w:val="28"/>
          <w:cs/>
        </w:rPr>
        <w:tab/>
      </w:r>
    </w:p>
    <w:p w14:paraId="2FB9F748" w14:textId="6FED028D" w:rsidR="00E700D5" w:rsidRPr="00E700D5" w:rsidRDefault="00E700D5" w:rsidP="00E700D5">
      <w:pPr>
        <w:tabs>
          <w:tab w:val="clear" w:pos="454"/>
          <w:tab w:val="clear" w:pos="680"/>
          <w:tab w:val="clear" w:pos="907"/>
          <w:tab w:val="left" w:pos="81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ในระหว่างปี กลุ่มบริษัทและบริษัทได้รับหนังสือฟ้องร้องจากเจ้าหนี้จากกรณีผิดนัดชำระหนี้ตามสัญญาซื้อขายและสัญญาบริการ โดยเจ้าหนี้ได้ยื่นฟ้องเรียกให้ชำระเงินจำนวน </w:t>
      </w:r>
      <w:r w:rsidR="00D07DAA">
        <w:rPr>
          <w:rFonts w:asciiTheme="majorBidi" w:eastAsia="Malgun Gothic" w:hAnsiTheme="majorBidi"/>
          <w:sz w:val="28"/>
          <w:szCs w:val="28"/>
        </w:rPr>
        <w:t>25.44</w:t>
      </w: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 ล้านบาท และ </w:t>
      </w:r>
      <w:r w:rsidR="00D07DAA">
        <w:rPr>
          <w:rFonts w:asciiTheme="majorBidi" w:eastAsia="Malgun Gothic" w:hAnsiTheme="majorBidi"/>
          <w:sz w:val="28"/>
          <w:szCs w:val="28"/>
        </w:rPr>
        <w:t>20.14</w:t>
      </w: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 ล้านบาท ตามลำดับ พร้อมดอกเบี้ยนับตั้งแต่วันที่ผิดนัดชำระหนี้ ต่อมาศาลได้มีการพิจารณาคดีบางส่วน ซึ่งกลุ่มบริษัทและบริษัทสามารถตกลงกับเจ้าหนี้ได้ โดยได้ทำสัญญาประนีประนอมยอมความและตกลงชำระหนี้ตามเงื่อนไขที่ระบุในสัญญา รวมถึงดอกเบี้ยที่เกี่ยวข้อง</w:t>
      </w:r>
    </w:p>
    <w:p w14:paraId="1157A98B" w14:textId="5E0BA7B2" w:rsidR="00E700D5" w:rsidRDefault="00E700D5" w:rsidP="00E700D5">
      <w:pPr>
        <w:tabs>
          <w:tab w:val="clear" w:pos="454"/>
          <w:tab w:val="clear" w:pos="680"/>
          <w:tab w:val="clear" w:pos="907"/>
          <w:tab w:val="left" w:pos="810"/>
          <w:tab w:val="left" w:pos="1170"/>
        </w:tabs>
        <w:overflowPunct w:val="0"/>
        <w:autoSpaceDE w:val="0"/>
        <w:autoSpaceDN w:val="0"/>
        <w:adjustRightInd w:val="0"/>
        <w:spacing w:before="120" w:line="240" w:lineRule="auto"/>
        <w:ind w:left="81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ณ วันที่รายงาน คดีความบางส่วนที่ยังไม่ได้ข้อยุติ อยู่ระหว่างกระบวนการไกล่เกลี่ยและการสืบพยานในศาลชั้นต้น </w:t>
      </w:r>
      <w:r w:rsidR="007C3EAF">
        <w:rPr>
          <w:rFonts w:asciiTheme="majorBidi" w:eastAsia="Malgun Gothic" w:hAnsiTheme="majorBidi"/>
          <w:sz w:val="28"/>
          <w:szCs w:val="28"/>
        </w:rPr>
        <w:br/>
      </w: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ทั้งนี้ ภายหลังวันสิ้นรอบระยะเวลารายงาน ในเดือนมกราคม </w:t>
      </w:r>
      <w:r w:rsidR="00D07DAA">
        <w:rPr>
          <w:rFonts w:asciiTheme="majorBidi" w:eastAsia="Malgun Gothic" w:hAnsiTheme="majorBidi"/>
          <w:sz w:val="28"/>
          <w:szCs w:val="28"/>
        </w:rPr>
        <w:t>2569</w:t>
      </w: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 ศาลได้มีการพิจารณาคดีความส่วนที่เหลือเพิ่มเติมบางส่วน ซึ่งกลุ่มบริษัทและบริษัทสามารถตกลงกับเจ้าหนี้ และได้ชำระเงินบางส่วนเรียบร้อยแล้ว โดยยังคงเหลือจำนวนเงินที่ยังไม่ได้ชำระรวม </w:t>
      </w:r>
      <w:r w:rsidR="00D07DAA">
        <w:rPr>
          <w:rFonts w:asciiTheme="majorBidi" w:eastAsia="Malgun Gothic" w:hAnsiTheme="majorBidi"/>
          <w:sz w:val="28"/>
          <w:szCs w:val="28"/>
        </w:rPr>
        <w:t>0.56</w:t>
      </w: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 ล้านบาท และ </w:t>
      </w:r>
      <w:r w:rsidR="00D07DAA">
        <w:rPr>
          <w:rFonts w:asciiTheme="majorBidi" w:eastAsia="Malgun Gothic" w:hAnsiTheme="majorBidi"/>
          <w:sz w:val="28"/>
          <w:szCs w:val="28"/>
        </w:rPr>
        <w:t>0.29</w:t>
      </w:r>
      <w:r w:rsidRPr="00E700D5">
        <w:rPr>
          <w:rFonts w:asciiTheme="majorBidi" w:eastAsia="Malgun Gothic" w:hAnsiTheme="majorBidi"/>
          <w:sz w:val="28"/>
          <w:szCs w:val="28"/>
          <w:cs/>
        </w:rPr>
        <w:t xml:space="preserve"> ล้านบาท ตามลำดับ</w:t>
      </w:r>
    </w:p>
    <w:p w14:paraId="06308032" w14:textId="77777777" w:rsidR="00CE1EFF" w:rsidRPr="00B86DDE" w:rsidRDefault="00CE1EFF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hAnsiTheme="majorBidi" w:cstheme="majorBidi"/>
          <w:b/>
          <w:bCs/>
          <w:sz w:val="28"/>
          <w:lang w:val="en-US"/>
        </w:rPr>
      </w:pPr>
      <w:r w:rsidRPr="00AC2659">
        <w:rPr>
          <w:rFonts w:asciiTheme="majorBidi" w:eastAsia="Malgun Gothic" w:hAnsiTheme="majorBidi" w:cstheme="majorBidi"/>
          <w:b/>
          <w:bCs/>
          <w:sz w:val="28"/>
          <w:cs/>
        </w:rPr>
        <w:t>สัญญา</w:t>
      </w:r>
      <w:r w:rsidRPr="00B86DDE">
        <w:rPr>
          <w:rFonts w:asciiTheme="majorBidi" w:hAnsiTheme="majorBidi" w:cstheme="majorBidi"/>
          <w:b/>
          <w:bCs/>
          <w:sz w:val="28"/>
          <w:cs/>
          <w:lang w:val="en-US"/>
        </w:rPr>
        <w:t>ที่สำคัญ</w:t>
      </w:r>
    </w:p>
    <w:p w14:paraId="52758708" w14:textId="1CFDE25F" w:rsidR="00D86DAE" w:rsidRPr="00B86DDE" w:rsidRDefault="00CE1EFF" w:rsidP="00617EAF">
      <w:pPr>
        <w:pStyle w:val="BodyText2"/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บริษัทได้ลงนามในสัญญารับเหมาก่อสร้างโครงการแห่งหนึ่ง</w:t>
      </w:r>
      <w:r w:rsidR="0020685F">
        <w:rPr>
          <w:rFonts w:asciiTheme="majorBidi" w:hAnsiTheme="majorBidi" w:cstheme="majorBidi" w:hint="cs"/>
          <w:sz w:val="28"/>
          <w:szCs w:val="28"/>
          <w:cs/>
          <w:lang w:val="en-US"/>
        </w:rPr>
        <w:t>ในประเทศไทย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โดยเป็นการร่วมงานประเภทการดำเนินงานร่วมกัน ระหว่างบริษัทกับ</w:t>
      </w:r>
      <w:r w:rsidRPr="009D1D6A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C958A0" w:rsidRPr="009D1D6A">
        <w:rPr>
          <w:rFonts w:asciiTheme="majorBidi" w:hAnsiTheme="majorBidi" w:cstheme="majorBidi" w:hint="cs"/>
          <w:sz w:val="28"/>
          <w:szCs w:val="28"/>
          <w:cs/>
          <w:lang w:val="en-US"/>
        </w:rPr>
        <w:t>ต่างประเทศ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ภายใต้สัญญาการร่วมการงานดังกล่าว บริษัทมีส่วนได้เสียในการดำเนินงานร่วมกันในกิจการร่วมการงานดังกล่าวเป็นจำนวนร้อยละ </w:t>
      </w:r>
      <w:r w:rsidRPr="00B86DDE">
        <w:rPr>
          <w:rFonts w:asciiTheme="majorBidi" w:hAnsiTheme="majorBidi" w:cstheme="majorBidi"/>
          <w:sz w:val="28"/>
          <w:szCs w:val="28"/>
          <w:lang w:val="en-US"/>
        </w:rPr>
        <w:t>34.50</w:t>
      </w:r>
    </w:p>
    <w:p w14:paraId="0B0D6956" w14:textId="0A0AE9BA" w:rsidR="00814E5F" w:rsidRPr="00B86DDE" w:rsidRDefault="003B6610" w:rsidP="00AC265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เครื่องมือทางการเงิน</w:t>
      </w:r>
    </w:p>
    <w:p w14:paraId="609D6519" w14:textId="709C11D0" w:rsidR="000B545D" w:rsidRPr="00B86DDE" w:rsidRDefault="000B545D" w:rsidP="005A13BC">
      <w:pPr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เครื่องมือทางการเงิน หมายถึง สัญญาใด ๆ 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113C63D9" w14:textId="2004F822" w:rsidR="000B545D" w:rsidRPr="00B86DDE" w:rsidRDefault="000B545D" w:rsidP="005A13BC">
      <w:pPr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ณ วันที่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31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B86DDE">
        <w:rPr>
          <w:rFonts w:asciiTheme="majorBidi" w:eastAsia="Malgun Gothic" w:hAnsiTheme="majorBidi" w:cstheme="majorBidi"/>
          <w:sz w:val="28"/>
          <w:szCs w:val="28"/>
        </w:rPr>
        <w:t>256</w:t>
      </w:r>
      <w:r w:rsidR="005C7688" w:rsidRPr="00B86DDE">
        <w:rPr>
          <w:rFonts w:asciiTheme="majorBidi" w:eastAsia="Malgun Gothic" w:hAnsiTheme="majorBidi" w:cstheme="majorBidi"/>
          <w:sz w:val="28"/>
          <w:szCs w:val="28"/>
        </w:rPr>
        <w:t>8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เครื่องมือทางการเงินที่สำคัญของบริษัทที่แสดงในงบฐานะการเงินประกอบด้วย เงินสดและรายการเทียบเท่าเงินสด ลูกหนี้การค้าและลูกหนี้หมุนเวียนอื่น เงินลงทุน</w:t>
      </w:r>
      <w:r w:rsidR="005C7688" w:rsidRPr="00B86DDE">
        <w:rPr>
          <w:rFonts w:asciiTheme="majorBidi" w:eastAsia="Malgun Gothic" w:hAnsiTheme="majorBidi" w:cstheme="majorBidi"/>
          <w:sz w:val="28"/>
          <w:szCs w:val="28"/>
          <w:cs/>
        </w:rPr>
        <w:t>ในบริษัทย่อย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เงินกู้ยืมระยะสั้นและเงินกู้ยืมระยะยาว เงินเบิก  เกินบัญชีธนาคาร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75E613A" w14:textId="30E74D10" w:rsidR="00B01A37" w:rsidRDefault="000B545D" w:rsidP="004D7A30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B86DDE">
        <w:rPr>
          <w:rFonts w:asciiTheme="majorBidi" w:eastAsia="Malgun Gothic" w:hAnsiTheme="majorBidi" w:cstheme="majorBidi"/>
          <w:sz w:val="28"/>
          <w:cs/>
          <w:lang w:val="en-US"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11BD23FD" w14:textId="77777777" w:rsidR="00AB118D" w:rsidRDefault="00AB118D" w:rsidP="004D7A30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2F157544" w14:textId="77777777" w:rsidR="00AB118D" w:rsidRDefault="00AB118D" w:rsidP="004D7A30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</w:p>
    <w:p w14:paraId="3587DF07" w14:textId="34E3A830" w:rsidR="00F1699E" w:rsidRPr="00335AE3" w:rsidRDefault="00940DA1" w:rsidP="00740435">
      <w:pPr>
        <w:pStyle w:val="ListParagraph"/>
        <w:numPr>
          <w:ilvl w:val="1"/>
          <w:numId w:val="46"/>
        </w:num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180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335AE3">
        <w:rPr>
          <w:rFonts w:asciiTheme="majorBidi" w:eastAsia="Malgun Gothic" w:hAnsiTheme="majorBidi" w:cstheme="majorBidi"/>
          <w:b/>
          <w:bCs/>
          <w:sz w:val="28"/>
          <w:cs/>
        </w:rPr>
        <w:lastRenderedPageBreak/>
        <w:t>นโยบาย</w:t>
      </w:r>
      <w:r w:rsidR="0076676A" w:rsidRPr="00335AE3">
        <w:rPr>
          <w:rFonts w:asciiTheme="majorBidi" w:eastAsia="Malgun Gothic" w:hAnsiTheme="majorBidi" w:cstheme="majorBidi"/>
          <w:b/>
          <w:bCs/>
          <w:sz w:val="28"/>
          <w:cs/>
        </w:rPr>
        <w:t>บริหาร</w:t>
      </w:r>
      <w:r w:rsidRPr="00335AE3">
        <w:rPr>
          <w:rFonts w:asciiTheme="majorBidi" w:eastAsia="Malgun Gothic" w:hAnsiTheme="majorBidi" w:cstheme="majorBidi"/>
          <w:b/>
          <w:bCs/>
          <w:sz w:val="28"/>
          <w:cs/>
        </w:rPr>
        <w:t>ความเสี่ยง</w:t>
      </w:r>
    </w:p>
    <w:p w14:paraId="2254C25A" w14:textId="77777777" w:rsidR="001C289C" w:rsidRPr="001C289C" w:rsidRDefault="001C289C" w:rsidP="001C289C">
      <w:pPr>
        <w:pStyle w:val="ListParagraph"/>
        <w:tabs>
          <w:tab w:val="left" w:pos="720"/>
        </w:tabs>
        <w:overflowPunct w:val="0"/>
        <w:autoSpaceDE w:val="0"/>
        <w:autoSpaceDN w:val="0"/>
        <w:adjustRightInd w:val="0"/>
        <w:spacing w:after="120" w:line="240" w:lineRule="auto"/>
        <w:ind w:left="540"/>
        <w:textAlignment w:val="baseline"/>
        <w:rPr>
          <w:rFonts w:asciiTheme="majorBidi" w:eastAsia="Malgun Gothic" w:hAnsiTheme="majorBidi" w:cstheme="majorBidi"/>
          <w:b/>
          <w:bCs/>
          <w:sz w:val="16"/>
          <w:szCs w:val="16"/>
        </w:rPr>
      </w:pPr>
    </w:p>
    <w:p w14:paraId="6CF702DD" w14:textId="00712A85" w:rsidR="00CB4D1E" w:rsidRPr="00811BF5" w:rsidRDefault="00CB4D1E" w:rsidP="001C289C">
      <w:pPr>
        <w:pStyle w:val="ListParagraph"/>
        <w:numPr>
          <w:ilvl w:val="2"/>
          <w:numId w:val="46"/>
        </w:numPr>
        <w:tabs>
          <w:tab w:val="left" w:pos="1350"/>
        </w:tabs>
        <w:spacing w:before="120" w:after="120" w:line="240" w:lineRule="auto"/>
        <w:ind w:left="1440"/>
        <w:rPr>
          <w:rFonts w:asciiTheme="majorBidi" w:hAnsiTheme="majorBidi" w:cstheme="majorBidi"/>
          <w:b/>
          <w:bCs/>
          <w:sz w:val="28"/>
        </w:rPr>
      </w:pPr>
      <w:r w:rsidRPr="00811BF5">
        <w:rPr>
          <w:rFonts w:asciiTheme="majorBidi" w:hAnsiTheme="majorBidi" w:cstheme="majorBidi"/>
          <w:b/>
          <w:bCs/>
          <w:sz w:val="28"/>
          <w:cs/>
        </w:rPr>
        <w:t>ความเสี่ยงด้าน</w:t>
      </w:r>
      <w:r w:rsidR="00A90BF3" w:rsidRPr="00811BF5">
        <w:rPr>
          <w:rFonts w:asciiTheme="majorBidi" w:hAnsiTheme="majorBidi" w:cstheme="majorBidi"/>
          <w:b/>
          <w:bCs/>
          <w:sz w:val="28"/>
          <w:cs/>
        </w:rPr>
        <w:t>การให้สินเชื่อ</w:t>
      </w:r>
    </w:p>
    <w:p w14:paraId="45D85EE5" w14:textId="61B6E673" w:rsidR="004C3B6A" w:rsidRPr="00B86DDE" w:rsidRDefault="00CB4D1E" w:rsidP="004C3B6A">
      <w:pPr>
        <w:spacing w:before="120"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ความเสี่ยงด้าน</w:t>
      </w:r>
      <w:r w:rsidR="00A90BF3" w:rsidRPr="00B86DDE">
        <w:rPr>
          <w:rFonts w:asciiTheme="majorBidi" w:hAnsiTheme="majorBidi" w:cstheme="majorBidi"/>
          <w:sz w:val="28"/>
          <w:szCs w:val="28"/>
          <w:cs/>
        </w:rPr>
        <w:t>การให้สินเชื่อ</w:t>
      </w:r>
      <w:r w:rsidRPr="00B86DDE">
        <w:rPr>
          <w:rFonts w:asciiTheme="majorBidi" w:hAnsiTheme="majorBidi" w:cstheme="majorBidi"/>
          <w:sz w:val="28"/>
          <w:szCs w:val="28"/>
          <w:cs/>
        </w:rPr>
        <w:t>เป็นความเสี่ย</w:t>
      </w:r>
      <w:r w:rsidR="00120513" w:rsidRPr="00B86DDE">
        <w:rPr>
          <w:rFonts w:asciiTheme="majorBidi" w:hAnsiTheme="majorBidi" w:cstheme="majorBidi"/>
          <w:sz w:val="28"/>
          <w:szCs w:val="28"/>
          <w:cs/>
        </w:rPr>
        <w:t>งที่เกี่ยวเนื่องกับลูกหนี้การค้าและลูกหนี้หมุนเวียนอื่น</w:t>
      </w:r>
      <w:r w:rsidR="00973CE8" w:rsidRPr="00B86DDE">
        <w:rPr>
          <w:rFonts w:asciiTheme="majorBidi" w:hAnsiTheme="majorBidi" w:cstheme="majorBidi"/>
          <w:sz w:val="28"/>
          <w:szCs w:val="28"/>
          <w:cs/>
        </w:rPr>
        <w:t>ไม่สามารถปฏิบัติตามภาระผูกพันตามสัญญา</w:t>
      </w:r>
      <w:r w:rsidR="00120513" w:rsidRPr="00B86D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62F09" w:rsidRPr="00B86DDE">
        <w:rPr>
          <w:rFonts w:asciiTheme="majorBidi" w:hAnsiTheme="majorBidi" w:cstheme="majorBidi"/>
          <w:sz w:val="28"/>
          <w:szCs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 กลุ่มบริษัทจึงไม่คาดว่าจะได้รับความเสียหายที่เป็นสาระสำคัญจากการให้สินเชื่อ </w:t>
      </w:r>
      <w:r w:rsidR="00973CE8" w:rsidRPr="00B86DDE">
        <w:rPr>
          <w:rFonts w:asciiTheme="majorBidi" w:hAnsiTheme="majorBidi" w:cstheme="majorBidi"/>
          <w:sz w:val="28"/>
          <w:szCs w:val="28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หมุนเวียนอื่นที่แสดงอยู่ในงบฐานะการเงิน</w:t>
      </w:r>
    </w:p>
    <w:p w14:paraId="750BCD6E" w14:textId="5D4439A2" w:rsidR="00CB4D1E" w:rsidRPr="00B86DDE" w:rsidRDefault="004C3B6A" w:rsidP="004C3B6A">
      <w:pPr>
        <w:spacing w:before="120"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86DDE">
        <w:rPr>
          <w:rFonts w:asciiTheme="majorBidi" w:hAnsiTheme="majorBidi" w:cstheme="majorBidi"/>
          <w:i/>
          <w:iCs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593CEC9E" w14:textId="6C19C73F" w:rsidR="00CB4D1E" w:rsidRPr="00B86DDE" w:rsidRDefault="00CB4D1E" w:rsidP="00161C43">
      <w:pPr>
        <w:tabs>
          <w:tab w:val="clear" w:pos="1644"/>
          <w:tab w:val="left" w:pos="1080"/>
          <w:tab w:val="left" w:pos="1980"/>
          <w:tab w:val="left" w:pos="2160"/>
        </w:tabs>
        <w:spacing w:before="120"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ความเสี่ยงด้าน</w:t>
      </w:r>
      <w:r w:rsidR="00973CE8" w:rsidRPr="00B86DDE">
        <w:rPr>
          <w:rFonts w:asciiTheme="majorBidi" w:hAnsiTheme="majorBidi" w:cstheme="majorBidi"/>
          <w:sz w:val="28"/>
          <w:szCs w:val="28"/>
          <w:cs/>
        </w:rPr>
        <w:t>การให้สินเชื่อ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ของกลุ่มบริษัทได้รับอิทธิพลมาจากลักษณะเฉพาะตัวของลูกค้าแต่ละราย รายละเอียดการกระจุกตัวของรายได้เปิดเผยในหมายเหตุข้อ </w:t>
      </w:r>
      <w:r w:rsidR="00E026FD">
        <w:rPr>
          <w:rFonts w:asciiTheme="majorBidi" w:hAnsiTheme="majorBidi" w:cstheme="majorBidi"/>
          <w:sz w:val="28"/>
          <w:szCs w:val="28"/>
        </w:rPr>
        <w:t>29</w:t>
      </w:r>
    </w:p>
    <w:p w14:paraId="114E59F2" w14:textId="3D17F1AF" w:rsidR="00CB4D1E" w:rsidRPr="00B86DDE" w:rsidRDefault="00CB4D1E" w:rsidP="00161C43">
      <w:pPr>
        <w:tabs>
          <w:tab w:val="left" w:pos="1080"/>
        </w:tabs>
        <w:spacing w:before="120"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B86DDE">
        <w:rPr>
          <w:rFonts w:asciiTheme="majorBidi" w:hAnsiTheme="majorBidi" w:cstheme="majorBidi"/>
          <w:sz w:val="28"/>
          <w:szCs w:val="28"/>
        </w:rPr>
        <w:t xml:space="preserve">30 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วันหรือ </w:t>
      </w:r>
      <w:r w:rsidRPr="00B86DDE">
        <w:rPr>
          <w:rFonts w:asciiTheme="majorBidi" w:hAnsiTheme="majorBidi" w:cstheme="majorBidi"/>
          <w:sz w:val="28"/>
          <w:szCs w:val="28"/>
        </w:rPr>
        <w:t xml:space="preserve">45 </w:t>
      </w:r>
      <w:r w:rsidRPr="00B86DDE">
        <w:rPr>
          <w:rFonts w:asciiTheme="majorBidi" w:hAnsiTheme="majorBidi" w:cstheme="majorBidi"/>
          <w:sz w:val="28"/>
          <w:szCs w:val="28"/>
          <w:cs/>
        </w:rPr>
        <w:t>วันและมีการติดตามยอดคงค้างของลูกหนี้การค้าอย่างสม่ำเสมอ</w:t>
      </w:r>
      <w:r w:rsidRPr="00B86DDE">
        <w:rPr>
          <w:rFonts w:asciiTheme="majorBidi" w:hAnsiTheme="majorBidi" w:cstheme="majorBidi"/>
          <w:sz w:val="28"/>
          <w:szCs w:val="28"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</w:t>
      </w:r>
      <w:r w:rsidR="0033391A">
        <w:rPr>
          <w:rFonts w:asciiTheme="majorBidi" w:hAnsiTheme="majorBidi" w:cstheme="majorBidi"/>
          <w:sz w:val="28"/>
          <w:szCs w:val="28"/>
          <w:cs/>
        </w:rPr>
        <w:br/>
      </w:r>
      <w:r w:rsidRPr="00B86DDE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7663227" w14:textId="1155322F" w:rsidR="004C718E" w:rsidRPr="009709FF" w:rsidRDefault="00CB4D1E" w:rsidP="00161C43">
      <w:pPr>
        <w:pStyle w:val="block"/>
        <w:spacing w:before="120"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86DDE">
        <w:rPr>
          <w:rFonts w:asciiTheme="majorBidi" w:hAnsiTheme="majorBidi" w:cstheme="majorBidi"/>
          <w:sz w:val="28"/>
          <w:szCs w:val="28"/>
          <w:cs/>
          <w:lang w:bidi="th-TH"/>
        </w:rPr>
        <w:t>ข้อมูลเกี่ยวกับลูกหนี้การค้าและสินทรัพย์ที่เกิดจากสัญญาเปิดเผย</w:t>
      </w:r>
      <w:r w:rsidR="00701D84" w:rsidRPr="00B86DDE">
        <w:rPr>
          <w:rFonts w:asciiTheme="majorBidi" w:hAnsiTheme="majorBidi" w:cstheme="majorBidi"/>
          <w:sz w:val="28"/>
          <w:szCs w:val="28"/>
          <w:cs/>
          <w:lang w:bidi="th-TH"/>
        </w:rPr>
        <w:t>ในหมายเหตุข้อ 7</w:t>
      </w:r>
      <w:r w:rsidR="009709F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9709F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และ </w:t>
      </w:r>
      <w:r w:rsidR="009709FF">
        <w:rPr>
          <w:rFonts w:asciiTheme="majorBidi" w:hAnsiTheme="majorBidi" w:cstheme="majorBidi"/>
          <w:sz w:val="28"/>
          <w:szCs w:val="28"/>
          <w:cs/>
          <w:lang w:val="en-US" w:bidi="th-TH"/>
        </w:rPr>
        <w:t>8</w:t>
      </w:r>
    </w:p>
    <w:p w14:paraId="1F86A2A8" w14:textId="6FA1A1FE" w:rsidR="004C718E" w:rsidRPr="00B86DDE" w:rsidRDefault="004C718E" w:rsidP="00811BF5">
      <w:pPr>
        <w:pStyle w:val="ListParagraph"/>
        <w:numPr>
          <w:ilvl w:val="2"/>
          <w:numId w:val="46"/>
        </w:numPr>
        <w:spacing w:before="120" w:line="240" w:lineRule="auto"/>
        <w:ind w:left="1260" w:hanging="540"/>
        <w:rPr>
          <w:rFonts w:asciiTheme="majorBidi" w:hAnsiTheme="majorBidi" w:cstheme="majorBidi"/>
          <w:b/>
          <w:bCs/>
          <w:sz w:val="28"/>
        </w:rPr>
      </w:pPr>
      <w:r w:rsidRPr="00B86DDE">
        <w:rPr>
          <w:rFonts w:asciiTheme="majorBidi" w:hAnsiTheme="majorBidi" w:cstheme="majorBidi"/>
          <w:b/>
          <w:bCs/>
          <w:sz w:val="28"/>
          <w:cs/>
        </w:rPr>
        <w:t>ความเสี่ยงด้านสภาพคล่อง</w:t>
      </w:r>
    </w:p>
    <w:p w14:paraId="0B1AD350" w14:textId="0808793F" w:rsidR="004C718E" w:rsidRPr="00B86DDE" w:rsidRDefault="00B91E5B" w:rsidP="006C4CDC">
      <w:pPr>
        <w:tabs>
          <w:tab w:val="clear" w:pos="1871"/>
          <w:tab w:val="left" w:pos="2160"/>
        </w:tabs>
        <w:spacing w:before="120" w:line="240" w:lineRule="auto"/>
        <w:ind w:left="126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กลุ่มบริษัทมีการกํากับดูแลความเสี่ยงด้านสภาพคล่อง</w:t>
      </w:r>
      <w:r w:rsidR="006E459C" w:rsidRPr="00B86DDE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B86DDE">
        <w:rPr>
          <w:rFonts w:asciiTheme="majorBidi" w:hAnsiTheme="majorBidi" w:cstheme="majorBidi"/>
          <w:sz w:val="28"/>
          <w:szCs w:val="28"/>
          <w:cs/>
        </w:rPr>
        <w:t xml:space="preserve">การจัดหาแหล่งเงินทุนเพื่อรักษาสภาพคล่องทางการเงิน </w:t>
      </w:r>
      <w:r w:rsidR="006E459C" w:rsidRPr="00B86DDE">
        <w:rPr>
          <w:rFonts w:asciiTheme="majorBidi" w:hAnsiTheme="majorBidi" w:cstheme="majorBidi"/>
          <w:sz w:val="28"/>
          <w:szCs w:val="28"/>
          <w:cs/>
        </w:rPr>
        <w:t>และ</w:t>
      </w:r>
      <w:r w:rsidRPr="00B86DDE">
        <w:rPr>
          <w:rFonts w:asciiTheme="majorBidi" w:hAnsiTheme="majorBidi" w:cstheme="majorBidi"/>
          <w:sz w:val="28"/>
          <w:szCs w:val="28"/>
          <w:cs/>
        </w:rPr>
        <w:t>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2BBA5561" w14:textId="675615D0" w:rsidR="006C3525" w:rsidRPr="00B86DDE" w:rsidRDefault="006C3525" w:rsidP="00811BF5">
      <w:pPr>
        <w:pStyle w:val="block"/>
        <w:numPr>
          <w:ilvl w:val="2"/>
          <w:numId w:val="46"/>
        </w:numPr>
        <w:spacing w:before="120" w:after="0" w:line="240" w:lineRule="auto"/>
        <w:ind w:left="1260" w:right="-7" w:hanging="54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B86DD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ความเสี่ยงด้านอัตราแลกเปลี่ยน</w:t>
      </w:r>
    </w:p>
    <w:p w14:paraId="560D4193" w14:textId="05E50CC7" w:rsidR="006C3525" w:rsidRPr="00B86DDE" w:rsidRDefault="006C3525" w:rsidP="00EA13C1">
      <w:pPr>
        <w:tabs>
          <w:tab w:val="clear" w:pos="454"/>
          <w:tab w:val="clear" w:pos="907"/>
          <w:tab w:val="left" w:pos="1170"/>
        </w:tabs>
        <w:spacing w:before="120"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 อย่างไรก็ตาม</w:t>
      </w:r>
      <w:r w:rsidR="00F75295">
        <w:rPr>
          <w:rFonts w:asciiTheme="majorBidi" w:hAnsiTheme="majorBidi" w:cstheme="majorBidi"/>
          <w:sz w:val="28"/>
          <w:szCs w:val="28"/>
          <w:cs/>
        </w:rPr>
        <w:br/>
      </w:r>
      <w:r w:rsidRPr="00B86DDE">
        <w:rPr>
          <w:rFonts w:asciiTheme="majorBidi" w:hAnsiTheme="majorBidi" w:cstheme="majorBidi"/>
          <w:sz w:val="28"/>
          <w:szCs w:val="28"/>
          <w:cs/>
        </w:rPr>
        <w:t>การซื้อดังกล่าวไม่มีสาระสำคัญในระหว่างปี 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45615A9F" w14:textId="77777777" w:rsidR="00045383" w:rsidRPr="00B86DDE" w:rsidRDefault="006C3525" w:rsidP="00811BF5">
      <w:pPr>
        <w:pStyle w:val="block"/>
        <w:numPr>
          <w:ilvl w:val="2"/>
          <w:numId w:val="46"/>
        </w:numPr>
        <w:spacing w:before="120" w:after="0" w:line="240" w:lineRule="auto"/>
        <w:ind w:left="720" w:right="-7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B86DD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ความเสี่ยงด้านอัตราดอกเบี้ย</w:t>
      </w:r>
    </w:p>
    <w:p w14:paraId="14C5B5A4" w14:textId="42F3EF4E" w:rsidR="001A7521" w:rsidRPr="00B86DDE" w:rsidRDefault="001A7521" w:rsidP="00045383">
      <w:pPr>
        <w:pStyle w:val="block"/>
        <w:tabs>
          <w:tab w:val="left" w:pos="1260"/>
        </w:tabs>
        <w:spacing w:before="120" w:after="0" w:line="240" w:lineRule="auto"/>
        <w:ind w:left="1260" w:right="-7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1A7521" w:rsidRPr="00B86DDE" w:rsidSect="00CB4D1E">
          <w:headerReference w:type="default" r:id="rId13"/>
          <w:footerReference w:type="default" r:id="rId14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B86DDE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147BD8" w:rsidRPr="00B86DDE">
        <w:rPr>
          <w:rFonts w:asciiTheme="majorBidi" w:hAnsiTheme="majorBidi" w:cstheme="majorBidi"/>
          <w:sz w:val="28"/>
          <w:szCs w:val="28"/>
          <w:cs/>
        </w:rPr>
        <w:t>จากการเปลี่ยนแปลงในอนาคตของอัตราดอกเบี้ยตลาด</w:t>
      </w:r>
      <w:r w:rsidR="0019224C" w:rsidRPr="00B86D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6DDE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 เงินเบิกเกินบัญชี  เงินกู้ยืมระยะสั้นและระยะยาวที่มีดอกเบี้ย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="008F4935" w:rsidRPr="00B86DDE">
        <w:rPr>
          <w:rFonts w:asciiTheme="majorBidi" w:hAnsiTheme="majorBidi" w:cstheme="majorBidi"/>
          <w:sz w:val="28"/>
          <w:szCs w:val="28"/>
          <w:cs/>
        </w:rPr>
        <w:t xml:space="preserve"> เนื่องจากเงินกู้ยืมส่วนใหญ่มีอัตราดอกเบี้ยคงที่ ซึ่งทำให้กลุ่มบริษัทมีความเสี่ยงต่ำจาก</w:t>
      </w:r>
      <w:r w:rsidR="00684358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="008F4935" w:rsidRPr="00B86DDE">
        <w:rPr>
          <w:rFonts w:asciiTheme="majorBidi" w:hAnsiTheme="majorBidi" w:cstheme="majorBidi"/>
          <w:sz w:val="28"/>
          <w:szCs w:val="28"/>
          <w:cs/>
        </w:rPr>
        <w:t>การเปลี่ยนแปลงของอัตราดอกเบี้ย</w:t>
      </w:r>
    </w:p>
    <w:p w14:paraId="0B58AB56" w14:textId="2B79CB22" w:rsidR="00C4560D" w:rsidRPr="00B86DDE" w:rsidRDefault="005178C2" w:rsidP="00C4560D">
      <w:pPr>
        <w:rPr>
          <w:rFonts w:asciiTheme="majorBidi" w:hAnsiTheme="majorBidi" w:cstheme="majorBidi"/>
          <w:sz w:val="28"/>
          <w:szCs w:val="28"/>
        </w:rPr>
      </w:pPr>
      <w:r w:rsidRPr="00B86DDE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และสำหรับสินทรัพย์และหนี้สินทางการเงินที่มีอัตราดอกเบี้ยสามารถแยกตามวันที่ครบกำหนดได้ดังนี้</w:t>
      </w:r>
    </w:p>
    <w:tbl>
      <w:tblPr>
        <w:tblW w:w="1539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12"/>
        <w:gridCol w:w="892"/>
        <w:gridCol w:w="802"/>
        <w:gridCol w:w="802"/>
        <w:gridCol w:w="879"/>
        <w:gridCol w:w="879"/>
        <w:gridCol w:w="879"/>
        <w:gridCol w:w="879"/>
        <w:gridCol w:w="956"/>
        <w:gridCol w:w="779"/>
        <w:gridCol w:w="791"/>
        <w:gridCol w:w="811"/>
        <w:gridCol w:w="890"/>
        <w:gridCol w:w="975"/>
        <w:gridCol w:w="1067"/>
      </w:tblGrid>
      <w:tr w:rsidR="009A68D4" w:rsidRPr="00B86DDE" w14:paraId="4C958C1C" w14:textId="77777777" w:rsidTr="006D2AAA">
        <w:trPr>
          <w:cantSplit/>
          <w:trHeight w:val="315"/>
          <w:tblHeader/>
        </w:trPr>
        <w:tc>
          <w:tcPr>
            <w:tcW w:w="3112" w:type="dxa"/>
            <w:vAlign w:val="bottom"/>
          </w:tcPr>
          <w:p w14:paraId="441ADAC9" w14:textId="77777777" w:rsidR="009A68D4" w:rsidRPr="00843662" w:rsidRDefault="009A68D4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1" w:type="dxa"/>
            <w:gridSpan w:val="14"/>
          </w:tcPr>
          <w:p w14:paraId="55482A8F" w14:textId="57D81975" w:rsidR="009A68D4" w:rsidRPr="00843662" w:rsidRDefault="009A68D4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="00F67E1C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9A68D4" w:rsidRPr="00B86DDE" w14:paraId="187A72D5" w14:textId="77777777" w:rsidTr="006D2AAA">
        <w:trPr>
          <w:cantSplit/>
          <w:trHeight w:val="315"/>
          <w:tblHeader/>
        </w:trPr>
        <w:tc>
          <w:tcPr>
            <w:tcW w:w="3112" w:type="dxa"/>
            <w:vAlign w:val="bottom"/>
          </w:tcPr>
          <w:p w14:paraId="202CF80C" w14:textId="77777777" w:rsidR="009A68D4" w:rsidRPr="00843662" w:rsidRDefault="009A68D4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1" w:type="dxa"/>
            <w:gridSpan w:val="14"/>
          </w:tcPr>
          <w:p w14:paraId="7834B115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9A68D4" w:rsidRPr="00B86DDE" w14:paraId="28001409" w14:textId="77777777" w:rsidTr="006D2AAA">
        <w:trPr>
          <w:cantSplit/>
          <w:tblHeader/>
        </w:trPr>
        <w:tc>
          <w:tcPr>
            <w:tcW w:w="3112" w:type="dxa"/>
            <w:vAlign w:val="bottom"/>
          </w:tcPr>
          <w:p w14:paraId="2C942721" w14:textId="77777777" w:rsidR="009A68D4" w:rsidRPr="00843662" w:rsidRDefault="009A68D4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75" w:type="dxa"/>
            <w:gridSpan w:val="4"/>
            <w:vAlign w:val="bottom"/>
          </w:tcPr>
          <w:p w14:paraId="4AADD6FC" w14:textId="77777777" w:rsidR="009A68D4" w:rsidRPr="00843662" w:rsidRDefault="009A68D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593" w:type="dxa"/>
            <w:gridSpan w:val="4"/>
            <w:vAlign w:val="bottom"/>
          </w:tcPr>
          <w:p w14:paraId="0A1D4BA8" w14:textId="77777777" w:rsidR="009A68D4" w:rsidRPr="00843662" w:rsidRDefault="009A68D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570" w:type="dxa"/>
            <w:gridSpan w:val="2"/>
            <w:vAlign w:val="bottom"/>
          </w:tcPr>
          <w:p w14:paraId="20EC11CC" w14:textId="77777777" w:rsidR="009A68D4" w:rsidRPr="00843662" w:rsidRDefault="009A68D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B738791" w14:textId="77777777" w:rsidR="009A68D4" w:rsidRPr="00843662" w:rsidRDefault="009A68D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42" w:type="dxa"/>
            <w:gridSpan w:val="2"/>
            <w:vAlign w:val="bottom"/>
          </w:tcPr>
          <w:p w14:paraId="3A2491F4" w14:textId="70BD1727" w:rsidR="009A68D4" w:rsidRPr="00843662" w:rsidRDefault="009A68D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</w:tr>
      <w:tr w:rsidR="009A68D4" w:rsidRPr="00B86DDE" w14:paraId="542515DD" w14:textId="77777777" w:rsidTr="006D2AAA">
        <w:trPr>
          <w:cantSplit/>
          <w:tblHeader/>
        </w:trPr>
        <w:tc>
          <w:tcPr>
            <w:tcW w:w="3112" w:type="dxa"/>
            <w:vAlign w:val="bottom"/>
          </w:tcPr>
          <w:p w14:paraId="260D614E" w14:textId="77777777" w:rsidR="009A68D4" w:rsidRPr="00843662" w:rsidRDefault="009A68D4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6A5AC47A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681" w:type="dxa"/>
            <w:gridSpan w:val="2"/>
            <w:vAlign w:val="bottom"/>
          </w:tcPr>
          <w:p w14:paraId="37305FAD" w14:textId="77777777" w:rsidR="009A68D4" w:rsidRPr="00843662" w:rsidRDefault="009A68D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5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758" w:type="dxa"/>
            <w:gridSpan w:val="2"/>
            <w:vAlign w:val="bottom"/>
          </w:tcPr>
          <w:p w14:paraId="55D34424" w14:textId="77777777" w:rsidR="009A68D4" w:rsidRPr="00843662" w:rsidRDefault="009A68D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835" w:type="dxa"/>
            <w:gridSpan w:val="2"/>
            <w:vAlign w:val="bottom"/>
          </w:tcPr>
          <w:p w14:paraId="24EA002E" w14:textId="77777777" w:rsidR="009A68D4" w:rsidRPr="00843662" w:rsidRDefault="009A68D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5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570" w:type="dxa"/>
            <w:gridSpan w:val="2"/>
            <w:vAlign w:val="bottom"/>
          </w:tcPr>
          <w:p w14:paraId="4015BC27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ไม่มีอัตราดอกเบี้ย</w:t>
            </w:r>
          </w:p>
        </w:tc>
        <w:tc>
          <w:tcPr>
            <w:tcW w:w="1701" w:type="dxa"/>
            <w:gridSpan w:val="2"/>
            <w:vAlign w:val="bottom"/>
          </w:tcPr>
          <w:p w14:paraId="1CDFFD09" w14:textId="77777777" w:rsidR="009A68D4" w:rsidRPr="00843662" w:rsidRDefault="009A68D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042" w:type="dxa"/>
            <w:gridSpan w:val="2"/>
            <w:vAlign w:val="bottom"/>
          </w:tcPr>
          <w:p w14:paraId="57FB0614" w14:textId="77777777" w:rsidR="009A68D4" w:rsidRPr="00843662" w:rsidRDefault="009A68D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ร้อยละต่อปี)</w:t>
            </w:r>
          </w:p>
        </w:tc>
      </w:tr>
      <w:tr w:rsidR="009A68D4" w:rsidRPr="00B86DDE" w14:paraId="24939C65" w14:textId="77777777" w:rsidTr="006D2AAA">
        <w:trPr>
          <w:cantSplit/>
          <w:tblHeader/>
        </w:trPr>
        <w:tc>
          <w:tcPr>
            <w:tcW w:w="3112" w:type="dxa"/>
            <w:vAlign w:val="bottom"/>
          </w:tcPr>
          <w:p w14:paraId="2DC4AF01" w14:textId="77777777" w:rsidR="009A68D4" w:rsidRPr="00843662" w:rsidRDefault="009A68D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6D7A8C88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02" w:type="dxa"/>
            <w:vAlign w:val="bottom"/>
          </w:tcPr>
          <w:p w14:paraId="116E2F13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02" w:type="dxa"/>
            <w:vAlign w:val="bottom"/>
          </w:tcPr>
          <w:p w14:paraId="4B10B482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79" w:type="dxa"/>
            <w:vAlign w:val="bottom"/>
          </w:tcPr>
          <w:p w14:paraId="5AE9B970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79" w:type="dxa"/>
            <w:vAlign w:val="bottom"/>
          </w:tcPr>
          <w:p w14:paraId="537BF233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79" w:type="dxa"/>
            <w:vAlign w:val="bottom"/>
          </w:tcPr>
          <w:p w14:paraId="550779AD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79" w:type="dxa"/>
            <w:vAlign w:val="bottom"/>
          </w:tcPr>
          <w:p w14:paraId="1AD3B1F3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956" w:type="dxa"/>
            <w:vAlign w:val="bottom"/>
          </w:tcPr>
          <w:p w14:paraId="465E716C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79" w:type="dxa"/>
            <w:vAlign w:val="bottom"/>
          </w:tcPr>
          <w:p w14:paraId="30321447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1" w:type="dxa"/>
            <w:vAlign w:val="bottom"/>
          </w:tcPr>
          <w:p w14:paraId="0C40ABAE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11" w:type="dxa"/>
            <w:vAlign w:val="bottom"/>
          </w:tcPr>
          <w:p w14:paraId="2806FB6B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90" w:type="dxa"/>
            <w:vAlign w:val="bottom"/>
          </w:tcPr>
          <w:p w14:paraId="2EE7FD1B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975" w:type="dxa"/>
            <w:vAlign w:val="bottom"/>
          </w:tcPr>
          <w:p w14:paraId="14E5C85B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067" w:type="dxa"/>
            <w:vAlign w:val="bottom"/>
          </w:tcPr>
          <w:p w14:paraId="4E4412D7" w14:textId="77777777" w:rsidR="009A68D4" w:rsidRPr="00843662" w:rsidRDefault="009A68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9A68D4" w:rsidRPr="00B86DDE" w14:paraId="1A59418C" w14:textId="77777777" w:rsidTr="006D2AAA">
        <w:trPr>
          <w:cantSplit/>
        </w:trPr>
        <w:tc>
          <w:tcPr>
            <w:tcW w:w="3112" w:type="dxa"/>
            <w:vAlign w:val="bottom"/>
          </w:tcPr>
          <w:p w14:paraId="4DE3A3CF" w14:textId="77777777" w:rsidR="009A68D4" w:rsidRPr="00843662" w:rsidRDefault="009A68D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92" w:type="dxa"/>
            <w:vAlign w:val="bottom"/>
          </w:tcPr>
          <w:p w14:paraId="3110233A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14:paraId="5324388B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14:paraId="2F9A097C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  <w:vAlign w:val="bottom"/>
          </w:tcPr>
          <w:p w14:paraId="436A9D7C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6C2863CE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6489B3CB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  <w:vAlign w:val="bottom"/>
          </w:tcPr>
          <w:p w14:paraId="11C36A8F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6" w:type="dxa"/>
            <w:vAlign w:val="bottom"/>
          </w:tcPr>
          <w:p w14:paraId="10DBB470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9" w:type="dxa"/>
            <w:vAlign w:val="bottom"/>
          </w:tcPr>
          <w:p w14:paraId="57A5E0E9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1" w:type="dxa"/>
            <w:vAlign w:val="bottom"/>
          </w:tcPr>
          <w:p w14:paraId="11B23BA4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vAlign w:val="bottom"/>
          </w:tcPr>
          <w:p w14:paraId="7DA6B2C1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0" w:type="dxa"/>
            <w:vAlign w:val="bottom"/>
          </w:tcPr>
          <w:p w14:paraId="7F248E72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5" w:type="dxa"/>
            <w:vAlign w:val="bottom"/>
          </w:tcPr>
          <w:p w14:paraId="3879A0D4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2D1BB0C5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77AA2" w:rsidRPr="00B86DDE" w14:paraId="74C1F891" w14:textId="77777777" w:rsidTr="006D2AAA">
        <w:trPr>
          <w:cantSplit/>
        </w:trPr>
        <w:tc>
          <w:tcPr>
            <w:tcW w:w="3106" w:type="dxa"/>
            <w:vAlign w:val="bottom"/>
          </w:tcPr>
          <w:p w14:paraId="6D345260" w14:textId="77777777" w:rsidR="009A68D4" w:rsidRPr="00843662" w:rsidRDefault="009A68D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14:paraId="0B4927C3" w14:textId="376E9A9A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1087131F" w14:textId="292DD452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28F55757" w14:textId="5E37277A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67247E98" w14:textId="04F25D6C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7E196CD3" w14:textId="60F6B380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79" w:type="dxa"/>
            <w:vAlign w:val="bottom"/>
          </w:tcPr>
          <w:p w14:paraId="3070D22A" w14:textId="73512956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79" w:type="dxa"/>
            <w:vAlign w:val="bottom"/>
          </w:tcPr>
          <w:p w14:paraId="733B644E" w14:textId="0BABC168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  <w:vAlign w:val="bottom"/>
          </w:tcPr>
          <w:p w14:paraId="4883F660" w14:textId="57275B51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  <w:vAlign w:val="bottom"/>
          </w:tcPr>
          <w:p w14:paraId="098FAC67" w14:textId="1BE71688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791" w:type="dxa"/>
            <w:vAlign w:val="bottom"/>
          </w:tcPr>
          <w:p w14:paraId="67D591A1" w14:textId="0B582CA9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  <w:tc>
          <w:tcPr>
            <w:tcW w:w="811" w:type="dxa"/>
            <w:vAlign w:val="bottom"/>
          </w:tcPr>
          <w:p w14:paraId="0740BFC2" w14:textId="50B60D49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890" w:type="dxa"/>
            <w:vAlign w:val="bottom"/>
          </w:tcPr>
          <w:p w14:paraId="5A092907" w14:textId="732884B4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27</w:t>
            </w:r>
          </w:p>
        </w:tc>
        <w:tc>
          <w:tcPr>
            <w:tcW w:w="975" w:type="dxa"/>
          </w:tcPr>
          <w:p w14:paraId="2C77CA2F" w14:textId="0FE0F643" w:rsidR="009A68D4" w:rsidRPr="00843662" w:rsidRDefault="00A2000D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915455" w:rsidRPr="00915455">
              <w:rPr>
                <w:rFonts w:asciiTheme="majorBidi" w:hAnsiTheme="majorBidi" w:cstheme="majorBidi"/>
                <w:sz w:val="25"/>
                <w:szCs w:val="25"/>
              </w:rPr>
              <w:t>01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0D0F48" w:rsidRPr="00843662">
              <w:rPr>
                <w:rFonts w:asciiTheme="majorBidi" w:hAnsiTheme="majorBidi" w:cstheme="majorBidi"/>
                <w:sz w:val="25"/>
                <w:szCs w:val="25"/>
              </w:rPr>
              <w:t>1.25</w:t>
            </w:r>
          </w:p>
        </w:tc>
        <w:tc>
          <w:tcPr>
            <w:tcW w:w="1064" w:type="dxa"/>
          </w:tcPr>
          <w:p w14:paraId="0A944259" w14:textId="17FA95F0" w:rsidR="009A68D4" w:rsidRPr="00915455" w:rsidRDefault="00522A6C" w:rsidP="00522A6C">
            <w:pPr>
              <w:tabs>
                <w:tab w:val="left" w:pos="36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915455" w:rsidRPr="00915455"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1.</w:t>
            </w:r>
            <w:r w:rsidR="008D3A1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E77AA2" w:rsidRPr="00B86DDE" w14:paraId="3BABF1A5" w14:textId="77777777" w:rsidTr="006D2AAA">
        <w:trPr>
          <w:cantSplit/>
        </w:trPr>
        <w:tc>
          <w:tcPr>
            <w:tcW w:w="3112" w:type="dxa"/>
            <w:vAlign w:val="bottom"/>
          </w:tcPr>
          <w:p w14:paraId="774A790A" w14:textId="77777777" w:rsidR="009A68D4" w:rsidRPr="00843662" w:rsidRDefault="009A68D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92" w:type="dxa"/>
            <w:vAlign w:val="bottom"/>
          </w:tcPr>
          <w:p w14:paraId="7F125B48" w14:textId="7477EFC3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7E44D3A9" w14:textId="38360E24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3178FA00" w14:textId="0CC95020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091B925E" w14:textId="22139552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01CAD4C1" w14:textId="64543F62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5D5090DB" w14:textId="5963CCB1" w:rsidR="009A68D4" w:rsidRPr="00843662" w:rsidRDefault="00620DE2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5208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879" w:type="dxa"/>
            <w:vAlign w:val="bottom"/>
          </w:tcPr>
          <w:p w14:paraId="76D209DC" w14:textId="048757F1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  <w:vAlign w:val="bottom"/>
          </w:tcPr>
          <w:p w14:paraId="72D127C4" w14:textId="57456C8D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  <w:vAlign w:val="bottom"/>
          </w:tcPr>
          <w:p w14:paraId="5CEF8B4E" w14:textId="1D623950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  <w:vAlign w:val="bottom"/>
          </w:tcPr>
          <w:p w14:paraId="6CC007F9" w14:textId="62D094A7" w:rsidR="009A68D4" w:rsidRPr="00843662" w:rsidRDefault="00620DE2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52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  <w:vAlign w:val="bottom"/>
          </w:tcPr>
          <w:p w14:paraId="1DFED717" w14:textId="3BC90128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0" w:type="dxa"/>
            <w:vAlign w:val="bottom"/>
          </w:tcPr>
          <w:p w14:paraId="548E5C1B" w14:textId="293E34FF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975" w:type="dxa"/>
            <w:vAlign w:val="center"/>
          </w:tcPr>
          <w:p w14:paraId="74704DF9" w14:textId="5283EFD4" w:rsidR="009A68D4" w:rsidRPr="00843662" w:rsidRDefault="003A3241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0.30</w:t>
            </w:r>
          </w:p>
        </w:tc>
        <w:tc>
          <w:tcPr>
            <w:tcW w:w="1067" w:type="dxa"/>
            <w:vAlign w:val="center"/>
          </w:tcPr>
          <w:p w14:paraId="136C4551" w14:textId="2A948603" w:rsidR="009A68D4" w:rsidRPr="00843662" w:rsidRDefault="003A324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0.75</w:t>
            </w:r>
          </w:p>
        </w:tc>
      </w:tr>
      <w:tr w:rsidR="001D23DE" w:rsidRPr="00B86DDE" w14:paraId="499156A6" w14:textId="77777777" w:rsidTr="006D2AAA">
        <w:trPr>
          <w:cantSplit/>
        </w:trPr>
        <w:tc>
          <w:tcPr>
            <w:tcW w:w="3112" w:type="dxa"/>
            <w:vAlign w:val="bottom"/>
          </w:tcPr>
          <w:p w14:paraId="4E6209C7" w14:textId="77777777" w:rsidR="009A68D4" w:rsidRPr="00843662" w:rsidRDefault="009A68D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221DF209" w14:textId="1EE5ED72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71DAF578" w14:textId="75D2E569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7807F141" w14:textId="36B7D36C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63BF43C5" w14:textId="4536ADD3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3B97D1D4" w14:textId="5DB75E74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79" w:type="dxa"/>
            <w:vAlign w:val="bottom"/>
          </w:tcPr>
          <w:p w14:paraId="4A59961F" w14:textId="4B1CCDC0" w:rsidR="009A68D4" w:rsidRPr="00843662" w:rsidRDefault="00C62F2A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520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70</w:t>
            </w:r>
          </w:p>
        </w:tc>
        <w:tc>
          <w:tcPr>
            <w:tcW w:w="879" w:type="dxa"/>
            <w:vAlign w:val="bottom"/>
          </w:tcPr>
          <w:p w14:paraId="69E0F083" w14:textId="0A851DE4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56" w:type="dxa"/>
            <w:vAlign w:val="bottom"/>
          </w:tcPr>
          <w:p w14:paraId="7577B5D7" w14:textId="2FD87624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9" w:type="dxa"/>
            <w:vAlign w:val="bottom"/>
          </w:tcPr>
          <w:p w14:paraId="0C87FAA9" w14:textId="1E391367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97</w:t>
            </w:r>
          </w:p>
        </w:tc>
        <w:tc>
          <w:tcPr>
            <w:tcW w:w="791" w:type="dxa"/>
            <w:vAlign w:val="bottom"/>
          </w:tcPr>
          <w:p w14:paraId="57A7DB1E" w14:textId="2798F0F3" w:rsidR="009A68D4" w:rsidRPr="00843662" w:rsidRDefault="00C62F2A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520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</w:t>
            </w:r>
          </w:p>
        </w:tc>
        <w:tc>
          <w:tcPr>
            <w:tcW w:w="811" w:type="dxa"/>
            <w:vAlign w:val="bottom"/>
          </w:tcPr>
          <w:p w14:paraId="5D8DF0CD" w14:textId="306C3846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</w:t>
            </w:r>
          </w:p>
        </w:tc>
        <w:tc>
          <w:tcPr>
            <w:tcW w:w="890" w:type="dxa"/>
            <w:vAlign w:val="bottom"/>
          </w:tcPr>
          <w:p w14:paraId="295BDFAF" w14:textId="42B79A70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96</w:t>
            </w:r>
          </w:p>
        </w:tc>
        <w:tc>
          <w:tcPr>
            <w:tcW w:w="975" w:type="dxa"/>
            <w:vAlign w:val="center"/>
          </w:tcPr>
          <w:p w14:paraId="44A1160A" w14:textId="77777777" w:rsidR="009A68D4" w:rsidRPr="00843662" w:rsidRDefault="009A68D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center"/>
          </w:tcPr>
          <w:p w14:paraId="72D752D3" w14:textId="77777777" w:rsidR="009A68D4" w:rsidRPr="00843662" w:rsidRDefault="009A68D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A68D4" w:rsidRPr="00B86DDE" w14:paraId="759F905D" w14:textId="77777777" w:rsidTr="006D2AAA">
        <w:trPr>
          <w:cantSplit/>
        </w:trPr>
        <w:tc>
          <w:tcPr>
            <w:tcW w:w="3112" w:type="dxa"/>
            <w:vAlign w:val="bottom"/>
          </w:tcPr>
          <w:p w14:paraId="67B5EAA8" w14:textId="77777777" w:rsidR="009A68D4" w:rsidRPr="00843662" w:rsidRDefault="009A68D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8F80C64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14:paraId="6F003E9A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02" w:type="dxa"/>
            <w:vAlign w:val="bottom"/>
          </w:tcPr>
          <w:p w14:paraId="776E97D2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79" w:type="dxa"/>
            <w:vAlign w:val="bottom"/>
          </w:tcPr>
          <w:p w14:paraId="68C3597C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294CD02D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02DB17EE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  <w:vAlign w:val="bottom"/>
          </w:tcPr>
          <w:p w14:paraId="2A31C72D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6" w:type="dxa"/>
            <w:vAlign w:val="bottom"/>
          </w:tcPr>
          <w:p w14:paraId="52B2C84A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79" w:type="dxa"/>
            <w:vAlign w:val="bottom"/>
          </w:tcPr>
          <w:p w14:paraId="2FBA9F8B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1" w:type="dxa"/>
            <w:vAlign w:val="bottom"/>
          </w:tcPr>
          <w:p w14:paraId="2587571D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vAlign w:val="bottom"/>
          </w:tcPr>
          <w:p w14:paraId="5425AF2D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0" w:type="dxa"/>
            <w:vAlign w:val="bottom"/>
          </w:tcPr>
          <w:p w14:paraId="44BE41AA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75" w:type="dxa"/>
            <w:vAlign w:val="center"/>
          </w:tcPr>
          <w:p w14:paraId="51E9FB50" w14:textId="77777777" w:rsidR="009A68D4" w:rsidRPr="00843662" w:rsidRDefault="009A68D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center"/>
          </w:tcPr>
          <w:p w14:paraId="185AFCC3" w14:textId="77777777" w:rsidR="009A68D4" w:rsidRPr="00843662" w:rsidRDefault="009A68D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A68D4" w:rsidRPr="00B86DDE" w14:paraId="411064C6" w14:textId="77777777" w:rsidTr="006D2AAA">
        <w:trPr>
          <w:cantSplit/>
        </w:trPr>
        <w:tc>
          <w:tcPr>
            <w:tcW w:w="3112" w:type="dxa"/>
            <w:vAlign w:val="bottom"/>
          </w:tcPr>
          <w:p w14:paraId="2AA2AF0F" w14:textId="77777777" w:rsidR="009A68D4" w:rsidRPr="00843662" w:rsidRDefault="009A68D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92" w:type="dxa"/>
            <w:vAlign w:val="bottom"/>
          </w:tcPr>
          <w:p w14:paraId="3E22A3D2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  <w:vAlign w:val="bottom"/>
          </w:tcPr>
          <w:p w14:paraId="51F3932B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  <w:vAlign w:val="bottom"/>
          </w:tcPr>
          <w:p w14:paraId="0861B756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  <w:vAlign w:val="bottom"/>
          </w:tcPr>
          <w:p w14:paraId="27C30222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</w:tcPr>
          <w:p w14:paraId="7F35AC69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</w:tcPr>
          <w:p w14:paraId="49244516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  <w:vAlign w:val="bottom"/>
          </w:tcPr>
          <w:p w14:paraId="0F7B2A19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56" w:type="dxa"/>
            <w:vAlign w:val="bottom"/>
          </w:tcPr>
          <w:p w14:paraId="030AB10A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779" w:type="dxa"/>
            <w:vAlign w:val="bottom"/>
          </w:tcPr>
          <w:p w14:paraId="4C3689B3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791" w:type="dxa"/>
            <w:vAlign w:val="bottom"/>
          </w:tcPr>
          <w:p w14:paraId="634D734A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14:paraId="2D4CD7DE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0" w:type="dxa"/>
            <w:vAlign w:val="bottom"/>
          </w:tcPr>
          <w:p w14:paraId="78022E65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75" w:type="dxa"/>
            <w:vAlign w:val="center"/>
          </w:tcPr>
          <w:p w14:paraId="06BAD53A" w14:textId="77777777" w:rsidR="009A68D4" w:rsidRPr="008B103A" w:rsidRDefault="009A68D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center"/>
          </w:tcPr>
          <w:p w14:paraId="4892C15A" w14:textId="77777777" w:rsidR="009A68D4" w:rsidRPr="008B103A" w:rsidRDefault="009A68D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77AA2" w:rsidRPr="00B86DDE" w14:paraId="7FD7A46B" w14:textId="77777777" w:rsidTr="006D2AAA">
        <w:trPr>
          <w:cantSplit/>
        </w:trPr>
        <w:tc>
          <w:tcPr>
            <w:tcW w:w="3106" w:type="dxa"/>
          </w:tcPr>
          <w:p w14:paraId="6351A872" w14:textId="21A2C600" w:rsidR="00810FC2" w:rsidRPr="00843662" w:rsidRDefault="00810FC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892" w:type="dxa"/>
          </w:tcPr>
          <w:p w14:paraId="4EB7F9A6" w14:textId="6A77CD50" w:rsidR="00810FC2" w:rsidRPr="007E65D4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802" w:type="dxa"/>
          </w:tcPr>
          <w:p w14:paraId="02F14627" w14:textId="110C62F0" w:rsidR="00810FC2" w:rsidRPr="004E0618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7D1CE868" w14:textId="233C41BE" w:rsidR="00810FC2" w:rsidRPr="007E65D4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590CDE5C" w14:textId="59B2E479" w:rsidR="00810FC2" w:rsidRPr="007E65D4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5DBB54A6" w14:textId="3EF3D69D" w:rsidR="00810FC2" w:rsidRPr="007E65D4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79" w:type="dxa"/>
          </w:tcPr>
          <w:p w14:paraId="76AB4D5A" w14:textId="2B7D2B04" w:rsidR="00810FC2" w:rsidRPr="007E65D4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879" w:type="dxa"/>
          </w:tcPr>
          <w:p w14:paraId="24C368DD" w14:textId="44CBE44F" w:rsidR="00810FC2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779AA0CD" w14:textId="043C05DE" w:rsidR="00810FC2" w:rsidRPr="007E65D4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0217D35C" w14:textId="0DB9D9B0" w:rsidR="00810FC2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67141FB3" w14:textId="06929C8F" w:rsidR="00810FC2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0A11077A" w14:textId="535DED00" w:rsidR="00810FC2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90" w:type="dxa"/>
          </w:tcPr>
          <w:p w14:paraId="4A587796" w14:textId="19F30987" w:rsidR="00810FC2" w:rsidRPr="00FF03DB" w:rsidRDefault="003A3241" w:rsidP="003A324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F03DB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975" w:type="dxa"/>
            <w:vAlign w:val="center"/>
          </w:tcPr>
          <w:p w14:paraId="3EF08C09" w14:textId="672503D3" w:rsidR="00810FC2" w:rsidRPr="00FF03DB" w:rsidRDefault="00DE78A6" w:rsidP="005F5311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3DB">
              <w:rPr>
                <w:rFonts w:asciiTheme="majorBidi" w:hAnsiTheme="majorBidi" w:cstheme="majorBidi"/>
                <w:sz w:val="24"/>
                <w:szCs w:val="24"/>
              </w:rPr>
              <w:t xml:space="preserve">MOR </w:t>
            </w:r>
            <w:r w:rsidR="003C293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F03DB">
              <w:rPr>
                <w:rFonts w:asciiTheme="majorBidi" w:hAnsiTheme="majorBidi" w:cstheme="majorBidi"/>
                <w:sz w:val="24"/>
                <w:szCs w:val="24"/>
              </w:rPr>
              <w:t>1.50</w:t>
            </w:r>
            <w:r w:rsidR="00B547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03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43662" w:rsidRPr="00FF03DB">
              <w:rPr>
                <w:rFonts w:asciiTheme="majorBidi" w:hAnsiTheme="majorBidi" w:cstheme="majorBidi"/>
                <w:sz w:val="24"/>
                <w:szCs w:val="24"/>
              </w:rPr>
              <w:t>MOR</w:t>
            </w:r>
          </w:p>
        </w:tc>
        <w:tc>
          <w:tcPr>
            <w:tcW w:w="1064" w:type="dxa"/>
            <w:vAlign w:val="center"/>
          </w:tcPr>
          <w:p w14:paraId="2D39073E" w14:textId="530A6622" w:rsidR="00810FC2" w:rsidRPr="00FF03DB" w:rsidRDefault="00843662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3DB">
              <w:rPr>
                <w:rFonts w:asciiTheme="majorBidi" w:hAnsiTheme="majorBidi" w:cstheme="majorBidi"/>
                <w:sz w:val="24"/>
                <w:szCs w:val="24"/>
              </w:rPr>
              <w:t xml:space="preserve">MOR </w:t>
            </w:r>
            <w:r w:rsidR="003C293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F03DB">
              <w:rPr>
                <w:rFonts w:asciiTheme="majorBidi" w:hAnsiTheme="majorBidi" w:cstheme="majorBidi"/>
                <w:sz w:val="24"/>
                <w:szCs w:val="24"/>
              </w:rPr>
              <w:t>1.5</w:t>
            </w:r>
            <w:r w:rsidR="005F531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547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03DB">
              <w:rPr>
                <w:rFonts w:asciiTheme="majorBidi" w:hAnsiTheme="majorBidi" w:cstheme="majorBidi"/>
                <w:sz w:val="24"/>
                <w:szCs w:val="24"/>
              </w:rPr>
              <w:t xml:space="preserve"> MOR</w:t>
            </w:r>
          </w:p>
        </w:tc>
      </w:tr>
      <w:tr w:rsidR="00795B79" w:rsidRPr="00B86DDE" w14:paraId="48A00E73" w14:textId="77777777" w:rsidTr="006D2AAA">
        <w:trPr>
          <w:cantSplit/>
        </w:trPr>
        <w:tc>
          <w:tcPr>
            <w:tcW w:w="3106" w:type="dxa"/>
          </w:tcPr>
          <w:p w14:paraId="0258B72E" w14:textId="37F10687" w:rsidR="006B3EE6" w:rsidRPr="00843662" w:rsidRDefault="006B3EE6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2" w:type="dxa"/>
          </w:tcPr>
          <w:p w14:paraId="20780ACC" w14:textId="2F1339AD" w:rsidR="006B3EE6" w:rsidRPr="00EC6A41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02" w:type="dxa"/>
          </w:tcPr>
          <w:p w14:paraId="3842F899" w14:textId="3EC16AF9" w:rsidR="006B3EE6" w:rsidRPr="004E0618" w:rsidRDefault="004E0618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0618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02" w:type="dxa"/>
          </w:tcPr>
          <w:p w14:paraId="7C47D0CF" w14:textId="0C8C2D0A" w:rsidR="006B3EE6" w:rsidRPr="00EC6A41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6A227D1F" w14:textId="78A896E5" w:rsidR="006B3EE6" w:rsidRPr="00EC6A41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48270C11" w14:textId="76B1CD38" w:rsidR="006B3EE6" w:rsidRPr="00EC6A41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1D06C10B" w14:textId="3832CD00" w:rsidR="006B3EE6" w:rsidRPr="00EC6A41" w:rsidRDefault="004E0618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417</w:t>
            </w:r>
          </w:p>
        </w:tc>
        <w:tc>
          <w:tcPr>
            <w:tcW w:w="879" w:type="dxa"/>
          </w:tcPr>
          <w:p w14:paraId="272886CF" w14:textId="5D028583" w:rsidR="006B3EE6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58C8756F" w14:textId="0FEF4BCD" w:rsidR="006B3EE6" w:rsidRPr="004E0618" w:rsidRDefault="004E0618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061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1D4E130B" w14:textId="2DE0E5B8" w:rsidR="006B3EE6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573D602A" w14:textId="483724FB" w:rsidR="006B3EE6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689F1CEC" w14:textId="76AC14F0" w:rsidR="006B3EE6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90" w:type="dxa"/>
          </w:tcPr>
          <w:p w14:paraId="3B2578A1" w14:textId="43C15EBD" w:rsidR="006B3EE6" w:rsidRPr="00843662" w:rsidRDefault="004E0618" w:rsidP="003A324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447</w:t>
            </w:r>
          </w:p>
        </w:tc>
        <w:tc>
          <w:tcPr>
            <w:tcW w:w="975" w:type="dxa"/>
          </w:tcPr>
          <w:p w14:paraId="27918BBC" w14:textId="4AA7B373" w:rsidR="006B3EE6" w:rsidRPr="00843662" w:rsidRDefault="00F20917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4.98</w:t>
            </w:r>
          </w:p>
        </w:tc>
        <w:tc>
          <w:tcPr>
            <w:tcW w:w="1064" w:type="dxa"/>
            <w:vAlign w:val="center"/>
          </w:tcPr>
          <w:p w14:paraId="15AA7D92" w14:textId="50FD1219" w:rsidR="006B3EE6" w:rsidRPr="008B103A" w:rsidRDefault="00ED13A6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D13A6">
              <w:rPr>
                <w:rFonts w:asciiTheme="majorBidi" w:hAnsiTheme="majorBidi" w:cstheme="majorBidi"/>
                <w:sz w:val="25"/>
                <w:szCs w:val="25"/>
              </w:rPr>
              <w:t>MLR -1.25</w:t>
            </w:r>
            <w:r w:rsidR="00B5479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D13A6">
              <w:rPr>
                <w:rFonts w:asciiTheme="majorBidi" w:hAnsiTheme="majorBidi" w:cstheme="majorBidi"/>
                <w:sz w:val="25"/>
                <w:szCs w:val="25"/>
              </w:rPr>
              <w:t xml:space="preserve"> 4.98</w:t>
            </w:r>
          </w:p>
        </w:tc>
      </w:tr>
      <w:tr w:rsidR="00E77AA2" w:rsidRPr="00B86DDE" w14:paraId="34A05F75" w14:textId="77777777" w:rsidTr="006D2AAA">
        <w:trPr>
          <w:cantSplit/>
        </w:trPr>
        <w:tc>
          <w:tcPr>
            <w:tcW w:w="3112" w:type="dxa"/>
            <w:vAlign w:val="bottom"/>
          </w:tcPr>
          <w:p w14:paraId="2542EE2F" w14:textId="552D995F" w:rsidR="009A68D4" w:rsidRPr="00843662" w:rsidRDefault="009A68D4" w:rsidP="008E5E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92" w:type="dxa"/>
            <w:vAlign w:val="bottom"/>
          </w:tcPr>
          <w:p w14:paraId="13B849D5" w14:textId="04F4B52A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8 </w:t>
            </w:r>
          </w:p>
        </w:tc>
        <w:tc>
          <w:tcPr>
            <w:tcW w:w="802" w:type="dxa"/>
            <w:vAlign w:val="bottom"/>
          </w:tcPr>
          <w:p w14:paraId="1FF5322B" w14:textId="3AD6CE58" w:rsidR="009A68D4" w:rsidRPr="004E0618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802" w:type="dxa"/>
            <w:vAlign w:val="bottom"/>
          </w:tcPr>
          <w:p w14:paraId="1C926188" w14:textId="5DB6E7C0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36B463F1" w14:textId="4CE58C29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416ADD9B" w14:textId="1D3EF1D0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3BC460F8" w14:textId="12CF8824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77C8E5E1" w14:textId="44C8D220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  <w:vAlign w:val="bottom"/>
          </w:tcPr>
          <w:p w14:paraId="7127D622" w14:textId="5A7CE3CD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  <w:vAlign w:val="bottom"/>
          </w:tcPr>
          <w:p w14:paraId="204EB7B0" w14:textId="27D980D6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  <w:vAlign w:val="bottom"/>
          </w:tcPr>
          <w:p w14:paraId="06E98C9E" w14:textId="6D03DCB6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  <w:vAlign w:val="bottom"/>
          </w:tcPr>
          <w:p w14:paraId="48C44D49" w14:textId="32307EE8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90" w:type="dxa"/>
            <w:vAlign w:val="bottom"/>
          </w:tcPr>
          <w:p w14:paraId="2DD5B2BA" w14:textId="70824CDF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975" w:type="dxa"/>
            <w:vAlign w:val="center"/>
          </w:tcPr>
          <w:p w14:paraId="7A364ECD" w14:textId="61838431" w:rsidR="009A68D4" w:rsidRPr="00843662" w:rsidRDefault="006E424E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6.00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8.90</w:t>
            </w:r>
          </w:p>
        </w:tc>
        <w:tc>
          <w:tcPr>
            <w:tcW w:w="1067" w:type="dxa"/>
            <w:vAlign w:val="center"/>
          </w:tcPr>
          <w:p w14:paraId="107A0862" w14:textId="6F2716F0" w:rsidR="009A68D4" w:rsidRPr="00843662" w:rsidRDefault="00F20917" w:rsidP="00F20917">
            <w:pPr>
              <w:tabs>
                <w:tab w:val="left" w:pos="36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7.00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8.90</w:t>
            </w:r>
          </w:p>
        </w:tc>
      </w:tr>
      <w:tr w:rsidR="00E77AA2" w:rsidRPr="00B86DDE" w14:paraId="51F7D368" w14:textId="77777777" w:rsidTr="006D2AAA">
        <w:trPr>
          <w:cantSplit/>
        </w:trPr>
        <w:tc>
          <w:tcPr>
            <w:tcW w:w="3112" w:type="dxa"/>
            <w:vAlign w:val="bottom"/>
          </w:tcPr>
          <w:p w14:paraId="11D9C5D7" w14:textId="0302CC57" w:rsidR="009A68D4" w:rsidRPr="00843662" w:rsidRDefault="009A68D4" w:rsidP="008E5E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</w:t>
            </w:r>
            <w:r w:rsidR="00787B5C" w:rsidRPr="0084366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และกิจการ</w:t>
            </w:r>
            <w:r w:rsidR="00B376AD" w:rsidRPr="00843662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892" w:type="dxa"/>
            <w:vAlign w:val="bottom"/>
          </w:tcPr>
          <w:p w14:paraId="6A878A24" w14:textId="3EA67CCF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33 </w:t>
            </w:r>
          </w:p>
        </w:tc>
        <w:tc>
          <w:tcPr>
            <w:tcW w:w="802" w:type="dxa"/>
            <w:vAlign w:val="bottom"/>
          </w:tcPr>
          <w:p w14:paraId="6CCB7A64" w14:textId="140EDFBA" w:rsidR="009A68D4" w:rsidRPr="004E0618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802" w:type="dxa"/>
            <w:vAlign w:val="bottom"/>
          </w:tcPr>
          <w:p w14:paraId="55233D12" w14:textId="19A9A3D6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43EAC75C" w14:textId="1BFF043D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20EEFCE0" w14:textId="2152542E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0B67D8CC" w14:textId="6E742F24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29F4BF29" w14:textId="6731DFCD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  <w:vAlign w:val="bottom"/>
          </w:tcPr>
          <w:p w14:paraId="2D565273" w14:textId="195B313E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  <w:vAlign w:val="bottom"/>
          </w:tcPr>
          <w:p w14:paraId="63A5D559" w14:textId="5E306609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  <w:vAlign w:val="bottom"/>
          </w:tcPr>
          <w:p w14:paraId="6BF6B3C9" w14:textId="5B732FF6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  <w:vAlign w:val="bottom"/>
          </w:tcPr>
          <w:p w14:paraId="725C1AE8" w14:textId="40E2ADDA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890" w:type="dxa"/>
            <w:vAlign w:val="bottom"/>
          </w:tcPr>
          <w:p w14:paraId="52811DE8" w14:textId="7583E98A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975" w:type="dxa"/>
            <w:vAlign w:val="center"/>
          </w:tcPr>
          <w:p w14:paraId="3E652F37" w14:textId="4E51972F" w:rsidR="009A68D4" w:rsidRPr="00843662" w:rsidRDefault="00F20917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7.00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15.00</w:t>
            </w:r>
          </w:p>
        </w:tc>
        <w:tc>
          <w:tcPr>
            <w:tcW w:w="1067" w:type="dxa"/>
            <w:vAlign w:val="center"/>
          </w:tcPr>
          <w:p w14:paraId="4AD113F7" w14:textId="14EA78E8" w:rsidR="009A68D4" w:rsidRPr="00843662" w:rsidRDefault="00F20917" w:rsidP="00F20917">
            <w:pPr>
              <w:tabs>
                <w:tab w:val="left" w:pos="36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7.00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15.00</w:t>
            </w:r>
          </w:p>
        </w:tc>
      </w:tr>
      <w:tr w:rsidR="00E72A0D" w:rsidRPr="00B86DDE" w14:paraId="2F3A8EDC" w14:textId="77777777" w:rsidTr="006D2AAA">
        <w:trPr>
          <w:cantSplit/>
          <w:trHeight w:val="144"/>
        </w:trPr>
        <w:tc>
          <w:tcPr>
            <w:tcW w:w="3106" w:type="dxa"/>
          </w:tcPr>
          <w:p w14:paraId="6AE193DB" w14:textId="3B48CF29" w:rsidR="009A68D4" w:rsidRPr="00843662" w:rsidRDefault="009A68D4" w:rsidP="008E5E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2" w:type="dxa"/>
          </w:tcPr>
          <w:p w14:paraId="6AF22A99" w14:textId="7A416E63" w:rsidR="009A68D4" w:rsidRPr="00915455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50 </w:t>
            </w:r>
          </w:p>
        </w:tc>
        <w:tc>
          <w:tcPr>
            <w:tcW w:w="802" w:type="dxa"/>
          </w:tcPr>
          <w:p w14:paraId="67591B1A" w14:textId="3B34C4FA" w:rsidR="009A68D4" w:rsidRPr="004E0618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802" w:type="dxa"/>
          </w:tcPr>
          <w:p w14:paraId="6071A775" w14:textId="72756BC8" w:rsidR="009A68D4" w:rsidRPr="00915455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03322CBE" w14:textId="1DB4C401" w:rsidR="009A68D4" w:rsidRPr="00915455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79" w:type="dxa"/>
          </w:tcPr>
          <w:p w14:paraId="36EB2474" w14:textId="3CF75B03" w:rsidR="009A68D4" w:rsidRPr="00915455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065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79" w:type="dxa"/>
          </w:tcPr>
          <w:p w14:paraId="75E24F28" w14:textId="48149DC1" w:rsidR="009A68D4" w:rsidRPr="00915455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065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79" w:type="dxa"/>
          </w:tcPr>
          <w:p w14:paraId="06039A49" w14:textId="55FA16F2" w:rsidR="009A68D4" w:rsidRPr="00843662" w:rsidRDefault="001A7576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956" w:type="dxa"/>
          </w:tcPr>
          <w:p w14:paraId="53429399" w14:textId="070A2FC5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1A757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79" w:type="dxa"/>
          </w:tcPr>
          <w:p w14:paraId="3C252D73" w14:textId="01C74E60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794D5896" w14:textId="1EDB3B00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274C5B18" w14:textId="11FB8A28" w:rsidR="009A68D4" w:rsidRPr="00843662" w:rsidRDefault="001A7576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890" w:type="dxa"/>
          </w:tcPr>
          <w:p w14:paraId="374F7113" w14:textId="0755DD47" w:rsidR="009A68D4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7D0650">
              <w:rPr>
                <w:rFonts w:asciiTheme="majorBidi" w:hAnsiTheme="majorBidi" w:cstheme="majorBidi"/>
                <w:sz w:val="25"/>
                <w:szCs w:val="25"/>
              </w:rPr>
              <w:t>15</w:t>
            </w:r>
          </w:p>
        </w:tc>
        <w:tc>
          <w:tcPr>
            <w:tcW w:w="975" w:type="dxa"/>
            <w:vAlign w:val="center"/>
          </w:tcPr>
          <w:p w14:paraId="7DB1B912" w14:textId="33859358" w:rsidR="009A68D4" w:rsidRPr="008B103A" w:rsidRDefault="00A51B36" w:rsidP="005F5311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B3F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="003C2936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AF2B3F">
              <w:rPr>
                <w:rFonts w:asciiTheme="majorBidi" w:hAnsiTheme="majorBidi" w:cstheme="majorBidi"/>
                <w:sz w:val="24"/>
                <w:szCs w:val="24"/>
              </w:rPr>
              <w:t>0.5</w:t>
            </w:r>
            <w:r w:rsidR="00B547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2B3F">
              <w:rPr>
                <w:rFonts w:asciiTheme="majorBidi" w:hAnsiTheme="majorBidi" w:cstheme="majorBidi"/>
                <w:sz w:val="24"/>
                <w:szCs w:val="24"/>
              </w:rPr>
              <w:t xml:space="preserve"> 15.00</w:t>
            </w:r>
          </w:p>
        </w:tc>
        <w:tc>
          <w:tcPr>
            <w:tcW w:w="1064" w:type="dxa"/>
            <w:vAlign w:val="center"/>
          </w:tcPr>
          <w:p w14:paraId="2615D935" w14:textId="3CB34490" w:rsidR="009A68D4" w:rsidRPr="008B103A" w:rsidRDefault="00D80724" w:rsidP="005F5311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B3F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="003C2936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AF2B3F">
              <w:rPr>
                <w:rFonts w:asciiTheme="majorBidi" w:hAnsiTheme="majorBidi" w:cstheme="majorBidi"/>
                <w:sz w:val="24"/>
                <w:szCs w:val="24"/>
              </w:rPr>
              <w:t>0.5</w:t>
            </w:r>
            <w:r w:rsidR="00B547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2B3F">
              <w:rPr>
                <w:rFonts w:asciiTheme="majorBidi" w:hAnsiTheme="majorBidi" w:cstheme="majorBidi"/>
                <w:sz w:val="24"/>
                <w:szCs w:val="24"/>
              </w:rPr>
              <w:t xml:space="preserve"> 15.00</w:t>
            </w:r>
          </w:p>
        </w:tc>
      </w:tr>
      <w:tr w:rsidR="00787B5C" w:rsidRPr="00B86DDE" w14:paraId="6E4CE1CB" w14:textId="77777777" w:rsidTr="006D2AAA">
        <w:trPr>
          <w:cantSplit/>
          <w:trHeight w:val="144"/>
        </w:trPr>
        <w:tc>
          <w:tcPr>
            <w:tcW w:w="3112" w:type="dxa"/>
            <w:vAlign w:val="bottom"/>
          </w:tcPr>
          <w:p w14:paraId="41774BB6" w14:textId="616C7FED" w:rsidR="00787B5C" w:rsidRPr="00843662" w:rsidRDefault="00787B5C" w:rsidP="008E5E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892" w:type="dxa"/>
            <w:vAlign w:val="bottom"/>
          </w:tcPr>
          <w:p w14:paraId="18A04CAD" w14:textId="603B20F2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35 </w:t>
            </w:r>
          </w:p>
        </w:tc>
        <w:tc>
          <w:tcPr>
            <w:tcW w:w="802" w:type="dxa"/>
            <w:vAlign w:val="bottom"/>
          </w:tcPr>
          <w:p w14:paraId="58AA4E3B" w14:textId="576BBCEE" w:rsidR="00787B5C" w:rsidRPr="004E0618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  <w:tc>
          <w:tcPr>
            <w:tcW w:w="802" w:type="dxa"/>
            <w:vAlign w:val="bottom"/>
          </w:tcPr>
          <w:p w14:paraId="18880EEB" w14:textId="5B3BC835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879" w:type="dxa"/>
            <w:vAlign w:val="bottom"/>
          </w:tcPr>
          <w:p w14:paraId="36B10CE9" w14:textId="1F7C799D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879" w:type="dxa"/>
            <w:vAlign w:val="bottom"/>
          </w:tcPr>
          <w:p w14:paraId="414921AF" w14:textId="05524625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2D9E04A7" w14:textId="40599F35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2225387C" w14:textId="1F03668C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  <w:vAlign w:val="bottom"/>
          </w:tcPr>
          <w:p w14:paraId="08F4C145" w14:textId="5528CD5C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  <w:vAlign w:val="bottom"/>
          </w:tcPr>
          <w:p w14:paraId="30A72DD6" w14:textId="561669F4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  <w:vAlign w:val="bottom"/>
          </w:tcPr>
          <w:p w14:paraId="1896464F" w14:textId="5CE38110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  <w:vAlign w:val="bottom"/>
          </w:tcPr>
          <w:p w14:paraId="5813F6D3" w14:textId="23075592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890" w:type="dxa"/>
            <w:vAlign w:val="bottom"/>
          </w:tcPr>
          <w:p w14:paraId="10F0EA5A" w14:textId="000AD091" w:rsidR="00787B5C" w:rsidRPr="00843662" w:rsidRDefault="003A3241" w:rsidP="003A324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  <w:tc>
          <w:tcPr>
            <w:tcW w:w="975" w:type="dxa"/>
            <w:vAlign w:val="center"/>
          </w:tcPr>
          <w:p w14:paraId="055B2F2E" w14:textId="282ECB25" w:rsidR="00787B5C" w:rsidRPr="00843662" w:rsidRDefault="002F4CEA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B3032D" w:rsidRPr="008B103A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="00B3032D" w:rsidRPr="008B103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="00B3032D" w:rsidRPr="008B103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B3032D" w:rsidRPr="008B103A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1067" w:type="dxa"/>
            <w:vAlign w:val="center"/>
          </w:tcPr>
          <w:p w14:paraId="162D98D5" w14:textId="2EDA6C7B" w:rsidR="00787B5C" w:rsidRPr="00843662" w:rsidRDefault="002F4CEA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B103A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Pr="008B103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8B103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8B103A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</w:tr>
      <w:tr w:rsidR="00E77AA2" w:rsidRPr="00B86DDE" w14:paraId="4B303236" w14:textId="77777777" w:rsidTr="006D2AAA">
        <w:trPr>
          <w:cantSplit/>
        </w:trPr>
        <w:tc>
          <w:tcPr>
            <w:tcW w:w="3112" w:type="dxa"/>
            <w:vAlign w:val="bottom"/>
          </w:tcPr>
          <w:p w14:paraId="005F7D47" w14:textId="416A97FF" w:rsidR="009A68D4" w:rsidRPr="00843662" w:rsidRDefault="00787B5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หุ้นกู้แปลงสภาพ</w:t>
            </w:r>
          </w:p>
        </w:tc>
        <w:tc>
          <w:tcPr>
            <w:tcW w:w="892" w:type="dxa"/>
            <w:vAlign w:val="bottom"/>
          </w:tcPr>
          <w:p w14:paraId="6A55B33B" w14:textId="493D7CB6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74C9BF3D" w14:textId="56E61E65" w:rsidR="009A68D4" w:rsidRPr="004E0618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  <w:vAlign w:val="bottom"/>
          </w:tcPr>
          <w:p w14:paraId="7ABA8975" w14:textId="3FA05F2B" w:rsidR="009A68D4" w:rsidRPr="004E0618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061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9901C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4E061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79" w:type="dxa"/>
            <w:vAlign w:val="bottom"/>
          </w:tcPr>
          <w:p w14:paraId="613848E9" w14:textId="1C031308" w:rsidR="009A68D4" w:rsidRPr="004E0618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4751F2C7" w14:textId="3CFDCAAF" w:rsidR="009A68D4" w:rsidRPr="004E0618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2DDB97DB" w14:textId="6F557EED" w:rsidR="009A68D4" w:rsidRPr="004E0618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  <w:vAlign w:val="bottom"/>
          </w:tcPr>
          <w:p w14:paraId="5C5D850C" w14:textId="6081DBBA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  <w:vAlign w:val="bottom"/>
          </w:tcPr>
          <w:p w14:paraId="0AC60B0F" w14:textId="5399FA6B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  <w:vAlign w:val="bottom"/>
          </w:tcPr>
          <w:p w14:paraId="6AA2EEED" w14:textId="295A1B2B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  <w:vAlign w:val="bottom"/>
          </w:tcPr>
          <w:p w14:paraId="07B4E7F2" w14:textId="5F18FE60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  <w:vAlign w:val="bottom"/>
          </w:tcPr>
          <w:p w14:paraId="4232ED54" w14:textId="386EDE78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7C2A1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90" w:type="dxa"/>
            <w:vAlign w:val="bottom"/>
          </w:tcPr>
          <w:p w14:paraId="36C7951F" w14:textId="23B366CD" w:rsidR="009A68D4" w:rsidRPr="00843662" w:rsidRDefault="003A3241" w:rsidP="003A324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75" w:type="dxa"/>
            <w:vAlign w:val="center"/>
          </w:tcPr>
          <w:p w14:paraId="21B0856E" w14:textId="66DF238D" w:rsidR="009A68D4" w:rsidRPr="00843662" w:rsidRDefault="00B3032D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6.00</w:t>
            </w:r>
          </w:p>
        </w:tc>
        <w:tc>
          <w:tcPr>
            <w:tcW w:w="1067" w:type="dxa"/>
            <w:vAlign w:val="center"/>
          </w:tcPr>
          <w:p w14:paraId="0BFB8529" w14:textId="7D541B4C" w:rsidR="009A68D4" w:rsidRPr="00843662" w:rsidRDefault="00B3032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F31CE" w:rsidRPr="00B86DDE" w14:paraId="6CDCD168" w14:textId="77777777" w:rsidTr="006D2AAA">
        <w:trPr>
          <w:cantSplit/>
        </w:trPr>
        <w:tc>
          <w:tcPr>
            <w:tcW w:w="3112" w:type="dxa"/>
            <w:vAlign w:val="bottom"/>
          </w:tcPr>
          <w:p w14:paraId="130323ED" w14:textId="77777777" w:rsidR="009A68D4" w:rsidRPr="00843662" w:rsidRDefault="009A68D4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7A85FA8F" w14:textId="3DF344C1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156</w:t>
            </w:r>
          </w:p>
        </w:tc>
        <w:tc>
          <w:tcPr>
            <w:tcW w:w="802" w:type="dxa"/>
            <w:vAlign w:val="bottom"/>
          </w:tcPr>
          <w:p w14:paraId="00EA3A63" w14:textId="0CA1A61B" w:rsidR="009A68D4" w:rsidRPr="004E0618" w:rsidRDefault="003A3241" w:rsidP="004E061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061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4E0618" w:rsidRPr="004E061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</w:t>
            </w:r>
          </w:p>
        </w:tc>
        <w:tc>
          <w:tcPr>
            <w:tcW w:w="802" w:type="dxa"/>
            <w:vAlign w:val="bottom"/>
          </w:tcPr>
          <w:p w14:paraId="34CE93F3" w14:textId="0A6195C4" w:rsidR="009A68D4" w:rsidRPr="004E0618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061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</w:t>
            </w:r>
            <w:r w:rsidR="009901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879" w:type="dxa"/>
            <w:vAlign w:val="bottom"/>
          </w:tcPr>
          <w:p w14:paraId="740E9CA7" w14:textId="71A811FD" w:rsidR="009A68D4" w:rsidRPr="004E0618" w:rsidRDefault="003A3241" w:rsidP="004E061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061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</w:t>
            </w:r>
          </w:p>
        </w:tc>
        <w:tc>
          <w:tcPr>
            <w:tcW w:w="879" w:type="dxa"/>
            <w:vAlign w:val="bottom"/>
          </w:tcPr>
          <w:p w14:paraId="6F9CB407" w14:textId="769E0894" w:rsidR="009A68D4" w:rsidRPr="004E0618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0449F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79" w:type="dxa"/>
            <w:vAlign w:val="bottom"/>
          </w:tcPr>
          <w:p w14:paraId="69B374CA" w14:textId="1FEE716D" w:rsidR="009A68D4" w:rsidRPr="004E0618" w:rsidRDefault="00896BF7" w:rsidP="004E061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46</w:t>
            </w:r>
            <w:r w:rsidR="00455F3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879" w:type="dxa"/>
            <w:vAlign w:val="bottom"/>
          </w:tcPr>
          <w:p w14:paraId="24945A27" w14:textId="03640094" w:rsidR="009A68D4" w:rsidRPr="00843662" w:rsidRDefault="001A7576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</w:t>
            </w:r>
          </w:p>
        </w:tc>
        <w:tc>
          <w:tcPr>
            <w:tcW w:w="956" w:type="dxa"/>
            <w:vAlign w:val="bottom"/>
          </w:tcPr>
          <w:p w14:paraId="6A534BCE" w14:textId="596AD7B9" w:rsidR="009A68D4" w:rsidRPr="004E0618" w:rsidRDefault="001A7576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</w:t>
            </w:r>
          </w:p>
        </w:tc>
        <w:tc>
          <w:tcPr>
            <w:tcW w:w="779" w:type="dxa"/>
            <w:vAlign w:val="bottom"/>
          </w:tcPr>
          <w:p w14:paraId="188FFC2C" w14:textId="00D10ACE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91" w:type="dxa"/>
            <w:vAlign w:val="bottom"/>
          </w:tcPr>
          <w:p w14:paraId="66C9F1C2" w14:textId="6E982D91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1" w:type="dxa"/>
            <w:vAlign w:val="bottom"/>
          </w:tcPr>
          <w:p w14:paraId="6C4C8E25" w14:textId="4AAE6FD2" w:rsidR="009A68D4" w:rsidRPr="00843662" w:rsidRDefault="003A3241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</w:t>
            </w:r>
            <w:r w:rsidR="002456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890" w:type="dxa"/>
            <w:vAlign w:val="bottom"/>
          </w:tcPr>
          <w:p w14:paraId="4FF60625" w14:textId="50A6A97E" w:rsidR="009A68D4" w:rsidRPr="001D0C64" w:rsidRDefault="004E0618" w:rsidP="003A3241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  <w:r w:rsidRPr="004E061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  <w:r w:rsidR="00E30CD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</w:t>
            </w:r>
          </w:p>
        </w:tc>
        <w:tc>
          <w:tcPr>
            <w:tcW w:w="975" w:type="dxa"/>
            <w:vAlign w:val="bottom"/>
          </w:tcPr>
          <w:p w14:paraId="2C569814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114FA8E" w14:textId="77777777" w:rsidR="009A68D4" w:rsidRPr="00843662" w:rsidRDefault="009A68D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667926F6" w14:textId="09C4CD7F" w:rsidR="00C4560D" w:rsidRPr="00B86DDE" w:rsidRDefault="00C4560D" w:rsidP="00C4560D">
      <w:pPr>
        <w:rPr>
          <w:rFonts w:asciiTheme="majorBidi" w:hAnsiTheme="majorBidi" w:cstheme="majorBidi"/>
          <w:sz w:val="28"/>
        </w:rPr>
      </w:pPr>
    </w:p>
    <w:p w14:paraId="5E0C3A15" w14:textId="77777777" w:rsidR="00C11685" w:rsidRDefault="00C1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tbl>
      <w:tblPr>
        <w:tblW w:w="154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12"/>
        <w:gridCol w:w="892"/>
        <w:gridCol w:w="802"/>
        <w:gridCol w:w="802"/>
        <w:gridCol w:w="879"/>
        <w:gridCol w:w="879"/>
        <w:gridCol w:w="879"/>
        <w:gridCol w:w="879"/>
        <w:gridCol w:w="956"/>
        <w:gridCol w:w="779"/>
        <w:gridCol w:w="791"/>
        <w:gridCol w:w="811"/>
        <w:gridCol w:w="890"/>
        <w:gridCol w:w="1049"/>
        <w:gridCol w:w="1080"/>
      </w:tblGrid>
      <w:tr w:rsidR="00C11685" w:rsidRPr="00B86DDE" w14:paraId="2B92FB61" w14:textId="77777777" w:rsidTr="008772B4">
        <w:trPr>
          <w:cantSplit/>
          <w:trHeight w:val="315"/>
          <w:tblHeader/>
        </w:trPr>
        <w:tc>
          <w:tcPr>
            <w:tcW w:w="3112" w:type="dxa"/>
            <w:vAlign w:val="bottom"/>
          </w:tcPr>
          <w:p w14:paraId="599702F5" w14:textId="77777777" w:rsidR="00C11685" w:rsidRPr="00843662" w:rsidRDefault="00C11685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68" w:type="dxa"/>
            <w:gridSpan w:val="14"/>
          </w:tcPr>
          <w:p w14:paraId="11595809" w14:textId="77777777" w:rsidR="00C11685" w:rsidRPr="00843662" w:rsidRDefault="00C11685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C11685" w:rsidRPr="00B86DDE" w14:paraId="4CEB61FC" w14:textId="77777777" w:rsidTr="008772B4">
        <w:trPr>
          <w:cantSplit/>
          <w:trHeight w:val="315"/>
          <w:tblHeader/>
        </w:trPr>
        <w:tc>
          <w:tcPr>
            <w:tcW w:w="3112" w:type="dxa"/>
            <w:vAlign w:val="bottom"/>
          </w:tcPr>
          <w:p w14:paraId="40C29539" w14:textId="77777777" w:rsidR="00C11685" w:rsidRPr="00843662" w:rsidRDefault="00C11685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68" w:type="dxa"/>
            <w:gridSpan w:val="14"/>
          </w:tcPr>
          <w:p w14:paraId="03E39583" w14:textId="63EA4121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C11685" w:rsidRPr="00B86DDE" w14:paraId="0667EBC8" w14:textId="77777777" w:rsidTr="008772B4">
        <w:trPr>
          <w:cantSplit/>
          <w:tblHeader/>
        </w:trPr>
        <w:tc>
          <w:tcPr>
            <w:tcW w:w="3112" w:type="dxa"/>
            <w:vAlign w:val="bottom"/>
          </w:tcPr>
          <w:p w14:paraId="7D1ADE81" w14:textId="77777777" w:rsidR="00C11685" w:rsidRPr="00843662" w:rsidRDefault="00C11685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75" w:type="dxa"/>
            <w:gridSpan w:val="4"/>
            <w:vAlign w:val="bottom"/>
          </w:tcPr>
          <w:p w14:paraId="0AD6F287" w14:textId="77777777" w:rsidR="00C11685" w:rsidRPr="00843662" w:rsidRDefault="00C1168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593" w:type="dxa"/>
            <w:gridSpan w:val="4"/>
            <w:vAlign w:val="bottom"/>
          </w:tcPr>
          <w:p w14:paraId="7322DBAA" w14:textId="77777777" w:rsidR="00C11685" w:rsidRPr="00843662" w:rsidRDefault="00C1168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570" w:type="dxa"/>
            <w:gridSpan w:val="2"/>
            <w:vAlign w:val="bottom"/>
          </w:tcPr>
          <w:p w14:paraId="1B51F28F" w14:textId="77777777" w:rsidR="00C11685" w:rsidRPr="00843662" w:rsidRDefault="00C11685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1D31DB5" w14:textId="77777777" w:rsidR="00C11685" w:rsidRPr="00843662" w:rsidRDefault="00C11685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29" w:type="dxa"/>
            <w:gridSpan w:val="2"/>
            <w:vAlign w:val="bottom"/>
          </w:tcPr>
          <w:p w14:paraId="0B2786B8" w14:textId="022F4430" w:rsidR="00C11685" w:rsidRPr="00843662" w:rsidRDefault="00C11685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</w:tr>
      <w:tr w:rsidR="00C11685" w:rsidRPr="00B86DDE" w14:paraId="15B719E4" w14:textId="77777777" w:rsidTr="008772B4">
        <w:trPr>
          <w:cantSplit/>
          <w:tblHeader/>
        </w:trPr>
        <w:tc>
          <w:tcPr>
            <w:tcW w:w="3112" w:type="dxa"/>
            <w:vAlign w:val="bottom"/>
          </w:tcPr>
          <w:p w14:paraId="5BCD0E34" w14:textId="77777777" w:rsidR="00C11685" w:rsidRPr="00843662" w:rsidRDefault="00C11685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64A6C3B8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681" w:type="dxa"/>
            <w:gridSpan w:val="2"/>
            <w:vAlign w:val="bottom"/>
          </w:tcPr>
          <w:p w14:paraId="6CAF5A15" w14:textId="77777777" w:rsidR="00C11685" w:rsidRPr="00843662" w:rsidRDefault="00C1168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5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758" w:type="dxa"/>
            <w:gridSpan w:val="2"/>
            <w:vAlign w:val="bottom"/>
          </w:tcPr>
          <w:p w14:paraId="1E1FDB94" w14:textId="77777777" w:rsidR="00C11685" w:rsidRPr="00843662" w:rsidRDefault="00C1168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835" w:type="dxa"/>
            <w:gridSpan w:val="2"/>
            <w:vAlign w:val="bottom"/>
          </w:tcPr>
          <w:p w14:paraId="473791A9" w14:textId="77777777" w:rsidR="00C11685" w:rsidRPr="00843662" w:rsidRDefault="00C1168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</w:t>
            </w: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5 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570" w:type="dxa"/>
            <w:gridSpan w:val="2"/>
            <w:vAlign w:val="bottom"/>
          </w:tcPr>
          <w:p w14:paraId="39DBD284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ไม่มีอัตราดอกเบี้ย</w:t>
            </w:r>
          </w:p>
        </w:tc>
        <w:tc>
          <w:tcPr>
            <w:tcW w:w="1701" w:type="dxa"/>
            <w:gridSpan w:val="2"/>
            <w:vAlign w:val="bottom"/>
          </w:tcPr>
          <w:p w14:paraId="4127EECA" w14:textId="77777777" w:rsidR="00C11685" w:rsidRPr="00843662" w:rsidRDefault="00C1168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129" w:type="dxa"/>
            <w:gridSpan w:val="2"/>
            <w:vAlign w:val="bottom"/>
          </w:tcPr>
          <w:p w14:paraId="3400973F" w14:textId="77777777" w:rsidR="00C11685" w:rsidRPr="00843662" w:rsidRDefault="00C1168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ร้อยละต่อปี)</w:t>
            </w:r>
          </w:p>
        </w:tc>
      </w:tr>
      <w:tr w:rsidR="00C11685" w:rsidRPr="00B86DDE" w14:paraId="009F5E4B" w14:textId="77777777" w:rsidTr="008772B4">
        <w:trPr>
          <w:cantSplit/>
          <w:tblHeader/>
        </w:trPr>
        <w:tc>
          <w:tcPr>
            <w:tcW w:w="3112" w:type="dxa"/>
            <w:vAlign w:val="bottom"/>
          </w:tcPr>
          <w:p w14:paraId="2C68F6AD" w14:textId="77777777" w:rsidR="00C11685" w:rsidRPr="00843662" w:rsidRDefault="00C11685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51CC2330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02" w:type="dxa"/>
            <w:vAlign w:val="bottom"/>
          </w:tcPr>
          <w:p w14:paraId="1F6EC833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02" w:type="dxa"/>
            <w:vAlign w:val="bottom"/>
          </w:tcPr>
          <w:p w14:paraId="7803053F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79" w:type="dxa"/>
            <w:vAlign w:val="bottom"/>
          </w:tcPr>
          <w:p w14:paraId="26ED2EFC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79" w:type="dxa"/>
            <w:vAlign w:val="bottom"/>
          </w:tcPr>
          <w:p w14:paraId="74303F01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79" w:type="dxa"/>
            <w:vAlign w:val="bottom"/>
          </w:tcPr>
          <w:p w14:paraId="79EDF1CF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79" w:type="dxa"/>
            <w:vAlign w:val="bottom"/>
          </w:tcPr>
          <w:p w14:paraId="38629A7F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956" w:type="dxa"/>
            <w:vAlign w:val="bottom"/>
          </w:tcPr>
          <w:p w14:paraId="39CDBD33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79" w:type="dxa"/>
            <w:vAlign w:val="bottom"/>
          </w:tcPr>
          <w:p w14:paraId="24E016CF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1" w:type="dxa"/>
            <w:vAlign w:val="bottom"/>
          </w:tcPr>
          <w:p w14:paraId="43D7CF67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11" w:type="dxa"/>
            <w:vAlign w:val="bottom"/>
          </w:tcPr>
          <w:p w14:paraId="493C71D7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90" w:type="dxa"/>
            <w:vAlign w:val="bottom"/>
          </w:tcPr>
          <w:p w14:paraId="2EE833A0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049" w:type="dxa"/>
            <w:vAlign w:val="bottom"/>
          </w:tcPr>
          <w:p w14:paraId="1D1157E5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080" w:type="dxa"/>
            <w:vAlign w:val="bottom"/>
          </w:tcPr>
          <w:p w14:paraId="3D65ACB5" w14:textId="77777777" w:rsidR="00C11685" w:rsidRPr="00843662" w:rsidRDefault="00C1168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C11685" w:rsidRPr="00B86DDE" w14:paraId="4D9B1B92" w14:textId="77777777" w:rsidTr="008772B4">
        <w:trPr>
          <w:cantSplit/>
        </w:trPr>
        <w:tc>
          <w:tcPr>
            <w:tcW w:w="3112" w:type="dxa"/>
            <w:vAlign w:val="bottom"/>
          </w:tcPr>
          <w:p w14:paraId="7CF1221C" w14:textId="77777777" w:rsidR="00C11685" w:rsidRPr="00843662" w:rsidRDefault="00C11685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92" w:type="dxa"/>
            <w:vAlign w:val="bottom"/>
          </w:tcPr>
          <w:p w14:paraId="49B67539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14:paraId="77BBE40B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14:paraId="7E28801D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  <w:vAlign w:val="bottom"/>
          </w:tcPr>
          <w:p w14:paraId="72C7DE21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78A19318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6994EA57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  <w:vAlign w:val="bottom"/>
          </w:tcPr>
          <w:p w14:paraId="10EEF7BB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6" w:type="dxa"/>
            <w:vAlign w:val="bottom"/>
          </w:tcPr>
          <w:p w14:paraId="3AA27888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9" w:type="dxa"/>
            <w:vAlign w:val="bottom"/>
          </w:tcPr>
          <w:p w14:paraId="05F6CAB5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1" w:type="dxa"/>
            <w:vAlign w:val="bottom"/>
          </w:tcPr>
          <w:p w14:paraId="67CB384D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vAlign w:val="bottom"/>
          </w:tcPr>
          <w:p w14:paraId="7A3BC4CD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0" w:type="dxa"/>
            <w:vAlign w:val="bottom"/>
          </w:tcPr>
          <w:p w14:paraId="61F9DCB7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9" w:type="dxa"/>
            <w:vAlign w:val="bottom"/>
          </w:tcPr>
          <w:p w14:paraId="49953637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C4DBEBC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11685" w:rsidRPr="00B86DDE" w14:paraId="27E290E0" w14:textId="77777777" w:rsidTr="008772B4">
        <w:trPr>
          <w:cantSplit/>
        </w:trPr>
        <w:tc>
          <w:tcPr>
            <w:tcW w:w="3112" w:type="dxa"/>
            <w:vAlign w:val="bottom"/>
          </w:tcPr>
          <w:p w14:paraId="527D91D2" w14:textId="77777777" w:rsidR="00C11685" w:rsidRPr="00843662" w:rsidRDefault="00C11685" w:rsidP="00C11685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</w:tcPr>
          <w:p w14:paraId="365000B4" w14:textId="788747FF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3637C3F2" w14:textId="12F45544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1464EA7E" w14:textId="0B102224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7E849380" w14:textId="17543FE6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F1B8A63" w14:textId="015A8DA6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1E98DF98" w14:textId="2A3F1609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69C685B6" w14:textId="32263134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00047981" w14:textId="2399FF90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46B5E9EF" w14:textId="77EFA407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95</w:t>
            </w:r>
          </w:p>
        </w:tc>
        <w:tc>
          <w:tcPr>
            <w:tcW w:w="791" w:type="dxa"/>
          </w:tcPr>
          <w:p w14:paraId="4BDC45C6" w14:textId="77F714C0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811" w:type="dxa"/>
          </w:tcPr>
          <w:p w14:paraId="5C6D9D5C" w14:textId="34643BB2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95</w:t>
            </w:r>
          </w:p>
        </w:tc>
        <w:tc>
          <w:tcPr>
            <w:tcW w:w="890" w:type="dxa"/>
          </w:tcPr>
          <w:p w14:paraId="743AC9DB" w14:textId="7B316398" w:rsidR="00C11685" w:rsidRPr="00843662" w:rsidRDefault="00C11685" w:rsidP="00C116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1049" w:type="dxa"/>
          </w:tcPr>
          <w:p w14:paraId="0E5EC4EE" w14:textId="1D4CD22A" w:rsidR="00C11685" w:rsidRPr="00843662" w:rsidRDefault="00C11685" w:rsidP="00C11685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915455" w:rsidRPr="00915455">
              <w:rPr>
                <w:rFonts w:asciiTheme="majorBidi" w:hAnsiTheme="majorBidi" w:cstheme="majorBidi"/>
                <w:sz w:val="25"/>
                <w:szCs w:val="25"/>
              </w:rPr>
              <w:t>01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1.25</w:t>
            </w:r>
          </w:p>
        </w:tc>
        <w:tc>
          <w:tcPr>
            <w:tcW w:w="1080" w:type="dxa"/>
          </w:tcPr>
          <w:p w14:paraId="64B5A75D" w14:textId="25CD583F" w:rsidR="00C11685" w:rsidRPr="00E50528" w:rsidRDefault="00C11685" w:rsidP="00C11685">
            <w:pPr>
              <w:tabs>
                <w:tab w:val="left" w:pos="36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915455" w:rsidRPr="00915455"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8772B4">
              <w:rPr>
                <w:rFonts w:asciiTheme="majorBidi" w:hAnsiTheme="majorBidi" w:cstheme="majorBidi"/>
                <w:sz w:val="25"/>
                <w:szCs w:val="25"/>
              </w:rPr>
              <w:t>–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1.</w:t>
            </w:r>
            <w:r w:rsidR="00B439E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C11685" w:rsidRPr="00B86DDE" w14:paraId="71840C76" w14:textId="77777777" w:rsidTr="008772B4">
        <w:trPr>
          <w:cantSplit/>
        </w:trPr>
        <w:tc>
          <w:tcPr>
            <w:tcW w:w="3112" w:type="dxa"/>
            <w:vAlign w:val="bottom"/>
          </w:tcPr>
          <w:p w14:paraId="39DC9F0B" w14:textId="77777777" w:rsidR="00C11685" w:rsidRPr="00843662" w:rsidRDefault="00C11685" w:rsidP="00C11685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92" w:type="dxa"/>
          </w:tcPr>
          <w:p w14:paraId="5FCE2F47" w14:textId="17BA6B8C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03F89F2C" w14:textId="10ABE0B5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73FF0F6E" w14:textId="0111E37E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1AFFF4DC" w14:textId="0DE569B6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6861662C" w14:textId="07C61D80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7B99A668" w14:textId="0C2E214C" w:rsidR="00C11685" w:rsidRPr="00843662" w:rsidRDefault="00FF6067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742C3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879" w:type="dxa"/>
          </w:tcPr>
          <w:p w14:paraId="5091F0B8" w14:textId="716C7E93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09CCB650" w14:textId="4E7F1A22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0D7ACB05" w14:textId="794E944A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3ACB3BE2" w14:textId="3D49F4A3" w:rsidR="00C11685" w:rsidRPr="00843662" w:rsidRDefault="00FF6067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742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21C5285E" w14:textId="209BFAD2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0" w:type="dxa"/>
          </w:tcPr>
          <w:p w14:paraId="23AA5AC4" w14:textId="53E5943E" w:rsidR="00C11685" w:rsidRPr="00843662" w:rsidRDefault="00C11685" w:rsidP="00C116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1049" w:type="dxa"/>
          </w:tcPr>
          <w:p w14:paraId="5968E905" w14:textId="03737B70" w:rsidR="00C11685" w:rsidRPr="00E50528" w:rsidRDefault="00C11685" w:rsidP="00C11685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0.30</w:t>
            </w:r>
          </w:p>
        </w:tc>
        <w:tc>
          <w:tcPr>
            <w:tcW w:w="1080" w:type="dxa"/>
          </w:tcPr>
          <w:p w14:paraId="28C03A29" w14:textId="1135E13C" w:rsidR="00C11685" w:rsidRPr="00E50528" w:rsidRDefault="00C11685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0.75</w:t>
            </w:r>
          </w:p>
        </w:tc>
      </w:tr>
      <w:tr w:rsidR="00C11685" w:rsidRPr="00B86DDE" w14:paraId="528E7D95" w14:textId="77777777" w:rsidTr="008772B4">
        <w:trPr>
          <w:cantSplit/>
        </w:trPr>
        <w:tc>
          <w:tcPr>
            <w:tcW w:w="3112" w:type="dxa"/>
            <w:vAlign w:val="bottom"/>
          </w:tcPr>
          <w:p w14:paraId="71DEF556" w14:textId="77777777" w:rsidR="00C11685" w:rsidRPr="00843662" w:rsidRDefault="00C11685" w:rsidP="00C11685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</w:tcPr>
          <w:p w14:paraId="1176E8CB" w14:textId="55EB1979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19CD73AA" w14:textId="3F77943A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79DAF1E8" w14:textId="2C5E6110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5F7F577A" w14:textId="115A170A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34BC973" w14:textId="57125360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7D7C0A5A" w14:textId="1351E9B4" w:rsidR="00C11685" w:rsidRPr="007E3793" w:rsidRDefault="00FF6067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742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69</w:t>
            </w:r>
          </w:p>
        </w:tc>
        <w:tc>
          <w:tcPr>
            <w:tcW w:w="879" w:type="dxa"/>
          </w:tcPr>
          <w:p w14:paraId="1AA62D23" w14:textId="2B8CE5FE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741E56BA" w14:textId="1998E044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4AF2148E" w14:textId="711CCDEE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95</w:t>
            </w:r>
          </w:p>
        </w:tc>
        <w:tc>
          <w:tcPr>
            <w:tcW w:w="791" w:type="dxa"/>
          </w:tcPr>
          <w:p w14:paraId="440B7682" w14:textId="0E7D3B48" w:rsidR="00C11685" w:rsidRPr="007E3793" w:rsidRDefault="00FF6067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742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</w:p>
        </w:tc>
        <w:tc>
          <w:tcPr>
            <w:tcW w:w="811" w:type="dxa"/>
          </w:tcPr>
          <w:p w14:paraId="06CE3AC9" w14:textId="427BA4C5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95</w:t>
            </w:r>
          </w:p>
        </w:tc>
        <w:tc>
          <w:tcPr>
            <w:tcW w:w="890" w:type="dxa"/>
          </w:tcPr>
          <w:p w14:paraId="30B1F787" w14:textId="19C5B9D6" w:rsidR="00C11685" w:rsidRPr="007E3793" w:rsidRDefault="00C11685" w:rsidP="00C1168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E3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94</w:t>
            </w:r>
          </w:p>
        </w:tc>
        <w:tc>
          <w:tcPr>
            <w:tcW w:w="1049" w:type="dxa"/>
          </w:tcPr>
          <w:p w14:paraId="3671CCF6" w14:textId="77777777" w:rsidR="00C11685" w:rsidRPr="00843662" w:rsidRDefault="00C11685" w:rsidP="00C11685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6D0C7D1" w14:textId="77777777" w:rsidR="00C11685" w:rsidRPr="00843662" w:rsidRDefault="00C11685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11685" w:rsidRPr="00B86DDE" w14:paraId="1393C3BD" w14:textId="77777777" w:rsidTr="008772B4">
        <w:trPr>
          <w:cantSplit/>
        </w:trPr>
        <w:tc>
          <w:tcPr>
            <w:tcW w:w="3112" w:type="dxa"/>
            <w:vAlign w:val="bottom"/>
          </w:tcPr>
          <w:p w14:paraId="3F74A31B" w14:textId="77777777" w:rsidR="00C11685" w:rsidRPr="00843662" w:rsidRDefault="00C11685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78A224D0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14:paraId="7F6B2FE0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02" w:type="dxa"/>
            <w:vAlign w:val="bottom"/>
          </w:tcPr>
          <w:p w14:paraId="4E18AF5E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79" w:type="dxa"/>
            <w:vAlign w:val="bottom"/>
          </w:tcPr>
          <w:p w14:paraId="240C80E4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0EB97935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</w:tcPr>
          <w:p w14:paraId="7C6B9994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9" w:type="dxa"/>
            <w:vAlign w:val="bottom"/>
          </w:tcPr>
          <w:p w14:paraId="46EFACDD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6" w:type="dxa"/>
            <w:vAlign w:val="bottom"/>
          </w:tcPr>
          <w:p w14:paraId="73C77BEA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79" w:type="dxa"/>
            <w:vAlign w:val="bottom"/>
          </w:tcPr>
          <w:p w14:paraId="46E9B3D9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1" w:type="dxa"/>
            <w:vAlign w:val="bottom"/>
          </w:tcPr>
          <w:p w14:paraId="0EA55EC8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vAlign w:val="bottom"/>
          </w:tcPr>
          <w:p w14:paraId="7931D50D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0" w:type="dxa"/>
            <w:vAlign w:val="bottom"/>
          </w:tcPr>
          <w:p w14:paraId="07C74EFC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49" w:type="dxa"/>
            <w:vAlign w:val="center"/>
          </w:tcPr>
          <w:p w14:paraId="042DC562" w14:textId="77777777" w:rsidR="00C11685" w:rsidRPr="00843662" w:rsidRDefault="00C11685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6AF9FE0A" w14:textId="77777777" w:rsidR="00C11685" w:rsidRPr="00843662" w:rsidRDefault="00C11685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11685" w:rsidRPr="00B86DDE" w14:paraId="2556BB78" w14:textId="77777777" w:rsidTr="008772B4">
        <w:trPr>
          <w:cantSplit/>
        </w:trPr>
        <w:tc>
          <w:tcPr>
            <w:tcW w:w="3112" w:type="dxa"/>
            <w:vAlign w:val="bottom"/>
          </w:tcPr>
          <w:p w14:paraId="26C8F81D" w14:textId="77777777" w:rsidR="00C11685" w:rsidRPr="00843662" w:rsidRDefault="00C11685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92" w:type="dxa"/>
            <w:vAlign w:val="bottom"/>
          </w:tcPr>
          <w:p w14:paraId="06E32AD5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  <w:vAlign w:val="bottom"/>
          </w:tcPr>
          <w:p w14:paraId="53EEECFE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  <w:vAlign w:val="bottom"/>
          </w:tcPr>
          <w:p w14:paraId="1006AE48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  <w:vAlign w:val="bottom"/>
          </w:tcPr>
          <w:p w14:paraId="6B58CA1C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</w:tcPr>
          <w:p w14:paraId="484E78BA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</w:tcPr>
          <w:p w14:paraId="057A486C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79" w:type="dxa"/>
            <w:vAlign w:val="bottom"/>
          </w:tcPr>
          <w:p w14:paraId="3F390A56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56" w:type="dxa"/>
            <w:vAlign w:val="bottom"/>
          </w:tcPr>
          <w:p w14:paraId="0A4E5A70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779" w:type="dxa"/>
            <w:vAlign w:val="bottom"/>
          </w:tcPr>
          <w:p w14:paraId="7AF04251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791" w:type="dxa"/>
            <w:vAlign w:val="bottom"/>
          </w:tcPr>
          <w:p w14:paraId="6E2D1023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14:paraId="51D11283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0" w:type="dxa"/>
            <w:vAlign w:val="bottom"/>
          </w:tcPr>
          <w:p w14:paraId="5CC018E9" w14:textId="77777777" w:rsidR="00C11685" w:rsidRPr="00843662" w:rsidRDefault="00C1168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049" w:type="dxa"/>
            <w:vAlign w:val="center"/>
          </w:tcPr>
          <w:p w14:paraId="50887D02" w14:textId="77777777" w:rsidR="00C11685" w:rsidRPr="00843662" w:rsidRDefault="00C11685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F3091D1" w14:textId="77777777" w:rsidR="00C11685" w:rsidRPr="008772B4" w:rsidRDefault="00C11685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50528" w:rsidRPr="00B86DDE" w14:paraId="7F0F59D3" w14:textId="77777777" w:rsidTr="008772B4">
        <w:trPr>
          <w:cantSplit/>
        </w:trPr>
        <w:tc>
          <w:tcPr>
            <w:tcW w:w="3112" w:type="dxa"/>
          </w:tcPr>
          <w:p w14:paraId="0B62BB72" w14:textId="77777777" w:rsidR="00E50528" w:rsidRPr="00843662" w:rsidRDefault="00E50528" w:rsidP="00E505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892" w:type="dxa"/>
          </w:tcPr>
          <w:p w14:paraId="65BDB783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802" w:type="dxa"/>
          </w:tcPr>
          <w:p w14:paraId="3A361826" w14:textId="77777777" w:rsidR="00E50528" w:rsidRPr="004E061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48493170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AFA620A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28FF6FF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79" w:type="dxa"/>
          </w:tcPr>
          <w:p w14:paraId="5803548D" w14:textId="203A768D" w:rsidR="00E50528" w:rsidRPr="00E50528" w:rsidRDefault="000337F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879" w:type="dxa"/>
          </w:tcPr>
          <w:p w14:paraId="12CF7CBE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3CF13E7E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0DF74DD4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637180A0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14606653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90" w:type="dxa"/>
          </w:tcPr>
          <w:p w14:paraId="51423CB7" w14:textId="77777777" w:rsidR="00E50528" w:rsidRPr="00FF03DB" w:rsidRDefault="00E50528" w:rsidP="00E5052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1049" w:type="dxa"/>
          </w:tcPr>
          <w:p w14:paraId="43322ED1" w14:textId="7E2892FB" w:rsidR="0038131C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MOR -1.50</w:t>
            </w:r>
            <w:r w:rsidR="008772B4">
              <w:rPr>
                <w:rFonts w:asciiTheme="majorBidi" w:hAnsiTheme="majorBidi" w:cstheme="majorBidi"/>
                <w:sz w:val="25"/>
                <w:szCs w:val="25"/>
              </w:rPr>
              <w:t>,</w:t>
            </w:r>
          </w:p>
          <w:p w14:paraId="75202C04" w14:textId="759BA283" w:rsidR="00E50528" w:rsidRPr="00E50528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MOR</w:t>
            </w:r>
          </w:p>
        </w:tc>
        <w:tc>
          <w:tcPr>
            <w:tcW w:w="1080" w:type="dxa"/>
          </w:tcPr>
          <w:p w14:paraId="6E45991A" w14:textId="402E5D00" w:rsidR="00E50528" w:rsidRPr="00E50528" w:rsidRDefault="00E50528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MOR -1.50</w:t>
            </w:r>
            <w:r w:rsidR="008772B4">
              <w:rPr>
                <w:rFonts w:asciiTheme="majorBidi" w:hAnsiTheme="majorBidi" w:cstheme="majorBidi"/>
                <w:sz w:val="25"/>
                <w:szCs w:val="25"/>
              </w:rPr>
              <w:t xml:space="preserve">, 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>MOR</w:t>
            </w:r>
          </w:p>
        </w:tc>
      </w:tr>
      <w:tr w:rsidR="00E50528" w:rsidRPr="00B86DDE" w14:paraId="18F9AF39" w14:textId="77777777" w:rsidTr="008772B4">
        <w:trPr>
          <w:cantSplit/>
        </w:trPr>
        <w:tc>
          <w:tcPr>
            <w:tcW w:w="3112" w:type="dxa"/>
          </w:tcPr>
          <w:p w14:paraId="0AF5FCB3" w14:textId="77777777" w:rsidR="00E50528" w:rsidRPr="00843662" w:rsidRDefault="00E50528" w:rsidP="0084481A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2" w:type="dxa"/>
          </w:tcPr>
          <w:p w14:paraId="19EC1B0C" w14:textId="5246A981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02" w:type="dxa"/>
          </w:tcPr>
          <w:p w14:paraId="11D661CC" w14:textId="77777777" w:rsidR="00E50528" w:rsidRPr="004E061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02" w:type="dxa"/>
          </w:tcPr>
          <w:p w14:paraId="687278B1" w14:textId="77777777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0A8D173D" w14:textId="77777777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61C13914" w14:textId="77777777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4CB79DC4" w14:textId="77777777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417</w:t>
            </w:r>
          </w:p>
        </w:tc>
        <w:tc>
          <w:tcPr>
            <w:tcW w:w="879" w:type="dxa"/>
          </w:tcPr>
          <w:p w14:paraId="3B2C3874" w14:textId="77777777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2A7E8239" w14:textId="77777777" w:rsidR="00E50528" w:rsidRPr="004E061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52569481" w14:textId="77777777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5E8C03DC" w14:textId="77777777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3C7CF773" w14:textId="77777777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890" w:type="dxa"/>
          </w:tcPr>
          <w:p w14:paraId="212DB92B" w14:textId="77777777" w:rsidR="00E50528" w:rsidRPr="00843662" w:rsidRDefault="00E50528" w:rsidP="008448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447</w:t>
            </w:r>
          </w:p>
        </w:tc>
        <w:tc>
          <w:tcPr>
            <w:tcW w:w="1049" w:type="dxa"/>
          </w:tcPr>
          <w:p w14:paraId="7225578C" w14:textId="77777777" w:rsidR="00E50528" w:rsidRPr="00843662" w:rsidRDefault="00E50528" w:rsidP="0084481A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4.98</w:t>
            </w:r>
          </w:p>
        </w:tc>
        <w:tc>
          <w:tcPr>
            <w:tcW w:w="1080" w:type="dxa"/>
          </w:tcPr>
          <w:p w14:paraId="02295C3E" w14:textId="4DFBAA03" w:rsidR="00E50528" w:rsidRDefault="00E50528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MLR - 1.25</w:t>
            </w:r>
            <w:r w:rsidR="008772B4">
              <w:rPr>
                <w:rFonts w:asciiTheme="majorBidi" w:hAnsiTheme="majorBidi" w:cstheme="majorBidi"/>
                <w:sz w:val="25"/>
                <w:szCs w:val="25"/>
              </w:rPr>
              <w:t>,</w:t>
            </w:r>
          </w:p>
          <w:p w14:paraId="1D9C8727" w14:textId="0CFB1950" w:rsidR="001365EC" w:rsidRPr="00E50528" w:rsidRDefault="001365EC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4.98</w:t>
            </w:r>
          </w:p>
        </w:tc>
      </w:tr>
      <w:tr w:rsidR="00E50528" w:rsidRPr="00B86DDE" w14:paraId="7357D622" w14:textId="77777777" w:rsidTr="008772B4">
        <w:trPr>
          <w:cantSplit/>
        </w:trPr>
        <w:tc>
          <w:tcPr>
            <w:tcW w:w="3112" w:type="dxa"/>
            <w:vAlign w:val="bottom"/>
          </w:tcPr>
          <w:p w14:paraId="3DC3DF32" w14:textId="77777777" w:rsidR="00E50528" w:rsidRPr="00843662" w:rsidRDefault="00E50528" w:rsidP="00E505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92" w:type="dxa"/>
          </w:tcPr>
          <w:p w14:paraId="1E565191" w14:textId="6F647BE4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5 </w:t>
            </w:r>
          </w:p>
        </w:tc>
        <w:tc>
          <w:tcPr>
            <w:tcW w:w="802" w:type="dxa"/>
          </w:tcPr>
          <w:p w14:paraId="7083D754" w14:textId="63606C95" w:rsidR="00E50528" w:rsidRPr="004E061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45</w:t>
            </w:r>
          </w:p>
        </w:tc>
        <w:tc>
          <w:tcPr>
            <w:tcW w:w="802" w:type="dxa"/>
          </w:tcPr>
          <w:p w14:paraId="0CE89F70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53395125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58EAE0E4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45C26C9C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4ECD7815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3B84AE8C" w14:textId="77777777" w:rsidR="00E50528" w:rsidRPr="004E061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6C29006E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7C02786A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05D26F7A" w14:textId="56FF5CE1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890" w:type="dxa"/>
          </w:tcPr>
          <w:p w14:paraId="750B3D43" w14:textId="5F1B7BA2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45</w:t>
            </w:r>
          </w:p>
        </w:tc>
        <w:tc>
          <w:tcPr>
            <w:tcW w:w="1049" w:type="dxa"/>
          </w:tcPr>
          <w:p w14:paraId="4B3A180B" w14:textId="784D52A9" w:rsidR="00E50528" w:rsidRPr="00843662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6.00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7.00</w:t>
            </w:r>
          </w:p>
        </w:tc>
        <w:tc>
          <w:tcPr>
            <w:tcW w:w="1080" w:type="dxa"/>
          </w:tcPr>
          <w:p w14:paraId="0EB93CA2" w14:textId="063546C3" w:rsidR="00E50528" w:rsidRPr="00843662" w:rsidRDefault="00E50528" w:rsidP="00E50528">
            <w:pPr>
              <w:tabs>
                <w:tab w:val="left" w:pos="36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7.00</w:t>
            </w:r>
          </w:p>
        </w:tc>
      </w:tr>
      <w:tr w:rsidR="00E50528" w:rsidRPr="00B86DDE" w14:paraId="68D58814" w14:textId="77777777" w:rsidTr="008772B4">
        <w:trPr>
          <w:cantSplit/>
        </w:trPr>
        <w:tc>
          <w:tcPr>
            <w:tcW w:w="3112" w:type="dxa"/>
            <w:vAlign w:val="bottom"/>
          </w:tcPr>
          <w:p w14:paraId="0BBEDAE7" w14:textId="77777777" w:rsidR="00E50528" w:rsidRPr="00843662" w:rsidRDefault="00E50528" w:rsidP="00E505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</w:t>
            </w:r>
            <w:r w:rsidRPr="0084366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และกิจการอื่น</w:t>
            </w:r>
          </w:p>
        </w:tc>
        <w:tc>
          <w:tcPr>
            <w:tcW w:w="892" w:type="dxa"/>
          </w:tcPr>
          <w:p w14:paraId="33E08FD5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33 </w:t>
            </w:r>
          </w:p>
        </w:tc>
        <w:tc>
          <w:tcPr>
            <w:tcW w:w="802" w:type="dxa"/>
          </w:tcPr>
          <w:p w14:paraId="48FAB5E5" w14:textId="77777777" w:rsidR="00E50528" w:rsidRPr="004E061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802" w:type="dxa"/>
          </w:tcPr>
          <w:p w14:paraId="5520F206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6BF1B63B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2E8DE69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2AA9280E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672669F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5DD7AAD1" w14:textId="77777777" w:rsidR="00E50528" w:rsidRPr="004E061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35C0F196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4600E348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2B1C0831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890" w:type="dxa"/>
          </w:tcPr>
          <w:p w14:paraId="6D72FAC4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049" w:type="dxa"/>
          </w:tcPr>
          <w:p w14:paraId="6F0B2F88" w14:textId="083D8487" w:rsidR="00E50528" w:rsidRPr="00843662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7.00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15.00</w:t>
            </w:r>
          </w:p>
        </w:tc>
        <w:tc>
          <w:tcPr>
            <w:tcW w:w="1080" w:type="dxa"/>
          </w:tcPr>
          <w:p w14:paraId="1B2B57D7" w14:textId="77777777" w:rsidR="00E50528" w:rsidRPr="00843662" w:rsidRDefault="00E50528" w:rsidP="00E50528">
            <w:pPr>
              <w:tabs>
                <w:tab w:val="left" w:pos="36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7.00 - 15.00</w:t>
            </w:r>
          </w:p>
        </w:tc>
      </w:tr>
      <w:tr w:rsidR="00E50528" w:rsidRPr="00B86DDE" w14:paraId="622C26E8" w14:textId="77777777" w:rsidTr="008772B4">
        <w:trPr>
          <w:cantSplit/>
          <w:trHeight w:val="144"/>
        </w:trPr>
        <w:tc>
          <w:tcPr>
            <w:tcW w:w="3112" w:type="dxa"/>
          </w:tcPr>
          <w:p w14:paraId="62D25136" w14:textId="77777777" w:rsidR="00E50528" w:rsidRPr="00843662" w:rsidRDefault="00E50528" w:rsidP="0084481A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2" w:type="dxa"/>
          </w:tcPr>
          <w:p w14:paraId="39827EAD" w14:textId="77777777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50 </w:t>
            </w:r>
          </w:p>
        </w:tc>
        <w:tc>
          <w:tcPr>
            <w:tcW w:w="802" w:type="dxa"/>
          </w:tcPr>
          <w:p w14:paraId="5E428890" w14:textId="77777777" w:rsidR="00E50528" w:rsidRPr="004E061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802" w:type="dxa"/>
          </w:tcPr>
          <w:p w14:paraId="397DF4B9" w14:textId="77777777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0223313" w14:textId="77777777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79" w:type="dxa"/>
          </w:tcPr>
          <w:p w14:paraId="2B0E3FE3" w14:textId="2071DB5D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879" w:type="dxa"/>
          </w:tcPr>
          <w:p w14:paraId="5CB5B517" w14:textId="5970D351" w:rsidR="00E50528" w:rsidRPr="00E5052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879" w:type="dxa"/>
          </w:tcPr>
          <w:p w14:paraId="41F11417" w14:textId="1A635E65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956" w:type="dxa"/>
          </w:tcPr>
          <w:p w14:paraId="589C7CF0" w14:textId="5019245B" w:rsidR="00E50528" w:rsidRPr="004E0618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779" w:type="dxa"/>
          </w:tcPr>
          <w:p w14:paraId="0671E114" w14:textId="77777777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59D4603B" w14:textId="77777777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437C9877" w14:textId="30578AB3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90</w:t>
            </w:r>
          </w:p>
        </w:tc>
        <w:tc>
          <w:tcPr>
            <w:tcW w:w="890" w:type="dxa"/>
          </w:tcPr>
          <w:p w14:paraId="1DF1EFB0" w14:textId="6433750E" w:rsidR="00E50528" w:rsidRPr="00843662" w:rsidRDefault="00E50528" w:rsidP="0084481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105</w:t>
            </w:r>
          </w:p>
        </w:tc>
        <w:tc>
          <w:tcPr>
            <w:tcW w:w="1049" w:type="dxa"/>
          </w:tcPr>
          <w:p w14:paraId="65850056" w14:textId="3FB72082" w:rsidR="00E50528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MLR -</w:t>
            </w:r>
            <w:r w:rsidRPr="00E50528">
              <w:rPr>
                <w:rFonts w:asciiTheme="majorBidi" w:hAnsiTheme="majorBidi"/>
                <w:sz w:val="25"/>
                <w:szCs w:val="25"/>
                <w:cs/>
              </w:rPr>
              <w:t>0.5</w:t>
            </w:r>
            <w:r w:rsidR="00AC3EC1">
              <w:rPr>
                <w:rFonts w:asciiTheme="majorBidi" w:hAnsiTheme="majorBidi"/>
                <w:sz w:val="25"/>
                <w:szCs w:val="25"/>
              </w:rPr>
              <w:t>,</w:t>
            </w:r>
          </w:p>
          <w:p w14:paraId="3A6AD56F" w14:textId="6F66F729" w:rsidR="00E50528" w:rsidRPr="00E50528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25C1">
              <w:rPr>
                <w:rFonts w:asciiTheme="majorBidi" w:hAnsiTheme="majorBidi" w:cstheme="majorBidi"/>
                <w:sz w:val="25"/>
                <w:szCs w:val="25"/>
                <w:cs/>
              </w:rPr>
              <w:t>15.00</w:t>
            </w:r>
          </w:p>
        </w:tc>
        <w:tc>
          <w:tcPr>
            <w:tcW w:w="1080" w:type="dxa"/>
          </w:tcPr>
          <w:p w14:paraId="7C4AF1D3" w14:textId="51A588E5" w:rsidR="00E50528" w:rsidRPr="00E50528" w:rsidRDefault="00E50528" w:rsidP="00AC3EC1">
            <w:pPr>
              <w:tabs>
                <w:tab w:val="left" w:pos="36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MLR -</w:t>
            </w:r>
            <w:r w:rsidRPr="008772B4">
              <w:rPr>
                <w:rFonts w:asciiTheme="majorBidi" w:hAnsiTheme="majorBidi" w:cstheme="majorBidi"/>
                <w:sz w:val="25"/>
                <w:szCs w:val="25"/>
                <w:cs/>
              </w:rPr>
              <w:t>0.5</w:t>
            </w:r>
            <w:r w:rsidR="00AC3EC1" w:rsidRPr="008772B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72B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1825C1">
              <w:rPr>
                <w:rFonts w:asciiTheme="majorBidi" w:hAnsiTheme="majorBidi" w:cstheme="majorBidi"/>
                <w:sz w:val="25"/>
                <w:szCs w:val="25"/>
                <w:cs/>
              </w:rPr>
              <w:t>15.00</w:t>
            </w:r>
          </w:p>
        </w:tc>
      </w:tr>
      <w:tr w:rsidR="00E50528" w:rsidRPr="00B86DDE" w14:paraId="4990FEDC" w14:textId="77777777" w:rsidTr="008772B4">
        <w:trPr>
          <w:cantSplit/>
          <w:trHeight w:val="144"/>
        </w:trPr>
        <w:tc>
          <w:tcPr>
            <w:tcW w:w="3112" w:type="dxa"/>
            <w:vAlign w:val="bottom"/>
          </w:tcPr>
          <w:p w14:paraId="52DD8AD7" w14:textId="77777777" w:rsidR="00E50528" w:rsidRPr="00843662" w:rsidRDefault="00E50528" w:rsidP="00E505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4366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892" w:type="dxa"/>
          </w:tcPr>
          <w:p w14:paraId="18243DEA" w14:textId="183DAA4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 xml:space="preserve"> 26 </w:t>
            </w:r>
          </w:p>
        </w:tc>
        <w:tc>
          <w:tcPr>
            <w:tcW w:w="802" w:type="dxa"/>
          </w:tcPr>
          <w:p w14:paraId="4167EB63" w14:textId="4F7391B6" w:rsidR="00E50528" w:rsidRPr="004E061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802" w:type="dxa"/>
          </w:tcPr>
          <w:p w14:paraId="4ABE0357" w14:textId="5025C4CE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879" w:type="dxa"/>
          </w:tcPr>
          <w:p w14:paraId="7692FA4B" w14:textId="03405430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879" w:type="dxa"/>
          </w:tcPr>
          <w:p w14:paraId="7F98F957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2AA2869A" w14:textId="77777777" w:rsidR="00E50528" w:rsidRPr="00E5052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38128F7F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3B17D4E7" w14:textId="77777777" w:rsidR="00E50528" w:rsidRPr="004E0618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1C4F6CA0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2E06ED46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5AC96447" w14:textId="70E85DD8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42</w:t>
            </w:r>
          </w:p>
        </w:tc>
        <w:tc>
          <w:tcPr>
            <w:tcW w:w="890" w:type="dxa"/>
          </w:tcPr>
          <w:p w14:paraId="7B18ED6D" w14:textId="4DB55789" w:rsidR="00E50528" w:rsidRPr="00843662" w:rsidRDefault="00E50528" w:rsidP="00E50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56</w:t>
            </w:r>
          </w:p>
        </w:tc>
        <w:tc>
          <w:tcPr>
            <w:tcW w:w="1049" w:type="dxa"/>
          </w:tcPr>
          <w:p w14:paraId="0659758C" w14:textId="5851D41C" w:rsidR="00E50528" w:rsidRPr="00843662" w:rsidRDefault="002F4CEA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E50528" w:rsidRPr="001825C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77</w:t>
            </w:r>
            <w:r w:rsidR="00E50528" w:rsidRPr="001825C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045AF5">
              <w:rPr>
                <w:rFonts w:asciiTheme="majorBidi" w:hAnsiTheme="majorBidi" w:cstheme="majorBidi"/>
              </w:rPr>
              <w:t>–</w:t>
            </w:r>
            <w:r w:rsidR="00E50528" w:rsidRPr="001825C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E50528" w:rsidRPr="001825C1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1080" w:type="dxa"/>
          </w:tcPr>
          <w:p w14:paraId="30FF3495" w14:textId="35F21A43" w:rsidR="00E50528" w:rsidRPr="00843662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3.</w:t>
            </w:r>
            <w:r w:rsidR="002F4CEA">
              <w:rPr>
                <w:rFonts w:asciiTheme="majorBidi" w:hAnsiTheme="majorBidi" w:cstheme="majorBidi"/>
                <w:sz w:val="25"/>
                <w:szCs w:val="25"/>
              </w:rPr>
              <w:t>39</w:t>
            </w:r>
            <w:r w:rsidRPr="001825C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A96DF5" w:rsidRPr="008772B4">
              <w:rPr>
                <w:rFonts w:asciiTheme="majorBidi" w:hAnsiTheme="majorBidi" w:cstheme="majorBidi"/>
                <w:sz w:val="25"/>
                <w:szCs w:val="25"/>
              </w:rPr>
              <w:t>–</w:t>
            </w:r>
            <w:r w:rsidRPr="001825C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2F4CE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E50528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</w:tr>
      <w:tr w:rsidR="00E50528" w:rsidRPr="00B86DDE" w14:paraId="7EC3B592" w14:textId="77777777" w:rsidTr="008772B4">
        <w:trPr>
          <w:cantSplit/>
        </w:trPr>
        <w:tc>
          <w:tcPr>
            <w:tcW w:w="3112" w:type="dxa"/>
            <w:vAlign w:val="bottom"/>
          </w:tcPr>
          <w:p w14:paraId="5A8E29BE" w14:textId="77777777" w:rsidR="00E50528" w:rsidRPr="00843662" w:rsidRDefault="00E50528" w:rsidP="00E5052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843662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หุ้นกู้แปลงสภาพ</w:t>
            </w:r>
          </w:p>
        </w:tc>
        <w:tc>
          <w:tcPr>
            <w:tcW w:w="892" w:type="dxa"/>
          </w:tcPr>
          <w:p w14:paraId="1AE4467A" w14:textId="77777777" w:rsidR="00E50528" w:rsidRPr="00E50528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427071BD" w14:textId="77777777" w:rsidR="00E50528" w:rsidRPr="004E0618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2" w:type="dxa"/>
          </w:tcPr>
          <w:p w14:paraId="6EC83B12" w14:textId="5F0B2934" w:rsidR="00E50528" w:rsidRPr="004E0618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879" w:type="dxa"/>
          </w:tcPr>
          <w:p w14:paraId="128F1276" w14:textId="77777777" w:rsidR="00E50528" w:rsidRPr="004E0618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15C3E228" w14:textId="77777777" w:rsidR="00E50528" w:rsidRPr="004E0618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16C7CF3B" w14:textId="77777777" w:rsidR="00E50528" w:rsidRPr="004E0618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9" w:type="dxa"/>
          </w:tcPr>
          <w:p w14:paraId="0A65D4D7" w14:textId="77777777" w:rsidR="00E50528" w:rsidRPr="00843662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56" w:type="dxa"/>
          </w:tcPr>
          <w:p w14:paraId="7FA2FDBD" w14:textId="77777777" w:rsidR="00E50528" w:rsidRPr="004E0618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14:paraId="2AED405C" w14:textId="77777777" w:rsidR="00E50528" w:rsidRPr="00843662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6ACAD745" w14:textId="77777777" w:rsidR="00E50528" w:rsidRPr="00843662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02B167B5" w14:textId="395AD954" w:rsidR="00E50528" w:rsidRPr="00843662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890" w:type="dxa"/>
          </w:tcPr>
          <w:p w14:paraId="6AE4451F" w14:textId="77777777" w:rsidR="00E50528" w:rsidRPr="00843662" w:rsidRDefault="00E50528" w:rsidP="00E5052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49" w:type="dxa"/>
          </w:tcPr>
          <w:p w14:paraId="523CA336" w14:textId="77777777" w:rsidR="00E50528" w:rsidRPr="00843662" w:rsidRDefault="00E50528" w:rsidP="00E50528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6.00</w:t>
            </w:r>
          </w:p>
        </w:tc>
        <w:tc>
          <w:tcPr>
            <w:tcW w:w="1080" w:type="dxa"/>
          </w:tcPr>
          <w:p w14:paraId="7B4E1D37" w14:textId="77777777" w:rsidR="00E50528" w:rsidRPr="00843662" w:rsidRDefault="00E50528" w:rsidP="008772B4">
            <w:pPr>
              <w:tabs>
                <w:tab w:val="clear" w:pos="907"/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50528" w:rsidRPr="00B86DDE" w14:paraId="4FB37E2A" w14:textId="77777777" w:rsidTr="008772B4">
        <w:trPr>
          <w:cantSplit/>
        </w:trPr>
        <w:tc>
          <w:tcPr>
            <w:tcW w:w="3112" w:type="dxa"/>
            <w:vAlign w:val="bottom"/>
          </w:tcPr>
          <w:p w14:paraId="3519A623" w14:textId="77777777" w:rsidR="00E50528" w:rsidRPr="00843662" w:rsidRDefault="00E50528" w:rsidP="00E50528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34076F8C" w14:textId="70A6A7CB" w:rsidR="00E50528" w:rsidRPr="00E5052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144</w:t>
            </w:r>
          </w:p>
        </w:tc>
        <w:tc>
          <w:tcPr>
            <w:tcW w:w="802" w:type="dxa"/>
          </w:tcPr>
          <w:p w14:paraId="1C4F17BE" w14:textId="00F77A49" w:rsidR="00E50528" w:rsidRPr="00E5052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171</w:t>
            </w:r>
          </w:p>
        </w:tc>
        <w:tc>
          <w:tcPr>
            <w:tcW w:w="802" w:type="dxa"/>
          </w:tcPr>
          <w:p w14:paraId="214E8B3F" w14:textId="4FCF5DD4" w:rsidR="00E50528" w:rsidRPr="00E5052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</w:t>
            </w:r>
            <w:r w:rsidR="006F083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879" w:type="dxa"/>
          </w:tcPr>
          <w:p w14:paraId="5D40C4B4" w14:textId="1C8335B7" w:rsidR="00E50528" w:rsidRPr="00E5052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</w:t>
            </w:r>
          </w:p>
        </w:tc>
        <w:tc>
          <w:tcPr>
            <w:tcW w:w="879" w:type="dxa"/>
          </w:tcPr>
          <w:p w14:paraId="18C71EE9" w14:textId="3A61BEB8" w:rsidR="00E50528" w:rsidRPr="00E5052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</w:t>
            </w:r>
          </w:p>
        </w:tc>
        <w:tc>
          <w:tcPr>
            <w:tcW w:w="879" w:type="dxa"/>
          </w:tcPr>
          <w:p w14:paraId="29F98B3D" w14:textId="394487DF" w:rsidR="00E50528" w:rsidRPr="00E5052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465</w:t>
            </w:r>
          </w:p>
        </w:tc>
        <w:tc>
          <w:tcPr>
            <w:tcW w:w="879" w:type="dxa"/>
          </w:tcPr>
          <w:p w14:paraId="655F7EA5" w14:textId="1D6E13D2" w:rsidR="00E50528" w:rsidRPr="00843662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</w:t>
            </w:r>
          </w:p>
        </w:tc>
        <w:tc>
          <w:tcPr>
            <w:tcW w:w="956" w:type="dxa"/>
          </w:tcPr>
          <w:p w14:paraId="1B8A77D4" w14:textId="19F1027E" w:rsidR="00E50528" w:rsidRPr="004E061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33</w:t>
            </w:r>
          </w:p>
        </w:tc>
        <w:tc>
          <w:tcPr>
            <w:tcW w:w="779" w:type="dxa"/>
          </w:tcPr>
          <w:p w14:paraId="2A23CB78" w14:textId="77777777" w:rsidR="00E50528" w:rsidRPr="00843662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91" w:type="dxa"/>
          </w:tcPr>
          <w:p w14:paraId="3A419110" w14:textId="77777777" w:rsidR="00E50528" w:rsidRPr="00843662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1" w:type="dxa"/>
          </w:tcPr>
          <w:p w14:paraId="0066DDD2" w14:textId="3E4C1FFF" w:rsidR="00E50528" w:rsidRPr="00E50528" w:rsidRDefault="00E50528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505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341</w:t>
            </w:r>
          </w:p>
        </w:tc>
        <w:tc>
          <w:tcPr>
            <w:tcW w:w="890" w:type="dxa"/>
          </w:tcPr>
          <w:p w14:paraId="05586DF3" w14:textId="3208DAD7" w:rsidR="00E50528" w:rsidRPr="00E50528" w:rsidRDefault="00E7021F" w:rsidP="00E50528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701</w:t>
            </w:r>
          </w:p>
        </w:tc>
        <w:tc>
          <w:tcPr>
            <w:tcW w:w="1049" w:type="dxa"/>
          </w:tcPr>
          <w:p w14:paraId="2C7EC0A6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5B15917" w14:textId="77777777" w:rsidR="00E50528" w:rsidRPr="00843662" w:rsidRDefault="00E50528" w:rsidP="00E5052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0DFBA3BA" w14:textId="63B4E9C6" w:rsidR="00C11685" w:rsidRDefault="00C11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cs/>
        </w:rPr>
      </w:pPr>
    </w:p>
    <w:p w14:paraId="26CFB1C6" w14:textId="77777777" w:rsidR="00C4560D" w:rsidRPr="00B86DDE" w:rsidRDefault="00C4560D" w:rsidP="00C4560D">
      <w:pPr>
        <w:rPr>
          <w:rFonts w:asciiTheme="majorBidi" w:hAnsiTheme="majorBidi" w:cstheme="majorBidi"/>
          <w:sz w:val="28"/>
        </w:rPr>
      </w:pPr>
    </w:p>
    <w:p w14:paraId="7B5B3DCE" w14:textId="348BD366" w:rsidR="00C4560D" w:rsidRPr="00B86DDE" w:rsidRDefault="00C4560D" w:rsidP="00C4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</w:rPr>
        <w:sectPr w:rsidR="00C4560D" w:rsidRPr="00B86DDE" w:rsidSect="00C4560D">
          <w:pgSz w:w="16840" w:h="11907" w:orient="landscape"/>
          <w:pgMar w:top="1107" w:right="1152" w:bottom="576" w:left="1152" w:header="634" w:footer="706" w:gutter="0"/>
          <w:cols w:space="708"/>
          <w:docGrid w:linePitch="360"/>
        </w:sectPr>
      </w:pPr>
    </w:p>
    <w:p w14:paraId="637E7425" w14:textId="035A8B37" w:rsidR="004D1F3B" w:rsidRPr="008E3C4A" w:rsidRDefault="00F443B6" w:rsidP="00F443B6">
      <w:pPr>
        <w:pStyle w:val="ListParagraph"/>
        <w:numPr>
          <w:ilvl w:val="1"/>
          <w:numId w:val="46"/>
        </w:num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630" w:hanging="270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lastRenderedPageBreak/>
        <w:t xml:space="preserve">  </w:t>
      </w:r>
      <w:r w:rsidR="00F55CDB" w:rsidRPr="004544FB">
        <w:rPr>
          <w:rFonts w:asciiTheme="majorBidi" w:eastAsia="Malgun Gothic" w:hAnsiTheme="majorBidi" w:cstheme="majorBidi"/>
          <w:b/>
          <w:bCs/>
          <w:sz w:val="28"/>
          <w:cs/>
        </w:rPr>
        <w:t>มูลค่า</w:t>
      </w:r>
      <w:r w:rsidR="00F1362E" w:rsidRPr="004544FB">
        <w:rPr>
          <w:rFonts w:asciiTheme="majorBidi" w:eastAsia="Malgun Gothic" w:hAnsiTheme="majorBidi" w:cstheme="majorBidi" w:hint="cs"/>
          <w:b/>
          <w:bCs/>
          <w:sz w:val="28"/>
          <w:cs/>
        </w:rPr>
        <w:t>ตามบัญชี</w:t>
      </w:r>
      <w:r w:rsidR="00166DE8" w:rsidRPr="004544FB">
        <w:rPr>
          <w:rFonts w:asciiTheme="majorBidi" w:eastAsia="Malgun Gothic" w:hAnsiTheme="majorBidi" w:cstheme="majorBidi" w:hint="cs"/>
          <w:b/>
          <w:bCs/>
          <w:sz w:val="28"/>
          <w:cs/>
        </w:rPr>
        <w:t>และมูลค่ายุติธรรม</w:t>
      </w:r>
    </w:p>
    <w:p w14:paraId="053A8982" w14:textId="70EFE863" w:rsidR="004D1F3B" w:rsidRPr="002C56D1" w:rsidRDefault="00A77A77" w:rsidP="00F84E61">
      <w:pPr>
        <w:pStyle w:val="ListParagraph"/>
        <w:overflowPunct w:val="0"/>
        <w:autoSpaceDE w:val="0"/>
        <w:autoSpaceDN w:val="0"/>
        <w:adjustRightInd w:val="0"/>
        <w:spacing w:before="120" w:line="240" w:lineRule="auto"/>
        <w:ind w:left="810" w:right="47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A77A77">
        <w:rPr>
          <w:rFonts w:asciiTheme="majorBidi" w:eastAsia="Malgun Gothic" w:hAnsiTheme="majorBidi" w:cs="Angsana New"/>
          <w:sz w:val="28"/>
          <w:cs/>
          <w:lang w:val="en-US"/>
        </w:rPr>
        <w:t>มูลค่ายุติธรรม</w:t>
      </w:r>
      <w:r w:rsidR="00592082">
        <w:rPr>
          <w:rFonts w:asciiTheme="majorBidi" w:eastAsia="Malgun Gothic" w:hAnsiTheme="majorBidi" w:cs="Angsana New" w:hint="cs"/>
          <w:sz w:val="28"/>
          <w:cs/>
          <w:lang w:val="en-US"/>
        </w:rPr>
        <w:t>ของสินทรัพย์ทางการเงิน</w:t>
      </w:r>
      <w:r w:rsidR="004644F4">
        <w:rPr>
          <w:rFonts w:asciiTheme="majorBidi" w:eastAsia="Malgun Gothic" w:hAnsiTheme="majorBidi" w:cs="Angsana New" w:hint="cs"/>
          <w:sz w:val="28"/>
          <w:cs/>
          <w:lang w:val="en-US"/>
        </w:rPr>
        <w:t>และหนี้สินทางการเงินที่วัดมูลค่าด้วยราคาทุนตัดจำหน่าย มีมูลค่าใกล้เคียงกับมูลค่าตามบัญชี</w:t>
      </w:r>
      <w:r w:rsidR="00251056">
        <w:rPr>
          <w:rFonts w:asciiTheme="majorBidi" w:eastAsia="Malgun Gothic" w:hAnsiTheme="majorBidi" w:cs="Angsana New" w:hint="cs"/>
          <w:sz w:val="28"/>
          <w:cs/>
          <w:lang w:val="en-US"/>
        </w:rPr>
        <w:t>อย่างสมเหตุสมผล เว้นแต่ตามที่แสดงไว้ในตารางต่อไปนี้</w:t>
      </w:r>
      <w:r w:rsidR="002C56D1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 </w:t>
      </w:r>
      <w:r w:rsidRPr="002C56D1">
        <w:rPr>
          <w:rFonts w:asciiTheme="majorBidi" w:eastAsia="Malgun Gothic" w:hAnsiTheme="majorBidi" w:cs="Angsana New"/>
          <w:sz w:val="28"/>
          <w:cs/>
          <w:lang w:val="en-US"/>
        </w:rPr>
        <w:t xml:space="preserve">ณ วันที่ </w:t>
      </w:r>
      <w:r w:rsidR="00BB7153" w:rsidRPr="002C56D1">
        <w:rPr>
          <w:rFonts w:asciiTheme="majorBidi" w:eastAsia="Malgun Gothic" w:hAnsiTheme="majorBidi" w:cs="Angsana New"/>
          <w:sz w:val="28"/>
          <w:lang w:val="en-US"/>
        </w:rPr>
        <w:t>31</w:t>
      </w:r>
      <w:r w:rsidRPr="002C56D1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="00BB7153" w:rsidRPr="002C56D1">
        <w:rPr>
          <w:rFonts w:asciiTheme="majorBidi" w:eastAsia="Malgun Gothic" w:hAnsiTheme="majorBidi" w:cs="Angsana New"/>
          <w:sz w:val="28"/>
          <w:lang w:val="en-US"/>
        </w:rPr>
        <w:t>2568</w:t>
      </w:r>
      <w:r w:rsidRPr="002C56D1">
        <w:rPr>
          <w:rFonts w:asciiTheme="majorBidi" w:eastAsia="Malgun Gothic" w:hAnsiTheme="majorBidi" w:cs="Angsana New"/>
          <w:sz w:val="28"/>
          <w:cs/>
          <w:lang w:val="en-US"/>
        </w:rPr>
        <w:t xml:space="preserve"> และ </w:t>
      </w:r>
      <w:r w:rsidR="00BB7153" w:rsidRPr="002C56D1">
        <w:rPr>
          <w:rFonts w:asciiTheme="majorBidi" w:eastAsia="Malgun Gothic" w:hAnsiTheme="majorBidi" w:cs="Angsana New"/>
          <w:sz w:val="28"/>
          <w:lang w:val="en-US"/>
        </w:rPr>
        <w:t>2567</w:t>
      </w:r>
      <w:r w:rsidRPr="002C56D1">
        <w:rPr>
          <w:rFonts w:asciiTheme="majorBidi" w:eastAsia="Malgun Gothic" w:hAnsiTheme="majorBidi" w:cs="Angsana New"/>
          <w:sz w:val="28"/>
          <w:cs/>
          <w:lang w:val="en-US"/>
        </w:rPr>
        <w:t xml:space="preserve"> </w:t>
      </w:r>
    </w:p>
    <w:tbl>
      <w:tblPr>
        <w:tblW w:w="8951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217"/>
        <w:gridCol w:w="182"/>
        <w:gridCol w:w="958"/>
        <w:gridCol w:w="186"/>
        <w:gridCol w:w="960"/>
        <w:gridCol w:w="181"/>
        <w:gridCol w:w="960"/>
        <w:gridCol w:w="180"/>
        <w:gridCol w:w="977"/>
      </w:tblGrid>
      <w:tr w:rsidR="004D1F3B" w:rsidRPr="00B86DDE" w14:paraId="133CE097" w14:textId="77777777" w:rsidTr="00822CB4">
        <w:trPr>
          <w:cantSplit/>
          <w:trHeight w:val="20"/>
          <w:tblHeader/>
        </w:trPr>
        <w:tc>
          <w:tcPr>
            <w:tcW w:w="2970" w:type="dxa"/>
            <w:vAlign w:val="bottom"/>
          </w:tcPr>
          <w:p w14:paraId="31BA0071" w14:textId="77777777" w:rsidR="004D1F3B" w:rsidRPr="00B86DDE" w:rsidRDefault="004D1F3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AFBC14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1" w:type="dxa"/>
            <w:gridSpan w:val="9"/>
            <w:vAlign w:val="bottom"/>
          </w:tcPr>
          <w:p w14:paraId="3BCF1A9E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4D1F3B" w:rsidRPr="00B86DDE" w14:paraId="56CE8C19" w14:textId="77777777" w:rsidTr="00822CB4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2180B562" w14:textId="77777777" w:rsidR="004D1F3B" w:rsidRPr="00B86DDE" w:rsidRDefault="004D1F3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B30BD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1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6549AF14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D1F3B" w:rsidRPr="00B86DDE" w14:paraId="5AE78122" w14:textId="77777777" w:rsidTr="00822CB4">
        <w:trPr>
          <w:cantSplit/>
          <w:trHeight w:val="20"/>
          <w:tblHeader/>
        </w:trPr>
        <w:tc>
          <w:tcPr>
            <w:tcW w:w="2970" w:type="dxa"/>
            <w:hideMark/>
          </w:tcPr>
          <w:p w14:paraId="4CE18242" w14:textId="77777777" w:rsidR="004D1F3B" w:rsidRPr="00B86DDE" w:rsidRDefault="004D1F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24EFC64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hideMark/>
          </w:tcPr>
          <w:p w14:paraId="2B3536B6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380A84E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C58E0D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EE4CB7" w:rsidRPr="00B86DDE" w14:paraId="36CA0F19" w14:textId="77777777" w:rsidTr="00822CB4">
        <w:trPr>
          <w:cantSplit/>
          <w:trHeight w:val="20"/>
          <w:tblHeader/>
        </w:trPr>
        <w:tc>
          <w:tcPr>
            <w:tcW w:w="2970" w:type="dxa"/>
            <w:hideMark/>
          </w:tcPr>
          <w:p w14:paraId="7E51CB37" w14:textId="77777777" w:rsidR="004D1F3B" w:rsidRPr="00B86DDE" w:rsidRDefault="004D1F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2EE0354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0027B38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A3DD4AF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0009" w14:textId="77777777" w:rsidR="004D1F3B" w:rsidRPr="00B86DDE" w:rsidRDefault="004D1F3B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F3788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22337" w14:textId="77777777" w:rsidR="004D1F3B" w:rsidRPr="00B86DDE" w:rsidRDefault="004D1F3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DC169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31971C" w14:textId="77777777" w:rsidR="004D1F3B" w:rsidRPr="00B86DDE" w:rsidRDefault="004D1F3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EEF55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B04168" w14:textId="77777777" w:rsidR="004D1F3B" w:rsidRPr="00B86DDE" w:rsidRDefault="004D1F3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D1F3B" w:rsidRPr="00B86DDE" w14:paraId="12A075B3" w14:textId="77777777" w:rsidTr="00822CB4">
        <w:trPr>
          <w:cantSplit/>
          <w:trHeight w:val="20"/>
        </w:trPr>
        <w:tc>
          <w:tcPr>
            <w:tcW w:w="2970" w:type="dxa"/>
          </w:tcPr>
          <w:p w14:paraId="00B1F42C" w14:textId="77777777" w:rsidR="004D1F3B" w:rsidRPr="00B86DDE" w:rsidRDefault="004D1F3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5F0F767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485005D5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0FC9266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8" w:type="dxa"/>
          </w:tcPr>
          <w:p w14:paraId="34891A9D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6" w:type="dxa"/>
          </w:tcPr>
          <w:p w14:paraId="0ACEBE6C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</w:tcPr>
          <w:p w14:paraId="386BF05B" w14:textId="77777777" w:rsidR="004D1F3B" w:rsidRPr="00B86DDE" w:rsidRDefault="004D1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FF0929A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</w:tcPr>
          <w:p w14:paraId="6B34D29E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480EBD6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</w:tcPr>
          <w:p w14:paraId="40E45512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D1F3B" w:rsidRPr="00B86DDE" w14:paraId="32B97C74" w14:textId="77777777" w:rsidTr="00822CB4">
        <w:trPr>
          <w:cantSplit/>
          <w:trHeight w:val="20"/>
        </w:trPr>
        <w:tc>
          <w:tcPr>
            <w:tcW w:w="2970" w:type="dxa"/>
          </w:tcPr>
          <w:p w14:paraId="6A520083" w14:textId="0EEE4264" w:rsidR="004D1F3B" w:rsidRPr="00B86DDE" w:rsidRDefault="00AE0FB4" w:rsidP="00FF2801">
            <w:pPr>
              <w:tabs>
                <w:tab w:val="clear" w:pos="2580"/>
                <w:tab w:val="decimal" w:pos="510"/>
                <w:tab w:val="left" w:pos="226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6EA8219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4D8DE820" w14:textId="6BF33AEB" w:rsidR="004D1F3B" w:rsidRPr="001A5336" w:rsidRDefault="001A5336" w:rsidP="001A533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A533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98,689</w:t>
            </w:r>
          </w:p>
        </w:tc>
        <w:tc>
          <w:tcPr>
            <w:tcW w:w="182" w:type="dxa"/>
          </w:tcPr>
          <w:p w14:paraId="580EF4CE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50D2733A" w14:textId="7D6B3A79" w:rsidR="004D1F3B" w:rsidRPr="001A5336" w:rsidRDefault="001A5336" w:rsidP="001A533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3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349B6398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48488ACC" w14:textId="56D2CABA" w:rsidR="004D1F3B" w:rsidRPr="001A5336" w:rsidRDefault="002155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21FE0">
              <w:rPr>
                <w:rFonts w:asciiTheme="majorBidi" w:hAnsiTheme="majorBidi" w:cstheme="majorBidi"/>
                <w:sz w:val="28"/>
                <w:szCs w:val="28"/>
              </w:rPr>
              <w:t>99,779</w:t>
            </w:r>
          </w:p>
        </w:tc>
        <w:tc>
          <w:tcPr>
            <w:tcW w:w="181" w:type="dxa"/>
          </w:tcPr>
          <w:p w14:paraId="22018004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E98CD01" w14:textId="042306C7" w:rsidR="004D1F3B" w:rsidRPr="00221FE0" w:rsidRDefault="002155F0" w:rsidP="00221FE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6FD7801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4F193A2" w14:textId="27EA38DE" w:rsidR="004D1F3B" w:rsidRPr="00B86DDE" w:rsidRDefault="00221FE0" w:rsidP="00221F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1FE0">
              <w:rPr>
                <w:rFonts w:asciiTheme="majorBidi" w:hAnsiTheme="majorBidi" w:cstheme="majorBidi"/>
                <w:sz w:val="28"/>
                <w:szCs w:val="28"/>
              </w:rPr>
              <w:t>99,779</w:t>
            </w:r>
          </w:p>
        </w:tc>
      </w:tr>
      <w:tr w:rsidR="004D1F3B" w:rsidRPr="00B86DDE" w14:paraId="441672FE" w14:textId="77777777" w:rsidTr="003303F7">
        <w:trPr>
          <w:cantSplit/>
          <w:trHeight w:val="20"/>
        </w:trPr>
        <w:tc>
          <w:tcPr>
            <w:tcW w:w="2970" w:type="dxa"/>
          </w:tcPr>
          <w:p w14:paraId="10E83660" w14:textId="541F064A" w:rsidR="004D1F3B" w:rsidRPr="00147431" w:rsidRDefault="0014743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7431">
              <w:rPr>
                <w:rFonts w:asciiTheme="majorBidi" w:hAnsiTheme="majorBidi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377AB83F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79FB2BA4" w14:textId="7BF079A1" w:rsidR="004D1F3B" w:rsidRPr="0050531F" w:rsidRDefault="0050531F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09C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111,313</w:t>
            </w:r>
          </w:p>
        </w:tc>
        <w:tc>
          <w:tcPr>
            <w:tcW w:w="182" w:type="dxa"/>
          </w:tcPr>
          <w:p w14:paraId="33C61BDA" w14:textId="77777777" w:rsidR="004D1F3B" w:rsidRPr="00D209C2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58" w:type="dxa"/>
          </w:tcPr>
          <w:p w14:paraId="52275BFA" w14:textId="0C9894E4" w:rsidR="004D1F3B" w:rsidRPr="00D209C2" w:rsidRDefault="00CD71A0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209C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6" w:type="dxa"/>
          </w:tcPr>
          <w:p w14:paraId="4B00613C" w14:textId="77777777" w:rsidR="004D1F3B" w:rsidRPr="00D209C2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0" w:type="dxa"/>
          </w:tcPr>
          <w:p w14:paraId="689F0559" w14:textId="7BA6CE36" w:rsidR="004D1F3B" w:rsidRPr="00D209C2" w:rsidRDefault="002777CA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209C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111,313</w:t>
            </w:r>
          </w:p>
        </w:tc>
        <w:tc>
          <w:tcPr>
            <w:tcW w:w="181" w:type="dxa"/>
          </w:tcPr>
          <w:p w14:paraId="379D1D45" w14:textId="77777777" w:rsidR="004D1F3B" w:rsidRPr="00D209C2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0" w:type="dxa"/>
          </w:tcPr>
          <w:p w14:paraId="2178B629" w14:textId="5494A2E7" w:rsidR="004D1F3B" w:rsidRPr="00D209C2" w:rsidRDefault="00CD71A0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209C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EF1116C" w14:textId="77777777" w:rsidR="004D1F3B" w:rsidRPr="00D209C2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7" w:type="dxa"/>
          </w:tcPr>
          <w:p w14:paraId="71361D7F" w14:textId="4573DDC2" w:rsidR="004D1F3B" w:rsidRPr="00D209C2" w:rsidRDefault="00181B73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209C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111,313</w:t>
            </w:r>
          </w:p>
        </w:tc>
      </w:tr>
      <w:tr w:rsidR="00147431" w:rsidRPr="00B86DDE" w14:paraId="4A970624" w14:textId="77777777" w:rsidTr="00822CB4">
        <w:trPr>
          <w:cantSplit/>
          <w:trHeight w:val="20"/>
        </w:trPr>
        <w:tc>
          <w:tcPr>
            <w:tcW w:w="2970" w:type="dxa"/>
          </w:tcPr>
          <w:p w14:paraId="166702A7" w14:textId="77777777" w:rsidR="00147431" w:rsidRPr="00B86DDE" w:rsidRDefault="0014743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DD81EF" w14:textId="77777777" w:rsidR="00147431" w:rsidRPr="00B86DDE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CE6951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DAB2ACE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</w:tcPr>
          <w:p w14:paraId="5A960DA1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4995CFCD" w14:textId="77777777" w:rsidR="00147431" w:rsidRPr="007E21D5" w:rsidRDefault="001474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351BE0C" w14:textId="77777777" w:rsidR="00147431" w:rsidRPr="007E21D5" w:rsidRDefault="0014743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41F48C47" w14:textId="77777777" w:rsidR="00147431" w:rsidRPr="007E21D5" w:rsidRDefault="001474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DB6694A" w14:textId="77777777" w:rsidR="00147431" w:rsidRPr="00B86DDE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F2327F" w14:textId="77777777" w:rsidR="00147431" w:rsidRPr="007E21D5" w:rsidRDefault="001474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1B87FA38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1F3B" w:rsidRPr="00B86DDE" w14:paraId="57312B6B" w14:textId="77777777" w:rsidTr="00822CB4">
        <w:trPr>
          <w:cantSplit/>
          <w:trHeight w:val="20"/>
        </w:trPr>
        <w:tc>
          <w:tcPr>
            <w:tcW w:w="2970" w:type="dxa"/>
            <w:hideMark/>
          </w:tcPr>
          <w:p w14:paraId="2C465CCE" w14:textId="77777777" w:rsidR="004D1F3B" w:rsidRPr="00B86DDE" w:rsidRDefault="004D1F3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2631F35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4FB0FBF6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3BEDFB0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</w:tcPr>
          <w:p w14:paraId="5C983C2D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57497100" w14:textId="77777777" w:rsidR="004D1F3B" w:rsidRPr="007E21D5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780E0FF" w14:textId="77777777" w:rsidR="004D1F3B" w:rsidRPr="007E21D5" w:rsidRDefault="004D1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664461DD" w14:textId="77777777" w:rsidR="004D1F3B" w:rsidRPr="007E21D5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86B4335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FE45FB" w14:textId="77777777" w:rsidR="004D1F3B" w:rsidRPr="007E21D5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36CFA672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1F3B" w:rsidRPr="00B86DDE" w14:paraId="658028FF" w14:textId="77777777" w:rsidTr="00822CB4">
        <w:trPr>
          <w:cantSplit/>
          <w:trHeight w:val="20"/>
        </w:trPr>
        <w:tc>
          <w:tcPr>
            <w:tcW w:w="2970" w:type="dxa"/>
            <w:hideMark/>
          </w:tcPr>
          <w:p w14:paraId="145B9711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18BF2FEF" w14:textId="77777777" w:rsidR="004D1F3B" w:rsidRPr="00B86DDE" w:rsidRDefault="004D1F3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99EA59C" w14:textId="77777777" w:rsidR="004D1F3B" w:rsidRPr="00B86DDE" w:rsidRDefault="004D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114,702</w:t>
            </w:r>
          </w:p>
        </w:tc>
        <w:tc>
          <w:tcPr>
            <w:tcW w:w="182" w:type="dxa"/>
            <w:vAlign w:val="bottom"/>
          </w:tcPr>
          <w:p w14:paraId="56443DF1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13093287" w14:textId="77777777" w:rsidR="004D1F3B" w:rsidRPr="00B86DDE" w:rsidRDefault="004D1F3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62E40EB4" w14:textId="77777777" w:rsidR="004D1F3B" w:rsidRPr="00B86DDE" w:rsidRDefault="004D1F3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214E8EE" w14:textId="22AE1E61" w:rsidR="004D1F3B" w:rsidRPr="00B86DDE" w:rsidRDefault="002155F0" w:rsidP="002155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114,711</w:t>
            </w:r>
          </w:p>
        </w:tc>
        <w:tc>
          <w:tcPr>
            <w:tcW w:w="181" w:type="dxa"/>
            <w:vAlign w:val="bottom"/>
          </w:tcPr>
          <w:p w14:paraId="5738CE9F" w14:textId="77777777" w:rsidR="004D1F3B" w:rsidRPr="00B86DDE" w:rsidRDefault="004D1F3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95B93A3" w14:textId="051DA288" w:rsidR="004D1F3B" w:rsidRPr="00B86DDE" w:rsidRDefault="002155F0" w:rsidP="006075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3BA0F2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4F9A1764" w14:textId="77777777" w:rsidR="004D1F3B" w:rsidRPr="00B86DDE" w:rsidRDefault="004D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114,711</w:t>
            </w:r>
          </w:p>
        </w:tc>
      </w:tr>
    </w:tbl>
    <w:p w14:paraId="00B1BE65" w14:textId="77777777" w:rsidR="004D1F3B" w:rsidRPr="00B86DDE" w:rsidRDefault="004D1F3B" w:rsidP="004D1F3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ajorBidi" w:eastAsia="Malgun Gothic" w:hAnsiTheme="majorBidi" w:cstheme="majorBidi"/>
          <w:sz w:val="28"/>
        </w:rPr>
      </w:pPr>
    </w:p>
    <w:tbl>
      <w:tblPr>
        <w:tblW w:w="8948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217"/>
        <w:gridCol w:w="182"/>
        <w:gridCol w:w="955"/>
        <w:gridCol w:w="186"/>
        <w:gridCol w:w="960"/>
        <w:gridCol w:w="180"/>
        <w:gridCol w:w="960"/>
        <w:gridCol w:w="180"/>
        <w:gridCol w:w="961"/>
        <w:gridCol w:w="17"/>
      </w:tblGrid>
      <w:tr w:rsidR="004D1F3B" w:rsidRPr="00B86DDE" w14:paraId="7D8C5D39" w14:textId="77777777" w:rsidTr="00822CB4">
        <w:trPr>
          <w:gridAfter w:val="1"/>
          <w:wAfter w:w="17" w:type="dxa"/>
          <w:cantSplit/>
          <w:trHeight w:val="20"/>
          <w:tblHeader/>
        </w:trPr>
        <w:tc>
          <w:tcPr>
            <w:tcW w:w="2970" w:type="dxa"/>
            <w:vAlign w:val="bottom"/>
          </w:tcPr>
          <w:p w14:paraId="3DE1D08E" w14:textId="77777777" w:rsidR="004D1F3B" w:rsidRPr="00B86DDE" w:rsidRDefault="004D1F3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0AA358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81" w:type="dxa"/>
            <w:gridSpan w:val="9"/>
            <w:vAlign w:val="bottom"/>
          </w:tcPr>
          <w:p w14:paraId="0229180D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B86DDE"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4D1F3B" w:rsidRPr="00B86DDE" w14:paraId="29F9C7F9" w14:textId="77777777" w:rsidTr="00822CB4">
        <w:trPr>
          <w:gridAfter w:val="1"/>
          <w:wAfter w:w="17" w:type="dxa"/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0CE13DE3" w14:textId="77777777" w:rsidR="004D1F3B" w:rsidRPr="00B86DDE" w:rsidRDefault="004D1F3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FE058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81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541E5042" w14:textId="77777777" w:rsidR="004D1F3B" w:rsidRPr="00B86DDE" w:rsidRDefault="004D1F3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D1F3B" w:rsidRPr="00B86DDE" w14:paraId="3900B5D0" w14:textId="77777777" w:rsidTr="00822CB4">
        <w:trPr>
          <w:gridAfter w:val="1"/>
          <w:wAfter w:w="17" w:type="dxa"/>
          <w:cantSplit/>
          <w:trHeight w:val="20"/>
          <w:tblHeader/>
        </w:trPr>
        <w:tc>
          <w:tcPr>
            <w:tcW w:w="2970" w:type="dxa"/>
            <w:hideMark/>
          </w:tcPr>
          <w:p w14:paraId="6E7966AF" w14:textId="77777777" w:rsidR="004D1F3B" w:rsidRPr="00B86DDE" w:rsidRDefault="004D1F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2652F80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hideMark/>
          </w:tcPr>
          <w:p w14:paraId="3EDC18F1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1CB5AE6B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102AF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EE4CB7" w:rsidRPr="00B86DDE" w14:paraId="2582D1DB" w14:textId="77777777" w:rsidTr="00822CB4">
        <w:trPr>
          <w:cantSplit/>
          <w:trHeight w:val="20"/>
          <w:tblHeader/>
        </w:trPr>
        <w:tc>
          <w:tcPr>
            <w:tcW w:w="2970" w:type="dxa"/>
            <w:hideMark/>
          </w:tcPr>
          <w:p w14:paraId="6B4BB5EB" w14:textId="77777777" w:rsidR="004D1F3B" w:rsidRPr="00B86DDE" w:rsidRDefault="004D1F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28ED701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CDB2B16" w14:textId="77777777" w:rsidR="004D1F3B" w:rsidRPr="00B86DDE" w:rsidRDefault="004D1F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F10D026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0DFD87" w14:textId="77777777" w:rsidR="004D1F3B" w:rsidRPr="00B86DDE" w:rsidRDefault="004D1F3B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3CE9B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D9CA60" w14:textId="77777777" w:rsidR="004D1F3B" w:rsidRPr="00B86DDE" w:rsidRDefault="004D1F3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5BC50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861112" w14:textId="77777777" w:rsidR="004D1F3B" w:rsidRPr="00B86DDE" w:rsidRDefault="004D1F3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9A85E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CD0D45" w14:textId="77777777" w:rsidR="004D1F3B" w:rsidRPr="00B86DDE" w:rsidRDefault="004D1F3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D1F3B" w:rsidRPr="00B86DDE" w14:paraId="61CA0DB3" w14:textId="77777777" w:rsidTr="00822CB4">
        <w:trPr>
          <w:cantSplit/>
          <w:trHeight w:val="20"/>
        </w:trPr>
        <w:tc>
          <w:tcPr>
            <w:tcW w:w="2970" w:type="dxa"/>
          </w:tcPr>
          <w:p w14:paraId="26B98478" w14:textId="77777777" w:rsidR="004D1F3B" w:rsidRPr="00B86DDE" w:rsidRDefault="004D1F3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61BB521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60007C0B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DA38FA9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</w:tcPr>
          <w:p w14:paraId="56CAFBD1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6" w:type="dxa"/>
          </w:tcPr>
          <w:p w14:paraId="442B6E52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</w:tcPr>
          <w:p w14:paraId="5134211F" w14:textId="77777777" w:rsidR="004D1F3B" w:rsidRPr="00B86DDE" w:rsidRDefault="004D1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E77A3A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</w:tcPr>
          <w:p w14:paraId="6648E659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B9D806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14:paraId="15A1230B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D1F3B" w:rsidRPr="00B86DDE" w14:paraId="473667A8" w14:textId="77777777" w:rsidTr="00822CB4">
        <w:trPr>
          <w:cantSplit/>
          <w:trHeight w:val="20"/>
        </w:trPr>
        <w:tc>
          <w:tcPr>
            <w:tcW w:w="2970" w:type="dxa"/>
          </w:tcPr>
          <w:p w14:paraId="6F68CA1E" w14:textId="77777777" w:rsidR="004D1F3B" w:rsidRPr="00B86DDE" w:rsidRDefault="004D1F3B" w:rsidP="00FF2801">
            <w:pPr>
              <w:tabs>
                <w:tab w:val="clear" w:pos="2580"/>
                <w:tab w:val="decimal" w:pos="510"/>
                <w:tab w:val="left" w:pos="2440"/>
              </w:tabs>
              <w:spacing w:line="240" w:lineRule="auto"/>
              <w:ind w:left="180" w:right="-9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21ECF1F" w14:textId="77777777" w:rsidR="004D1F3B" w:rsidRPr="00B86DDE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12FC933C" w14:textId="49EEF1CE" w:rsidR="004D1F3B" w:rsidRPr="00B86DDE" w:rsidRDefault="003216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656">
              <w:rPr>
                <w:rFonts w:asciiTheme="majorBidi" w:hAnsiTheme="majorBidi" w:cstheme="majorBidi"/>
                <w:sz w:val="28"/>
                <w:szCs w:val="28"/>
              </w:rPr>
              <w:t>90,331</w:t>
            </w:r>
          </w:p>
        </w:tc>
        <w:tc>
          <w:tcPr>
            <w:tcW w:w="182" w:type="dxa"/>
          </w:tcPr>
          <w:p w14:paraId="7EA91665" w14:textId="77777777" w:rsidR="004D1F3B" w:rsidRPr="00B86DDE" w:rsidRDefault="004D1F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37CD2A56" w14:textId="5DDD95C6" w:rsidR="004D1F3B" w:rsidRPr="00B86DDE" w:rsidRDefault="008B44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44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54DDF2A4" w14:textId="77777777" w:rsidR="004D1F3B" w:rsidRPr="00B86DDE" w:rsidRDefault="004D1F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1B26FC4" w14:textId="4E848457" w:rsidR="004D1F3B" w:rsidRPr="00B86DDE" w:rsidRDefault="002155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448E">
              <w:rPr>
                <w:rFonts w:asciiTheme="majorBidi" w:hAnsiTheme="majorBidi" w:cstheme="majorBidi"/>
                <w:sz w:val="28"/>
                <w:szCs w:val="28"/>
              </w:rPr>
              <w:t>90,997</w:t>
            </w:r>
          </w:p>
        </w:tc>
        <w:tc>
          <w:tcPr>
            <w:tcW w:w="180" w:type="dxa"/>
          </w:tcPr>
          <w:p w14:paraId="1576AB84" w14:textId="77777777" w:rsidR="004D1F3B" w:rsidRPr="00B86DDE" w:rsidRDefault="004D1F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49E9D5B" w14:textId="44DC0962" w:rsidR="004D1F3B" w:rsidRPr="00B86DDE" w:rsidRDefault="002155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075A97" w14:textId="77777777" w:rsidR="004D1F3B" w:rsidRPr="00B86DDE" w:rsidRDefault="004D1F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14:paraId="392B24FA" w14:textId="2F6D3ECB" w:rsidR="004D1F3B" w:rsidRPr="00B86DDE" w:rsidRDefault="008B44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448E">
              <w:rPr>
                <w:rFonts w:asciiTheme="majorBidi" w:hAnsiTheme="majorBidi" w:cstheme="majorBidi"/>
                <w:sz w:val="28"/>
                <w:szCs w:val="28"/>
              </w:rPr>
              <w:t>90,997</w:t>
            </w:r>
          </w:p>
        </w:tc>
      </w:tr>
      <w:tr w:rsidR="004D1F3B" w:rsidRPr="00B86DDE" w14:paraId="4AD5B99B" w14:textId="77777777" w:rsidTr="003303F7">
        <w:trPr>
          <w:cantSplit/>
          <w:trHeight w:val="20"/>
        </w:trPr>
        <w:tc>
          <w:tcPr>
            <w:tcW w:w="2970" w:type="dxa"/>
          </w:tcPr>
          <w:p w14:paraId="0D3373E6" w14:textId="167CC48F" w:rsidR="004D1F3B" w:rsidRPr="00147431" w:rsidRDefault="0014743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7431">
              <w:rPr>
                <w:rFonts w:asciiTheme="majorBidi" w:hAnsiTheme="majorBidi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09F1E632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</w:tcPr>
          <w:p w14:paraId="2018C304" w14:textId="68498B69" w:rsidR="004D1F3B" w:rsidRPr="007E21D5" w:rsidRDefault="00DF05C3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111,313</w:t>
            </w:r>
          </w:p>
        </w:tc>
        <w:tc>
          <w:tcPr>
            <w:tcW w:w="182" w:type="dxa"/>
          </w:tcPr>
          <w:p w14:paraId="70FE226D" w14:textId="77777777" w:rsidR="004D1F3B" w:rsidRPr="007E21D5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607BB5B8" w14:textId="0A54D1D5" w:rsidR="004D1F3B" w:rsidRPr="007E21D5" w:rsidRDefault="00CD71A0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04F73315" w14:textId="77777777" w:rsidR="004D1F3B" w:rsidRPr="007E21D5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A6F5AF0" w14:textId="4941F1DE" w:rsidR="004D1F3B" w:rsidRPr="00D209C2" w:rsidRDefault="002777CA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111,313</w:t>
            </w:r>
          </w:p>
        </w:tc>
        <w:tc>
          <w:tcPr>
            <w:tcW w:w="180" w:type="dxa"/>
          </w:tcPr>
          <w:p w14:paraId="3D006668" w14:textId="77777777" w:rsidR="004D1F3B" w:rsidRPr="00D209C2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365669E" w14:textId="73029FDC" w:rsidR="004D1F3B" w:rsidRPr="00B86DDE" w:rsidRDefault="00CD71A0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1E9622" w14:textId="77777777" w:rsidR="004D1F3B" w:rsidRPr="00D209C2" w:rsidRDefault="004D1F3B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14:paraId="54729547" w14:textId="090F2C07" w:rsidR="004D1F3B" w:rsidRPr="00D209C2" w:rsidRDefault="00181B73" w:rsidP="00D209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111,313</w:t>
            </w:r>
          </w:p>
        </w:tc>
      </w:tr>
      <w:tr w:rsidR="00147431" w:rsidRPr="00B86DDE" w14:paraId="4408C6B7" w14:textId="77777777" w:rsidTr="00822CB4">
        <w:trPr>
          <w:cantSplit/>
          <w:trHeight w:val="20"/>
        </w:trPr>
        <w:tc>
          <w:tcPr>
            <w:tcW w:w="2970" w:type="dxa"/>
          </w:tcPr>
          <w:p w14:paraId="4B72D2F8" w14:textId="77777777" w:rsidR="00147431" w:rsidRPr="00B86DDE" w:rsidRDefault="0014743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144C23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</w:tcPr>
          <w:p w14:paraId="18B99E9A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4064327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F4AF467" w14:textId="77777777" w:rsidR="00147431" w:rsidRPr="007E21D5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198EE6F7" w14:textId="77777777" w:rsidR="00147431" w:rsidRPr="007E21D5" w:rsidRDefault="001474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A3F5984" w14:textId="77777777" w:rsidR="00147431" w:rsidRPr="00B86DDE" w:rsidRDefault="0014743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B59D0E2" w14:textId="77777777" w:rsidR="00147431" w:rsidRPr="00B86DDE" w:rsidRDefault="0014743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</w:tcPr>
          <w:p w14:paraId="0FAF1CDC" w14:textId="77777777" w:rsidR="00147431" w:rsidRPr="00B86DDE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F2E496" w14:textId="77777777" w:rsidR="00147431" w:rsidRPr="00B86DDE" w:rsidRDefault="0014743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14:paraId="40381EF7" w14:textId="77777777" w:rsidR="00147431" w:rsidRPr="00B86DDE" w:rsidRDefault="001474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D1F3B" w:rsidRPr="00B86DDE" w14:paraId="5A857FB7" w14:textId="77777777" w:rsidTr="00822CB4">
        <w:trPr>
          <w:cantSplit/>
          <w:trHeight w:val="20"/>
        </w:trPr>
        <w:tc>
          <w:tcPr>
            <w:tcW w:w="2970" w:type="dxa"/>
            <w:hideMark/>
          </w:tcPr>
          <w:p w14:paraId="043E4FF8" w14:textId="77777777" w:rsidR="004D1F3B" w:rsidRPr="00B86DDE" w:rsidRDefault="004D1F3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58E9CB5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2B1EADC3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2FCDBCB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988DF4D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22EB5DAC" w14:textId="77777777" w:rsidR="004D1F3B" w:rsidRPr="007E21D5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A755B03" w14:textId="77777777" w:rsidR="004D1F3B" w:rsidRPr="00B86DDE" w:rsidRDefault="004D1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15F87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0" w:type="dxa"/>
          </w:tcPr>
          <w:p w14:paraId="582A84ED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3A4B7D" w14:textId="77777777" w:rsidR="004D1F3B" w:rsidRPr="00B86DDE" w:rsidRDefault="004D1F3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14:paraId="416F00FB" w14:textId="77777777" w:rsidR="004D1F3B" w:rsidRPr="007E21D5" w:rsidRDefault="004D1F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5F0" w:rsidRPr="00B86DDE" w14:paraId="4B8CE23E" w14:textId="77777777">
        <w:trPr>
          <w:cantSplit/>
          <w:trHeight w:val="20"/>
        </w:trPr>
        <w:tc>
          <w:tcPr>
            <w:tcW w:w="2970" w:type="dxa"/>
            <w:hideMark/>
          </w:tcPr>
          <w:p w14:paraId="4E8163D9" w14:textId="77777777" w:rsidR="002155F0" w:rsidRPr="00B86DDE" w:rsidRDefault="002155F0" w:rsidP="002155F0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4E069E7" w14:textId="77777777" w:rsidR="002155F0" w:rsidRPr="00B86DDE" w:rsidRDefault="002155F0" w:rsidP="002155F0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404B963D" w14:textId="77777777" w:rsidR="002155F0" w:rsidRPr="00B86DDE" w:rsidRDefault="002155F0" w:rsidP="0021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105,332</w:t>
            </w:r>
          </w:p>
        </w:tc>
        <w:tc>
          <w:tcPr>
            <w:tcW w:w="182" w:type="dxa"/>
            <w:vAlign w:val="bottom"/>
          </w:tcPr>
          <w:p w14:paraId="2ECF7B67" w14:textId="77777777" w:rsidR="002155F0" w:rsidRPr="00B86DDE" w:rsidRDefault="002155F0" w:rsidP="002155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68BDDEB4" w14:textId="77777777" w:rsidR="002155F0" w:rsidRPr="00B86DDE" w:rsidRDefault="002155F0" w:rsidP="002155F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  <w:vAlign w:val="bottom"/>
          </w:tcPr>
          <w:p w14:paraId="571599BF" w14:textId="77777777" w:rsidR="002155F0" w:rsidRPr="00B86DDE" w:rsidRDefault="002155F0" w:rsidP="002155F0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2B825FA" w14:textId="114894D8" w:rsidR="002155F0" w:rsidRPr="00B86DDE" w:rsidRDefault="002155F0" w:rsidP="002155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105,300</w:t>
            </w:r>
          </w:p>
        </w:tc>
        <w:tc>
          <w:tcPr>
            <w:tcW w:w="180" w:type="dxa"/>
            <w:vAlign w:val="bottom"/>
          </w:tcPr>
          <w:p w14:paraId="1D95CFC0" w14:textId="77777777" w:rsidR="002155F0" w:rsidRPr="00B86DDE" w:rsidRDefault="002155F0" w:rsidP="002155F0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174FA9D5" w14:textId="3EA13339" w:rsidR="002155F0" w:rsidRPr="00B86DDE" w:rsidRDefault="002155F0" w:rsidP="0021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3302E1" w14:textId="77777777" w:rsidR="002155F0" w:rsidRPr="00B86DDE" w:rsidRDefault="002155F0" w:rsidP="002155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4E025BE9" w14:textId="77777777" w:rsidR="002155F0" w:rsidRPr="00B86DDE" w:rsidRDefault="002155F0" w:rsidP="0021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>105,300</w:t>
            </w:r>
          </w:p>
        </w:tc>
      </w:tr>
    </w:tbl>
    <w:p w14:paraId="145D7FFE" w14:textId="77777777" w:rsidR="00C95C06" w:rsidRDefault="00C95C06" w:rsidP="00027E89">
      <w:pPr>
        <w:pStyle w:val="block"/>
        <w:spacing w:after="0" w:line="240" w:lineRule="auto"/>
        <w:ind w:right="-7"/>
        <w:jc w:val="both"/>
        <w:rPr>
          <w:rFonts w:asciiTheme="majorBidi" w:eastAsia="Malgun Gothic" w:hAnsiTheme="majorBidi" w:cstheme="majorBidi"/>
          <w:b/>
          <w:bCs/>
          <w:sz w:val="30"/>
          <w:szCs w:val="30"/>
          <w:lang w:val="en-US" w:bidi="th-TH"/>
        </w:rPr>
      </w:pPr>
    </w:p>
    <w:p w14:paraId="33B58EED" w14:textId="613491B3" w:rsidR="00027E89" w:rsidRPr="00C95C06" w:rsidRDefault="00027E89" w:rsidP="00F826B2">
      <w:pPr>
        <w:pStyle w:val="block"/>
        <w:tabs>
          <w:tab w:val="left" w:pos="810"/>
        </w:tabs>
        <w:spacing w:after="0" w:line="240" w:lineRule="auto"/>
        <w:ind w:right="-7" w:hanging="20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95C06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เทคนิคการประเมินมูลค่าของ</w:t>
      </w:r>
      <w:r w:rsidRPr="00C95C0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tbl>
      <w:tblPr>
        <w:tblW w:w="8658" w:type="dxa"/>
        <w:tblInd w:w="270" w:type="dxa"/>
        <w:tblLook w:val="04A0" w:firstRow="1" w:lastRow="0" w:firstColumn="1" w:lastColumn="0" w:noHBand="0" w:noVBand="1"/>
      </w:tblPr>
      <w:tblGrid>
        <w:gridCol w:w="2610"/>
        <w:gridCol w:w="270"/>
        <w:gridCol w:w="5760"/>
        <w:gridCol w:w="18"/>
      </w:tblGrid>
      <w:tr w:rsidR="00C53A04" w:rsidRPr="00C95C06" w14:paraId="06FE61C9" w14:textId="77777777" w:rsidTr="00B86A28">
        <w:trPr>
          <w:trHeight w:val="396"/>
          <w:tblHeader/>
        </w:trPr>
        <w:tc>
          <w:tcPr>
            <w:tcW w:w="2610" w:type="dxa"/>
          </w:tcPr>
          <w:p w14:paraId="3AC0003A" w14:textId="77777777" w:rsidR="00027E89" w:rsidRPr="00C95C06" w:rsidRDefault="00027E8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95C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2D59133" w14:textId="77777777" w:rsidR="00027E89" w:rsidRPr="00C95C06" w:rsidRDefault="00027E8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8" w:type="dxa"/>
            <w:gridSpan w:val="2"/>
          </w:tcPr>
          <w:p w14:paraId="06305375" w14:textId="77777777" w:rsidR="00027E89" w:rsidRPr="00C95C06" w:rsidRDefault="00027E8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95C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53A04" w:rsidRPr="00C95C06" w14:paraId="2AA8A4B7" w14:textId="77777777" w:rsidTr="00B86A28">
        <w:tc>
          <w:tcPr>
            <w:tcW w:w="2610" w:type="dxa"/>
          </w:tcPr>
          <w:p w14:paraId="67FA0AEC" w14:textId="77777777" w:rsidR="00027E89" w:rsidRPr="00C95C06" w:rsidRDefault="00027E8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C95C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E81F4B2" w14:textId="77777777" w:rsidR="00027E89" w:rsidRPr="00C95C06" w:rsidRDefault="00027E8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8" w:type="dxa"/>
            <w:gridSpan w:val="2"/>
          </w:tcPr>
          <w:p w14:paraId="5A953F42" w14:textId="77777777" w:rsidR="00027E89" w:rsidRPr="00C95C06" w:rsidRDefault="00027E8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95C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เทคนิค</w:t>
            </w:r>
            <w:r w:rsidRPr="00C95C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การคิดลดกระแสเงินสด</w:t>
            </w:r>
            <w:r w:rsidRPr="00C95C0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  <w:t xml:space="preserve"> </w:t>
            </w:r>
            <w:r w:rsidRPr="00C95C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  <w:tr w:rsidR="007A1E07" w:rsidRPr="00C95C06" w14:paraId="30840011" w14:textId="77777777" w:rsidTr="00B86A28">
        <w:trPr>
          <w:gridAfter w:val="1"/>
          <w:wAfter w:w="18" w:type="dxa"/>
        </w:trPr>
        <w:tc>
          <w:tcPr>
            <w:tcW w:w="2610" w:type="dxa"/>
          </w:tcPr>
          <w:p w14:paraId="49E9B9D5" w14:textId="1732C859" w:rsidR="00121F1B" w:rsidRPr="00C95C06" w:rsidRDefault="00670A4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หุ้นกู้แปลง</w:t>
            </w:r>
            <w:r w:rsidR="00B13DC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สภาพ</w:t>
            </w:r>
          </w:p>
        </w:tc>
        <w:tc>
          <w:tcPr>
            <w:tcW w:w="270" w:type="dxa"/>
          </w:tcPr>
          <w:p w14:paraId="268AFEDE" w14:textId="77777777" w:rsidR="00121F1B" w:rsidRPr="00C95C06" w:rsidRDefault="00121F1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60" w:type="dxa"/>
          </w:tcPr>
          <w:p w14:paraId="3D603FFF" w14:textId="34702024" w:rsidR="00121F1B" w:rsidRPr="00C95C06" w:rsidRDefault="002777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95C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เทคนิค</w:t>
            </w:r>
            <w:r w:rsidRPr="00C95C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การคิดลดกระแสเงินสด</w:t>
            </w:r>
            <w:r w:rsidRPr="00C95C0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  <w:t xml:space="preserve"> </w:t>
            </w:r>
            <w:r w:rsidRPr="0025660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ประเมินมูลค่ายุติธรรมโดยพิจารณา</w:t>
            </w:r>
            <w:r w:rsidR="00256601" w:rsidRPr="0025660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อัตราดอกเบี้ยเฉลี่ยของหุ้นกู้ในตลาดที่มีลักษณะคล้ายคลึงกันซึ่งไม่มีสิทธิแปลงสภาพ</w:t>
            </w:r>
          </w:p>
        </w:tc>
      </w:tr>
    </w:tbl>
    <w:p w14:paraId="419FCB2A" w14:textId="1F2BCCFC" w:rsidR="00ED3FF1" w:rsidRDefault="004D1F3B" w:rsidP="00F84E61">
      <w:pPr>
        <w:tabs>
          <w:tab w:val="clear" w:pos="454"/>
          <w:tab w:val="clear" w:pos="680"/>
          <w:tab w:val="clear" w:pos="907"/>
          <w:tab w:val="left" w:pos="540"/>
          <w:tab w:val="left" w:pos="630"/>
          <w:tab w:val="left" w:pos="990"/>
        </w:tabs>
        <w:overflowPunct w:val="0"/>
        <w:autoSpaceDE w:val="0"/>
        <w:autoSpaceDN w:val="0"/>
        <w:adjustRightInd w:val="0"/>
        <w:spacing w:before="240" w:line="240" w:lineRule="auto"/>
        <w:ind w:left="360" w:right="47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  <w:cs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ในระหว่างปี กลุ่มบริษัท</w:t>
      </w:r>
      <w:r w:rsidR="008F37C2">
        <w:rPr>
          <w:rFonts w:asciiTheme="majorBidi" w:eastAsia="Malgun Gothic" w:hAnsiTheme="majorBidi" w:cstheme="majorBidi" w:hint="cs"/>
          <w:sz w:val="28"/>
          <w:szCs w:val="28"/>
          <w:cs/>
        </w:rPr>
        <w:t>แ</w:t>
      </w:r>
      <w:r w:rsidR="00583777">
        <w:rPr>
          <w:rFonts w:asciiTheme="majorBidi" w:eastAsia="Malgun Gothic" w:hAnsiTheme="majorBidi" w:cstheme="majorBidi" w:hint="cs"/>
          <w:sz w:val="28"/>
          <w:szCs w:val="28"/>
          <w:cs/>
        </w:rPr>
        <w:t>ละบริษัท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ไม่มีการเปลี่ยนวิธีการและสมติฐานที่ใช้ในการประมาณมูลค่ายุติธรรมของเครื่องมือทางการเงิน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="00ED3FF1">
        <w:rPr>
          <w:rFonts w:asciiTheme="majorBidi" w:eastAsia="Malgun Gothic" w:hAnsiTheme="majorBidi" w:cstheme="majorBidi"/>
          <w:sz w:val="28"/>
          <w:szCs w:val="28"/>
          <w:cs/>
        </w:rPr>
        <w:br w:type="page"/>
      </w:r>
    </w:p>
    <w:p w14:paraId="061F3D8C" w14:textId="4C518802" w:rsidR="00C55045" w:rsidRPr="00B86DDE" w:rsidRDefault="009967F9" w:rsidP="00BA47FF">
      <w:pPr>
        <w:overflowPunct w:val="0"/>
        <w:autoSpaceDE w:val="0"/>
        <w:autoSpaceDN w:val="0"/>
        <w:adjustRightInd w:val="0"/>
        <w:spacing w:before="24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>
        <w:rPr>
          <w:rFonts w:asciiTheme="majorBidi" w:eastAsia="Malgun Gothic" w:hAnsiTheme="majorBidi" w:cstheme="majorBidi" w:hint="cs"/>
          <w:sz w:val="28"/>
          <w:szCs w:val="28"/>
          <w:cs/>
        </w:rPr>
        <w:lastRenderedPageBreak/>
        <w:t>กลุ่มบริษัทและ</w:t>
      </w:r>
      <w:r w:rsidR="00C55045" w:rsidRPr="00B86DDE">
        <w:rPr>
          <w:rFonts w:asciiTheme="majorBidi" w:eastAsia="Malgun Gothic" w:hAnsiTheme="majorBidi" w:cstheme="majorBidi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788C533" w14:textId="2E08E909" w:rsidR="00C55045" w:rsidRPr="00B86DDE" w:rsidRDefault="00C55045" w:rsidP="00BA47FF">
      <w:pPr>
        <w:tabs>
          <w:tab w:val="clear" w:pos="227"/>
          <w:tab w:val="clear" w:pos="454"/>
          <w:tab w:val="clear" w:pos="680"/>
          <w:tab w:val="left" w:pos="9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630" w:hanging="27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ก)</w:t>
      </w:r>
      <w:r w:rsidR="0012129A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เงินกู้ยืมจากสถาบันการเงิน เจ้าหนี้การค้าและเจ้าหนี้หมุนเวียนอื่น เงินกู้ยืมระยะสั้น และหนี้สินตามสัญญาเช่าเงินทุนแสดงมูลค่ายุติธรรมโดยประมาณตามมูลค่าตามบัญชีที่แสดงในงบฐานะการเงิน</w:t>
      </w:r>
    </w:p>
    <w:p w14:paraId="55022F36" w14:textId="7A54CD13" w:rsidR="00C55045" w:rsidRPr="00B86DDE" w:rsidRDefault="00C55045" w:rsidP="00BA47FF">
      <w:pPr>
        <w:tabs>
          <w:tab w:val="clear" w:pos="227"/>
          <w:tab w:val="clear" w:pos="454"/>
          <w:tab w:val="clear" w:pos="680"/>
          <w:tab w:val="left" w:pos="9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630" w:hanging="27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ข)</w:t>
      </w:r>
      <w:r w:rsidR="0012129A" w:rsidRPr="00B86DDE">
        <w:rPr>
          <w:rFonts w:asciiTheme="majorBidi" w:eastAsia="Malgun Gothic" w:hAnsiTheme="majorBidi" w:cstheme="majorBidi"/>
          <w:sz w:val="28"/>
          <w:szCs w:val="28"/>
          <w:cs/>
        </w:rPr>
        <w:t xml:space="preserve"> 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55202EEF" w14:textId="4E2F5C67" w:rsidR="00C55045" w:rsidRPr="00B86DDE" w:rsidRDefault="00C55045" w:rsidP="00BA47FF">
      <w:pPr>
        <w:tabs>
          <w:tab w:val="clear" w:pos="227"/>
          <w:tab w:val="clear" w:pos="454"/>
          <w:tab w:val="clear" w:pos="680"/>
          <w:tab w:val="left" w:pos="90"/>
          <w:tab w:val="left" w:pos="810"/>
          <w:tab w:val="left" w:pos="1260"/>
        </w:tabs>
        <w:overflowPunct w:val="0"/>
        <w:autoSpaceDE w:val="0"/>
        <w:autoSpaceDN w:val="0"/>
        <w:adjustRightInd w:val="0"/>
        <w:spacing w:before="120" w:line="240" w:lineRule="auto"/>
        <w:ind w:left="630" w:hanging="27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ค)</w:t>
      </w:r>
      <w:r w:rsidR="0012129A" w:rsidRPr="00B86DDE">
        <w:rPr>
          <w:rFonts w:asciiTheme="majorBidi" w:eastAsia="Malgun Gothic" w:hAnsiTheme="majorBidi" w:cstheme="majorBidi"/>
          <w:sz w:val="28"/>
          <w:szCs w:val="28"/>
        </w:rPr>
        <w:t xml:space="preserve">  </w:t>
      </w:r>
      <w:r w:rsidRPr="00B86DDE">
        <w:rPr>
          <w:rFonts w:asciiTheme="majorBidi" w:eastAsia="Malgun Gothic" w:hAnsiTheme="majorBidi" w:cstheme="majorBidi"/>
          <w:sz w:val="28"/>
          <w:szCs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bookmarkEnd w:id="7"/>
    <w:p w14:paraId="0D5C6250" w14:textId="26789E8C" w:rsidR="002E2096" w:rsidRPr="0055253D" w:rsidRDefault="002E2096" w:rsidP="0055253D">
      <w:pPr>
        <w:pStyle w:val="ListParagraph"/>
        <w:numPr>
          <w:ilvl w:val="0"/>
          <w:numId w:val="19"/>
        </w:numPr>
        <w:spacing w:before="120" w:line="240" w:lineRule="auto"/>
        <w:rPr>
          <w:rFonts w:ascii="Angsana New" w:hAnsi="Angsana New" w:cs="Angsana New"/>
          <w:b/>
          <w:bCs/>
          <w:sz w:val="28"/>
        </w:rPr>
      </w:pPr>
      <w:r w:rsidRPr="0055253D">
        <w:rPr>
          <w:rFonts w:asciiTheme="majorBidi" w:hAnsiTheme="majorBidi" w:cstheme="majorBidi"/>
          <w:b/>
          <w:bCs/>
          <w:sz w:val="28"/>
          <w:cs/>
        </w:rPr>
        <w:t>การจัดประเภทรายการใหม่</w:t>
      </w:r>
    </w:p>
    <w:p w14:paraId="1EA05225" w14:textId="18280B5C" w:rsidR="00522BE6" w:rsidRPr="00B86DDE" w:rsidRDefault="004747F1" w:rsidP="00552374">
      <w:pPr>
        <w:pStyle w:val="BodyText2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="002E2096" w:rsidRPr="00B86DDE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B86DDE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</w:t>
      </w:r>
      <w:r w:rsidR="002E2096" w:rsidRPr="00B86DDE">
        <w:rPr>
          <w:rFonts w:asciiTheme="majorBidi" w:hAnsiTheme="majorBidi" w:cstheme="majorBidi"/>
          <w:sz w:val="28"/>
          <w:szCs w:val="28"/>
          <w:cs/>
          <w:lang w:val="en-US"/>
        </w:rPr>
        <w:t>ได้มีการจัดประเภทรายการทางบัญชีในงบฐานะการเงินรวมและเฉพาะกิจการ ณ วันที่</w:t>
      </w:r>
      <w:r w:rsidR="002E2096" w:rsidRPr="00B86DD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A4526" w:rsidRPr="00B86DDE">
        <w:rPr>
          <w:rFonts w:asciiTheme="majorBidi" w:hAnsiTheme="majorBidi" w:cstheme="majorBidi"/>
          <w:sz w:val="28"/>
          <w:szCs w:val="28"/>
          <w:lang w:val="en-US"/>
        </w:rPr>
        <w:t xml:space="preserve">                        </w:t>
      </w:r>
      <w:r w:rsidR="002E2096" w:rsidRPr="00B86DD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2E2096" w:rsidRPr="00B86DD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2E2096" w:rsidRPr="00B86DDE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2E2096" w:rsidRPr="00B86DDE">
        <w:rPr>
          <w:rFonts w:asciiTheme="majorBidi" w:hAnsiTheme="majorBidi" w:cstheme="majorBidi"/>
          <w:sz w:val="28"/>
          <w:szCs w:val="28"/>
          <w:cs/>
          <w:lang w:val="en-US"/>
        </w:rPr>
        <w:t>เพื่อให้สอดคล้องกับการนำเสนอ</w:t>
      </w:r>
      <w:r w:rsidR="00DD66E7" w:rsidRPr="00B86DDE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</w:t>
      </w:r>
      <w:r w:rsidR="002E2096" w:rsidRPr="00B86DDE">
        <w:rPr>
          <w:rFonts w:asciiTheme="majorBidi" w:hAnsiTheme="majorBidi" w:cstheme="majorBidi"/>
          <w:sz w:val="28"/>
          <w:szCs w:val="28"/>
          <w:cs/>
          <w:lang w:val="en-US"/>
        </w:rPr>
        <w:t>การเงินรอบระยะเวลาปัจจุบัน โดยประกอบด้วยรายการดังต่อไปนี้</w:t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251BBA" w:rsidRPr="00B86DDE" w14:paraId="3A4D15C1" w14:textId="77777777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C0348A" w14:textId="77777777" w:rsidR="00251BBA" w:rsidRPr="00B86DDE" w:rsidRDefault="00251BBA" w:rsidP="00F348B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7AC6DC5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FE07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13741" w:rsidRPr="00B86DDE" w14:paraId="497910A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6455" w14:textId="77777777" w:rsidR="00413741" w:rsidRPr="00B86DDE" w:rsidRDefault="00413741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4F2C" w14:textId="1CFBE25A" w:rsidR="00413741" w:rsidRPr="00B86DDE" w:rsidRDefault="00413741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51BBA" w:rsidRPr="00B86DDE" w14:paraId="1B0A7D83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471D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1F8F4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8852E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9F5B3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จัดประเภท</w:t>
            </w:r>
          </w:p>
          <w:p w14:paraId="6083B283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4274E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49B67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251BBA" w:rsidRPr="00B86DDE" w14:paraId="603B338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BBD0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31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B27B9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EC81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0D3ED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F460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1F970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251BBA" w:rsidRPr="00B86DDE" w14:paraId="74B8E69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7758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63FA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5512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78EC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A011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9E12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9A046D" w:rsidRPr="00B86DDE" w14:paraId="7FD20BB5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F936" w14:textId="77777777" w:rsidR="009A046D" w:rsidRPr="00B86DDE" w:rsidRDefault="007F650E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8747" w14:textId="77777777" w:rsidR="009A046D" w:rsidRPr="00B86DDE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</w:t>
            </w:r>
            <w:r w:rsidR="00ED76A0"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220</w:t>
            </w:r>
            <w:r w:rsidR="00ED76A0"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6F9B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6BB8" w14:textId="77777777" w:rsidR="009A046D" w:rsidRPr="00B86DDE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4697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D30B" w14:textId="77777777" w:rsidR="009A046D" w:rsidRPr="00B86DDE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1,221,002</w:t>
            </w:r>
          </w:p>
        </w:tc>
      </w:tr>
      <w:tr w:rsidR="009A046D" w:rsidRPr="00B86DDE" w14:paraId="3CFEE0C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203B" w14:textId="77777777" w:rsidR="009A046D" w:rsidRPr="00B86DDE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C7B" w14:textId="77777777" w:rsidR="009A046D" w:rsidRPr="00B86DDE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24,343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C460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91D4" w14:textId="77777777" w:rsidR="009A046D" w:rsidRPr="00B86DDE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74FD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FB3C" w14:textId="77777777" w:rsidR="009A046D" w:rsidRPr="00B86DDE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24,338</w:t>
            </w:r>
          </w:p>
        </w:tc>
      </w:tr>
      <w:tr w:rsidR="009A046D" w:rsidRPr="00B86DDE" w14:paraId="687BE79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CE33" w14:textId="77777777" w:rsidR="009A046D" w:rsidRPr="00B86DDE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="007F650E" w:rsidRPr="00B86DDE"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3712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7E63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756D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D228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1029" w14:textId="77777777" w:rsidR="009A046D" w:rsidRPr="00B86DDE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251BBA" w:rsidRPr="00B86DDE" w14:paraId="79D940A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2908" w14:textId="77777777" w:rsidR="00251BBA" w:rsidRPr="00B86DDE" w:rsidRDefault="003E73F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FE2F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7B5696"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811,826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28AB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E890" w14:textId="77777777" w:rsidR="00251BBA" w:rsidRPr="00B86DDE" w:rsidRDefault="00321BF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37,</w:t>
            </w:r>
            <w:r w:rsidR="00AA2A05"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97E2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7C16" w14:textId="77777777" w:rsidR="00251BBA" w:rsidRPr="00B86DDE" w:rsidRDefault="007B569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849,</w:t>
            </w:r>
            <w:r w:rsidR="00C4099D"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597</w:t>
            </w:r>
          </w:p>
        </w:tc>
      </w:tr>
      <w:tr w:rsidR="00251BBA" w:rsidRPr="00B86DDE" w14:paraId="489E6DBF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3A87" w14:textId="77777777" w:rsidR="00251BBA" w:rsidRPr="00B86DDE" w:rsidRDefault="00EE7B9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FC06" w14:textId="77777777" w:rsidR="00251BBA" w:rsidRPr="00B86DD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50,500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47C0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54DC" w14:textId="77777777" w:rsidR="00251BBA" w:rsidRPr="00B86DD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5A08" w14:textId="77777777" w:rsidR="00251BBA" w:rsidRPr="00B86DDE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C424" w14:textId="77777777" w:rsidR="00251BBA" w:rsidRPr="00B86DD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52,002</w:t>
            </w:r>
          </w:p>
        </w:tc>
      </w:tr>
      <w:tr w:rsidR="003D0BD4" w:rsidRPr="00B86DDE" w14:paraId="10E1136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1BF8" w14:textId="77777777" w:rsidR="003D0BD4" w:rsidRPr="00B86DD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BBED" w14:textId="77777777" w:rsidR="003D0BD4" w:rsidRPr="00B86DDE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21,502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433" w14:textId="77777777" w:rsidR="003D0BD4" w:rsidRPr="00B86DDE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ACB5" w14:textId="77777777" w:rsidR="003D0BD4" w:rsidRPr="00B86DDE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(1,502)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6FF9" w14:textId="77777777" w:rsidR="003D0BD4" w:rsidRPr="00B86DDE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8398" w14:textId="77777777" w:rsidR="003D0BD4" w:rsidRPr="00B86DDE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20,000</w:t>
            </w:r>
          </w:p>
        </w:tc>
      </w:tr>
      <w:tr w:rsidR="00BD2593" w:rsidRPr="00B86DDE" w14:paraId="3A775006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1E5D" w14:textId="068807D9" w:rsidR="00BD2593" w:rsidRPr="00B86DD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 xml:space="preserve">หนี้สินหมุนเวียนอื่น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8D89" w14:textId="2BA1B7C5" w:rsidR="00BD2593" w:rsidRPr="00B86DD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134,656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79A5" w14:textId="77777777" w:rsidR="00BD2593" w:rsidRPr="00B86DD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7441" w14:textId="7613D349" w:rsidR="00BD2593" w:rsidRPr="00B86DD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(37,771)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95C3" w14:textId="77777777" w:rsidR="00BD2593" w:rsidRPr="00B86DD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43DD" w14:textId="719D85BD" w:rsidR="00BD2593" w:rsidRPr="00B86DDE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96,885</w:t>
            </w:r>
          </w:p>
        </w:tc>
      </w:tr>
      <w:tr w:rsidR="00CA7243" w:rsidRPr="00B86DDE" w14:paraId="6002162E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3570" w14:textId="1C8C6A92" w:rsidR="00CA7243" w:rsidRPr="00687362" w:rsidRDefault="00687362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87362">
              <w:rPr>
                <w:rFonts w:asciiTheme="majorBidi" w:eastAsia="Malgun Gothic" w:hAnsiTheme="majorBidi"/>
                <w:b/>
                <w:bCs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E309" w14:textId="77777777" w:rsidR="00CA7243" w:rsidRPr="00B86DDE" w:rsidRDefault="00CA724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D498" w14:textId="77777777" w:rsidR="00CA7243" w:rsidRPr="00B86DDE" w:rsidRDefault="00CA724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CAB" w14:textId="77777777" w:rsidR="00CA7243" w:rsidRPr="00B86DDE" w:rsidRDefault="00CA724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109B" w14:textId="77777777" w:rsidR="00CA7243" w:rsidRPr="00B86DDE" w:rsidRDefault="00CA724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E4E6" w14:textId="77777777" w:rsidR="00CA7243" w:rsidRPr="00B86DDE" w:rsidRDefault="00CA724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D506E4" w:rsidRPr="00B86DDE" w14:paraId="2AC98057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3620" w14:textId="083C381E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hint="cs"/>
                <w:color w:val="000000"/>
                <w:sz w:val="28"/>
                <w:szCs w:val="28"/>
                <w:cs/>
              </w:rPr>
              <w:t xml:space="preserve">กำไรสะสม </w:t>
            </w:r>
            <w:r>
              <w:rPr>
                <w:rFonts w:asciiTheme="majorBidi" w:eastAsia="Malgun Gothic" w:hAnsiTheme="majorBidi"/>
                <w:color w:val="000000"/>
                <w:sz w:val="28"/>
                <w:szCs w:val="28"/>
              </w:rPr>
              <w:t xml:space="preserve">- </w:t>
            </w:r>
            <w:r w:rsidRPr="002F587D">
              <w:rPr>
                <w:rFonts w:asciiTheme="majorBidi" w:eastAsia="Malgun Gothic" w:hAnsiTheme="majorBidi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2F4F" w14:textId="672FCF05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D7DE4">
              <w:rPr>
                <w:rFonts w:asciiTheme="majorBidi" w:eastAsia="Malgun Gothic" w:hAnsiTheme="majorBidi" w:cstheme="majorBidi"/>
                <w:sz w:val="28"/>
                <w:szCs w:val="28"/>
              </w:rPr>
              <w:t>255,915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C0B1" w14:textId="77777777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1BB9" w14:textId="09F8E432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036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E3E61" w14:textId="77777777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BF598" w14:textId="62BA8281" w:rsidR="00D506E4" w:rsidRPr="0028658C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28658C">
              <w:rPr>
                <w:rFonts w:ascii="Angsana New" w:hAnsi="Angsana New" w:hint="cs"/>
                <w:sz w:val="28"/>
                <w:szCs w:val="28"/>
              </w:rPr>
              <w:t xml:space="preserve"> 253,879</w:t>
            </w:r>
          </w:p>
        </w:tc>
      </w:tr>
      <w:tr w:rsidR="00D506E4" w:rsidRPr="00B86DDE" w14:paraId="74221206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2A3F" w14:textId="09419D56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1962FE">
              <w:rPr>
                <w:rFonts w:asciiTheme="majorBidi" w:eastAsia="Malgun Gothic" w:hAnsiTheme="majorBidi"/>
                <w:color w:val="000000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D91BE" w14:textId="4BE73479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D7DE4">
              <w:rPr>
                <w:rFonts w:asciiTheme="majorBidi" w:eastAsia="Malgun Gothic" w:hAnsiTheme="majorBidi" w:cstheme="majorBidi"/>
                <w:sz w:val="28"/>
                <w:szCs w:val="28"/>
              </w:rPr>
              <w:t>8,45</w:t>
            </w:r>
            <w:r w:rsidR="00BB5BE8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2493" w14:textId="77777777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13AA" w14:textId="0EEDBFF0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C28C3" w14:textId="77777777" w:rsidR="00D506E4" w:rsidRPr="00B86DDE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44B008" w14:textId="27ABB72E" w:rsidR="00D506E4" w:rsidRPr="0028658C" w:rsidRDefault="00D506E4" w:rsidP="00D5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28658C">
              <w:rPr>
                <w:rFonts w:ascii="Angsana New" w:hAnsi="Angsana New" w:hint="cs"/>
                <w:sz w:val="28"/>
                <w:szCs w:val="28"/>
              </w:rPr>
              <w:t xml:space="preserve"> 10,489</w:t>
            </w:r>
          </w:p>
        </w:tc>
      </w:tr>
    </w:tbl>
    <w:p w14:paraId="3F185C83" w14:textId="77777777" w:rsidR="0077385F" w:rsidRPr="00B86DDE" w:rsidRDefault="0077385F">
      <w:pPr>
        <w:rPr>
          <w:rFonts w:asciiTheme="majorBidi" w:hAnsiTheme="majorBidi" w:cstheme="majorBidi"/>
        </w:rPr>
      </w:pPr>
    </w:p>
    <w:p w14:paraId="7D1625AC" w14:textId="77777777" w:rsidR="00687362" w:rsidRDefault="00687362">
      <w:pPr>
        <w:rPr>
          <w:rFonts w:asciiTheme="majorBidi" w:hAnsiTheme="majorBidi" w:cstheme="majorBidi"/>
        </w:rPr>
      </w:pPr>
    </w:p>
    <w:p w14:paraId="62D11E11" w14:textId="77777777" w:rsidR="00687362" w:rsidRDefault="00687362">
      <w:pPr>
        <w:rPr>
          <w:rFonts w:asciiTheme="majorBidi" w:hAnsiTheme="majorBidi" w:cstheme="majorBidi"/>
        </w:rPr>
      </w:pPr>
    </w:p>
    <w:p w14:paraId="16F186AB" w14:textId="77777777" w:rsidR="00687362" w:rsidRDefault="00687362">
      <w:pPr>
        <w:rPr>
          <w:rFonts w:asciiTheme="majorBidi" w:hAnsiTheme="majorBidi" w:cstheme="majorBidi"/>
        </w:rPr>
      </w:pPr>
    </w:p>
    <w:p w14:paraId="76177A92" w14:textId="77777777" w:rsidR="00687362" w:rsidRDefault="00687362">
      <w:pPr>
        <w:rPr>
          <w:rFonts w:asciiTheme="majorBidi" w:hAnsiTheme="majorBidi" w:cstheme="majorBidi"/>
        </w:rPr>
      </w:pPr>
    </w:p>
    <w:p w14:paraId="7A2E8C0B" w14:textId="77777777" w:rsidR="007C3B8D" w:rsidRDefault="007C3B8D">
      <w:pPr>
        <w:rPr>
          <w:rFonts w:asciiTheme="majorBidi" w:hAnsiTheme="majorBidi" w:cstheme="majorBidi"/>
        </w:rPr>
      </w:pPr>
    </w:p>
    <w:p w14:paraId="59CDA8E6" w14:textId="77777777" w:rsidR="007C3B8D" w:rsidRDefault="007C3B8D">
      <w:pPr>
        <w:rPr>
          <w:rFonts w:asciiTheme="majorBidi" w:hAnsiTheme="majorBidi" w:cstheme="majorBidi"/>
        </w:rPr>
      </w:pPr>
    </w:p>
    <w:p w14:paraId="33BBC7DE" w14:textId="77777777" w:rsidR="007C3B8D" w:rsidRDefault="007C3B8D">
      <w:pPr>
        <w:rPr>
          <w:rFonts w:asciiTheme="majorBidi" w:hAnsiTheme="majorBidi" w:cstheme="majorBidi"/>
        </w:rPr>
      </w:pP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482E4D" w:rsidRPr="00B86DDE" w14:paraId="1DA22E8E" w14:textId="77777777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08429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E6ADE21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86B89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82E4D" w:rsidRPr="00B86DDE" w14:paraId="228EDDC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B18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C3B5" w14:textId="7367D4E0" w:rsidR="00482E4D" w:rsidRPr="00B86DDE" w:rsidRDefault="009C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82E4D" w:rsidRPr="00B86DDE" w14:paraId="331F043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1221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758F9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3241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DD3BB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จัดประเภท</w:t>
            </w:r>
          </w:p>
          <w:p w14:paraId="6260B141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D026D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2D416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482E4D" w:rsidRPr="00B86DDE" w14:paraId="6CCBC94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A2F9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31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86DDE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60C81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6B29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DC383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343C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AABC0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482E4D" w:rsidRPr="00B86DDE" w14:paraId="571F43B4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8608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D2DF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996B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60A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FAA0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827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482E4D" w:rsidRPr="00B86DDE" w14:paraId="2757109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26A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F150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1,222,223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6971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1D05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2427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D61D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1,222,228</w:t>
            </w:r>
          </w:p>
        </w:tc>
      </w:tr>
      <w:tr w:rsidR="00482E4D" w:rsidRPr="00B86DDE" w14:paraId="07A8BA60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6D03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E51A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21,438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0E8F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3DF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3706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86F2" w14:textId="698FFBD2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21,</w:t>
            </w:r>
            <w:r w:rsidRPr="00934985">
              <w:rPr>
                <w:rFonts w:asciiTheme="majorBidi" w:eastAsia="Malgun Gothic" w:hAnsiTheme="majorBidi" w:cstheme="majorBidi"/>
                <w:sz w:val="28"/>
                <w:szCs w:val="28"/>
              </w:rPr>
              <w:t>43</w:t>
            </w:r>
            <w:r w:rsidR="000D57B8" w:rsidRPr="00934985">
              <w:rPr>
                <w:rFonts w:asciiTheme="majorBidi" w:eastAsia="Malgun Gothic" w:hAnsiTheme="majorBidi" w:cstheme="majorBidi"/>
                <w:sz w:val="28"/>
                <w:szCs w:val="28"/>
              </w:rPr>
              <w:t>2</w:t>
            </w:r>
          </w:p>
        </w:tc>
      </w:tr>
      <w:tr w:rsidR="00482E4D" w:rsidRPr="00B86DDE" w14:paraId="5B959472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9AC9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0DC6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4F67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0087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1A47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EA77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482E4D" w:rsidRPr="00B86DDE" w14:paraId="66BEA325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C29E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DBC6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 885,929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137E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BD71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37,124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447B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17DF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923,053</w:t>
            </w:r>
          </w:p>
        </w:tc>
      </w:tr>
      <w:tr w:rsidR="00482E4D" w:rsidRPr="00B86DDE" w14:paraId="589948F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BA2D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343A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43,300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73C7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89E9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89B5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CB56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44,802</w:t>
            </w:r>
          </w:p>
        </w:tc>
      </w:tr>
      <w:tr w:rsidR="00482E4D" w:rsidRPr="00B86DDE" w14:paraId="2FC41EF2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9B8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77EE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21,502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DE05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49B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(1,502)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107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DD00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20,000</w:t>
            </w:r>
          </w:p>
        </w:tc>
      </w:tr>
      <w:tr w:rsidR="00482E4D" w:rsidRPr="00B86DDE" w14:paraId="6718420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EA81" w14:textId="5F7BE914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205E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132,560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9742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820A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(37,124)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82EA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1736" w14:textId="77777777" w:rsidR="00482E4D" w:rsidRPr="00B86DDE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eastAsia="Malgun Gothic" w:hAnsiTheme="majorBidi" w:cstheme="majorBidi"/>
                <w:sz w:val="28"/>
                <w:szCs w:val="28"/>
              </w:rPr>
              <w:t>95,436</w:t>
            </w:r>
          </w:p>
        </w:tc>
      </w:tr>
      <w:tr w:rsidR="00687362" w:rsidRPr="00B86DDE" w14:paraId="3083E371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70487" w14:textId="35CE43E0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687362">
              <w:rPr>
                <w:rFonts w:asciiTheme="majorBidi" w:eastAsia="Malgun Gothic" w:hAnsiTheme="majorBidi"/>
                <w:b/>
                <w:bCs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58583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BD99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433E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5EE4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219A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687362" w:rsidRPr="00B86DDE" w14:paraId="1CC0A63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3467" w14:textId="5FA262F3" w:rsidR="00687362" w:rsidRPr="00B86DDE" w:rsidRDefault="002F587D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hint="cs"/>
                <w:color w:val="000000"/>
                <w:sz w:val="28"/>
                <w:szCs w:val="28"/>
                <w:cs/>
              </w:rPr>
              <w:t xml:space="preserve">กำไรสะสม </w:t>
            </w:r>
            <w:r>
              <w:rPr>
                <w:rFonts w:asciiTheme="majorBidi" w:eastAsia="Malgun Gothic" w:hAnsiTheme="majorBidi"/>
                <w:color w:val="000000"/>
                <w:sz w:val="28"/>
                <w:szCs w:val="28"/>
              </w:rPr>
              <w:t xml:space="preserve">- </w:t>
            </w:r>
            <w:r w:rsidRPr="002F587D">
              <w:rPr>
                <w:rFonts w:asciiTheme="majorBidi" w:eastAsia="Malgun Gothic" w:hAnsiTheme="majorBidi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2EFA" w14:textId="71191A49" w:rsidR="00687362" w:rsidRPr="00B86DDE" w:rsidRDefault="00997F79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997F79">
              <w:rPr>
                <w:rFonts w:asciiTheme="majorBidi" w:eastAsia="Malgun Gothic" w:hAnsiTheme="majorBidi" w:cstheme="majorBidi"/>
                <w:sz w:val="28"/>
                <w:szCs w:val="28"/>
              </w:rPr>
              <w:t>216</w:t>
            </w:r>
            <w:r w:rsidR="006F4E64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997F79">
              <w:rPr>
                <w:rFonts w:asciiTheme="majorBidi" w:eastAsia="Malgun Gothic" w:hAnsiTheme="majorBidi" w:cstheme="majorBidi"/>
                <w:sz w:val="28"/>
                <w:szCs w:val="28"/>
              </w:rPr>
              <w:t>88</w:t>
            </w:r>
            <w:r w:rsidR="00F155C7">
              <w:rPr>
                <w:rFonts w:asciiTheme="majorBidi" w:eastAsia="Malgun Gothic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2BAD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5342" w14:textId="5DDEC3FE" w:rsidR="00687362" w:rsidRPr="00B86DDE" w:rsidRDefault="006F4E64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036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C26C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92F5" w14:textId="32F2FFA2" w:rsidR="00687362" w:rsidRPr="00B86DDE" w:rsidRDefault="005C49C6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C49C6">
              <w:rPr>
                <w:rFonts w:asciiTheme="majorBidi" w:eastAsia="Malgun Gothic" w:hAnsiTheme="majorBidi" w:cstheme="majorBidi"/>
                <w:sz w:val="28"/>
                <w:szCs w:val="28"/>
              </w:rPr>
              <w:t>214,8</w:t>
            </w:r>
            <w:r w:rsidR="005F3D43">
              <w:rPr>
                <w:rFonts w:asciiTheme="majorBidi" w:eastAsia="Malgun Gothic" w:hAnsiTheme="majorBidi" w:cstheme="majorBidi"/>
                <w:sz w:val="28"/>
                <w:szCs w:val="28"/>
              </w:rPr>
              <w:t>50</w:t>
            </w:r>
          </w:p>
        </w:tc>
      </w:tr>
      <w:tr w:rsidR="00687362" w:rsidRPr="00B86DDE" w14:paraId="4817823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446E" w14:textId="1363DE5F" w:rsidR="00687362" w:rsidRPr="00B86DDE" w:rsidRDefault="001962FE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color w:val="000000"/>
                <w:sz w:val="28"/>
                <w:szCs w:val="28"/>
                <w:cs/>
              </w:rPr>
            </w:pPr>
            <w:r w:rsidRPr="001962FE">
              <w:rPr>
                <w:rFonts w:asciiTheme="majorBidi" w:eastAsia="Malgun Gothic" w:hAnsiTheme="majorBidi"/>
                <w:color w:val="000000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0CA5" w14:textId="571D3726" w:rsidR="00687362" w:rsidRPr="00B86DDE" w:rsidRDefault="0086039C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6039C">
              <w:rPr>
                <w:rFonts w:asciiTheme="majorBidi" w:eastAsia="Malgun Gothic" w:hAnsiTheme="majorBidi" w:cstheme="majorBidi"/>
                <w:sz w:val="28"/>
                <w:szCs w:val="28"/>
              </w:rPr>
              <w:t>6</w:t>
            </w:r>
            <w:r w:rsidR="006F4E64"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86039C">
              <w:rPr>
                <w:rFonts w:asciiTheme="majorBidi" w:eastAsia="Malgun Gothic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0A3A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4FAE" w14:textId="43C01353" w:rsidR="00687362" w:rsidRPr="00B86DDE" w:rsidRDefault="006F4E64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,</w:t>
            </w: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7C4F" w14:textId="77777777" w:rsidR="00687362" w:rsidRPr="00B86DDE" w:rsidRDefault="00687362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C215" w14:textId="2D9A81F4" w:rsidR="00687362" w:rsidRPr="00B86DDE" w:rsidRDefault="006F4E64" w:rsidP="0068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4E64">
              <w:rPr>
                <w:rFonts w:asciiTheme="majorBidi" w:eastAsia="Malgun Gothic" w:hAnsiTheme="majorBidi" w:cstheme="majorBidi"/>
                <w:sz w:val="28"/>
                <w:szCs w:val="28"/>
              </w:rPr>
              <w:t>8,406</w:t>
            </w:r>
          </w:p>
        </w:tc>
      </w:tr>
    </w:tbl>
    <w:p w14:paraId="0D2A8F84" w14:textId="544B5B08" w:rsidR="00482E4D" w:rsidRPr="00B86DDE" w:rsidRDefault="00482E4D" w:rsidP="006146EF">
      <w:pPr>
        <w:pStyle w:val="BodyText2"/>
        <w:rPr>
          <w:rFonts w:asciiTheme="majorBidi" w:eastAsia="Calibri" w:hAnsiTheme="majorBidi" w:cstheme="majorBidi"/>
          <w:lang w:val="en-US"/>
        </w:rPr>
      </w:pPr>
    </w:p>
    <w:sectPr w:rsidR="00482E4D" w:rsidRPr="00B86DDE" w:rsidSect="005A0F40">
      <w:headerReference w:type="default" r:id="rId15"/>
      <w:pgSz w:w="11909" w:h="16834" w:code="9"/>
      <w:pgMar w:top="1440" w:right="1008" w:bottom="1080" w:left="1584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AD81" w14:textId="77777777" w:rsidR="005827D5" w:rsidRDefault="005827D5" w:rsidP="003D743A">
      <w:r>
        <w:separator/>
      </w:r>
    </w:p>
  </w:endnote>
  <w:endnote w:type="continuationSeparator" w:id="0">
    <w:p w14:paraId="7DF67A75" w14:textId="77777777" w:rsidR="005827D5" w:rsidRDefault="005827D5" w:rsidP="003D743A">
      <w:r>
        <w:continuationSeparator/>
      </w:r>
    </w:p>
  </w:endnote>
  <w:endnote w:type="continuationNotice" w:id="1">
    <w:p w14:paraId="63127766" w14:textId="77777777" w:rsidR="005827D5" w:rsidRDefault="005827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1B3" w14:textId="77777777" w:rsidR="001A1BF3" w:rsidRPr="00D97BBD" w:rsidRDefault="001A1BF3" w:rsidP="002A5076">
    <w:pPr>
      <w:pStyle w:val="Footer"/>
      <w:jc w:val="right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4BFD">
      <w:rPr>
        <w:rFonts w:ascii="Angsana New" w:hAnsi="Angsana New"/>
        <w:noProof/>
        <w:sz w:val="30"/>
        <w:szCs w:val="30"/>
      </w:rPr>
      <w:t>22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20C5" w14:textId="77777777" w:rsidR="00CB4D1E" w:rsidRPr="00814DB1" w:rsidRDefault="00CB4D1E" w:rsidP="00701D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  <w:tab w:val="left" w:pos="8910"/>
        <w:tab w:val="left" w:pos="9254"/>
      </w:tabs>
      <w:ind w:right="63"/>
      <w:jc w:val="right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</w:t>
    </w:r>
    <w:r w:rsidRPr="0089229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35550" w14:textId="77777777" w:rsidR="005827D5" w:rsidRDefault="005827D5" w:rsidP="003D743A">
      <w:r>
        <w:separator/>
      </w:r>
    </w:p>
  </w:footnote>
  <w:footnote w:type="continuationSeparator" w:id="0">
    <w:p w14:paraId="0922E78C" w14:textId="77777777" w:rsidR="005827D5" w:rsidRDefault="005827D5" w:rsidP="003D743A">
      <w:r>
        <w:continuationSeparator/>
      </w:r>
    </w:p>
  </w:footnote>
  <w:footnote w:type="continuationNotice" w:id="1">
    <w:p w14:paraId="3F673210" w14:textId="77777777" w:rsidR="005827D5" w:rsidRDefault="005827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C5C1" w14:textId="09B0ACAD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บริษัท ซี เอ แซด (ประเทศไทย) จำกัด</w:t>
    </w:r>
    <w:r w:rsidRPr="00FD234D">
      <w:rPr>
        <w:rFonts w:ascii="Angsana New" w:eastAsia="Malgun Gothic" w:hAnsi="Angsana New" w:hint="cs"/>
        <w:b/>
        <w:bCs/>
        <w:sz w:val="28"/>
        <w:szCs w:val="28"/>
      </w:rPr>
      <w:t xml:space="preserve"> 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(มหาชน)</w:t>
    </w:r>
  </w:p>
  <w:p w14:paraId="53DD602C" w14:textId="77777777" w:rsidR="00DF52F9" w:rsidRDefault="00DF52F9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DF52F9">
      <w:rPr>
        <w:rFonts w:ascii="Angsana New" w:eastAsia="Malgun Gothic" w:hAnsi="Angsana New"/>
        <w:b/>
        <w:bCs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08A15154" w14:textId="796286E1" w:rsidR="00934920" w:rsidRDefault="004E1E2D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4E1E2D">
      <w:rPr>
        <w:rFonts w:ascii="Angsana New" w:eastAsia="Malgun Gothic" w:hAnsi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ascii="Angsana New" w:eastAsia="Malgun Gothic" w:hAnsi="Angsana New"/>
        <w:b/>
        <w:bCs/>
        <w:sz w:val="28"/>
        <w:szCs w:val="28"/>
      </w:rPr>
      <w:t>31</w:t>
    </w:r>
    <w:r w:rsidRPr="004E1E2D">
      <w:rPr>
        <w:rFonts w:ascii="Angsana New" w:eastAsia="Malgun Gothic" w:hAnsi="Angsana New"/>
        <w:b/>
        <w:bCs/>
        <w:sz w:val="28"/>
        <w:szCs w:val="28"/>
        <w:cs/>
      </w:rPr>
      <w:t xml:space="preserve"> ธันวาคม </w:t>
    </w:r>
    <w:r>
      <w:rPr>
        <w:rFonts w:ascii="Angsana New" w:eastAsia="Malgun Gothic" w:hAnsi="Angsana New"/>
        <w:b/>
        <w:bCs/>
        <w:sz w:val="28"/>
        <w:szCs w:val="28"/>
      </w:rPr>
      <w:t>2568</w:t>
    </w:r>
  </w:p>
  <w:p w14:paraId="178C6E9A" w14:textId="77777777" w:rsidR="00A20FC4" w:rsidRPr="00934920" w:rsidRDefault="00A20FC4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3A61" w14:textId="6A793BE1" w:rsidR="00CB4D1E" w:rsidRPr="00C55045" w:rsidRDefault="00CB4D1E" w:rsidP="00701D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 w:hanging="450"/>
      <w:rPr>
        <w:rFonts w:ascii="Angsana New" w:hAnsi="Angsana New"/>
        <w:b/>
        <w:bCs/>
        <w:sz w:val="28"/>
        <w:szCs w:val="28"/>
      </w:rPr>
    </w:pPr>
    <w:r w:rsidRPr="00C55045">
      <w:rPr>
        <w:rFonts w:ascii="Angsana New" w:hAnsi="Angsana New" w:hint="cs"/>
        <w:b/>
        <w:bCs/>
        <w:sz w:val="28"/>
        <w:szCs w:val="28"/>
        <w:cs/>
      </w:rPr>
      <w:t>บริษัท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ซี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เอ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แซด</w:t>
    </w:r>
    <w:r w:rsidRPr="00C55045">
      <w:rPr>
        <w:rFonts w:ascii="Angsana New" w:hAnsi="Angsana New"/>
        <w:b/>
        <w:bCs/>
        <w:sz w:val="28"/>
        <w:szCs w:val="28"/>
        <w:cs/>
      </w:rPr>
      <w:t xml:space="preserve"> (</w:t>
    </w:r>
    <w:r w:rsidRPr="00C55045">
      <w:rPr>
        <w:rFonts w:ascii="Angsana New" w:hAnsi="Angsana New" w:hint="cs"/>
        <w:b/>
        <w:bCs/>
        <w:sz w:val="28"/>
        <w:szCs w:val="28"/>
        <w:cs/>
      </w:rPr>
      <w:t>ประเทศไทย</w:t>
    </w:r>
    <w:r w:rsidRPr="00C55045">
      <w:rPr>
        <w:rFonts w:ascii="Angsana New" w:hAnsi="Angsana New"/>
        <w:b/>
        <w:bCs/>
        <w:sz w:val="28"/>
        <w:szCs w:val="28"/>
        <w:cs/>
      </w:rPr>
      <w:t xml:space="preserve">) </w:t>
    </w:r>
    <w:r w:rsidRPr="00C55045">
      <w:rPr>
        <w:rFonts w:ascii="Angsana New" w:hAnsi="Angsana New" w:hint="cs"/>
        <w:b/>
        <w:bCs/>
        <w:sz w:val="28"/>
        <w:szCs w:val="28"/>
        <w:cs/>
      </w:rPr>
      <w:t>จำกัด</w:t>
    </w:r>
    <w:r w:rsidRPr="00C55045">
      <w:rPr>
        <w:rFonts w:ascii="Angsana New" w:hAnsi="Angsana New"/>
        <w:b/>
        <w:bCs/>
        <w:sz w:val="28"/>
        <w:szCs w:val="28"/>
        <w:cs/>
      </w:rPr>
      <w:t xml:space="preserve"> (</w:t>
    </w:r>
    <w:r w:rsidRPr="00C55045">
      <w:rPr>
        <w:rFonts w:ascii="Angsana New" w:hAnsi="Angsana New" w:hint="cs"/>
        <w:b/>
        <w:bCs/>
        <w:sz w:val="28"/>
        <w:szCs w:val="28"/>
        <w:cs/>
      </w:rPr>
      <w:t>มหาชน</w:t>
    </w:r>
    <w:r w:rsidRPr="00C55045">
      <w:rPr>
        <w:rFonts w:ascii="Angsana New" w:hAnsi="Angsana New"/>
        <w:b/>
        <w:bCs/>
        <w:sz w:val="28"/>
        <w:szCs w:val="28"/>
        <w:cs/>
      </w:rPr>
      <w:t>)</w:t>
    </w:r>
  </w:p>
  <w:p w14:paraId="01F9936D" w14:textId="2D877F94" w:rsidR="00CB4D1E" w:rsidRPr="00175662" w:rsidRDefault="00CB4D1E" w:rsidP="0017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C55045">
      <w:rPr>
        <w:rFonts w:ascii="Angsana New" w:hAnsi="Angsana New" w:hint="cs"/>
        <w:b/>
        <w:bCs/>
        <w:sz w:val="28"/>
        <w:szCs w:val="28"/>
        <w:cs/>
      </w:rPr>
      <w:t>หมายเหต</w:t>
    </w:r>
    <w:r w:rsidR="00CC7473">
      <w:rPr>
        <w:rFonts w:ascii="Angsana New" w:hAnsi="Angsana New" w:hint="cs"/>
        <w:b/>
        <w:bCs/>
        <w:sz w:val="28"/>
        <w:szCs w:val="28"/>
        <w:cs/>
      </w:rPr>
      <w:t>ุ</w:t>
    </w:r>
    <w:r w:rsidR="00175662" w:rsidRPr="00DF52F9">
      <w:rPr>
        <w:rFonts w:ascii="Angsana New" w:eastAsia="Malgun Gothic" w:hAnsi="Angsana New"/>
        <w:b/>
        <w:bCs/>
        <w:sz w:val="28"/>
        <w:szCs w:val="28"/>
        <w:cs/>
      </w:rPr>
      <w:t>ประกอบงบการเงินรวมและงบการเงินเฉพาะกิจการ</w:t>
    </w:r>
  </w:p>
  <w:p w14:paraId="5E997D8F" w14:textId="2AE23C9B" w:rsidR="00CB4D1E" w:rsidRPr="00C55045" w:rsidRDefault="00CB4D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  <w:r w:rsidRPr="00C55045">
      <w:rPr>
        <w:rFonts w:ascii="Angsana New" w:hAnsi="Angsana New" w:hint="cs"/>
        <w:b/>
        <w:bCs/>
        <w:sz w:val="28"/>
        <w:szCs w:val="28"/>
        <w:cs/>
      </w:rPr>
      <w:t>สำหรับปีสิ้นสุดวันที่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/>
        <w:b/>
        <w:bCs/>
        <w:sz w:val="28"/>
        <w:szCs w:val="28"/>
      </w:rPr>
      <w:t>31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/>
        <w:b/>
        <w:bCs/>
        <w:sz w:val="28"/>
        <w:szCs w:val="28"/>
      </w:rPr>
      <w:t>256</w:t>
    </w:r>
    <w:r w:rsidR="009E1A78" w:rsidRPr="00C55045">
      <w:rPr>
        <w:rFonts w:ascii="Angsana New" w:hAnsi="Angsana New"/>
        <w:b/>
        <w:bCs/>
        <w:sz w:val="28"/>
        <w:szCs w:val="28"/>
      </w:rPr>
      <w:t>8</w:t>
    </w:r>
  </w:p>
  <w:p w14:paraId="4172C34C" w14:textId="77777777" w:rsidR="00CB4D1E" w:rsidRPr="006E30F3" w:rsidRDefault="00CB4D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9CD2" w14:textId="6C7E109C" w:rsidR="00701D84" w:rsidRPr="00C55045" w:rsidRDefault="00701D84" w:rsidP="009602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90"/>
      <w:rPr>
        <w:rFonts w:ascii="Angsana New" w:hAnsi="Angsana New"/>
        <w:b/>
        <w:bCs/>
        <w:sz w:val="28"/>
        <w:szCs w:val="28"/>
      </w:rPr>
    </w:pPr>
    <w:r w:rsidRPr="00C55045">
      <w:rPr>
        <w:rFonts w:ascii="Angsana New" w:hAnsi="Angsana New" w:hint="cs"/>
        <w:b/>
        <w:bCs/>
        <w:sz w:val="28"/>
        <w:szCs w:val="28"/>
        <w:cs/>
      </w:rPr>
      <w:t>บริษัท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ซี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เอ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แซด</w:t>
    </w:r>
    <w:r w:rsidRPr="00C55045">
      <w:rPr>
        <w:rFonts w:ascii="Angsana New" w:hAnsi="Angsana New"/>
        <w:b/>
        <w:bCs/>
        <w:sz w:val="28"/>
        <w:szCs w:val="28"/>
        <w:cs/>
      </w:rPr>
      <w:t xml:space="preserve"> (</w:t>
    </w:r>
    <w:r w:rsidRPr="00C55045">
      <w:rPr>
        <w:rFonts w:ascii="Angsana New" w:hAnsi="Angsana New" w:hint="cs"/>
        <w:b/>
        <w:bCs/>
        <w:sz w:val="28"/>
        <w:szCs w:val="28"/>
        <w:cs/>
      </w:rPr>
      <w:t>ประเทศไทย</w:t>
    </w:r>
    <w:r w:rsidRPr="00C55045">
      <w:rPr>
        <w:rFonts w:ascii="Angsana New" w:hAnsi="Angsana New"/>
        <w:b/>
        <w:bCs/>
        <w:sz w:val="28"/>
        <w:szCs w:val="28"/>
        <w:cs/>
      </w:rPr>
      <w:t xml:space="preserve">) </w:t>
    </w:r>
    <w:r w:rsidRPr="00C55045">
      <w:rPr>
        <w:rFonts w:ascii="Angsana New" w:hAnsi="Angsana New" w:hint="cs"/>
        <w:b/>
        <w:bCs/>
        <w:sz w:val="28"/>
        <w:szCs w:val="28"/>
        <w:cs/>
      </w:rPr>
      <w:t>จำกัด</w:t>
    </w:r>
    <w:r w:rsidRPr="00C55045">
      <w:rPr>
        <w:rFonts w:ascii="Angsana New" w:hAnsi="Angsana New"/>
        <w:b/>
        <w:bCs/>
        <w:sz w:val="28"/>
        <w:szCs w:val="28"/>
        <w:cs/>
      </w:rPr>
      <w:t xml:space="preserve"> (</w:t>
    </w:r>
    <w:r w:rsidRPr="00C55045">
      <w:rPr>
        <w:rFonts w:ascii="Angsana New" w:hAnsi="Angsana New" w:hint="cs"/>
        <w:b/>
        <w:bCs/>
        <w:sz w:val="28"/>
        <w:szCs w:val="28"/>
        <w:cs/>
      </w:rPr>
      <w:t>มหาชน</w:t>
    </w:r>
    <w:r w:rsidRPr="00C55045">
      <w:rPr>
        <w:rFonts w:ascii="Angsana New" w:hAnsi="Angsana New"/>
        <w:b/>
        <w:bCs/>
        <w:sz w:val="28"/>
        <w:szCs w:val="28"/>
        <w:cs/>
      </w:rPr>
      <w:t>)</w:t>
    </w:r>
  </w:p>
  <w:p w14:paraId="27CEF1C4" w14:textId="528749DE" w:rsidR="00701D84" w:rsidRPr="00175662" w:rsidRDefault="00701D84" w:rsidP="0017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ind w:firstLine="90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C55045">
      <w:rPr>
        <w:rFonts w:ascii="Angsana New" w:hAnsi="Angsana New" w:hint="cs"/>
        <w:b/>
        <w:bCs/>
        <w:sz w:val="28"/>
        <w:szCs w:val="28"/>
        <w:cs/>
      </w:rPr>
      <w:t>หมายเหต</w:t>
    </w:r>
    <w:r w:rsidR="003A701F">
      <w:rPr>
        <w:rFonts w:ascii="Angsana New" w:hAnsi="Angsana New" w:hint="cs"/>
        <w:b/>
        <w:bCs/>
        <w:sz w:val="28"/>
        <w:szCs w:val="28"/>
        <w:cs/>
      </w:rPr>
      <w:t>ุ</w:t>
    </w:r>
    <w:r w:rsidR="00175662" w:rsidRPr="00DF52F9">
      <w:rPr>
        <w:rFonts w:ascii="Angsana New" w:eastAsia="Malgun Gothic" w:hAnsi="Angsana New"/>
        <w:b/>
        <w:bCs/>
        <w:sz w:val="28"/>
        <w:szCs w:val="28"/>
        <w:cs/>
      </w:rPr>
      <w:t>ประกอบงบการเงินรวมและงบการเงินเฉพาะกิจการ</w:t>
    </w:r>
  </w:p>
  <w:p w14:paraId="153531D4" w14:textId="47D9A266" w:rsidR="00701D84" w:rsidRPr="00C55045" w:rsidRDefault="00701D84" w:rsidP="00386DC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20"/>
      <w:ind w:firstLine="90"/>
      <w:rPr>
        <w:rFonts w:ascii="Angsana New" w:hAnsi="Angsana New"/>
        <w:b/>
        <w:bCs/>
        <w:sz w:val="28"/>
        <w:szCs w:val="28"/>
      </w:rPr>
    </w:pPr>
    <w:r w:rsidRPr="00C55045">
      <w:rPr>
        <w:rFonts w:ascii="Angsana New" w:hAnsi="Angsana New" w:hint="cs"/>
        <w:b/>
        <w:bCs/>
        <w:sz w:val="28"/>
        <w:szCs w:val="28"/>
        <w:cs/>
      </w:rPr>
      <w:t>สำหรับปีสิ้นสุดวันที่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/>
        <w:b/>
        <w:bCs/>
        <w:sz w:val="28"/>
        <w:szCs w:val="28"/>
      </w:rPr>
      <w:t>31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C55045">
      <w:rPr>
        <w:rFonts w:ascii="Angsana New" w:hAnsi="Angsana New"/>
        <w:b/>
        <w:bCs/>
        <w:sz w:val="28"/>
        <w:szCs w:val="28"/>
        <w:cs/>
      </w:rPr>
      <w:t xml:space="preserve"> </w:t>
    </w:r>
    <w:r w:rsidRPr="00C55045">
      <w:rPr>
        <w:rFonts w:ascii="Angsana New" w:hAnsi="Angsan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A194B"/>
    <w:multiLevelType w:val="multilevel"/>
    <w:tmpl w:val="F956F1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5873A17"/>
    <w:multiLevelType w:val="multilevel"/>
    <w:tmpl w:val="62A02D56"/>
    <w:lvl w:ilvl="0">
      <w:start w:val="34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Angsana New" w:hint="default"/>
      </w:rPr>
    </w:lvl>
  </w:abstractNum>
  <w:abstractNum w:abstractNumId="12" w15:restartNumberingAfterBreak="0">
    <w:nsid w:val="101769B4"/>
    <w:multiLevelType w:val="hybridMultilevel"/>
    <w:tmpl w:val="A5E8214C"/>
    <w:lvl w:ilvl="0" w:tplc="C0425D38">
      <w:start w:val="1"/>
      <w:numFmt w:val="decimal"/>
      <w:lvlText w:val="22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934FBB"/>
    <w:multiLevelType w:val="hybridMultilevel"/>
    <w:tmpl w:val="E02819AC"/>
    <w:lvl w:ilvl="0" w:tplc="DED2A478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cs"/>
        <w:b/>
        <w:bCs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03DB6"/>
    <w:multiLevelType w:val="hybridMultilevel"/>
    <w:tmpl w:val="7DC6A7F0"/>
    <w:lvl w:ilvl="0" w:tplc="D434903A">
      <w:start w:val="1"/>
      <w:numFmt w:val="thaiLetters"/>
      <w:lvlText w:val="(%1)"/>
      <w:lvlJc w:val="left"/>
      <w:pPr>
        <w:ind w:left="860" w:hanging="5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1370D"/>
    <w:multiLevelType w:val="multilevel"/>
    <w:tmpl w:val="748EDCD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F5F30D5"/>
    <w:multiLevelType w:val="multilevel"/>
    <w:tmpl w:val="D076D3D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240" w:hanging="72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17" w15:restartNumberingAfterBreak="0">
    <w:nsid w:val="1FB33C82"/>
    <w:multiLevelType w:val="multilevel"/>
    <w:tmpl w:val="5DCE1846"/>
    <w:lvl w:ilvl="0">
      <w:start w:val="1"/>
      <w:numFmt w:val="decimal"/>
      <w:lvlText w:val="%1."/>
      <w:lvlJc w:val="left"/>
      <w:pPr>
        <w:ind w:left="3240" w:hanging="360"/>
      </w:pPr>
      <w:rPr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D22BE9"/>
    <w:multiLevelType w:val="hybridMultilevel"/>
    <w:tmpl w:val="A1FA6D22"/>
    <w:lvl w:ilvl="0" w:tplc="94308C0E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C7E0B"/>
    <w:multiLevelType w:val="multilevel"/>
    <w:tmpl w:val="264A2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0F90B49"/>
    <w:multiLevelType w:val="multilevel"/>
    <w:tmpl w:val="E0A6DD08"/>
    <w:lvl w:ilvl="0">
      <w:start w:val="27"/>
      <w:numFmt w:val="decimal"/>
      <w:lvlText w:val="%1."/>
      <w:lvlJc w:val="left"/>
      <w:pPr>
        <w:ind w:left="39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4060" w:hanging="460"/>
      </w:pPr>
      <w:rPr>
        <w:rFonts w:hint="default"/>
      </w:rPr>
    </w:lvl>
    <w:lvl w:ilvl="2">
      <w:start w:val="1"/>
      <w:numFmt w:val="decimal"/>
      <w:isLgl/>
      <w:lvlText w:val="34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B032D9"/>
    <w:multiLevelType w:val="hybridMultilevel"/>
    <w:tmpl w:val="CF48BCF0"/>
    <w:lvl w:ilvl="0" w:tplc="E5C2F59A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1B7D17"/>
    <w:multiLevelType w:val="multilevel"/>
    <w:tmpl w:val="5DAAD6E0"/>
    <w:lvl w:ilvl="0">
      <w:start w:val="1"/>
      <w:numFmt w:val="none"/>
      <w:lvlText w:val="32.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8" w15:restartNumberingAfterBreak="0">
    <w:nsid w:val="47D04241"/>
    <w:multiLevelType w:val="hybridMultilevel"/>
    <w:tmpl w:val="EF924C4E"/>
    <w:lvl w:ilvl="0" w:tplc="20A6EA4E">
      <w:start w:val="1"/>
      <w:numFmt w:val="decimal"/>
      <w:lvlText w:val="33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42974"/>
    <w:multiLevelType w:val="hybridMultilevel"/>
    <w:tmpl w:val="E618B3AE"/>
    <w:lvl w:ilvl="0" w:tplc="E87C8FCA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E356A"/>
    <w:multiLevelType w:val="multilevel"/>
    <w:tmpl w:val="9D8C9B0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240" w:hanging="72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31" w15:restartNumberingAfterBreak="0">
    <w:nsid w:val="56E55CF3"/>
    <w:multiLevelType w:val="multilevel"/>
    <w:tmpl w:val="56C89B72"/>
    <w:lvl w:ilvl="0">
      <w:start w:val="27"/>
      <w:numFmt w:val="decimal"/>
      <w:lvlText w:val="%1."/>
      <w:lvlJc w:val="left"/>
      <w:pPr>
        <w:ind w:left="39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40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2" w15:restartNumberingAfterBreak="0">
    <w:nsid w:val="5B9700A4"/>
    <w:multiLevelType w:val="hybridMultilevel"/>
    <w:tmpl w:val="CFEE7BBE"/>
    <w:lvl w:ilvl="0" w:tplc="52E0EB04">
      <w:start w:val="1"/>
      <w:numFmt w:val="decimal"/>
      <w:lvlText w:val="34.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D54CFE"/>
    <w:multiLevelType w:val="hybridMultilevel"/>
    <w:tmpl w:val="0CC2AFA8"/>
    <w:lvl w:ilvl="0" w:tplc="49409380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B3D15"/>
    <w:multiLevelType w:val="multilevel"/>
    <w:tmpl w:val="64C6852A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32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5DAC5388"/>
    <w:multiLevelType w:val="hybridMultilevel"/>
    <w:tmpl w:val="1D4EAAE4"/>
    <w:lvl w:ilvl="0" w:tplc="BD54C8CC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A3297D"/>
    <w:multiLevelType w:val="hybridMultilevel"/>
    <w:tmpl w:val="DDE2BB08"/>
    <w:lvl w:ilvl="0" w:tplc="E5C2F59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03E6539"/>
    <w:multiLevelType w:val="hybridMultilevel"/>
    <w:tmpl w:val="EB360006"/>
    <w:lvl w:ilvl="0" w:tplc="E5C2F59A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8" w15:restartNumberingAfterBreak="0">
    <w:nsid w:val="61B23062"/>
    <w:multiLevelType w:val="hybridMultilevel"/>
    <w:tmpl w:val="74B0E53C"/>
    <w:lvl w:ilvl="0" w:tplc="2B525C1C">
      <w:start w:val="1"/>
      <w:numFmt w:val="decimal"/>
      <w:lvlText w:val="35.%1"/>
      <w:lvlJc w:val="left"/>
      <w:pPr>
        <w:ind w:left="720" w:hanging="360"/>
      </w:pPr>
      <w:rPr>
        <w:rFonts w:hint="default"/>
        <w:lang w:bidi="th-TH"/>
      </w:rPr>
    </w:lvl>
    <w:lvl w:ilvl="1" w:tplc="A44CA250">
      <w:start w:val="1"/>
      <w:numFmt w:val="decimal"/>
      <w:lvlText w:val="18.%2.1"/>
      <w:lvlJc w:val="left"/>
      <w:pPr>
        <w:ind w:left="1440" w:hanging="360"/>
      </w:pPr>
      <w:rPr>
        <w:rFonts w:hint="default"/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636C2"/>
    <w:multiLevelType w:val="multilevel"/>
    <w:tmpl w:val="E57435D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3B153B9"/>
    <w:multiLevelType w:val="multilevel"/>
    <w:tmpl w:val="5D7A877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5D03306"/>
    <w:multiLevelType w:val="multilevel"/>
    <w:tmpl w:val="5928E964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4" w15:restartNumberingAfterBreak="0">
    <w:nsid w:val="72C07AD3"/>
    <w:multiLevelType w:val="hybridMultilevel"/>
    <w:tmpl w:val="953466CA"/>
    <w:lvl w:ilvl="0" w:tplc="AA82F062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335AF5"/>
    <w:multiLevelType w:val="hybridMultilevel"/>
    <w:tmpl w:val="4812490A"/>
    <w:lvl w:ilvl="0" w:tplc="2940D066">
      <w:start w:val="3"/>
      <w:numFmt w:val="bullet"/>
      <w:lvlText w:val="-"/>
      <w:lvlJc w:val="left"/>
      <w:pPr>
        <w:ind w:left="1620" w:hanging="360"/>
      </w:pPr>
      <w:rPr>
        <w:rFonts w:ascii="Angsana New" w:eastAsia="Malgun Gothic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7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79783623">
    <w:abstractNumId w:val="6"/>
  </w:num>
  <w:num w:numId="2" w16cid:durableId="1349599775">
    <w:abstractNumId w:val="5"/>
  </w:num>
  <w:num w:numId="3" w16cid:durableId="327100763">
    <w:abstractNumId w:val="9"/>
  </w:num>
  <w:num w:numId="4" w16cid:durableId="580214124">
    <w:abstractNumId w:val="7"/>
  </w:num>
  <w:num w:numId="5" w16cid:durableId="856774191">
    <w:abstractNumId w:val="8"/>
  </w:num>
  <w:num w:numId="6" w16cid:durableId="226457596">
    <w:abstractNumId w:val="3"/>
  </w:num>
  <w:num w:numId="7" w16cid:durableId="91781756">
    <w:abstractNumId w:val="2"/>
  </w:num>
  <w:num w:numId="8" w16cid:durableId="1928808637">
    <w:abstractNumId w:val="0"/>
  </w:num>
  <w:num w:numId="9" w16cid:durableId="2001735807">
    <w:abstractNumId w:val="1"/>
  </w:num>
  <w:num w:numId="10" w16cid:durableId="1534229108">
    <w:abstractNumId w:val="4"/>
  </w:num>
  <w:num w:numId="11" w16cid:durableId="799684417">
    <w:abstractNumId w:val="24"/>
  </w:num>
  <w:num w:numId="12" w16cid:durableId="365175702">
    <w:abstractNumId w:val="18"/>
  </w:num>
  <w:num w:numId="13" w16cid:durableId="1533570076">
    <w:abstractNumId w:val="42"/>
  </w:num>
  <w:num w:numId="14" w16cid:durableId="214656838">
    <w:abstractNumId w:val="23"/>
  </w:num>
  <w:num w:numId="15" w16cid:durableId="1171220717">
    <w:abstractNumId w:val="26"/>
  </w:num>
  <w:num w:numId="16" w16cid:durableId="160122113">
    <w:abstractNumId w:val="45"/>
  </w:num>
  <w:num w:numId="17" w16cid:durableId="112477358">
    <w:abstractNumId w:val="47"/>
  </w:num>
  <w:num w:numId="18" w16cid:durableId="91903636">
    <w:abstractNumId w:val="22"/>
  </w:num>
  <w:num w:numId="19" w16cid:durableId="270476830">
    <w:abstractNumId w:val="13"/>
  </w:num>
  <w:num w:numId="20" w16cid:durableId="1415282412">
    <w:abstractNumId w:val="41"/>
  </w:num>
  <w:num w:numId="21" w16cid:durableId="1037466416">
    <w:abstractNumId w:val="27"/>
  </w:num>
  <w:num w:numId="22" w16cid:durableId="1341421619">
    <w:abstractNumId w:val="35"/>
  </w:num>
  <w:num w:numId="23" w16cid:durableId="1820000768">
    <w:abstractNumId w:val="38"/>
  </w:num>
  <w:num w:numId="24" w16cid:durableId="1017466213">
    <w:abstractNumId w:val="10"/>
  </w:num>
  <w:num w:numId="25" w16cid:durableId="613755635">
    <w:abstractNumId w:val="14"/>
  </w:num>
  <w:num w:numId="26" w16cid:durableId="22286974">
    <w:abstractNumId w:val="12"/>
  </w:num>
  <w:num w:numId="27" w16cid:durableId="39520685">
    <w:abstractNumId w:val="32"/>
  </w:num>
  <w:num w:numId="28" w16cid:durableId="1556896531">
    <w:abstractNumId w:val="15"/>
  </w:num>
  <w:num w:numId="29" w16cid:durableId="1160773639">
    <w:abstractNumId w:val="19"/>
  </w:num>
  <w:num w:numId="30" w16cid:durableId="930430788">
    <w:abstractNumId w:val="31"/>
  </w:num>
  <w:num w:numId="31" w16cid:durableId="1302689846">
    <w:abstractNumId w:val="44"/>
  </w:num>
  <w:num w:numId="32" w16cid:durableId="207643381">
    <w:abstractNumId w:val="17"/>
  </w:num>
  <w:num w:numId="33" w16cid:durableId="1669288570">
    <w:abstractNumId w:val="29"/>
  </w:num>
  <w:num w:numId="34" w16cid:durableId="2144930421">
    <w:abstractNumId w:val="33"/>
  </w:num>
  <w:num w:numId="35" w16cid:durableId="748573478">
    <w:abstractNumId w:val="20"/>
  </w:num>
  <w:num w:numId="36" w16cid:durableId="1032655424">
    <w:abstractNumId w:val="36"/>
  </w:num>
  <w:num w:numId="37" w16cid:durableId="322587528">
    <w:abstractNumId w:val="46"/>
  </w:num>
  <w:num w:numId="38" w16cid:durableId="1960913787">
    <w:abstractNumId w:val="25"/>
  </w:num>
  <w:num w:numId="39" w16cid:durableId="358235972">
    <w:abstractNumId w:val="37"/>
  </w:num>
  <w:num w:numId="40" w16cid:durableId="204946860">
    <w:abstractNumId w:val="43"/>
  </w:num>
  <w:num w:numId="41" w16cid:durableId="310257593">
    <w:abstractNumId w:val="21"/>
  </w:num>
  <w:num w:numId="42" w16cid:durableId="2121028001">
    <w:abstractNumId w:val="40"/>
  </w:num>
  <w:num w:numId="43" w16cid:durableId="1453787654">
    <w:abstractNumId w:val="30"/>
  </w:num>
  <w:num w:numId="44" w16cid:durableId="161312512">
    <w:abstractNumId w:val="16"/>
  </w:num>
  <w:num w:numId="45" w16cid:durableId="731123802">
    <w:abstractNumId w:val="39"/>
  </w:num>
  <w:num w:numId="46" w16cid:durableId="321741573">
    <w:abstractNumId w:val="34"/>
  </w:num>
  <w:num w:numId="47" w16cid:durableId="1632132831">
    <w:abstractNumId w:val="11"/>
  </w:num>
  <w:num w:numId="48" w16cid:durableId="1497070294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3DF"/>
    <w:rsid w:val="000004B9"/>
    <w:rsid w:val="0000061C"/>
    <w:rsid w:val="00000898"/>
    <w:rsid w:val="00000CD1"/>
    <w:rsid w:val="00000CD4"/>
    <w:rsid w:val="00000E77"/>
    <w:rsid w:val="00000EE5"/>
    <w:rsid w:val="00000F04"/>
    <w:rsid w:val="00000FE2"/>
    <w:rsid w:val="00001210"/>
    <w:rsid w:val="000015CF"/>
    <w:rsid w:val="000015EC"/>
    <w:rsid w:val="000019F9"/>
    <w:rsid w:val="00001AEC"/>
    <w:rsid w:val="00001D52"/>
    <w:rsid w:val="00001EE5"/>
    <w:rsid w:val="0000200C"/>
    <w:rsid w:val="00002084"/>
    <w:rsid w:val="00002094"/>
    <w:rsid w:val="000026A5"/>
    <w:rsid w:val="00002782"/>
    <w:rsid w:val="0000290A"/>
    <w:rsid w:val="00002D8A"/>
    <w:rsid w:val="00002D9B"/>
    <w:rsid w:val="00003047"/>
    <w:rsid w:val="0000304C"/>
    <w:rsid w:val="0000315D"/>
    <w:rsid w:val="000031F3"/>
    <w:rsid w:val="0000330E"/>
    <w:rsid w:val="000035D8"/>
    <w:rsid w:val="00003609"/>
    <w:rsid w:val="000038FA"/>
    <w:rsid w:val="00003B2D"/>
    <w:rsid w:val="00003CC8"/>
    <w:rsid w:val="00003DA5"/>
    <w:rsid w:val="00003DEB"/>
    <w:rsid w:val="00003EF7"/>
    <w:rsid w:val="00003F94"/>
    <w:rsid w:val="00003FE2"/>
    <w:rsid w:val="00004185"/>
    <w:rsid w:val="000041DD"/>
    <w:rsid w:val="00004431"/>
    <w:rsid w:val="000044DD"/>
    <w:rsid w:val="00004544"/>
    <w:rsid w:val="000045D2"/>
    <w:rsid w:val="00004846"/>
    <w:rsid w:val="0000489B"/>
    <w:rsid w:val="00004A78"/>
    <w:rsid w:val="00004A81"/>
    <w:rsid w:val="00004A99"/>
    <w:rsid w:val="00004D33"/>
    <w:rsid w:val="00004DE7"/>
    <w:rsid w:val="00004F42"/>
    <w:rsid w:val="00004F84"/>
    <w:rsid w:val="000050A2"/>
    <w:rsid w:val="00005123"/>
    <w:rsid w:val="00005218"/>
    <w:rsid w:val="0000525E"/>
    <w:rsid w:val="00005417"/>
    <w:rsid w:val="0000541D"/>
    <w:rsid w:val="000057FA"/>
    <w:rsid w:val="00005A50"/>
    <w:rsid w:val="00005A5F"/>
    <w:rsid w:val="00005C69"/>
    <w:rsid w:val="00005C96"/>
    <w:rsid w:val="00005D13"/>
    <w:rsid w:val="00005DE0"/>
    <w:rsid w:val="00005E47"/>
    <w:rsid w:val="00005EA8"/>
    <w:rsid w:val="00005EF3"/>
    <w:rsid w:val="0000605F"/>
    <w:rsid w:val="00006347"/>
    <w:rsid w:val="00006571"/>
    <w:rsid w:val="000066CE"/>
    <w:rsid w:val="000068DA"/>
    <w:rsid w:val="000069CC"/>
    <w:rsid w:val="00006A49"/>
    <w:rsid w:val="00006DDA"/>
    <w:rsid w:val="00006E8C"/>
    <w:rsid w:val="000070C8"/>
    <w:rsid w:val="000071B6"/>
    <w:rsid w:val="0000720D"/>
    <w:rsid w:val="00007283"/>
    <w:rsid w:val="000072EF"/>
    <w:rsid w:val="0000757D"/>
    <w:rsid w:val="00007723"/>
    <w:rsid w:val="00007A30"/>
    <w:rsid w:val="00007A42"/>
    <w:rsid w:val="00007B93"/>
    <w:rsid w:val="00007CEB"/>
    <w:rsid w:val="00007F74"/>
    <w:rsid w:val="0001014C"/>
    <w:rsid w:val="000101AB"/>
    <w:rsid w:val="00010277"/>
    <w:rsid w:val="000103AF"/>
    <w:rsid w:val="0001054B"/>
    <w:rsid w:val="00010558"/>
    <w:rsid w:val="00010567"/>
    <w:rsid w:val="00010892"/>
    <w:rsid w:val="00010B8F"/>
    <w:rsid w:val="00010B90"/>
    <w:rsid w:val="00010C04"/>
    <w:rsid w:val="00010CF3"/>
    <w:rsid w:val="00011087"/>
    <w:rsid w:val="000110E8"/>
    <w:rsid w:val="000113B8"/>
    <w:rsid w:val="0001156F"/>
    <w:rsid w:val="00011687"/>
    <w:rsid w:val="00011992"/>
    <w:rsid w:val="00011AE4"/>
    <w:rsid w:val="00011BC0"/>
    <w:rsid w:val="00012090"/>
    <w:rsid w:val="0001228E"/>
    <w:rsid w:val="00012414"/>
    <w:rsid w:val="00012632"/>
    <w:rsid w:val="00012C48"/>
    <w:rsid w:val="00012ED5"/>
    <w:rsid w:val="00012EF7"/>
    <w:rsid w:val="0001323F"/>
    <w:rsid w:val="000134BF"/>
    <w:rsid w:val="0001354F"/>
    <w:rsid w:val="00013647"/>
    <w:rsid w:val="00013673"/>
    <w:rsid w:val="00013DBA"/>
    <w:rsid w:val="00013E15"/>
    <w:rsid w:val="00013F04"/>
    <w:rsid w:val="00014085"/>
    <w:rsid w:val="000143DF"/>
    <w:rsid w:val="000145D3"/>
    <w:rsid w:val="0001461C"/>
    <w:rsid w:val="00014651"/>
    <w:rsid w:val="000146E4"/>
    <w:rsid w:val="00014904"/>
    <w:rsid w:val="00014B66"/>
    <w:rsid w:val="00014BFA"/>
    <w:rsid w:val="00014C6E"/>
    <w:rsid w:val="00014D0F"/>
    <w:rsid w:val="00014E12"/>
    <w:rsid w:val="00014E79"/>
    <w:rsid w:val="0001503D"/>
    <w:rsid w:val="0001504B"/>
    <w:rsid w:val="0001512B"/>
    <w:rsid w:val="000153E4"/>
    <w:rsid w:val="000157F0"/>
    <w:rsid w:val="000158C6"/>
    <w:rsid w:val="00015A1B"/>
    <w:rsid w:val="00015B11"/>
    <w:rsid w:val="00015CA4"/>
    <w:rsid w:val="00015CC7"/>
    <w:rsid w:val="00016033"/>
    <w:rsid w:val="000160D0"/>
    <w:rsid w:val="00016119"/>
    <w:rsid w:val="00016120"/>
    <w:rsid w:val="000162E2"/>
    <w:rsid w:val="0001660D"/>
    <w:rsid w:val="00016611"/>
    <w:rsid w:val="00016842"/>
    <w:rsid w:val="00016B18"/>
    <w:rsid w:val="00016B1F"/>
    <w:rsid w:val="00016BAD"/>
    <w:rsid w:val="00016CEB"/>
    <w:rsid w:val="00016D8B"/>
    <w:rsid w:val="00016EE6"/>
    <w:rsid w:val="0001705A"/>
    <w:rsid w:val="00017065"/>
    <w:rsid w:val="00017106"/>
    <w:rsid w:val="00017419"/>
    <w:rsid w:val="000175FB"/>
    <w:rsid w:val="00017610"/>
    <w:rsid w:val="000177C1"/>
    <w:rsid w:val="000177C9"/>
    <w:rsid w:val="0001785C"/>
    <w:rsid w:val="00017905"/>
    <w:rsid w:val="00017A1A"/>
    <w:rsid w:val="00017B1F"/>
    <w:rsid w:val="00017B35"/>
    <w:rsid w:val="00017BDE"/>
    <w:rsid w:val="00017C87"/>
    <w:rsid w:val="00017D44"/>
    <w:rsid w:val="00020057"/>
    <w:rsid w:val="00020156"/>
    <w:rsid w:val="000205C4"/>
    <w:rsid w:val="000205E7"/>
    <w:rsid w:val="00020658"/>
    <w:rsid w:val="000206DD"/>
    <w:rsid w:val="000206ED"/>
    <w:rsid w:val="00020783"/>
    <w:rsid w:val="000207FE"/>
    <w:rsid w:val="0002087B"/>
    <w:rsid w:val="00020909"/>
    <w:rsid w:val="00020ABE"/>
    <w:rsid w:val="00020BB8"/>
    <w:rsid w:val="0002105A"/>
    <w:rsid w:val="00021140"/>
    <w:rsid w:val="0002122E"/>
    <w:rsid w:val="00021283"/>
    <w:rsid w:val="000216C5"/>
    <w:rsid w:val="00021715"/>
    <w:rsid w:val="00021F59"/>
    <w:rsid w:val="00021FDF"/>
    <w:rsid w:val="000225A7"/>
    <w:rsid w:val="00022655"/>
    <w:rsid w:val="000227D7"/>
    <w:rsid w:val="000228BF"/>
    <w:rsid w:val="000229CF"/>
    <w:rsid w:val="00022ACC"/>
    <w:rsid w:val="00022AFA"/>
    <w:rsid w:val="00022AFC"/>
    <w:rsid w:val="00022B41"/>
    <w:rsid w:val="00022BDD"/>
    <w:rsid w:val="00022F1E"/>
    <w:rsid w:val="00022F23"/>
    <w:rsid w:val="0002304D"/>
    <w:rsid w:val="000231BC"/>
    <w:rsid w:val="000231DB"/>
    <w:rsid w:val="00023260"/>
    <w:rsid w:val="00023344"/>
    <w:rsid w:val="000233CE"/>
    <w:rsid w:val="00023766"/>
    <w:rsid w:val="00023A5A"/>
    <w:rsid w:val="00023A5D"/>
    <w:rsid w:val="00023AFA"/>
    <w:rsid w:val="00023B54"/>
    <w:rsid w:val="00023F33"/>
    <w:rsid w:val="000242A2"/>
    <w:rsid w:val="00024585"/>
    <w:rsid w:val="00024686"/>
    <w:rsid w:val="000246C8"/>
    <w:rsid w:val="00024812"/>
    <w:rsid w:val="000249B4"/>
    <w:rsid w:val="00024C71"/>
    <w:rsid w:val="00024EF0"/>
    <w:rsid w:val="000250C9"/>
    <w:rsid w:val="000253A7"/>
    <w:rsid w:val="000255D9"/>
    <w:rsid w:val="000256D9"/>
    <w:rsid w:val="00025B52"/>
    <w:rsid w:val="00025BB0"/>
    <w:rsid w:val="00025C5D"/>
    <w:rsid w:val="00025E4A"/>
    <w:rsid w:val="00025FAC"/>
    <w:rsid w:val="000260E1"/>
    <w:rsid w:val="00026100"/>
    <w:rsid w:val="00026350"/>
    <w:rsid w:val="000266D6"/>
    <w:rsid w:val="0002697E"/>
    <w:rsid w:val="00026A3B"/>
    <w:rsid w:val="00026CE0"/>
    <w:rsid w:val="00026E1C"/>
    <w:rsid w:val="00026F42"/>
    <w:rsid w:val="00026FCD"/>
    <w:rsid w:val="00026FEC"/>
    <w:rsid w:val="0002723E"/>
    <w:rsid w:val="00027415"/>
    <w:rsid w:val="0002747F"/>
    <w:rsid w:val="000278DE"/>
    <w:rsid w:val="00027A8E"/>
    <w:rsid w:val="00027BB3"/>
    <w:rsid w:val="00027C3A"/>
    <w:rsid w:val="00027E17"/>
    <w:rsid w:val="00027E89"/>
    <w:rsid w:val="00027F78"/>
    <w:rsid w:val="00027F91"/>
    <w:rsid w:val="00027FFE"/>
    <w:rsid w:val="00030029"/>
    <w:rsid w:val="000301D8"/>
    <w:rsid w:val="00030249"/>
    <w:rsid w:val="0003026C"/>
    <w:rsid w:val="0003030E"/>
    <w:rsid w:val="000303A9"/>
    <w:rsid w:val="000307E6"/>
    <w:rsid w:val="00030822"/>
    <w:rsid w:val="000308E0"/>
    <w:rsid w:val="00030A64"/>
    <w:rsid w:val="00030A73"/>
    <w:rsid w:val="00030C00"/>
    <w:rsid w:val="00030CC6"/>
    <w:rsid w:val="00030DEF"/>
    <w:rsid w:val="00030E4F"/>
    <w:rsid w:val="000310BE"/>
    <w:rsid w:val="000310FF"/>
    <w:rsid w:val="000311F8"/>
    <w:rsid w:val="00031212"/>
    <w:rsid w:val="00031264"/>
    <w:rsid w:val="000312F1"/>
    <w:rsid w:val="00031494"/>
    <w:rsid w:val="000314C2"/>
    <w:rsid w:val="000315F5"/>
    <w:rsid w:val="00031836"/>
    <w:rsid w:val="0003184A"/>
    <w:rsid w:val="00031A2A"/>
    <w:rsid w:val="00031A5A"/>
    <w:rsid w:val="00031AA3"/>
    <w:rsid w:val="00031EBA"/>
    <w:rsid w:val="00031ED8"/>
    <w:rsid w:val="00032152"/>
    <w:rsid w:val="000324ED"/>
    <w:rsid w:val="000324FD"/>
    <w:rsid w:val="00032677"/>
    <w:rsid w:val="0003278E"/>
    <w:rsid w:val="000327F6"/>
    <w:rsid w:val="0003286A"/>
    <w:rsid w:val="00032C78"/>
    <w:rsid w:val="00032C84"/>
    <w:rsid w:val="000330B2"/>
    <w:rsid w:val="00033113"/>
    <w:rsid w:val="0003315C"/>
    <w:rsid w:val="00033232"/>
    <w:rsid w:val="0003331F"/>
    <w:rsid w:val="0003335A"/>
    <w:rsid w:val="0003335D"/>
    <w:rsid w:val="000334FD"/>
    <w:rsid w:val="00033666"/>
    <w:rsid w:val="000337F8"/>
    <w:rsid w:val="00033811"/>
    <w:rsid w:val="000339B2"/>
    <w:rsid w:val="00033A34"/>
    <w:rsid w:val="00033A53"/>
    <w:rsid w:val="00033AA0"/>
    <w:rsid w:val="00033D96"/>
    <w:rsid w:val="00033E87"/>
    <w:rsid w:val="00033EB9"/>
    <w:rsid w:val="00033EF7"/>
    <w:rsid w:val="00033FA6"/>
    <w:rsid w:val="0003403C"/>
    <w:rsid w:val="0003409F"/>
    <w:rsid w:val="00034156"/>
    <w:rsid w:val="00034259"/>
    <w:rsid w:val="00034305"/>
    <w:rsid w:val="00034315"/>
    <w:rsid w:val="00034368"/>
    <w:rsid w:val="00034399"/>
    <w:rsid w:val="0003440C"/>
    <w:rsid w:val="00034590"/>
    <w:rsid w:val="000348D6"/>
    <w:rsid w:val="00034D73"/>
    <w:rsid w:val="00034FD3"/>
    <w:rsid w:val="000350F2"/>
    <w:rsid w:val="00035149"/>
    <w:rsid w:val="000352A6"/>
    <w:rsid w:val="00035452"/>
    <w:rsid w:val="000354C5"/>
    <w:rsid w:val="000355ED"/>
    <w:rsid w:val="00035920"/>
    <w:rsid w:val="0003596D"/>
    <w:rsid w:val="000359FA"/>
    <w:rsid w:val="00035C63"/>
    <w:rsid w:val="00035D70"/>
    <w:rsid w:val="00035D97"/>
    <w:rsid w:val="00035E20"/>
    <w:rsid w:val="00035EC1"/>
    <w:rsid w:val="00035EE6"/>
    <w:rsid w:val="00035F7E"/>
    <w:rsid w:val="00036068"/>
    <w:rsid w:val="000361F4"/>
    <w:rsid w:val="00036683"/>
    <w:rsid w:val="0003669F"/>
    <w:rsid w:val="000366A9"/>
    <w:rsid w:val="00036A62"/>
    <w:rsid w:val="00036AB3"/>
    <w:rsid w:val="00036C03"/>
    <w:rsid w:val="00036CB6"/>
    <w:rsid w:val="00036F03"/>
    <w:rsid w:val="00036F0D"/>
    <w:rsid w:val="00036F26"/>
    <w:rsid w:val="00037079"/>
    <w:rsid w:val="000370CF"/>
    <w:rsid w:val="0003718D"/>
    <w:rsid w:val="000372BA"/>
    <w:rsid w:val="00037470"/>
    <w:rsid w:val="000378D5"/>
    <w:rsid w:val="00037FD8"/>
    <w:rsid w:val="0004064A"/>
    <w:rsid w:val="00040653"/>
    <w:rsid w:val="000407B9"/>
    <w:rsid w:val="000408F2"/>
    <w:rsid w:val="00040905"/>
    <w:rsid w:val="00040ACC"/>
    <w:rsid w:val="00040B03"/>
    <w:rsid w:val="00040B0B"/>
    <w:rsid w:val="00040BA1"/>
    <w:rsid w:val="00040CAF"/>
    <w:rsid w:val="00040D11"/>
    <w:rsid w:val="00040DA4"/>
    <w:rsid w:val="00040EF6"/>
    <w:rsid w:val="00040FB1"/>
    <w:rsid w:val="00040FE5"/>
    <w:rsid w:val="000410E8"/>
    <w:rsid w:val="00041133"/>
    <w:rsid w:val="000411D5"/>
    <w:rsid w:val="0004128A"/>
    <w:rsid w:val="000412A4"/>
    <w:rsid w:val="000412FC"/>
    <w:rsid w:val="000415B9"/>
    <w:rsid w:val="000418B2"/>
    <w:rsid w:val="0004190F"/>
    <w:rsid w:val="00041A2B"/>
    <w:rsid w:val="00041B09"/>
    <w:rsid w:val="00041B67"/>
    <w:rsid w:val="00042012"/>
    <w:rsid w:val="000423DD"/>
    <w:rsid w:val="000424F0"/>
    <w:rsid w:val="00042533"/>
    <w:rsid w:val="0004268C"/>
    <w:rsid w:val="0004285E"/>
    <w:rsid w:val="00042BC9"/>
    <w:rsid w:val="00042C6B"/>
    <w:rsid w:val="00042E35"/>
    <w:rsid w:val="00042E49"/>
    <w:rsid w:val="00043070"/>
    <w:rsid w:val="0004320D"/>
    <w:rsid w:val="0004323A"/>
    <w:rsid w:val="000433CB"/>
    <w:rsid w:val="000436ED"/>
    <w:rsid w:val="000436FE"/>
    <w:rsid w:val="0004374A"/>
    <w:rsid w:val="000437EB"/>
    <w:rsid w:val="00043956"/>
    <w:rsid w:val="00043AB4"/>
    <w:rsid w:val="00043E4C"/>
    <w:rsid w:val="0004447D"/>
    <w:rsid w:val="00044490"/>
    <w:rsid w:val="000449FD"/>
    <w:rsid w:val="00044A3B"/>
    <w:rsid w:val="00044B5F"/>
    <w:rsid w:val="00044C18"/>
    <w:rsid w:val="00044C8B"/>
    <w:rsid w:val="00044D40"/>
    <w:rsid w:val="00044E5D"/>
    <w:rsid w:val="00044F86"/>
    <w:rsid w:val="0004522F"/>
    <w:rsid w:val="00045383"/>
    <w:rsid w:val="00045488"/>
    <w:rsid w:val="0004583A"/>
    <w:rsid w:val="000458D2"/>
    <w:rsid w:val="000459B0"/>
    <w:rsid w:val="00045B61"/>
    <w:rsid w:val="00045B6B"/>
    <w:rsid w:val="00045C95"/>
    <w:rsid w:val="00045CDF"/>
    <w:rsid w:val="00045EAF"/>
    <w:rsid w:val="000461E8"/>
    <w:rsid w:val="000462DB"/>
    <w:rsid w:val="00046344"/>
    <w:rsid w:val="000465CD"/>
    <w:rsid w:val="00046708"/>
    <w:rsid w:val="0004690B"/>
    <w:rsid w:val="00046964"/>
    <w:rsid w:val="00046B46"/>
    <w:rsid w:val="00046F29"/>
    <w:rsid w:val="00047091"/>
    <w:rsid w:val="00047691"/>
    <w:rsid w:val="00047899"/>
    <w:rsid w:val="00047A4E"/>
    <w:rsid w:val="00047BE5"/>
    <w:rsid w:val="00047D58"/>
    <w:rsid w:val="00047D99"/>
    <w:rsid w:val="00047F49"/>
    <w:rsid w:val="0005006C"/>
    <w:rsid w:val="00050593"/>
    <w:rsid w:val="00050718"/>
    <w:rsid w:val="00050736"/>
    <w:rsid w:val="00050AD9"/>
    <w:rsid w:val="00050B00"/>
    <w:rsid w:val="00050C21"/>
    <w:rsid w:val="00050C9F"/>
    <w:rsid w:val="00050DAA"/>
    <w:rsid w:val="00050E47"/>
    <w:rsid w:val="0005108A"/>
    <w:rsid w:val="0005132F"/>
    <w:rsid w:val="0005138F"/>
    <w:rsid w:val="000513D1"/>
    <w:rsid w:val="000518E7"/>
    <w:rsid w:val="000519E3"/>
    <w:rsid w:val="00051DED"/>
    <w:rsid w:val="0005220B"/>
    <w:rsid w:val="0005238B"/>
    <w:rsid w:val="000530C6"/>
    <w:rsid w:val="00053159"/>
    <w:rsid w:val="000532F4"/>
    <w:rsid w:val="00053488"/>
    <w:rsid w:val="00053526"/>
    <w:rsid w:val="000535D1"/>
    <w:rsid w:val="00053624"/>
    <w:rsid w:val="00053BBA"/>
    <w:rsid w:val="00053D3C"/>
    <w:rsid w:val="00053DD7"/>
    <w:rsid w:val="00053F57"/>
    <w:rsid w:val="000541C9"/>
    <w:rsid w:val="0005428E"/>
    <w:rsid w:val="0005439D"/>
    <w:rsid w:val="000543BA"/>
    <w:rsid w:val="000543BB"/>
    <w:rsid w:val="000543C5"/>
    <w:rsid w:val="000543DB"/>
    <w:rsid w:val="000545DB"/>
    <w:rsid w:val="000546FC"/>
    <w:rsid w:val="00054C3A"/>
    <w:rsid w:val="00054DA4"/>
    <w:rsid w:val="00054DEC"/>
    <w:rsid w:val="00054E4F"/>
    <w:rsid w:val="00054F9B"/>
    <w:rsid w:val="00055099"/>
    <w:rsid w:val="000550F6"/>
    <w:rsid w:val="0005548D"/>
    <w:rsid w:val="000555F1"/>
    <w:rsid w:val="00055674"/>
    <w:rsid w:val="0005573F"/>
    <w:rsid w:val="0005588B"/>
    <w:rsid w:val="0005595C"/>
    <w:rsid w:val="000559DA"/>
    <w:rsid w:val="000559FC"/>
    <w:rsid w:val="00055BAB"/>
    <w:rsid w:val="00055D5F"/>
    <w:rsid w:val="00055D75"/>
    <w:rsid w:val="00055EDE"/>
    <w:rsid w:val="00055F67"/>
    <w:rsid w:val="00055FC7"/>
    <w:rsid w:val="0005602B"/>
    <w:rsid w:val="000563CC"/>
    <w:rsid w:val="000564D7"/>
    <w:rsid w:val="000566A2"/>
    <w:rsid w:val="00056704"/>
    <w:rsid w:val="00056A80"/>
    <w:rsid w:val="00056D14"/>
    <w:rsid w:val="00056F04"/>
    <w:rsid w:val="000570B3"/>
    <w:rsid w:val="000573B0"/>
    <w:rsid w:val="0005748A"/>
    <w:rsid w:val="0005762A"/>
    <w:rsid w:val="000578D0"/>
    <w:rsid w:val="00057A7A"/>
    <w:rsid w:val="00057D59"/>
    <w:rsid w:val="00057EF4"/>
    <w:rsid w:val="00057F7A"/>
    <w:rsid w:val="000601DE"/>
    <w:rsid w:val="00060321"/>
    <w:rsid w:val="00060440"/>
    <w:rsid w:val="00060453"/>
    <w:rsid w:val="00060603"/>
    <w:rsid w:val="0006061C"/>
    <w:rsid w:val="000606FC"/>
    <w:rsid w:val="00060707"/>
    <w:rsid w:val="0006079D"/>
    <w:rsid w:val="000607F6"/>
    <w:rsid w:val="00060D3D"/>
    <w:rsid w:val="00060D8C"/>
    <w:rsid w:val="00060EE3"/>
    <w:rsid w:val="000611B1"/>
    <w:rsid w:val="000612DA"/>
    <w:rsid w:val="00061402"/>
    <w:rsid w:val="000615C3"/>
    <w:rsid w:val="000617A8"/>
    <w:rsid w:val="000617C8"/>
    <w:rsid w:val="00061AC2"/>
    <w:rsid w:val="00061AC6"/>
    <w:rsid w:val="00061B47"/>
    <w:rsid w:val="00061B78"/>
    <w:rsid w:val="00061C3F"/>
    <w:rsid w:val="00061C8B"/>
    <w:rsid w:val="00061E83"/>
    <w:rsid w:val="00061F4F"/>
    <w:rsid w:val="0006246A"/>
    <w:rsid w:val="000627A5"/>
    <w:rsid w:val="000627A7"/>
    <w:rsid w:val="00062920"/>
    <w:rsid w:val="000629AA"/>
    <w:rsid w:val="00062C65"/>
    <w:rsid w:val="00062CF3"/>
    <w:rsid w:val="00062F50"/>
    <w:rsid w:val="00062F98"/>
    <w:rsid w:val="00063092"/>
    <w:rsid w:val="000630BD"/>
    <w:rsid w:val="00063256"/>
    <w:rsid w:val="000635B6"/>
    <w:rsid w:val="000637C2"/>
    <w:rsid w:val="0006397F"/>
    <w:rsid w:val="00063A8F"/>
    <w:rsid w:val="00063AAD"/>
    <w:rsid w:val="00063E2F"/>
    <w:rsid w:val="00064107"/>
    <w:rsid w:val="00064280"/>
    <w:rsid w:val="0006436F"/>
    <w:rsid w:val="0006439A"/>
    <w:rsid w:val="000643DF"/>
    <w:rsid w:val="00064B27"/>
    <w:rsid w:val="00064DE2"/>
    <w:rsid w:val="0006500B"/>
    <w:rsid w:val="000652C5"/>
    <w:rsid w:val="00065357"/>
    <w:rsid w:val="00065469"/>
    <w:rsid w:val="000654BC"/>
    <w:rsid w:val="00065545"/>
    <w:rsid w:val="00065627"/>
    <w:rsid w:val="000656EC"/>
    <w:rsid w:val="00065859"/>
    <w:rsid w:val="0006587B"/>
    <w:rsid w:val="00065947"/>
    <w:rsid w:val="00065AE6"/>
    <w:rsid w:val="00065B64"/>
    <w:rsid w:val="00065D88"/>
    <w:rsid w:val="00065DB2"/>
    <w:rsid w:val="00065E80"/>
    <w:rsid w:val="00066054"/>
    <w:rsid w:val="000662B2"/>
    <w:rsid w:val="000664CF"/>
    <w:rsid w:val="00066510"/>
    <w:rsid w:val="000665A0"/>
    <w:rsid w:val="00066880"/>
    <w:rsid w:val="00066A11"/>
    <w:rsid w:val="00066A49"/>
    <w:rsid w:val="00066A5A"/>
    <w:rsid w:val="00066A6A"/>
    <w:rsid w:val="00066C12"/>
    <w:rsid w:val="00066CFF"/>
    <w:rsid w:val="000670CB"/>
    <w:rsid w:val="000671FD"/>
    <w:rsid w:val="00067453"/>
    <w:rsid w:val="00067599"/>
    <w:rsid w:val="000675E2"/>
    <w:rsid w:val="00067635"/>
    <w:rsid w:val="00067951"/>
    <w:rsid w:val="00067C0F"/>
    <w:rsid w:val="0007010D"/>
    <w:rsid w:val="00070230"/>
    <w:rsid w:val="0007029C"/>
    <w:rsid w:val="000702D5"/>
    <w:rsid w:val="00070732"/>
    <w:rsid w:val="00070895"/>
    <w:rsid w:val="00070B95"/>
    <w:rsid w:val="00070BD6"/>
    <w:rsid w:val="00070E7B"/>
    <w:rsid w:val="00070FDD"/>
    <w:rsid w:val="00071077"/>
    <w:rsid w:val="000713A2"/>
    <w:rsid w:val="000713F0"/>
    <w:rsid w:val="00071457"/>
    <w:rsid w:val="00071599"/>
    <w:rsid w:val="00071CC1"/>
    <w:rsid w:val="00071EB4"/>
    <w:rsid w:val="00071F4E"/>
    <w:rsid w:val="000720AD"/>
    <w:rsid w:val="00072432"/>
    <w:rsid w:val="0007243C"/>
    <w:rsid w:val="0007264E"/>
    <w:rsid w:val="00072730"/>
    <w:rsid w:val="00072A83"/>
    <w:rsid w:val="00072C19"/>
    <w:rsid w:val="00072DDA"/>
    <w:rsid w:val="00072ED9"/>
    <w:rsid w:val="0007303C"/>
    <w:rsid w:val="00073216"/>
    <w:rsid w:val="0007333A"/>
    <w:rsid w:val="00073403"/>
    <w:rsid w:val="0007356A"/>
    <w:rsid w:val="000735E5"/>
    <w:rsid w:val="0007376D"/>
    <w:rsid w:val="00073995"/>
    <w:rsid w:val="0007399C"/>
    <w:rsid w:val="00073A44"/>
    <w:rsid w:val="00073D79"/>
    <w:rsid w:val="00073F0B"/>
    <w:rsid w:val="0007409F"/>
    <w:rsid w:val="00074164"/>
    <w:rsid w:val="00074285"/>
    <w:rsid w:val="000742AB"/>
    <w:rsid w:val="00074333"/>
    <w:rsid w:val="0007443F"/>
    <w:rsid w:val="0007457F"/>
    <w:rsid w:val="0007469B"/>
    <w:rsid w:val="00074701"/>
    <w:rsid w:val="000747A0"/>
    <w:rsid w:val="00074883"/>
    <w:rsid w:val="00074950"/>
    <w:rsid w:val="00074A7F"/>
    <w:rsid w:val="00074DCB"/>
    <w:rsid w:val="00074ECF"/>
    <w:rsid w:val="00074F99"/>
    <w:rsid w:val="000750DA"/>
    <w:rsid w:val="000751AF"/>
    <w:rsid w:val="00075212"/>
    <w:rsid w:val="00075402"/>
    <w:rsid w:val="0007564D"/>
    <w:rsid w:val="000758C8"/>
    <w:rsid w:val="000758FE"/>
    <w:rsid w:val="00075BA1"/>
    <w:rsid w:val="00075CDE"/>
    <w:rsid w:val="00075CFC"/>
    <w:rsid w:val="00075E37"/>
    <w:rsid w:val="00075F5B"/>
    <w:rsid w:val="00076120"/>
    <w:rsid w:val="00076150"/>
    <w:rsid w:val="000763CD"/>
    <w:rsid w:val="00076430"/>
    <w:rsid w:val="000764FA"/>
    <w:rsid w:val="0007652E"/>
    <w:rsid w:val="0007657C"/>
    <w:rsid w:val="000765FC"/>
    <w:rsid w:val="0007693A"/>
    <w:rsid w:val="000769B3"/>
    <w:rsid w:val="000769C5"/>
    <w:rsid w:val="00076A09"/>
    <w:rsid w:val="00076A81"/>
    <w:rsid w:val="00076BA8"/>
    <w:rsid w:val="00076CF6"/>
    <w:rsid w:val="000770E2"/>
    <w:rsid w:val="00077243"/>
    <w:rsid w:val="000773AD"/>
    <w:rsid w:val="00077541"/>
    <w:rsid w:val="00077699"/>
    <w:rsid w:val="00077809"/>
    <w:rsid w:val="00077B54"/>
    <w:rsid w:val="00077BF8"/>
    <w:rsid w:val="00077D38"/>
    <w:rsid w:val="00077EAB"/>
    <w:rsid w:val="00077EDC"/>
    <w:rsid w:val="00077F99"/>
    <w:rsid w:val="00080546"/>
    <w:rsid w:val="0008073A"/>
    <w:rsid w:val="000807AC"/>
    <w:rsid w:val="00080888"/>
    <w:rsid w:val="00080A2E"/>
    <w:rsid w:val="00080D76"/>
    <w:rsid w:val="00080EA7"/>
    <w:rsid w:val="00080F6D"/>
    <w:rsid w:val="00080F95"/>
    <w:rsid w:val="000811C1"/>
    <w:rsid w:val="000814BC"/>
    <w:rsid w:val="000815E1"/>
    <w:rsid w:val="000815FE"/>
    <w:rsid w:val="000816E3"/>
    <w:rsid w:val="000817C0"/>
    <w:rsid w:val="00081876"/>
    <w:rsid w:val="00081A59"/>
    <w:rsid w:val="00081CDF"/>
    <w:rsid w:val="00081E9E"/>
    <w:rsid w:val="00082079"/>
    <w:rsid w:val="00082165"/>
    <w:rsid w:val="000828B0"/>
    <w:rsid w:val="00082ABC"/>
    <w:rsid w:val="00082B8C"/>
    <w:rsid w:val="0008320C"/>
    <w:rsid w:val="0008322C"/>
    <w:rsid w:val="00083276"/>
    <w:rsid w:val="000832CA"/>
    <w:rsid w:val="00083414"/>
    <w:rsid w:val="000838B0"/>
    <w:rsid w:val="000838B2"/>
    <w:rsid w:val="00083A21"/>
    <w:rsid w:val="0008419A"/>
    <w:rsid w:val="00084244"/>
    <w:rsid w:val="0008424A"/>
    <w:rsid w:val="0008444A"/>
    <w:rsid w:val="00084704"/>
    <w:rsid w:val="00084A1C"/>
    <w:rsid w:val="00084BCE"/>
    <w:rsid w:val="00084E14"/>
    <w:rsid w:val="00084FF6"/>
    <w:rsid w:val="000851A5"/>
    <w:rsid w:val="000851FD"/>
    <w:rsid w:val="00085238"/>
    <w:rsid w:val="000852D7"/>
    <w:rsid w:val="00085385"/>
    <w:rsid w:val="00085403"/>
    <w:rsid w:val="000856EE"/>
    <w:rsid w:val="00085894"/>
    <w:rsid w:val="00085A47"/>
    <w:rsid w:val="00085BC5"/>
    <w:rsid w:val="00085D3E"/>
    <w:rsid w:val="00085DF1"/>
    <w:rsid w:val="00085E97"/>
    <w:rsid w:val="00085F0E"/>
    <w:rsid w:val="000861F4"/>
    <w:rsid w:val="0008634C"/>
    <w:rsid w:val="00086389"/>
    <w:rsid w:val="00086B58"/>
    <w:rsid w:val="00086E02"/>
    <w:rsid w:val="00086FF3"/>
    <w:rsid w:val="00087043"/>
    <w:rsid w:val="00087351"/>
    <w:rsid w:val="0008740C"/>
    <w:rsid w:val="00087413"/>
    <w:rsid w:val="00087487"/>
    <w:rsid w:val="0008752A"/>
    <w:rsid w:val="00087613"/>
    <w:rsid w:val="0008762D"/>
    <w:rsid w:val="00087742"/>
    <w:rsid w:val="00087B25"/>
    <w:rsid w:val="00087D2C"/>
    <w:rsid w:val="00087D7E"/>
    <w:rsid w:val="00087F68"/>
    <w:rsid w:val="000900E1"/>
    <w:rsid w:val="00090162"/>
    <w:rsid w:val="00090232"/>
    <w:rsid w:val="000903EF"/>
    <w:rsid w:val="00090471"/>
    <w:rsid w:val="00090584"/>
    <w:rsid w:val="000906DA"/>
    <w:rsid w:val="000907FF"/>
    <w:rsid w:val="00090A0C"/>
    <w:rsid w:val="00090A66"/>
    <w:rsid w:val="00090C83"/>
    <w:rsid w:val="00090D57"/>
    <w:rsid w:val="00090E2F"/>
    <w:rsid w:val="00090F05"/>
    <w:rsid w:val="00090F24"/>
    <w:rsid w:val="00090FBF"/>
    <w:rsid w:val="000911B1"/>
    <w:rsid w:val="000912BA"/>
    <w:rsid w:val="00091309"/>
    <w:rsid w:val="0009150B"/>
    <w:rsid w:val="0009181E"/>
    <w:rsid w:val="0009192B"/>
    <w:rsid w:val="0009192C"/>
    <w:rsid w:val="00091C99"/>
    <w:rsid w:val="00091CCC"/>
    <w:rsid w:val="00091E9C"/>
    <w:rsid w:val="00092135"/>
    <w:rsid w:val="0009234E"/>
    <w:rsid w:val="00092498"/>
    <w:rsid w:val="000924FE"/>
    <w:rsid w:val="0009267E"/>
    <w:rsid w:val="00092E69"/>
    <w:rsid w:val="000934C6"/>
    <w:rsid w:val="000935EA"/>
    <w:rsid w:val="000936CF"/>
    <w:rsid w:val="0009380C"/>
    <w:rsid w:val="0009398A"/>
    <w:rsid w:val="00093A4B"/>
    <w:rsid w:val="00093C2F"/>
    <w:rsid w:val="00093E02"/>
    <w:rsid w:val="00093E11"/>
    <w:rsid w:val="0009403C"/>
    <w:rsid w:val="000940CE"/>
    <w:rsid w:val="0009428B"/>
    <w:rsid w:val="00094411"/>
    <w:rsid w:val="00094611"/>
    <w:rsid w:val="0009463C"/>
    <w:rsid w:val="0009463F"/>
    <w:rsid w:val="00094872"/>
    <w:rsid w:val="000949B3"/>
    <w:rsid w:val="00094BE5"/>
    <w:rsid w:val="00094DCF"/>
    <w:rsid w:val="00094E23"/>
    <w:rsid w:val="00094EA9"/>
    <w:rsid w:val="00094EC4"/>
    <w:rsid w:val="00094F10"/>
    <w:rsid w:val="00095031"/>
    <w:rsid w:val="0009516B"/>
    <w:rsid w:val="0009537A"/>
    <w:rsid w:val="00095454"/>
    <w:rsid w:val="00095859"/>
    <w:rsid w:val="00095963"/>
    <w:rsid w:val="00095A61"/>
    <w:rsid w:val="00095BF1"/>
    <w:rsid w:val="00095C8D"/>
    <w:rsid w:val="0009638E"/>
    <w:rsid w:val="00096401"/>
    <w:rsid w:val="000965DD"/>
    <w:rsid w:val="0009663D"/>
    <w:rsid w:val="000968B8"/>
    <w:rsid w:val="00096CF7"/>
    <w:rsid w:val="00096F03"/>
    <w:rsid w:val="000970A2"/>
    <w:rsid w:val="0009730C"/>
    <w:rsid w:val="0009759D"/>
    <w:rsid w:val="00097A94"/>
    <w:rsid w:val="00097ABB"/>
    <w:rsid w:val="00097D74"/>
    <w:rsid w:val="000A00DF"/>
    <w:rsid w:val="000A0165"/>
    <w:rsid w:val="000A01E6"/>
    <w:rsid w:val="000A0367"/>
    <w:rsid w:val="000A063F"/>
    <w:rsid w:val="000A0671"/>
    <w:rsid w:val="000A082B"/>
    <w:rsid w:val="000A085B"/>
    <w:rsid w:val="000A0AED"/>
    <w:rsid w:val="000A0BA3"/>
    <w:rsid w:val="000A0F2C"/>
    <w:rsid w:val="000A0F9C"/>
    <w:rsid w:val="000A1263"/>
    <w:rsid w:val="000A14D2"/>
    <w:rsid w:val="000A17E8"/>
    <w:rsid w:val="000A1854"/>
    <w:rsid w:val="000A1931"/>
    <w:rsid w:val="000A1973"/>
    <w:rsid w:val="000A1D87"/>
    <w:rsid w:val="000A1E9B"/>
    <w:rsid w:val="000A1F4B"/>
    <w:rsid w:val="000A1F70"/>
    <w:rsid w:val="000A2052"/>
    <w:rsid w:val="000A21EF"/>
    <w:rsid w:val="000A248B"/>
    <w:rsid w:val="000A2525"/>
    <w:rsid w:val="000A26B0"/>
    <w:rsid w:val="000A2847"/>
    <w:rsid w:val="000A2A6F"/>
    <w:rsid w:val="000A2B24"/>
    <w:rsid w:val="000A2C98"/>
    <w:rsid w:val="000A2E0E"/>
    <w:rsid w:val="000A2FBB"/>
    <w:rsid w:val="000A311B"/>
    <w:rsid w:val="000A3157"/>
    <w:rsid w:val="000A3657"/>
    <w:rsid w:val="000A36F6"/>
    <w:rsid w:val="000A3948"/>
    <w:rsid w:val="000A39A0"/>
    <w:rsid w:val="000A3A31"/>
    <w:rsid w:val="000A3A7D"/>
    <w:rsid w:val="000A3C98"/>
    <w:rsid w:val="000A3CB9"/>
    <w:rsid w:val="000A3E00"/>
    <w:rsid w:val="000A3E02"/>
    <w:rsid w:val="000A3E9C"/>
    <w:rsid w:val="000A3F21"/>
    <w:rsid w:val="000A3FCC"/>
    <w:rsid w:val="000A42D0"/>
    <w:rsid w:val="000A438D"/>
    <w:rsid w:val="000A44D1"/>
    <w:rsid w:val="000A455D"/>
    <w:rsid w:val="000A4677"/>
    <w:rsid w:val="000A4736"/>
    <w:rsid w:val="000A4840"/>
    <w:rsid w:val="000A4E6B"/>
    <w:rsid w:val="000A518C"/>
    <w:rsid w:val="000A519E"/>
    <w:rsid w:val="000A5225"/>
    <w:rsid w:val="000A53DA"/>
    <w:rsid w:val="000A55C4"/>
    <w:rsid w:val="000A5BBA"/>
    <w:rsid w:val="000A5C27"/>
    <w:rsid w:val="000A5CC7"/>
    <w:rsid w:val="000A5DBC"/>
    <w:rsid w:val="000A5EA1"/>
    <w:rsid w:val="000A6086"/>
    <w:rsid w:val="000A6224"/>
    <w:rsid w:val="000A6320"/>
    <w:rsid w:val="000A6437"/>
    <w:rsid w:val="000A648E"/>
    <w:rsid w:val="000A65A7"/>
    <w:rsid w:val="000A66AB"/>
    <w:rsid w:val="000A66C2"/>
    <w:rsid w:val="000A6727"/>
    <w:rsid w:val="000A676E"/>
    <w:rsid w:val="000A6778"/>
    <w:rsid w:val="000A6955"/>
    <w:rsid w:val="000A69B8"/>
    <w:rsid w:val="000A6A29"/>
    <w:rsid w:val="000A6BDA"/>
    <w:rsid w:val="000A6D8A"/>
    <w:rsid w:val="000A709D"/>
    <w:rsid w:val="000A7255"/>
    <w:rsid w:val="000A730B"/>
    <w:rsid w:val="000A747C"/>
    <w:rsid w:val="000A74A0"/>
    <w:rsid w:val="000A7506"/>
    <w:rsid w:val="000A7608"/>
    <w:rsid w:val="000A773E"/>
    <w:rsid w:val="000A7807"/>
    <w:rsid w:val="000A79E4"/>
    <w:rsid w:val="000A7C03"/>
    <w:rsid w:val="000A7D0B"/>
    <w:rsid w:val="000A7D6E"/>
    <w:rsid w:val="000A7F60"/>
    <w:rsid w:val="000B03CF"/>
    <w:rsid w:val="000B0678"/>
    <w:rsid w:val="000B07C9"/>
    <w:rsid w:val="000B0A79"/>
    <w:rsid w:val="000B0A87"/>
    <w:rsid w:val="000B0AC0"/>
    <w:rsid w:val="000B0AF7"/>
    <w:rsid w:val="000B0B21"/>
    <w:rsid w:val="000B0C38"/>
    <w:rsid w:val="000B1042"/>
    <w:rsid w:val="000B105B"/>
    <w:rsid w:val="000B1386"/>
    <w:rsid w:val="000B1653"/>
    <w:rsid w:val="000B1741"/>
    <w:rsid w:val="000B181C"/>
    <w:rsid w:val="000B188A"/>
    <w:rsid w:val="000B194A"/>
    <w:rsid w:val="000B1DF0"/>
    <w:rsid w:val="000B1EB0"/>
    <w:rsid w:val="000B1FB5"/>
    <w:rsid w:val="000B213A"/>
    <w:rsid w:val="000B2467"/>
    <w:rsid w:val="000B268D"/>
    <w:rsid w:val="000B28AA"/>
    <w:rsid w:val="000B2931"/>
    <w:rsid w:val="000B2933"/>
    <w:rsid w:val="000B2A80"/>
    <w:rsid w:val="000B2C33"/>
    <w:rsid w:val="000B30A5"/>
    <w:rsid w:val="000B31C1"/>
    <w:rsid w:val="000B31E5"/>
    <w:rsid w:val="000B32F3"/>
    <w:rsid w:val="000B34AC"/>
    <w:rsid w:val="000B356C"/>
    <w:rsid w:val="000B3671"/>
    <w:rsid w:val="000B3697"/>
    <w:rsid w:val="000B395E"/>
    <w:rsid w:val="000B3C2B"/>
    <w:rsid w:val="000B460D"/>
    <w:rsid w:val="000B4681"/>
    <w:rsid w:val="000B477D"/>
    <w:rsid w:val="000B48BD"/>
    <w:rsid w:val="000B48C1"/>
    <w:rsid w:val="000B4990"/>
    <w:rsid w:val="000B49AF"/>
    <w:rsid w:val="000B4A06"/>
    <w:rsid w:val="000B4B6A"/>
    <w:rsid w:val="000B4BC3"/>
    <w:rsid w:val="000B4F05"/>
    <w:rsid w:val="000B4F38"/>
    <w:rsid w:val="000B4F74"/>
    <w:rsid w:val="000B525F"/>
    <w:rsid w:val="000B545B"/>
    <w:rsid w:val="000B545D"/>
    <w:rsid w:val="000B548D"/>
    <w:rsid w:val="000B5503"/>
    <w:rsid w:val="000B5510"/>
    <w:rsid w:val="000B58CC"/>
    <w:rsid w:val="000B5BED"/>
    <w:rsid w:val="000B5CD8"/>
    <w:rsid w:val="000B5E71"/>
    <w:rsid w:val="000B62F9"/>
    <w:rsid w:val="000B6314"/>
    <w:rsid w:val="000B6317"/>
    <w:rsid w:val="000B67ED"/>
    <w:rsid w:val="000B6803"/>
    <w:rsid w:val="000B695F"/>
    <w:rsid w:val="000B69CD"/>
    <w:rsid w:val="000B6BA1"/>
    <w:rsid w:val="000B6EAF"/>
    <w:rsid w:val="000B700A"/>
    <w:rsid w:val="000B701B"/>
    <w:rsid w:val="000B702E"/>
    <w:rsid w:val="000B720E"/>
    <w:rsid w:val="000B726B"/>
    <w:rsid w:val="000B7365"/>
    <w:rsid w:val="000B7832"/>
    <w:rsid w:val="000B793E"/>
    <w:rsid w:val="000B79B8"/>
    <w:rsid w:val="000B7AE5"/>
    <w:rsid w:val="000B7D02"/>
    <w:rsid w:val="000B7D94"/>
    <w:rsid w:val="000B7ED8"/>
    <w:rsid w:val="000B7FB7"/>
    <w:rsid w:val="000C00B3"/>
    <w:rsid w:val="000C01A6"/>
    <w:rsid w:val="000C01AF"/>
    <w:rsid w:val="000C021A"/>
    <w:rsid w:val="000C08EF"/>
    <w:rsid w:val="000C0A17"/>
    <w:rsid w:val="000C0A40"/>
    <w:rsid w:val="000C0A68"/>
    <w:rsid w:val="000C0B5E"/>
    <w:rsid w:val="000C0CD5"/>
    <w:rsid w:val="000C0CD9"/>
    <w:rsid w:val="000C0D17"/>
    <w:rsid w:val="000C0D6E"/>
    <w:rsid w:val="000C0FAA"/>
    <w:rsid w:val="000C1030"/>
    <w:rsid w:val="000C117A"/>
    <w:rsid w:val="000C127F"/>
    <w:rsid w:val="000C1296"/>
    <w:rsid w:val="000C14EE"/>
    <w:rsid w:val="000C1527"/>
    <w:rsid w:val="000C1532"/>
    <w:rsid w:val="000C1757"/>
    <w:rsid w:val="000C1B88"/>
    <w:rsid w:val="000C1CAD"/>
    <w:rsid w:val="000C1CE2"/>
    <w:rsid w:val="000C1E0E"/>
    <w:rsid w:val="000C1FE9"/>
    <w:rsid w:val="000C1FF7"/>
    <w:rsid w:val="000C2301"/>
    <w:rsid w:val="000C247C"/>
    <w:rsid w:val="000C24CD"/>
    <w:rsid w:val="000C2651"/>
    <w:rsid w:val="000C281C"/>
    <w:rsid w:val="000C2831"/>
    <w:rsid w:val="000C2AA3"/>
    <w:rsid w:val="000C2C6E"/>
    <w:rsid w:val="000C2C9B"/>
    <w:rsid w:val="000C2D53"/>
    <w:rsid w:val="000C2EE6"/>
    <w:rsid w:val="000C2EF0"/>
    <w:rsid w:val="000C2F42"/>
    <w:rsid w:val="000C2F77"/>
    <w:rsid w:val="000C2FD3"/>
    <w:rsid w:val="000C300C"/>
    <w:rsid w:val="000C33F6"/>
    <w:rsid w:val="000C3768"/>
    <w:rsid w:val="000C3851"/>
    <w:rsid w:val="000C3893"/>
    <w:rsid w:val="000C3AA9"/>
    <w:rsid w:val="000C3BE3"/>
    <w:rsid w:val="000C3BED"/>
    <w:rsid w:val="000C3C48"/>
    <w:rsid w:val="000C3C6D"/>
    <w:rsid w:val="000C3E0C"/>
    <w:rsid w:val="000C41C8"/>
    <w:rsid w:val="000C422B"/>
    <w:rsid w:val="000C42A0"/>
    <w:rsid w:val="000C432E"/>
    <w:rsid w:val="000C435E"/>
    <w:rsid w:val="000C4618"/>
    <w:rsid w:val="000C46AD"/>
    <w:rsid w:val="000C478C"/>
    <w:rsid w:val="000C495E"/>
    <w:rsid w:val="000C4AE5"/>
    <w:rsid w:val="000C4E2D"/>
    <w:rsid w:val="000C4E55"/>
    <w:rsid w:val="000C4E63"/>
    <w:rsid w:val="000C4F11"/>
    <w:rsid w:val="000C4F84"/>
    <w:rsid w:val="000C5069"/>
    <w:rsid w:val="000C506E"/>
    <w:rsid w:val="000C5080"/>
    <w:rsid w:val="000C5125"/>
    <w:rsid w:val="000C5476"/>
    <w:rsid w:val="000C596E"/>
    <w:rsid w:val="000C59B3"/>
    <w:rsid w:val="000C5A30"/>
    <w:rsid w:val="000C5BD6"/>
    <w:rsid w:val="000C5DEF"/>
    <w:rsid w:val="000C5E91"/>
    <w:rsid w:val="000C60A2"/>
    <w:rsid w:val="000C624D"/>
    <w:rsid w:val="000C6262"/>
    <w:rsid w:val="000C62F3"/>
    <w:rsid w:val="000C6533"/>
    <w:rsid w:val="000C6805"/>
    <w:rsid w:val="000C68EE"/>
    <w:rsid w:val="000C6A61"/>
    <w:rsid w:val="000C6B05"/>
    <w:rsid w:val="000C6E6E"/>
    <w:rsid w:val="000C7295"/>
    <w:rsid w:val="000C734E"/>
    <w:rsid w:val="000C74C4"/>
    <w:rsid w:val="000C76FA"/>
    <w:rsid w:val="000C77E5"/>
    <w:rsid w:val="000C7930"/>
    <w:rsid w:val="000C7986"/>
    <w:rsid w:val="000C7A1A"/>
    <w:rsid w:val="000C7BD8"/>
    <w:rsid w:val="000C7C80"/>
    <w:rsid w:val="000C7CBA"/>
    <w:rsid w:val="000C7D4D"/>
    <w:rsid w:val="000D00E0"/>
    <w:rsid w:val="000D02A3"/>
    <w:rsid w:val="000D09EB"/>
    <w:rsid w:val="000D0AFF"/>
    <w:rsid w:val="000D0B6A"/>
    <w:rsid w:val="000D0B78"/>
    <w:rsid w:val="000D0B7B"/>
    <w:rsid w:val="000D0B93"/>
    <w:rsid w:val="000D0BE4"/>
    <w:rsid w:val="000D0C2C"/>
    <w:rsid w:val="000D0D40"/>
    <w:rsid w:val="000D0DF7"/>
    <w:rsid w:val="000D0E34"/>
    <w:rsid w:val="000D0E3B"/>
    <w:rsid w:val="000D0F48"/>
    <w:rsid w:val="000D114B"/>
    <w:rsid w:val="000D127E"/>
    <w:rsid w:val="000D128E"/>
    <w:rsid w:val="000D15DE"/>
    <w:rsid w:val="000D16AD"/>
    <w:rsid w:val="000D17AF"/>
    <w:rsid w:val="000D1974"/>
    <w:rsid w:val="000D1987"/>
    <w:rsid w:val="000D198B"/>
    <w:rsid w:val="000D198E"/>
    <w:rsid w:val="000D19BC"/>
    <w:rsid w:val="000D1DFB"/>
    <w:rsid w:val="000D1FE9"/>
    <w:rsid w:val="000D20B9"/>
    <w:rsid w:val="000D2101"/>
    <w:rsid w:val="000D22E1"/>
    <w:rsid w:val="000D2617"/>
    <w:rsid w:val="000D2626"/>
    <w:rsid w:val="000D2631"/>
    <w:rsid w:val="000D27E2"/>
    <w:rsid w:val="000D286F"/>
    <w:rsid w:val="000D2C9E"/>
    <w:rsid w:val="000D309E"/>
    <w:rsid w:val="000D318C"/>
    <w:rsid w:val="000D3197"/>
    <w:rsid w:val="000D3388"/>
    <w:rsid w:val="000D3389"/>
    <w:rsid w:val="000D3589"/>
    <w:rsid w:val="000D3590"/>
    <w:rsid w:val="000D36AE"/>
    <w:rsid w:val="000D36B4"/>
    <w:rsid w:val="000D381E"/>
    <w:rsid w:val="000D3832"/>
    <w:rsid w:val="000D3844"/>
    <w:rsid w:val="000D389C"/>
    <w:rsid w:val="000D38BF"/>
    <w:rsid w:val="000D3C0F"/>
    <w:rsid w:val="000D3C19"/>
    <w:rsid w:val="000D3C7D"/>
    <w:rsid w:val="000D402E"/>
    <w:rsid w:val="000D4227"/>
    <w:rsid w:val="000D437F"/>
    <w:rsid w:val="000D4647"/>
    <w:rsid w:val="000D46E8"/>
    <w:rsid w:val="000D4886"/>
    <w:rsid w:val="000D49E6"/>
    <w:rsid w:val="000D4A81"/>
    <w:rsid w:val="000D4D8B"/>
    <w:rsid w:val="000D4E60"/>
    <w:rsid w:val="000D51FA"/>
    <w:rsid w:val="000D524B"/>
    <w:rsid w:val="000D529F"/>
    <w:rsid w:val="000D52C8"/>
    <w:rsid w:val="000D5423"/>
    <w:rsid w:val="000D543A"/>
    <w:rsid w:val="000D54DB"/>
    <w:rsid w:val="000D57B8"/>
    <w:rsid w:val="000D5807"/>
    <w:rsid w:val="000D5935"/>
    <w:rsid w:val="000D59D4"/>
    <w:rsid w:val="000D5A2C"/>
    <w:rsid w:val="000D5C8D"/>
    <w:rsid w:val="000D5F90"/>
    <w:rsid w:val="000D609B"/>
    <w:rsid w:val="000D6278"/>
    <w:rsid w:val="000D62A8"/>
    <w:rsid w:val="000D6348"/>
    <w:rsid w:val="000D6414"/>
    <w:rsid w:val="000D661B"/>
    <w:rsid w:val="000D665B"/>
    <w:rsid w:val="000D66A6"/>
    <w:rsid w:val="000D66CC"/>
    <w:rsid w:val="000D6950"/>
    <w:rsid w:val="000D6A1F"/>
    <w:rsid w:val="000D6B15"/>
    <w:rsid w:val="000D6D05"/>
    <w:rsid w:val="000D6D8F"/>
    <w:rsid w:val="000D6FCD"/>
    <w:rsid w:val="000D714D"/>
    <w:rsid w:val="000D7167"/>
    <w:rsid w:val="000D7231"/>
    <w:rsid w:val="000D7280"/>
    <w:rsid w:val="000D7764"/>
    <w:rsid w:val="000D78A1"/>
    <w:rsid w:val="000D78CE"/>
    <w:rsid w:val="000D7936"/>
    <w:rsid w:val="000D7A76"/>
    <w:rsid w:val="000D7B58"/>
    <w:rsid w:val="000D7D2A"/>
    <w:rsid w:val="000D7D53"/>
    <w:rsid w:val="000D7D8F"/>
    <w:rsid w:val="000D7FCC"/>
    <w:rsid w:val="000E00AA"/>
    <w:rsid w:val="000E0369"/>
    <w:rsid w:val="000E041D"/>
    <w:rsid w:val="000E0423"/>
    <w:rsid w:val="000E04D5"/>
    <w:rsid w:val="000E06F2"/>
    <w:rsid w:val="000E07C1"/>
    <w:rsid w:val="000E08FC"/>
    <w:rsid w:val="000E0B38"/>
    <w:rsid w:val="000E0BD1"/>
    <w:rsid w:val="000E0C1A"/>
    <w:rsid w:val="000E0C73"/>
    <w:rsid w:val="000E0C74"/>
    <w:rsid w:val="000E0CB3"/>
    <w:rsid w:val="000E0D56"/>
    <w:rsid w:val="000E0D6C"/>
    <w:rsid w:val="000E0E9F"/>
    <w:rsid w:val="000E0EC0"/>
    <w:rsid w:val="000E0FA7"/>
    <w:rsid w:val="000E110A"/>
    <w:rsid w:val="000E13F4"/>
    <w:rsid w:val="000E1544"/>
    <w:rsid w:val="000E1557"/>
    <w:rsid w:val="000E1566"/>
    <w:rsid w:val="000E15C8"/>
    <w:rsid w:val="000E16C7"/>
    <w:rsid w:val="000E172E"/>
    <w:rsid w:val="000E1815"/>
    <w:rsid w:val="000E1847"/>
    <w:rsid w:val="000E18CA"/>
    <w:rsid w:val="000E19C6"/>
    <w:rsid w:val="000E1AA0"/>
    <w:rsid w:val="000E1E07"/>
    <w:rsid w:val="000E2312"/>
    <w:rsid w:val="000E235D"/>
    <w:rsid w:val="000E24A7"/>
    <w:rsid w:val="000E2700"/>
    <w:rsid w:val="000E2754"/>
    <w:rsid w:val="000E27AF"/>
    <w:rsid w:val="000E28CA"/>
    <w:rsid w:val="000E29D4"/>
    <w:rsid w:val="000E2D92"/>
    <w:rsid w:val="000E3147"/>
    <w:rsid w:val="000E32B0"/>
    <w:rsid w:val="000E3600"/>
    <w:rsid w:val="000E36B6"/>
    <w:rsid w:val="000E393B"/>
    <w:rsid w:val="000E3959"/>
    <w:rsid w:val="000E39C9"/>
    <w:rsid w:val="000E39F6"/>
    <w:rsid w:val="000E3A3D"/>
    <w:rsid w:val="000E3A4E"/>
    <w:rsid w:val="000E3BB2"/>
    <w:rsid w:val="000E3BF4"/>
    <w:rsid w:val="000E3D5A"/>
    <w:rsid w:val="000E3E6A"/>
    <w:rsid w:val="000E3F58"/>
    <w:rsid w:val="000E419E"/>
    <w:rsid w:val="000E4237"/>
    <w:rsid w:val="000E4353"/>
    <w:rsid w:val="000E4892"/>
    <w:rsid w:val="000E4974"/>
    <w:rsid w:val="000E4A3E"/>
    <w:rsid w:val="000E4A71"/>
    <w:rsid w:val="000E4BFD"/>
    <w:rsid w:val="000E4C6C"/>
    <w:rsid w:val="000E4C72"/>
    <w:rsid w:val="000E5024"/>
    <w:rsid w:val="000E5361"/>
    <w:rsid w:val="000E56E0"/>
    <w:rsid w:val="000E571C"/>
    <w:rsid w:val="000E5A1A"/>
    <w:rsid w:val="000E5A8D"/>
    <w:rsid w:val="000E5B76"/>
    <w:rsid w:val="000E5C31"/>
    <w:rsid w:val="000E5CFB"/>
    <w:rsid w:val="000E611E"/>
    <w:rsid w:val="000E61A8"/>
    <w:rsid w:val="000E64C7"/>
    <w:rsid w:val="000E65ED"/>
    <w:rsid w:val="000E688E"/>
    <w:rsid w:val="000E6927"/>
    <w:rsid w:val="000E6970"/>
    <w:rsid w:val="000E69BA"/>
    <w:rsid w:val="000E6C7D"/>
    <w:rsid w:val="000E7257"/>
    <w:rsid w:val="000E7293"/>
    <w:rsid w:val="000E73A5"/>
    <w:rsid w:val="000E73EB"/>
    <w:rsid w:val="000E7414"/>
    <w:rsid w:val="000E74CA"/>
    <w:rsid w:val="000E75BD"/>
    <w:rsid w:val="000E75CB"/>
    <w:rsid w:val="000E7781"/>
    <w:rsid w:val="000E7855"/>
    <w:rsid w:val="000E7B95"/>
    <w:rsid w:val="000E7BAB"/>
    <w:rsid w:val="000E7E24"/>
    <w:rsid w:val="000E7E80"/>
    <w:rsid w:val="000E7EA7"/>
    <w:rsid w:val="000F01C1"/>
    <w:rsid w:val="000F02DB"/>
    <w:rsid w:val="000F0512"/>
    <w:rsid w:val="000F060B"/>
    <w:rsid w:val="000F06D4"/>
    <w:rsid w:val="000F079F"/>
    <w:rsid w:val="000F0BEB"/>
    <w:rsid w:val="000F0D8E"/>
    <w:rsid w:val="000F0DDB"/>
    <w:rsid w:val="000F0F10"/>
    <w:rsid w:val="000F1359"/>
    <w:rsid w:val="000F15F0"/>
    <w:rsid w:val="000F1788"/>
    <w:rsid w:val="000F1935"/>
    <w:rsid w:val="000F1A0F"/>
    <w:rsid w:val="000F1AB2"/>
    <w:rsid w:val="000F1B73"/>
    <w:rsid w:val="000F1B88"/>
    <w:rsid w:val="000F1BEC"/>
    <w:rsid w:val="000F1C1F"/>
    <w:rsid w:val="000F1D3D"/>
    <w:rsid w:val="000F1E75"/>
    <w:rsid w:val="000F1E7F"/>
    <w:rsid w:val="000F1F5D"/>
    <w:rsid w:val="000F2070"/>
    <w:rsid w:val="000F2381"/>
    <w:rsid w:val="000F259F"/>
    <w:rsid w:val="000F2691"/>
    <w:rsid w:val="000F26AB"/>
    <w:rsid w:val="000F28CD"/>
    <w:rsid w:val="000F2B89"/>
    <w:rsid w:val="000F2E67"/>
    <w:rsid w:val="000F3013"/>
    <w:rsid w:val="000F327C"/>
    <w:rsid w:val="000F36B5"/>
    <w:rsid w:val="000F36D2"/>
    <w:rsid w:val="000F37F1"/>
    <w:rsid w:val="000F38AA"/>
    <w:rsid w:val="000F38EE"/>
    <w:rsid w:val="000F3927"/>
    <w:rsid w:val="000F399D"/>
    <w:rsid w:val="000F39AB"/>
    <w:rsid w:val="000F3C39"/>
    <w:rsid w:val="000F407D"/>
    <w:rsid w:val="000F42A3"/>
    <w:rsid w:val="000F4332"/>
    <w:rsid w:val="000F443A"/>
    <w:rsid w:val="000F44D4"/>
    <w:rsid w:val="000F461D"/>
    <w:rsid w:val="000F46D1"/>
    <w:rsid w:val="000F4726"/>
    <w:rsid w:val="000F4C44"/>
    <w:rsid w:val="000F4D99"/>
    <w:rsid w:val="000F4DB8"/>
    <w:rsid w:val="000F4F27"/>
    <w:rsid w:val="000F4F70"/>
    <w:rsid w:val="000F50D5"/>
    <w:rsid w:val="000F5190"/>
    <w:rsid w:val="000F5440"/>
    <w:rsid w:val="000F5491"/>
    <w:rsid w:val="000F5A07"/>
    <w:rsid w:val="000F5A69"/>
    <w:rsid w:val="000F5B28"/>
    <w:rsid w:val="000F5CF8"/>
    <w:rsid w:val="000F5D11"/>
    <w:rsid w:val="000F62A0"/>
    <w:rsid w:val="000F6488"/>
    <w:rsid w:val="000F6A51"/>
    <w:rsid w:val="000F6ADA"/>
    <w:rsid w:val="000F6B40"/>
    <w:rsid w:val="000F6C22"/>
    <w:rsid w:val="000F6C2A"/>
    <w:rsid w:val="000F6D56"/>
    <w:rsid w:val="000F6E3E"/>
    <w:rsid w:val="000F71D3"/>
    <w:rsid w:val="000F723C"/>
    <w:rsid w:val="000F72BA"/>
    <w:rsid w:val="000F7489"/>
    <w:rsid w:val="000F7504"/>
    <w:rsid w:val="000F75DF"/>
    <w:rsid w:val="000F75E3"/>
    <w:rsid w:val="000F7604"/>
    <w:rsid w:val="000F7919"/>
    <w:rsid w:val="000F79E5"/>
    <w:rsid w:val="000F7B2E"/>
    <w:rsid w:val="000F7C13"/>
    <w:rsid w:val="000F7C14"/>
    <w:rsid w:val="000F7DAA"/>
    <w:rsid w:val="000F7EF4"/>
    <w:rsid w:val="000F7F89"/>
    <w:rsid w:val="00100333"/>
    <w:rsid w:val="001003A3"/>
    <w:rsid w:val="00100492"/>
    <w:rsid w:val="00100669"/>
    <w:rsid w:val="00100724"/>
    <w:rsid w:val="001007EA"/>
    <w:rsid w:val="001008A1"/>
    <w:rsid w:val="001008C2"/>
    <w:rsid w:val="00100A0F"/>
    <w:rsid w:val="00100A49"/>
    <w:rsid w:val="00100B91"/>
    <w:rsid w:val="00100C42"/>
    <w:rsid w:val="00100C5E"/>
    <w:rsid w:val="00100DCB"/>
    <w:rsid w:val="00100F21"/>
    <w:rsid w:val="00100FE1"/>
    <w:rsid w:val="00100FE7"/>
    <w:rsid w:val="00101347"/>
    <w:rsid w:val="001013DA"/>
    <w:rsid w:val="00101539"/>
    <w:rsid w:val="00101759"/>
    <w:rsid w:val="001017FD"/>
    <w:rsid w:val="00101816"/>
    <w:rsid w:val="0010194E"/>
    <w:rsid w:val="00101972"/>
    <w:rsid w:val="00101C6E"/>
    <w:rsid w:val="00101EA9"/>
    <w:rsid w:val="00101F36"/>
    <w:rsid w:val="00102137"/>
    <w:rsid w:val="001024F9"/>
    <w:rsid w:val="00102577"/>
    <w:rsid w:val="001026F8"/>
    <w:rsid w:val="001029BD"/>
    <w:rsid w:val="00102A14"/>
    <w:rsid w:val="00102A63"/>
    <w:rsid w:val="00102B35"/>
    <w:rsid w:val="00102B55"/>
    <w:rsid w:val="00102BAC"/>
    <w:rsid w:val="00102C84"/>
    <w:rsid w:val="00102E27"/>
    <w:rsid w:val="00103B6A"/>
    <w:rsid w:val="00103BFA"/>
    <w:rsid w:val="00103CB9"/>
    <w:rsid w:val="00103E1E"/>
    <w:rsid w:val="00103E8D"/>
    <w:rsid w:val="00103F2A"/>
    <w:rsid w:val="00104126"/>
    <w:rsid w:val="001043FD"/>
    <w:rsid w:val="001046BA"/>
    <w:rsid w:val="00104793"/>
    <w:rsid w:val="00104845"/>
    <w:rsid w:val="00104E5D"/>
    <w:rsid w:val="00104E7A"/>
    <w:rsid w:val="00105127"/>
    <w:rsid w:val="001052FE"/>
    <w:rsid w:val="00105319"/>
    <w:rsid w:val="00105387"/>
    <w:rsid w:val="00105678"/>
    <w:rsid w:val="001056EC"/>
    <w:rsid w:val="0010589C"/>
    <w:rsid w:val="00105A81"/>
    <w:rsid w:val="00105AB3"/>
    <w:rsid w:val="00105B00"/>
    <w:rsid w:val="00105B2C"/>
    <w:rsid w:val="00105B60"/>
    <w:rsid w:val="00105B93"/>
    <w:rsid w:val="0010604C"/>
    <w:rsid w:val="00106255"/>
    <w:rsid w:val="0010633D"/>
    <w:rsid w:val="0010641E"/>
    <w:rsid w:val="001066EA"/>
    <w:rsid w:val="00106771"/>
    <w:rsid w:val="00106991"/>
    <w:rsid w:val="00106A13"/>
    <w:rsid w:val="00106D16"/>
    <w:rsid w:val="00106D61"/>
    <w:rsid w:val="00106ED0"/>
    <w:rsid w:val="001071F0"/>
    <w:rsid w:val="001072C8"/>
    <w:rsid w:val="001072CA"/>
    <w:rsid w:val="0010752E"/>
    <w:rsid w:val="00107752"/>
    <w:rsid w:val="001077AC"/>
    <w:rsid w:val="00107973"/>
    <w:rsid w:val="00107B48"/>
    <w:rsid w:val="00107B72"/>
    <w:rsid w:val="00107CB3"/>
    <w:rsid w:val="00107E09"/>
    <w:rsid w:val="00107EFE"/>
    <w:rsid w:val="00110186"/>
    <w:rsid w:val="001101AE"/>
    <w:rsid w:val="001101DA"/>
    <w:rsid w:val="001102B6"/>
    <w:rsid w:val="00110335"/>
    <w:rsid w:val="0011065E"/>
    <w:rsid w:val="00110705"/>
    <w:rsid w:val="001107B5"/>
    <w:rsid w:val="00110B48"/>
    <w:rsid w:val="00110B89"/>
    <w:rsid w:val="00110D58"/>
    <w:rsid w:val="00110E52"/>
    <w:rsid w:val="00110E65"/>
    <w:rsid w:val="00110EB4"/>
    <w:rsid w:val="0011133B"/>
    <w:rsid w:val="001113A6"/>
    <w:rsid w:val="001113E0"/>
    <w:rsid w:val="001114AA"/>
    <w:rsid w:val="0011153C"/>
    <w:rsid w:val="00111638"/>
    <w:rsid w:val="001116BE"/>
    <w:rsid w:val="0011170A"/>
    <w:rsid w:val="0011181B"/>
    <w:rsid w:val="00111832"/>
    <w:rsid w:val="00111848"/>
    <w:rsid w:val="0011198B"/>
    <w:rsid w:val="00111A01"/>
    <w:rsid w:val="00111AEC"/>
    <w:rsid w:val="00111BD7"/>
    <w:rsid w:val="00111F4D"/>
    <w:rsid w:val="0011207A"/>
    <w:rsid w:val="0011217B"/>
    <w:rsid w:val="00112366"/>
    <w:rsid w:val="00112437"/>
    <w:rsid w:val="00112519"/>
    <w:rsid w:val="0011258D"/>
    <w:rsid w:val="00112734"/>
    <w:rsid w:val="00112755"/>
    <w:rsid w:val="00112827"/>
    <w:rsid w:val="00112984"/>
    <w:rsid w:val="00112A5A"/>
    <w:rsid w:val="00112C2A"/>
    <w:rsid w:val="00112D44"/>
    <w:rsid w:val="00112D7D"/>
    <w:rsid w:val="00112EAC"/>
    <w:rsid w:val="0011314D"/>
    <w:rsid w:val="00113313"/>
    <w:rsid w:val="00113671"/>
    <w:rsid w:val="0011367C"/>
    <w:rsid w:val="001137CB"/>
    <w:rsid w:val="001137F3"/>
    <w:rsid w:val="00113905"/>
    <w:rsid w:val="0011395E"/>
    <w:rsid w:val="00113B2D"/>
    <w:rsid w:val="00113B6D"/>
    <w:rsid w:val="00113C67"/>
    <w:rsid w:val="00113C7A"/>
    <w:rsid w:val="00113FD0"/>
    <w:rsid w:val="001140B8"/>
    <w:rsid w:val="0011438F"/>
    <w:rsid w:val="00114540"/>
    <w:rsid w:val="0011479E"/>
    <w:rsid w:val="00114A39"/>
    <w:rsid w:val="00114BB5"/>
    <w:rsid w:val="00114CA1"/>
    <w:rsid w:val="00114D4E"/>
    <w:rsid w:val="00114DF3"/>
    <w:rsid w:val="00114E55"/>
    <w:rsid w:val="0011505B"/>
    <w:rsid w:val="001150FA"/>
    <w:rsid w:val="0011535B"/>
    <w:rsid w:val="00115413"/>
    <w:rsid w:val="001154CF"/>
    <w:rsid w:val="00115562"/>
    <w:rsid w:val="00115B77"/>
    <w:rsid w:val="00115BF5"/>
    <w:rsid w:val="00115BFA"/>
    <w:rsid w:val="00115EBF"/>
    <w:rsid w:val="00115ECB"/>
    <w:rsid w:val="00116187"/>
    <w:rsid w:val="0011642D"/>
    <w:rsid w:val="0011652D"/>
    <w:rsid w:val="001166AA"/>
    <w:rsid w:val="001166F2"/>
    <w:rsid w:val="001168DD"/>
    <w:rsid w:val="00116975"/>
    <w:rsid w:val="00116A33"/>
    <w:rsid w:val="00116AFC"/>
    <w:rsid w:val="00116CD8"/>
    <w:rsid w:val="00116D94"/>
    <w:rsid w:val="00116E23"/>
    <w:rsid w:val="00117219"/>
    <w:rsid w:val="00117294"/>
    <w:rsid w:val="0011752E"/>
    <w:rsid w:val="001175DC"/>
    <w:rsid w:val="00117800"/>
    <w:rsid w:val="00117A84"/>
    <w:rsid w:val="00117D35"/>
    <w:rsid w:val="00117E05"/>
    <w:rsid w:val="00117FB7"/>
    <w:rsid w:val="00120032"/>
    <w:rsid w:val="0012019D"/>
    <w:rsid w:val="0012038C"/>
    <w:rsid w:val="00120513"/>
    <w:rsid w:val="001205CF"/>
    <w:rsid w:val="00120804"/>
    <w:rsid w:val="00120997"/>
    <w:rsid w:val="0012099A"/>
    <w:rsid w:val="00120AC6"/>
    <w:rsid w:val="00120BF7"/>
    <w:rsid w:val="00120CA9"/>
    <w:rsid w:val="00120D26"/>
    <w:rsid w:val="00120D52"/>
    <w:rsid w:val="00120D8A"/>
    <w:rsid w:val="001211DC"/>
    <w:rsid w:val="001211F7"/>
    <w:rsid w:val="00121246"/>
    <w:rsid w:val="0012126E"/>
    <w:rsid w:val="0012129A"/>
    <w:rsid w:val="001212D6"/>
    <w:rsid w:val="0012130E"/>
    <w:rsid w:val="00121348"/>
    <w:rsid w:val="0012153B"/>
    <w:rsid w:val="001215AF"/>
    <w:rsid w:val="0012162E"/>
    <w:rsid w:val="001217D7"/>
    <w:rsid w:val="0012185A"/>
    <w:rsid w:val="001218E2"/>
    <w:rsid w:val="001219BF"/>
    <w:rsid w:val="00121EBB"/>
    <w:rsid w:val="00121EF9"/>
    <w:rsid w:val="00121F1B"/>
    <w:rsid w:val="00121F2D"/>
    <w:rsid w:val="00122164"/>
    <w:rsid w:val="001222B3"/>
    <w:rsid w:val="00122350"/>
    <w:rsid w:val="00122404"/>
    <w:rsid w:val="00122409"/>
    <w:rsid w:val="00122614"/>
    <w:rsid w:val="001226A5"/>
    <w:rsid w:val="00122739"/>
    <w:rsid w:val="0012281D"/>
    <w:rsid w:val="001229C3"/>
    <w:rsid w:val="00122BD6"/>
    <w:rsid w:val="00122D3E"/>
    <w:rsid w:val="00122DDF"/>
    <w:rsid w:val="00122E2D"/>
    <w:rsid w:val="0012313E"/>
    <w:rsid w:val="0012315F"/>
    <w:rsid w:val="00123188"/>
    <w:rsid w:val="0012366D"/>
    <w:rsid w:val="001236DC"/>
    <w:rsid w:val="001236FC"/>
    <w:rsid w:val="00123773"/>
    <w:rsid w:val="001237B8"/>
    <w:rsid w:val="001238DA"/>
    <w:rsid w:val="00123B42"/>
    <w:rsid w:val="00123EA1"/>
    <w:rsid w:val="00123EE8"/>
    <w:rsid w:val="00124063"/>
    <w:rsid w:val="001240B9"/>
    <w:rsid w:val="0012426A"/>
    <w:rsid w:val="001242FF"/>
    <w:rsid w:val="00124370"/>
    <w:rsid w:val="00124424"/>
    <w:rsid w:val="001249C0"/>
    <w:rsid w:val="001249F7"/>
    <w:rsid w:val="00124BFA"/>
    <w:rsid w:val="00124F36"/>
    <w:rsid w:val="00124F89"/>
    <w:rsid w:val="00125433"/>
    <w:rsid w:val="00125792"/>
    <w:rsid w:val="00125845"/>
    <w:rsid w:val="00125846"/>
    <w:rsid w:val="00125BF9"/>
    <w:rsid w:val="00125F11"/>
    <w:rsid w:val="001260F1"/>
    <w:rsid w:val="001261FE"/>
    <w:rsid w:val="0012622E"/>
    <w:rsid w:val="0012625E"/>
    <w:rsid w:val="001263F5"/>
    <w:rsid w:val="001266A3"/>
    <w:rsid w:val="001266E7"/>
    <w:rsid w:val="001266FA"/>
    <w:rsid w:val="001268A5"/>
    <w:rsid w:val="001268EA"/>
    <w:rsid w:val="0012693D"/>
    <w:rsid w:val="00126A11"/>
    <w:rsid w:val="00126A42"/>
    <w:rsid w:val="00126BFC"/>
    <w:rsid w:val="00126C51"/>
    <w:rsid w:val="00126C69"/>
    <w:rsid w:val="00126D56"/>
    <w:rsid w:val="00126D68"/>
    <w:rsid w:val="00126E40"/>
    <w:rsid w:val="00126FCF"/>
    <w:rsid w:val="00126FEE"/>
    <w:rsid w:val="001270F1"/>
    <w:rsid w:val="0012729C"/>
    <w:rsid w:val="00127455"/>
    <w:rsid w:val="0012745A"/>
    <w:rsid w:val="00127501"/>
    <w:rsid w:val="0012763E"/>
    <w:rsid w:val="001277E0"/>
    <w:rsid w:val="00127912"/>
    <w:rsid w:val="00127B70"/>
    <w:rsid w:val="00127DA6"/>
    <w:rsid w:val="00127E84"/>
    <w:rsid w:val="00127F13"/>
    <w:rsid w:val="00127F54"/>
    <w:rsid w:val="00130118"/>
    <w:rsid w:val="0013020D"/>
    <w:rsid w:val="00130463"/>
    <w:rsid w:val="001304F9"/>
    <w:rsid w:val="001305FE"/>
    <w:rsid w:val="001306A7"/>
    <w:rsid w:val="00130A82"/>
    <w:rsid w:val="00130A9C"/>
    <w:rsid w:val="00130C62"/>
    <w:rsid w:val="00130DF6"/>
    <w:rsid w:val="0013112E"/>
    <w:rsid w:val="00131258"/>
    <w:rsid w:val="00131301"/>
    <w:rsid w:val="0013131C"/>
    <w:rsid w:val="001315D2"/>
    <w:rsid w:val="00131634"/>
    <w:rsid w:val="001316CF"/>
    <w:rsid w:val="0013176C"/>
    <w:rsid w:val="0013185A"/>
    <w:rsid w:val="00131861"/>
    <w:rsid w:val="00131872"/>
    <w:rsid w:val="0013191D"/>
    <w:rsid w:val="001319A3"/>
    <w:rsid w:val="00131BDC"/>
    <w:rsid w:val="00131C34"/>
    <w:rsid w:val="00131E18"/>
    <w:rsid w:val="00131E59"/>
    <w:rsid w:val="001322AC"/>
    <w:rsid w:val="00132318"/>
    <w:rsid w:val="001323A6"/>
    <w:rsid w:val="001323FE"/>
    <w:rsid w:val="001324C6"/>
    <w:rsid w:val="001325AA"/>
    <w:rsid w:val="0013294D"/>
    <w:rsid w:val="00132C08"/>
    <w:rsid w:val="00132D0D"/>
    <w:rsid w:val="00132D2F"/>
    <w:rsid w:val="00132D4F"/>
    <w:rsid w:val="00132E12"/>
    <w:rsid w:val="00132FA2"/>
    <w:rsid w:val="00132FEC"/>
    <w:rsid w:val="00133071"/>
    <w:rsid w:val="001331E5"/>
    <w:rsid w:val="001333A8"/>
    <w:rsid w:val="001333A9"/>
    <w:rsid w:val="0013349B"/>
    <w:rsid w:val="00133837"/>
    <w:rsid w:val="00133C23"/>
    <w:rsid w:val="00133C2A"/>
    <w:rsid w:val="00133DF0"/>
    <w:rsid w:val="00133F80"/>
    <w:rsid w:val="00133F87"/>
    <w:rsid w:val="0013415D"/>
    <w:rsid w:val="00134165"/>
    <w:rsid w:val="00134407"/>
    <w:rsid w:val="00134431"/>
    <w:rsid w:val="001344A0"/>
    <w:rsid w:val="001344DF"/>
    <w:rsid w:val="00134AF8"/>
    <w:rsid w:val="00134B60"/>
    <w:rsid w:val="00135106"/>
    <w:rsid w:val="0013518D"/>
    <w:rsid w:val="001353E3"/>
    <w:rsid w:val="00135453"/>
    <w:rsid w:val="001354A3"/>
    <w:rsid w:val="001359C3"/>
    <w:rsid w:val="00135A10"/>
    <w:rsid w:val="00135ADB"/>
    <w:rsid w:val="00135B65"/>
    <w:rsid w:val="00135BE3"/>
    <w:rsid w:val="00135CEF"/>
    <w:rsid w:val="00135D2A"/>
    <w:rsid w:val="00135DB1"/>
    <w:rsid w:val="00135DE2"/>
    <w:rsid w:val="001360F4"/>
    <w:rsid w:val="001360F5"/>
    <w:rsid w:val="00136289"/>
    <w:rsid w:val="001363F8"/>
    <w:rsid w:val="001365EC"/>
    <w:rsid w:val="00136A06"/>
    <w:rsid w:val="00136A6D"/>
    <w:rsid w:val="00136AAF"/>
    <w:rsid w:val="00136ACF"/>
    <w:rsid w:val="00136AE4"/>
    <w:rsid w:val="00136EC2"/>
    <w:rsid w:val="001371A0"/>
    <w:rsid w:val="001373CD"/>
    <w:rsid w:val="001375B8"/>
    <w:rsid w:val="001376DB"/>
    <w:rsid w:val="00137703"/>
    <w:rsid w:val="00137725"/>
    <w:rsid w:val="001377CB"/>
    <w:rsid w:val="00137806"/>
    <w:rsid w:val="0013782B"/>
    <w:rsid w:val="00137B9E"/>
    <w:rsid w:val="00137C14"/>
    <w:rsid w:val="00137C16"/>
    <w:rsid w:val="00137E34"/>
    <w:rsid w:val="00137E58"/>
    <w:rsid w:val="00137EA8"/>
    <w:rsid w:val="00140312"/>
    <w:rsid w:val="00140387"/>
    <w:rsid w:val="001404BC"/>
    <w:rsid w:val="00140550"/>
    <w:rsid w:val="0014059D"/>
    <w:rsid w:val="0014064E"/>
    <w:rsid w:val="00140653"/>
    <w:rsid w:val="0014075D"/>
    <w:rsid w:val="00140AA4"/>
    <w:rsid w:val="00140C19"/>
    <w:rsid w:val="00140C7C"/>
    <w:rsid w:val="00140DA5"/>
    <w:rsid w:val="00140E12"/>
    <w:rsid w:val="00140FD5"/>
    <w:rsid w:val="0014121D"/>
    <w:rsid w:val="00141304"/>
    <w:rsid w:val="001413CC"/>
    <w:rsid w:val="00141502"/>
    <w:rsid w:val="0014156D"/>
    <w:rsid w:val="00141613"/>
    <w:rsid w:val="00141649"/>
    <w:rsid w:val="00141660"/>
    <w:rsid w:val="00141781"/>
    <w:rsid w:val="00141966"/>
    <w:rsid w:val="00141A38"/>
    <w:rsid w:val="00141E3A"/>
    <w:rsid w:val="00141E68"/>
    <w:rsid w:val="00141F9A"/>
    <w:rsid w:val="00142062"/>
    <w:rsid w:val="001420CC"/>
    <w:rsid w:val="00142175"/>
    <w:rsid w:val="0014237C"/>
    <w:rsid w:val="0014249D"/>
    <w:rsid w:val="0014251B"/>
    <w:rsid w:val="00142625"/>
    <w:rsid w:val="00142657"/>
    <w:rsid w:val="001426FA"/>
    <w:rsid w:val="00142ABE"/>
    <w:rsid w:val="00142AF2"/>
    <w:rsid w:val="00142B89"/>
    <w:rsid w:val="00142C73"/>
    <w:rsid w:val="0014332D"/>
    <w:rsid w:val="00143542"/>
    <w:rsid w:val="0014367D"/>
    <w:rsid w:val="00143A58"/>
    <w:rsid w:val="00143AF5"/>
    <w:rsid w:val="00143EB9"/>
    <w:rsid w:val="00143FC6"/>
    <w:rsid w:val="00143FCA"/>
    <w:rsid w:val="0014402E"/>
    <w:rsid w:val="0014410D"/>
    <w:rsid w:val="001442AA"/>
    <w:rsid w:val="0014452E"/>
    <w:rsid w:val="0014464C"/>
    <w:rsid w:val="0014488B"/>
    <w:rsid w:val="00144946"/>
    <w:rsid w:val="00144979"/>
    <w:rsid w:val="0014498C"/>
    <w:rsid w:val="00144A3C"/>
    <w:rsid w:val="00144B5C"/>
    <w:rsid w:val="00144D9D"/>
    <w:rsid w:val="00144DC9"/>
    <w:rsid w:val="00144E52"/>
    <w:rsid w:val="00144E9A"/>
    <w:rsid w:val="00144EAC"/>
    <w:rsid w:val="0014520F"/>
    <w:rsid w:val="00145364"/>
    <w:rsid w:val="00145373"/>
    <w:rsid w:val="001453F4"/>
    <w:rsid w:val="0014553B"/>
    <w:rsid w:val="00145642"/>
    <w:rsid w:val="00145667"/>
    <w:rsid w:val="00145B1B"/>
    <w:rsid w:val="00145B4F"/>
    <w:rsid w:val="00145BB8"/>
    <w:rsid w:val="00145CE3"/>
    <w:rsid w:val="00145DB4"/>
    <w:rsid w:val="00145E08"/>
    <w:rsid w:val="00145E7D"/>
    <w:rsid w:val="001460E0"/>
    <w:rsid w:val="0014620A"/>
    <w:rsid w:val="00146274"/>
    <w:rsid w:val="00146333"/>
    <w:rsid w:val="0014639C"/>
    <w:rsid w:val="0014645C"/>
    <w:rsid w:val="00146632"/>
    <w:rsid w:val="00146723"/>
    <w:rsid w:val="00146AA7"/>
    <w:rsid w:val="00146AB2"/>
    <w:rsid w:val="00146B94"/>
    <w:rsid w:val="00146DA4"/>
    <w:rsid w:val="00147431"/>
    <w:rsid w:val="0014749B"/>
    <w:rsid w:val="001474D5"/>
    <w:rsid w:val="001477CE"/>
    <w:rsid w:val="00147893"/>
    <w:rsid w:val="00147932"/>
    <w:rsid w:val="001479E1"/>
    <w:rsid w:val="001479EF"/>
    <w:rsid w:val="00147BD8"/>
    <w:rsid w:val="00147DB1"/>
    <w:rsid w:val="00147E67"/>
    <w:rsid w:val="00147FE2"/>
    <w:rsid w:val="0015012F"/>
    <w:rsid w:val="00150255"/>
    <w:rsid w:val="0015026F"/>
    <w:rsid w:val="001502ED"/>
    <w:rsid w:val="00150331"/>
    <w:rsid w:val="00150370"/>
    <w:rsid w:val="00150620"/>
    <w:rsid w:val="001506E1"/>
    <w:rsid w:val="00150805"/>
    <w:rsid w:val="001508D7"/>
    <w:rsid w:val="001508E9"/>
    <w:rsid w:val="00150B7C"/>
    <w:rsid w:val="00150D4D"/>
    <w:rsid w:val="00150EB9"/>
    <w:rsid w:val="00150ED1"/>
    <w:rsid w:val="0015125E"/>
    <w:rsid w:val="001513CA"/>
    <w:rsid w:val="00151494"/>
    <w:rsid w:val="0015172D"/>
    <w:rsid w:val="00151750"/>
    <w:rsid w:val="00151CCC"/>
    <w:rsid w:val="00151DFB"/>
    <w:rsid w:val="00151EF3"/>
    <w:rsid w:val="001523B3"/>
    <w:rsid w:val="0015240B"/>
    <w:rsid w:val="00152793"/>
    <w:rsid w:val="00152A6A"/>
    <w:rsid w:val="00152C2F"/>
    <w:rsid w:val="0015360F"/>
    <w:rsid w:val="00153742"/>
    <w:rsid w:val="001537C3"/>
    <w:rsid w:val="001538E5"/>
    <w:rsid w:val="0015394C"/>
    <w:rsid w:val="00153986"/>
    <w:rsid w:val="001539CA"/>
    <w:rsid w:val="00153B48"/>
    <w:rsid w:val="00153B5D"/>
    <w:rsid w:val="00153B78"/>
    <w:rsid w:val="00153C45"/>
    <w:rsid w:val="00153C53"/>
    <w:rsid w:val="00153F4A"/>
    <w:rsid w:val="0015400C"/>
    <w:rsid w:val="001542A0"/>
    <w:rsid w:val="001543A0"/>
    <w:rsid w:val="001544AE"/>
    <w:rsid w:val="0015466F"/>
    <w:rsid w:val="00154737"/>
    <w:rsid w:val="001548FD"/>
    <w:rsid w:val="00154955"/>
    <w:rsid w:val="00154973"/>
    <w:rsid w:val="00154A8E"/>
    <w:rsid w:val="00154CD4"/>
    <w:rsid w:val="00154D0D"/>
    <w:rsid w:val="00154EDE"/>
    <w:rsid w:val="00154F04"/>
    <w:rsid w:val="00154F29"/>
    <w:rsid w:val="001552CC"/>
    <w:rsid w:val="0015543A"/>
    <w:rsid w:val="00155466"/>
    <w:rsid w:val="00155622"/>
    <w:rsid w:val="00155664"/>
    <w:rsid w:val="00155818"/>
    <w:rsid w:val="0015587E"/>
    <w:rsid w:val="00155951"/>
    <w:rsid w:val="0015599E"/>
    <w:rsid w:val="00155AB9"/>
    <w:rsid w:val="00155B38"/>
    <w:rsid w:val="00155BB9"/>
    <w:rsid w:val="00155FA8"/>
    <w:rsid w:val="00156247"/>
    <w:rsid w:val="00156738"/>
    <w:rsid w:val="00156BB0"/>
    <w:rsid w:val="00156C56"/>
    <w:rsid w:val="00156CEE"/>
    <w:rsid w:val="00156DE2"/>
    <w:rsid w:val="00156F2F"/>
    <w:rsid w:val="00156F99"/>
    <w:rsid w:val="001572D9"/>
    <w:rsid w:val="00157476"/>
    <w:rsid w:val="0015765B"/>
    <w:rsid w:val="0015782B"/>
    <w:rsid w:val="0015796B"/>
    <w:rsid w:val="00157A2D"/>
    <w:rsid w:val="00157E45"/>
    <w:rsid w:val="00157FCB"/>
    <w:rsid w:val="00160547"/>
    <w:rsid w:val="00160557"/>
    <w:rsid w:val="00160611"/>
    <w:rsid w:val="00160725"/>
    <w:rsid w:val="001607B0"/>
    <w:rsid w:val="00160E7B"/>
    <w:rsid w:val="00161039"/>
    <w:rsid w:val="00161307"/>
    <w:rsid w:val="00161314"/>
    <w:rsid w:val="001614D2"/>
    <w:rsid w:val="001617A7"/>
    <w:rsid w:val="00161843"/>
    <w:rsid w:val="0016185A"/>
    <w:rsid w:val="0016194C"/>
    <w:rsid w:val="001619FE"/>
    <w:rsid w:val="00161A80"/>
    <w:rsid w:val="00161BB5"/>
    <w:rsid w:val="00161C43"/>
    <w:rsid w:val="00161D04"/>
    <w:rsid w:val="00161E65"/>
    <w:rsid w:val="00161E82"/>
    <w:rsid w:val="00162043"/>
    <w:rsid w:val="0016225A"/>
    <w:rsid w:val="00162376"/>
    <w:rsid w:val="001623C3"/>
    <w:rsid w:val="001623C6"/>
    <w:rsid w:val="00162721"/>
    <w:rsid w:val="00162954"/>
    <w:rsid w:val="00162D6C"/>
    <w:rsid w:val="00162E2C"/>
    <w:rsid w:val="00163126"/>
    <w:rsid w:val="001633FF"/>
    <w:rsid w:val="001634A2"/>
    <w:rsid w:val="00163515"/>
    <w:rsid w:val="001635B0"/>
    <w:rsid w:val="0016364F"/>
    <w:rsid w:val="0016372B"/>
    <w:rsid w:val="001637D3"/>
    <w:rsid w:val="001637FE"/>
    <w:rsid w:val="001639D6"/>
    <w:rsid w:val="00163A1B"/>
    <w:rsid w:val="00163B33"/>
    <w:rsid w:val="00163CF5"/>
    <w:rsid w:val="00163D0E"/>
    <w:rsid w:val="00163DE7"/>
    <w:rsid w:val="00163EDF"/>
    <w:rsid w:val="00163F75"/>
    <w:rsid w:val="00164070"/>
    <w:rsid w:val="001640C5"/>
    <w:rsid w:val="00164107"/>
    <w:rsid w:val="001641C1"/>
    <w:rsid w:val="00164245"/>
    <w:rsid w:val="001642EC"/>
    <w:rsid w:val="00164540"/>
    <w:rsid w:val="0016474C"/>
    <w:rsid w:val="001648C0"/>
    <w:rsid w:val="00164A44"/>
    <w:rsid w:val="00164AF8"/>
    <w:rsid w:val="00164B3A"/>
    <w:rsid w:val="00164BEA"/>
    <w:rsid w:val="00164BFD"/>
    <w:rsid w:val="00164D25"/>
    <w:rsid w:val="00165022"/>
    <w:rsid w:val="00165184"/>
    <w:rsid w:val="001651AC"/>
    <w:rsid w:val="0016524D"/>
    <w:rsid w:val="001652D2"/>
    <w:rsid w:val="00165587"/>
    <w:rsid w:val="001655DE"/>
    <w:rsid w:val="0016561B"/>
    <w:rsid w:val="001656F8"/>
    <w:rsid w:val="001657EE"/>
    <w:rsid w:val="001657F0"/>
    <w:rsid w:val="00165831"/>
    <w:rsid w:val="00165AEA"/>
    <w:rsid w:val="00165C3F"/>
    <w:rsid w:val="00165E00"/>
    <w:rsid w:val="00165F8F"/>
    <w:rsid w:val="00165FD6"/>
    <w:rsid w:val="00166218"/>
    <w:rsid w:val="00166236"/>
    <w:rsid w:val="00166338"/>
    <w:rsid w:val="00166548"/>
    <w:rsid w:val="00166627"/>
    <w:rsid w:val="001667CD"/>
    <w:rsid w:val="001669DA"/>
    <w:rsid w:val="00166BEC"/>
    <w:rsid w:val="00166CB4"/>
    <w:rsid w:val="00166DE8"/>
    <w:rsid w:val="00166E44"/>
    <w:rsid w:val="001670B4"/>
    <w:rsid w:val="0016710C"/>
    <w:rsid w:val="00167399"/>
    <w:rsid w:val="0016749F"/>
    <w:rsid w:val="00167607"/>
    <w:rsid w:val="00167684"/>
    <w:rsid w:val="00167704"/>
    <w:rsid w:val="00167783"/>
    <w:rsid w:val="00167900"/>
    <w:rsid w:val="00167FB3"/>
    <w:rsid w:val="00167FB9"/>
    <w:rsid w:val="00170046"/>
    <w:rsid w:val="00170130"/>
    <w:rsid w:val="001702F4"/>
    <w:rsid w:val="001703E8"/>
    <w:rsid w:val="001703FF"/>
    <w:rsid w:val="0017041B"/>
    <w:rsid w:val="0017042A"/>
    <w:rsid w:val="00170430"/>
    <w:rsid w:val="001704D4"/>
    <w:rsid w:val="0017088B"/>
    <w:rsid w:val="00170AD4"/>
    <w:rsid w:val="00170B7A"/>
    <w:rsid w:val="00170F19"/>
    <w:rsid w:val="00170F26"/>
    <w:rsid w:val="00171287"/>
    <w:rsid w:val="0017129B"/>
    <w:rsid w:val="001712A9"/>
    <w:rsid w:val="00171407"/>
    <w:rsid w:val="001714DB"/>
    <w:rsid w:val="00171590"/>
    <w:rsid w:val="0017159D"/>
    <w:rsid w:val="001715E7"/>
    <w:rsid w:val="00171885"/>
    <w:rsid w:val="00171AAA"/>
    <w:rsid w:val="00171B5C"/>
    <w:rsid w:val="00171BEE"/>
    <w:rsid w:val="00171D32"/>
    <w:rsid w:val="00171DD0"/>
    <w:rsid w:val="00171EA5"/>
    <w:rsid w:val="00171FD6"/>
    <w:rsid w:val="001720B5"/>
    <w:rsid w:val="001720F6"/>
    <w:rsid w:val="0017217F"/>
    <w:rsid w:val="001721A8"/>
    <w:rsid w:val="001721F4"/>
    <w:rsid w:val="0017236A"/>
    <w:rsid w:val="00172394"/>
    <w:rsid w:val="0017250F"/>
    <w:rsid w:val="001725E6"/>
    <w:rsid w:val="001726BD"/>
    <w:rsid w:val="001728C6"/>
    <w:rsid w:val="0017299E"/>
    <w:rsid w:val="00172ADD"/>
    <w:rsid w:val="00172C2D"/>
    <w:rsid w:val="00172CCB"/>
    <w:rsid w:val="00172D13"/>
    <w:rsid w:val="001730F9"/>
    <w:rsid w:val="001734C1"/>
    <w:rsid w:val="00173545"/>
    <w:rsid w:val="001737D8"/>
    <w:rsid w:val="001737EF"/>
    <w:rsid w:val="00173A6C"/>
    <w:rsid w:val="00173B66"/>
    <w:rsid w:val="00173B7B"/>
    <w:rsid w:val="00173C1A"/>
    <w:rsid w:val="00173C37"/>
    <w:rsid w:val="00173D14"/>
    <w:rsid w:val="00173D21"/>
    <w:rsid w:val="00173EE2"/>
    <w:rsid w:val="001742C3"/>
    <w:rsid w:val="0017443F"/>
    <w:rsid w:val="0017447D"/>
    <w:rsid w:val="0017459B"/>
    <w:rsid w:val="001745E9"/>
    <w:rsid w:val="00174690"/>
    <w:rsid w:val="001747E8"/>
    <w:rsid w:val="00174814"/>
    <w:rsid w:val="00174883"/>
    <w:rsid w:val="001748A4"/>
    <w:rsid w:val="00174AA9"/>
    <w:rsid w:val="00174B28"/>
    <w:rsid w:val="00174B4C"/>
    <w:rsid w:val="00174DEC"/>
    <w:rsid w:val="00174EDF"/>
    <w:rsid w:val="001751A3"/>
    <w:rsid w:val="00175336"/>
    <w:rsid w:val="001754FC"/>
    <w:rsid w:val="0017550F"/>
    <w:rsid w:val="001755BC"/>
    <w:rsid w:val="00175662"/>
    <w:rsid w:val="001756CF"/>
    <w:rsid w:val="001757A5"/>
    <w:rsid w:val="001757BF"/>
    <w:rsid w:val="00175867"/>
    <w:rsid w:val="00175AF2"/>
    <w:rsid w:val="00175B9D"/>
    <w:rsid w:val="00175D2E"/>
    <w:rsid w:val="00175D79"/>
    <w:rsid w:val="00175E78"/>
    <w:rsid w:val="00175FF7"/>
    <w:rsid w:val="001760CC"/>
    <w:rsid w:val="00176170"/>
    <w:rsid w:val="001762C4"/>
    <w:rsid w:val="001762F6"/>
    <w:rsid w:val="0017632D"/>
    <w:rsid w:val="00176336"/>
    <w:rsid w:val="0017634C"/>
    <w:rsid w:val="00176352"/>
    <w:rsid w:val="00176498"/>
    <w:rsid w:val="0017671D"/>
    <w:rsid w:val="00176B9B"/>
    <w:rsid w:val="00176CB1"/>
    <w:rsid w:val="00176D10"/>
    <w:rsid w:val="00177245"/>
    <w:rsid w:val="00177292"/>
    <w:rsid w:val="00177377"/>
    <w:rsid w:val="001774A7"/>
    <w:rsid w:val="001774DB"/>
    <w:rsid w:val="001775A4"/>
    <w:rsid w:val="0017793A"/>
    <w:rsid w:val="001779D8"/>
    <w:rsid w:val="00177C54"/>
    <w:rsid w:val="00177CDF"/>
    <w:rsid w:val="00177D3D"/>
    <w:rsid w:val="00177E48"/>
    <w:rsid w:val="001803A5"/>
    <w:rsid w:val="001803F0"/>
    <w:rsid w:val="00180603"/>
    <w:rsid w:val="00180621"/>
    <w:rsid w:val="00180730"/>
    <w:rsid w:val="00180768"/>
    <w:rsid w:val="0018077C"/>
    <w:rsid w:val="001807C9"/>
    <w:rsid w:val="001808F7"/>
    <w:rsid w:val="00180951"/>
    <w:rsid w:val="00180A0D"/>
    <w:rsid w:val="00180B3C"/>
    <w:rsid w:val="00180BF2"/>
    <w:rsid w:val="00180C57"/>
    <w:rsid w:val="00180E7B"/>
    <w:rsid w:val="00180E7E"/>
    <w:rsid w:val="001810B4"/>
    <w:rsid w:val="001811AE"/>
    <w:rsid w:val="001814A3"/>
    <w:rsid w:val="00181563"/>
    <w:rsid w:val="0018178C"/>
    <w:rsid w:val="00181B0C"/>
    <w:rsid w:val="00181B73"/>
    <w:rsid w:val="00181EF0"/>
    <w:rsid w:val="00181F75"/>
    <w:rsid w:val="001821A2"/>
    <w:rsid w:val="00182209"/>
    <w:rsid w:val="001822A2"/>
    <w:rsid w:val="0018233A"/>
    <w:rsid w:val="00182590"/>
    <w:rsid w:val="001825C1"/>
    <w:rsid w:val="00182735"/>
    <w:rsid w:val="001828C7"/>
    <w:rsid w:val="00182974"/>
    <w:rsid w:val="00182988"/>
    <w:rsid w:val="00182AE3"/>
    <w:rsid w:val="00182D60"/>
    <w:rsid w:val="00183126"/>
    <w:rsid w:val="0018323C"/>
    <w:rsid w:val="00183409"/>
    <w:rsid w:val="001835D5"/>
    <w:rsid w:val="0018372A"/>
    <w:rsid w:val="0018386F"/>
    <w:rsid w:val="00183998"/>
    <w:rsid w:val="00183B0F"/>
    <w:rsid w:val="00183C36"/>
    <w:rsid w:val="00183EE3"/>
    <w:rsid w:val="00183EF8"/>
    <w:rsid w:val="0018404A"/>
    <w:rsid w:val="001842EB"/>
    <w:rsid w:val="0018475F"/>
    <w:rsid w:val="0018481D"/>
    <w:rsid w:val="0018487F"/>
    <w:rsid w:val="00184882"/>
    <w:rsid w:val="00184900"/>
    <w:rsid w:val="0018498D"/>
    <w:rsid w:val="00184AAB"/>
    <w:rsid w:val="00184AC6"/>
    <w:rsid w:val="00184AFD"/>
    <w:rsid w:val="00184BF0"/>
    <w:rsid w:val="00184CAA"/>
    <w:rsid w:val="00184D3B"/>
    <w:rsid w:val="00184D56"/>
    <w:rsid w:val="00184DC8"/>
    <w:rsid w:val="00184F89"/>
    <w:rsid w:val="00185018"/>
    <w:rsid w:val="001850A1"/>
    <w:rsid w:val="0018524E"/>
    <w:rsid w:val="0018533E"/>
    <w:rsid w:val="00185390"/>
    <w:rsid w:val="00185512"/>
    <w:rsid w:val="0018570F"/>
    <w:rsid w:val="00185899"/>
    <w:rsid w:val="00185ACB"/>
    <w:rsid w:val="00185D0E"/>
    <w:rsid w:val="00185DCD"/>
    <w:rsid w:val="001860BA"/>
    <w:rsid w:val="0018613F"/>
    <w:rsid w:val="00186146"/>
    <w:rsid w:val="00186156"/>
    <w:rsid w:val="00186221"/>
    <w:rsid w:val="0018629B"/>
    <w:rsid w:val="001862E0"/>
    <w:rsid w:val="001864F6"/>
    <w:rsid w:val="001865B5"/>
    <w:rsid w:val="001867E7"/>
    <w:rsid w:val="00186878"/>
    <w:rsid w:val="00186A22"/>
    <w:rsid w:val="00186BF5"/>
    <w:rsid w:val="00186EC5"/>
    <w:rsid w:val="00186EE3"/>
    <w:rsid w:val="00187031"/>
    <w:rsid w:val="00187043"/>
    <w:rsid w:val="001870CD"/>
    <w:rsid w:val="001870E2"/>
    <w:rsid w:val="001877A5"/>
    <w:rsid w:val="001877C5"/>
    <w:rsid w:val="001877F0"/>
    <w:rsid w:val="0018791D"/>
    <w:rsid w:val="00187957"/>
    <w:rsid w:val="00187989"/>
    <w:rsid w:val="00187BEC"/>
    <w:rsid w:val="00187D55"/>
    <w:rsid w:val="00187EDB"/>
    <w:rsid w:val="00187FF6"/>
    <w:rsid w:val="0019016C"/>
    <w:rsid w:val="00190222"/>
    <w:rsid w:val="0019047C"/>
    <w:rsid w:val="00190AE4"/>
    <w:rsid w:val="00190B14"/>
    <w:rsid w:val="00190B6B"/>
    <w:rsid w:val="00190BD8"/>
    <w:rsid w:val="00190C77"/>
    <w:rsid w:val="00190CE8"/>
    <w:rsid w:val="00190D01"/>
    <w:rsid w:val="00190F4C"/>
    <w:rsid w:val="001910B5"/>
    <w:rsid w:val="001910F9"/>
    <w:rsid w:val="00191189"/>
    <w:rsid w:val="0019122E"/>
    <w:rsid w:val="0019134A"/>
    <w:rsid w:val="00191409"/>
    <w:rsid w:val="00191411"/>
    <w:rsid w:val="00191589"/>
    <w:rsid w:val="0019161C"/>
    <w:rsid w:val="0019174E"/>
    <w:rsid w:val="001917EF"/>
    <w:rsid w:val="001919D4"/>
    <w:rsid w:val="00191ACE"/>
    <w:rsid w:val="00191C15"/>
    <w:rsid w:val="00191CCE"/>
    <w:rsid w:val="00191E74"/>
    <w:rsid w:val="0019217D"/>
    <w:rsid w:val="0019224C"/>
    <w:rsid w:val="001922C2"/>
    <w:rsid w:val="00192367"/>
    <w:rsid w:val="0019239D"/>
    <w:rsid w:val="001924B2"/>
    <w:rsid w:val="001925CD"/>
    <w:rsid w:val="00192706"/>
    <w:rsid w:val="001927D9"/>
    <w:rsid w:val="00192842"/>
    <w:rsid w:val="001928AC"/>
    <w:rsid w:val="001929B9"/>
    <w:rsid w:val="00192C93"/>
    <w:rsid w:val="00192D0B"/>
    <w:rsid w:val="00192D16"/>
    <w:rsid w:val="00192DE5"/>
    <w:rsid w:val="00192FC8"/>
    <w:rsid w:val="0019321D"/>
    <w:rsid w:val="001932E2"/>
    <w:rsid w:val="001933FC"/>
    <w:rsid w:val="001934E0"/>
    <w:rsid w:val="001934EE"/>
    <w:rsid w:val="00193628"/>
    <w:rsid w:val="00193A8A"/>
    <w:rsid w:val="00193C4B"/>
    <w:rsid w:val="00193CB8"/>
    <w:rsid w:val="00193D56"/>
    <w:rsid w:val="00193DB3"/>
    <w:rsid w:val="00193E0B"/>
    <w:rsid w:val="00193ED2"/>
    <w:rsid w:val="00194293"/>
    <w:rsid w:val="001944BB"/>
    <w:rsid w:val="001946CF"/>
    <w:rsid w:val="00194765"/>
    <w:rsid w:val="0019476A"/>
    <w:rsid w:val="001948CB"/>
    <w:rsid w:val="001949CA"/>
    <w:rsid w:val="001949E5"/>
    <w:rsid w:val="00194E18"/>
    <w:rsid w:val="00194EC1"/>
    <w:rsid w:val="0019502B"/>
    <w:rsid w:val="00195031"/>
    <w:rsid w:val="001951B5"/>
    <w:rsid w:val="0019527C"/>
    <w:rsid w:val="00195325"/>
    <w:rsid w:val="00195794"/>
    <w:rsid w:val="00195B0B"/>
    <w:rsid w:val="00195BD2"/>
    <w:rsid w:val="00195D81"/>
    <w:rsid w:val="0019607E"/>
    <w:rsid w:val="001960BE"/>
    <w:rsid w:val="0019622E"/>
    <w:rsid w:val="00196253"/>
    <w:rsid w:val="001962FE"/>
    <w:rsid w:val="001964A7"/>
    <w:rsid w:val="00196598"/>
    <w:rsid w:val="00196650"/>
    <w:rsid w:val="001968E1"/>
    <w:rsid w:val="00196BD1"/>
    <w:rsid w:val="00196BED"/>
    <w:rsid w:val="00196C80"/>
    <w:rsid w:val="00196CBE"/>
    <w:rsid w:val="00196DD4"/>
    <w:rsid w:val="00196DDD"/>
    <w:rsid w:val="00196E20"/>
    <w:rsid w:val="00196FB6"/>
    <w:rsid w:val="00197206"/>
    <w:rsid w:val="00197382"/>
    <w:rsid w:val="00197385"/>
    <w:rsid w:val="00197563"/>
    <w:rsid w:val="0019790E"/>
    <w:rsid w:val="00197B0B"/>
    <w:rsid w:val="00197BBA"/>
    <w:rsid w:val="00197C5A"/>
    <w:rsid w:val="00197CF0"/>
    <w:rsid w:val="001A01BB"/>
    <w:rsid w:val="001A0354"/>
    <w:rsid w:val="001A03EA"/>
    <w:rsid w:val="001A04AA"/>
    <w:rsid w:val="001A062D"/>
    <w:rsid w:val="001A0658"/>
    <w:rsid w:val="001A06F9"/>
    <w:rsid w:val="001A076F"/>
    <w:rsid w:val="001A085C"/>
    <w:rsid w:val="001A096F"/>
    <w:rsid w:val="001A0A8A"/>
    <w:rsid w:val="001A0C2B"/>
    <w:rsid w:val="001A0C2E"/>
    <w:rsid w:val="001A0D15"/>
    <w:rsid w:val="001A0D27"/>
    <w:rsid w:val="001A0E5F"/>
    <w:rsid w:val="001A0EFD"/>
    <w:rsid w:val="001A1141"/>
    <w:rsid w:val="001A119C"/>
    <w:rsid w:val="001A11C6"/>
    <w:rsid w:val="001A11ED"/>
    <w:rsid w:val="001A12C6"/>
    <w:rsid w:val="001A146E"/>
    <w:rsid w:val="001A14A3"/>
    <w:rsid w:val="001A14DB"/>
    <w:rsid w:val="001A1568"/>
    <w:rsid w:val="001A17E1"/>
    <w:rsid w:val="001A1849"/>
    <w:rsid w:val="001A19C7"/>
    <w:rsid w:val="001A1AA2"/>
    <w:rsid w:val="001A1AA7"/>
    <w:rsid w:val="001A1BF3"/>
    <w:rsid w:val="001A1D26"/>
    <w:rsid w:val="001A21BA"/>
    <w:rsid w:val="001A21D0"/>
    <w:rsid w:val="001A22F3"/>
    <w:rsid w:val="001A2356"/>
    <w:rsid w:val="001A25CE"/>
    <w:rsid w:val="001A269A"/>
    <w:rsid w:val="001A27FD"/>
    <w:rsid w:val="001A29E5"/>
    <w:rsid w:val="001A2B7B"/>
    <w:rsid w:val="001A2D52"/>
    <w:rsid w:val="001A3006"/>
    <w:rsid w:val="001A3072"/>
    <w:rsid w:val="001A30BA"/>
    <w:rsid w:val="001A31FD"/>
    <w:rsid w:val="001A3231"/>
    <w:rsid w:val="001A3359"/>
    <w:rsid w:val="001A3416"/>
    <w:rsid w:val="001A36CD"/>
    <w:rsid w:val="001A3886"/>
    <w:rsid w:val="001A3931"/>
    <w:rsid w:val="001A3D17"/>
    <w:rsid w:val="001A4140"/>
    <w:rsid w:val="001A4403"/>
    <w:rsid w:val="001A4473"/>
    <w:rsid w:val="001A44C6"/>
    <w:rsid w:val="001A4636"/>
    <w:rsid w:val="001A487F"/>
    <w:rsid w:val="001A48D4"/>
    <w:rsid w:val="001A492D"/>
    <w:rsid w:val="001A4952"/>
    <w:rsid w:val="001A4AC6"/>
    <w:rsid w:val="001A4C30"/>
    <w:rsid w:val="001A4C88"/>
    <w:rsid w:val="001A4CF0"/>
    <w:rsid w:val="001A4D9A"/>
    <w:rsid w:val="001A5128"/>
    <w:rsid w:val="001A5336"/>
    <w:rsid w:val="001A535F"/>
    <w:rsid w:val="001A54C9"/>
    <w:rsid w:val="001A57C0"/>
    <w:rsid w:val="001A5CAD"/>
    <w:rsid w:val="001A5DC7"/>
    <w:rsid w:val="001A5E2A"/>
    <w:rsid w:val="001A607F"/>
    <w:rsid w:val="001A6251"/>
    <w:rsid w:val="001A6291"/>
    <w:rsid w:val="001A62C4"/>
    <w:rsid w:val="001A62EA"/>
    <w:rsid w:val="001A6325"/>
    <w:rsid w:val="001A63A6"/>
    <w:rsid w:val="001A65CB"/>
    <w:rsid w:val="001A66DF"/>
    <w:rsid w:val="001A6A76"/>
    <w:rsid w:val="001A6ABA"/>
    <w:rsid w:val="001A6B1D"/>
    <w:rsid w:val="001A6BD2"/>
    <w:rsid w:val="001A6C38"/>
    <w:rsid w:val="001A6E17"/>
    <w:rsid w:val="001A6FE0"/>
    <w:rsid w:val="001A736A"/>
    <w:rsid w:val="001A7521"/>
    <w:rsid w:val="001A7576"/>
    <w:rsid w:val="001A77E0"/>
    <w:rsid w:val="001A781D"/>
    <w:rsid w:val="001A7846"/>
    <w:rsid w:val="001A792B"/>
    <w:rsid w:val="001A7DAE"/>
    <w:rsid w:val="001B02A8"/>
    <w:rsid w:val="001B02F8"/>
    <w:rsid w:val="001B0309"/>
    <w:rsid w:val="001B036F"/>
    <w:rsid w:val="001B0450"/>
    <w:rsid w:val="001B05FD"/>
    <w:rsid w:val="001B0686"/>
    <w:rsid w:val="001B0708"/>
    <w:rsid w:val="001B07BE"/>
    <w:rsid w:val="001B0826"/>
    <w:rsid w:val="001B0887"/>
    <w:rsid w:val="001B0AAC"/>
    <w:rsid w:val="001B0B8E"/>
    <w:rsid w:val="001B0F80"/>
    <w:rsid w:val="001B11B2"/>
    <w:rsid w:val="001B12F6"/>
    <w:rsid w:val="001B1541"/>
    <w:rsid w:val="001B1546"/>
    <w:rsid w:val="001B1684"/>
    <w:rsid w:val="001B16F9"/>
    <w:rsid w:val="001B1726"/>
    <w:rsid w:val="001B17CC"/>
    <w:rsid w:val="001B19FB"/>
    <w:rsid w:val="001B1A6B"/>
    <w:rsid w:val="001B1BD4"/>
    <w:rsid w:val="001B1C3F"/>
    <w:rsid w:val="001B1C60"/>
    <w:rsid w:val="001B1D2E"/>
    <w:rsid w:val="001B1D55"/>
    <w:rsid w:val="001B1DA6"/>
    <w:rsid w:val="001B1EC5"/>
    <w:rsid w:val="001B1F0E"/>
    <w:rsid w:val="001B234B"/>
    <w:rsid w:val="001B2385"/>
    <w:rsid w:val="001B254A"/>
    <w:rsid w:val="001B261A"/>
    <w:rsid w:val="001B2749"/>
    <w:rsid w:val="001B2785"/>
    <w:rsid w:val="001B28AB"/>
    <w:rsid w:val="001B30D8"/>
    <w:rsid w:val="001B317B"/>
    <w:rsid w:val="001B32AB"/>
    <w:rsid w:val="001B32B8"/>
    <w:rsid w:val="001B32F8"/>
    <w:rsid w:val="001B3666"/>
    <w:rsid w:val="001B37F6"/>
    <w:rsid w:val="001B3864"/>
    <w:rsid w:val="001B3928"/>
    <w:rsid w:val="001B3930"/>
    <w:rsid w:val="001B39F9"/>
    <w:rsid w:val="001B3AA3"/>
    <w:rsid w:val="001B3AFF"/>
    <w:rsid w:val="001B3BD7"/>
    <w:rsid w:val="001B4005"/>
    <w:rsid w:val="001B41A9"/>
    <w:rsid w:val="001B4271"/>
    <w:rsid w:val="001B4334"/>
    <w:rsid w:val="001B454A"/>
    <w:rsid w:val="001B455A"/>
    <w:rsid w:val="001B4649"/>
    <w:rsid w:val="001B4854"/>
    <w:rsid w:val="001B491D"/>
    <w:rsid w:val="001B4982"/>
    <w:rsid w:val="001B4989"/>
    <w:rsid w:val="001B4A02"/>
    <w:rsid w:val="001B4BC3"/>
    <w:rsid w:val="001B4F04"/>
    <w:rsid w:val="001B4F85"/>
    <w:rsid w:val="001B5573"/>
    <w:rsid w:val="001B55FA"/>
    <w:rsid w:val="001B5646"/>
    <w:rsid w:val="001B5817"/>
    <w:rsid w:val="001B5995"/>
    <w:rsid w:val="001B59D2"/>
    <w:rsid w:val="001B59DE"/>
    <w:rsid w:val="001B5AA5"/>
    <w:rsid w:val="001B5B3A"/>
    <w:rsid w:val="001B5B80"/>
    <w:rsid w:val="001B5BE5"/>
    <w:rsid w:val="001B5C0C"/>
    <w:rsid w:val="001B5C86"/>
    <w:rsid w:val="001B5CB7"/>
    <w:rsid w:val="001B5D28"/>
    <w:rsid w:val="001B5E27"/>
    <w:rsid w:val="001B5E36"/>
    <w:rsid w:val="001B5F14"/>
    <w:rsid w:val="001B5FE4"/>
    <w:rsid w:val="001B5FEE"/>
    <w:rsid w:val="001B6178"/>
    <w:rsid w:val="001B639D"/>
    <w:rsid w:val="001B6460"/>
    <w:rsid w:val="001B6509"/>
    <w:rsid w:val="001B6786"/>
    <w:rsid w:val="001B69A4"/>
    <w:rsid w:val="001B69C5"/>
    <w:rsid w:val="001B6A09"/>
    <w:rsid w:val="001B6C1A"/>
    <w:rsid w:val="001B6CA5"/>
    <w:rsid w:val="001B6CF8"/>
    <w:rsid w:val="001B6CFA"/>
    <w:rsid w:val="001B6E06"/>
    <w:rsid w:val="001B6E29"/>
    <w:rsid w:val="001B6E4E"/>
    <w:rsid w:val="001B6F16"/>
    <w:rsid w:val="001B7094"/>
    <w:rsid w:val="001B7121"/>
    <w:rsid w:val="001B723A"/>
    <w:rsid w:val="001B725A"/>
    <w:rsid w:val="001B72D5"/>
    <w:rsid w:val="001B772B"/>
    <w:rsid w:val="001B77EF"/>
    <w:rsid w:val="001B7A39"/>
    <w:rsid w:val="001B7CBE"/>
    <w:rsid w:val="001B7D8C"/>
    <w:rsid w:val="001B7E82"/>
    <w:rsid w:val="001B7EAC"/>
    <w:rsid w:val="001C00CD"/>
    <w:rsid w:val="001C027D"/>
    <w:rsid w:val="001C04A2"/>
    <w:rsid w:val="001C06C7"/>
    <w:rsid w:val="001C0900"/>
    <w:rsid w:val="001C0B12"/>
    <w:rsid w:val="001C0C0E"/>
    <w:rsid w:val="001C0CF1"/>
    <w:rsid w:val="001C0D4E"/>
    <w:rsid w:val="001C0E5B"/>
    <w:rsid w:val="001C148D"/>
    <w:rsid w:val="001C1505"/>
    <w:rsid w:val="001C17CF"/>
    <w:rsid w:val="001C1981"/>
    <w:rsid w:val="001C1CDA"/>
    <w:rsid w:val="001C21D6"/>
    <w:rsid w:val="001C23EE"/>
    <w:rsid w:val="001C27B7"/>
    <w:rsid w:val="001C27C3"/>
    <w:rsid w:val="001C2826"/>
    <w:rsid w:val="001C289C"/>
    <w:rsid w:val="001C2EAB"/>
    <w:rsid w:val="001C2F18"/>
    <w:rsid w:val="001C334B"/>
    <w:rsid w:val="001C3821"/>
    <w:rsid w:val="001C38C1"/>
    <w:rsid w:val="001C390A"/>
    <w:rsid w:val="001C39B6"/>
    <w:rsid w:val="001C3C12"/>
    <w:rsid w:val="001C3E07"/>
    <w:rsid w:val="001C40E8"/>
    <w:rsid w:val="001C4822"/>
    <w:rsid w:val="001C492F"/>
    <w:rsid w:val="001C4B72"/>
    <w:rsid w:val="001C4C23"/>
    <w:rsid w:val="001C4C46"/>
    <w:rsid w:val="001C4CAF"/>
    <w:rsid w:val="001C4E20"/>
    <w:rsid w:val="001C4FA9"/>
    <w:rsid w:val="001C50F7"/>
    <w:rsid w:val="001C5344"/>
    <w:rsid w:val="001C55CC"/>
    <w:rsid w:val="001C5723"/>
    <w:rsid w:val="001C58BA"/>
    <w:rsid w:val="001C5AB3"/>
    <w:rsid w:val="001C5B6C"/>
    <w:rsid w:val="001C5B7E"/>
    <w:rsid w:val="001C5D9D"/>
    <w:rsid w:val="001C5E12"/>
    <w:rsid w:val="001C604F"/>
    <w:rsid w:val="001C6050"/>
    <w:rsid w:val="001C61CB"/>
    <w:rsid w:val="001C629F"/>
    <w:rsid w:val="001C657E"/>
    <w:rsid w:val="001C65D6"/>
    <w:rsid w:val="001C65DA"/>
    <w:rsid w:val="001C665A"/>
    <w:rsid w:val="001C66AE"/>
    <w:rsid w:val="001C66EA"/>
    <w:rsid w:val="001C66FB"/>
    <w:rsid w:val="001C6732"/>
    <w:rsid w:val="001C6C21"/>
    <w:rsid w:val="001C6DE1"/>
    <w:rsid w:val="001C6ED7"/>
    <w:rsid w:val="001C70D8"/>
    <w:rsid w:val="001C7191"/>
    <w:rsid w:val="001C7214"/>
    <w:rsid w:val="001C75B8"/>
    <w:rsid w:val="001C75E4"/>
    <w:rsid w:val="001C7658"/>
    <w:rsid w:val="001C788E"/>
    <w:rsid w:val="001C796E"/>
    <w:rsid w:val="001C7F10"/>
    <w:rsid w:val="001C7FF1"/>
    <w:rsid w:val="001D0423"/>
    <w:rsid w:val="001D04D5"/>
    <w:rsid w:val="001D05E0"/>
    <w:rsid w:val="001D0841"/>
    <w:rsid w:val="001D089A"/>
    <w:rsid w:val="001D08D8"/>
    <w:rsid w:val="001D0C60"/>
    <w:rsid w:val="001D0C64"/>
    <w:rsid w:val="001D0C6E"/>
    <w:rsid w:val="001D0DD2"/>
    <w:rsid w:val="001D0E53"/>
    <w:rsid w:val="001D0ECA"/>
    <w:rsid w:val="001D0FAD"/>
    <w:rsid w:val="001D1006"/>
    <w:rsid w:val="001D1008"/>
    <w:rsid w:val="001D11FF"/>
    <w:rsid w:val="001D1244"/>
    <w:rsid w:val="001D13B4"/>
    <w:rsid w:val="001D13EE"/>
    <w:rsid w:val="001D1458"/>
    <w:rsid w:val="001D1784"/>
    <w:rsid w:val="001D186E"/>
    <w:rsid w:val="001D1C05"/>
    <w:rsid w:val="001D1F9C"/>
    <w:rsid w:val="001D209E"/>
    <w:rsid w:val="001D21DE"/>
    <w:rsid w:val="001D2283"/>
    <w:rsid w:val="001D23DE"/>
    <w:rsid w:val="001D2507"/>
    <w:rsid w:val="001D261B"/>
    <w:rsid w:val="001D2694"/>
    <w:rsid w:val="001D2989"/>
    <w:rsid w:val="001D29F4"/>
    <w:rsid w:val="001D2A3E"/>
    <w:rsid w:val="001D2AC2"/>
    <w:rsid w:val="001D2B1E"/>
    <w:rsid w:val="001D3003"/>
    <w:rsid w:val="001D3112"/>
    <w:rsid w:val="001D325D"/>
    <w:rsid w:val="001D35D5"/>
    <w:rsid w:val="001D377A"/>
    <w:rsid w:val="001D38B0"/>
    <w:rsid w:val="001D3983"/>
    <w:rsid w:val="001D3A75"/>
    <w:rsid w:val="001D3C9D"/>
    <w:rsid w:val="001D3DA6"/>
    <w:rsid w:val="001D443F"/>
    <w:rsid w:val="001D4604"/>
    <w:rsid w:val="001D46C7"/>
    <w:rsid w:val="001D4790"/>
    <w:rsid w:val="001D48BD"/>
    <w:rsid w:val="001D4A35"/>
    <w:rsid w:val="001D4AD9"/>
    <w:rsid w:val="001D4B69"/>
    <w:rsid w:val="001D4C9F"/>
    <w:rsid w:val="001D4CD7"/>
    <w:rsid w:val="001D4F27"/>
    <w:rsid w:val="001D5137"/>
    <w:rsid w:val="001D51DF"/>
    <w:rsid w:val="001D541A"/>
    <w:rsid w:val="001D545F"/>
    <w:rsid w:val="001D5736"/>
    <w:rsid w:val="001D577A"/>
    <w:rsid w:val="001D5811"/>
    <w:rsid w:val="001D5852"/>
    <w:rsid w:val="001D5936"/>
    <w:rsid w:val="001D5A12"/>
    <w:rsid w:val="001D5A26"/>
    <w:rsid w:val="001D5AE1"/>
    <w:rsid w:val="001D60D7"/>
    <w:rsid w:val="001D61BB"/>
    <w:rsid w:val="001D624E"/>
    <w:rsid w:val="001D678D"/>
    <w:rsid w:val="001D6921"/>
    <w:rsid w:val="001D6B71"/>
    <w:rsid w:val="001D6CAB"/>
    <w:rsid w:val="001D6D3E"/>
    <w:rsid w:val="001D6D5D"/>
    <w:rsid w:val="001D6FFC"/>
    <w:rsid w:val="001D70AD"/>
    <w:rsid w:val="001D70C8"/>
    <w:rsid w:val="001D725A"/>
    <w:rsid w:val="001D725E"/>
    <w:rsid w:val="001D7319"/>
    <w:rsid w:val="001D7407"/>
    <w:rsid w:val="001D74D6"/>
    <w:rsid w:val="001D754C"/>
    <w:rsid w:val="001D7AC4"/>
    <w:rsid w:val="001D7B45"/>
    <w:rsid w:val="001D7BBA"/>
    <w:rsid w:val="001D7D8D"/>
    <w:rsid w:val="001D7F4E"/>
    <w:rsid w:val="001E019B"/>
    <w:rsid w:val="001E02E3"/>
    <w:rsid w:val="001E044F"/>
    <w:rsid w:val="001E045E"/>
    <w:rsid w:val="001E0531"/>
    <w:rsid w:val="001E07C9"/>
    <w:rsid w:val="001E0927"/>
    <w:rsid w:val="001E09A8"/>
    <w:rsid w:val="001E0AAA"/>
    <w:rsid w:val="001E0CBB"/>
    <w:rsid w:val="001E1095"/>
    <w:rsid w:val="001E116E"/>
    <w:rsid w:val="001E13A4"/>
    <w:rsid w:val="001E1586"/>
    <w:rsid w:val="001E179F"/>
    <w:rsid w:val="001E1B3E"/>
    <w:rsid w:val="001E1C14"/>
    <w:rsid w:val="001E1DBC"/>
    <w:rsid w:val="001E1F86"/>
    <w:rsid w:val="001E2062"/>
    <w:rsid w:val="001E20BC"/>
    <w:rsid w:val="001E2730"/>
    <w:rsid w:val="001E2842"/>
    <w:rsid w:val="001E2964"/>
    <w:rsid w:val="001E2A73"/>
    <w:rsid w:val="001E2B36"/>
    <w:rsid w:val="001E2F97"/>
    <w:rsid w:val="001E2F9E"/>
    <w:rsid w:val="001E2FB1"/>
    <w:rsid w:val="001E31B6"/>
    <w:rsid w:val="001E32F5"/>
    <w:rsid w:val="001E333C"/>
    <w:rsid w:val="001E35F0"/>
    <w:rsid w:val="001E36B9"/>
    <w:rsid w:val="001E36BC"/>
    <w:rsid w:val="001E3704"/>
    <w:rsid w:val="001E3845"/>
    <w:rsid w:val="001E389C"/>
    <w:rsid w:val="001E39F2"/>
    <w:rsid w:val="001E3AF2"/>
    <w:rsid w:val="001E3B25"/>
    <w:rsid w:val="001E3DAB"/>
    <w:rsid w:val="001E3FF6"/>
    <w:rsid w:val="001E4034"/>
    <w:rsid w:val="001E40DF"/>
    <w:rsid w:val="001E41DC"/>
    <w:rsid w:val="001E4408"/>
    <w:rsid w:val="001E4601"/>
    <w:rsid w:val="001E465A"/>
    <w:rsid w:val="001E4714"/>
    <w:rsid w:val="001E4807"/>
    <w:rsid w:val="001E48BC"/>
    <w:rsid w:val="001E48D5"/>
    <w:rsid w:val="001E48DF"/>
    <w:rsid w:val="001E49B3"/>
    <w:rsid w:val="001E4AF9"/>
    <w:rsid w:val="001E4C6D"/>
    <w:rsid w:val="001E4D8A"/>
    <w:rsid w:val="001E4ED2"/>
    <w:rsid w:val="001E506A"/>
    <w:rsid w:val="001E515A"/>
    <w:rsid w:val="001E535F"/>
    <w:rsid w:val="001E53AF"/>
    <w:rsid w:val="001E555B"/>
    <w:rsid w:val="001E55A6"/>
    <w:rsid w:val="001E564A"/>
    <w:rsid w:val="001E5775"/>
    <w:rsid w:val="001E579E"/>
    <w:rsid w:val="001E5960"/>
    <w:rsid w:val="001E5D70"/>
    <w:rsid w:val="001E5E37"/>
    <w:rsid w:val="001E5ECC"/>
    <w:rsid w:val="001E6168"/>
    <w:rsid w:val="001E6178"/>
    <w:rsid w:val="001E61DB"/>
    <w:rsid w:val="001E623F"/>
    <w:rsid w:val="001E6549"/>
    <w:rsid w:val="001E663B"/>
    <w:rsid w:val="001E6B4E"/>
    <w:rsid w:val="001E6B84"/>
    <w:rsid w:val="001E6E58"/>
    <w:rsid w:val="001E6E72"/>
    <w:rsid w:val="001E6F2B"/>
    <w:rsid w:val="001E6F37"/>
    <w:rsid w:val="001E7309"/>
    <w:rsid w:val="001E73DE"/>
    <w:rsid w:val="001E76ED"/>
    <w:rsid w:val="001E7B89"/>
    <w:rsid w:val="001E7D67"/>
    <w:rsid w:val="001E7E51"/>
    <w:rsid w:val="001F0000"/>
    <w:rsid w:val="001F00FF"/>
    <w:rsid w:val="001F0138"/>
    <w:rsid w:val="001F0369"/>
    <w:rsid w:val="001F037F"/>
    <w:rsid w:val="001F03CB"/>
    <w:rsid w:val="001F0632"/>
    <w:rsid w:val="001F0A79"/>
    <w:rsid w:val="001F0B61"/>
    <w:rsid w:val="001F0D1B"/>
    <w:rsid w:val="001F0D41"/>
    <w:rsid w:val="001F139C"/>
    <w:rsid w:val="001F13AF"/>
    <w:rsid w:val="001F1569"/>
    <w:rsid w:val="001F16E3"/>
    <w:rsid w:val="001F1726"/>
    <w:rsid w:val="001F1745"/>
    <w:rsid w:val="001F1784"/>
    <w:rsid w:val="001F17AE"/>
    <w:rsid w:val="001F1988"/>
    <w:rsid w:val="001F19CC"/>
    <w:rsid w:val="001F1C29"/>
    <w:rsid w:val="001F1DB6"/>
    <w:rsid w:val="001F1E88"/>
    <w:rsid w:val="001F1E8E"/>
    <w:rsid w:val="001F1F88"/>
    <w:rsid w:val="001F1FAB"/>
    <w:rsid w:val="001F21E2"/>
    <w:rsid w:val="001F2275"/>
    <w:rsid w:val="001F23A7"/>
    <w:rsid w:val="001F23CF"/>
    <w:rsid w:val="001F2AD2"/>
    <w:rsid w:val="001F2AF5"/>
    <w:rsid w:val="001F2D25"/>
    <w:rsid w:val="001F2F2A"/>
    <w:rsid w:val="001F30D9"/>
    <w:rsid w:val="001F338E"/>
    <w:rsid w:val="001F35F0"/>
    <w:rsid w:val="001F3984"/>
    <w:rsid w:val="001F3CD2"/>
    <w:rsid w:val="001F3CDD"/>
    <w:rsid w:val="001F3F6F"/>
    <w:rsid w:val="001F4001"/>
    <w:rsid w:val="001F4071"/>
    <w:rsid w:val="001F4144"/>
    <w:rsid w:val="001F41C5"/>
    <w:rsid w:val="001F4263"/>
    <w:rsid w:val="001F43C9"/>
    <w:rsid w:val="001F457F"/>
    <w:rsid w:val="001F4774"/>
    <w:rsid w:val="001F484C"/>
    <w:rsid w:val="001F4923"/>
    <w:rsid w:val="001F4B5C"/>
    <w:rsid w:val="001F4BBE"/>
    <w:rsid w:val="001F4C5B"/>
    <w:rsid w:val="001F518B"/>
    <w:rsid w:val="001F5480"/>
    <w:rsid w:val="001F5597"/>
    <w:rsid w:val="001F55A5"/>
    <w:rsid w:val="001F57A5"/>
    <w:rsid w:val="001F57F2"/>
    <w:rsid w:val="001F59D2"/>
    <w:rsid w:val="001F5A72"/>
    <w:rsid w:val="001F5B93"/>
    <w:rsid w:val="001F5C2D"/>
    <w:rsid w:val="001F5FAF"/>
    <w:rsid w:val="001F5FC4"/>
    <w:rsid w:val="001F64A1"/>
    <w:rsid w:val="001F64A3"/>
    <w:rsid w:val="001F6513"/>
    <w:rsid w:val="001F6581"/>
    <w:rsid w:val="001F6631"/>
    <w:rsid w:val="001F6ADC"/>
    <w:rsid w:val="001F6AEB"/>
    <w:rsid w:val="001F6B15"/>
    <w:rsid w:val="001F6B6B"/>
    <w:rsid w:val="001F6D62"/>
    <w:rsid w:val="001F6D7C"/>
    <w:rsid w:val="001F6EFF"/>
    <w:rsid w:val="001F75A0"/>
    <w:rsid w:val="001F761C"/>
    <w:rsid w:val="001F77A0"/>
    <w:rsid w:val="001F79FE"/>
    <w:rsid w:val="001F7A6C"/>
    <w:rsid w:val="001F7C3F"/>
    <w:rsid w:val="001F7CE8"/>
    <w:rsid w:val="0020027A"/>
    <w:rsid w:val="00200391"/>
    <w:rsid w:val="00200451"/>
    <w:rsid w:val="00200A9D"/>
    <w:rsid w:val="00200D09"/>
    <w:rsid w:val="00200E06"/>
    <w:rsid w:val="00200E9A"/>
    <w:rsid w:val="00200F53"/>
    <w:rsid w:val="00201323"/>
    <w:rsid w:val="00201327"/>
    <w:rsid w:val="00201504"/>
    <w:rsid w:val="002015A7"/>
    <w:rsid w:val="002015E5"/>
    <w:rsid w:val="00201703"/>
    <w:rsid w:val="00201802"/>
    <w:rsid w:val="00201842"/>
    <w:rsid w:val="00201910"/>
    <w:rsid w:val="002019D9"/>
    <w:rsid w:val="00201A98"/>
    <w:rsid w:val="00201DCC"/>
    <w:rsid w:val="002021E0"/>
    <w:rsid w:val="0020239E"/>
    <w:rsid w:val="0020244C"/>
    <w:rsid w:val="002025A7"/>
    <w:rsid w:val="002025C5"/>
    <w:rsid w:val="002027BD"/>
    <w:rsid w:val="00202860"/>
    <w:rsid w:val="002029E9"/>
    <w:rsid w:val="00202B57"/>
    <w:rsid w:val="00202E0C"/>
    <w:rsid w:val="0020319A"/>
    <w:rsid w:val="002037B6"/>
    <w:rsid w:val="00203858"/>
    <w:rsid w:val="00203B63"/>
    <w:rsid w:val="00203D76"/>
    <w:rsid w:val="00203E58"/>
    <w:rsid w:val="00203EBB"/>
    <w:rsid w:val="00204340"/>
    <w:rsid w:val="002043CE"/>
    <w:rsid w:val="002049F8"/>
    <w:rsid w:val="00204A5F"/>
    <w:rsid w:val="00204A66"/>
    <w:rsid w:val="00204AE6"/>
    <w:rsid w:val="00204B0E"/>
    <w:rsid w:val="00204CA3"/>
    <w:rsid w:val="00204DAA"/>
    <w:rsid w:val="00204E81"/>
    <w:rsid w:val="00204F71"/>
    <w:rsid w:val="00204FA3"/>
    <w:rsid w:val="0020514B"/>
    <w:rsid w:val="0020532E"/>
    <w:rsid w:val="002053F7"/>
    <w:rsid w:val="00205425"/>
    <w:rsid w:val="00205461"/>
    <w:rsid w:val="0020568E"/>
    <w:rsid w:val="002056EE"/>
    <w:rsid w:val="00205713"/>
    <w:rsid w:val="00205983"/>
    <w:rsid w:val="00205A4C"/>
    <w:rsid w:val="00205A68"/>
    <w:rsid w:val="00205C1F"/>
    <w:rsid w:val="00205C99"/>
    <w:rsid w:val="00205D34"/>
    <w:rsid w:val="00205D53"/>
    <w:rsid w:val="00205D9D"/>
    <w:rsid w:val="00205FAF"/>
    <w:rsid w:val="0020601B"/>
    <w:rsid w:val="0020602A"/>
    <w:rsid w:val="00206191"/>
    <w:rsid w:val="002062F7"/>
    <w:rsid w:val="0020636C"/>
    <w:rsid w:val="00206531"/>
    <w:rsid w:val="002066A5"/>
    <w:rsid w:val="00206705"/>
    <w:rsid w:val="00206754"/>
    <w:rsid w:val="0020685F"/>
    <w:rsid w:val="0020686F"/>
    <w:rsid w:val="002068DC"/>
    <w:rsid w:val="002068DD"/>
    <w:rsid w:val="00206953"/>
    <w:rsid w:val="002069EA"/>
    <w:rsid w:val="00206E70"/>
    <w:rsid w:val="00206EDE"/>
    <w:rsid w:val="002070E1"/>
    <w:rsid w:val="00207119"/>
    <w:rsid w:val="002072C6"/>
    <w:rsid w:val="0020748D"/>
    <w:rsid w:val="002074F6"/>
    <w:rsid w:val="00207626"/>
    <w:rsid w:val="00207A18"/>
    <w:rsid w:val="00207A9A"/>
    <w:rsid w:val="00207AEE"/>
    <w:rsid w:val="00207B0A"/>
    <w:rsid w:val="00207D9C"/>
    <w:rsid w:val="00210173"/>
    <w:rsid w:val="002101EA"/>
    <w:rsid w:val="00210312"/>
    <w:rsid w:val="002103A0"/>
    <w:rsid w:val="00210419"/>
    <w:rsid w:val="002105AA"/>
    <w:rsid w:val="00210664"/>
    <w:rsid w:val="00210699"/>
    <w:rsid w:val="00210735"/>
    <w:rsid w:val="00210886"/>
    <w:rsid w:val="002108B6"/>
    <w:rsid w:val="002108ED"/>
    <w:rsid w:val="0021090B"/>
    <w:rsid w:val="00210B55"/>
    <w:rsid w:val="00210CCB"/>
    <w:rsid w:val="00210D80"/>
    <w:rsid w:val="00210DBF"/>
    <w:rsid w:val="00210DD8"/>
    <w:rsid w:val="00210E74"/>
    <w:rsid w:val="00211063"/>
    <w:rsid w:val="00211154"/>
    <w:rsid w:val="002111A2"/>
    <w:rsid w:val="002116C5"/>
    <w:rsid w:val="00211827"/>
    <w:rsid w:val="00211838"/>
    <w:rsid w:val="0021193E"/>
    <w:rsid w:val="0021194C"/>
    <w:rsid w:val="00211BDE"/>
    <w:rsid w:val="00211C91"/>
    <w:rsid w:val="00211D27"/>
    <w:rsid w:val="00211E5F"/>
    <w:rsid w:val="00212416"/>
    <w:rsid w:val="00212537"/>
    <w:rsid w:val="00212572"/>
    <w:rsid w:val="0021278F"/>
    <w:rsid w:val="002129F4"/>
    <w:rsid w:val="00212AD2"/>
    <w:rsid w:val="00212B15"/>
    <w:rsid w:val="002132C5"/>
    <w:rsid w:val="00213325"/>
    <w:rsid w:val="00213354"/>
    <w:rsid w:val="002133C0"/>
    <w:rsid w:val="002137E0"/>
    <w:rsid w:val="002139FE"/>
    <w:rsid w:val="00213C52"/>
    <w:rsid w:val="00213DAC"/>
    <w:rsid w:val="00214393"/>
    <w:rsid w:val="00214474"/>
    <w:rsid w:val="00214506"/>
    <w:rsid w:val="00214738"/>
    <w:rsid w:val="00214949"/>
    <w:rsid w:val="002149D1"/>
    <w:rsid w:val="002149ED"/>
    <w:rsid w:val="00214A42"/>
    <w:rsid w:val="00214C3A"/>
    <w:rsid w:val="00214D33"/>
    <w:rsid w:val="00214D6F"/>
    <w:rsid w:val="00214D7B"/>
    <w:rsid w:val="00214DD0"/>
    <w:rsid w:val="00214EC6"/>
    <w:rsid w:val="002150F1"/>
    <w:rsid w:val="00215213"/>
    <w:rsid w:val="002152AE"/>
    <w:rsid w:val="002152E0"/>
    <w:rsid w:val="0021548B"/>
    <w:rsid w:val="002155F0"/>
    <w:rsid w:val="0021564E"/>
    <w:rsid w:val="002156E4"/>
    <w:rsid w:val="0021589F"/>
    <w:rsid w:val="002158AC"/>
    <w:rsid w:val="00215A2E"/>
    <w:rsid w:val="00215A92"/>
    <w:rsid w:val="00215AB4"/>
    <w:rsid w:val="00215B23"/>
    <w:rsid w:val="00215C4C"/>
    <w:rsid w:val="00215ECC"/>
    <w:rsid w:val="00215EE1"/>
    <w:rsid w:val="00215F77"/>
    <w:rsid w:val="00215F9A"/>
    <w:rsid w:val="002161FB"/>
    <w:rsid w:val="002163AB"/>
    <w:rsid w:val="002165F7"/>
    <w:rsid w:val="002168F0"/>
    <w:rsid w:val="0021693F"/>
    <w:rsid w:val="00216C4A"/>
    <w:rsid w:val="00216D13"/>
    <w:rsid w:val="00216FBA"/>
    <w:rsid w:val="002171AB"/>
    <w:rsid w:val="002172B3"/>
    <w:rsid w:val="00217593"/>
    <w:rsid w:val="002177DD"/>
    <w:rsid w:val="002177DE"/>
    <w:rsid w:val="00217AE5"/>
    <w:rsid w:val="00220211"/>
    <w:rsid w:val="0022056A"/>
    <w:rsid w:val="00220585"/>
    <w:rsid w:val="0022073E"/>
    <w:rsid w:val="00220B1D"/>
    <w:rsid w:val="00220B23"/>
    <w:rsid w:val="00220B7B"/>
    <w:rsid w:val="00221202"/>
    <w:rsid w:val="0022139A"/>
    <w:rsid w:val="00221973"/>
    <w:rsid w:val="0022198A"/>
    <w:rsid w:val="00221C4D"/>
    <w:rsid w:val="00221D4C"/>
    <w:rsid w:val="00221E1D"/>
    <w:rsid w:val="00221F9B"/>
    <w:rsid w:val="00221FE0"/>
    <w:rsid w:val="002220B2"/>
    <w:rsid w:val="00222361"/>
    <w:rsid w:val="002223D2"/>
    <w:rsid w:val="0022241C"/>
    <w:rsid w:val="00222599"/>
    <w:rsid w:val="002225D7"/>
    <w:rsid w:val="002227AA"/>
    <w:rsid w:val="00222904"/>
    <w:rsid w:val="002229D0"/>
    <w:rsid w:val="00222A93"/>
    <w:rsid w:val="00222E3E"/>
    <w:rsid w:val="00222E63"/>
    <w:rsid w:val="00222E83"/>
    <w:rsid w:val="00222F6F"/>
    <w:rsid w:val="00222F96"/>
    <w:rsid w:val="00222FB8"/>
    <w:rsid w:val="00223006"/>
    <w:rsid w:val="002231D4"/>
    <w:rsid w:val="0022329E"/>
    <w:rsid w:val="002234C2"/>
    <w:rsid w:val="00223504"/>
    <w:rsid w:val="0022358B"/>
    <w:rsid w:val="002238F7"/>
    <w:rsid w:val="002239F4"/>
    <w:rsid w:val="00223C36"/>
    <w:rsid w:val="00223C68"/>
    <w:rsid w:val="00223E5C"/>
    <w:rsid w:val="0022409F"/>
    <w:rsid w:val="00224213"/>
    <w:rsid w:val="00224384"/>
    <w:rsid w:val="00224568"/>
    <w:rsid w:val="002246B3"/>
    <w:rsid w:val="002248ED"/>
    <w:rsid w:val="00224A38"/>
    <w:rsid w:val="00224BDC"/>
    <w:rsid w:val="00224FF6"/>
    <w:rsid w:val="0022500E"/>
    <w:rsid w:val="002251AC"/>
    <w:rsid w:val="00225286"/>
    <w:rsid w:val="00225486"/>
    <w:rsid w:val="00225805"/>
    <w:rsid w:val="002259E0"/>
    <w:rsid w:val="0022616D"/>
    <w:rsid w:val="002264DB"/>
    <w:rsid w:val="002265EB"/>
    <w:rsid w:val="0022662E"/>
    <w:rsid w:val="002267F7"/>
    <w:rsid w:val="002268A3"/>
    <w:rsid w:val="0022690B"/>
    <w:rsid w:val="00226BA6"/>
    <w:rsid w:val="00226C23"/>
    <w:rsid w:val="00226D2B"/>
    <w:rsid w:val="00226DCE"/>
    <w:rsid w:val="00226ED4"/>
    <w:rsid w:val="00226EE6"/>
    <w:rsid w:val="00226F03"/>
    <w:rsid w:val="0022712A"/>
    <w:rsid w:val="00227203"/>
    <w:rsid w:val="00227583"/>
    <w:rsid w:val="002279F6"/>
    <w:rsid w:val="00227A63"/>
    <w:rsid w:val="00227B9F"/>
    <w:rsid w:val="00227C1D"/>
    <w:rsid w:val="00227C65"/>
    <w:rsid w:val="00227D0F"/>
    <w:rsid w:val="00227D9C"/>
    <w:rsid w:val="00227DBF"/>
    <w:rsid w:val="00227E1D"/>
    <w:rsid w:val="00227E88"/>
    <w:rsid w:val="00227F18"/>
    <w:rsid w:val="00230674"/>
    <w:rsid w:val="00230839"/>
    <w:rsid w:val="0023095D"/>
    <w:rsid w:val="00230BAF"/>
    <w:rsid w:val="00230BFD"/>
    <w:rsid w:val="00230C9A"/>
    <w:rsid w:val="00230CCC"/>
    <w:rsid w:val="00230E4A"/>
    <w:rsid w:val="002310D7"/>
    <w:rsid w:val="00231349"/>
    <w:rsid w:val="00231365"/>
    <w:rsid w:val="002313CE"/>
    <w:rsid w:val="00231521"/>
    <w:rsid w:val="00231589"/>
    <w:rsid w:val="00231622"/>
    <w:rsid w:val="00231741"/>
    <w:rsid w:val="00231855"/>
    <w:rsid w:val="002319A4"/>
    <w:rsid w:val="00231E3D"/>
    <w:rsid w:val="00231F99"/>
    <w:rsid w:val="00232398"/>
    <w:rsid w:val="00232612"/>
    <w:rsid w:val="002326E6"/>
    <w:rsid w:val="00232A5F"/>
    <w:rsid w:val="00232CE7"/>
    <w:rsid w:val="00232E05"/>
    <w:rsid w:val="00233050"/>
    <w:rsid w:val="0023307E"/>
    <w:rsid w:val="002330AF"/>
    <w:rsid w:val="00233137"/>
    <w:rsid w:val="0023322F"/>
    <w:rsid w:val="002332CA"/>
    <w:rsid w:val="0023336F"/>
    <w:rsid w:val="002333C0"/>
    <w:rsid w:val="002337B8"/>
    <w:rsid w:val="002338CD"/>
    <w:rsid w:val="002339F3"/>
    <w:rsid w:val="0023426A"/>
    <w:rsid w:val="0023435B"/>
    <w:rsid w:val="002344AE"/>
    <w:rsid w:val="00234672"/>
    <w:rsid w:val="002346CA"/>
    <w:rsid w:val="002346FD"/>
    <w:rsid w:val="00234D66"/>
    <w:rsid w:val="00234F25"/>
    <w:rsid w:val="00234FF9"/>
    <w:rsid w:val="002356F7"/>
    <w:rsid w:val="002357BF"/>
    <w:rsid w:val="00235A0F"/>
    <w:rsid w:val="00235F24"/>
    <w:rsid w:val="00235F64"/>
    <w:rsid w:val="00235FF7"/>
    <w:rsid w:val="00236020"/>
    <w:rsid w:val="00236023"/>
    <w:rsid w:val="0023617E"/>
    <w:rsid w:val="00236295"/>
    <w:rsid w:val="0023631C"/>
    <w:rsid w:val="0023651F"/>
    <w:rsid w:val="002366C8"/>
    <w:rsid w:val="00236962"/>
    <w:rsid w:val="00236B12"/>
    <w:rsid w:val="00236BB9"/>
    <w:rsid w:val="00236BD4"/>
    <w:rsid w:val="00236C7E"/>
    <w:rsid w:val="00236D07"/>
    <w:rsid w:val="00236D12"/>
    <w:rsid w:val="00236D16"/>
    <w:rsid w:val="00236E48"/>
    <w:rsid w:val="00236EA3"/>
    <w:rsid w:val="00236FBE"/>
    <w:rsid w:val="00237039"/>
    <w:rsid w:val="0023707C"/>
    <w:rsid w:val="00237145"/>
    <w:rsid w:val="0023779D"/>
    <w:rsid w:val="00237831"/>
    <w:rsid w:val="0023784F"/>
    <w:rsid w:val="002378F5"/>
    <w:rsid w:val="00237909"/>
    <w:rsid w:val="00237D20"/>
    <w:rsid w:val="00237EB3"/>
    <w:rsid w:val="002400F9"/>
    <w:rsid w:val="002403CE"/>
    <w:rsid w:val="002403EB"/>
    <w:rsid w:val="002404BA"/>
    <w:rsid w:val="002406C8"/>
    <w:rsid w:val="0024094D"/>
    <w:rsid w:val="00240AD0"/>
    <w:rsid w:val="00240D08"/>
    <w:rsid w:val="00240DD5"/>
    <w:rsid w:val="00240EA9"/>
    <w:rsid w:val="00240FAC"/>
    <w:rsid w:val="00240FD7"/>
    <w:rsid w:val="00241030"/>
    <w:rsid w:val="00241260"/>
    <w:rsid w:val="002413A8"/>
    <w:rsid w:val="00241460"/>
    <w:rsid w:val="0024173E"/>
    <w:rsid w:val="0024191B"/>
    <w:rsid w:val="00241A3B"/>
    <w:rsid w:val="00241D54"/>
    <w:rsid w:val="00241E8B"/>
    <w:rsid w:val="00241FC7"/>
    <w:rsid w:val="0024208C"/>
    <w:rsid w:val="002421EC"/>
    <w:rsid w:val="0024225F"/>
    <w:rsid w:val="002423AB"/>
    <w:rsid w:val="0024253D"/>
    <w:rsid w:val="0024255F"/>
    <w:rsid w:val="0024258D"/>
    <w:rsid w:val="0024273C"/>
    <w:rsid w:val="002429F0"/>
    <w:rsid w:val="00242A62"/>
    <w:rsid w:val="00242C85"/>
    <w:rsid w:val="00242DEB"/>
    <w:rsid w:val="00242F88"/>
    <w:rsid w:val="002431FC"/>
    <w:rsid w:val="002433DC"/>
    <w:rsid w:val="00243456"/>
    <w:rsid w:val="00243474"/>
    <w:rsid w:val="002435FA"/>
    <w:rsid w:val="00243795"/>
    <w:rsid w:val="00243942"/>
    <w:rsid w:val="00243952"/>
    <w:rsid w:val="00243953"/>
    <w:rsid w:val="002439AA"/>
    <w:rsid w:val="00243AF0"/>
    <w:rsid w:val="00243C04"/>
    <w:rsid w:val="00243C1B"/>
    <w:rsid w:val="00243D4D"/>
    <w:rsid w:val="00243D6B"/>
    <w:rsid w:val="00243DB9"/>
    <w:rsid w:val="00243E62"/>
    <w:rsid w:val="00243E7D"/>
    <w:rsid w:val="0024404E"/>
    <w:rsid w:val="00244091"/>
    <w:rsid w:val="00244173"/>
    <w:rsid w:val="0024441D"/>
    <w:rsid w:val="00244A1B"/>
    <w:rsid w:val="00244A93"/>
    <w:rsid w:val="00244EE7"/>
    <w:rsid w:val="0024515E"/>
    <w:rsid w:val="002451A5"/>
    <w:rsid w:val="00245237"/>
    <w:rsid w:val="002452EA"/>
    <w:rsid w:val="00245497"/>
    <w:rsid w:val="002454EE"/>
    <w:rsid w:val="002455AF"/>
    <w:rsid w:val="002455E6"/>
    <w:rsid w:val="0024561B"/>
    <w:rsid w:val="00245623"/>
    <w:rsid w:val="002456D2"/>
    <w:rsid w:val="002456DF"/>
    <w:rsid w:val="00245A7B"/>
    <w:rsid w:val="00245B98"/>
    <w:rsid w:val="00245D9A"/>
    <w:rsid w:val="00245F34"/>
    <w:rsid w:val="00245F40"/>
    <w:rsid w:val="0024601B"/>
    <w:rsid w:val="00246077"/>
    <w:rsid w:val="00246112"/>
    <w:rsid w:val="0024616D"/>
    <w:rsid w:val="00246192"/>
    <w:rsid w:val="00246622"/>
    <w:rsid w:val="00246640"/>
    <w:rsid w:val="0024671E"/>
    <w:rsid w:val="002467B2"/>
    <w:rsid w:val="00246A80"/>
    <w:rsid w:val="00246ADD"/>
    <w:rsid w:val="00246B29"/>
    <w:rsid w:val="00246FD5"/>
    <w:rsid w:val="0024724E"/>
    <w:rsid w:val="002472FB"/>
    <w:rsid w:val="0024767A"/>
    <w:rsid w:val="002477F0"/>
    <w:rsid w:val="00247AFE"/>
    <w:rsid w:val="00247CE3"/>
    <w:rsid w:val="00247F67"/>
    <w:rsid w:val="00247FDC"/>
    <w:rsid w:val="0025021F"/>
    <w:rsid w:val="002504AD"/>
    <w:rsid w:val="002504F6"/>
    <w:rsid w:val="0025054E"/>
    <w:rsid w:val="00250573"/>
    <w:rsid w:val="00250864"/>
    <w:rsid w:val="00250A73"/>
    <w:rsid w:val="00251056"/>
    <w:rsid w:val="002510B9"/>
    <w:rsid w:val="0025113B"/>
    <w:rsid w:val="002511DF"/>
    <w:rsid w:val="0025131E"/>
    <w:rsid w:val="00251816"/>
    <w:rsid w:val="002519C3"/>
    <w:rsid w:val="00251B80"/>
    <w:rsid w:val="00251BBA"/>
    <w:rsid w:val="00251C88"/>
    <w:rsid w:val="00251DAC"/>
    <w:rsid w:val="00251F01"/>
    <w:rsid w:val="002520AA"/>
    <w:rsid w:val="00252173"/>
    <w:rsid w:val="0025239F"/>
    <w:rsid w:val="0025243A"/>
    <w:rsid w:val="002525C7"/>
    <w:rsid w:val="00252A03"/>
    <w:rsid w:val="00252C34"/>
    <w:rsid w:val="00252D2C"/>
    <w:rsid w:val="00253083"/>
    <w:rsid w:val="0025316C"/>
    <w:rsid w:val="002531BE"/>
    <w:rsid w:val="0025321F"/>
    <w:rsid w:val="0025322B"/>
    <w:rsid w:val="00253253"/>
    <w:rsid w:val="00253439"/>
    <w:rsid w:val="0025354D"/>
    <w:rsid w:val="00253706"/>
    <w:rsid w:val="002539C6"/>
    <w:rsid w:val="00253AF4"/>
    <w:rsid w:val="00253B9D"/>
    <w:rsid w:val="00253BB4"/>
    <w:rsid w:val="00253BE5"/>
    <w:rsid w:val="00253C11"/>
    <w:rsid w:val="00253E04"/>
    <w:rsid w:val="00253E25"/>
    <w:rsid w:val="0025404F"/>
    <w:rsid w:val="002541C2"/>
    <w:rsid w:val="002542F3"/>
    <w:rsid w:val="002543C6"/>
    <w:rsid w:val="002544BA"/>
    <w:rsid w:val="002545B7"/>
    <w:rsid w:val="0025483D"/>
    <w:rsid w:val="002549D0"/>
    <w:rsid w:val="002549EF"/>
    <w:rsid w:val="00254C96"/>
    <w:rsid w:val="00254F2F"/>
    <w:rsid w:val="00254F65"/>
    <w:rsid w:val="00255107"/>
    <w:rsid w:val="002551B9"/>
    <w:rsid w:val="00255307"/>
    <w:rsid w:val="0025535B"/>
    <w:rsid w:val="002554B8"/>
    <w:rsid w:val="0025553C"/>
    <w:rsid w:val="002555E9"/>
    <w:rsid w:val="0025565B"/>
    <w:rsid w:val="002558AF"/>
    <w:rsid w:val="00255C3D"/>
    <w:rsid w:val="00255C6E"/>
    <w:rsid w:val="00255CEF"/>
    <w:rsid w:val="00255F66"/>
    <w:rsid w:val="00256111"/>
    <w:rsid w:val="002561B6"/>
    <w:rsid w:val="00256222"/>
    <w:rsid w:val="002563B8"/>
    <w:rsid w:val="0025645E"/>
    <w:rsid w:val="00256601"/>
    <w:rsid w:val="002568C0"/>
    <w:rsid w:val="00256A39"/>
    <w:rsid w:val="00256B65"/>
    <w:rsid w:val="00256CCC"/>
    <w:rsid w:val="00256D15"/>
    <w:rsid w:val="00256D16"/>
    <w:rsid w:val="00256DAC"/>
    <w:rsid w:val="00256EAE"/>
    <w:rsid w:val="00257001"/>
    <w:rsid w:val="00257070"/>
    <w:rsid w:val="0025733F"/>
    <w:rsid w:val="00257514"/>
    <w:rsid w:val="002576AE"/>
    <w:rsid w:val="002576D4"/>
    <w:rsid w:val="0025789E"/>
    <w:rsid w:val="002579FE"/>
    <w:rsid w:val="00257A1A"/>
    <w:rsid w:val="00257E6F"/>
    <w:rsid w:val="00260052"/>
    <w:rsid w:val="002600F2"/>
    <w:rsid w:val="0026013C"/>
    <w:rsid w:val="0026016E"/>
    <w:rsid w:val="00260244"/>
    <w:rsid w:val="00260367"/>
    <w:rsid w:val="0026044E"/>
    <w:rsid w:val="002604AD"/>
    <w:rsid w:val="00260587"/>
    <w:rsid w:val="0026058C"/>
    <w:rsid w:val="002605A9"/>
    <w:rsid w:val="002606E7"/>
    <w:rsid w:val="0026088E"/>
    <w:rsid w:val="0026090C"/>
    <w:rsid w:val="00260977"/>
    <w:rsid w:val="00260BF0"/>
    <w:rsid w:val="00260CE0"/>
    <w:rsid w:val="00260DBD"/>
    <w:rsid w:val="00260DCE"/>
    <w:rsid w:val="00260E0C"/>
    <w:rsid w:val="00260E33"/>
    <w:rsid w:val="00260E51"/>
    <w:rsid w:val="00261384"/>
    <w:rsid w:val="0026141C"/>
    <w:rsid w:val="0026160E"/>
    <w:rsid w:val="002616BB"/>
    <w:rsid w:val="0026177D"/>
    <w:rsid w:val="00261809"/>
    <w:rsid w:val="00261882"/>
    <w:rsid w:val="00261A3C"/>
    <w:rsid w:val="00261B9A"/>
    <w:rsid w:val="00261D6D"/>
    <w:rsid w:val="00261DF6"/>
    <w:rsid w:val="00261F66"/>
    <w:rsid w:val="0026200E"/>
    <w:rsid w:val="0026203B"/>
    <w:rsid w:val="002620AB"/>
    <w:rsid w:val="00262297"/>
    <w:rsid w:val="0026229F"/>
    <w:rsid w:val="00262390"/>
    <w:rsid w:val="00262443"/>
    <w:rsid w:val="00262600"/>
    <w:rsid w:val="002629A5"/>
    <w:rsid w:val="00262C8E"/>
    <w:rsid w:val="00262DD7"/>
    <w:rsid w:val="00262E67"/>
    <w:rsid w:val="00262FA3"/>
    <w:rsid w:val="00263166"/>
    <w:rsid w:val="002631D8"/>
    <w:rsid w:val="00263283"/>
    <w:rsid w:val="0026341B"/>
    <w:rsid w:val="00263431"/>
    <w:rsid w:val="0026357C"/>
    <w:rsid w:val="00263590"/>
    <w:rsid w:val="002638CD"/>
    <w:rsid w:val="00263A83"/>
    <w:rsid w:val="00263E59"/>
    <w:rsid w:val="00263E90"/>
    <w:rsid w:val="00263EFD"/>
    <w:rsid w:val="00263F46"/>
    <w:rsid w:val="0026407B"/>
    <w:rsid w:val="00264124"/>
    <w:rsid w:val="00264162"/>
    <w:rsid w:val="002642EC"/>
    <w:rsid w:val="0026443E"/>
    <w:rsid w:val="002644AC"/>
    <w:rsid w:val="00264549"/>
    <w:rsid w:val="002646EC"/>
    <w:rsid w:val="00264893"/>
    <w:rsid w:val="00264BB6"/>
    <w:rsid w:val="00264DCF"/>
    <w:rsid w:val="00264E4A"/>
    <w:rsid w:val="00264E72"/>
    <w:rsid w:val="00264F44"/>
    <w:rsid w:val="00264FCB"/>
    <w:rsid w:val="002650E6"/>
    <w:rsid w:val="002651B6"/>
    <w:rsid w:val="00265301"/>
    <w:rsid w:val="00265422"/>
    <w:rsid w:val="00265A3D"/>
    <w:rsid w:val="00265CA1"/>
    <w:rsid w:val="00265D35"/>
    <w:rsid w:val="00265D38"/>
    <w:rsid w:val="00265DBC"/>
    <w:rsid w:val="00265F71"/>
    <w:rsid w:val="00266135"/>
    <w:rsid w:val="00266308"/>
    <w:rsid w:val="0026630E"/>
    <w:rsid w:val="00266341"/>
    <w:rsid w:val="00266346"/>
    <w:rsid w:val="0026689A"/>
    <w:rsid w:val="00266937"/>
    <w:rsid w:val="002669F7"/>
    <w:rsid w:val="00266AF7"/>
    <w:rsid w:val="00266CAE"/>
    <w:rsid w:val="00266D36"/>
    <w:rsid w:val="00266F62"/>
    <w:rsid w:val="002670D7"/>
    <w:rsid w:val="0026728B"/>
    <w:rsid w:val="0026774A"/>
    <w:rsid w:val="00267752"/>
    <w:rsid w:val="00267779"/>
    <w:rsid w:val="002677F1"/>
    <w:rsid w:val="00267A83"/>
    <w:rsid w:val="00267CFD"/>
    <w:rsid w:val="00267FDF"/>
    <w:rsid w:val="002700CB"/>
    <w:rsid w:val="002701CF"/>
    <w:rsid w:val="00270361"/>
    <w:rsid w:val="0027046F"/>
    <w:rsid w:val="00270567"/>
    <w:rsid w:val="00270654"/>
    <w:rsid w:val="002708E6"/>
    <w:rsid w:val="002708FC"/>
    <w:rsid w:val="00270FC5"/>
    <w:rsid w:val="002710A7"/>
    <w:rsid w:val="002710BE"/>
    <w:rsid w:val="00271271"/>
    <w:rsid w:val="002712E2"/>
    <w:rsid w:val="00271334"/>
    <w:rsid w:val="002713B1"/>
    <w:rsid w:val="002713D8"/>
    <w:rsid w:val="00271457"/>
    <w:rsid w:val="0027148A"/>
    <w:rsid w:val="0027186C"/>
    <w:rsid w:val="002719A2"/>
    <w:rsid w:val="00271AB0"/>
    <w:rsid w:val="00271B0D"/>
    <w:rsid w:val="00271E5A"/>
    <w:rsid w:val="0027208B"/>
    <w:rsid w:val="002720DE"/>
    <w:rsid w:val="002721AA"/>
    <w:rsid w:val="002722BE"/>
    <w:rsid w:val="002724DE"/>
    <w:rsid w:val="002726A7"/>
    <w:rsid w:val="002728C2"/>
    <w:rsid w:val="00272951"/>
    <w:rsid w:val="0027298A"/>
    <w:rsid w:val="00272C44"/>
    <w:rsid w:val="00272D83"/>
    <w:rsid w:val="00272F43"/>
    <w:rsid w:val="002732BF"/>
    <w:rsid w:val="002735A9"/>
    <w:rsid w:val="00273662"/>
    <w:rsid w:val="0027386C"/>
    <w:rsid w:val="0027389F"/>
    <w:rsid w:val="00273926"/>
    <w:rsid w:val="00273B8C"/>
    <w:rsid w:val="00273D6F"/>
    <w:rsid w:val="00273E3D"/>
    <w:rsid w:val="00273F44"/>
    <w:rsid w:val="00274128"/>
    <w:rsid w:val="00274213"/>
    <w:rsid w:val="0027422B"/>
    <w:rsid w:val="00274238"/>
    <w:rsid w:val="00274275"/>
    <w:rsid w:val="0027436B"/>
    <w:rsid w:val="002743B5"/>
    <w:rsid w:val="0027484D"/>
    <w:rsid w:val="00274FD7"/>
    <w:rsid w:val="002750E1"/>
    <w:rsid w:val="00275207"/>
    <w:rsid w:val="00275357"/>
    <w:rsid w:val="002753C3"/>
    <w:rsid w:val="002753CC"/>
    <w:rsid w:val="002754DB"/>
    <w:rsid w:val="0027559C"/>
    <w:rsid w:val="002756F3"/>
    <w:rsid w:val="00275781"/>
    <w:rsid w:val="002757DD"/>
    <w:rsid w:val="0027581F"/>
    <w:rsid w:val="002759DC"/>
    <w:rsid w:val="00275A1F"/>
    <w:rsid w:val="00275B4D"/>
    <w:rsid w:val="00275CAE"/>
    <w:rsid w:val="00275DB3"/>
    <w:rsid w:val="00275E9D"/>
    <w:rsid w:val="00275FA0"/>
    <w:rsid w:val="00275FE3"/>
    <w:rsid w:val="0027649A"/>
    <w:rsid w:val="0027651A"/>
    <w:rsid w:val="00276577"/>
    <w:rsid w:val="002766E6"/>
    <w:rsid w:val="00276901"/>
    <w:rsid w:val="00276AC4"/>
    <w:rsid w:val="00276D27"/>
    <w:rsid w:val="00276DFB"/>
    <w:rsid w:val="00276EE4"/>
    <w:rsid w:val="00276F92"/>
    <w:rsid w:val="00277101"/>
    <w:rsid w:val="0027722A"/>
    <w:rsid w:val="002772A8"/>
    <w:rsid w:val="002773D7"/>
    <w:rsid w:val="0027742B"/>
    <w:rsid w:val="002777CA"/>
    <w:rsid w:val="002778D8"/>
    <w:rsid w:val="002778E8"/>
    <w:rsid w:val="00277A84"/>
    <w:rsid w:val="00277C94"/>
    <w:rsid w:val="00277D84"/>
    <w:rsid w:val="00277EA0"/>
    <w:rsid w:val="00277EB8"/>
    <w:rsid w:val="00277F13"/>
    <w:rsid w:val="0028001A"/>
    <w:rsid w:val="00280353"/>
    <w:rsid w:val="002803AE"/>
    <w:rsid w:val="00280585"/>
    <w:rsid w:val="002805E6"/>
    <w:rsid w:val="00280606"/>
    <w:rsid w:val="00280838"/>
    <w:rsid w:val="00280872"/>
    <w:rsid w:val="00280D09"/>
    <w:rsid w:val="00280EF6"/>
    <w:rsid w:val="002810DB"/>
    <w:rsid w:val="00281288"/>
    <w:rsid w:val="002812BE"/>
    <w:rsid w:val="002815FF"/>
    <w:rsid w:val="00281692"/>
    <w:rsid w:val="002818BB"/>
    <w:rsid w:val="00281B75"/>
    <w:rsid w:val="00281C7A"/>
    <w:rsid w:val="00281D40"/>
    <w:rsid w:val="00281E57"/>
    <w:rsid w:val="002820BE"/>
    <w:rsid w:val="00282289"/>
    <w:rsid w:val="002824CD"/>
    <w:rsid w:val="00282514"/>
    <w:rsid w:val="002827AD"/>
    <w:rsid w:val="00282862"/>
    <w:rsid w:val="002829ED"/>
    <w:rsid w:val="002829F1"/>
    <w:rsid w:val="00282A86"/>
    <w:rsid w:val="00282AF4"/>
    <w:rsid w:val="00282B82"/>
    <w:rsid w:val="00282D9D"/>
    <w:rsid w:val="00282DA9"/>
    <w:rsid w:val="00282E5F"/>
    <w:rsid w:val="00282FDC"/>
    <w:rsid w:val="00282FEA"/>
    <w:rsid w:val="002835B5"/>
    <w:rsid w:val="0028360C"/>
    <w:rsid w:val="00283697"/>
    <w:rsid w:val="002838AF"/>
    <w:rsid w:val="00283921"/>
    <w:rsid w:val="00283941"/>
    <w:rsid w:val="00283A96"/>
    <w:rsid w:val="00283F2D"/>
    <w:rsid w:val="0028402E"/>
    <w:rsid w:val="00284030"/>
    <w:rsid w:val="002840CD"/>
    <w:rsid w:val="0028423F"/>
    <w:rsid w:val="002842E8"/>
    <w:rsid w:val="0028443C"/>
    <w:rsid w:val="002844A1"/>
    <w:rsid w:val="002844E6"/>
    <w:rsid w:val="00284541"/>
    <w:rsid w:val="00284652"/>
    <w:rsid w:val="00284656"/>
    <w:rsid w:val="0028465E"/>
    <w:rsid w:val="0028476F"/>
    <w:rsid w:val="002847DF"/>
    <w:rsid w:val="00284820"/>
    <w:rsid w:val="00284B9D"/>
    <w:rsid w:val="00284BBC"/>
    <w:rsid w:val="00284BF8"/>
    <w:rsid w:val="00284BFD"/>
    <w:rsid w:val="00284DA6"/>
    <w:rsid w:val="00284E4B"/>
    <w:rsid w:val="00284E97"/>
    <w:rsid w:val="00284F3B"/>
    <w:rsid w:val="002850D6"/>
    <w:rsid w:val="002852B1"/>
    <w:rsid w:val="002854A3"/>
    <w:rsid w:val="00285634"/>
    <w:rsid w:val="00285850"/>
    <w:rsid w:val="002858B8"/>
    <w:rsid w:val="00285B5E"/>
    <w:rsid w:val="00285D60"/>
    <w:rsid w:val="00285D8C"/>
    <w:rsid w:val="00285E6B"/>
    <w:rsid w:val="00285F80"/>
    <w:rsid w:val="00286161"/>
    <w:rsid w:val="00286186"/>
    <w:rsid w:val="0028635C"/>
    <w:rsid w:val="00286578"/>
    <w:rsid w:val="0028658C"/>
    <w:rsid w:val="0028659B"/>
    <w:rsid w:val="002865EE"/>
    <w:rsid w:val="0028660E"/>
    <w:rsid w:val="002866DB"/>
    <w:rsid w:val="00286AF6"/>
    <w:rsid w:val="00286C7C"/>
    <w:rsid w:val="00286D6F"/>
    <w:rsid w:val="00286E4E"/>
    <w:rsid w:val="0028708C"/>
    <w:rsid w:val="002870D2"/>
    <w:rsid w:val="00287386"/>
    <w:rsid w:val="002873B9"/>
    <w:rsid w:val="0028750A"/>
    <w:rsid w:val="00287694"/>
    <w:rsid w:val="002877E7"/>
    <w:rsid w:val="0028781C"/>
    <w:rsid w:val="00287A37"/>
    <w:rsid w:val="00287A9E"/>
    <w:rsid w:val="00287B72"/>
    <w:rsid w:val="00287BEE"/>
    <w:rsid w:val="00287C49"/>
    <w:rsid w:val="00287EBD"/>
    <w:rsid w:val="002900F6"/>
    <w:rsid w:val="00290113"/>
    <w:rsid w:val="00290162"/>
    <w:rsid w:val="00290340"/>
    <w:rsid w:val="002903A5"/>
    <w:rsid w:val="00290502"/>
    <w:rsid w:val="00290564"/>
    <w:rsid w:val="0029089E"/>
    <w:rsid w:val="00290A8E"/>
    <w:rsid w:val="00290B53"/>
    <w:rsid w:val="00290B87"/>
    <w:rsid w:val="00291097"/>
    <w:rsid w:val="0029124C"/>
    <w:rsid w:val="00291325"/>
    <w:rsid w:val="002913C5"/>
    <w:rsid w:val="0029150F"/>
    <w:rsid w:val="00291598"/>
    <w:rsid w:val="0029162C"/>
    <w:rsid w:val="0029164C"/>
    <w:rsid w:val="0029183D"/>
    <w:rsid w:val="002918FD"/>
    <w:rsid w:val="00291A65"/>
    <w:rsid w:val="00291AC4"/>
    <w:rsid w:val="00291BF4"/>
    <w:rsid w:val="00291D5B"/>
    <w:rsid w:val="00291D9B"/>
    <w:rsid w:val="0029202D"/>
    <w:rsid w:val="002920A3"/>
    <w:rsid w:val="002922E6"/>
    <w:rsid w:val="002926BC"/>
    <w:rsid w:val="00292824"/>
    <w:rsid w:val="0029292D"/>
    <w:rsid w:val="00292B5A"/>
    <w:rsid w:val="00292CDB"/>
    <w:rsid w:val="00292D2C"/>
    <w:rsid w:val="00292EAE"/>
    <w:rsid w:val="002931B3"/>
    <w:rsid w:val="00293372"/>
    <w:rsid w:val="0029348F"/>
    <w:rsid w:val="002936ED"/>
    <w:rsid w:val="00293859"/>
    <w:rsid w:val="002938AC"/>
    <w:rsid w:val="0029391B"/>
    <w:rsid w:val="002939B5"/>
    <w:rsid w:val="00293B08"/>
    <w:rsid w:val="00293BF2"/>
    <w:rsid w:val="00293C71"/>
    <w:rsid w:val="00293DA2"/>
    <w:rsid w:val="00293EB7"/>
    <w:rsid w:val="0029406F"/>
    <w:rsid w:val="002941BD"/>
    <w:rsid w:val="002942AD"/>
    <w:rsid w:val="00294311"/>
    <w:rsid w:val="002943DF"/>
    <w:rsid w:val="002944D6"/>
    <w:rsid w:val="0029454B"/>
    <w:rsid w:val="002945E1"/>
    <w:rsid w:val="0029465E"/>
    <w:rsid w:val="002946BD"/>
    <w:rsid w:val="002948C9"/>
    <w:rsid w:val="00294B4C"/>
    <w:rsid w:val="00294BA4"/>
    <w:rsid w:val="00294D6D"/>
    <w:rsid w:val="00294E38"/>
    <w:rsid w:val="00294F8A"/>
    <w:rsid w:val="002950C4"/>
    <w:rsid w:val="002951F1"/>
    <w:rsid w:val="00295275"/>
    <w:rsid w:val="00295358"/>
    <w:rsid w:val="002953C2"/>
    <w:rsid w:val="0029545E"/>
    <w:rsid w:val="0029561F"/>
    <w:rsid w:val="0029576B"/>
    <w:rsid w:val="0029582F"/>
    <w:rsid w:val="0029588B"/>
    <w:rsid w:val="002959D0"/>
    <w:rsid w:val="00295B8D"/>
    <w:rsid w:val="00295E7E"/>
    <w:rsid w:val="00295FFD"/>
    <w:rsid w:val="00296046"/>
    <w:rsid w:val="00296645"/>
    <w:rsid w:val="00296756"/>
    <w:rsid w:val="00296BD2"/>
    <w:rsid w:val="00296C30"/>
    <w:rsid w:val="00296D96"/>
    <w:rsid w:val="00296F5F"/>
    <w:rsid w:val="00297007"/>
    <w:rsid w:val="00297171"/>
    <w:rsid w:val="00297227"/>
    <w:rsid w:val="002972FD"/>
    <w:rsid w:val="00297347"/>
    <w:rsid w:val="0029734C"/>
    <w:rsid w:val="0029735B"/>
    <w:rsid w:val="002974D6"/>
    <w:rsid w:val="00297614"/>
    <w:rsid w:val="002979AD"/>
    <w:rsid w:val="00297A03"/>
    <w:rsid w:val="00297EA2"/>
    <w:rsid w:val="002A0024"/>
    <w:rsid w:val="002A01BF"/>
    <w:rsid w:val="002A03D0"/>
    <w:rsid w:val="002A07D4"/>
    <w:rsid w:val="002A09A6"/>
    <w:rsid w:val="002A0ACD"/>
    <w:rsid w:val="002A0BD6"/>
    <w:rsid w:val="002A1008"/>
    <w:rsid w:val="002A124F"/>
    <w:rsid w:val="002A13C1"/>
    <w:rsid w:val="002A141C"/>
    <w:rsid w:val="002A1658"/>
    <w:rsid w:val="002A16E4"/>
    <w:rsid w:val="002A173C"/>
    <w:rsid w:val="002A1956"/>
    <w:rsid w:val="002A1990"/>
    <w:rsid w:val="002A19BC"/>
    <w:rsid w:val="002A1ADB"/>
    <w:rsid w:val="002A1B44"/>
    <w:rsid w:val="002A1EB5"/>
    <w:rsid w:val="002A1FC5"/>
    <w:rsid w:val="002A1FF2"/>
    <w:rsid w:val="002A207C"/>
    <w:rsid w:val="002A20E7"/>
    <w:rsid w:val="002A2169"/>
    <w:rsid w:val="002A216E"/>
    <w:rsid w:val="002A21E9"/>
    <w:rsid w:val="002A24C1"/>
    <w:rsid w:val="002A2503"/>
    <w:rsid w:val="002A25DC"/>
    <w:rsid w:val="002A283E"/>
    <w:rsid w:val="002A2999"/>
    <w:rsid w:val="002A2AE0"/>
    <w:rsid w:val="002A2B63"/>
    <w:rsid w:val="002A2C90"/>
    <w:rsid w:val="002A2DAA"/>
    <w:rsid w:val="002A2E11"/>
    <w:rsid w:val="002A2ED3"/>
    <w:rsid w:val="002A2EE2"/>
    <w:rsid w:val="002A2F29"/>
    <w:rsid w:val="002A2F45"/>
    <w:rsid w:val="002A2FA1"/>
    <w:rsid w:val="002A3585"/>
    <w:rsid w:val="002A36D1"/>
    <w:rsid w:val="002A36FF"/>
    <w:rsid w:val="002A394D"/>
    <w:rsid w:val="002A3AC3"/>
    <w:rsid w:val="002A3CC3"/>
    <w:rsid w:val="002A3D67"/>
    <w:rsid w:val="002A3E94"/>
    <w:rsid w:val="002A4117"/>
    <w:rsid w:val="002A42B4"/>
    <w:rsid w:val="002A4328"/>
    <w:rsid w:val="002A4354"/>
    <w:rsid w:val="002A4404"/>
    <w:rsid w:val="002A45E5"/>
    <w:rsid w:val="002A46B2"/>
    <w:rsid w:val="002A46F9"/>
    <w:rsid w:val="002A4799"/>
    <w:rsid w:val="002A47A1"/>
    <w:rsid w:val="002A4AA4"/>
    <w:rsid w:val="002A4C1B"/>
    <w:rsid w:val="002A4C80"/>
    <w:rsid w:val="002A4C92"/>
    <w:rsid w:val="002A4D49"/>
    <w:rsid w:val="002A4DE0"/>
    <w:rsid w:val="002A4E7B"/>
    <w:rsid w:val="002A4F8D"/>
    <w:rsid w:val="002A4FC1"/>
    <w:rsid w:val="002A5076"/>
    <w:rsid w:val="002A50D3"/>
    <w:rsid w:val="002A5255"/>
    <w:rsid w:val="002A5473"/>
    <w:rsid w:val="002A555F"/>
    <w:rsid w:val="002A5564"/>
    <w:rsid w:val="002A5839"/>
    <w:rsid w:val="002A5C30"/>
    <w:rsid w:val="002A60AB"/>
    <w:rsid w:val="002A619F"/>
    <w:rsid w:val="002A6211"/>
    <w:rsid w:val="002A63ED"/>
    <w:rsid w:val="002A6631"/>
    <w:rsid w:val="002A67C0"/>
    <w:rsid w:val="002A688D"/>
    <w:rsid w:val="002A6AE4"/>
    <w:rsid w:val="002A6C10"/>
    <w:rsid w:val="002A6C3E"/>
    <w:rsid w:val="002A6D7B"/>
    <w:rsid w:val="002A6DC2"/>
    <w:rsid w:val="002A6DCB"/>
    <w:rsid w:val="002A6E81"/>
    <w:rsid w:val="002A6F32"/>
    <w:rsid w:val="002A7320"/>
    <w:rsid w:val="002A7324"/>
    <w:rsid w:val="002A73B0"/>
    <w:rsid w:val="002A76B0"/>
    <w:rsid w:val="002A799E"/>
    <w:rsid w:val="002A7C75"/>
    <w:rsid w:val="002B010D"/>
    <w:rsid w:val="002B043C"/>
    <w:rsid w:val="002B06AE"/>
    <w:rsid w:val="002B08FE"/>
    <w:rsid w:val="002B0A6B"/>
    <w:rsid w:val="002B0B68"/>
    <w:rsid w:val="002B0E2B"/>
    <w:rsid w:val="002B1073"/>
    <w:rsid w:val="002B1086"/>
    <w:rsid w:val="002B12BF"/>
    <w:rsid w:val="002B130A"/>
    <w:rsid w:val="002B1482"/>
    <w:rsid w:val="002B148D"/>
    <w:rsid w:val="002B15A5"/>
    <w:rsid w:val="002B15AA"/>
    <w:rsid w:val="002B16C0"/>
    <w:rsid w:val="002B16F0"/>
    <w:rsid w:val="002B174E"/>
    <w:rsid w:val="002B178F"/>
    <w:rsid w:val="002B17DF"/>
    <w:rsid w:val="002B185E"/>
    <w:rsid w:val="002B19AE"/>
    <w:rsid w:val="002B1DB1"/>
    <w:rsid w:val="002B1EB2"/>
    <w:rsid w:val="002B1EB5"/>
    <w:rsid w:val="002B1FBD"/>
    <w:rsid w:val="002B217E"/>
    <w:rsid w:val="002B2262"/>
    <w:rsid w:val="002B22FD"/>
    <w:rsid w:val="002B2780"/>
    <w:rsid w:val="002B27C1"/>
    <w:rsid w:val="002B2B06"/>
    <w:rsid w:val="002B2B7A"/>
    <w:rsid w:val="002B2D7E"/>
    <w:rsid w:val="002B2D9A"/>
    <w:rsid w:val="002B3020"/>
    <w:rsid w:val="002B3022"/>
    <w:rsid w:val="002B3080"/>
    <w:rsid w:val="002B32FE"/>
    <w:rsid w:val="002B34DB"/>
    <w:rsid w:val="002B35A6"/>
    <w:rsid w:val="002B3687"/>
    <w:rsid w:val="002B3777"/>
    <w:rsid w:val="002B3963"/>
    <w:rsid w:val="002B3A61"/>
    <w:rsid w:val="002B3CAD"/>
    <w:rsid w:val="002B406E"/>
    <w:rsid w:val="002B4130"/>
    <w:rsid w:val="002B4338"/>
    <w:rsid w:val="002B46A8"/>
    <w:rsid w:val="002B4819"/>
    <w:rsid w:val="002B483A"/>
    <w:rsid w:val="002B4980"/>
    <w:rsid w:val="002B4EF4"/>
    <w:rsid w:val="002B4F72"/>
    <w:rsid w:val="002B517F"/>
    <w:rsid w:val="002B53CD"/>
    <w:rsid w:val="002B54BD"/>
    <w:rsid w:val="002B55C8"/>
    <w:rsid w:val="002B58AB"/>
    <w:rsid w:val="002B5C01"/>
    <w:rsid w:val="002B5C07"/>
    <w:rsid w:val="002B602C"/>
    <w:rsid w:val="002B61ED"/>
    <w:rsid w:val="002B62A7"/>
    <w:rsid w:val="002B6407"/>
    <w:rsid w:val="002B64A4"/>
    <w:rsid w:val="002B64F2"/>
    <w:rsid w:val="002B666F"/>
    <w:rsid w:val="002B67D8"/>
    <w:rsid w:val="002B68FA"/>
    <w:rsid w:val="002B698A"/>
    <w:rsid w:val="002B6AC5"/>
    <w:rsid w:val="002B6D33"/>
    <w:rsid w:val="002B6E54"/>
    <w:rsid w:val="002B735E"/>
    <w:rsid w:val="002B752E"/>
    <w:rsid w:val="002B754D"/>
    <w:rsid w:val="002B75DF"/>
    <w:rsid w:val="002B7734"/>
    <w:rsid w:val="002B77E3"/>
    <w:rsid w:val="002B78CC"/>
    <w:rsid w:val="002B7AD0"/>
    <w:rsid w:val="002B7BD7"/>
    <w:rsid w:val="002B7C2A"/>
    <w:rsid w:val="002B7D95"/>
    <w:rsid w:val="002B7E3C"/>
    <w:rsid w:val="002B7E7D"/>
    <w:rsid w:val="002B7F02"/>
    <w:rsid w:val="002C004B"/>
    <w:rsid w:val="002C00EB"/>
    <w:rsid w:val="002C00F9"/>
    <w:rsid w:val="002C0253"/>
    <w:rsid w:val="002C02B5"/>
    <w:rsid w:val="002C0384"/>
    <w:rsid w:val="002C03AD"/>
    <w:rsid w:val="002C0458"/>
    <w:rsid w:val="002C06CA"/>
    <w:rsid w:val="002C0884"/>
    <w:rsid w:val="002C09C1"/>
    <w:rsid w:val="002C0A28"/>
    <w:rsid w:val="002C0AD7"/>
    <w:rsid w:val="002C0B92"/>
    <w:rsid w:val="002C0DE9"/>
    <w:rsid w:val="002C0E01"/>
    <w:rsid w:val="002C0E8C"/>
    <w:rsid w:val="002C10EF"/>
    <w:rsid w:val="002C123B"/>
    <w:rsid w:val="002C127A"/>
    <w:rsid w:val="002C1549"/>
    <w:rsid w:val="002C161D"/>
    <w:rsid w:val="002C1625"/>
    <w:rsid w:val="002C16DA"/>
    <w:rsid w:val="002C1852"/>
    <w:rsid w:val="002C1DA2"/>
    <w:rsid w:val="002C1FE8"/>
    <w:rsid w:val="002C2024"/>
    <w:rsid w:val="002C20A4"/>
    <w:rsid w:val="002C2136"/>
    <w:rsid w:val="002C239A"/>
    <w:rsid w:val="002C243B"/>
    <w:rsid w:val="002C246C"/>
    <w:rsid w:val="002C24CF"/>
    <w:rsid w:val="002C2647"/>
    <w:rsid w:val="002C26B2"/>
    <w:rsid w:val="002C2D1E"/>
    <w:rsid w:val="002C334E"/>
    <w:rsid w:val="002C35D9"/>
    <w:rsid w:val="002C368D"/>
    <w:rsid w:val="002C376C"/>
    <w:rsid w:val="002C37DD"/>
    <w:rsid w:val="002C3D63"/>
    <w:rsid w:val="002C40B1"/>
    <w:rsid w:val="002C412E"/>
    <w:rsid w:val="002C4140"/>
    <w:rsid w:val="002C425F"/>
    <w:rsid w:val="002C4272"/>
    <w:rsid w:val="002C43A9"/>
    <w:rsid w:val="002C4501"/>
    <w:rsid w:val="002C4664"/>
    <w:rsid w:val="002C4779"/>
    <w:rsid w:val="002C4961"/>
    <w:rsid w:val="002C4A36"/>
    <w:rsid w:val="002C4A80"/>
    <w:rsid w:val="002C4B43"/>
    <w:rsid w:val="002C4B69"/>
    <w:rsid w:val="002C4C68"/>
    <w:rsid w:val="002C4DA2"/>
    <w:rsid w:val="002C4E34"/>
    <w:rsid w:val="002C4E8A"/>
    <w:rsid w:val="002C4EED"/>
    <w:rsid w:val="002C5416"/>
    <w:rsid w:val="002C5654"/>
    <w:rsid w:val="002C56D1"/>
    <w:rsid w:val="002C57EB"/>
    <w:rsid w:val="002C5880"/>
    <w:rsid w:val="002C5AA7"/>
    <w:rsid w:val="002C5B14"/>
    <w:rsid w:val="002C5B2C"/>
    <w:rsid w:val="002C5D3B"/>
    <w:rsid w:val="002C5D43"/>
    <w:rsid w:val="002C5EAE"/>
    <w:rsid w:val="002C6068"/>
    <w:rsid w:val="002C622C"/>
    <w:rsid w:val="002C6421"/>
    <w:rsid w:val="002C6449"/>
    <w:rsid w:val="002C67E6"/>
    <w:rsid w:val="002C692E"/>
    <w:rsid w:val="002C69A4"/>
    <w:rsid w:val="002C69C2"/>
    <w:rsid w:val="002C6AD9"/>
    <w:rsid w:val="002C6D5A"/>
    <w:rsid w:val="002C6D65"/>
    <w:rsid w:val="002C6F15"/>
    <w:rsid w:val="002C70FD"/>
    <w:rsid w:val="002C71E7"/>
    <w:rsid w:val="002C7354"/>
    <w:rsid w:val="002C73CC"/>
    <w:rsid w:val="002C7528"/>
    <w:rsid w:val="002C75B7"/>
    <w:rsid w:val="002C7751"/>
    <w:rsid w:val="002C7911"/>
    <w:rsid w:val="002C7C37"/>
    <w:rsid w:val="002C7C6A"/>
    <w:rsid w:val="002C7D7A"/>
    <w:rsid w:val="002C7D87"/>
    <w:rsid w:val="002C7F7B"/>
    <w:rsid w:val="002D002A"/>
    <w:rsid w:val="002D0088"/>
    <w:rsid w:val="002D0267"/>
    <w:rsid w:val="002D03AD"/>
    <w:rsid w:val="002D0464"/>
    <w:rsid w:val="002D05BF"/>
    <w:rsid w:val="002D0789"/>
    <w:rsid w:val="002D0871"/>
    <w:rsid w:val="002D093B"/>
    <w:rsid w:val="002D09F5"/>
    <w:rsid w:val="002D0B8A"/>
    <w:rsid w:val="002D1046"/>
    <w:rsid w:val="002D144E"/>
    <w:rsid w:val="002D162A"/>
    <w:rsid w:val="002D16D9"/>
    <w:rsid w:val="002D16DE"/>
    <w:rsid w:val="002D1728"/>
    <w:rsid w:val="002D1A7E"/>
    <w:rsid w:val="002D1C29"/>
    <w:rsid w:val="002D1E71"/>
    <w:rsid w:val="002D20C9"/>
    <w:rsid w:val="002D210A"/>
    <w:rsid w:val="002D213B"/>
    <w:rsid w:val="002D221F"/>
    <w:rsid w:val="002D2741"/>
    <w:rsid w:val="002D299A"/>
    <w:rsid w:val="002D2B13"/>
    <w:rsid w:val="002D2C22"/>
    <w:rsid w:val="002D2D47"/>
    <w:rsid w:val="002D2D89"/>
    <w:rsid w:val="002D2DE2"/>
    <w:rsid w:val="002D2E54"/>
    <w:rsid w:val="002D2F22"/>
    <w:rsid w:val="002D2F4A"/>
    <w:rsid w:val="002D3271"/>
    <w:rsid w:val="002D3280"/>
    <w:rsid w:val="002D331F"/>
    <w:rsid w:val="002D3334"/>
    <w:rsid w:val="002D3548"/>
    <w:rsid w:val="002D361A"/>
    <w:rsid w:val="002D36F0"/>
    <w:rsid w:val="002D37EA"/>
    <w:rsid w:val="002D3A1D"/>
    <w:rsid w:val="002D3B29"/>
    <w:rsid w:val="002D3C58"/>
    <w:rsid w:val="002D3C91"/>
    <w:rsid w:val="002D3E77"/>
    <w:rsid w:val="002D41AC"/>
    <w:rsid w:val="002D47B2"/>
    <w:rsid w:val="002D47C4"/>
    <w:rsid w:val="002D50FF"/>
    <w:rsid w:val="002D5180"/>
    <w:rsid w:val="002D5383"/>
    <w:rsid w:val="002D543D"/>
    <w:rsid w:val="002D545A"/>
    <w:rsid w:val="002D5466"/>
    <w:rsid w:val="002D5477"/>
    <w:rsid w:val="002D550A"/>
    <w:rsid w:val="002D554B"/>
    <w:rsid w:val="002D574A"/>
    <w:rsid w:val="002D5870"/>
    <w:rsid w:val="002D58C0"/>
    <w:rsid w:val="002D596C"/>
    <w:rsid w:val="002D5AEA"/>
    <w:rsid w:val="002D5B49"/>
    <w:rsid w:val="002D5B5A"/>
    <w:rsid w:val="002D5C4E"/>
    <w:rsid w:val="002D5C8E"/>
    <w:rsid w:val="002D5F34"/>
    <w:rsid w:val="002D602D"/>
    <w:rsid w:val="002D614B"/>
    <w:rsid w:val="002D63FC"/>
    <w:rsid w:val="002D6404"/>
    <w:rsid w:val="002D6956"/>
    <w:rsid w:val="002D697E"/>
    <w:rsid w:val="002D6A01"/>
    <w:rsid w:val="002D6C0D"/>
    <w:rsid w:val="002D6F2D"/>
    <w:rsid w:val="002D702A"/>
    <w:rsid w:val="002D7103"/>
    <w:rsid w:val="002D71AF"/>
    <w:rsid w:val="002D730C"/>
    <w:rsid w:val="002D78D6"/>
    <w:rsid w:val="002D79DD"/>
    <w:rsid w:val="002D7C4C"/>
    <w:rsid w:val="002D7DB4"/>
    <w:rsid w:val="002D7EDE"/>
    <w:rsid w:val="002D7EF1"/>
    <w:rsid w:val="002D7F33"/>
    <w:rsid w:val="002E0100"/>
    <w:rsid w:val="002E0249"/>
    <w:rsid w:val="002E0256"/>
    <w:rsid w:val="002E035E"/>
    <w:rsid w:val="002E06E7"/>
    <w:rsid w:val="002E071E"/>
    <w:rsid w:val="002E093F"/>
    <w:rsid w:val="002E0941"/>
    <w:rsid w:val="002E0AC2"/>
    <w:rsid w:val="002E0CD7"/>
    <w:rsid w:val="002E0D06"/>
    <w:rsid w:val="002E0E61"/>
    <w:rsid w:val="002E0EA1"/>
    <w:rsid w:val="002E0EF1"/>
    <w:rsid w:val="002E11E3"/>
    <w:rsid w:val="002E12FB"/>
    <w:rsid w:val="002E1552"/>
    <w:rsid w:val="002E166F"/>
    <w:rsid w:val="002E17D2"/>
    <w:rsid w:val="002E19DE"/>
    <w:rsid w:val="002E19FB"/>
    <w:rsid w:val="002E1B6D"/>
    <w:rsid w:val="002E1BE0"/>
    <w:rsid w:val="002E1C9A"/>
    <w:rsid w:val="002E1EE6"/>
    <w:rsid w:val="002E2096"/>
    <w:rsid w:val="002E2328"/>
    <w:rsid w:val="002E2348"/>
    <w:rsid w:val="002E26AC"/>
    <w:rsid w:val="002E291F"/>
    <w:rsid w:val="002E2A40"/>
    <w:rsid w:val="002E2A8B"/>
    <w:rsid w:val="002E2AED"/>
    <w:rsid w:val="002E2D53"/>
    <w:rsid w:val="002E3043"/>
    <w:rsid w:val="002E35CB"/>
    <w:rsid w:val="002E3804"/>
    <w:rsid w:val="002E3914"/>
    <w:rsid w:val="002E3D44"/>
    <w:rsid w:val="002E3D4E"/>
    <w:rsid w:val="002E3EBC"/>
    <w:rsid w:val="002E3F0C"/>
    <w:rsid w:val="002E402B"/>
    <w:rsid w:val="002E414C"/>
    <w:rsid w:val="002E4238"/>
    <w:rsid w:val="002E437C"/>
    <w:rsid w:val="002E4718"/>
    <w:rsid w:val="002E47A2"/>
    <w:rsid w:val="002E47F5"/>
    <w:rsid w:val="002E4A0B"/>
    <w:rsid w:val="002E4AD2"/>
    <w:rsid w:val="002E4C64"/>
    <w:rsid w:val="002E4D8C"/>
    <w:rsid w:val="002E4E9C"/>
    <w:rsid w:val="002E5102"/>
    <w:rsid w:val="002E511E"/>
    <w:rsid w:val="002E566B"/>
    <w:rsid w:val="002E56EC"/>
    <w:rsid w:val="002E591A"/>
    <w:rsid w:val="002E59C4"/>
    <w:rsid w:val="002E5A0F"/>
    <w:rsid w:val="002E5A7F"/>
    <w:rsid w:val="002E5C69"/>
    <w:rsid w:val="002E5C9F"/>
    <w:rsid w:val="002E5D3E"/>
    <w:rsid w:val="002E5E96"/>
    <w:rsid w:val="002E5F12"/>
    <w:rsid w:val="002E5F37"/>
    <w:rsid w:val="002E6010"/>
    <w:rsid w:val="002E613C"/>
    <w:rsid w:val="002E6220"/>
    <w:rsid w:val="002E6258"/>
    <w:rsid w:val="002E626F"/>
    <w:rsid w:val="002E6990"/>
    <w:rsid w:val="002E6CDC"/>
    <w:rsid w:val="002E6F37"/>
    <w:rsid w:val="002E7039"/>
    <w:rsid w:val="002E71E6"/>
    <w:rsid w:val="002E746C"/>
    <w:rsid w:val="002E766D"/>
    <w:rsid w:val="002E7AD8"/>
    <w:rsid w:val="002E7BE9"/>
    <w:rsid w:val="002E7CF9"/>
    <w:rsid w:val="002E7DB9"/>
    <w:rsid w:val="002E7F7C"/>
    <w:rsid w:val="002F04F5"/>
    <w:rsid w:val="002F05A6"/>
    <w:rsid w:val="002F0613"/>
    <w:rsid w:val="002F079A"/>
    <w:rsid w:val="002F0811"/>
    <w:rsid w:val="002F0933"/>
    <w:rsid w:val="002F09D5"/>
    <w:rsid w:val="002F0BDF"/>
    <w:rsid w:val="002F0C80"/>
    <w:rsid w:val="002F0CF9"/>
    <w:rsid w:val="002F0D5C"/>
    <w:rsid w:val="002F0EDE"/>
    <w:rsid w:val="002F0F72"/>
    <w:rsid w:val="002F0FBC"/>
    <w:rsid w:val="002F1050"/>
    <w:rsid w:val="002F1154"/>
    <w:rsid w:val="002F12B5"/>
    <w:rsid w:val="002F13CC"/>
    <w:rsid w:val="002F145A"/>
    <w:rsid w:val="002F15B2"/>
    <w:rsid w:val="002F1635"/>
    <w:rsid w:val="002F1922"/>
    <w:rsid w:val="002F1F30"/>
    <w:rsid w:val="002F20CA"/>
    <w:rsid w:val="002F2292"/>
    <w:rsid w:val="002F22A4"/>
    <w:rsid w:val="002F2650"/>
    <w:rsid w:val="002F28B4"/>
    <w:rsid w:val="002F290F"/>
    <w:rsid w:val="002F2927"/>
    <w:rsid w:val="002F2965"/>
    <w:rsid w:val="002F2C71"/>
    <w:rsid w:val="002F2C89"/>
    <w:rsid w:val="002F2F1D"/>
    <w:rsid w:val="002F3006"/>
    <w:rsid w:val="002F3286"/>
    <w:rsid w:val="002F34BF"/>
    <w:rsid w:val="002F3763"/>
    <w:rsid w:val="002F38EF"/>
    <w:rsid w:val="002F3B6D"/>
    <w:rsid w:val="002F3B78"/>
    <w:rsid w:val="002F3BDC"/>
    <w:rsid w:val="002F3C1F"/>
    <w:rsid w:val="002F3D4D"/>
    <w:rsid w:val="002F3D55"/>
    <w:rsid w:val="002F3E02"/>
    <w:rsid w:val="002F41DE"/>
    <w:rsid w:val="002F438A"/>
    <w:rsid w:val="002F43DE"/>
    <w:rsid w:val="002F448C"/>
    <w:rsid w:val="002F4645"/>
    <w:rsid w:val="002F4CC7"/>
    <w:rsid w:val="002F4CEA"/>
    <w:rsid w:val="002F4D65"/>
    <w:rsid w:val="002F4DA6"/>
    <w:rsid w:val="002F4E6F"/>
    <w:rsid w:val="002F4E86"/>
    <w:rsid w:val="002F4ECF"/>
    <w:rsid w:val="002F4FD1"/>
    <w:rsid w:val="002F5301"/>
    <w:rsid w:val="002F55DF"/>
    <w:rsid w:val="002F5613"/>
    <w:rsid w:val="002F587D"/>
    <w:rsid w:val="002F5A5E"/>
    <w:rsid w:val="002F5AF8"/>
    <w:rsid w:val="002F5BAA"/>
    <w:rsid w:val="002F5BAD"/>
    <w:rsid w:val="002F5E82"/>
    <w:rsid w:val="002F5FA2"/>
    <w:rsid w:val="002F6063"/>
    <w:rsid w:val="002F616F"/>
    <w:rsid w:val="002F6224"/>
    <w:rsid w:val="002F66ED"/>
    <w:rsid w:val="002F66F3"/>
    <w:rsid w:val="002F6749"/>
    <w:rsid w:val="002F691C"/>
    <w:rsid w:val="002F6956"/>
    <w:rsid w:val="002F696C"/>
    <w:rsid w:val="002F6D8F"/>
    <w:rsid w:val="002F702C"/>
    <w:rsid w:val="002F7164"/>
    <w:rsid w:val="002F71B9"/>
    <w:rsid w:val="002F7392"/>
    <w:rsid w:val="002F73EE"/>
    <w:rsid w:val="002F746B"/>
    <w:rsid w:val="002F74F5"/>
    <w:rsid w:val="002F757E"/>
    <w:rsid w:val="002F75C4"/>
    <w:rsid w:val="002F76EC"/>
    <w:rsid w:val="002F7703"/>
    <w:rsid w:val="002F7739"/>
    <w:rsid w:val="002F77C9"/>
    <w:rsid w:val="002F7BEA"/>
    <w:rsid w:val="002F7DAF"/>
    <w:rsid w:val="002F7FD6"/>
    <w:rsid w:val="00300177"/>
    <w:rsid w:val="00300282"/>
    <w:rsid w:val="003002B8"/>
    <w:rsid w:val="0030032C"/>
    <w:rsid w:val="003003C3"/>
    <w:rsid w:val="003004DE"/>
    <w:rsid w:val="003005EE"/>
    <w:rsid w:val="00300611"/>
    <w:rsid w:val="0030062A"/>
    <w:rsid w:val="00300698"/>
    <w:rsid w:val="00300767"/>
    <w:rsid w:val="00300776"/>
    <w:rsid w:val="00300900"/>
    <w:rsid w:val="00300A18"/>
    <w:rsid w:val="00300B71"/>
    <w:rsid w:val="00300B84"/>
    <w:rsid w:val="00300ECB"/>
    <w:rsid w:val="003010B7"/>
    <w:rsid w:val="0030113F"/>
    <w:rsid w:val="00301172"/>
    <w:rsid w:val="003012C1"/>
    <w:rsid w:val="003012E5"/>
    <w:rsid w:val="003013F1"/>
    <w:rsid w:val="003017E4"/>
    <w:rsid w:val="00301979"/>
    <w:rsid w:val="00301BE4"/>
    <w:rsid w:val="00301BFA"/>
    <w:rsid w:val="00301D0A"/>
    <w:rsid w:val="003020E7"/>
    <w:rsid w:val="0030216B"/>
    <w:rsid w:val="0030259C"/>
    <w:rsid w:val="003025B4"/>
    <w:rsid w:val="00302607"/>
    <w:rsid w:val="00302631"/>
    <w:rsid w:val="00302AB3"/>
    <w:rsid w:val="00302EEF"/>
    <w:rsid w:val="00302FD8"/>
    <w:rsid w:val="00303025"/>
    <w:rsid w:val="003032EA"/>
    <w:rsid w:val="003033A5"/>
    <w:rsid w:val="003033DF"/>
    <w:rsid w:val="0030342A"/>
    <w:rsid w:val="003034AB"/>
    <w:rsid w:val="003034CA"/>
    <w:rsid w:val="003034FF"/>
    <w:rsid w:val="00303518"/>
    <w:rsid w:val="00303668"/>
    <w:rsid w:val="00303723"/>
    <w:rsid w:val="00303B67"/>
    <w:rsid w:val="00303D51"/>
    <w:rsid w:val="00303F96"/>
    <w:rsid w:val="0030417A"/>
    <w:rsid w:val="00304290"/>
    <w:rsid w:val="003043B3"/>
    <w:rsid w:val="003043D0"/>
    <w:rsid w:val="003044C9"/>
    <w:rsid w:val="0030458C"/>
    <w:rsid w:val="00304FC8"/>
    <w:rsid w:val="00304FFE"/>
    <w:rsid w:val="00305078"/>
    <w:rsid w:val="00305164"/>
    <w:rsid w:val="003053E3"/>
    <w:rsid w:val="00305635"/>
    <w:rsid w:val="00305794"/>
    <w:rsid w:val="00305A02"/>
    <w:rsid w:val="00305A4B"/>
    <w:rsid w:val="00305AA7"/>
    <w:rsid w:val="00305AC2"/>
    <w:rsid w:val="003061F9"/>
    <w:rsid w:val="003064E6"/>
    <w:rsid w:val="0030658E"/>
    <w:rsid w:val="00306B38"/>
    <w:rsid w:val="00306B43"/>
    <w:rsid w:val="00306B82"/>
    <w:rsid w:val="00306BD7"/>
    <w:rsid w:val="00306F9C"/>
    <w:rsid w:val="00307047"/>
    <w:rsid w:val="003070C1"/>
    <w:rsid w:val="00307561"/>
    <w:rsid w:val="00307594"/>
    <w:rsid w:val="00307845"/>
    <w:rsid w:val="0030795A"/>
    <w:rsid w:val="003079C5"/>
    <w:rsid w:val="00307A72"/>
    <w:rsid w:val="00307D46"/>
    <w:rsid w:val="00310238"/>
    <w:rsid w:val="0031034E"/>
    <w:rsid w:val="00310976"/>
    <w:rsid w:val="00310CC8"/>
    <w:rsid w:val="00310DD8"/>
    <w:rsid w:val="00310E80"/>
    <w:rsid w:val="00310F32"/>
    <w:rsid w:val="00310F86"/>
    <w:rsid w:val="0031114E"/>
    <w:rsid w:val="003111A0"/>
    <w:rsid w:val="003113A2"/>
    <w:rsid w:val="003113CE"/>
    <w:rsid w:val="0031166A"/>
    <w:rsid w:val="00311688"/>
    <w:rsid w:val="003116F3"/>
    <w:rsid w:val="003117AF"/>
    <w:rsid w:val="00311988"/>
    <w:rsid w:val="00311AFC"/>
    <w:rsid w:val="00311CD0"/>
    <w:rsid w:val="00311F77"/>
    <w:rsid w:val="00311FE2"/>
    <w:rsid w:val="00312185"/>
    <w:rsid w:val="003121AC"/>
    <w:rsid w:val="003121E7"/>
    <w:rsid w:val="00312333"/>
    <w:rsid w:val="0031274B"/>
    <w:rsid w:val="0031286F"/>
    <w:rsid w:val="003129E9"/>
    <w:rsid w:val="00312B33"/>
    <w:rsid w:val="00312CAF"/>
    <w:rsid w:val="00312D25"/>
    <w:rsid w:val="0031304F"/>
    <w:rsid w:val="003131FD"/>
    <w:rsid w:val="0031323C"/>
    <w:rsid w:val="0031324B"/>
    <w:rsid w:val="003132CA"/>
    <w:rsid w:val="003134F4"/>
    <w:rsid w:val="003135E9"/>
    <w:rsid w:val="00313832"/>
    <w:rsid w:val="00313CB9"/>
    <w:rsid w:val="00313DEB"/>
    <w:rsid w:val="00313E03"/>
    <w:rsid w:val="00313EA7"/>
    <w:rsid w:val="00314017"/>
    <w:rsid w:val="0031401B"/>
    <w:rsid w:val="003140EE"/>
    <w:rsid w:val="00314118"/>
    <w:rsid w:val="0031418E"/>
    <w:rsid w:val="00314458"/>
    <w:rsid w:val="0031448C"/>
    <w:rsid w:val="0031459B"/>
    <w:rsid w:val="003146E4"/>
    <w:rsid w:val="00314782"/>
    <w:rsid w:val="003147F6"/>
    <w:rsid w:val="00314A45"/>
    <w:rsid w:val="00314A6B"/>
    <w:rsid w:val="00314BC3"/>
    <w:rsid w:val="00314BF4"/>
    <w:rsid w:val="00314DF9"/>
    <w:rsid w:val="00314F27"/>
    <w:rsid w:val="003150AB"/>
    <w:rsid w:val="003153A8"/>
    <w:rsid w:val="003153BC"/>
    <w:rsid w:val="0031555D"/>
    <w:rsid w:val="003158BA"/>
    <w:rsid w:val="0031596F"/>
    <w:rsid w:val="00315A31"/>
    <w:rsid w:val="00315C8A"/>
    <w:rsid w:val="00315CD5"/>
    <w:rsid w:val="00315D41"/>
    <w:rsid w:val="00315E62"/>
    <w:rsid w:val="00315E77"/>
    <w:rsid w:val="003160DB"/>
    <w:rsid w:val="00316180"/>
    <w:rsid w:val="0031619D"/>
    <w:rsid w:val="003161B0"/>
    <w:rsid w:val="003161B7"/>
    <w:rsid w:val="00316231"/>
    <w:rsid w:val="00316525"/>
    <w:rsid w:val="00316B52"/>
    <w:rsid w:val="00316BD4"/>
    <w:rsid w:val="0031706E"/>
    <w:rsid w:val="003173FE"/>
    <w:rsid w:val="003174B3"/>
    <w:rsid w:val="003174FF"/>
    <w:rsid w:val="0031753C"/>
    <w:rsid w:val="00317551"/>
    <w:rsid w:val="0031766E"/>
    <w:rsid w:val="00317A4B"/>
    <w:rsid w:val="00317D3F"/>
    <w:rsid w:val="00317FA4"/>
    <w:rsid w:val="00320005"/>
    <w:rsid w:val="003200B0"/>
    <w:rsid w:val="00320157"/>
    <w:rsid w:val="0032065B"/>
    <w:rsid w:val="00320692"/>
    <w:rsid w:val="003206AC"/>
    <w:rsid w:val="003206CC"/>
    <w:rsid w:val="003206DE"/>
    <w:rsid w:val="003208DF"/>
    <w:rsid w:val="00320B6B"/>
    <w:rsid w:val="00320B71"/>
    <w:rsid w:val="00320B8B"/>
    <w:rsid w:val="00320BA6"/>
    <w:rsid w:val="00320D31"/>
    <w:rsid w:val="00320DA4"/>
    <w:rsid w:val="00320DB7"/>
    <w:rsid w:val="00320E48"/>
    <w:rsid w:val="00320F29"/>
    <w:rsid w:val="00320F68"/>
    <w:rsid w:val="00321307"/>
    <w:rsid w:val="003213A4"/>
    <w:rsid w:val="00321428"/>
    <w:rsid w:val="00321656"/>
    <w:rsid w:val="00321858"/>
    <w:rsid w:val="00321893"/>
    <w:rsid w:val="003219DE"/>
    <w:rsid w:val="00321BF6"/>
    <w:rsid w:val="00322068"/>
    <w:rsid w:val="00322444"/>
    <w:rsid w:val="003226F1"/>
    <w:rsid w:val="00322A71"/>
    <w:rsid w:val="00322AFE"/>
    <w:rsid w:val="00322B71"/>
    <w:rsid w:val="00322C6F"/>
    <w:rsid w:val="00322D17"/>
    <w:rsid w:val="00322D85"/>
    <w:rsid w:val="00322D98"/>
    <w:rsid w:val="00322FED"/>
    <w:rsid w:val="00323045"/>
    <w:rsid w:val="0032311A"/>
    <w:rsid w:val="00323227"/>
    <w:rsid w:val="0032323C"/>
    <w:rsid w:val="0032337C"/>
    <w:rsid w:val="0032360B"/>
    <w:rsid w:val="00323718"/>
    <w:rsid w:val="003237A8"/>
    <w:rsid w:val="0032393B"/>
    <w:rsid w:val="00323C1E"/>
    <w:rsid w:val="00323D40"/>
    <w:rsid w:val="00323D5F"/>
    <w:rsid w:val="003240C4"/>
    <w:rsid w:val="00324135"/>
    <w:rsid w:val="00324AA2"/>
    <w:rsid w:val="00324B18"/>
    <w:rsid w:val="00324BBA"/>
    <w:rsid w:val="00324EAB"/>
    <w:rsid w:val="00324F80"/>
    <w:rsid w:val="0032503D"/>
    <w:rsid w:val="00325155"/>
    <w:rsid w:val="003251A6"/>
    <w:rsid w:val="003251AD"/>
    <w:rsid w:val="003253B5"/>
    <w:rsid w:val="00325651"/>
    <w:rsid w:val="003257C5"/>
    <w:rsid w:val="00325A1E"/>
    <w:rsid w:val="00325A22"/>
    <w:rsid w:val="00325BA9"/>
    <w:rsid w:val="00325EB0"/>
    <w:rsid w:val="00326054"/>
    <w:rsid w:val="0032610A"/>
    <w:rsid w:val="00326456"/>
    <w:rsid w:val="003264C2"/>
    <w:rsid w:val="00326707"/>
    <w:rsid w:val="00326A48"/>
    <w:rsid w:val="00326AE5"/>
    <w:rsid w:val="00326BAA"/>
    <w:rsid w:val="00326BE8"/>
    <w:rsid w:val="00326EDE"/>
    <w:rsid w:val="00326F05"/>
    <w:rsid w:val="00327035"/>
    <w:rsid w:val="00327087"/>
    <w:rsid w:val="003270B3"/>
    <w:rsid w:val="00327440"/>
    <w:rsid w:val="00327511"/>
    <w:rsid w:val="00327724"/>
    <w:rsid w:val="00327997"/>
    <w:rsid w:val="00327EAA"/>
    <w:rsid w:val="0033009E"/>
    <w:rsid w:val="00330168"/>
    <w:rsid w:val="003302E0"/>
    <w:rsid w:val="003303F7"/>
    <w:rsid w:val="00330461"/>
    <w:rsid w:val="0033050D"/>
    <w:rsid w:val="00330563"/>
    <w:rsid w:val="00330615"/>
    <w:rsid w:val="00330620"/>
    <w:rsid w:val="00330901"/>
    <w:rsid w:val="00331105"/>
    <w:rsid w:val="00331331"/>
    <w:rsid w:val="00331467"/>
    <w:rsid w:val="0033159E"/>
    <w:rsid w:val="0033190B"/>
    <w:rsid w:val="0033190F"/>
    <w:rsid w:val="00331B28"/>
    <w:rsid w:val="00331E4F"/>
    <w:rsid w:val="00331F7B"/>
    <w:rsid w:val="00331FA6"/>
    <w:rsid w:val="00332059"/>
    <w:rsid w:val="003321D1"/>
    <w:rsid w:val="00332270"/>
    <w:rsid w:val="0033254E"/>
    <w:rsid w:val="00332A9D"/>
    <w:rsid w:val="00332B01"/>
    <w:rsid w:val="00332BFD"/>
    <w:rsid w:val="00332CB4"/>
    <w:rsid w:val="00332CE6"/>
    <w:rsid w:val="00333151"/>
    <w:rsid w:val="0033319B"/>
    <w:rsid w:val="003331A7"/>
    <w:rsid w:val="0033320E"/>
    <w:rsid w:val="00333363"/>
    <w:rsid w:val="00333370"/>
    <w:rsid w:val="00333392"/>
    <w:rsid w:val="0033352E"/>
    <w:rsid w:val="003338BD"/>
    <w:rsid w:val="0033391A"/>
    <w:rsid w:val="003339FB"/>
    <w:rsid w:val="00333C75"/>
    <w:rsid w:val="00333F68"/>
    <w:rsid w:val="00333FBD"/>
    <w:rsid w:val="003340FD"/>
    <w:rsid w:val="0033432B"/>
    <w:rsid w:val="003343AF"/>
    <w:rsid w:val="003343E1"/>
    <w:rsid w:val="003343EE"/>
    <w:rsid w:val="00334531"/>
    <w:rsid w:val="0033474F"/>
    <w:rsid w:val="00334902"/>
    <w:rsid w:val="003349D7"/>
    <w:rsid w:val="00334DAD"/>
    <w:rsid w:val="00334F14"/>
    <w:rsid w:val="00335130"/>
    <w:rsid w:val="00335442"/>
    <w:rsid w:val="00335AA9"/>
    <w:rsid w:val="00335AE3"/>
    <w:rsid w:val="00335C80"/>
    <w:rsid w:val="00335E6E"/>
    <w:rsid w:val="003362DC"/>
    <w:rsid w:val="003363E2"/>
    <w:rsid w:val="0033640E"/>
    <w:rsid w:val="00336504"/>
    <w:rsid w:val="003366CE"/>
    <w:rsid w:val="003367EB"/>
    <w:rsid w:val="003369A2"/>
    <w:rsid w:val="003369A4"/>
    <w:rsid w:val="003369CA"/>
    <w:rsid w:val="00336AA4"/>
    <w:rsid w:val="00336B41"/>
    <w:rsid w:val="00336EDB"/>
    <w:rsid w:val="00336EDE"/>
    <w:rsid w:val="00336EEF"/>
    <w:rsid w:val="00336EFB"/>
    <w:rsid w:val="00336F3B"/>
    <w:rsid w:val="0033703D"/>
    <w:rsid w:val="0033711D"/>
    <w:rsid w:val="00337223"/>
    <w:rsid w:val="0033724C"/>
    <w:rsid w:val="003372BA"/>
    <w:rsid w:val="003374BB"/>
    <w:rsid w:val="0033757A"/>
    <w:rsid w:val="00337648"/>
    <w:rsid w:val="003377BD"/>
    <w:rsid w:val="00337818"/>
    <w:rsid w:val="003378FF"/>
    <w:rsid w:val="00337BDA"/>
    <w:rsid w:val="00337CB4"/>
    <w:rsid w:val="00337D76"/>
    <w:rsid w:val="00337E50"/>
    <w:rsid w:val="00337EEE"/>
    <w:rsid w:val="00337F65"/>
    <w:rsid w:val="0034017D"/>
    <w:rsid w:val="00340358"/>
    <w:rsid w:val="003405AD"/>
    <w:rsid w:val="003406A6"/>
    <w:rsid w:val="003406BB"/>
    <w:rsid w:val="003406F1"/>
    <w:rsid w:val="00340704"/>
    <w:rsid w:val="00340813"/>
    <w:rsid w:val="00340851"/>
    <w:rsid w:val="0034087C"/>
    <w:rsid w:val="00340A4B"/>
    <w:rsid w:val="00340A74"/>
    <w:rsid w:val="00340F15"/>
    <w:rsid w:val="00340F95"/>
    <w:rsid w:val="00341049"/>
    <w:rsid w:val="0034120F"/>
    <w:rsid w:val="00341228"/>
    <w:rsid w:val="0034127F"/>
    <w:rsid w:val="003415C4"/>
    <w:rsid w:val="003415F5"/>
    <w:rsid w:val="00341CC6"/>
    <w:rsid w:val="00341CF2"/>
    <w:rsid w:val="00341D08"/>
    <w:rsid w:val="00341DA5"/>
    <w:rsid w:val="00341DDB"/>
    <w:rsid w:val="00341F6E"/>
    <w:rsid w:val="00342048"/>
    <w:rsid w:val="00342331"/>
    <w:rsid w:val="003423CA"/>
    <w:rsid w:val="00342716"/>
    <w:rsid w:val="003427F0"/>
    <w:rsid w:val="003428D4"/>
    <w:rsid w:val="003429E8"/>
    <w:rsid w:val="00342BA3"/>
    <w:rsid w:val="00342F23"/>
    <w:rsid w:val="00342F74"/>
    <w:rsid w:val="003430BB"/>
    <w:rsid w:val="00343510"/>
    <w:rsid w:val="003438D0"/>
    <w:rsid w:val="0034395D"/>
    <w:rsid w:val="00343A23"/>
    <w:rsid w:val="00343A5E"/>
    <w:rsid w:val="00343A9E"/>
    <w:rsid w:val="00343B6D"/>
    <w:rsid w:val="00344268"/>
    <w:rsid w:val="003443F8"/>
    <w:rsid w:val="00344A3F"/>
    <w:rsid w:val="00344B3C"/>
    <w:rsid w:val="00344DFD"/>
    <w:rsid w:val="00344F4C"/>
    <w:rsid w:val="0034502B"/>
    <w:rsid w:val="00345277"/>
    <w:rsid w:val="0034539D"/>
    <w:rsid w:val="003454B4"/>
    <w:rsid w:val="003455B6"/>
    <w:rsid w:val="0034567D"/>
    <w:rsid w:val="003458C2"/>
    <w:rsid w:val="00345931"/>
    <w:rsid w:val="0034599F"/>
    <w:rsid w:val="00345CAD"/>
    <w:rsid w:val="00345CDF"/>
    <w:rsid w:val="0034611A"/>
    <w:rsid w:val="00346197"/>
    <w:rsid w:val="00346387"/>
    <w:rsid w:val="00346406"/>
    <w:rsid w:val="003465AD"/>
    <w:rsid w:val="00347150"/>
    <w:rsid w:val="0034735D"/>
    <w:rsid w:val="00347836"/>
    <w:rsid w:val="00347CAE"/>
    <w:rsid w:val="00347E32"/>
    <w:rsid w:val="00347FA5"/>
    <w:rsid w:val="003500E7"/>
    <w:rsid w:val="00350266"/>
    <w:rsid w:val="003503F8"/>
    <w:rsid w:val="003509B3"/>
    <w:rsid w:val="00350A08"/>
    <w:rsid w:val="00350A4D"/>
    <w:rsid w:val="00350DBB"/>
    <w:rsid w:val="00350F3C"/>
    <w:rsid w:val="00350F4F"/>
    <w:rsid w:val="0035135E"/>
    <w:rsid w:val="003514B7"/>
    <w:rsid w:val="00351678"/>
    <w:rsid w:val="00351A11"/>
    <w:rsid w:val="00351D7E"/>
    <w:rsid w:val="00351D90"/>
    <w:rsid w:val="00351FB3"/>
    <w:rsid w:val="0035202F"/>
    <w:rsid w:val="003520A9"/>
    <w:rsid w:val="0035213F"/>
    <w:rsid w:val="003525F2"/>
    <w:rsid w:val="00352785"/>
    <w:rsid w:val="00352AD0"/>
    <w:rsid w:val="00352C1A"/>
    <w:rsid w:val="00352E32"/>
    <w:rsid w:val="0035329E"/>
    <w:rsid w:val="00353421"/>
    <w:rsid w:val="00353452"/>
    <w:rsid w:val="003534A8"/>
    <w:rsid w:val="0035353C"/>
    <w:rsid w:val="00353A6C"/>
    <w:rsid w:val="00353B98"/>
    <w:rsid w:val="00353CF4"/>
    <w:rsid w:val="00353E03"/>
    <w:rsid w:val="00353E47"/>
    <w:rsid w:val="00353F6D"/>
    <w:rsid w:val="00353FBE"/>
    <w:rsid w:val="00353FDB"/>
    <w:rsid w:val="003540C1"/>
    <w:rsid w:val="00354129"/>
    <w:rsid w:val="0035426B"/>
    <w:rsid w:val="003542F0"/>
    <w:rsid w:val="00354331"/>
    <w:rsid w:val="00354491"/>
    <w:rsid w:val="00354580"/>
    <w:rsid w:val="003546C1"/>
    <w:rsid w:val="00354AAF"/>
    <w:rsid w:val="00354BB6"/>
    <w:rsid w:val="00354DD2"/>
    <w:rsid w:val="00354FC5"/>
    <w:rsid w:val="00355068"/>
    <w:rsid w:val="00355156"/>
    <w:rsid w:val="003551D1"/>
    <w:rsid w:val="003554FB"/>
    <w:rsid w:val="00355559"/>
    <w:rsid w:val="0035564F"/>
    <w:rsid w:val="00355651"/>
    <w:rsid w:val="00355655"/>
    <w:rsid w:val="003557CD"/>
    <w:rsid w:val="00355AA6"/>
    <w:rsid w:val="00355CC5"/>
    <w:rsid w:val="00355D89"/>
    <w:rsid w:val="00355DAE"/>
    <w:rsid w:val="00355F1B"/>
    <w:rsid w:val="00356208"/>
    <w:rsid w:val="0035623C"/>
    <w:rsid w:val="003562AE"/>
    <w:rsid w:val="003563F2"/>
    <w:rsid w:val="00356486"/>
    <w:rsid w:val="00356613"/>
    <w:rsid w:val="00356791"/>
    <w:rsid w:val="00356ADE"/>
    <w:rsid w:val="00356BCC"/>
    <w:rsid w:val="00356D2E"/>
    <w:rsid w:val="00356D72"/>
    <w:rsid w:val="00356DED"/>
    <w:rsid w:val="00356E1B"/>
    <w:rsid w:val="0035727F"/>
    <w:rsid w:val="003572DC"/>
    <w:rsid w:val="0035730B"/>
    <w:rsid w:val="003574AD"/>
    <w:rsid w:val="003575B3"/>
    <w:rsid w:val="00357644"/>
    <w:rsid w:val="003577CB"/>
    <w:rsid w:val="0035783A"/>
    <w:rsid w:val="00357B9C"/>
    <w:rsid w:val="00357BCF"/>
    <w:rsid w:val="00357DC7"/>
    <w:rsid w:val="00357DF2"/>
    <w:rsid w:val="00357E3A"/>
    <w:rsid w:val="00357E84"/>
    <w:rsid w:val="00360222"/>
    <w:rsid w:val="003602AD"/>
    <w:rsid w:val="003603E6"/>
    <w:rsid w:val="0036042A"/>
    <w:rsid w:val="003604EF"/>
    <w:rsid w:val="00360543"/>
    <w:rsid w:val="00360551"/>
    <w:rsid w:val="00360605"/>
    <w:rsid w:val="00360679"/>
    <w:rsid w:val="00360926"/>
    <w:rsid w:val="003609D3"/>
    <w:rsid w:val="00360D1F"/>
    <w:rsid w:val="00360FD6"/>
    <w:rsid w:val="0036112B"/>
    <w:rsid w:val="003616B3"/>
    <w:rsid w:val="003616CA"/>
    <w:rsid w:val="003618E9"/>
    <w:rsid w:val="00361A02"/>
    <w:rsid w:val="00361C89"/>
    <w:rsid w:val="00361CA2"/>
    <w:rsid w:val="00361CC2"/>
    <w:rsid w:val="00361D5C"/>
    <w:rsid w:val="0036201C"/>
    <w:rsid w:val="00362139"/>
    <w:rsid w:val="003622FF"/>
    <w:rsid w:val="00362321"/>
    <w:rsid w:val="00362322"/>
    <w:rsid w:val="00362431"/>
    <w:rsid w:val="00362473"/>
    <w:rsid w:val="00362483"/>
    <w:rsid w:val="003624A8"/>
    <w:rsid w:val="003627D4"/>
    <w:rsid w:val="00362A5A"/>
    <w:rsid w:val="00362A8D"/>
    <w:rsid w:val="00362AAA"/>
    <w:rsid w:val="00362BCE"/>
    <w:rsid w:val="00362D43"/>
    <w:rsid w:val="00362DA9"/>
    <w:rsid w:val="00362E2F"/>
    <w:rsid w:val="00362E38"/>
    <w:rsid w:val="00362EBF"/>
    <w:rsid w:val="00362F61"/>
    <w:rsid w:val="0036326F"/>
    <w:rsid w:val="003633D2"/>
    <w:rsid w:val="003633FB"/>
    <w:rsid w:val="003635F4"/>
    <w:rsid w:val="003636C0"/>
    <w:rsid w:val="003637FA"/>
    <w:rsid w:val="003638BC"/>
    <w:rsid w:val="0036398A"/>
    <w:rsid w:val="00363BCF"/>
    <w:rsid w:val="00363C2D"/>
    <w:rsid w:val="003641A8"/>
    <w:rsid w:val="003642C0"/>
    <w:rsid w:val="00364451"/>
    <w:rsid w:val="00364517"/>
    <w:rsid w:val="003647A9"/>
    <w:rsid w:val="003648B6"/>
    <w:rsid w:val="003648C7"/>
    <w:rsid w:val="00364948"/>
    <w:rsid w:val="00364AC1"/>
    <w:rsid w:val="00364E6C"/>
    <w:rsid w:val="00364F0B"/>
    <w:rsid w:val="00364FAE"/>
    <w:rsid w:val="003651A2"/>
    <w:rsid w:val="0036532B"/>
    <w:rsid w:val="0036539C"/>
    <w:rsid w:val="0036553F"/>
    <w:rsid w:val="003655E4"/>
    <w:rsid w:val="00365805"/>
    <w:rsid w:val="00365BAB"/>
    <w:rsid w:val="00365C2E"/>
    <w:rsid w:val="00365C43"/>
    <w:rsid w:val="00365C87"/>
    <w:rsid w:val="00365CA4"/>
    <w:rsid w:val="00365DD2"/>
    <w:rsid w:val="00365EE1"/>
    <w:rsid w:val="00365EFB"/>
    <w:rsid w:val="00365FB9"/>
    <w:rsid w:val="003661BF"/>
    <w:rsid w:val="00366780"/>
    <w:rsid w:val="003668AF"/>
    <w:rsid w:val="003668B1"/>
    <w:rsid w:val="00366974"/>
    <w:rsid w:val="00366FB9"/>
    <w:rsid w:val="00367048"/>
    <w:rsid w:val="00367092"/>
    <w:rsid w:val="0036722E"/>
    <w:rsid w:val="003672F7"/>
    <w:rsid w:val="00367666"/>
    <w:rsid w:val="0036771E"/>
    <w:rsid w:val="00367B17"/>
    <w:rsid w:val="00367B96"/>
    <w:rsid w:val="00367D7D"/>
    <w:rsid w:val="00367F04"/>
    <w:rsid w:val="00367FF3"/>
    <w:rsid w:val="003700BB"/>
    <w:rsid w:val="003701D1"/>
    <w:rsid w:val="003703D0"/>
    <w:rsid w:val="0037046E"/>
    <w:rsid w:val="0037050C"/>
    <w:rsid w:val="00370510"/>
    <w:rsid w:val="0037062F"/>
    <w:rsid w:val="003706C7"/>
    <w:rsid w:val="00370728"/>
    <w:rsid w:val="0037085A"/>
    <w:rsid w:val="003708E2"/>
    <w:rsid w:val="00370916"/>
    <w:rsid w:val="00370DB6"/>
    <w:rsid w:val="00370DC7"/>
    <w:rsid w:val="00370E85"/>
    <w:rsid w:val="00370EBD"/>
    <w:rsid w:val="00371439"/>
    <w:rsid w:val="00371471"/>
    <w:rsid w:val="00371543"/>
    <w:rsid w:val="003717A2"/>
    <w:rsid w:val="0037189E"/>
    <w:rsid w:val="00371957"/>
    <w:rsid w:val="0037196F"/>
    <w:rsid w:val="003719AA"/>
    <w:rsid w:val="00371C53"/>
    <w:rsid w:val="00371D18"/>
    <w:rsid w:val="00371F58"/>
    <w:rsid w:val="003724F5"/>
    <w:rsid w:val="00372724"/>
    <w:rsid w:val="003727C1"/>
    <w:rsid w:val="003727DC"/>
    <w:rsid w:val="003728F9"/>
    <w:rsid w:val="00372A48"/>
    <w:rsid w:val="00372A73"/>
    <w:rsid w:val="00372AFA"/>
    <w:rsid w:val="00372B30"/>
    <w:rsid w:val="00372C5B"/>
    <w:rsid w:val="00372EFF"/>
    <w:rsid w:val="00372FFE"/>
    <w:rsid w:val="003733C3"/>
    <w:rsid w:val="00373450"/>
    <w:rsid w:val="0037350D"/>
    <w:rsid w:val="00373802"/>
    <w:rsid w:val="00373A6B"/>
    <w:rsid w:val="00373EAB"/>
    <w:rsid w:val="00373F1B"/>
    <w:rsid w:val="00373F81"/>
    <w:rsid w:val="00373F92"/>
    <w:rsid w:val="003742BC"/>
    <w:rsid w:val="003743AF"/>
    <w:rsid w:val="0037444E"/>
    <w:rsid w:val="00374550"/>
    <w:rsid w:val="003745AC"/>
    <w:rsid w:val="003746AE"/>
    <w:rsid w:val="00374721"/>
    <w:rsid w:val="0037472D"/>
    <w:rsid w:val="0037491B"/>
    <w:rsid w:val="00374BD8"/>
    <w:rsid w:val="00374C82"/>
    <w:rsid w:val="00374C8C"/>
    <w:rsid w:val="00374D41"/>
    <w:rsid w:val="00374EAF"/>
    <w:rsid w:val="00374F0C"/>
    <w:rsid w:val="00375040"/>
    <w:rsid w:val="003751F6"/>
    <w:rsid w:val="0037523A"/>
    <w:rsid w:val="003753E2"/>
    <w:rsid w:val="00375561"/>
    <w:rsid w:val="003756CD"/>
    <w:rsid w:val="0037570A"/>
    <w:rsid w:val="0037576E"/>
    <w:rsid w:val="00375AC1"/>
    <w:rsid w:val="00375ADA"/>
    <w:rsid w:val="00375EA1"/>
    <w:rsid w:val="00375F78"/>
    <w:rsid w:val="00376224"/>
    <w:rsid w:val="003763A7"/>
    <w:rsid w:val="00376403"/>
    <w:rsid w:val="0037641F"/>
    <w:rsid w:val="00376469"/>
    <w:rsid w:val="003764DD"/>
    <w:rsid w:val="00376594"/>
    <w:rsid w:val="00376911"/>
    <w:rsid w:val="00376986"/>
    <w:rsid w:val="00376B84"/>
    <w:rsid w:val="00376EB6"/>
    <w:rsid w:val="00376FF0"/>
    <w:rsid w:val="00377304"/>
    <w:rsid w:val="00377351"/>
    <w:rsid w:val="003773E5"/>
    <w:rsid w:val="003775C9"/>
    <w:rsid w:val="003777D2"/>
    <w:rsid w:val="003778DF"/>
    <w:rsid w:val="00377999"/>
    <w:rsid w:val="00377BD3"/>
    <w:rsid w:val="00377C7A"/>
    <w:rsid w:val="00377F24"/>
    <w:rsid w:val="00377F3D"/>
    <w:rsid w:val="0038025B"/>
    <w:rsid w:val="00380369"/>
    <w:rsid w:val="00380397"/>
    <w:rsid w:val="003803DC"/>
    <w:rsid w:val="00380417"/>
    <w:rsid w:val="00380618"/>
    <w:rsid w:val="00380680"/>
    <w:rsid w:val="0038070E"/>
    <w:rsid w:val="00380797"/>
    <w:rsid w:val="00380799"/>
    <w:rsid w:val="00380AF7"/>
    <w:rsid w:val="00380BE4"/>
    <w:rsid w:val="00380D99"/>
    <w:rsid w:val="00380DA3"/>
    <w:rsid w:val="00380F27"/>
    <w:rsid w:val="00380FFE"/>
    <w:rsid w:val="00381152"/>
    <w:rsid w:val="00381192"/>
    <w:rsid w:val="0038131C"/>
    <w:rsid w:val="003813A7"/>
    <w:rsid w:val="0038161A"/>
    <w:rsid w:val="00381672"/>
    <w:rsid w:val="00381746"/>
    <w:rsid w:val="00381881"/>
    <w:rsid w:val="00381E9A"/>
    <w:rsid w:val="00382017"/>
    <w:rsid w:val="00382230"/>
    <w:rsid w:val="0038231A"/>
    <w:rsid w:val="003823B6"/>
    <w:rsid w:val="00382B15"/>
    <w:rsid w:val="00382BFA"/>
    <w:rsid w:val="00382D14"/>
    <w:rsid w:val="00382E59"/>
    <w:rsid w:val="003830C8"/>
    <w:rsid w:val="003832BE"/>
    <w:rsid w:val="003832D8"/>
    <w:rsid w:val="0038347B"/>
    <w:rsid w:val="0038356C"/>
    <w:rsid w:val="0038381F"/>
    <w:rsid w:val="00383BB6"/>
    <w:rsid w:val="00383BED"/>
    <w:rsid w:val="00383DA9"/>
    <w:rsid w:val="00383DAD"/>
    <w:rsid w:val="00383EA4"/>
    <w:rsid w:val="00383F0B"/>
    <w:rsid w:val="0038408B"/>
    <w:rsid w:val="00384447"/>
    <w:rsid w:val="003844FC"/>
    <w:rsid w:val="00384533"/>
    <w:rsid w:val="00384AD6"/>
    <w:rsid w:val="00384AF1"/>
    <w:rsid w:val="00384ED6"/>
    <w:rsid w:val="003850DB"/>
    <w:rsid w:val="00385104"/>
    <w:rsid w:val="00385341"/>
    <w:rsid w:val="003857A1"/>
    <w:rsid w:val="00385A73"/>
    <w:rsid w:val="00385A7D"/>
    <w:rsid w:val="00385AC3"/>
    <w:rsid w:val="00385C2A"/>
    <w:rsid w:val="00385CB4"/>
    <w:rsid w:val="00386051"/>
    <w:rsid w:val="003861A1"/>
    <w:rsid w:val="003861C4"/>
    <w:rsid w:val="003861CC"/>
    <w:rsid w:val="003862B4"/>
    <w:rsid w:val="00386448"/>
    <w:rsid w:val="003864ED"/>
    <w:rsid w:val="003866BB"/>
    <w:rsid w:val="00386AF7"/>
    <w:rsid w:val="00386B60"/>
    <w:rsid w:val="00386B96"/>
    <w:rsid w:val="00386DCA"/>
    <w:rsid w:val="00386F2F"/>
    <w:rsid w:val="00386F86"/>
    <w:rsid w:val="0038709A"/>
    <w:rsid w:val="003874B7"/>
    <w:rsid w:val="00387538"/>
    <w:rsid w:val="0038766B"/>
    <w:rsid w:val="0038767C"/>
    <w:rsid w:val="003878EC"/>
    <w:rsid w:val="0038791A"/>
    <w:rsid w:val="00387984"/>
    <w:rsid w:val="003879CC"/>
    <w:rsid w:val="003879D2"/>
    <w:rsid w:val="00387A23"/>
    <w:rsid w:val="00387A50"/>
    <w:rsid w:val="00387AB6"/>
    <w:rsid w:val="00387B14"/>
    <w:rsid w:val="00387B50"/>
    <w:rsid w:val="00387B98"/>
    <w:rsid w:val="00387EC6"/>
    <w:rsid w:val="00387F62"/>
    <w:rsid w:val="0039017A"/>
    <w:rsid w:val="003902D0"/>
    <w:rsid w:val="00390398"/>
    <w:rsid w:val="003903F4"/>
    <w:rsid w:val="00390448"/>
    <w:rsid w:val="0039057E"/>
    <w:rsid w:val="00390677"/>
    <w:rsid w:val="003908F8"/>
    <w:rsid w:val="00390B17"/>
    <w:rsid w:val="00390B2C"/>
    <w:rsid w:val="00390C8E"/>
    <w:rsid w:val="00391056"/>
    <w:rsid w:val="0039105B"/>
    <w:rsid w:val="003910F4"/>
    <w:rsid w:val="00391201"/>
    <w:rsid w:val="003918F4"/>
    <w:rsid w:val="00391964"/>
    <w:rsid w:val="00391973"/>
    <w:rsid w:val="003919B5"/>
    <w:rsid w:val="00391A11"/>
    <w:rsid w:val="00391A4C"/>
    <w:rsid w:val="00391B88"/>
    <w:rsid w:val="00391CF6"/>
    <w:rsid w:val="00391D2E"/>
    <w:rsid w:val="00391D97"/>
    <w:rsid w:val="00391DF4"/>
    <w:rsid w:val="003920F3"/>
    <w:rsid w:val="0039229E"/>
    <w:rsid w:val="003922FC"/>
    <w:rsid w:val="00392437"/>
    <w:rsid w:val="003925BD"/>
    <w:rsid w:val="00392687"/>
    <w:rsid w:val="003927B7"/>
    <w:rsid w:val="00392854"/>
    <w:rsid w:val="003929D7"/>
    <w:rsid w:val="00392B29"/>
    <w:rsid w:val="00392B60"/>
    <w:rsid w:val="00392C51"/>
    <w:rsid w:val="00392C63"/>
    <w:rsid w:val="00392D22"/>
    <w:rsid w:val="00392F40"/>
    <w:rsid w:val="00392FE4"/>
    <w:rsid w:val="00393149"/>
    <w:rsid w:val="0039338A"/>
    <w:rsid w:val="00393A0D"/>
    <w:rsid w:val="00393D74"/>
    <w:rsid w:val="00393EBB"/>
    <w:rsid w:val="00393EC6"/>
    <w:rsid w:val="0039415B"/>
    <w:rsid w:val="00394187"/>
    <w:rsid w:val="0039431B"/>
    <w:rsid w:val="003943AD"/>
    <w:rsid w:val="003945D5"/>
    <w:rsid w:val="003946E7"/>
    <w:rsid w:val="003947E5"/>
    <w:rsid w:val="003948EE"/>
    <w:rsid w:val="00394D00"/>
    <w:rsid w:val="00394DCB"/>
    <w:rsid w:val="00394E03"/>
    <w:rsid w:val="00394EEC"/>
    <w:rsid w:val="00394FC1"/>
    <w:rsid w:val="0039500B"/>
    <w:rsid w:val="0039508A"/>
    <w:rsid w:val="003950E8"/>
    <w:rsid w:val="0039516E"/>
    <w:rsid w:val="0039521A"/>
    <w:rsid w:val="0039525C"/>
    <w:rsid w:val="003953F6"/>
    <w:rsid w:val="003958FF"/>
    <w:rsid w:val="00395997"/>
    <w:rsid w:val="00395A98"/>
    <w:rsid w:val="00395ACA"/>
    <w:rsid w:val="00395B6B"/>
    <w:rsid w:val="00395C89"/>
    <w:rsid w:val="0039647E"/>
    <w:rsid w:val="003965AA"/>
    <w:rsid w:val="00396663"/>
    <w:rsid w:val="003967E4"/>
    <w:rsid w:val="003968DF"/>
    <w:rsid w:val="003968E4"/>
    <w:rsid w:val="0039692B"/>
    <w:rsid w:val="00396A20"/>
    <w:rsid w:val="00396BE1"/>
    <w:rsid w:val="00396E40"/>
    <w:rsid w:val="00396F94"/>
    <w:rsid w:val="00397077"/>
    <w:rsid w:val="003970F3"/>
    <w:rsid w:val="0039710B"/>
    <w:rsid w:val="0039710F"/>
    <w:rsid w:val="00397148"/>
    <w:rsid w:val="00397233"/>
    <w:rsid w:val="003972AB"/>
    <w:rsid w:val="00397431"/>
    <w:rsid w:val="003975BA"/>
    <w:rsid w:val="00397914"/>
    <w:rsid w:val="003979A8"/>
    <w:rsid w:val="003979CA"/>
    <w:rsid w:val="00397BD8"/>
    <w:rsid w:val="00397D57"/>
    <w:rsid w:val="00397F5A"/>
    <w:rsid w:val="003A00CE"/>
    <w:rsid w:val="003A021E"/>
    <w:rsid w:val="003A024A"/>
    <w:rsid w:val="003A0A5B"/>
    <w:rsid w:val="003A0F25"/>
    <w:rsid w:val="003A103E"/>
    <w:rsid w:val="003A108D"/>
    <w:rsid w:val="003A113E"/>
    <w:rsid w:val="003A1187"/>
    <w:rsid w:val="003A11D2"/>
    <w:rsid w:val="003A1369"/>
    <w:rsid w:val="003A137A"/>
    <w:rsid w:val="003A13E4"/>
    <w:rsid w:val="003A1659"/>
    <w:rsid w:val="003A195E"/>
    <w:rsid w:val="003A196C"/>
    <w:rsid w:val="003A19BD"/>
    <w:rsid w:val="003A19D6"/>
    <w:rsid w:val="003A1C2F"/>
    <w:rsid w:val="003A1C6F"/>
    <w:rsid w:val="003A1EC1"/>
    <w:rsid w:val="003A1F5B"/>
    <w:rsid w:val="003A1F8A"/>
    <w:rsid w:val="003A2119"/>
    <w:rsid w:val="003A25E9"/>
    <w:rsid w:val="003A2799"/>
    <w:rsid w:val="003A2878"/>
    <w:rsid w:val="003A29DF"/>
    <w:rsid w:val="003A2AEE"/>
    <w:rsid w:val="003A2B00"/>
    <w:rsid w:val="003A2B3B"/>
    <w:rsid w:val="003A2CD7"/>
    <w:rsid w:val="003A2F1B"/>
    <w:rsid w:val="003A2F5A"/>
    <w:rsid w:val="003A3006"/>
    <w:rsid w:val="003A3241"/>
    <w:rsid w:val="003A3603"/>
    <w:rsid w:val="003A36F9"/>
    <w:rsid w:val="003A3891"/>
    <w:rsid w:val="003A3A50"/>
    <w:rsid w:val="003A3A93"/>
    <w:rsid w:val="003A3BDF"/>
    <w:rsid w:val="003A3D52"/>
    <w:rsid w:val="003A3E15"/>
    <w:rsid w:val="003A4412"/>
    <w:rsid w:val="003A4442"/>
    <w:rsid w:val="003A4620"/>
    <w:rsid w:val="003A4665"/>
    <w:rsid w:val="003A47CC"/>
    <w:rsid w:val="003A49C1"/>
    <w:rsid w:val="003A4A11"/>
    <w:rsid w:val="003A4AF4"/>
    <w:rsid w:val="003A4F9B"/>
    <w:rsid w:val="003A50D1"/>
    <w:rsid w:val="003A5428"/>
    <w:rsid w:val="003A547F"/>
    <w:rsid w:val="003A54E0"/>
    <w:rsid w:val="003A5ADD"/>
    <w:rsid w:val="003A5AFD"/>
    <w:rsid w:val="003A5B5A"/>
    <w:rsid w:val="003A5B5B"/>
    <w:rsid w:val="003A5D3E"/>
    <w:rsid w:val="003A5E7F"/>
    <w:rsid w:val="003A5EE8"/>
    <w:rsid w:val="003A6004"/>
    <w:rsid w:val="003A600B"/>
    <w:rsid w:val="003A6129"/>
    <w:rsid w:val="003A6578"/>
    <w:rsid w:val="003A6582"/>
    <w:rsid w:val="003A65C6"/>
    <w:rsid w:val="003A675B"/>
    <w:rsid w:val="003A6807"/>
    <w:rsid w:val="003A68A3"/>
    <w:rsid w:val="003A6B05"/>
    <w:rsid w:val="003A6B69"/>
    <w:rsid w:val="003A6DCC"/>
    <w:rsid w:val="003A701F"/>
    <w:rsid w:val="003A72F2"/>
    <w:rsid w:val="003A755C"/>
    <w:rsid w:val="003A7608"/>
    <w:rsid w:val="003A786C"/>
    <w:rsid w:val="003A78FA"/>
    <w:rsid w:val="003A7993"/>
    <w:rsid w:val="003A799B"/>
    <w:rsid w:val="003A7E3E"/>
    <w:rsid w:val="003A7EA2"/>
    <w:rsid w:val="003A7EE5"/>
    <w:rsid w:val="003A7FDB"/>
    <w:rsid w:val="003B0175"/>
    <w:rsid w:val="003B0277"/>
    <w:rsid w:val="003B046A"/>
    <w:rsid w:val="003B0476"/>
    <w:rsid w:val="003B0762"/>
    <w:rsid w:val="003B0885"/>
    <w:rsid w:val="003B0C43"/>
    <w:rsid w:val="003B0D57"/>
    <w:rsid w:val="003B0E33"/>
    <w:rsid w:val="003B0E3D"/>
    <w:rsid w:val="003B0FD4"/>
    <w:rsid w:val="003B106F"/>
    <w:rsid w:val="003B11FB"/>
    <w:rsid w:val="003B12C2"/>
    <w:rsid w:val="003B1847"/>
    <w:rsid w:val="003B1E80"/>
    <w:rsid w:val="003B1EDD"/>
    <w:rsid w:val="003B1F62"/>
    <w:rsid w:val="003B245B"/>
    <w:rsid w:val="003B248C"/>
    <w:rsid w:val="003B24AA"/>
    <w:rsid w:val="003B2625"/>
    <w:rsid w:val="003B263B"/>
    <w:rsid w:val="003B2727"/>
    <w:rsid w:val="003B2761"/>
    <w:rsid w:val="003B284E"/>
    <w:rsid w:val="003B2B83"/>
    <w:rsid w:val="003B2C5A"/>
    <w:rsid w:val="003B2CC8"/>
    <w:rsid w:val="003B2DAB"/>
    <w:rsid w:val="003B2F08"/>
    <w:rsid w:val="003B2F1C"/>
    <w:rsid w:val="003B3047"/>
    <w:rsid w:val="003B30B0"/>
    <w:rsid w:val="003B30B6"/>
    <w:rsid w:val="003B33E9"/>
    <w:rsid w:val="003B3449"/>
    <w:rsid w:val="003B3454"/>
    <w:rsid w:val="003B37D4"/>
    <w:rsid w:val="003B3899"/>
    <w:rsid w:val="003B3A7D"/>
    <w:rsid w:val="003B3B9C"/>
    <w:rsid w:val="003B3CEE"/>
    <w:rsid w:val="003B3E58"/>
    <w:rsid w:val="003B3F3B"/>
    <w:rsid w:val="003B4001"/>
    <w:rsid w:val="003B40AF"/>
    <w:rsid w:val="003B4358"/>
    <w:rsid w:val="003B43DD"/>
    <w:rsid w:val="003B4468"/>
    <w:rsid w:val="003B45A3"/>
    <w:rsid w:val="003B4631"/>
    <w:rsid w:val="003B4727"/>
    <w:rsid w:val="003B4961"/>
    <w:rsid w:val="003B49A1"/>
    <w:rsid w:val="003B4A89"/>
    <w:rsid w:val="003B4B2B"/>
    <w:rsid w:val="003B4D3E"/>
    <w:rsid w:val="003B50DB"/>
    <w:rsid w:val="003B50E0"/>
    <w:rsid w:val="003B50FF"/>
    <w:rsid w:val="003B5157"/>
    <w:rsid w:val="003B5212"/>
    <w:rsid w:val="003B55F4"/>
    <w:rsid w:val="003B55FC"/>
    <w:rsid w:val="003B5681"/>
    <w:rsid w:val="003B56F9"/>
    <w:rsid w:val="003B5801"/>
    <w:rsid w:val="003B584B"/>
    <w:rsid w:val="003B5998"/>
    <w:rsid w:val="003B59E6"/>
    <w:rsid w:val="003B5A06"/>
    <w:rsid w:val="003B5B5D"/>
    <w:rsid w:val="003B5CE0"/>
    <w:rsid w:val="003B5D5C"/>
    <w:rsid w:val="003B5F50"/>
    <w:rsid w:val="003B60D6"/>
    <w:rsid w:val="003B6113"/>
    <w:rsid w:val="003B6610"/>
    <w:rsid w:val="003B66C4"/>
    <w:rsid w:val="003B6896"/>
    <w:rsid w:val="003B6924"/>
    <w:rsid w:val="003B6969"/>
    <w:rsid w:val="003B697B"/>
    <w:rsid w:val="003B6B28"/>
    <w:rsid w:val="003B6BB7"/>
    <w:rsid w:val="003B6E86"/>
    <w:rsid w:val="003B6EFC"/>
    <w:rsid w:val="003B7162"/>
    <w:rsid w:val="003B72AC"/>
    <w:rsid w:val="003B73E5"/>
    <w:rsid w:val="003B7649"/>
    <w:rsid w:val="003B76B8"/>
    <w:rsid w:val="003B773E"/>
    <w:rsid w:val="003B7898"/>
    <w:rsid w:val="003B795C"/>
    <w:rsid w:val="003B7C78"/>
    <w:rsid w:val="003B7E3A"/>
    <w:rsid w:val="003C0095"/>
    <w:rsid w:val="003C0213"/>
    <w:rsid w:val="003C035C"/>
    <w:rsid w:val="003C0756"/>
    <w:rsid w:val="003C07A2"/>
    <w:rsid w:val="003C07CB"/>
    <w:rsid w:val="003C085A"/>
    <w:rsid w:val="003C087A"/>
    <w:rsid w:val="003C08C8"/>
    <w:rsid w:val="003C0CC6"/>
    <w:rsid w:val="003C1155"/>
    <w:rsid w:val="003C147F"/>
    <w:rsid w:val="003C15FF"/>
    <w:rsid w:val="003C168E"/>
    <w:rsid w:val="003C179F"/>
    <w:rsid w:val="003C17B5"/>
    <w:rsid w:val="003C1964"/>
    <w:rsid w:val="003C1AAD"/>
    <w:rsid w:val="003C1C51"/>
    <w:rsid w:val="003C1E75"/>
    <w:rsid w:val="003C2034"/>
    <w:rsid w:val="003C22F4"/>
    <w:rsid w:val="003C23A6"/>
    <w:rsid w:val="003C250F"/>
    <w:rsid w:val="003C266D"/>
    <w:rsid w:val="003C26DA"/>
    <w:rsid w:val="003C283A"/>
    <w:rsid w:val="003C28D6"/>
    <w:rsid w:val="003C2936"/>
    <w:rsid w:val="003C2938"/>
    <w:rsid w:val="003C2A9A"/>
    <w:rsid w:val="003C2B49"/>
    <w:rsid w:val="003C2B6C"/>
    <w:rsid w:val="003C31A2"/>
    <w:rsid w:val="003C3204"/>
    <w:rsid w:val="003C32AC"/>
    <w:rsid w:val="003C3476"/>
    <w:rsid w:val="003C35BD"/>
    <w:rsid w:val="003C3602"/>
    <w:rsid w:val="003C3615"/>
    <w:rsid w:val="003C36C0"/>
    <w:rsid w:val="003C3735"/>
    <w:rsid w:val="003C3791"/>
    <w:rsid w:val="003C3857"/>
    <w:rsid w:val="003C38F3"/>
    <w:rsid w:val="003C3E9F"/>
    <w:rsid w:val="003C3EAE"/>
    <w:rsid w:val="003C3FA5"/>
    <w:rsid w:val="003C3FC8"/>
    <w:rsid w:val="003C4192"/>
    <w:rsid w:val="003C4331"/>
    <w:rsid w:val="003C43F2"/>
    <w:rsid w:val="003C462D"/>
    <w:rsid w:val="003C469B"/>
    <w:rsid w:val="003C48C6"/>
    <w:rsid w:val="003C48D3"/>
    <w:rsid w:val="003C4BA8"/>
    <w:rsid w:val="003C4D39"/>
    <w:rsid w:val="003C4E25"/>
    <w:rsid w:val="003C51C5"/>
    <w:rsid w:val="003C51CD"/>
    <w:rsid w:val="003C5327"/>
    <w:rsid w:val="003C550B"/>
    <w:rsid w:val="003C5516"/>
    <w:rsid w:val="003C588D"/>
    <w:rsid w:val="003C5C92"/>
    <w:rsid w:val="003C5D34"/>
    <w:rsid w:val="003C5EC6"/>
    <w:rsid w:val="003C63B6"/>
    <w:rsid w:val="003C6676"/>
    <w:rsid w:val="003C68E4"/>
    <w:rsid w:val="003C6905"/>
    <w:rsid w:val="003C6948"/>
    <w:rsid w:val="003C6A0C"/>
    <w:rsid w:val="003C6B50"/>
    <w:rsid w:val="003C6F7C"/>
    <w:rsid w:val="003C6FDD"/>
    <w:rsid w:val="003C71B7"/>
    <w:rsid w:val="003C7287"/>
    <w:rsid w:val="003C7352"/>
    <w:rsid w:val="003C7453"/>
    <w:rsid w:val="003C7593"/>
    <w:rsid w:val="003C75E0"/>
    <w:rsid w:val="003C76DD"/>
    <w:rsid w:val="003C7981"/>
    <w:rsid w:val="003C7A25"/>
    <w:rsid w:val="003C7EC0"/>
    <w:rsid w:val="003C7F69"/>
    <w:rsid w:val="003C7F6E"/>
    <w:rsid w:val="003D031B"/>
    <w:rsid w:val="003D0370"/>
    <w:rsid w:val="003D0417"/>
    <w:rsid w:val="003D0426"/>
    <w:rsid w:val="003D0573"/>
    <w:rsid w:val="003D0820"/>
    <w:rsid w:val="003D097C"/>
    <w:rsid w:val="003D0AFE"/>
    <w:rsid w:val="003D0BD4"/>
    <w:rsid w:val="003D0BEA"/>
    <w:rsid w:val="003D0CD9"/>
    <w:rsid w:val="003D0F10"/>
    <w:rsid w:val="003D0F83"/>
    <w:rsid w:val="003D11CD"/>
    <w:rsid w:val="003D15BB"/>
    <w:rsid w:val="003D15D5"/>
    <w:rsid w:val="003D1642"/>
    <w:rsid w:val="003D173E"/>
    <w:rsid w:val="003D1785"/>
    <w:rsid w:val="003D1871"/>
    <w:rsid w:val="003D18F7"/>
    <w:rsid w:val="003D1AE2"/>
    <w:rsid w:val="003D1E32"/>
    <w:rsid w:val="003D1E63"/>
    <w:rsid w:val="003D1FA8"/>
    <w:rsid w:val="003D1FAE"/>
    <w:rsid w:val="003D21A5"/>
    <w:rsid w:val="003D21AF"/>
    <w:rsid w:val="003D22DA"/>
    <w:rsid w:val="003D26CD"/>
    <w:rsid w:val="003D29EF"/>
    <w:rsid w:val="003D2A63"/>
    <w:rsid w:val="003D2E19"/>
    <w:rsid w:val="003D31AB"/>
    <w:rsid w:val="003D3299"/>
    <w:rsid w:val="003D358A"/>
    <w:rsid w:val="003D37A4"/>
    <w:rsid w:val="003D3961"/>
    <w:rsid w:val="003D3A38"/>
    <w:rsid w:val="003D3B28"/>
    <w:rsid w:val="003D3D85"/>
    <w:rsid w:val="003D407C"/>
    <w:rsid w:val="003D4198"/>
    <w:rsid w:val="003D42B0"/>
    <w:rsid w:val="003D42D3"/>
    <w:rsid w:val="003D45DF"/>
    <w:rsid w:val="003D470E"/>
    <w:rsid w:val="003D48A4"/>
    <w:rsid w:val="003D49CF"/>
    <w:rsid w:val="003D4D06"/>
    <w:rsid w:val="003D4E11"/>
    <w:rsid w:val="003D4E48"/>
    <w:rsid w:val="003D502C"/>
    <w:rsid w:val="003D521B"/>
    <w:rsid w:val="003D5398"/>
    <w:rsid w:val="003D5413"/>
    <w:rsid w:val="003D5418"/>
    <w:rsid w:val="003D547E"/>
    <w:rsid w:val="003D58F2"/>
    <w:rsid w:val="003D59CC"/>
    <w:rsid w:val="003D5A3C"/>
    <w:rsid w:val="003D5AD8"/>
    <w:rsid w:val="003D5D01"/>
    <w:rsid w:val="003D5D02"/>
    <w:rsid w:val="003D5F31"/>
    <w:rsid w:val="003D60B3"/>
    <w:rsid w:val="003D621A"/>
    <w:rsid w:val="003D6702"/>
    <w:rsid w:val="003D6A08"/>
    <w:rsid w:val="003D6AAA"/>
    <w:rsid w:val="003D6BA8"/>
    <w:rsid w:val="003D6C6B"/>
    <w:rsid w:val="003D6D76"/>
    <w:rsid w:val="003D6EAE"/>
    <w:rsid w:val="003D70EC"/>
    <w:rsid w:val="003D743A"/>
    <w:rsid w:val="003D751E"/>
    <w:rsid w:val="003D75F0"/>
    <w:rsid w:val="003D78A3"/>
    <w:rsid w:val="003D78CC"/>
    <w:rsid w:val="003E005F"/>
    <w:rsid w:val="003E01E3"/>
    <w:rsid w:val="003E0374"/>
    <w:rsid w:val="003E052B"/>
    <w:rsid w:val="003E05CE"/>
    <w:rsid w:val="003E0616"/>
    <w:rsid w:val="003E075F"/>
    <w:rsid w:val="003E0AB7"/>
    <w:rsid w:val="003E0F0C"/>
    <w:rsid w:val="003E1158"/>
    <w:rsid w:val="003E1239"/>
    <w:rsid w:val="003E131A"/>
    <w:rsid w:val="003E1342"/>
    <w:rsid w:val="003E1BF6"/>
    <w:rsid w:val="003E1FA5"/>
    <w:rsid w:val="003E1FC9"/>
    <w:rsid w:val="003E1FCD"/>
    <w:rsid w:val="003E2159"/>
    <w:rsid w:val="003E2236"/>
    <w:rsid w:val="003E2395"/>
    <w:rsid w:val="003E23E3"/>
    <w:rsid w:val="003E23E6"/>
    <w:rsid w:val="003E25D5"/>
    <w:rsid w:val="003E28FD"/>
    <w:rsid w:val="003E28FE"/>
    <w:rsid w:val="003E2A20"/>
    <w:rsid w:val="003E2BF5"/>
    <w:rsid w:val="003E2D6E"/>
    <w:rsid w:val="003E30B6"/>
    <w:rsid w:val="003E33D3"/>
    <w:rsid w:val="003E340F"/>
    <w:rsid w:val="003E381F"/>
    <w:rsid w:val="003E384E"/>
    <w:rsid w:val="003E3929"/>
    <w:rsid w:val="003E399D"/>
    <w:rsid w:val="003E3AC9"/>
    <w:rsid w:val="003E3C59"/>
    <w:rsid w:val="003E3D16"/>
    <w:rsid w:val="003E3D23"/>
    <w:rsid w:val="003E3D57"/>
    <w:rsid w:val="003E3F55"/>
    <w:rsid w:val="003E4154"/>
    <w:rsid w:val="003E43AB"/>
    <w:rsid w:val="003E4407"/>
    <w:rsid w:val="003E4540"/>
    <w:rsid w:val="003E45F4"/>
    <w:rsid w:val="003E47DB"/>
    <w:rsid w:val="003E4860"/>
    <w:rsid w:val="003E48AA"/>
    <w:rsid w:val="003E4C04"/>
    <w:rsid w:val="003E4D42"/>
    <w:rsid w:val="003E4F13"/>
    <w:rsid w:val="003E50D9"/>
    <w:rsid w:val="003E50FA"/>
    <w:rsid w:val="003E5277"/>
    <w:rsid w:val="003E53DF"/>
    <w:rsid w:val="003E545F"/>
    <w:rsid w:val="003E55FE"/>
    <w:rsid w:val="003E58BB"/>
    <w:rsid w:val="003E5904"/>
    <w:rsid w:val="003E5A5C"/>
    <w:rsid w:val="003E5A78"/>
    <w:rsid w:val="003E5CF3"/>
    <w:rsid w:val="003E5D8F"/>
    <w:rsid w:val="003E5D9B"/>
    <w:rsid w:val="003E5E91"/>
    <w:rsid w:val="003E604F"/>
    <w:rsid w:val="003E6109"/>
    <w:rsid w:val="003E6240"/>
    <w:rsid w:val="003E648C"/>
    <w:rsid w:val="003E64C4"/>
    <w:rsid w:val="003E6604"/>
    <w:rsid w:val="003E669F"/>
    <w:rsid w:val="003E6739"/>
    <w:rsid w:val="003E6822"/>
    <w:rsid w:val="003E68D9"/>
    <w:rsid w:val="003E6B54"/>
    <w:rsid w:val="003E6ECF"/>
    <w:rsid w:val="003E73F8"/>
    <w:rsid w:val="003E74B4"/>
    <w:rsid w:val="003E774F"/>
    <w:rsid w:val="003E7C82"/>
    <w:rsid w:val="003E7CA0"/>
    <w:rsid w:val="003E7D04"/>
    <w:rsid w:val="003E7D7A"/>
    <w:rsid w:val="003E7DFA"/>
    <w:rsid w:val="003E7F5A"/>
    <w:rsid w:val="003F002D"/>
    <w:rsid w:val="003F00CF"/>
    <w:rsid w:val="003F0370"/>
    <w:rsid w:val="003F083E"/>
    <w:rsid w:val="003F0864"/>
    <w:rsid w:val="003F086C"/>
    <w:rsid w:val="003F0A42"/>
    <w:rsid w:val="003F0AEC"/>
    <w:rsid w:val="003F0B1B"/>
    <w:rsid w:val="003F0BC7"/>
    <w:rsid w:val="003F0DF9"/>
    <w:rsid w:val="003F0E1F"/>
    <w:rsid w:val="003F0EA4"/>
    <w:rsid w:val="003F0EAA"/>
    <w:rsid w:val="003F0F34"/>
    <w:rsid w:val="003F1036"/>
    <w:rsid w:val="003F1111"/>
    <w:rsid w:val="003F1340"/>
    <w:rsid w:val="003F146A"/>
    <w:rsid w:val="003F1494"/>
    <w:rsid w:val="003F14BB"/>
    <w:rsid w:val="003F1715"/>
    <w:rsid w:val="003F1733"/>
    <w:rsid w:val="003F182B"/>
    <w:rsid w:val="003F1A01"/>
    <w:rsid w:val="003F1CE8"/>
    <w:rsid w:val="003F1D03"/>
    <w:rsid w:val="003F1DD6"/>
    <w:rsid w:val="003F1E27"/>
    <w:rsid w:val="003F22AF"/>
    <w:rsid w:val="003F22B3"/>
    <w:rsid w:val="003F2494"/>
    <w:rsid w:val="003F2569"/>
    <w:rsid w:val="003F25A1"/>
    <w:rsid w:val="003F2923"/>
    <w:rsid w:val="003F2D10"/>
    <w:rsid w:val="003F2FEF"/>
    <w:rsid w:val="003F30B5"/>
    <w:rsid w:val="003F311F"/>
    <w:rsid w:val="003F34BF"/>
    <w:rsid w:val="003F34D8"/>
    <w:rsid w:val="003F36E0"/>
    <w:rsid w:val="003F3784"/>
    <w:rsid w:val="003F37BE"/>
    <w:rsid w:val="003F3917"/>
    <w:rsid w:val="003F3AC6"/>
    <w:rsid w:val="003F3BFD"/>
    <w:rsid w:val="003F3DCB"/>
    <w:rsid w:val="003F3F71"/>
    <w:rsid w:val="003F4093"/>
    <w:rsid w:val="003F426F"/>
    <w:rsid w:val="003F457C"/>
    <w:rsid w:val="003F478F"/>
    <w:rsid w:val="003F4892"/>
    <w:rsid w:val="003F49FB"/>
    <w:rsid w:val="003F4C99"/>
    <w:rsid w:val="003F50F5"/>
    <w:rsid w:val="003F5275"/>
    <w:rsid w:val="003F5309"/>
    <w:rsid w:val="003F5955"/>
    <w:rsid w:val="003F5B4C"/>
    <w:rsid w:val="003F5C11"/>
    <w:rsid w:val="003F5E4D"/>
    <w:rsid w:val="003F6017"/>
    <w:rsid w:val="003F623B"/>
    <w:rsid w:val="003F62A4"/>
    <w:rsid w:val="003F6320"/>
    <w:rsid w:val="003F6328"/>
    <w:rsid w:val="003F63BF"/>
    <w:rsid w:val="003F6404"/>
    <w:rsid w:val="003F6432"/>
    <w:rsid w:val="003F6446"/>
    <w:rsid w:val="003F64B1"/>
    <w:rsid w:val="003F6510"/>
    <w:rsid w:val="003F665C"/>
    <w:rsid w:val="003F6734"/>
    <w:rsid w:val="003F6A5B"/>
    <w:rsid w:val="003F6A68"/>
    <w:rsid w:val="003F6B4F"/>
    <w:rsid w:val="003F6DF9"/>
    <w:rsid w:val="003F6FC6"/>
    <w:rsid w:val="003F7177"/>
    <w:rsid w:val="003F719C"/>
    <w:rsid w:val="003F72D0"/>
    <w:rsid w:val="003F72FF"/>
    <w:rsid w:val="003F7301"/>
    <w:rsid w:val="003F757B"/>
    <w:rsid w:val="003F75DC"/>
    <w:rsid w:val="003F78E6"/>
    <w:rsid w:val="003F7AA8"/>
    <w:rsid w:val="003F7AF0"/>
    <w:rsid w:val="003F7B9A"/>
    <w:rsid w:val="003F7BFF"/>
    <w:rsid w:val="003F7F29"/>
    <w:rsid w:val="0040037D"/>
    <w:rsid w:val="0040044E"/>
    <w:rsid w:val="00400498"/>
    <w:rsid w:val="00400675"/>
    <w:rsid w:val="004006D1"/>
    <w:rsid w:val="0040070E"/>
    <w:rsid w:val="004008BE"/>
    <w:rsid w:val="00400B21"/>
    <w:rsid w:val="00400C98"/>
    <w:rsid w:val="00400DCA"/>
    <w:rsid w:val="00400DEB"/>
    <w:rsid w:val="00400E64"/>
    <w:rsid w:val="0040108E"/>
    <w:rsid w:val="0040145F"/>
    <w:rsid w:val="0040146B"/>
    <w:rsid w:val="00401782"/>
    <w:rsid w:val="00401796"/>
    <w:rsid w:val="004019D6"/>
    <w:rsid w:val="00401AAC"/>
    <w:rsid w:val="00401CFF"/>
    <w:rsid w:val="004020C2"/>
    <w:rsid w:val="00402353"/>
    <w:rsid w:val="0040263F"/>
    <w:rsid w:val="004028F0"/>
    <w:rsid w:val="00402984"/>
    <w:rsid w:val="00402BDD"/>
    <w:rsid w:val="00402DA5"/>
    <w:rsid w:val="00402DB1"/>
    <w:rsid w:val="00402DEB"/>
    <w:rsid w:val="00402E0C"/>
    <w:rsid w:val="00402E57"/>
    <w:rsid w:val="00402F2B"/>
    <w:rsid w:val="00403115"/>
    <w:rsid w:val="004031C3"/>
    <w:rsid w:val="004031C8"/>
    <w:rsid w:val="00403220"/>
    <w:rsid w:val="0040328D"/>
    <w:rsid w:val="00403460"/>
    <w:rsid w:val="0040346A"/>
    <w:rsid w:val="004034BD"/>
    <w:rsid w:val="0040350A"/>
    <w:rsid w:val="00403905"/>
    <w:rsid w:val="00403A39"/>
    <w:rsid w:val="00403A43"/>
    <w:rsid w:val="00403A53"/>
    <w:rsid w:val="00403A93"/>
    <w:rsid w:val="00403E6E"/>
    <w:rsid w:val="00404341"/>
    <w:rsid w:val="00404398"/>
    <w:rsid w:val="004044FA"/>
    <w:rsid w:val="004046B5"/>
    <w:rsid w:val="004046C4"/>
    <w:rsid w:val="004046FC"/>
    <w:rsid w:val="00404A4E"/>
    <w:rsid w:val="00404AC7"/>
    <w:rsid w:val="00404CC6"/>
    <w:rsid w:val="00404DE5"/>
    <w:rsid w:val="00404E24"/>
    <w:rsid w:val="00404F19"/>
    <w:rsid w:val="00404F25"/>
    <w:rsid w:val="004050CE"/>
    <w:rsid w:val="0040513A"/>
    <w:rsid w:val="004052C0"/>
    <w:rsid w:val="00405524"/>
    <w:rsid w:val="004056D4"/>
    <w:rsid w:val="00405811"/>
    <w:rsid w:val="004058DA"/>
    <w:rsid w:val="00405AD9"/>
    <w:rsid w:val="00405F3B"/>
    <w:rsid w:val="004063AE"/>
    <w:rsid w:val="00406575"/>
    <w:rsid w:val="0040657D"/>
    <w:rsid w:val="004066DF"/>
    <w:rsid w:val="004069FB"/>
    <w:rsid w:val="00406A1F"/>
    <w:rsid w:val="00406B49"/>
    <w:rsid w:val="00406BC0"/>
    <w:rsid w:val="00406E22"/>
    <w:rsid w:val="004072B9"/>
    <w:rsid w:val="004074F4"/>
    <w:rsid w:val="004077F8"/>
    <w:rsid w:val="00407831"/>
    <w:rsid w:val="00407B3B"/>
    <w:rsid w:val="00407C12"/>
    <w:rsid w:val="00407DC3"/>
    <w:rsid w:val="00410309"/>
    <w:rsid w:val="004105E9"/>
    <w:rsid w:val="004106E9"/>
    <w:rsid w:val="00410799"/>
    <w:rsid w:val="004108B6"/>
    <w:rsid w:val="00410901"/>
    <w:rsid w:val="00410BAF"/>
    <w:rsid w:val="00410E4F"/>
    <w:rsid w:val="00410F85"/>
    <w:rsid w:val="00410FD7"/>
    <w:rsid w:val="00411094"/>
    <w:rsid w:val="0041124A"/>
    <w:rsid w:val="0041131D"/>
    <w:rsid w:val="00411334"/>
    <w:rsid w:val="004117DC"/>
    <w:rsid w:val="00411937"/>
    <w:rsid w:val="00411BEB"/>
    <w:rsid w:val="00411D42"/>
    <w:rsid w:val="00411D8F"/>
    <w:rsid w:val="00411D9A"/>
    <w:rsid w:val="00411DDD"/>
    <w:rsid w:val="00411FEE"/>
    <w:rsid w:val="0041205C"/>
    <w:rsid w:val="0041217E"/>
    <w:rsid w:val="00412285"/>
    <w:rsid w:val="0041253C"/>
    <w:rsid w:val="004126BD"/>
    <w:rsid w:val="00412867"/>
    <w:rsid w:val="00412AA2"/>
    <w:rsid w:val="00412ACD"/>
    <w:rsid w:val="00412AFE"/>
    <w:rsid w:val="00412D56"/>
    <w:rsid w:val="00412DF1"/>
    <w:rsid w:val="00412F1E"/>
    <w:rsid w:val="00412FEC"/>
    <w:rsid w:val="00413006"/>
    <w:rsid w:val="004130CA"/>
    <w:rsid w:val="00413246"/>
    <w:rsid w:val="0041356A"/>
    <w:rsid w:val="00413741"/>
    <w:rsid w:val="00413796"/>
    <w:rsid w:val="00413AC5"/>
    <w:rsid w:val="00413C3A"/>
    <w:rsid w:val="004143EC"/>
    <w:rsid w:val="00414599"/>
    <w:rsid w:val="004145B7"/>
    <w:rsid w:val="004146F6"/>
    <w:rsid w:val="00414703"/>
    <w:rsid w:val="00414891"/>
    <w:rsid w:val="00414899"/>
    <w:rsid w:val="00414BEB"/>
    <w:rsid w:val="00414CFC"/>
    <w:rsid w:val="00414DB5"/>
    <w:rsid w:val="00414F0A"/>
    <w:rsid w:val="004150A4"/>
    <w:rsid w:val="00415288"/>
    <w:rsid w:val="00415316"/>
    <w:rsid w:val="00415384"/>
    <w:rsid w:val="00415498"/>
    <w:rsid w:val="004154CB"/>
    <w:rsid w:val="004155D4"/>
    <w:rsid w:val="0041574C"/>
    <w:rsid w:val="00415842"/>
    <w:rsid w:val="004158B3"/>
    <w:rsid w:val="0041590B"/>
    <w:rsid w:val="004159C8"/>
    <w:rsid w:val="00415B1B"/>
    <w:rsid w:val="00415C07"/>
    <w:rsid w:val="00415D42"/>
    <w:rsid w:val="00415D51"/>
    <w:rsid w:val="00415D99"/>
    <w:rsid w:val="00415E55"/>
    <w:rsid w:val="00415FAE"/>
    <w:rsid w:val="00415FEC"/>
    <w:rsid w:val="0041604F"/>
    <w:rsid w:val="0041617C"/>
    <w:rsid w:val="004163F0"/>
    <w:rsid w:val="0041645B"/>
    <w:rsid w:val="0041654B"/>
    <w:rsid w:val="004165B2"/>
    <w:rsid w:val="0041671B"/>
    <w:rsid w:val="0041676B"/>
    <w:rsid w:val="00416953"/>
    <w:rsid w:val="00416BD5"/>
    <w:rsid w:val="00416BD6"/>
    <w:rsid w:val="00416BFF"/>
    <w:rsid w:val="00416DA4"/>
    <w:rsid w:val="00416F9E"/>
    <w:rsid w:val="00417296"/>
    <w:rsid w:val="00417376"/>
    <w:rsid w:val="0041737C"/>
    <w:rsid w:val="004173E2"/>
    <w:rsid w:val="0041750C"/>
    <w:rsid w:val="00417984"/>
    <w:rsid w:val="00417A8B"/>
    <w:rsid w:val="00417C6B"/>
    <w:rsid w:val="00417CB1"/>
    <w:rsid w:val="00417CFB"/>
    <w:rsid w:val="00417D63"/>
    <w:rsid w:val="00417D90"/>
    <w:rsid w:val="00417DDA"/>
    <w:rsid w:val="00417F07"/>
    <w:rsid w:val="00417FB0"/>
    <w:rsid w:val="004206A7"/>
    <w:rsid w:val="004207DA"/>
    <w:rsid w:val="0042088D"/>
    <w:rsid w:val="004208B9"/>
    <w:rsid w:val="00420A42"/>
    <w:rsid w:val="00420ADB"/>
    <w:rsid w:val="00420AFE"/>
    <w:rsid w:val="00420C5E"/>
    <w:rsid w:val="00420D66"/>
    <w:rsid w:val="00420F34"/>
    <w:rsid w:val="00421242"/>
    <w:rsid w:val="00421356"/>
    <w:rsid w:val="00421359"/>
    <w:rsid w:val="00421395"/>
    <w:rsid w:val="004213D4"/>
    <w:rsid w:val="004215D7"/>
    <w:rsid w:val="00421A25"/>
    <w:rsid w:val="00421B24"/>
    <w:rsid w:val="00421C48"/>
    <w:rsid w:val="00421CD4"/>
    <w:rsid w:val="00421EA5"/>
    <w:rsid w:val="004220B4"/>
    <w:rsid w:val="00422483"/>
    <w:rsid w:val="00422485"/>
    <w:rsid w:val="004225A2"/>
    <w:rsid w:val="00422615"/>
    <w:rsid w:val="00422670"/>
    <w:rsid w:val="00422731"/>
    <w:rsid w:val="004229CB"/>
    <w:rsid w:val="00422B01"/>
    <w:rsid w:val="00422B8C"/>
    <w:rsid w:val="00423057"/>
    <w:rsid w:val="00423153"/>
    <w:rsid w:val="004232CE"/>
    <w:rsid w:val="004234CC"/>
    <w:rsid w:val="00423693"/>
    <w:rsid w:val="0042394D"/>
    <w:rsid w:val="004239A4"/>
    <w:rsid w:val="00423EDA"/>
    <w:rsid w:val="00424023"/>
    <w:rsid w:val="004242DD"/>
    <w:rsid w:val="004243BF"/>
    <w:rsid w:val="004244B5"/>
    <w:rsid w:val="00424522"/>
    <w:rsid w:val="0042468A"/>
    <w:rsid w:val="0042482C"/>
    <w:rsid w:val="00424928"/>
    <w:rsid w:val="00424D5A"/>
    <w:rsid w:val="00424E73"/>
    <w:rsid w:val="0042503D"/>
    <w:rsid w:val="0042531B"/>
    <w:rsid w:val="004256AD"/>
    <w:rsid w:val="0042579F"/>
    <w:rsid w:val="00425915"/>
    <w:rsid w:val="00425BF6"/>
    <w:rsid w:val="00425C37"/>
    <w:rsid w:val="00425CDD"/>
    <w:rsid w:val="00425E6B"/>
    <w:rsid w:val="00425E83"/>
    <w:rsid w:val="004260B0"/>
    <w:rsid w:val="004263BF"/>
    <w:rsid w:val="00426475"/>
    <w:rsid w:val="0042649F"/>
    <w:rsid w:val="004264CE"/>
    <w:rsid w:val="00426CB1"/>
    <w:rsid w:val="00426D11"/>
    <w:rsid w:val="00426D6B"/>
    <w:rsid w:val="00426EB4"/>
    <w:rsid w:val="00426FDD"/>
    <w:rsid w:val="00427643"/>
    <w:rsid w:val="00427651"/>
    <w:rsid w:val="00427A09"/>
    <w:rsid w:val="00427BA6"/>
    <w:rsid w:val="0043021E"/>
    <w:rsid w:val="004303C4"/>
    <w:rsid w:val="004306B5"/>
    <w:rsid w:val="004307F0"/>
    <w:rsid w:val="00430BF3"/>
    <w:rsid w:val="00430C22"/>
    <w:rsid w:val="00430D89"/>
    <w:rsid w:val="00430E42"/>
    <w:rsid w:val="00430F61"/>
    <w:rsid w:val="0043100C"/>
    <w:rsid w:val="004312FE"/>
    <w:rsid w:val="004316EB"/>
    <w:rsid w:val="00431752"/>
    <w:rsid w:val="004317BD"/>
    <w:rsid w:val="00431F1A"/>
    <w:rsid w:val="0043213E"/>
    <w:rsid w:val="0043216A"/>
    <w:rsid w:val="00432194"/>
    <w:rsid w:val="0043233A"/>
    <w:rsid w:val="0043244A"/>
    <w:rsid w:val="00432539"/>
    <w:rsid w:val="004325F5"/>
    <w:rsid w:val="00432642"/>
    <w:rsid w:val="0043279A"/>
    <w:rsid w:val="0043297B"/>
    <w:rsid w:val="00432AE7"/>
    <w:rsid w:val="00432DAE"/>
    <w:rsid w:val="00432DDD"/>
    <w:rsid w:val="00432F7E"/>
    <w:rsid w:val="004331DD"/>
    <w:rsid w:val="004333E3"/>
    <w:rsid w:val="004334BB"/>
    <w:rsid w:val="0043367C"/>
    <w:rsid w:val="00433707"/>
    <w:rsid w:val="00433708"/>
    <w:rsid w:val="00433816"/>
    <w:rsid w:val="00433A33"/>
    <w:rsid w:val="00433A7C"/>
    <w:rsid w:val="00433AE3"/>
    <w:rsid w:val="00433C04"/>
    <w:rsid w:val="00433C0E"/>
    <w:rsid w:val="00433C73"/>
    <w:rsid w:val="00433DDB"/>
    <w:rsid w:val="00433FC5"/>
    <w:rsid w:val="00434047"/>
    <w:rsid w:val="004344D9"/>
    <w:rsid w:val="0043461C"/>
    <w:rsid w:val="00434716"/>
    <w:rsid w:val="0043473F"/>
    <w:rsid w:val="00434990"/>
    <w:rsid w:val="00434A6D"/>
    <w:rsid w:val="00434B63"/>
    <w:rsid w:val="00434CAD"/>
    <w:rsid w:val="00434D24"/>
    <w:rsid w:val="00434DAC"/>
    <w:rsid w:val="00434E5A"/>
    <w:rsid w:val="00435152"/>
    <w:rsid w:val="004353B3"/>
    <w:rsid w:val="004356CD"/>
    <w:rsid w:val="004357F0"/>
    <w:rsid w:val="004358D7"/>
    <w:rsid w:val="004359D4"/>
    <w:rsid w:val="00435A01"/>
    <w:rsid w:val="00435B3A"/>
    <w:rsid w:val="00435B75"/>
    <w:rsid w:val="00435C11"/>
    <w:rsid w:val="00435E93"/>
    <w:rsid w:val="00435FA2"/>
    <w:rsid w:val="00436292"/>
    <w:rsid w:val="0043662F"/>
    <w:rsid w:val="00436656"/>
    <w:rsid w:val="004368DE"/>
    <w:rsid w:val="00436B70"/>
    <w:rsid w:val="00436D3F"/>
    <w:rsid w:val="00436D75"/>
    <w:rsid w:val="00436DFD"/>
    <w:rsid w:val="00436FCA"/>
    <w:rsid w:val="004370C3"/>
    <w:rsid w:val="004372D8"/>
    <w:rsid w:val="0043777F"/>
    <w:rsid w:val="00437860"/>
    <w:rsid w:val="004378C8"/>
    <w:rsid w:val="0043790E"/>
    <w:rsid w:val="00437B7A"/>
    <w:rsid w:val="00437D43"/>
    <w:rsid w:val="00437E54"/>
    <w:rsid w:val="00437F8D"/>
    <w:rsid w:val="0044024C"/>
    <w:rsid w:val="0044052F"/>
    <w:rsid w:val="004408CE"/>
    <w:rsid w:val="004409A7"/>
    <w:rsid w:val="00440A19"/>
    <w:rsid w:val="00440AC0"/>
    <w:rsid w:val="00440E46"/>
    <w:rsid w:val="00440FFF"/>
    <w:rsid w:val="0044114C"/>
    <w:rsid w:val="0044114F"/>
    <w:rsid w:val="00441521"/>
    <w:rsid w:val="0044160C"/>
    <w:rsid w:val="00441641"/>
    <w:rsid w:val="004417C9"/>
    <w:rsid w:val="00441866"/>
    <w:rsid w:val="0044187A"/>
    <w:rsid w:val="0044192C"/>
    <w:rsid w:val="00441DDE"/>
    <w:rsid w:val="00441E79"/>
    <w:rsid w:val="00441E95"/>
    <w:rsid w:val="00441EF5"/>
    <w:rsid w:val="00441F0C"/>
    <w:rsid w:val="00441F83"/>
    <w:rsid w:val="00441FE3"/>
    <w:rsid w:val="00441FE4"/>
    <w:rsid w:val="004420BF"/>
    <w:rsid w:val="004423D6"/>
    <w:rsid w:val="0044260D"/>
    <w:rsid w:val="00442656"/>
    <w:rsid w:val="00442714"/>
    <w:rsid w:val="004428BD"/>
    <w:rsid w:val="0044293E"/>
    <w:rsid w:val="00442C86"/>
    <w:rsid w:val="00443323"/>
    <w:rsid w:val="00443574"/>
    <w:rsid w:val="00443688"/>
    <w:rsid w:val="004436F5"/>
    <w:rsid w:val="0044375C"/>
    <w:rsid w:val="004437B5"/>
    <w:rsid w:val="00443991"/>
    <w:rsid w:val="00443AC0"/>
    <w:rsid w:val="00443C09"/>
    <w:rsid w:val="00443CAB"/>
    <w:rsid w:val="00443E1C"/>
    <w:rsid w:val="00443F46"/>
    <w:rsid w:val="00443F47"/>
    <w:rsid w:val="00443FC3"/>
    <w:rsid w:val="0044404F"/>
    <w:rsid w:val="004441D7"/>
    <w:rsid w:val="0044453D"/>
    <w:rsid w:val="00444948"/>
    <w:rsid w:val="00444E3E"/>
    <w:rsid w:val="00444EFD"/>
    <w:rsid w:val="00444F16"/>
    <w:rsid w:val="00444FBA"/>
    <w:rsid w:val="00445070"/>
    <w:rsid w:val="004450A3"/>
    <w:rsid w:val="00445114"/>
    <w:rsid w:val="00445153"/>
    <w:rsid w:val="004452ED"/>
    <w:rsid w:val="004454B5"/>
    <w:rsid w:val="00445788"/>
    <w:rsid w:val="004458C2"/>
    <w:rsid w:val="004458DA"/>
    <w:rsid w:val="00445918"/>
    <w:rsid w:val="0044591F"/>
    <w:rsid w:val="00445BF6"/>
    <w:rsid w:val="00445F1D"/>
    <w:rsid w:val="00445F5F"/>
    <w:rsid w:val="00445FAE"/>
    <w:rsid w:val="004464A6"/>
    <w:rsid w:val="004469CD"/>
    <w:rsid w:val="00446AA5"/>
    <w:rsid w:val="00446B38"/>
    <w:rsid w:val="00446CD6"/>
    <w:rsid w:val="00446DF6"/>
    <w:rsid w:val="004472FE"/>
    <w:rsid w:val="004473F6"/>
    <w:rsid w:val="004474CF"/>
    <w:rsid w:val="004474F6"/>
    <w:rsid w:val="004479AD"/>
    <w:rsid w:val="00447AD4"/>
    <w:rsid w:val="00447AD7"/>
    <w:rsid w:val="00447B49"/>
    <w:rsid w:val="00447C96"/>
    <w:rsid w:val="00447CFE"/>
    <w:rsid w:val="00447D3E"/>
    <w:rsid w:val="00447D5E"/>
    <w:rsid w:val="00447DFB"/>
    <w:rsid w:val="00447ECB"/>
    <w:rsid w:val="00447EF1"/>
    <w:rsid w:val="00450053"/>
    <w:rsid w:val="00450115"/>
    <w:rsid w:val="0045047A"/>
    <w:rsid w:val="0045062A"/>
    <w:rsid w:val="00450640"/>
    <w:rsid w:val="00450735"/>
    <w:rsid w:val="00450748"/>
    <w:rsid w:val="004508BA"/>
    <w:rsid w:val="004508D4"/>
    <w:rsid w:val="004509B1"/>
    <w:rsid w:val="004509C6"/>
    <w:rsid w:val="00450BFB"/>
    <w:rsid w:val="00450C47"/>
    <w:rsid w:val="00450DCF"/>
    <w:rsid w:val="00450E5F"/>
    <w:rsid w:val="00450E7A"/>
    <w:rsid w:val="00450ECA"/>
    <w:rsid w:val="004512B1"/>
    <w:rsid w:val="004512BA"/>
    <w:rsid w:val="004514E6"/>
    <w:rsid w:val="0045158D"/>
    <w:rsid w:val="00451623"/>
    <w:rsid w:val="0045168A"/>
    <w:rsid w:val="00451760"/>
    <w:rsid w:val="00451882"/>
    <w:rsid w:val="004519A6"/>
    <w:rsid w:val="00451AF8"/>
    <w:rsid w:val="00451B32"/>
    <w:rsid w:val="00451BAE"/>
    <w:rsid w:val="00451CEE"/>
    <w:rsid w:val="00451D3C"/>
    <w:rsid w:val="00451E1B"/>
    <w:rsid w:val="00451F6C"/>
    <w:rsid w:val="00451F85"/>
    <w:rsid w:val="004521CB"/>
    <w:rsid w:val="004521EB"/>
    <w:rsid w:val="004521FF"/>
    <w:rsid w:val="00452273"/>
    <w:rsid w:val="004522D0"/>
    <w:rsid w:val="00452557"/>
    <w:rsid w:val="00452A96"/>
    <w:rsid w:val="00452B0B"/>
    <w:rsid w:val="00452D83"/>
    <w:rsid w:val="004530D3"/>
    <w:rsid w:val="0045311F"/>
    <w:rsid w:val="00453316"/>
    <w:rsid w:val="0045347C"/>
    <w:rsid w:val="00453572"/>
    <w:rsid w:val="00453666"/>
    <w:rsid w:val="00453766"/>
    <w:rsid w:val="004537BA"/>
    <w:rsid w:val="004537F1"/>
    <w:rsid w:val="00453F3C"/>
    <w:rsid w:val="0045429F"/>
    <w:rsid w:val="0045434D"/>
    <w:rsid w:val="0045438C"/>
    <w:rsid w:val="004543E4"/>
    <w:rsid w:val="004544FB"/>
    <w:rsid w:val="00454708"/>
    <w:rsid w:val="00454CE6"/>
    <w:rsid w:val="00454D8A"/>
    <w:rsid w:val="00454DBF"/>
    <w:rsid w:val="0045514A"/>
    <w:rsid w:val="0045518C"/>
    <w:rsid w:val="00455201"/>
    <w:rsid w:val="00455258"/>
    <w:rsid w:val="0045561F"/>
    <w:rsid w:val="00455749"/>
    <w:rsid w:val="004558CE"/>
    <w:rsid w:val="00455A06"/>
    <w:rsid w:val="00455AD0"/>
    <w:rsid w:val="00455B72"/>
    <w:rsid w:val="00455CF0"/>
    <w:rsid w:val="00455E20"/>
    <w:rsid w:val="00455F3E"/>
    <w:rsid w:val="0045619B"/>
    <w:rsid w:val="004561CB"/>
    <w:rsid w:val="00456332"/>
    <w:rsid w:val="00456360"/>
    <w:rsid w:val="004564CE"/>
    <w:rsid w:val="00456566"/>
    <w:rsid w:val="00456754"/>
    <w:rsid w:val="00456766"/>
    <w:rsid w:val="00456773"/>
    <w:rsid w:val="0045692A"/>
    <w:rsid w:val="00456A46"/>
    <w:rsid w:val="00456AA5"/>
    <w:rsid w:val="00456AAE"/>
    <w:rsid w:val="00456DEC"/>
    <w:rsid w:val="00456E59"/>
    <w:rsid w:val="00457085"/>
    <w:rsid w:val="004571CB"/>
    <w:rsid w:val="0045722D"/>
    <w:rsid w:val="00457251"/>
    <w:rsid w:val="0045729B"/>
    <w:rsid w:val="00457384"/>
    <w:rsid w:val="00457555"/>
    <w:rsid w:val="00457663"/>
    <w:rsid w:val="004576A1"/>
    <w:rsid w:val="0045773A"/>
    <w:rsid w:val="00457770"/>
    <w:rsid w:val="0045787D"/>
    <w:rsid w:val="00457B6F"/>
    <w:rsid w:val="00457B80"/>
    <w:rsid w:val="00457CD6"/>
    <w:rsid w:val="00460175"/>
    <w:rsid w:val="004602BF"/>
    <w:rsid w:val="00460482"/>
    <w:rsid w:val="00460636"/>
    <w:rsid w:val="0046065B"/>
    <w:rsid w:val="00460665"/>
    <w:rsid w:val="004607E0"/>
    <w:rsid w:val="00460D2A"/>
    <w:rsid w:val="00460EF2"/>
    <w:rsid w:val="00461011"/>
    <w:rsid w:val="0046130C"/>
    <w:rsid w:val="0046145E"/>
    <w:rsid w:val="00461569"/>
    <w:rsid w:val="004615BE"/>
    <w:rsid w:val="004616AD"/>
    <w:rsid w:val="00461832"/>
    <w:rsid w:val="004618CE"/>
    <w:rsid w:val="00461A31"/>
    <w:rsid w:val="00461AF9"/>
    <w:rsid w:val="00461BD5"/>
    <w:rsid w:val="00462009"/>
    <w:rsid w:val="004622CE"/>
    <w:rsid w:val="00462423"/>
    <w:rsid w:val="00462690"/>
    <w:rsid w:val="00462695"/>
    <w:rsid w:val="0046279D"/>
    <w:rsid w:val="004627D1"/>
    <w:rsid w:val="00462A69"/>
    <w:rsid w:val="00462B2B"/>
    <w:rsid w:val="00462B6C"/>
    <w:rsid w:val="00462BA3"/>
    <w:rsid w:val="00462BBA"/>
    <w:rsid w:val="00462D94"/>
    <w:rsid w:val="00462F09"/>
    <w:rsid w:val="0046321A"/>
    <w:rsid w:val="004633A9"/>
    <w:rsid w:val="00463465"/>
    <w:rsid w:val="0046348A"/>
    <w:rsid w:val="004635A8"/>
    <w:rsid w:val="004635F4"/>
    <w:rsid w:val="0046364C"/>
    <w:rsid w:val="00463796"/>
    <w:rsid w:val="0046390E"/>
    <w:rsid w:val="00463AC3"/>
    <w:rsid w:val="00463B3A"/>
    <w:rsid w:val="00463C4B"/>
    <w:rsid w:val="00463D88"/>
    <w:rsid w:val="00463E07"/>
    <w:rsid w:val="00463E4F"/>
    <w:rsid w:val="00463F2B"/>
    <w:rsid w:val="00464102"/>
    <w:rsid w:val="004641EA"/>
    <w:rsid w:val="00464395"/>
    <w:rsid w:val="00464495"/>
    <w:rsid w:val="004644F4"/>
    <w:rsid w:val="00464509"/>
    <w:rsid w:val="004647C9"/>
    <w:rsid w:val="00464A01"/>
    <w:rsid w:val="00464B88"/>
    <w:rsid w:val="004650F0"/>
    <w:rsid w:val="00465206"/>
    <w:rsid w:val="004657D4"/>
    <w:rsid w:val="00465A16"/>
    <w:rsid w:val="00465AA3"/>
    <w:rsid w:val="00465D14"/>
    <w:rsid w:val="00465D65"/>
    <w:rsid w:val="00465F13"/>
    <w:rsid w:val="00466173"/>
    <w:rsid w:val="004662EB"/>
    <w:rsid w:val="00466472"/>
    <w:rsid w:val="004667AF"/>
    <w:rsid w:val="004667BC"/>
    <w:rsid w:val="004669DE"/>
    <w:rsid w:val="00466D29"/>
    <w:rsid w:val="00466E61"/>
    <w:rsid w:val="00466E67"/>
    <w:rsid w:val="00466E98"/>
    <w:rsid w:val="004672FF"/>
    <w:rsid w:val="00467394"/>
    <w:rsid w:val="004673D2"/>
    <w:rsid w:val="004673EA"/>
    <w:rsid w:val="0046741B"/>
    <w:rsid w:val="004674CF"/>
    <w:rsid w:val="0046759E"/>
    <w:rsid w:val="0046777B"/>
    <w:rsid w:val="004678F4"/>
    <w:rsid w:val="00467951"/>
    <w:rsid w:val="00467A5C"/>
    <w:rsid w:val="00467C96"/>
    <w:rsid w:val="00467F37"/>
    <w:rsid w:val="004700E3"/>
    <w:rsid w:val="00470121"/>
    <w:rsid w:val="00470154"/>
    <w:rsid w:val="004702FF"/>
    <w:rsid w:val="004703F1"/>
    <w:rsid w:val="004704B6"/>
    <w:rsid w:val="004704EF"/>
    <w:rsid w:val="00470643"/>
    <w:rsid w:val="0047073C"/>
    <w:rsid w:val="004708F6"/>
    <w:rsid w:val="00470CD4"/>
    <w:rsid w:val="00470D14"/>
    <w:rsid w:val="00470E5B"/>
    <w:rsid w:val="00470EB2"/>
    <w:rsid w:val="00471258"/>
    <w:rsid w:val="00471259"/>
    <w:rsid w:val="004712F4"/>
    <w:rsid w:val="00471458"/>
    <w:rsid w:val="004714A3"/>
    <w:rsid w:val="004715E3"/>
    <w:rsid w:val="004719DB"/>
    <w:rsid w:val="00471A2E"/>
    <w:rsid w:val="00471B17"/>
    <w:rsid w:val="0047222A"/>
    <w:rsid w:val="00472230"/>
    <w:rsid w:val="0047228E"/>
    <w:rsid w:val="004726EE"/>
    <w:rsid w:val="00472822"/>
    <w:rsid w:val="00472B7F"/>
    <w:rsid w:val="00472DB7"/>
    <w:rsid w:val="00472FF5"/>
    <w:rsid w:val="004731BB"/>
    <w:rsid w:val="00473349"/>
    <w:rsid w:val="00473481"/>
    <w:rsid w:val="004734DE"/>
    <w:rsid w:val="0047352D"/>
    <w:rsid w:val="004735C1"/>
    <w:rsid w:val="004736C9"/>
    <w:rsid w:val="00473743"/>
    <w:rsid w:val="00473879"/>
    <w:rsid w:val="004738CB"/>
    <w:rsid w:val="00473A83"/>
    <w:rsid w:val="00473D9C"/>
    <w:rsid w:val="00473E16"/>
    <w:rsid w:val="00473EA7"/>
    <w:rsid w:val="00474115"/>
    <w:rsid w:val="00474460"/>
    <w:rsid w:val="004744A4"/>
    <w:rsid w:val="00474615"/>
    <w:rsid w:val="004746A5"/>
    <w:rsid w:val="004747F1"/>
    <w:rsid w:val="00474D05"/>
    <w:rsid w:val="00474E0C"/>
    <w:rsid w:val="00474E1F"/>
    <w:rsid w:val="00474F7C"/>
    <w:rsid w:val="00475029"/>
    <w:rsid w:val="00475034"/>
    <w:rsid w:val="0047507B"/>
    <w:rsid w:val="0047512D"/>
    <w:rsid w:val="004751EE"/>
    <w:rsid w:val="0047521B"/>
    <w:rsid w:val="0047522D"/>
    <w:rsid w:val="0047526F"/>
    <w:rsid w:val="004752BB"/>
    <w:rsid w:val="004754A6"/>
    <w:rsid w:val="00475527"/>
    <w:rsid w:val="004756C7"/>
    <w:rsid w:val="00475A97"/>
    <w:rsid w:val="00475CFC"/>
    <w:rsid w:val="00475D00"/>
    <w:rsid w:val="0047610A"/>
    <w:rsid w:val="00476131"/>
    <w:rsid w:val="004761C4"/>
    <w:rsid w:val="00476216"/>
    <w:rsid w:val="00476586"/>
    <w:rsid w:val="00476616"/>
    <w:rsid w:val="004766DF"/>
    <w:rsid w:val="004768BE"/>
    <w:rsid w:val="00476C6A"/>
    <w:rsid w:val="00476E8C"/>
    <w:rsid w:val="00477604"/>
    <w:rsid w:val="004778EC"/>
    <w:rsid w:val="00477A91"/>
    <w:rsid w:val="00477B9F"/>
    <w:rsid w:val="00477EC9"/>
    <w:rsid w:val="00480028"/>
    <w:rsid w:val="00480139"/>
    <w:rsid w:val="004801B2"/>
    <w:rsid w:val="00480232"/>
    <w:rsid w:val="004804CF"/>
    <w:rsid w:val="00480550"/>
    <w:rsid w:val="0048085A"/>
    <w:rsid w:val="004809C0"/>
    <w:rsid w:val="00480AFB"/>
    <w:rsid w:val="00480D5A"/>
    <w:rsid w:val="00480DB4"/>
    <w:rsid w:val="00480EF7"/>
    <w:rsid w:val="004810AA"/>
    <w:rsid w:val="004811F3"/>
    <w:rsid w:val="004813CD"/>
    <w:rsid w:val="00481640"/>
    <w:rsid w:val="004816B5"/>
    <w:rsid w:val="00481716"/>
    <w:rsid w:val="00481781"/>
    <w:rsid w:val="00481796"/>
    <w:rsid w:val="004817A6"/>
    <w:rsid w:val="00481976"/>
    <w:rsid w:val="00481BA2"/>
    <w:rsid w:val="00481C7C"/>
    <w:rsid w:val="00481E06"/>
    <w:rsid w:val="00482099"/>
    <w:rsid w:val="0048218D"/>
    <w:rsid w:val="004824C0"/>
    <w:rsid w:val="004824DA"/>
    <w:rsid w:val="0048251A"/>
    <w:rsid w:val="00482609"/>
    <w:rsid w:val="00482616"/>
    <w:rsid w:val="004827D5"/>
    <w:rsid w:val="00482865"/>
    <w:rsid w:val="0048288B"/>
    <w:rsid w:val="0048289A"/>
    <w:rsid w:val="0048297C"/>
    <w:rsid w:val="00482E4D"/>
    <w:rsid w:val="004831E9"/>
    <w:rsid w:val="0048329C"/>
    <w:rsid w:val="004833EB"/>
    <w:rsid w:val="0048384F"/>
    <w:rsid w:val="004838DF"/>
    <w:rsid w:val="00483AFE"/>
    <w:rsid w:val="00483CFE"/>
    <w:rsid w:val="00483E5F"/>
    <w:rsid w:val="00483F69"/>
    <w:rsid w:val="00483F8A"/>
    <w:rsid w:val="00483FDB"/>
    <w:rsid w:val="00484321"/>
    <w:rsid w:val="00484908"/>
    <w:rsid w:val="00484A7C"/>
    <w:rsid w:val="00484B19"/>
    <w:rsid w:val="00484BE7"/>
    <w:rsid w:val="00484E51"/>
    <w:rsid w:val="004850FC"/>
    <w:rsid w:val="0048522E"/>
    <w:rsid w:val="004854AE"/>
    <w:rsid w:val="004856BF"/>
    <w:rsid w:val="0048587D"/>
    <w:rsid w:val="0048592E"/>
    <w:rsid w:val="00485DFB"/>
    <w:rsid w:val="00485E67"/>
    <w:rsid w:val="0048612C"/>
    <w:rsid w:val="00486233"/>
    <w:rsid w:val="0048655C"/>
    <w:rsid w:val="004865E6"/>
    <w:rsid w:val="00486661"/>
    <w:rsid w:val="00486C26"/>
    <w:rsid w:val="00486C57"/>
    <w:rsid w:val="00486DF4"/>
    <w:rsid w:val="00486E42"/>
    <w:rsid w:val="00486F1C"/>
    <w:rsid w:val="00486F66"/>
    <w:rsid w:val="00487128"/>
    <w:rsid w:val="0048717E"/>
    <w:rsid w:val="00487282"/>
    <w:rsid w:val="004872BE"/>
    <w:rsid w:val="004873BE"/>
    <w:rsid w:val="00487686"/>
    <w:rsid w:val="00487705"/>
    <w:rsid w:val="004877A3"/>
    <w:rsid w:val="00487829"/>
    <w:rsid w:val="00487B9B"/>
    <w:rsid w:val="00487DA1"/>
    <w:rsid w:val="00487EC8"/>
    <w:rsid w:val="00487F27"/>
    <w:rsid w:val="00490781"/>
    <w:rsid w:val="004908E5"/>
    <w:rsid w:val="00490AF7"/>
    <w:rsid w:val="00490E86"/>
    <w:rsid w:val="00490E8C"/>
    <w:rsid w:val="00490E96"/>
    <w:rsid w:val="00490E9E"/>
    <w:rsid w:val="00490F80"/>
    <w:rsid w:val="00490FCF"/>
    <w:rsid w:val="0049166F"/>
    <w:rsid w:val="00491730"/>
    <w:rsid w:val="00491908"/>
    <w:rsid w:val="0049194F"/>
    <w:rsid w:val="004919A9"/>
    <w:rsid w:val="00491A80"/>
    <w:rsid w:val="00491AB0"/>
    <w:rsid w:val="00491B54"/>
    <w:rsid w:val="00491B8D"/>
    <w:rsid w:val="00491DE5"/>
    <w:rsid w:val="0049202D"/>
    <w:rsid w:val="004920ED"/>
    <w:rsid w:val="00492283"/>
    <w:rsid w:val="0049238F"/>
    <w:rsid w:val="00492481"/>
    <w:rsid w:val="004925B9"/>
    <w:rsid w:val="00492726"/>
    <w:rsid w:val="00492737"/>
    <w:rsid w:val="004929E1"/>
    <w:rsid w:val="00492BEE"/>
    <w:rsid w:val="00492D98"/>
    <w:rsid w:val="004930FA"/>
    <w:rsid w:val="0049313D"/>
    <w:rsid w:val="00493244"/>
    <w:rsid w:val="004932F3"/>
    <w:rsid w:val="00493393"/>
    <w:rsid w:val="004934E1"/>
    <w:rsid w:val="00493603"/>
    <w:rsid w:val="00493683"/>
    <w:rsid w:val="00493840"/>
    <w:rsid w:val="00493867"/>
    <w:rsid w:val="00493A4B"/>
    <w:rsid w:val="00493A76"/>
    <w:rsid w:val="00493D11"/>
    <w:rsid w:val="00493D46"/>
    <w:rsid w:val="00493DA3"/>
    <w:rsid w:val="00493EF7"/>
    <w:rsid w:val="00494426"/>
    <w:rsid w:val="004945E4"/>
    <w:rsid w:val="00494807"/>
    <w:rsid w:val="004948C9"/>
    <w:rsid w:val="00494ADD"/>
    <w:rsid w:val="00494B0F"/>
    <w:rsid w:val="0049520F"/>
    <w:rsid w:val="004952A8"/>
    <w:rsid w:val="004952AA"/>
    <w:rsid w:val="004952F6"/>
    <w:rsid w:val="004953EA"/>
    <w:rsid w:val="004958C9"/>
    <w:rsid w:val="00495A0D"/>
    <w:rsid w:val="00495AAF"/>
    <w:rsid w:val="00495AB9"/>
    <w:rsid w:val="00495C78"/>
    <w:rsid w:val="00495D6B"/>
    <w:rsid w:val="00495F75"/>
    <w:rsid w:val="00495F76"/>
    <w:rsid w:val="00496325"/>
    <w:rsid w:val="00496377"/>
    <w:rsid w:val="004965CF"/>
    <w:rsid w:val="00496BE2"/>
    <w:rsid w:val="00496C45"/>
    <w:rsid w:val="00496DF7"/>
    <w:rsid w:val="00496E4D"/>
    <w:rsid w:val="00497000"/>
    <w:rsid w:val="0049700B"/>
    <w:rsid w:val="00497083"/>
    <w:rsid w:val="00497170"/>
    <w:rsid w:val="004973A9"/>
    <w:rsid w:val="004973ED"/>
    <w:rsid w:val="004974EA"/>
    <w:rsid w:val="00497B5A"/>
    <w:rsid w:val="00497C58"/>
    <w:rsid w:val="00497CDD"/>
    <w:rsid w:val="00497DD5"/>
    <w:rsid w:val="00497F8B"/>
    <w:rsid w:val="00497FE5"/>
    <w:rsid w:val="004A019C"/>
    <w:rsid w:val="004A0497"/>
    <w:rsid w:val="004A04F7"/>
    <w:rsid w:val="004A0523"/>
    <w:rsid w:val="004A0715"/>
    <w:rsid w:val="004A0A48"/>
    <w:rsid w:val="004A0A9B"/>
    <w:rsid w:val="004A0AE2"/>
    <w:rsid w:val="004A0BBA"/>
    <w:rsid w:val="004A0DF1"/>
    <w:rsid w:val="004A0EC2"/>
    <w:rsid w:val="004A0F8C"/>
    <w:rsid w:val="004A0FC0"/>
    <w:rsid w:val="004A124A"/>
    <w:rsid w:val="004A1390"/>
    <w:rsid w:val="004A1582"/>
    <w:rsid w:val="004A17A9"/>
    <w:rsid w:val="004A1B39"/>
    <w:rsid w:val="004A1E8E"/>
    <w:rsid w:val="004A1F16"/>
    <w:rsid w:val="004A203E"/>
    <w:rsid w:val="004A2074"/>
    <w:rsid w:val="004A231A"/>
    <w:rsid w:val="004A2411"/>
    <w:rsid w:val="004A2532"/>
    <w:rsid w:val="004A2580"/>
    <w:rsid w:val="004A273C"/>
    <w:rsid w:val="004A2904"/>
    <w:rsid w:val="004A295D"/>
    <w:rsid w:val="004A2B54"/>
    <w:rsid w:val="004A2B69"/>
    <w:rsid w:val="004A2BB4"/>
    <w:rsid w:val="004A2BDE"/>
    <w:rsid w:val="004A2CBA"/>
    <w:rsid w:val="004A2D2B"/>
    <w:rsid w:val="004A2DFD"/>
    <w:rsid w:val="004A2F66"/>
    <w:rsid w:val="004A30E9"/>
    <w:rsid w:val="004A3147"/>
    <w:rsid w:val="004A33A0"/>
    <w:rsid w:val="004A33F6"/>
    <w:rsid w:val="004A3461"/>
    <w:rsid w:val="004A3665"/>
    <w:rsid w:val="004A3859"/>
    <w:rsid w:val="004A38AA"/>
    <w:rsid w:val="004A3939"/>
    <w:rsid w:val="004A3960"/>
    <w:rsid w:val="004A3B71"/>
    <w:rsid w:val="004A3D1E"/>
    <w:rsid w:val="004A3D6D"/>
    <w:rsid w:val="004A3D73"/>
    <w:rsid w:val="004A3DAC"/>
    <w:rsid w:val="004A41D5"/>
    <w:rsid w:val="004A41E9"/>
    <w:rsid w:val="004A457C"/>
    <w:rsid w:val="004A457F"/>
    <w:rsid w:val="004A49C1"/>
    <w:rsid w:val="004A4D92"/>
    <w:rsid w:val="004A4E9E"/>
    <w:rsid w:val="004A4EB3"/>
    <w:rsid w:val="004A4F1B"/>
    <w:rsid w:val="004A4F28"/>
    <w:rsid w:val="004A5093"/>
    <w:rsid w:val="004A552A"/>
    <w:rsid w:val="004A558A"/>
    <w:rsid w:val="004A56E9"/>
    <w:rsid w:val="004A58BF"/>
    <w:rsid w:val="004A59D3"/>
    <w:rsid w:val="004A5A01"/>
    <w:rsid w:val="004A5A26"/>
    <w:rsid w:val="004A5A78"/>
    <w:rsid w:val="004A5B86"/>
    <w:rsid w:val="004A5CE2"/>
    <w:rsid w:val="004A5D85"/>
    <w:rsid w:val="004A5DDE"/>
    <w:rsid w:val="004A5EF7"/>
    <w:rsid w:val="004A60A2"/>
    <w:rsid w:val="004A60D0"/>
    <w:rsid w:val="004A61AC"/>
    <w:rsid w:val="004A65A9"/>
    <w:rsid w:val="004A66F2"/>
    <w:rsid w:val="004A6935"/>
    <w:rsid w:val="004A698E"/>
    <w:rsid w:val="004A6D8C"/>
    <w:rsid w:val="004A6FB1"/>
    <w:rsid w:val="004A6FFF"/>
    <w:rsid w:val="004A718F"/>
    <w:rsid w:val="004A7555"/>
    <w:rsid w:val="004A77A0"/>
    <w:rsid w:val="004A7801"/>
    <w:rsid w:val="004A7843"/>
    <w:rsid w:val="004A78C9"/>
    <w:rsid w:val="004A7BEF"/>
    <w:rsid w:val="004A7E38"/>
    <w:rsid w:val="004A7E7B"/>
    <w:rsid w:val="004B0120"/>
    <w:rsid w:val="004B020E"/>
    <w:rsid w:val="004B02D0"/>
    <w:rsid w:val="004B047E"/>
    <w:rsid w:val="004B0522"/>
    <w:rsid w:val="004B064D"/>
    <w:rsid w:val="004B09AA"/>
    <w:rsid w:val="004B09BC"/>
    <w:rsid w:val="004B09CB"/>
    <w:rsid w:val="004B0A09"/>
    <w:rsid w:val="004B0BB8"/>
    <w:rsid w:val="004B1005"/>
    <w:rsid w:val="004B11D7"/>
    <w:rsid w:val="004B144C"/>
    <w:rsid w:val="004B1544"/>
    <w:rsid w:val="004B155C"/>
    <w:rsid w:val="004B1564"/>
    <w:rsid w:val="004B175E"/>
    <w:rsid w:val="004B19E9"/>
    <w:rsid w:val="004B1A5B"/>
    <w:rsid w:val="004B1AAF"/>
    <w:rsid w:val="004B1B1E"/>
    <w:rsid w:val="004B1B41"/>
    <w:rsid w:val="004B1B98"/>
    <w:rsid w:val="004B1CED"/>
    <w:rsid w:val="004B1FAA"/>
    <w:rsid w:val="004B1FBD"/>
    <w:rsid w:val="004B2214"/>
    <w:rsid w:val="004B23F4"/>
    <w:rsid w:val="004B24CD"/>
    <w:rsid w:val="004B250D"/>
    <w:rsid w:val="004B268E"/>
    <w:rsid w:val="004B2BD9"/>
    <w:rsid w:val="004B2CA6"/>
    <w:rsid w:val="004B2CB6"/>
    <w:rsid w:val="004B2CFC"/>
    <w:rsid w:val="004B2D28"/>
    <w:rsid w:val="004B2D9E"/>
    <w:rsid w:val="004B2FA0"/>
    <w:rsid w:val="004B300C"/>
    <w:rsid w:val="004B3416"/>
    <w:rsid w:val="004B3473"/>
    <w:rsid w:val="004B352C"/>
    <w:rsid w:val="004B35B5"/>
    <w:rsid w:val="004B36BF"/>
    <w:rsid w:val="004B3878"/>
    <w:rsid w:val="004B3B98"/>
    <w:rsid w:val="004B3BC8"/>
    <w:rsid w:val="004B3C6E"/>
    <w:rsid w:val="004B3CF4"/>
    <w:rsid w:val="004B402B"/>
    <w:rsid w:val="004B407B"/>
    <w:rsid w:val="004B40EF"/>
    <w:rsid w:val="004B411A"/>
    <w:rsid w:val="004B41A4"/>
    <w:rsid w:val="004B4224"/>
    <w:rsid w:val="004B4238"/>
    <w:rsid w:val="004B4541"/>
    <w:rsid w:val="004B45F6"/>
    <w:rsid w:val="004B4708"/>
    <w:rsid w:val="004B4777"/>
    <w:rsid w:val="004B47BC"/>
    <w:rsid w:val="004B47D7"/>
    <w:rsid w:val="004B48D4"/>
    <w:rsid w:val="004B49CB"/>
    <w:rsid w:val="004B4A1B"/>
    <w:rsid w:val="004B4D0B"/>
    <w:rsid w:val="004B4D22"/>
    <w:rsid w:val="004B4F13"/>
    <w:rsid w:val="004B4F64"/>
    <w:rsid w:val="004B548D"/>
    <w:rsid w:val="004B54A3"/>
    <w:rsid w:val="004B5713"/>
    <w:rsid w:val="004B58F8"/>
    <w:rsid w:val="004B59D6"/>
    <w:rsid w:val="004B5A05"/>
    <w:rsid w:val="004B5B8A"/>
    <w:rsid w:val="004B5B91"/>
    <w:rsid w:val="004B5BEE"/>
    <w:rsid w:val="004B5C43"/>
    <w:rsid w:val="004B5CB2"/>
    <w:rsid w:val="004B5EFE"/>
    <w:rsid w:val="004B6022"/>
    <w:rsid w:val="004B6284"/>
    <w:rsid w:val="004B63B0"/>
    <w:rsid w:val="004B63BF"/>
    <w:rsid w:val="004B64ED"/>
    <w:rsid w:val="004B6527"/>
    <w:rsid w:val="004B654B"/>
    <w:rsid w:val="004B6564"/>
    <w:rsid w:val="004B661E"/>
    <w:rsid w:val="004B666D"/>
    <w:rsid w:val="004B66DC"/>
    <w:rsid w:val="004B6818"/>
    <w:rsid w:val="004B68CE"/>
    <w:rsid w:val="004B69F6"/>
    <w:rsid w:val="004B6B66"/>
    <w:rsid w:val="004B6B86"/>
    <w:rsid w:val="004B6BDC"/>
    <w:rsid w:val="004B6E77"/>
    <w:rsid w:val="004B7032"/>
    <w:rsid w:val="004B7115"/>
    <w:rsid w:val="004B714C"/>
    <w:rsid w:val="004B7178"/>
    <w:rsid w:val="004B71FD"/>
    <w:rsid w:val="004B7234"/>
    <w:rsid w:val="004B72C1"/>
    <w:rsid w:val="004B72D6"/>
    <w:rsid w:val="004B73FD"/>
    <w:rsid w:val="004B744C"/>
    <w:rsid w:val="004B74F4"/>
    <w:rsid w:val="004B7AA1"/>
    <w:rsid w:val="004B7D4D"/>
    <w:rsid w:val="004B7DDB"/>
    <w:rsid w:val="004C00CC"/>
    <w:rsid w:val="004C016C"/>
    <w:rsid w:val="004C0935"/>
    <w:rsid w:val="004C0986"/>
    <w:rsid w:val="004C09ED"/>
    <w:rsid w:val="004C0BA0"/>
    <w:rsid w:val="004C0C2E"/>
    <w:rsid w:val="004C0EA7"/>
    <w:rsid w:val="004C0F09"/>
    <w:rsid w:val="004C0F17"/>
    <w:rsid w:val="004C0F63"/>
    <w:rsid w:val="004C112F"/>
    <w:rsid w:val="004C11F0"/>
    <w:rsid w:val="004C1260"/>
    <w:rsid w:val="004C1273"/>
    <w:rsid w:val="004C12F0"/>
    <w:rsid w:val="004C13AB"/>
    <w:rsid w:val="004C164F"/>
    <w:rsid w:val="004C179F"/>
    <w:rsid w:val="004C18D0"/>
    <w:rsid w:val="004C19D7"/>
    <w:rsid w:val="004C1A20"/>
    <w:rsid w:val="004C1A9C"/>
    <w:rsid w:val="004C1C9E"/>
    <w:rsid w:val="004C1CB0"/>
    <w:rsid w:val="004C1CED"/>
    <w:rsid w:val="004C1E70"/>
    <w:rsid w:val="004C20C8"/>
    <w:rsid w:val="004C2119"/>
    <w:rsid w:val="004C217E"/>
    <w:rsid w:val="004C2260"/>
    <w:rsid w:val="004C237B"/>
    <w:rsid w:val="004C25D6"/>
    <w:rsid w:val="004C2A0F"/>
    <w:rsid w:val="004C2AF2"/>
    <w:rsid w:val="004C3053"/>
    <w:rsid w:val="004C3147"/>
    <w:rsid w:val="004C3589"/>
    <w:rsid w:val="004C35C3"/>
    <w:rsid w:val="004C3646"/>
    <w:rsid w:val="004C3876"/>
    <w:rsid w:val="004C3883"/>
    <w:rsid w:val="004C398F"/>
    <w:rsid w:val="004C3A32"/>
    <w:rsid w:val="004C3A63"/>
    <w:rsid w:val="004C3B6A"/>
    <w:rsid w:val="004C3B9A"/>
    <w:rsid w:val="004C3C7C"/>
    <w:rsid w:val="004C3DB0"/>
    <w:rsid w:val="004C3DD2"/>
    <w:rsid w:val="004C3DE1"/>
    <w:rsid w:val="004C3E29"/>
    <w:rsid w:val="004C3EBE"/>
    <w:rsid w:val="004C3FF8"/>
    <w:rsid w:val="004C41C1"/>
    <w:rsid w:val="004C4312"/>
    <w:rsid w:val="004C43E9"/>
    <w:rsid w:val="004C47A3"/>
    <w:rsid w:val="004C47D7"/>
    <w:rsid w:val="004C4824"/>
    <w:rsid w:val="004C48D7"/>
    <w:rsid w:val="004C4A3F"/>
    <w:rsid w:val="004C4A9B"/>
    <w:rsid w:val="004C4AD7"/>
    <w:rsid w:val="004C4B0A"/>
    <w:rsid w:val="004C4E71"/>
    <w:rsid w:val="004C4F74"/>
    <w:rsid w:val="004C502C"/>
    <w:rsid w:val="004C5334"/>
    <w:rsid w:val="004C5384"/>
    <w:rsid w:val="004C5576"/>
    <w:rsid w:val="004C5BD7"/>
    <w:rsid w:val="004C5CEC"/>
    <w:rsid w:val="004C5E0B"/>
    <w:rsid w:val="004C5E7C"/>
    <w:rsid w:val="004C5E81"/>
    <w:rsid w:val="004C5F08"/>
    <w:rsid w:val="004C5FF8"/>
    <w:rsid w:val="004C61F4"/>
    <w:rsid w:val="004C61FF"/>
    <w:rsid w:val="004C637C"/>
    <w:rsid w:val="004C640C"/>
    <w:rsid w:val="004C65C3"/>
    <w:rsid w:val="004C684D"/>
    <w:rsid w:val="004C68B3"/>
    <w:rsid w:val="004C6C55"/>
    <w:rsid w:val="004C6CD0"/>
    <w:rsid w:val="004C718E"/>
    <w:rsid w:val="004C73A2"/>
    <w:rsid w:val="004C743D"/>
    <w:rsid w:val="004C757A"/>
    <w:rsid w:val="004C757C"/>
    <w:rsid w:val="004C76E8"/>
    <w:rsid w:val="004C7816"/>
    <w:rsid w:val="004C79C3"/>
    <w:rsid w:val="004C7C2F"/>
    <w:rsid w:val="004C7D05"/>
    <w:rsid w:val="004C7D2A"/>
    <w:rsid w:val="004D03C7"/>
    <w:rsid w:val="004D0462"/>
    <w:rsid w:val="004D073E"/>
    <w:rsid w:val="004D0C45"/>
    <w:rsid w:val="004D0E55"/>
    <w:rsid w:val="004D0FB1"/>
    <w:rsid w:val="004D1396"/>
    <w:rsid w:val="004D158A"/>
    <w:rsid w:val="004D161D"/>
    <w:rsid w:val="004D17E4"/>
    <w:rsid w:val="004D185A"/>
    <w:rsid w:val="004D197B"/>
    <w:rsid w:val="004D19A4"/>
    <w:rsid w:val="004D1AAB"/>
    <w:rsid w:val="004D1B08"/>
    <w:rsid w:val="004D1BD2"/>
    <w:rsid w:val="004D1D97"/>
    <w:rsid w:val="004D1F3B"/>
    <w:rsid w:val="004D21A6"/>
    <w:rsid w:val="004D21FD"/>
    <w:rsid w:val="004D2214"/>
    <w:rsid w:val="004D2786"/>
    <w:rsid w:val="004D2CA5"/>
    <w:rsid w:val="004D2E0F"/>
    <w:rsid w:val="004D2E50"/>
    <w:rsid w:val="004D322D"/>
    <w:rsid w:val="004D3259"/>
    <w:rsid w:val="004D328F"/>
    <w:rsid w:val="004D32B3"/>
    <w:rsid w:val="004D32F9"/>
    <w:rsid w:val="004D36DA"/>
    <w:rsid w:val="004D373B"/>
    <w:rsid w:val="004D376F"/>
    <w:rsid w:val="004D386A"/>
    <w:rsid w:val="004D38D8"/>
    <w:rsid w:val="004D3A4E"/>
    <w:rsid w:val="004D3A97"/>
    <w:rsid w:val="004D3AC9"/>
    <w:rsid w:val="004D3D86"/>
    <w:rsid w:val="004D40C1"/>
    <w:rsid w:val="004D4432"/>
    <w:rsid w:val="004D447F"/>
    <w:rsid w:val="004D486D"/>
    <w:rsid w:val="004D4890"/>
    <w:rsid w:val="004D4B54"/>
    <w:rsid w:val="004D4BAD"/>
    <w:rsid w:val="004D4FF1"/>
    <w:rsid w:val="004D4FFD"/>
    <w:rsid w:val="004D517C"/>
    <w:rsid w:val="004D5F9C"/>
    <w:rsid w:val="004D5FF3"/>
    <w:rsid w:val="004D6099"/>
    <w:rsid w:val="004D6105"/>
    <w:rsid w:val="004D6225"/>
    <w:rsid w:val="004D6518"/>
    <w:rsid w:val="004D663E"/>
    <w:rsid w:val="004D666B"/>
    <w:rsid w:val="004D6689"/>
    <w:rsid w:val="004D66A0"/>
    <w:rsid w:val="004D67B4"/>
    <w:rsid w:val="004D69A5"/>
    <w:rsid w:val="004D6A34"/>
    <w:rsid w:val="004D6B1E"/>
    <w:rsid w:val="004D6ECB"/>
    <w:rsid w:val="004D718F"/>
    <w:rsid w:val="004D71A9"/>
    <w:rsid w:val="004D7480"/>
    <w:rsid w:val="004D75ED"/>
    <w:rsid w:val="004D7632"/>
    <w:rsid w:val="004D77E7"/>
    <w:rsid w:val="004D788E"/>
    <w:rsid w:val="004D78D3"/>
    <w:rsid w:val="004D7A30"/>
    <w:rsid w:val="004D7AFA"/>
    <w:rsid w:val="004D7E71"/>
    <w:rsid w:val="004D7F29"/>
    <w:rsid w:val="004D7F2F"/>
    <w:rsid w:val="004D7FE3"/>
    <w:rsid w:val="004E01C3"/>
    <w:rsid w:val="004E0203"/>
    <w:rsid w:val="004E021B"/>
    <w:rsid w:val="004E026F"/>
    <w:rsid w:val="004E03BA"/>
    <w:rsid w:val="004E0424"/>
    <w:rsid w:val="004E0437"/>
    <w:rsid w:val="004E0521"/>
    <w:rsid w:val="004E0618"/>
    <w:rsid w:val="004E0652"/>
    <w:rsid w:val="004E09C7"/>
    <w:rsid w:val="004E0A96"/>
    <w:rsid w:val="004E0ACE"/>
    <w:rsid w:val="004E0AF3"/>
    <w:rsid w:val="004E0B54"/>
    <w:rsid w:val="004E0CE6"/>
    <w:rsid w:val="004E0F6D"/>
    <w:rsid w:val="004E11D3"/>
    <w:rsid w:val="004E1365"/>
    <w:rsid w:val="004E151B"/>
    <w:rsid w:val="004E1657"/>
    <w:rsid w:val="004E16A9"/>
    <w:rsid w:val="004E1809"/>
    <w:rsid w:val="004E184F"/>
    <w:rsid w:val="004E1874"/>
    <w:rsid w:val="004E19C1"/>
    <w:rsid w:val="004E1A8F"/>
    <w:rsid w:val="004E1AC3"/>
    <w:rsid w:val="004E1B86"/>
    <w:rsid w:val="004E1BB2"/>
    <w:rsid w:val="004E1D74"/>
    <w:rsid w:val="004E1E2D"/>
    <w:rsid w:val="004E1E8A"/>
    <w:rsid w:val="004E1E8E"/>
    <w:rsid w:val="004E1FAB"/>
    <w:rsid w:val="004E2012"/>
    <w:rsid w:val="004E2336"/>
    <w:rsid w:val="004E2401"/>
    <w:rsid w:val="004E265E"/>
    <w:rsid w:val="004E26C8"/>
    <w:rsid w:val="004E280A"/>
    <w:rsid w:val="004E29D8"/>
    <w:rsid w:val="004E2A8A"/>
    <w:rsid w:val="004E2ACE"/>
    <w:rsid w:val="004E2E85"/>
    <w:rsid w:val="004E2F99"/>
    <w:rsid w:val="004E30DF"/>
    <w:rsid w:val="004E3238"/>
    <w:rsid w:val="004E3761"/>
    <w:rsid w:val="004E398A"/>
    <w:rsid w:val="004E3AB3"/>
    <w:rsid w:val="004E3ADD"/>
    <w:rsid w:val="004E3B71"/>
    <w:rsid w:val="004E3D5F"/>
    <w:rsid w:val="004E3F52"/>
    <w:rsid w:val="004E3F90"/>
    <w:rsid w:val="004E3FC5"/>
    <w:rsid w:val="004E4143"/>
    <w:rsid w:val="004E4286"/>
    <w:rsid w:val="004E42DE"/>
    <w:rsid w:val="004E43B5"/>
    <w:rsid w:val="004E45C8"/>
    <w:rsid w:val="004E4643"/>
    <w:rsid w:val="004E47C0"/>
    <w:rsid w:val="004E47DE"/>
    <w:rsid w:val="004E4B2D"/>
    <w:rsid w:val="004E4E8B"/>
    <w:rsid w:val="004E4F60"/>
    <w:rsid w:val="004E505D"/>
    <w:rsid w:val="004E51F9"/>
    <w:rsid w:val="004E5536"/>
    <w:rsid w:val="004E5678"/>
    <w:rsid w:val="004E5B1A"/>
    <w:rsid w:val="004E5C1A"/>
    <w:rsid w:val="004E5DAB"/>
    <w:rsid w:val="004E5F94"/>
    <w:rsid w:val="004E60A6"/>
    <w:rsid w:val="004E615A"/>
    <w:rsid w:val="004E61D7"/>
    <w:rsid w:val="004E6350"/>
    <w:rsid w:val="004E639E"/>
    <w:rsid w:val="004E64A4"/>
    <w:rsid w:val="004E65B1"/>
    <w:rsid w:val="004E6B1A"/>
    <w:rsid w:val="004E6E6F"/>
    <w:rsid w:val="004E6E80"/>
    <w:rsid w:val="004E6E81"/>
    <w:rsid w:val="004E6F14"/>
    <w:rsid w:val="004E6FC8"/>
    <w:rsid w:val="004E70E2"/>
    <w:rsid w:val="004E7101"/>
    <w:rsid w:val="004E7147"/>
    <w:rsid w:val="004E7148"/>
    <w:rsid w:val="004E72BD"/>
    <w:rsid w:val="004E76F3"/>
    <w:rsid w:val="004E7718"/>
    <w:rsid w:val="004E7950"/>
    <w:rsid w:val="004E798B"/>
    <w:rsid w:val="004E7A2C"/>
    <w:rsid w:val="004E7CBF"/>
    <w:rsid w:val="004F009D"/>
    <w:rsid w:val="004F02D3"/>
    <w:rsid w:val="004F036F"/>
    <w:rsid w:val="004F03C3"/>
    <w:rsid w:val="004F03E5"/>
    <w:rsid w:val="004F0457"/>
    <w:rsid w:val="004F0581"/>
    <w:rsid w:val="004F068C"/>
    <w:rsid w:val="004F0830"/>
    <w:rsid w:val="004F0981"/>
    <w:rsid w:val="004F0A84"/>
    <w:rsid w:val="004F0BD1"/>
    <w:rsid w:val="004F0C46"/>
    <w:rsid w:val="004F10CD"/>
    <w:rsid w:val="004F110A"/>
    <w:rsid w:val="004F113B"/>
    <w:rsid w:val="004F11AD"/>
    <w:rsid w:val="004F11E0"/>
    <w:rsid w:val="004F11E3"/>
    <w:rsid w:val="004F13D2"/>
    <w:rsid w:val="004F154F"/>
    <w:rsid w:val="004F15A3"/>
    <w:rsid w:val="004F16A7"/>
    <w:rsid w:val="004F176B"/>
    <w:rsid w:val="004F1800"/>
    <w:rsid w:val="004F1864"/>
    <w:rsid w:val="004F1A4C"/>
    <w:rsid w:val="004F1E49"/>
    <w:rsid w:val="004F1F3F"/>
    <w:rsid w:val="004F20C0"/>
    <w:rsid w:val="004F23BD"/>
    <w:rsid w:val="004F23EE"/>
    <w:rsid w:val="004F2578"/>
    <w:rsid w:val="004F2648"/>
    <w:rsid w:val="004F2779"/>
    <w:rsid w:val="004F294E"/>
    <w:rsid w:val="004F2A93"/>
    <w:rsid w:val="004F2B7C"/>
    <w:rsid w:val="004F2D1C"/>
    <w:rsid w:val="004F2D32"/>
    <w:rsid w:val="004F2EF3"/>
    <w:rsid w:val="004F33F7"/>
    <w:rsid w:val="004F3423"/>
    <w:rsid w:val="004F345C"/>
    <w:rsid w:val="004F3480"/>
    <w:rsid w:val="004F373A"/>
    <w:rsid w:val="004F3AD0"/>
    <w:rsid w:val="004F3C1C"/>
    <w:rsid w:val="004F3DCE"/>
    <w:rsid w:val="004F411C"/>
    <w:rsid w:val="004F42BB"/>
    <w:rsid w:val="004F42BE"/>
    <w:rsid w:val="004F4B07"/>
    <w:rsid w:val="004F4EE9"/>
    <w:rsid w:val="004F4FA8"/>
    <w:rsid w:val="004F5302"/>
    <w:rsid w:val="004F530F"/>
    <w:rsid w:val="004F53C6"/>
    <w:rsid w:val="004F5416"/>
    <w:rsid w:val="004F5469"/>
    <w:rsid w:val="004F5488"/>
    <w:rsid w:val="004F5506"/>
    <w:rsid w:val="004F5514"/>
    <w:rsid w:val="004F5577"/>
    <w:rsid w:val="004F5600"/>
    <w:rsid w:val="004F56B3"/>
    <w:rsid w:val="004F575A"/>
    <w:rsid w:val="004F57D8"/>
    <w:rsid w:val="004F5920"/>
    <w:rsid w:val="004F5B01"/>
    <w:rsid w:val="004F5F23"/>
    <w:rsid w:val="004F5FAF"/>
    <w:rsid w:val="004F5FB3"/>
    <w:rsid w:val="004F6205"/>
    <w:rsid w:val="004F672F"/>
    <w:rsid w:val="004F6799"/>
    <w:rsid w:val="004F686D"/>
    <w:rsid w:val="004F68B8"/>
    <w:rsid w:val="004F6908"/>
    <w:rsid w:val="004F6940"/>
    <w:rsid w:val="004F6DD3"/>
    <w:rsid w:val="004F7244"/>
    <w:rsid w:val="004F73BC"/>
    <w:rsid w:val="004F7495"/>
    <w:rsid w:val="004F74B8"/>
    <w:rsid w:val="004F74EE"/>
    <w:rsid w:val="004F7986"/>
    <w:rsid w:val="004F7D9E"/>
    <w:rsid w:val="004F7DCD"/>
    <w:rsid w:val="004F7E2C"/>
    <w:rsid w:val="004F7E41"/>
    <w:rsid w:val="004F7FC6"/>
    <w:rsid w:val="0050024A"/>
    <w:rsid w:val="005002CB"/>
    <w:rsid w:val="005003F1"/>
    <w:rsid w:val="005004FD"/>
    <w:rsid w:val="0050064D"/>
    <w:rsid w:val="00500676"/>
    <w:rsid w:val="005006C6"/>
    <w:rsid w:val="00500790"/>
    <w:rsid w:val="005007A1"/>
    <w:rsid w:val="0050083A"/>
    <w:rsid w:val="00500925"/>
    <w:rsid w:val="0050096F"/>
    <w:rsid w:val="00500A23"/>
    <w:rsid w:val="00500CBF"/>
    <w:rsid w:val="00500CD6"/>
    <w:rsid w:val="00500DC3"/>
    <w:rsid w:val="00500DD4"/>
    <w:rsid w:val="00500E20"/>
    <w:rsid w:val="00500FB2"/>
    <w:rsid w:val="0050115E"/>
    <w:rsid w:val="00501216"/>
    <w:rsid w:val="00501452"/>
    <w:rsid w:val="00501567"/>
    <w:rsid w:val="0050159F"/>
    <w:rsid w:val="005016A7"/>
    <w:rsid w:val="005017DD"/>
    <w:rsid w:val="005018A2"/>
    <w:rsid w:val="005018C8"/>
    <w:rsid w:val="0050204E"/>
    <w:rsid w:val="00502129"/>
    <w:rsid w:val="005024DF"/>
    <w:rsid w:val="00502685"/>
    <w:rsid w:val="005027B6"/>
    <w:rsid w:val="00502A6D"/>
    <w:rsid w:val="00502AB8"/>
    <w:rsid w:val="00502C28"/>
    <w:rsid w:val="00503109"/>
    <w:rsid w:val="00503144"/>
    <w:rsid w:val="00503173"/>
    <w:rsid w:val="00503703"/>
    <w:rsid w:val="00503CA5"/>
    <w:rsid w:val="00503CDE"/>
    <w:rsid w:val="00503D04"/>
    <w:rsid w:val="00503DBE"/>
    <w:rsid w:val="00503F54"/>
    <w:rsid w:val="005041D8"/>
    <w:rsid w:val="0050427F"/>
    <w:rsid w:val="00504410"/>
    <w:rsid w:val="00504673"/>
    <w:rsid w:val="00504757"/>
    <w:rsid w:val="00504798"/>
    <w:rsid w:val="005047FC"/>
    <w:rsid w:val="005049D4"/>
    <w:rsid w:val="00504A6A"/>
    <w:rsid w:val="00504BF2"/>
    <w:rsid w:val="00504C61"/>
    <w:rsid w:val="00504C79"/>
    <w:rsid w:val="00504D02"/>
    <w:rsid w:val="00504DDB"/>
    <w:rsid w:val="00504E5B"/>
    <w:rsid w:val="00504FA9"/>
    <w:rsid w:val="0050523C"/>
    <w:rsid w:val="0050531F"/>
    <w:rsid w:val="00505481"/>
    <w:rsid w:val="00505578"/>
    <w:rsid w:val="0050573E"/>
    <w:rsid w:val="005057D1"/>
    <w:rsid w:val="00505800"/>
    <w:rsid w:val="005058DD"/>
    <w:rsid w:val="005059AC"/>
    <w:rsid w:val="00505A4A"/>
    <w:rsid w:val="00505B12"/>
    <w:rsid w:val="00505C61"/>
    <w:rsid w:val="00505CB1"/>
    <w:rsid w:val="00505CFE"/>
    <w:rsid w:val="00505D59"/>
    <w:rsid w:val="0050642E"/>
    <w:rsid w:val="00506533"/>
    <w:rsid w:val="005066DF"/>
    <w:rsid w:val="00506786"/>
    <w:rsid w:val="0050678C"/>
    <w:rsid w:val="005068DD"/>
    <w:rsid w:val="00506BAC"/>
    <w:rsid w:val="00506F99"/>
    <w:rsid w:val="00507011"/>
    <w:rsid w:val="005070DB"/>
    <w:rsid w:val="00507127"/>
    <w:rsid w:val="0050712F"/>
    <w:rsid w:val="00507272"/>
    <w:rsid w:val="005075B9"/>
    <w:rsid w:val="0050795C"/>
    <w:rsid w:val="0050798F"/>
    <w:rsid w:val="00507CC9"/>
    <w:rsid w:val="00507D00"/>
    <w:rsid w:val="00507DD5"/>
    <w:rsid w:val="00507DDB"/>
    <w:rsid w:val="00510511"/>
    <w:rsid w:val="00510625"/>
    <w:rsid w:val="005108F9"/>
    <w:rsid w:val="005109D3"/>
    <w:rsid w:val="005109E2"/>
    <w:rsid w:val="005109E3"/>
    <w:rsid w:val="00510BB7"/>
    <w:rsid w:val="00510F0A"/>
    <w:rsid w:val="00510F55"/>
    <w:rsid w:val="00511142"/>
    <w:rsid w:val="00511161"/>
    <w:rsid w:val="005111B3"/>
    <w:rsid w:val="005111EB"/>
    <w:rsid w:val="005113A3"/>
    <w:rsid w:val="00511470"/>
    <w:rsid w:val="005115BA"/>
    <w:rsid w:val="005116AB"/>
    <w:rsid w:val="005117AE"/>
    <w:rsid w:val="00511803"/>
    <w:rsid w:val="00511A0F"/>
    <w:rsid w:val="00511B8C"/>
    <w:rsid w:val="00511C2B"/>
    <w:rsid w:val="00511C7E"/>
    <w:rsid w:val="00511CD0"/>
    <w:rsid w:val="00511D7E"/>
    <w:rsid w:val="00511DAA"/>
    <w:rsid w:val="00511EBC"/>
    <w:rsid w:val="005120C1"/>
    <w:rsid w:val="00512362"/>
    <w:rsid w:val="005123BC"/>
    <w:rsid w:val="00512580"/>
    <w:rsid w:val="00512631"/>
    <w:rsid w:val="00512680"/>
    <w:rsid w:val="00512973"/>
    <w:rsid w:val="0051297A"/>
    <w:rsid w:val="005129E5"/>
    <w:rsid w:val="00512A90"/>
    <w:rsid w:val="00512B7A"/>
    <w:rsid w:val="00512C18"/>
    <w:rsid w:val="00512C47"/>
    <w:rsid w:val="00512CF8"/>
    <w:rsid w:val="00512EF7"/>
    <w:rsid w:val="0051318A"/>
    <w:rsid w:val="0051335D"/>
    <w:rsid w:val="00513495"/>
    <w:rsid w:val="005136FA"/>
    <w:rsid w:val="00513743"/>
    <w:rsid w:val="005137E6"/>
    <w:rsid w:val="005137E7"/>
    <w:rsid w:val="0051386B"/>
    <w:rsid w:val="00513889"/>
    <w:rsid w:val="005138E6"/>
    <w:rsid w:val="00513960"/>
    <w:rsid w:val="00513BA4"/>
    <w:rsid w:val="00513CAE"/>
    <w:rsid w:val="00513CB9"/>
    <w:rsid w:val="00513CC7"/>
    <w:rsid w:val="0051400D"/>
    <w:rsid w:val="005141EE"/>
    <w:rsid w:val="0051427D"/>
    <w:rsid w:val="005143EA"/>
    <w:rsid w:val="00514444"/>
    <w:rsid w:val="00514603"/>
    <w:rsid w:val="00514A58"/>
    <w:rsid w:val="00514AD2"/>
    <w:rsid w:val="00514B0B"/>
    <w:rsid w:val="00514D1E"/>
    <w:rsid w:val="005150AC"/>
    <w:rsid w:val="005151DE"/>
    <w:rsid w:val="00515322"/>
    <w:rsid w:val="005154EA"/>
    <w:rsid w:val="005154FD"/>
    <w:rsid w:val="00515614"/>
    <w:rsid w:val="00515671"/>
    <w:rsid w:val="005158B5"/>
    <w:rsid w:val="0051599B"/>
    <w:rsid w:val="005159A5"/>
    <w:rsid w:val="005159E5"/>
    <w:rsid w:val="00515B5F"/>
    <w:rsid w:val="00515C7A"/>
    <w:rsid w:val="00515E22"/>
    <w:rsid w:val="00515E39"/>
    <w:rsid w:val="0051608B"/>
    <w:rsid w:val="005161EA"/>
    <w:rsid w:val="0051674F"/>
    <w:rsid w:val="00516B42"/>
    <w:rsid w:val="00516C91"/>
    <w:rsid w:val="00516D8D"/>
    <w:rsid w:val="005172FB"/>
    <w:rsid w:val="00517332"/>
    <w:rsid w:val="0051746E"/>
    <w:rsid w:val="00517727"/>
    <w:rsid w:val="0051789D"/>
    <w:rsid w:val="005178C2"/>
    <w:rsid w:val="005178F1"/>
    <w:rsid w:val="005179D4"/>
    <w:rsid w:val="00517A94"/>
    <w:rsid w:val="00517B8A"/>
    <w:rsid w:val="00517DF6"/>
    <w:rsid w:val="00517E28"/>
    <w:rsid w:val="00517E56"/>
    <w:rsid w:val="0052003A"/>
    <w:rsid w:val="00520081"/>
    <w:rsid w:val="005205D9"/>
    <w:rsid w:val="00520623"/>
    <w:rsid w:val="00520629"/>
    <w:rsid w:val="00520874"/>
    <w:rsid w:val="00520C30"/>
    <w:rsid w:val="00520CBD"/>
    <w:rsid w:val="00520EA9"/>
    <w:rsid w:val="00520FAF"/>
    <w:rsid w:val="0052104A"/>
    <w:rsid w:val="00521083"/>
    <w:rsid w:val="005211B7"/>
    <w:rsid w:val="005212F5"/>
    <w:rsid w:val="0052160D"/>
    <w:rsid w:val="00521694"/>
    <w:rsid w:val="00521C56"/>
    <w:rsid w:val="00521CC8"/>
    <w:rsid w:val="00521DF9"/>
    <w:rsid w:val="00521F32"/>
    <w:rsid w:val="0052205B"/>
    <w:rsid w:val="005220AD"/>
    <w:rsid w:val="005220C5"/>
    <w:rsid w:val="005220DF"/>
    <w:rsid w:val="00522237"/>
    <w:rsid w:val="00522245"/>
    <w:rsid w:val="005222BA"/>
    <w:rsid w:val="0052248B"/>
    <w:rsid w:val="00522582"/>
    <w:rsid w:val="00522607"/>
    <w:rsid w:val="005226DF"/>
    <w:rsid w:val="00522937"/>
    <w:rsid w:val="00522A6C"/>
    <w:rsid w:val="00522ADA"/>
    <w:rsid w:val="00522AEC"/>
    <w:rsid w:val="00522BE6"/>
    <w:rsid w:val="00522CE0"/>
    <w:rsid w:val="00522F25"/>
    <w:rsid w:val="00522FB0"/>
    <w:rsid w:val="00523284"/>
    <w:rsid w:val="005233F7"/>
    <w:rsid w:val="005239EF"/>
    <w:rsid w:val="00523C76"/>
    <w:rsid w:val="00523D2D"/>
    <w:rsid w:val="00523E1A"/>
    <w:rsid w:val="00523E22"/>
    <w:rsid w:val="00523F00"/>
    <w:rsid w:val="00523F5B"/>
    <w:rsid w:val="0052423A"/>
    <w:rsid w:val="005245AE"/>
    <w:rsid w:val="005245DF"/>
    <w:rsid w:val="005246E0"/>
    <w:rsid w:val="005247AB"/>
    <w:rsid w:val="005249B1"/>
    <w:rsid w:val="00524D13"/>
    <w:rsid w:val="00524E24"/>
    <w:rsid w:val="00524F6E"/>
    <w:rsid w:val="0052507A"/>
    <w:rsid w:val="00525177"/>
    <w:rsid w:val="0052522D"/>
    <w:rsid w:val="0052527E"/>
    <w:rsid w:val="0052527F"/>
    <w:rsid w:val="0052535A"/>
    <w:rsid w:val="0052545A"/>
    <w:rsid w:val="00525557"/>
    <w:rsid w:val="0052561A"/>
    <w:rsid w:val="005256BD"/>
    <w:rsid w:val="005258FE"/>
    <w:rsid w:val="00525D71"/>
    <w:rsid w:val="00525E08"/>
    <w:rsid w:val="00525F93"/>
    <w:rsid w:val="00526205"/>
    <w:rsid w:val="0052647E"/>
    <w:rsid w:val="00526521"/>
    <w:rsid w:val="005266BA"/>
    <w:rsid w:val="0052670E"/>
    <w:rsid w:val="0052682B"/>
    <w:rsid w:val="005268D9"/>
    <w:rsid w:val="00526911"/>
    <w:rsid w:val="00526B3D"/>
    <w:rsid w:val="00526BAB"/>
    <w:rsid w:val="00526D22"/>
    <w:rsid w:val="00526D4D"/>
    <w:rsid w:val="00526DCB"/>
    <w:rsid w:val="00526EE7"/>
    <w:rsid w:val="00526F71"/>
    <w:rsid w:val="00527159"/>
    <w:rsid w:val="0052734A"/>
    <w:rsid w:val="0052736C"/>
    <w:rsid w:val="0052750F"/>
    <w:rsid w:val="0052756D"/>
    <w:rsid w:val="005277A5"/>
    <w:rsid w:val="00527852"/>
    <w:rsid w:val="00527935"/>
    <w:rsid w:val="005279EC"/>
    <w:rsid w:val="00527B0D"/>
    <w:rsid w:val="00527B0F"/>
    <w:rsid w:val="00527CFC"/>
    <w:rsid w:val="00530003"/>
    <w:rsid w:val="005305F6"/>
    <w:rsid w:val="00530A2A"/>
    <w:rsid w:val="00530B94"/>
    <w:rsid w:val="00530CD6"/>
    <w:rsid w:val="00530D1C"/>
    <w:rsid w:val="00531316"/>
    <w:rsid w:val="00531513"/>
    <w:rsid w:val="00531615"/>
    <w:rsid w:val="00531635"/>
    <w:rsid w:val="0053173E"/>
    <w:rsid w:val="00531872"/>
    <w:rsid w:val="00531896"/>
    <w:rsid w:val="0053191E"/>
    <w:rsid w:val="005319D6"/>
    <w:rsid w:val="00531D01"/>
    <w:rsid w:val="00531D8F"/>
    <w:rsid w:val="00531E86"/>
    <w:rsid w:val="00531F14"/>
    <w:rsid w:val="00531F28"/>
    <w:rsid w:val="005322F7"/>
    <w:rsid w:val="005323E5"/>
    <w:rsid w:val="005324B3"/>
    <w:rsid w:val="005324CB"/>
    <w:rsid w:val="005329E2"/>
    <w:rsid w:val="00532B92"/>
    <w:rsid w:val="00532BA8"/>
    <w:rsid w:val="00532BDA"/>
    <w:rsid w:val="00532EAE"/>
    <w:rsid w:val="00532F95"/>
    <w:rsid w:val="0053310E"/>
    <w:rsid w:val="005335B8"/>
    <w:rsid w:val="005335C8"/>
    <w:rsid w:val="00533727"/>
    <w:rsid w:val="00533732"/>
    <w:rsid w:val="005337BD"/>
    <w:rsid w:val="0053383D"/>
    <w:rsid w:val="00533951"/>
    <w:rsid w:val="005339D1"/>
    <w:rsid w:val="005339D6"/>
    <w:rsid w:val="00533C95"/>
    <w:rsid w:val="00533D0C"/>
    <w:rsid w:val="00533E74"/>
    <w:rsid w:val="00533F45"/>
    <w:rsid w:val="00534015"/>
    <w:rsid w:val="0053430D"/>
    <w:rsid w:val="0053463D"/>
    <w:rsid w:val="00534729"/>
    <w:rsid w:val="00534A29"/>
    <w:rsid w:val="00534DE2"/>
    <w:rsid w:val="00535017"/>
    <w:rsid w:val="00535115"/>
    <w:rsid w:val="0053511D"/>
    <w:rsid w:val="0053526D"/>
    <w:rsid w:val="00535297"/>
    <w:rsid w:val="0053549A"/>
    <w:rsid w:val="005354B2"/>
    <w:rsid w:val="00535893"/>
    <w:rsid w:val="00535A6F"/>
    <w:rsid w:val="00535BE0"/>
    <w:rsid w:val="00535BF2"/>
    <w:rsid w:val="00536020"/>
    <w:rsid w:val="005362F8"/>
    <w:rsid w:val="005364EF"/>
    <w:rsid w:val="005364FC"/>
    <w:rsid w:val="00536597"/>
    <w:rsid w:val="00536B96"/>
    <w:rsid w:val="00536C0A"/>
    <w:rsid w:val="00536C5D"/>
    <w:rsid w:val="00537111"/>
    <w:rsid w:val="005374BF"/>
    <w:rsid w:val="00537770"/>
    <w:rsid w:val="005377ED"/>
    <w:rsid w:val="00537902"/>
    <w:rsid w:val="00537A8D"/>
    <w:rsid w:val="00537AB2"/>
    <w:rsid w:val="00537BC5"/>
    <w:rsid w:val="00537BE2"/>
    <w:rsid w:val="00537E4F"/>
    <w:rsid w:val="00537E57"/>
    <w:rsid w:val="00537F06"/>
    <w:rsid w:val="005400E2"/>
    <w:rsid w:val="0054031D"/>
    <w:rsid w:val="0054061C"/>
    <w:rsid w:val="0054072B"/>
    <w:rsid w:val="00540A24"/>
    <w:rsid w:val="00540ABE"/>
    <w:rsid w:val="00540AC3"/>
    <w:rsid w:val="00540B4C"/>
    <w:rsid w:val="00540C4E"/>
    <w:rsid w:val="00540C78"/>
    <w:rsid w:val="00540EA7"/>
    <w:rsid w:val="00540F49"/>
    <w:rsid w:val="00541303"/>
    <w:rsid w:val="00541319"/>
    <w:rsid w:val="005413D1"/>
    <w:rsid w:val="005414E2"/>
    <w:rsid w:val="00541574"/>
    <w:rsid w:val="005415FB"/>
    <w:rsid w:val="00541BFE"/>
    <w:rsid w:val="00541C93"/>
    <w:rsid w:val="00541C96"/>
    <w:rsid w:val="00541FE9"/>
    <w:rsid w:val="005420DC"/>
    <w:rsid w:val="0054212D"/>
    <w:rsid w:val="005424BE"/>
    <w:rsid w:val="005425BA"/>
    <w:rsid w:val="00542B9D"/>
    <w:rsid w:val="00542D18"/>
    <w:rsid w:val="00542D85"/>
    <w:rsid w:val="00542F59"/>
    <w:rsid w:val="005431F5"/>
    <w:rsid w:val="0054326B"/>
    <w:rsid w:val="0054332B"/>
    <w:rsid w:val="0054337F"/>
    <w:rsid w:val="00543381"/>
    <w:rsid w:val="0054346F"/>
    <w:rsid w:val="005435EB"/>
    <w:rsid w:val="005436C7"/>
    <w:rsid w:val="00543880"/>
    <w:rsid w:val="00543891"/>
    <w:rsid w:val="00543974"/>
    <w:rsid w:val="00543B47"/>
    <w:rsid w:val="00543C3F"/>
    <w:rsid w:val="00543E22"/>
    <w:rsid w:val="00543EDF"/>
    <w:rsid w:val="00543F6D"/>
    <w:rsid w:val="005440BA"/>
    <w:rsid w:val="0054413C"/>
    <w:rsid w:val="0054417A"/>
    <w:rsid w:val="00544210"/>
    <w:rsid w:val="0054440E"/>
    <w:rsid w:val="00544477"/>
    <w:rsid w:val="0054458D"/>
    <w:rsid w:val="005447C8"/>
    <w:rsid w:val="0054486B"/>
    <w:rsid w:val="00544991"/>
    <w:rsid w:val="00544B7B"/>
    <w:rsid w:val="00544BC2"/>
    <w:rsid w:val="00544D44"/>
    <w:rsid w:val="00545193"/>
    <w:rsid w:val="005452B1"/>
    <w:rsid w:val="00545342"/>
    <w:rsid w:val="005454C9"/>
    <w:rsid w:val="0054553E"/>
    <w:rsid w:val="0054562C"/>
    <w:rsid w:val="00545981"/>
    <w:rsid w:val="00545A2D"/>
    <w:rsid w:val="00545AEC"/>
    <w:rsid w:val="00545B0B"/>
    <w:rsid w:val="00545B0D"/>
    <w:rsid w:val="00545B17"/>
    <w:rsid w:val="00545C20"/>
    <w:rsid w:val="00545F26"/>
    <w:rsid w:val="00545F56"/>
    <w:rsid w:val="00546088"/>
    <w:rsid w:val="00546097"/>
    <w:rsid w:val="005460BB"/>
    <w:rsid w:val="00546723"/>
    <w:rsid w:val="00546896"/>
    <w:rsid w:val="00546963"/>
    <w:rsid w:val="005469E3"/>
    <w:rsid w:val="00546A71"/>
    <w:rsid w:val="00546BFE"/>
    <w:rsid w:val="00546DDF"/>
    <w:rsid w:val="00546E67"/>
    <w:rsid w:val="00547225"/>
    <w:rsid w:val="00547277"/>
    <w:rsid w:val="005472F5"/>
    <w:rsid w:val="005473F0"/>
    <w:rsid w:val="00547882"/>
    <w:rsid w:val="00547BD7"/>
    <w:rsid w:val="00547D59"/>
    <w:rsid w:val="00547EA6"/>
    <w:rsid w:val="00547FAA"/>
    <w:rsid w:val="00550055"/>
    <w:rsid w:val="005501A9"/>
    <w:rsid w:val="00550270"/>
    <w:rsid w:val="00550404"/>
    <w:rsid w:val="005505ED"/>
    <w:rsid w:val="0055060E"/>
    <w:rsid w:val="005506CF"/>
    <w:rsid w:val="005508F0"/>
    <w:rsid w:val="005508F7"/>
    <w:rsid w:val="00550C49"/>
    <w:rsid w:val="00550C93"/>
    <w:rsid w:val="00550CE7"/>
    <w:rsid w:val="00550D1F"/>
    <w:rsid w:val="00550E62"/>
    <w:rsid w:val="005510D0"/>
    <w:rsid w:val="005514D6"/>
    <w:rsid w:val="00551504"/>
    <w:rsid w:val="005515A5"/>
    <w:rsid w:val="005517BE"/>
    <w:rsid w:val="0055206E"/>
    <w:rsid w:val="005520F4"/>
    <w:rsid w:val="005521DA"/>
    <w:rsid w:val="005521F3"/>
    <w:rsid w:val="00552374"/>
    <w:rsid w:val="00552422"/>
    <w:rsid w:val="00552440"/>
    <w:rsid w:val="0055253D"/>
    <w:rsid w:val="0055263C"/>
    <w:rsid w:val="0055264C"/>
    <w:rsid w:val="005528FA"/>
    <w:rsid w:val="00552960"/>
    <w:rsid w:val="00552AC5"/>
    <w:rsid w:val="00552CF6"/>
    <w:rsid w:val="00552F96"/>
    <w:rsid w:val="0055308F"/>
    <w:rsid w:val="0055315B"/>
    <w:rsid w:val="00553231"/>
    <w:rsid w:val="0055329D"/>
    <w:rsid w:val="0055337E"/>
    <w:rsid w:val="005536AE"/>
    <w:rsid w:val="005536CF"/>
    <w:rsid w:val="005538A1"/>
    <w:rsid w:val="005538D7"/>
    <w:rsid w:val="00553AE5"/>
    <w:rsid w:val="00553CB2"/>
    <w:rsid w:val="00553DE1"/>
    <w:rsid w:val="00553FCB"/>
    <w:rsid w:val="00554168"/>
    <w:rsid w:val="005541E6"/>
    <w:rsid w:val="005544D0"/>
    <w:rsid w:val="0055464C"/>
    <w:rsid w:val="0055492E"/>
    <w:rsid w:val="00554A52"/>
    <w:rsid w:val="00554BC2"/>
    <w:rsid w:val="00554C6C"/>
    <w:rsid w:val="00554E79"/>
    <w:rsid w:val="00554EC2"/>
    <w:rsid w:val="00554F5C"/>
    <w:rsid w:val="00554F7F"/>
    <w:rsid w:val="005550F7"/>
    <w:rsid w:val="0055513C"/>
    <w:rsid w:val="005552D4"/>
    <w:rsid w:val="005553F0"/>
    <w:rsid w:val="005555C9"/>
    <w:rsid w:val="0055563F"/>
    <w:rsid w:val="00555711"/>
    <w:rsid w:val="00555718"/>
    <w:rsid w:val="005557E4"/>
    <w:rsid w:val="0055585B"/>
    <w:rsid w:val="00555AB4"/>
    <w:rsid w:val="00555C2D"/>
    <w:rsid w:val="00555D63"/>
    <w:rsid w:val="00555D76"/>
    <w:rsid w:val="00555E9B"/>
    <w:rsid w:val="00555F90"/>
    <w:rsid w:val="00556133"/>
    <w:rsid w:val="00556188"/>
    <w:rsid w:val="005561AB"/>
    <w:rsid w:val="00556206"/>
    <w:rsid w:val="005562A3"/>
    <w:rsid w:val="0055630A"/>
    <w:rsid w:val="005563AF"/>
    <w:rsid w:val="0055643B"/>
    <w:rsid w:val="0055660B"/>
    <w:rsid w:val="005567EC"/>
    <w:rsid w:val="00556B66"/>
    <w:rsid w:val="00556C35"/>
    <w:rsid w:val="00556CF2"/>
    <w:rsid w:val="00556D5C"/>
    <w:rsid w:val="00556E1B"/>
    <w:rsid w:val="00556FF0"/>
    <w:rsid w:val="0055709D"/>
    <w:rsid w:val="00557249"/>
    <w:rsid w:val="00557430"/>
    <w:rsid w:val="00557647"/>
    <w:rsid w:val="00557933"/>
    <w:rsid w:val="00557AC1"/>
    <w:rsid w:val="00557B06"/>
    <w:rsid w:val="00557E53"/>
    <w:rsid w:val="00560201"/>
    <w:rsid w:val="0056024E"/>
    <w:rsid w:val="00560336"/>
    <w:rsid w:val="0056034B"/>
    <w:rsid w:val="00560442"/>
    <w:rsid w:val="00560519"/>
    <w:rsid w:val="00560527"/>
    <w:rsid w:val="00560601"/>
    <w:rsid w:val="0056083E"/>
    <w:rsid w:val="00560881"/>
    <w:rsid w:val="00560918"/>
    <w:rsid w:val="0056093F"/>
    <w:rsid w:val="00560B03"/>
    <w:rsid w:val="00560BA1"/>
    <w:rsid w:val="00560BEF"/>
    <w:rsid w:val="00561279"/>
    <w:rsid w:val="0056138B"/>
    <w:rsid w:val="005613DB"/>
    <w:rsid w:val="00561513"/>
    <w:rsid w:val="005615EE"/>
    <w:rsid w:val="00561631"/>
    <w:rsid w:val="005618A6"/>
    <w:rsid w:val="00561A2A"/>
    <w:rsid w:val="00561B63"/>
    <w:rsid w:val="00561BB3"/>
    <w:rsid w:val="00561C2E"/>
    <w:rsid w:val="00561CC3"/>
    <w:rsid w:val="00561D33"/>
    <w:rsid w:val="00561E83"/>
    <w:rsid w:val="005621E6"/>
    <w:rsid w:val="005623A2"/>
    <w:rsid w:val="005623D7"/>
    <w:rsid w:val="005624BF"/>
    <w:rsid w:val="005625BB"/>
    <w:rsid w:val="005625DA"/>
    <w:rsid w:val="00562665"/>
    <w:rsid w:val="00562727"/>
    <w:rsid w:val="005627C1"/>
    <w:rsid w:val="005628AE"/>
    <w:rsid w:val="00562B12"/>
    <w:rsid w:val="00562F24"/>
    <w:rsid w:val="00562FFF"/>
    <w:rsid w:val="005630F8"/>
    <w:rsid w:val="005632AB"/>
    <w:rsid w:val="00563483"/>
    <w:rsid w:val="005634B0"/>
    <w:rsid w:val="00563592"/>
    <w:rsid w:val="00563634"/>
    <w:rsid w:val="005639B7"/>
    <w:rsid w:val="00563A83"/>
    <w:rsid w:val="00563B5F"/>
    <w:rsid w:val="00563C7D"/>
    <w:rsid w:val="00563CDE"/>
    <w:rsid w:val="00563D12"/>
    <w:rsid w:val="00563F5B"/>
    <w:rsid w:val="005640AA"/>
    <w:rsid w:val="005641E3"/>
    <w:rsid w:val="00564240"/>
    <w:rsid w:val="005642B6"/>
    <w:rsid w:val="00564337"/>
    <w:rsid w:val="00564338"/>
    <w:rsid w:val="005643B6"/>
    <w:rsid w:val="005646EE"/>
    <w:rsid w:val="005647D5"/>
    <w:rsid w:val="00564BA8"/>
    <w:rsid w:val="00564C05"/>
    <w:rsid w:val="00564CEE"/>
    <w:rsid w:val="005654B6"/>
    <w:rsid w:val="005654BA"/>
    <w:rsid w:val="00565712"/>
    <w:rsid w:val="0056572D"/>
    <w:rsid w:val="005657C4"/>
    <w:rsid w:val="00565873"/>
    <w:rsid w:val="00565EF1"/>
    <w:rsid w:val="00566077"/>
    <w:rsid w:val="0056621D"/>
    <w:rsid w:val="005662B9"/>
    <w:rsid w:val="005663D3"/>
    <w:rsid w:val="00566475"/>
    <w:rsid w:val="005666F2"/>
    <w:rsid w:val="00566D98"/>
    <w:rsid w:val="00566DA1"/>
    <w:rsid w:val="00566F3E"/>
    <w:rsid w:val="0056734D"/>
    <w:rsid w:val="00567495"/>
    <w:rsid w:val="005675AC"/>
    <w:rsid w:val="005675AD"/>
    <w:rsid w:val="0056764B"/>
    <w:rsid w:val="005677DC"/>
    <w:rsid w:val="005678B2"/>
    <w:rsid w:val="005678DE"/>
    <w:rsid w:val="00567BE1"/>
    <w:rsid w:val="00567C67"/>
    <w:rsid w:val="00567CB3"/>
    <w:rsid w:val="00567DA0"/>
    <w:rsid w:val="00567FB7"/>
    <w:rsid w:val="00567FEC"/>
    <w:rsid w:val="00570043"/>
    <w:rsid w:val="005701E8"/>
    <w:rsid w:val="005703DB"/>
    <w:rsid w:val="00570438"/>
    <w:rsid w:val="005707EA"/>
    <w:rsid w:val="0057093B"/>
    <w:rsid w:val="00570A03"/>
    <w:rsid w:val="00570A4D"/>
    <w:rsid w:val="00570B80"/>
    <w:rsid w:val="00570BA6"/>
    <w:rsid w:val="00570C36"/>
    <w:rsid w:val="00570CFB"/>
    <w:rsid w:val="00570DB6"/>
    <w:rsid w:val="00570F3F"/>
    <w:rsid w:val="00571497"/>
    <w:rsid w:val="005714A2"/>
    <w:rsid w:val="0057153C"/>
    <w:rsid w:val="005715B6"/>
    <w:rsid w:val="0057162E"/>
    <w:rsid w:val="00571690"/>
    <w:rsid w:val="00571916"/>
    <w:rsid w:val="005719CF"/>
    <w:rsid w:val="00571B22"/>
    <w:rsid w:val="00571B96"/>
    <w:rsid w:val="00571C50"/>
    <w:rsid w:val="00571C88"/>
    <w:rsid w:val="00571D9D"/>
    <w:rsid w:val="00571E52"/>
    <w:rsid w:val="00571EA9"/>
    <w:rsid w:val="00571F55"/>
    <w:rsid w:val="00572029"/>
    <w:rsid w:val="00572035"/>
    <w:rsid w:val="0057205D"/>
    <w:rsid w:val="005720B6"/>
    <w:rsid w:val="005720E7"/>
    <w:rsid w:val="00572117"/>
    <w:rsid w:val="005723CD"/>
    <w:rsid w:val="00572449"/>
    <w:rsid w:val="005729E5"/>
    <w:rsid w:val="00572C1C"/>
    <w:rsid w:val="00572EA8"/>
    <w:rsid w:val="005730AD"/>
    <w:rsid w:val="005731E2"/>
    <w:rsid w:val="005732E7"/>
    <w:rsid w:val="005735CA"/>
    <w:rsid w:val="0057373A"/>
    <w:rsid w:val="005738A4"/>
    <w:rsid w:val="005738F0"/>
    <w:rsid w:val="00573947"/>
    <w:rsid w:val="00573AE5"/>
    <w:rsid w:val="00573AEB"/>
    <w:rsid w:val="00573B97"/>
    <w:rsid w:val="00573EE4"/>
    <w:rsid w:val="0057411E"/>
    <w:rsid w:val="00574143"/>
    <w:rsid w:val="0057499F"/>
    <w:rsid w:val="00574BFE"/>
    <w:rsid w:val="00574E59"/>
    <w:rsid w:val="00574FBB"/>
    <w:rsid w:val="005751CB"/>
    <w:rsid w:val="0057527A"/>
    <w:rsid w:val="005752F0"/>
    <w:rsid w:val="00575307"/>
    <w:rsid w:val="00575523"/>
    <w:rsid w:val="00575811"/>
    <w:rsid w:val="00575931"/>
    <w:rsid w:val="00575B20"/>
    <w:rsid w:val="00575CFA"/>
    <w:rsid w:val="00575DA4"/>
    <w:rsid w:val="00575DEB"/>
    <w:rsid w:val="00575E3D"/>
    <w:rsid w:val="00575F40"/>
    <w:rsid w:val="00576138"/>
    <w:rsid w:val="005762CC"/>
    <w:rsid w:val="00576356"/>
    <w:rsid w:val="0057644A"/>
    <w:rsid w:val="005764D7"/>
    <w:rsid w:val="0057669F"/>
    <w:rsid w:val="00576877"/>
    <w:rsid w:val="005769BF"/>
    <w:rsid w:val="00576A8C"/>
    <w:rsid w:val="00576BAA"/>
    <w:rsid w:val="00576BC0"/>
    <w:rsid w:val="00576C3B"/>
    <w:rsid w:val="00576C5F"/>
    <w:rsid w:val="00576ECE"/>
    <w:rsid w:val="00576F15"/>
    <w:rsid w:val="00576F4D"/>
    <w:rsid w:val="00576FA3"/>
    <w:rsid w:val="00576FA5"/>
    <w:rsid w:val="005770EE"/>
    <w:rsid w:val="005773E4"/>
    <w:rsid w:val="005773FF"/>
    <w:rsid w:val="00577556"/>
    <w:rsid w:val="00577563"/>
    <w:rsid w:val="005776E6"/>
    <w:rsid w:val="00577744"/>
    <w:rsid w:val="00577819"/>
    <w:rsid w:val="00577A6C"/>
    <w:rsid w:val="00577B5B"/>
    <w:rsid w:val="00577E76"/>
    <w:rsid w:val="00580032"/>
    <w:rsid w:val="005800EB"/>
    <w:rsid w:val="00580334"/>
    <w:rsid w:val="0058042A"/>
    <w:rsid w:val="00580432"/>
    <w:rsid w:val="00580457"/>
    <w:rsid w:val="0058051B"/>
    <w:rsid w:val="005808A5"/>
    <w:rsid w:val="005808E8"/>
    <w:rsid w:val="00580CC3"/>
    <w:rsid w:val="00580D83"/>
    <w:rsid w:val="0058116C"/>
    <w:rsid w:val="0058117C"/>
    <w:rsid w:val="0058129D"/>
    <w:rsid w:val="0058132F"/>
    <w:rsid w:val="0058144A"/>
    <w:rsid w:val="005815CC"/>
    <w:rsid w:val="005816CB"/>
    <w:rsid w:val="005816D4"/>
    <w:rsid w:val="0058187A"/>
    <w:rsid w:val="00581A93"/>
    <w:rsid w:val="00581B0E"/>
    <w:rsid w:val="00581CEF"/>
    <w:rsid w:val="00581E1A"/>
    <w:rsid w:val="0058232F"/>
    <w:rsid w:val="005823E5"/>
    <w:rsid w:val="00582475"/>
    <w:rsid w:val="0058249E"/>
    <w:rsid w:val="005827D5"/>
    <w:rsid w:val="005827FE"/>
    <w:rsid w:val="00582AB5"/>
    <w:rsid w:val="00582B73"/>
    <w:rsid w:val="00582B91"/>
    <w:rsid w:val="00582C9C"/>
    <w:rsid w:val="00582CAF"/>
    <w:rsid w:val="00582D3D"/>
    <w:rsid w:val="00582E94"/>
    <w:rsid w:val="00582E9D"/>
    <w:rsid w:val="00582F20"/>
    <w:rsid w:val="00582F2E"/>
    <w:rsid w:val="00582FF6"/>
    <w:rsid w:val="00583187"/>
    <w:rsid w:val="00583191"/>
    <w:rsid w:val="005831A6"/>
    <w:rsid w:val="00583296"/>
    <w:rsid w:val="0058342F"/>
    <w:rsid w:val="00583777"/>
    <w:rsid w:val="0058380B"/>
    <w:rsid w:val="00583869"/>
    <w:rsid w:val="00583874"/>
    <w:rsid w:val="005839DD"/>
    <w:rsid w:val="00583BCD"/>
    <w:rsid w:val="00583C03"/>
    <w:rsid w:val="00583F8F"/>
    <w:rsid w:val="00584072"/>
    <w:rsid w:val="005840F2"/>
    <w:rsid w:val="005843BA"/>
    <w:rsid w:val="005848CE"/>
    <w:rsid w:val="005848EC"/>
    <w:rsid w:val="005849D8"/>
    <w:rsid w:val="00584B46"/>
    <w:rsid w:val="00584BE2"/>
    <w:rsid w:val="00584C50"/>
    <w:rsid w:val="00584D8F"/>
    <w:rsid w:val="00584DB2"/>
    <w:rsid w:val="00584E0E"/>
    <w:rsid w:val="00584EBA"/>
    <w:rsid w:val="0058524E"/>
    <w:rsid w:val="005856AF"/>
    <w:rsid w:val="00585711"/>
    <w:rsid w:val="00585A74"/>
    <w:rsid w:val="005862AB"/>
    <w:rsid w:val="00586383"/>
    <w:rsid w:val="00586648"/>
    <w:rsid w:val="005866CE"/>
    <w:rsid w:val="00586718"/>
    <w:rsid w:val="00586874"/>
    <w:rsid w:val="005868A9"/>
    <w:rsid w:val="005868CA"/>
    <w:rsid w:val="005868F1"/>
    <w:rsid w:val="00586AF7"/>
    <w:rsid w:val="00586DF3"/>
    <w:rsid w:val="00586E97"/>
    <w:rsid w:val="005870C7"/>
    <w:rsid w:val="00587173"/>
    <w:rsid w:val="0058745D"/>
    <w:rsid w:val="005874BF"/>
    <w:rsid w:val="005874F2"/>
    <w:rsid w:val="005875A2"/>
    <w:rsid w:val="005875BA"/>
    <w:rsid w:val="00587A4A"/>
    <w:rsid w:val="00587A69"/>
    <w:rsid w:val="00587C2C"/>
    <w:rsid w:val="00587CC0"/>
    <w:rsid w:val="00587D5E"/>
    <w:rsid w:val="00587D70"/>
    <w:rsid w:val="00587E60"/>
    <w:rsid w:val="005901A5"/>
    <w:rsid w:val="0059035E"/>
    <w:rsid w:val="005903B7"/>
    <w:rsid w:val="005906FD"/>
    <w:rsid w:val="005907A0"/>
    <w:rsid w:val="00590977"/>
    <w:rsid w:val="00590A86"/>
    <w:rsid w:val="00590C83"/>
    <w:rsid w:val="005911C5"/>
    <w:rsid w:val="0059122B"/>
    <w:rsid w:val="005912E0"/>
    <w:rsid w:val="0059152E"/>
    <w:rsid w:val="00591574"/>
    <w:rsid w:val="00591B7D"/>
    <w:rsid w:val="00592082"/>
    <w:rsid w:val="00592433"/>
    <w:rsid w:val="00592437"/>
    <w:rsid w:val="00592585"/>
    <w:rsid w:val="005925DA"/>
    <w:rsid w:val="00592696"/>
    <w:rsid w:val="0059276D"/>
    <w:rsid w:val="005928A3"/>
    <w:rsid w:val="00592A41"/>
    <w:rsid w:val="00592AE6"/>
    <w:rsid w:val="00592AED"/>
    <w:rsid w:val="0059320A"/>
    <w:rsid w:val="00593322"/>
    <w:rsid w:val="005933B1"/>
    <w:rsid w:val="00593657"/>
    <w:rsid w:val="005936C1"/>
    <w:rsid w:val="0059384B"/>
    <w:rsid w:val="005938F3"/>
    <w:rsid w:val="00593AC2"/>
    <w:rsid w:val="00593E21"/>
    <w:rsid w:val="0059434B"/>
    <w:rsid w:val="00594593"/>
    <w:rsid w:val="00594651"/>
    <w:rsid w:val="0059468C"/>
    <w:rsid w:val="00594792"/>
    <w:rsid w:val="005947E0"/>
    <w:rsid w:val="00594851"/>
    <w:rsid w:val="00594D3E"/>
    <w:rsid w:val="00594F24"/>
    <w:rsid w:val="00595165"/>
    <w:rsid w:val="0059520C"/>
    <w:rsid w:val="00595261"/>
    <w:rsid w:val="0059575E"/>
    <w:rsid w:val="0059576B"/>
    <w:rsid w:val="005957FB"/>
    <w:rsid w:val="005958CB"/>
    <w:rsid w:val="005963CB"/>
    <w:rsid w:val="0059640A"/>
    <w:rsid w:val="00596839"/>
    <w:rsid w:val="0059684D"/>
    <w:rsid w:val="00596C03"/>
    <w:rsid w:val="00596F39"/>
    <w:rsid w:val="0059733F"/>
    <w:rsid w:val="005973D8"/>
    <w:rsid w:val="005973E2"/>
    <w:rsid w:val="0059749F"/>
    <w:rsid w:val="0059765A"/>
    <w:rsid w:val="0059776C"/>
    <w:rsid w:val="0059782C"/>
    <w:rsid w:val="0059794B"/>
    <w:rsid w:val="00597CD1"/>
    <w:rsid w:val="00597EAF"/>
    <w:rsid w:val="005A00CC"/>
    <w:rsid w:val="005A08C3"/>
    <w:rsid w:val="005A0B68"/>
    <w:rsid w:val="005A0BF6"/>
    <w:rsid w:val="005A0C29"/>
    <w:rsid w:val="005A0CFB"/>
    <w:rsid w:val="005A0E59"/>
    <w:rsid w:val="005A0F33"/>
    <w:rsid w:val="005A0F40"/>
    <w:rsid w:val="005A0FEF"/>
    <w:rsid w:val="005A113F"/>
    <w:rsid w:val="005A13BC"/>
    <w:rsid w:val="005A140A"/>
    <w:rsid w:val="005A14EB"/>
    <w:rsid w:val="005A18C3"/>
    <w:rsid w:val="005A1952"/>
    <w:rsid w:val="005A1B5C"/>
    <w:rsid w:val="005A1BFF"/>
    <w:rsid w:val="005A1CC1"/>
    <w:rsid w:val="005A1CC9"/>
    <w:rsid w:val="005A1D87"/>
    <w:rsid w:val="005A1E76"/>
    <w:rsid w:val="005A2209"/>
    <w:rsid w:val="005A22A5"/>
    <w:rsid w:val="005A2583"/>
    <w:rsid w:val="005A2736"/>
    <w:rsid w:val="005A274E"/>
    <w:rsid w:val="005A2892"/>
    <w:rsid w:val="005A2A59"/>
    <w:rsid w:val="005A2BF8"/>
    <w:rsid w:val="005A2FA4"/>
    <w:rsid w:val="005A2FAE"/>
    <w:rsid w:val="005A3340"/>
    <w:rsid w:val="005A338A"/>
    <w:rsid w:val="005A33D6"/>
    <w:rsid w:val="005A33DC"/>
    <w:rsid w:val="005A35B3"/>
    <w:rsid w:val="005A3784"/>
    <w:rsid w:val="005A37B6"/>
    <w:rsid w:val="005A38A4"/>
    <w:rsid w:val="005A3A1D"/>
    <w:rsid w:val="005A3AA1"/>
    <w:rsid w:val="005A3AF0"/>
    <w:rsid w:val="005A3AF8"/>
    <w:rsid w:val="005A3FEE"/>
    <w:rsid w:val="005A407C"/>
    <w:rsid w:val="005A4127"/>
    <w:rsid w:val="005A42B8"/>
    <w:rsid w:val="005A43BC"/>
    <w:rsid w:val="005A44FE"/>
    <w:rsid w:val="005A4547"/>
    <w:rsid w:val="005A4849"/>
    <w:rsid w:val="005A49E4"/>
    <w:rsid w:val="005A4A56"/>
    <w:rsid w:val="005A4A8E"/>
    <w:rsid w:val="005A4AAD"/>
    <w:rsid w:val="005A4BC4"/>
    <w:rsid w:val="005A4E91"/>
    <w:rsid w:val="005A4EF6"/>
    <w:rsid w:val="005A4F4F"/>
    <w:rsid w:val="005A50AD"/>
    <w:rsid w:val="005A50D9"/>
    <w:rsid w:val="005A5102"/>
    <w:rsid w:val="005A5427"/>
    <w:rsid w:val="005A56E4"/>
    <w:rsid w:val="005A59E2"/>
    <w:rsid w:val="005A5A50"/>
    <w:rsid w:val="005A5A96"/>
    <w:rsid w:val="005A5AD3"/>
    <w:rsid w:val="005A5D35"/>
    <w:rsid w:val="005A6086"/>
    <w:rsid w:val="005A61BD"/>
    <w:rsid w:val="005A62BD"/>
    <w:rsid w:val="005A662A"/>
    <w:rsid w:val="005A682D"/>
    <w:rsid w:val="005A6D63"/>
    <w:rsid w:val="005A6DBA"/>
    <w:rsid w:val="005A6E20"/>
    <w:rsid w:val="005A713D"/>
    <w:rsid w:val="005A7291"/>
    <w:rsid w:val="005A729B"/>
    <w:rsid w:val="005A7333"/>
    <w:rsid w:val="005A7711"/>
    <w:rsid w:val="005A786F"/>
    <w:rsid w:val="005A7956"/>
    <w:rsid w:val="005A7AB9"/>
    <w:rsid w:val="005A7B9E"/>
    <w:rsid w:val="005A7CA7"/>
    <w:rsid w:val="005A7F17"/>
    <w:rsid w:val="005B00D1"/>
    <w:rsid w:val="005B0132"/>
    <w:rsid w:val="005B020C"/>
    <w:rsid w:val="005B05EC"/>
    <w:rsid w:val="005B0615"/>
    <w:rsid w:val="005B0738"/>
    <w:rsid w:val="005B0AFC"/>
    <w:rsid w:val="005B0E72"/>
    <w:rsid w:val="005B1028"/>
    <w:rsid w:val="005B10F8"/>
    <w:rsid w:val="005B118F"/>
    <w:rsid w:val="005B1201"/>
    <w:rsid w:val="005B12AB"/>
    <w:rsid w:val="005B12FD"/>
    <w:rsid w:val="005B13D3"/>
    <w:rsid w:val="005B14CD"/>
    <w:rsid w:val="005B17D1"/>
    <w:rsid w:val="005B17EB"/>
    <w:rsid w:val="005B19D0"/>
    <w:rsid w:val="005B1C57"/>
    <w:rsid w:val="005B2244"/>
    <w:rsid w:val="005B24C8"/>
    <w:rsid w:val="005B28E6"/>
    <w:rsid w:val="005B29EF"/>
    <w:rsid w:val="005B2B38"/>
    <w:rsid w:val="005B2B71"/>
    <w:rsid w:val="005B2B9D"/>
    <w:rsid w:val="005B2C1B"/>
    <w:rsid w:val="005B2E5A"/>
    <w:rsid w:val="005B3187"/>
    <w:rsid w:val="005B33CF"/>
    <w:rsid w:val="005B34C3"/>
    <w:rsid w:val="005B34D3"/>
    <w:rsid w:val="005B3511"/>
    <w:rsid w:val="005B3593"/>
    <w:rsid w:val="005B3631"/>
    <w:rsid w:val="005B371D"/>
    <w:rsid w:val="005B3F9A"/>
    <w:rsid w:val="005B3FBE"/>
    <w:rsid w:val="005B3FBF"/>
    <w:rsid w:val="005B4071"/>
    <w:rsid w:val="005B4287"/>
    <w:rsid w:val="005B4378"/>
    <w:rsid w:val="005B4403"/>
    <w:rsid w:val="005B445E"/>
    <w:rsid w:val="005B455D"/>
    <w:rsid w:val="005B4649"/>
    <w:rsid w:val="005B4774"/>
    <w:rsid w:val="005B47F9"/>
    <w:rsid w:val="005B4BC2"/>
    <w:rsid w:val="005B4C69"/>
    <w:rsid w:val="005B4CB4"/>
    <w:rsid w:val="005B4CDB"/>
    <w:rsid w:val="005B544C"/>
    <w:rsid w:val="005B54BC"/>
    <w:rsid w:val="005B57C7"/>
    <w:rsid w:val="005B58FC"/>
    <w:rsid w:val="005B5A26"/>
    <w:rsid w:val="005B5A82"/>
    <w:rsid w:val="005B5CA0"/>
    <w:rsid w:val="005B5CD1"/>
    <w:rsid w:val="005B5FF0"/>
    <w:rsid w:val="005B6116"/>
    <w:rsid w:val="005B61E4"/>
    <w:rsid w:val="005B6309"/>
    <w:rsid w:val="005B65CC"/>
    <w:rsid w:val="005B6A10"/>
    <w:rsid w:val="005B6FAF"/>
    <w:rsid w:val="005B6FF0"/>
    <w:rsid w:val="005B713D"/>
    <w:rsid w:val="005B71D3"/>
    <w:rsid w:val="005B7285"/>
    <w:rsid w:val="005B7451"/>
    <w:rsid w:val="005B7535"/>
    <w:rsid w:val="005B7589"/>
    <w:rsid w:val="005B7688"/>
    <w:rsid w:val="005B7797"/>
    <w:rsid w:val="005B780F"/>
    <w:rsid w:val="005B7C14"/>
    <w:rsid w:val="005B7D42"/>
    <w:rsid w:val="005B7E03"/>
    <w:rsid w:val="005B7EF4"/>
    <w:rsid w:val="005B7FA6"/>
    <w:rsid w:val="005B7FE6"/>
    <w:rsid w:val="005C031F"/>
    <w:rsid w:val="005C05F4"/>
    <w:rsid w:val="005C08AC"/>
    <w:rsid w:val="005C0961"/>
    <w:rsid w:val="005C0A18"/>
    <w:rsid w:val="005C0B97"/>
    <w:rsid w:val="005C0CC0"/>
    <w:rsid w:val="005C0DEC"/>
    <w:rsid w:val="005C1089"/>
    <w:rsid w:val="005C121D"/>
    <w:rsid w:val="005C1281"/>
    <w:rsid w:val="005C133E"/>
    <w:rsid w:val="005C1528"/>
    <w:rsid w:val="005C15D9"/>
    <w:rsid w:val="005C15F6"/>
    <w:rsid w:val="005C18F7"/>
    <w:rsid w:val="005C1A56"/>
    <w:rsid w:val="005C1C6E"/>
    <w:rsid w:val="005C1EB9"/>
    <w:rsid w:val="005C1F51"/>
    <w:rsid w:val="005C20CD"/>
    <w:rsid w:val="005C26C8"/>
    <w:rsid w:val="005C27AA"/>
    <w:rsid w:val="005C2809"/>
    <w:rsid w:val="005C284D"/>
    <w:rsid w:val="005C2875"/>
    <w:rsid w:val="005C2CB6"/>
    <w:rsid w:val="005C3184"/>
    <w:rsid w:val="005C31E5"/>
    <w:rsid w:val="005C3343"/>
    <w:rsid w:val="005C378B"/>
    <w:rsid w:val="005C3B45"/>
    <w:rsid w:val="005C3B86"/>
    <w:rsid w:val="005C3C72"/>
    <w:rsid w:val="005C3E70"/>
    <w:rsid w:val="005C4176"/>
    <w:rsid w:val="005C428D"/>
    <w:rsid w:val="005C4617"/>
    <w:rsid w:val="005C49C6"/>
    <w:rsid w:val="005C49D3"/>
    <w:rsid w:val="005C4A85"/>
    <w:rsid w:val="005C4D11"/>
    <w:rsid w:val="005C4E6A"/>
    <w:rsid w:val="005C4ED0"/>
    <w:rsid w:val="005C505B"/>
    <w:rsid w:val="005C514F"/>
    <w:rsid w:val="005C51E2"/>
    <w:rsid w:val="005C523D"/>
    <w:rsid w:val="005C5243"/>
    <w:rsid w:val="005C53E8"/>
    <w:rsid w:val="005C563A"/>
    <w:rsid w:val="005C56AC"/>
    <w:rsid w:val="005C57C5"/>
    <w:rsid w:val="005C58AC"/>
    <w:rsid w:val="005C5A94"/>
    <w:rsid w:val="005C5C6A"/>
    <w:rsid w:val="005C6084"/>
    <w:rsid w:val="005C61C7"/>
    <w:rsid w:val="005C6371"/>
    <w:rsid w:val="005C66AB"/>
    <w:rsid w:val="005C67E9"/>
    <w:rsid w:val="005C6A3F"/>
    <w:rsid w:val="005C6AC7"/>
    <w:rsid w:val="005C6B29"/>
    <w:rsid w:val="005C6D04"/>
    <w:rsid w:val="005C6EE5"/>
    <w:rsid w:val="005C7128"/>
    <w:rsid w:val="005C7167"/>
    <w:rsid w:val="005C723F"/>
    <w:rsid w:val="005C72D4"/>
    <w:rsid w:val="005C7437"/>
    <w:rsid w:val="005C7470"/>
    <w:rsid w:val="005C74A7"/>
    <w:rsid w:val="005C74D6"/>
    <w:rsid w:val="005C7688"/>
    <w:rsid w:val="005C7698"/>
    <w:rsid w:val="005C76C1"/>
    <w:rsid w:val="005C7877"/>
    <w:rsid w:val="005C7A05"/>
    <w:rsid w:val="005C7A50"/>
    <w:rsid w:val="005C7BB9"/>
    <w:rsid w:val="005C7BC6"/>
    <w:rsid w:val="005C7E11"/>
    <w:rsid w:val="005D014C"/>
    <w:rsid w:val="005D02DC"/>
    <w:rsid w:val="005D047B"/>
    <w:rsid w:val="005D0531"/>
    <w:rsid w:val="005D05A1"/>
    <w:rsid w:val="005D079D"/>
    <w:rsid w:val="005D0822"/>
    <w:rsid w:val="005D0CA8"/>
    <w:rsid w:val="005D0EB4"/>
    <w:rsid w:val="005D0F30"/>
    <w:rsid w:val="005D12F2"/>
    <w:rsid w:val="005D139F"/>
    <w:rsid w:val="005D1572"/>
    <w:rsid w:val="005D15C2"/>
    <w:rsid w:val="005D16C1"/>
    <w:rsid w:val="005D1F99"/>
    <w:rsid w:val="005D20A9"/>
    <w:rsid w:val="005D2138"/>
    <w:rsid w:val="005D2703"/>
    <w:rsid w:val="005D2710"/>
    <w:rsid w:val="005D2C7F"/>
    <w:rsid w:val="005D2E49"/>
    <w:rsid w:val="005D2F1E"/>
    <w:rsid w:val="005D3075"/>
    <w:rsid w:val="005D3086"/>
    <w:rsid w:val="005D343A"/>
    <w:rsid w:val="005D3728"/>
    <w:rsid w:val="005D375C"/>
    <w:rsid w:val="005D3793"/>
    <w:rsid w:val="005D393F"/>
    <w:rsid w:val="005D3991"/>
    <w:rsid w:val="005D3B3F"/>
    <w:rsid w:val="005D3C38"/>
    <w:rsid w:val="005D3C93"/>
    <w:rsid w:val="005D3F24"/>
    <w:rsid w:val="005D4247"/>
    <w:rsid w:val="005D48E9"/>
    <w:rsid w:val="005D4AB0"/>
    <w:rsid w:val="005D4BD3"/>
    <w:rsid w:val="005D4D6E"/>
    <w:rsid w:val="005D4E47"/>
    <w:rsid w:val="005D4ECC"/>
    <w:rsid w:val="005D4F82"/>
    <w:rsid w:val="005D4FA3"/>
    <w:rsid w:val="005D5320"/>
    <w:rsid w:val="005D538A"/>
    <w:rsid w:val="005D5415"/>
    <w:rsid w:val="005D552F"/>
    <w:rsid w:val="005D5547"/>
    <w:rsid w:val="005D5689"/>
    <w:rsid w:val="005D56AB"/>
    <w:rsid w:val="005D5942"/>
    <w:rsid w:val="005D596D"/>
    <w:rsid w:val="005D5989"/>
    <w:rsid w:val="005D5A0F"/>
    <w:rsid w:val="005D5A4E"/>
    <w:rsid w:val="005D5AEC"/>
    <w:rsid w:val="005D5D1B"/>
    <w:rsid w:val="005D5D97"/>
    <w:rsid w:val="005D5EEB"/>
    <w:rsid w:val="005D5F65"/>
    <w:rsid w:val="005D604A"/>
    <w:rsid w:val="005D619C"/>
    <w:rsid w:val="005D61AA"/>
    <w:rsid w:val="005D61E1"/>
    <w:rsid w:val="005D6401"/>
    <w:rsid w:val="005D6414"/>
    <w:rsid w:val="005D6523"/>
    <w:rsid w:val="005D6545"/>
    <w:rsid w:val="005D68C2"/>
    <w:rsid w:val="005D691D"/>
    <w:rsid w:val="005D6977"/>
    <w:rsid w:val="005D6CEB"/>
    <w:rsid w:val="005D6DD0"/>
    <w:rsid w:val="005D6E21"/>
    <w:rsid w:val="005D6EDF"/>
    <w:rsid w:val="005D7223"/>
    <w:rsid w:val="005D72C6"/>
    <w:rsid w:val="005D7371"/>
    <w:rsid w:val="005D748A"/>
    <w:rsid w:val="005D754F"/>
    <w:rsid w:val="005D76E9"/>
    <w:rsid w:val="005D7791"/>
    <w:rsid w:val="005D7900"/>
    <w:rsid w:val="005D7B73"/>
    <w:rsid w:val="005D7BE8"/>
    <w:rsid w:val="005D7CFD"/>
    <w:rsid w:val="005E000B"/>
    <w:rsid w:val="005E00E7"/>
    <w:rsid w:val="005E04B9"/>
    <w:rsid w:val="005E074F"/>
    <w:rsid w:val="005E0947"/>
    <w:rsid w:val="005E0CBB"/>
    <w:rsid w:val="005E0D5E"/>
    <w:rsid w:val="005E0E28"/>
    <w:rsid w:val="005E0F66"/>
    <w:rsid w:val="005E107E"/>
    <w:rsid w:val="005E11B0"/>
    <w:rsid w:val="005E14E0"/>
    <w:rsid w:val="005E1631"/>
    <w:rsid w:val="005E1662"/>
    <w:rsid w:val="005E1666"/>
    <w:rsid w:val="005E16E7"/>
    <w:rsid w:val="005E1995"/>
    <w:rsid w:val="005E1A6B"/>
    <w:rsid w:val="005E1BD9"/>
    <w:rsid w:val="005E1D7C"/>
    <w:rsid w:val="005E211A"/>
    <w:rsid w:val="005E2124"/>
    <w:rsid w:val="005E24F6"/>
    <w:rsid w:val="005E252E"/>
    <w:rsid w:val="005E2630"/>
    <w:rsid w:val="005E268E"/>
    <w:rsid w:val="005E279F"/>
    <w:rsid w:val="005E2BB9"/>
    <w:rsid w:val="005E2BE1"/>
    <w:rsid w:val="005E2C62"/>
    <w:rsid w:val="005E2D44"/>
    <w:rsid w:val="005E2E4F"/>
    <w:rsid w:val="005E2EBE"/>
    <w:rsid w:val="005E3037"/>
    <w:rsid w:val="005E30AF"/>
    <w:rsid w:val="005E30ED"/>
    <w:rsid w:val="005E3341"/>
    <w:rsid w:val="005E37BA"/>
    <w:rsid w:val="005E37CD"/>
    <w:rsid w:val="005E3824"/>
    <w:rsid w:val="005E3B02"/>
    <w:rsid w:val="005E3B89"/>
    <w:rsid w:val="005E3CD0"/>
    <w:rsid w:val="005E3D36"/>
    <w:rsid w:val="005E3E2D"/>
    <w:rsid w:val="005E3EB9"/>
    <w:rsid w:val="005E3FC6"/>
    <w:rsid w:val="005E430D"/>
    <w:rsid w:val="005E46DD"/>
    <w:rsid w:val="005E47F8"/>
    <w:rsid w:val="005E49D4"/>
    <w:rsid w:val="005E4B99"/>
    <w:rsid w:val="005E4D96"/>
    <w:rsid w:val="005E4F47"/>
    <w:rsid w:val="005E504D"/>
    <w:rsid w:val="005E5092"/>
    <w:rsid w:val="005E51AF"/>
    <w:rsid w:val="005E51CB"/>
    <w:rsid w:val="005E5223"/>
    <w:rsid w:val="005E52ED"/>
    <w:rsid w:val="005E53EE"/>
    <w:rsid w:val="005E5474"/>
    <w:rsid w:val="005E55E6"/>
    <w:rsid w:val="005E56AF"/>
    <w:rsid w:val="005E5824"/>
    <w:rsid w:val="005E5842"/>
    <w:rsid w:val="005E5A96"/>
    <w:rsid w:val="005E5C7F"/>
    <w:rsid w:val="005E5CCD"/>
    <w:rsid w:val="005E5F26"/>
    <w:rsid w:val="005E6001"/>
    <w:rsid w:val="005E616E"/>
    <w:rsid w:val="005E6324"/>
    <w:rsid w:val="005E641F"/>
    <w:rsid w:val="005E698C"/>
    <w:rsid w:val="005E6B37"/>
    <w:rsid w:val="005E6B46"/>
    <w:rsid w:val="005E6C22"/>
    <w:rsid w:val="005E6C28"/>
    <w:rsid w:val="005E6D02"/>
    <w:rsid w:val="005E6E7E"/>
    <w:rsid w:val="005E704E"/>
    <w:rsid w:val="005E742E"/>
    <w:rsid w:val="005E752A"/>
    <w:rsid w:val="005E75CE"/>
    <w:rsid w:val="005E7749"/>
    <w:rsid w:val="005E7836"/>
    <w:rsid w:val="005E78C9"/>
    <w:rsid w:val="005E7909"/>
    <w:rsid w:val="005E7BD1"/>
    <w:rsid w:val="005E7C25"/>
    <w:rsid w:val="005F0040"/>
    <w:rsid w:val="005F01E1"/>
    <w:rsid w:val="005F0202"/>
    <w:rsid w:val="005F027A"/>
    <w:rsid w:val="005F058C"/>
    <w:rsid w:val="005F06B7"/>
    <w:rsid w:val="005F0707"/>
    <w:rsid w:val="005F080E"/>
    <w:rsid w:val="005F0848"/>
    <w:rsid w:val="005F095F"/>
    <w:rsid w:val="005F0970"/>
    <w:rsid w:val="005F09D1"/>
    <w:rsid w:val="005F0A15"/>
    <w:rsid w:val="005F0A7E"/>
    <w:rsid w:val="005F0AA7"/>
    <w:rsid w:val="005F0AC2"/>
    <w:rsid w:val="005F0B37"/>
    <w:rsid w:val="005F0BA9"/>
    <w:rsid w:val="005F0C50"/>
    <w:rsid w:val="005F0E5F"/>
    <w:rsid w:val="005F10EB"/>
    <w:rsid w:val="005F118F"/>
    <w:rsid w:val="005F11EC"/>
    <w:rsid w:val="005F123B"/>
    <w:rsid w:val="005F124D"/>
    <w:rsid w:val="005F125B"/>
    <w:rsid w:val="005F1449"/>
    <w:rsid w:val="005F145F"/>
    <w:rsid w:val="005F156D"/>
    <w:rsid w:val="005F1902"/>
    <w:rsid w:val="005F1A1E"/>
    <w:rsid w:val="005F1ADE"/>
    <w:rsid w:val="005F1B47"/>
    <w:rsid w:val="005F1BFD"/>
    <w:rsid w:val="005F1D16"/>
    <w:rsid w:val="005F202A"/>
    <w:rsid w:val="005F22AA"/>
    <w:rsid w:val="005F2363"/>
    <w:rsid w:val="005F2371"/>
    <w:rsid w:val="005F237B"/>
    <w:rsid w:val="005F23C5"/>
    <w:rsid w:val="005F296D"/>
    <w:rsid w:val="005F29A9"/>
    <w:rsid w:val="005F2AF8"/>
    <w:rsid w:val="005F2B1C"/>
    <w:rsid w:val="005F2EC2"/>
    <w:rsid w:val="005F3068"/>
    <w:rsid w:val="005F3191"/>
    <w:rsid w:val="005F31CE"/>
    <w:rsid w:val="005F32CC"/>
    <w:rsid w:val="005F35A3"/>
    <w:rsid w:val="005F36F5"/>
    <w:rsid w:val="005F37C3"/>
    <w:rsid w:val="005F38C6"/>
    <w:rsid w:val="005F3BF4"/>
    <w:rsid w:val="005F3D43"/>
    <w:rsid w:val="005F3D66"/>
    <w:rsid w:val="005F3E51"/>
    <w:rsid w:val="005F3E83"/>
    <w:rsid w:val="005F3F20"/>
    <w:rsid w:val="005F425D"/>
    <w:rsid w:val="005F42CB"/>
    <w:rsid w:val="005F4513"/>
    <w:rsid w:val="005F4530"/>
    <w:rsid w:val="005F45A0"/>
    <w:rsid w:val="005F45AC"/>
    <w:rsid w:val="005F45B2"/>
    <w:rsid w:val="005F461C"/>
    <w:rsid w:val="005F464E"/>
    <w:rsid w:val="005F46BC"/>
    <w:rsid w:val="005F46C6"/>
    <w:rsid w:val="005F4725"/>
    <w:rsid w:val="005F47CD"/>
    <w:rsid w:val="005F4C63"/>
    <w:rsid w:val="005F4EAA"/>
    <w:rsid w:val="005F5216"/>
    <w:rsid w:val="005F5311"/>
    <w:rsid w:val="005F53E2"/>
    <w:rsid w:val="005F5524"/>
    <w:rsid w:val="005F554B"/>
    <w:rsid w:val="005F55F9"/>
    <w:rsid w:val="005F561E"/>
    <w:rsid w:val="005F5856"/>
    <w:rsid w:val="005F5906"/>
    <w:rsid w:val="005F5D47"/>
    <w:rsid w:val="005F5E37"/>
    <w:rsid w:val="005F5EA1"/>
    <w:rsid w:val="005F60E9"/>
    <w:rsid w:val="005F624C"/>
    <w:rsid w:val="005F63E0"/>
    <w:rsid w:val="005F6BA8"/>
    <w:rsid w:val="005F6BE8"/>
    <w:rsid w:val="005F6C29"/>
    <w:rsid w:val="005F6DAC"/>
    <w:rsid w:val="005F714D"/>
    <w:rsid w:val="005F72D5"/>
    <w:rsid w:val="005F7360"/>
    <w:rsid w:val="005F73D6"/>
    <w:rsid w:val="005F77CA"/>
    <w:rsid w:val="005F790D"/>
    <w:rsid w:val="005F7935"/>
    <w:rsid w:val="005F7AB6"/>
    <w:rsid w:val="005F7B94"/>
    <w:rsid w:val="005F7CB0"/>
    <w:rsid w:val="005F7CE1"/>
    <w:rsid w:val="005F7D04"/>
    <w:rsid w:val="005F7D32"/>
    <w:rsid w:val="005F7D72"/>
    <w:rsid w:val="005F7F21"/>
    <w:rsid w:val="005F7FCE"/>
    <w:rsid w:val="006000C6"/>
    <w:rsid w:val="00600693"/>
    <w:rsid w:val="006007C0"/>
    <w:rsid w:val="00600836"/>
    <w:rsid w:val="00600AD6"/>
    <w:rsid w:val="00600B10"/>
    <w:rsid w:val="00600B22"/>
    <w:rsid w:val="00600BA5"/>
    <w:rsid w:val="00600E12"/>
    <w:rsid w:val="00600EA6"/>
    <w:rsid w:val="00601287"/>
    <w:rsid w:val="006012E9"/>
    <w:rsid w:val="00601393"/>
    <w:rsid w:val="006013AB"/>
    <w:rsid w:val="0060145E"/>
    <w:rsid w:val="00601463"/>
    <w:rsid w:val="00601470"/>
    <w:rsid w:val="006014F4"/>
    <w:rsid w:val="0060173D"/>
    <w:rsid w:val="00601C8A"/>
    <w:rsid w:val="00601E4F"/>
    <w:rsid w:val="00601EF0"/>
    <w:rsid w:val="00602284"/>
    <w:rsid w:val="00602294"/>
    <w:rsid w:val="006022D4"/>
    <w:rsid w:val="006022E2"/>
    <w:rsid w:val="006023DB"/>
    <w:rsid w:val="00602429"/>
    <w:rsid w:val="0060249F"/>
    <w:rsid w:val="006024B7"/>
    <w:rsid w:val="0060257D"/>
    <w:rsid w:val="00602617"/>
    <w:rsid w:val="00602793"/>
    <w:rsid w:val="00602AAD"/>
    <w:rsid w:val="00602B18"/>
    <w:rsid w:val="00602D36"/>
    <w:rsid w:val="00602E5B"/>
    <w:rsid w:val="00602F92"/>
    <w:rsid w:val="00602FB9"/>
    <w:rsid w:val="0060302B"/>
    <w:rsid w:val="006031E0"/>
    <w:rsid w:val="0060361B"/>
    <w:rsid w:val="0060364A"/>
    <w:rsid w:val="006039B6"/>
    <w:rsid w:val="00603B8F"/>
    <w:rsid w:val="00603C9C"/>
    <w:rsid w:val="00603D74"/>
    <w:rsid w:val="00603DAE"/>
    <w:rsid w:val="00603DE6"/>
    <w:rsid w:val="00603F5F"/>
    <w:rsid w:val="006042A6"/>
    <w:rsid w:val="006042E7"/>
    <w:rsid w:val="0060435B"/>
    <w:rsid w:val="006047E9"/>
    <w:rsid w:val="00604A65"/>
    <w:rsid w:val="00604B14"/>
    <w:rsid w:val="00604B30"/>
    <w:rsid w:val="00604EBD"/>
    <w:rsid w:val="0060542F"/>
    <w:rsid w:val="006054E1"/>
    <w:rsid w:val="00605C2F"/>
    <w:rsid w:val="00605CAE"/>
    <w:rsid w:val="00605CFE"/>
    <w:rsid w:val="00606338"/>
    <w:rsid w:val="006063F8"/>
    <w:rsid w:val="0060653A"/>
    <w:rsid w:val="006065F4"/>
    <w:rsid w:val="00606A72"/>
    <w:rsid w:val="00606B10"/>
    <w:rsid w:val="00606BF9"/>
    <w:rsid w:val="00606D30"/>
    <w:rsid w:val="00606E4B"/>
    <w:rsid w:val="00606ECB"/>
    <w:rsid w:val="00607039"/>
    <w:rsid w:val="00607165"/>
    <w:rsid w:val="00607516"/>
    <w:rsid w:val="006077E3"/>
    <w:rsid w:val="0060791C"/>
    <w:rsid w:val="00607AA4"/>
    <w:rsid w:val="00607ADB"/>
    <w:rsid w:val="00607CCC"/>
    <w:rsid w:val="00607D91"/>
    <w:rsid w:val="00607DA9"/>
    <w:rsid w:val="00607DCF"/>
    <w:rsid w:val="00607E91"/>
    <w:rsid w:val="00607F89"/>
    <w:rsid w:val="00607FED"/>
    <w:rsid w:val="00610054"/>
    <w:rsid w:val="006101AE"/>
    <w:rsid w:val="00610402"/>
    <w:rsid w:val="00610476"/>
    <w:rsid w:val="0061053E"/>
    <w:rsid w:val="00610555"/>
    <w:rsid w:val="0061056B"/>
    <w:rsid w:val="00610611"/>
    <w:rsid w:val="00610613"/>
    <w:rsid w:val="00610624"/>
    <w:rsid w:val="0061063C"/>
    <w:rsid w:val="006108E3"/>
    <w:rsid w:val="00610B7B"/>
    <w:rsid w:val="00610B84"/>
    <w:rsid w:val="00611104"/>
    <w:rsid w:val="006112A2"/>
    <w:rsid w:val="00611495"/>
    <w:rsid w:val="0061150D"/>
    <w:rsid w:val="00611647"/>
    <w:rsid w:val="0061176A"/>
    <w:rsid w:val="006119AF"/>
    <w:rsid w:val="00611A5D"/>
    <w:rsid w:val="00611AA0"/>
    <w:rsid w:val="00611ACE"/>
    <w:rsid w:val="00611D62"/>
    <w:rsid w:val="00611D66"/>
    <w:rsid w:val="00611D6C"/>
    <w:rsid w:val="00611D97"/>
    <w:rsid w:val="00611EFA"/>
    <w:rsid w:val="00611FAB"/>
    <w:rsid w:val="00611FB2"/>
    <w:rsid w:val="00611FF3"/>
    <w:rsid w:val="00612076"/>
    <w:rsid w:val="006120AC"/>
    <w:rsid w:val="00612220"/>
    <w:rsid w:val="0061270B"/>
    <w:rsid w:val="0061271F"/>
    <w:rsid w:val="006127E0"/>
    <w:rsid w:val="0061289B"/>
    <w:rsid w:val="006128D6"/>
    <w:rsid w:val="00612962"/>
    <w:rsid w:val="00612A06"/>
    <w:rsid w:val="00612A32"/>
    <w:rsid w:val="00612A50"/>
    <w:rsid w:val="00612A66"/>
    <w:rsid w:val="00612F64"/>
    <w:rsid w:val="006130C1"/>
    <w:rsid w:val="00613205"/>
    <w:rsid w:val="00613418"/>
    <w:rsid w:val="00613525"/>
    <w:rsid w:val="00613900"/>
    <w:rsid w:val="0061397F"/>
    <w:rsid w:val="00613A1B"/>
    <w:rsid w:val="00613ACB"/>
    <w:rsid w:val="00613AEA"/>
    <w:rsid w:val="00613DE6"/>
    <w:rsid w:val="0061401C"/>
    <w:rsid w:val="00614382"/>
    <w:rsid w:val="00614584"/>
    <w:rsid w:val="00614679"/>
    <w:rsid w:val="006146EF"/>
    <w:rsid w:val="006148CB"/>
    <w:rsid w:val="00614972"/>
    <w:rsid w:val="00614C9E"/>
    <w:rsid w:val="00614D70"/>
    <w:rsid w:val="00615032"/>
    <w:rsid w:val="0061525C"/>
    <w:rsid w:val="00615269"/>
    <w:rsid w:val="00615472"/>
    <w:rsid w:val="0061548F"/>
    <w:rsid w:val="006154F0"/>
    <w:rsid w:val="0061553F"/>
    <w:rsid w:val="006155FC"/>
    <w:rsid w:val="00615632"/>
    <w:rsid w:val="00615822"/>
    <w:rsid w:val="00615859"/>
    <w:rsid w:val="00615879"/>
    <w:rsid w:val="0061587E"/>
    <w:rsid w:val="006159CC"/>
    <w:rsid w:val="00615D24"/>
    <w:rsid w:val="00615D74"/>
    <w:rsid w:val="00615D87"/>
    <w:rsid w:val="00615F9F"/>
    <w:rsid w:val="00616090"/>
    <w:rsid w:val="006160C5"/>
    <w:rsid w:val="00616421"/>
    <w:rsid w:val="006166E8"/>
    <w:rsid w:val="006166F4"/>
    <w:rsid w:val="006169F7"/>
    <w:rsid w:val="00616A64"/>
    <w:rsid w:val="00616AF1"/>
    <w:rsid w:val="00616DE0"/>
    <w:rsid w:val="00616E3B"/>
    <w:rsid w:val="00616F53"/>
    <w:rsid w:val="00616F61"/>
    <w:rsid w:val="00617046"/>
    <w:rsid w:val="00617255"/>
    <w:rsid w:val="0061749D"/>
    <w:rsid w:val="00617510"/>
    <w:rsid w:val="00617617"/>
    <w:rsid w:val="0061762D"/>
    <w:rsid w:val="00617794"/>
    <w:rsid w:val="00617819"/>
    <w:rsid w:val="0061787E"/>
    <w:rsid w:val="006179EE"/>
    <w:rsid w:val="00617C24"/>
    <w:rsid w:val="00617C4B"/>
    <w:rsid w:val="00617D06"/>
    <w:rsid w:val="00617DFC"/>
    <w:rsid w:val="00617E25"/>
    <w:rsid w:val="00617EAF"/>
    <w:rsid w:val="00620636"/>
    <w:rsid w:val="00620670"/>
    <w:rsid w:val="006206BE"/>
    <w:rsid w:val="00620862"/>
    <w:rsid w:val="0062088F"/>
    <w:rsid w:val="00620931"/>
    <w:rsid w:val="00620A08"/>
    <w:rsid w:val="00620BFC"/>
    <w:rsid w:val="00620DCA"/>
    <w:rsid w:val="00620DE2"/>
    <w:rsid w:val="006211C5"/>
    <w:rsid w:val="006212F6"/>
    <w:rsid w:val="0062136B"/>
    <w:rsid w:val="0062148B"/>
    <w:rsid w:val="006215F3"/>
    <w:rsid w:val="006216D5"/>
    <w:rsid w:val="006219DE"/>
    <w:rsid w:val="00621B43"/>
    <w:rsid w:val="00621D46"/>
    <w:rsid w:val="006222E6"/>
    <w:rsid w:val="00622D3B"/>
    <w:rsid w:val="00622DB0"/>
    <w:rsid w:val="00622E90"/>
    <w:rsid w:val="00623046"/>
    <w:rsid w:val="00623062"/>
    <w:rsid w:val="00623115"/>
    <w:rsid w:val="00623642"/>
    <w:rsid w:val="006237BA"/>
    <w:rsid w:val="006237C7"/>
    <w:rsid w:val="00623A6D"/>
    <w:rsid w:val="00623A99"/>
    <w:rsid w:val="00623F7C"/>
    <w:rsid w:val="00623FF2"/>
    <w:rsid w:val="006240BE"/>
    <w:rsid w:val="0062432D"/>
    <w:rsid w:val="0062439C"/>
    <w:rsid w:val="00624648"/>
    <w:rsid w:val="00624773"/>
    <w:rsid w:val="006247C0"/>
    <w:rsid w:val="00624CAE"/>
    <w:rsid w:val="00624E0E"/>
    <w:rsid w:val="00624E74"/>
    <w:rsid w:val="00624EBD"/>
    <w:rsid w:val="0062500F"/>
    <w:rsid w:val="0062508C"/>
    <w:rsid w:val="006250B8"/>
    <w:rsid w:val="0062521B"/>
    <w:rsid w:val="00625311"/>
    <w:rsid w:val="00625325"/>
    <w:rsid w:val="006256E6"/>
    <w:rsid w:val="0062571E"/>
    <w:rsid w:val="00625A07"/>
    <w:rsid w:val="00625C17"/>
    <w:rsid w:val="00625C23"/>
    <w:rsid w:val="00625D25"/>
    <w:rsid w:val="00625D92"/>
    <w:rsid w:val="00626095"/>
    <w:rsid w:val="006260B9"/>
    <w:rsid w:val="006260CD"/>
    <w:rsid w:val="00626387"/>
    <w:rsid w:val="006264C0"/>
    <w:rsid w:val="00626660"/>
    <w:rsid w:val="00626686"/>
    <w:rsid w:val="006268A7"/>
    <w:rsid w:val="00626964"/>
    <w:rsid w:val="006269D3"/>
    <w:rsid w:val="00626DCB"/>
    <w:rsid w:val="00626E8D"/>
    <w:rsid w:val="00626EBE"/>
    <w:rsid w:val="006270BB"/>
    <w:rsid w:val="006270ED"/>
    <w:rsid w:val="00627138"/>
    <w:rsid w:val="006273B1"/>
    <w:rsid w:val="006275D4"/>
    <w:rsid w:val="00627728"/>
    <w:rsid w:val="00627883"/>
    <w:rsid w:val="006278D0"/>
    <w:rsid w:val="00627996"/>
    <w:rsid w:val="006279DC"/>
    <w:rsid w:val="00627CAD"/>
    <w:rsid w:val="00627DB9"/>
    <w:rsid w:val="00627F2E"/>
    <w:rsid w:val="00627FE1"/>
    <w:rsid w:val="006301AC"/>
    <w:rsid w:val="006301F8"/>
    <w:rsid w:val="006304FF"/>
    <w:rsid w:val="00630518"/>
    <w:rsid w:val="006305DD"/>
    <w:rsid w:val="006306FB"/>
    <w:rsid w:val="006307BC"/>
    <w:rsid w:val="00630AA0"/>
    <w:rsid w:val="00630B68"/>
    <w:rsid w:val="00630BC2"/>
    <w:rsid w:val="006312DF"/>
    <w:rsid w:val="006314A8"/>
    <w:rsid w:val="006316DA"/>
    <w:rsid w:val="006317A7"/>
    <w:rsid w:val="00631868"/>
    <w:rsid w:val="00631921"/>
    <w:rsid w:val="006319E9"/>
    <w:rsid w:val="00631A2C"/>
    <w:rsid w:val="00631AB7"/>
    <w:rsid w:val="00631D11"/>
    <w:rsid w:val="00631E17"/>
    <w:rsid w:val="00631E28"/>
    <w:rsid w:val="00631E37"/>
    <w:rsid w:val="00631F9A"/>
    <w:rsid w:val="00632102"/>
    <w:rsid w:val="006321FD"/>
    <w:rsid w:val="006322B8"/>
    <w:rsid w:val="00632370"/>
    <w:rsid w:val="006323AE"/>
    <w:rsid w:val="006323BD"/>
    <w:rsid w:val="00632442"/>
    <w:rsid w:val="006324A9"/>
    <w:rsid w:val="0063253B"/>
    <w:rsid w:val="0063271A"/>
    <w:rsid w:val="0063272A"/>
    <w:rsid w:val="006327BD"/>
    <w:rsid w:val="00632D9E"/>
    <w:rsid w:val="00632EF0"/>
    <w:rsid w:val="0063315D"/>
    <w:rsid w:val="00633442"/>
    <w:rsid w:val="00633649"/>
    <w:rsid w:val="00633679"/>
    <w:rsid w:val="0063386E"/>
    <w:rsid w:val="00633876"/>
    <w:rsid w:val="006338F6"/>
    <w:rsid w:val="00633B04"/>
    <w:rsid w:val="00633DA4"/>
    <w:rsid w:val="00633EE3"/>
    <w:rsid w:val="00633EE9"/>
    <w:rsid w:val="00633EF4"/>
    <w:rsid w:val="00634517"/>
    <w:rsid w:val="006345C4"/>
    <w:rsid w:val="00634736"/>
    <w:rsid w:val="00634737"/>
    <w:rsid w:val="00634763"/>
    <w:rsid w:val="0063495C"/>
    <w:rsid w:val="00634A39"/>
    <w:rsid w:val="00634CFE"/>
    <w:rsid w:val="0063502E"/>
    <w:rsid w:val="00635194"/>
    <w:rsid w:val="0063537C"/>
    <w:rsid w:val="006353CB"/>
    <w:rsid w:val="006354AF"/>
    <w:rsid w:val="006355E4"/>
    <w:rsid w:val="00635624"/>
    <w:rsid w:val="0063577E"/>
    <w:rsid w:val="0063591F"/>
    <w:rsid w:val="00635929"/>
    <w:rsid w:val="00635A0A"/>
    <w:rsid w:val="00635DA6"/>
    <w:rsid w:val="00635F8C"/>
    <w:rsid w:val="00635F97"/>
    <w:rsid w:val="006361E5"/>
    <w:rsid w:val="006366B3"/>
    <w:rsid w:val="006369F5"/>
    <w:rsid w:val="00636B10"/>
    <w:rsid w:val="00636B83"/>
    <w:rsid w:val="00636D07"/>
    <w:rsid w:val="006371E2"/>
    <w:rsid w:val="00637265"/>
    <w:rsid w:val="006374E4"/>
    <w:rsid w:val="0063792D"/>
    <w:rsid w:val="006379CF"/>
    <w:rsid w:val="00637ABE"/>
    <w:rsid w:val="00637AF8"/>
    <w:rsid w:val="00637CFC"/>
    <w:rsid w:val="00637D41"/>
    <w:rsid w:val="00637F26"/>
    <w:rsid w:val="00640047"/>
    <w:rsid w:val="006401D3"/>
    <w:rsid w:val="00640455"/>
    <w:rsid w:val="0064053A"/>
    <w:rsid w:val="006405C7"/>
    <w:rsid w:val="00640635"/>
    <w:rsid w:val="00640701"/>
    <w:rsid w:val="0064079C"/>
    <w:rsid w:val="006407E4"/>
    <w:rsid w:val="006409BD"/>
    <w:rsid w:val="00640BFD"/>
    <w:rsid w:val="00640C06"/>
    <w:rsid w:val="00640E38"/>
    <w:rsid w:val="006410B7"/>
    <w:rsid w:val="00641133"/>
    <w:rsid w:val="006413C7"/>
    <w:rsid w:val="0064142F"/>
    <w:rsid w:val="006414E3"/>
    <w:rsid w:val="00641530"/>
    <w:rsid w:val="006416A0"/>
    <w:rsid w:val="006417E2"/>
    <w:rsid w:val="00641861"/>
    <w:rsid w:val="00641A8D"/>
    <w:rsid w:val="00641B5E"/>
    <w:rsid w:val="00641C36"/>
    <w:rsid w:val="00641CDD"/>
    <w:rsid w:val="00641EAB"/>
    <w:rsid w:val="00641EF4"/>
    <w:rsid w:val="006420F7"/>
    <w:rsid w:val="006421EC"/>
    <w:rsid w:val="006421F5"/>
    <w:rsid w:val="00642425"/>
    <w:rsid w:val="0064256C"/>
    <w:rsid w:val="00642728"/>
    <w:rsid w:val="006427B2"/>
    <w:rsid w:val="00642944"/>
    <w:rsid w:val="006429E7"/>
    <w:rsid w:val="00642C62"/>
    <w:rsid w:val="00642C90"/>
    <w:rsid w:val="0064305B"/>
    <w:rsid w:val="0064363A"/>
    <w:rsid w:val="006437AA"/>
    <w:rsid w:val="006438F6"/>
    <w:rsid w:val="00643950"/>
    <w:rsid w:val="00643A7D"/>
    <w:rsid w:val="00643BC8"/>
    <w:rsid w:val="00643D36"/>
    <w:rsid w:val="00643DB1"/>
    <w:rsid w:val="00643DE9"/>
    <w:rsid w:val="00643F5D"/>
    <w:rsid w:val="00643FAF"/>
    <w:rsid w:val="00643FC9"/>
    <w:rsid w:val="00644004"/>
    <w:rsid w:val="0064412B"/>
    <w:rsid w:val="00644136"/>
    <w:rsid w:val="00644389"/>
    <w:rsid w:val="006443DA"/>
    <w:rsid w:val="0064452A"/>
    <w:rsid w:val="00644602"/>
    <w:rsid w:val="006446C5"/>
    <w:rsid w:val="006448F4"/>
    <w:rsid w:val="00644A1C"/>
    <w:rsid w:val="00644A47"/>
    <w:rsid w:val="00644A6E"/>
    <w:rsid w:val="00644AB3"/>
    <w:rsid w:val="00644B58"/>
    <w:rsid w:val="00644BB1"/>
    <w:rsid w:val="00644D54"/>
    <w:rsid w:val="00645083"/>
    <w:rsid w:val="0064537A"/>
    <w:rsid w:val="0064566E"/>
    <w:rsid w:val="00645671"/>
    <w:rsid w:val="006456AC"/>
    <w:rsid w:val="00645B91"/>
    <w:rsid w:val="00645C2F"/>
    <w:rsid w:val="00645CD6"/>
    <w:rsid w:val="00645DDC"/>
    <w:rsid w:val="00645E07"/>
    <w:rsid w:val="00645F3B"/>
    <w:rsid w:val="0064649E"/>
    <w:rsid w:val="00646586"/>
    <w:rsid w:val="00646A11"/>
    <w:rsid w:val="00646DE7"/>
    <w:rsid w:val="00646F53"/>
    <w:rsid w:val="00646F5E"/>
    <w:rsid w:val="00646F76"/>
    <w:rsid w:val="0064709A"/>
    <w:rsid w:val="006474E7"/>
    <w:rsid w:val="006474FF"/>
    <w:rsid w:val="00647584"/>
    <w:rsid w:val="00647651"/>
    <w:rsid w:val="0064771D"/>
    <w:rsid w:val="006479C4"/>
    <w:rsid w:val="00647A2C"/>
    <w:rsid w:val="00647B78"/>
    <w:rsid w:val="00647B7F"/>
    <w:rsid w:val="00647D34"/>
    <w:rsid w:val="00650035"/>
    <w:rsid w:val="006501D4"/>
    <w:rsid w:val="006503B1"/>
    <w:rsid w:val="006506FB"/>
    <w:rsid w:val="006507B6"/>
    <w:rsid w:val="006508BD"/>
    <w:rsid w:val="00650BAF"/>
    <w:rsid w:val="00650C97"/>
    <w:rsid w:val="00650CE0"/>
    <w:rsid w:val="00650D7A"/>
    <w:rsid w:val="00650D99"/>
    <w:rsid w:val="00650E47"/>
    <w:rsid w:val="0065107D"/>
    <w:rsid w:val="006511B5"/>
    <w:rsid w:val="00651294"/>
    <w:rsid w:val="006515BA"/>
    <w:rsid w:val="00651744"/>
    <w:rsid w:val="006517F6"/>
    <w:rsid w:val="00651927"/>
    <w:rsid w:val="00651A17"/>
    <w:rsid w:val="00651A4D"/>
    <w:rsid w:val="00651B45"/>
    <w:rsid w:val="00651B5C"/>
    <w:rsid w:val="00651E06"/>
    <w:rsid w:val="00652015"/>
    <w:rsid w:val="006524A4"/>
    <w:rsid w:val="006525EA"/>
    <w:rsid w:val="0065269F"/>
    <w:rsid w:val="006529F2"/>
    <w:rsid w:val="00652A29"/>
    <w:rsid w:val="00652ACF"/>
    <w:rsid w:val="00652E98"/>
    <w:rsid w:val="00652EAA"/>
    <w:rsid w:val="00653037"/>
    <w:rsid w:val="00653282"/>
    <w:rsid w:val="00653302"/>
    <w:rsid w:val="006534CA"/>
    <w:rsid w:val="00653646"/>
    <w:rsid w:val="00653704"/>
    <w:rsid w:val="00653B5A"/>
    <w:rsid w:val="00653B8A"/>
    <w:rsid w:val="00653E17"/>
    <w:rsid w:val="00653E92"/>
    <w:rsid w:val="00653F08"/>
    <w:rsid w:val="00653F8F"/>
    <w:rsid w:val="00653FE4"/>
    <w:rsid w:val="00654100"/>
    <w:rsid w:val="006542DF"/>
    <w:rsid w:val="0065443A"/>
    <w:rsid w:val="00654615"/>
    <w:rsid w:val="006548D1"/>
    <w:rsid w:val="00654C01"/>
    <w:rsid w:val="00654C16"/>
    <w:rsid w:val="00654F85"/>
    <w:rsid w:val="00655183"/>
    <w:rsid w:val="00655185"/>
    <w:rsid w:val="006552CE"/>
    <w:rsid w:val="006553AC"/>
    <w:rsid w:val="0065573D"/>
    <w:rsid w:val="00655842"/>
    <w:rsid w:val="0065587C"/>
    <w:rsid w:val="00655DFF"/>
    <w:rsid w:val="00655F66"/>
    <w:rsid w:val="0065607A"/>
    <w:rsid w:val="0065648E"/>
    <w:rsid w:val="006567CA"/>
    <w:rsid w:val="00656AF7"/>
    <w:rsid w:val="00656C68"/>
    <w:rsid w:val="00656D9D"/>
    <w:rsid w:val="00656DB7"/>
    <w:rsid w:val="00656FC4"/>
    <w:rsid w:val="0065742F"/>
    <w:rsid w:val="00657597"/>
    <w:rsid w:val="006576E5"/>
    <w:rsid w:val="00657809"/>
    <w:rsid w:val="006578C7"/>
    <w:rsid w:val="0065791D"/>
    <w:rsid w:val="00657A9C"/>
    <w:rsid w:val="00657BB0"/>
    <w:rsid w:val="00657BD8"/>
    <w:rsid w:val="00657E79"/>
    <w:rsid w:val="00657FA2"/>
    <w:rsid w:val="0066019D"/>
    <w:rsid w:val="0066041B"/>
    <w:rsid w:val="00660633"/>
    <w:rsid w:val="00660695"/>
    <w:rsid w:val="0066071B"/>
    <w:rsid w:val="00660751"/>
    <w:rsid w:val="00660851"/>
    <w:rsid w:val="006608DD"/>
    <w:rsid w:val="00660ADA"/>
    <w:rsid w:val="00660ADB"/>
    <w:rsid w:val="00660B65"/>
    <w:rsid w:val="00660BB6"/>
    <w:rsid w:val="00660C16"/>
    <w:rsid w:val="00660D15"/>
    <w:rsid w:val="00660D37"/>
    <w:rsid w:val="00660D85"/>
    <w:rsid w:val="00660ED3"/>
    <w:rsid w:val="006610BD"/>
    <w:rsid w:val="0066112F"/>
    <w:rsid w:val="006611ED"/>
    <w:rsid w:val="00661200"/>
    <w:rsid w:val="0066123B"/>
    <w:rsid w:val="00661296"/>
    <w:rsid w:val="00661302"/>
    <w:rsid w:val="0066137D"/>
    <w:rsid w:val="006616C3"/>
    <w:rsid w:val="0066188F"/>
    <w:rsid w:val="006618CE"/>
    <w:rsid w:val="006619AF"/>
    <w:rsid w:val="006619B7"/>
    <w:rsid w:val="00661ADB"/>
    <w:rsid w:val="00661B15"/>
    <w:rsid w:val="00661D84"/>
    <w:rsid w:val="00661F12"/>
    <w:rsid w:val="00661F50"/>
    <w:rsid w:val="00661FD8"/>
    <w:rsid w:val="00662042"/>
    <w:rsid w:val="006621F9"/>
    <w:rsid w:val="006622D3"/>
    <w:rsid w:val="00662320"/>
    <w:rsid w:val="00662620"/>
    <w:rsid w:val="00662850"/>
    <w:rsid w:val="006628FA"/>
    <w:rsid w:val="006629BD"/>
    <w:rsid w:val="00662A44"/>
    <w:rsid w:val="00662AF6"/>
    <w:rsid w:val="00662B5D"/>
    <w:rsid w:val="00662D6D"/>
    <w:rsid w:val="00662E00"/>
    <w:rsid w:val="00662E78"/>
    <w:rsid w:val="006636B5"/>
    <w:rsid w:val="006637F3"/>
    <w:rsid w:val="00663A00"/>
    <w:rsid w:val="00663A40"/>
    <w:rsid w:val="00663A9C"/>
    <w:rsid w:val="00663D9E"/>
    <w:rsid w:val="00663F1D"/>
    <w:rsid w:val="006640A3"/>
    <w:rsid w:val="00664173"/>
    <w:rsid w:val="006642F6"/>
    <w:rsid w:val="006643C8"/>
    <w:rsid w:val="00664438"/>
    <w:rsid w:val="00664598"/>
    <w:rsid w:val="006645ED"/>
    <w:rsid w:val="006646F4"/>
    <w:rsid w:val="00664996"/>
    <w:rsid w:val="00664A38"/>
    <w:rsid w:val="00664BFA"/>
    <w:rsid w:val="00664CBC"/>
    <w:rsid w:val="00664E2F"/>
    <w:rsid w:val="00664FBB"/>
    <w:rsid w:val="00665034"/>
    <w:rsid w:val="00665070"/>
    <w:rsid w:val="006651A7"/>
    <w:rsid w:val="006654CB"/>
    <w:rsid w:val="006655D4"/>
    <w:rsid w:val="00665616"/>
    <w:rsid w:val="0066568C"/>
    <w:rsid w:val="00665A99"/>
    <w:rsid w:val="00665B86"/>
    <w:rsid w:val="00665F5C"/>
    <w:rsid w:val="006661C9"/>
    <w:rsid w:val="00666316"/>
    <w:rsid w:val="006668F2"/>
    <w:rsid w:val="00666920"/>
    <w:rsid w:val="00666962"/>
    <w:rsid w:val="00666C56"/>
    <w:rsid w:val="00666D01"/>
    <w:rsid w:val="0066737B"/>
    <w:rsid w:val="00667484"/>
    <w:rsid w:val="006675A8"/>
    <w:rsid w:val="006675DF"/>
    <w:rsid w:val="006675F0"/>
    <w:rsid w:val="00667646"/>
    <w:rsid w:val="0066782B"/>
    <w:rsid w:val="006679B9"/>
    <w:rsid w:val="00667A1E"/>
    <w:rsid w:val="00667AC9"/>
    <w:rsid w:val="00667AFF"/>
    <w:rsid w:val="00667CF9"/>
    <w:rsid w:val="00667D4E"/>
    <w:rsid w:val="0067000B"/>
    <w:rsid w:val="0067002A"/>
    <w:rsid w:val="00670123"/>
    <w:rsid w:val="006701E3"/>
    <w:rsid w:val="006702EA"/>
    <w:rsid w:val="00670428"/>
    <w:rsid w:val="00670452"/>
    <w:rsid w:val="006707F4"/>
    <w:rsid w:val="00670814"/>
    <w:rsid w:val="00670934"/>
    <w:rsid w:val="00670A14"/>
    <w:rsid w:val="00670A48"/>
    <w:rsid w:val="00670C8F"/>
    <w:rsid w:val="00670D7E"/>
    <w:rsid w:val="00670FBF"/>
    <w:rsid w:val="0067114B"/>
    <w:rsid w:val="00671164"/>
    <w:rsid w:val="006711B6"/>
    <w:rsid w:val="00671308"/>
    <w:rsid w:val="0067132A"/>
    <w:rsid w:val="006718A6"/>
    <w:rsid w:val="006718C0"/>
    <w:rsid w:val="00671925"/>
    <w:rsid w:val="00671943"/>
    <w:rsid w:val="0067197B"/>
    <w:rsid w:val="00671AA3"/>
    <w:rsid w:val="00671F98"/>
    <w:rsid w:val="00672002"/>
    <w:rsid w:val="00672008"/>
    <w:rsid w:val="00672116"/>
    <w:rsid w:val="00672285"/>
    <w:rsid w:val="006723E9"/>
    <w:rsid w:val="00672458"/>
    <w:rsid w:val="00672505"/>
    <w:rsid w:val="00672528"/>
    <w:rsid w:val="00672565"/>
    <w:rsid w:val="006725B8"/>
    <w:rsid w:val="0067264A"/>
    <w:rsid w:val="0067276B"/>
    <w:rsid w:val="0067279F"/>
    <w:rsid w:val="00672B31"/>
    <w:rsid w:val="00672B7F"/>
    <w:rsid w:val="00672D0D"/>
    <w:rsid w:val="00672F70"/>
    <w:rsid w:val="006731FC"/>
    <w:rsid w:val="0067320A"/>
    <w:rsid w:val="006734AA"/>
    <w:rsid w:val="00673549"/>
    <w:rsid w:val="006736D2"/>
    <w:rsid w:val="00673875"/>
    <w:rsid w:val="00673AA7"/>
    <w:rsid w:val="00673ADF"/>
    <w:rsid w:val="00673C66"/>
    <w:rsid w:val="00673D3D"/>
    <w:rsid w:val="0067418A"/>
    <w:rsid w:val="0067435B"/>
    <w:rsid w:val="00674383"/>
    <w:rsid w:val="0067463F"/>
    <w:rsid w:val="0067480E"/>
    <w:rsid w:val="00674905"/>
    <w:rsid w:val="00674AEC"/>
    <w:rsid w:val="00674BA8"/>
    <w:rsid w:val="00674BE4"/>
    <w:rsid w:val="00674DFE"/>
    <w:rsid w:val="00675041"/>
    <w:rsid w:val="006750E2"/>
    <w:rsid w:val="0067532F"/>
    <w:rsid w:val="00675438"/>
    <w:rsid w:val="00675445"/>
    <w:rsid w:val="00675560"/>
    <w:rsid w:val="006756FB"/>
    <w:rsid w:val="00675755"/>
    <w:rsid w:val="00675784"/>
    <w:rsid w:val="00675796"/>
    <w:rsid w:val="00675A1A"/>
    <w:rsid w:val="00675AD4"/>
    <w:rsid w:val="00675AFD"/>
    <w:rsid w:val="00675DB0"/>
    <w:rsid w:val="00675E12"/>
    <w:rsid w:val="00675E16"/>
    <w:rsid w:val="00676281"/>
    <w:rsid w:val="00676300"/>
    <w:rsid w:val="006763D3"/>
    <w:rsid w:val="006763E8"/>
    <w:rsid w:val="0067640E"/>
    <w:rsid w:val="006764B4"/>
    <w:rsid w:val="006764FD"/>
    <w:rsid w:val="00676549"/>
    <w:rsid w:val="00676710"/>
    <w:rsid w:val="0067676F"/>
    <w:rsid w:val="0067677E"/>
    <w:rsid w:val="00676923"/>
    <w:rsid w:val="006769B6"/>
    <w:rsid w:val="00676B85"/>
    <w:rsid w:val="00676BD4"/>
    <w:rsid w:val="00676C00"/>
    <w:rsid w:val="00676D77"/>
    <w:rsid w:val="00676EAA"/>
    <w:rsid w:val="00677074"/>
    <w:rsid w:val="0067765D"/>
    <w:rsid w:val="006777FD"/>
    <w:rsid w:val="00677E32"/>
    <w:rsid w:val="00677F0A"/>
    <w:rsid w:val="006800DD"/>
    <w:rsid w:val="00680131"/>
    <w:rsid w:val="006801CA"/>
    <w:rsid w:val="00680334"/>
    <w:rsid w:val="0068088D"/>
    <w:rsid w:val="006808DF"/>
    <w:rsid w:val="00680905"/>
    <w:rsid w:val="00680A40"/>
    <w:rsid w:val="00680B14"/>
    <w:rsid w:val="00680C09"/>
    <w:rsid w:val="00680CFF"/>
    <w:rsid w:val="00680D3D"/>
    <w:rsid w:val="00680E18"/>
    <w:rsid w:val="00680E9E"/>
    <w:rsid w:val="00680EA9"/>
    <w:rsid w:val="00680ECF"/>
    <w:rsid w:val="0068105F"/>
    <w:rsid w:val="00681085"/>
    <w:rsid w:val="0068119A"/>
    <w:rsid w:val="006813D4"/>
    <w:rsid w:val="0068146E"/>
    <w:rsid w:val="006815A1"/>
    <w:rsid w:val="006815E5"/>
    <w:rsid w:val="0068163B"/>
    <w:rsid w:val="006817E5"/>
    <w:rsid w:val="006819C6"/>
    <w:rsid w:val="00681B0E"/>
    <w:rsid w:val="00681BED"/>
    <w:rsid w:val="00681D46"/>
    <w:rsid w:val="00681E6E"/>
    <w:rsid w:val="00682233"/>
    <w:rsid w:val="00682415"/>
    <w:rsid w:val="006827A3"/>
    <w:rsid w:val="0068297E"/>
    <w:rsid w:val="006829AE"/>
    <w:rsid w:val="00682A3E"/>
    <w:rsid w:val="00682AC4"/>
    <w:rsid w:val="00682F6B"/>
    <w:rsid w:val="006830D2"/>
    <w:rsid w:val="0068341A"/>
    <w:rsid w:val="00683549"/>
    <w:rsid w:val="0068390E"/>
    <w:rsid w:val="0068397F"/>
    <w:rsid w:val="00683A26"/>
    <w:rsid w:val="00683BC9"/>
    <w:rsid w:val="00683D83"/>
    <w:rsid w:val="00683F32"/>
    <w:rsid w:val="00683FD6"/>
    <w:rsid w:val="006842D3"/>
    <w:rsid w:val="0068431E"/>
    <w:rsid w:val="00684358"/>
    <w:rsid w:val="0068449F"/>
    <w:rsid w:val="00684581"/>
    <w:rsid w:val="006846DF"/>
    <w:rsid w:val="00684730"/>
    <w:rsid w:val="0068475C"/>
    <w:rsid w:val="00684891"/>
    <w:rsid w:val="00684BBD"/>
    <w:rsid w:val="00684E1F"/>
    <w:rsid w:val="00684F0E"/>
    <w:rsid w:val="006853DD"/>
    <w:rsid w:val="006854B3"/>
    <w:rsid w:val="006855CA"/>
    <w:rsid w:val="00685696"/>
    <w:rsid w:val="00685703"/>
    <w:rsid w:val="0068570C"/>
    <w:rsid w:val="00685734"/>
    <w:rsid w:val="0068579D"/>
    <w:rsid w:val="006857EE"/>
    <w:rsid w:val="00685919"/>
    <w:rsid w:val="006859C9"/>
    <w:rsid w:val="006859FB"/>
    <w:rsid w:val="00685CF7"/>
    <w:rsid w:val="00685D21"/>
    <w:rsid w:val="00685D86"/>
    <w:rsid w:val="00685E2E"/>
    <w:rsid w:val="00685F3B"/>
    <w:rsid w:val="0068602F"/>
    <w:rsid w:val="00686328"/>
    <w:rsid w:val="00686497"/>
    <w:rsid w:val="00686795"/>
    <w:rsid w:val="00686B0C"/>
    <w:rsid w:val="00686C1E"/>
    <w:rsid w:val="00686CD4"/>
    <w:rsid w:val="00686D06"/>
    <w:rsid w:val="00686D11"/>
    <w:rsid w:val="00686D97"/>
    <w:rsid w:val="0068701F"/>
    <w:rsid w:val="0068702E"/>
    <w:rsid w:val="006870EF"/>
    <w:rsid w:val="006870FF"/>
    <w:rsid w:val="00687264"/>
    <w:rsid w:val="0068728A"/>
    <w:rsid w:val="00687362"/>
    <w:rsid w:val="00687374"/>
    <w:rsid w:val="006875BD"/>
    <w:rsid w:val="006876ED"/>
    <w:rsid w:val="006876F9"/>
    <w:rsid w:val="006877A5"/>
    <w:rsid w:val="00687B40"/>
    <w:rsid w:val="00687B9C"/>
    <w:rsid w:val="00687E03"/>
    <w:rsid w:val="00687E5A"/>
    <w:rsid w:val="00687F4F"/>
    <w:rsid w:val="00690394"/>
    <w:rsid w:val="00690537"/>
    <w:rsid w:val="0069066A"/>
    <w:rsid w:val="006907B7"/>
    <w:rsid w:val="006907E1"/>
    <w:rsid w:val="00690C69"/>
    <w:rsid w:val="00690DF7"/>
    <w:rsid w:val="00690F54"/>
    <w:rsid w:val="00690FAA"/>
    <w:rsid w:val="0069104D"/>
    <w:rsid w:val="0069106F"/>
    <w:rsid w:val="006912D7"/>
    <w:rsid w:val="006913FA"/>
    <w:rsid w:val="006913FF"/>
    <w:rsid w:val="00691815"/>
    <w:rsid w:val="00691A58"/>
    <w:rsid w:val="00691B2C"/>
    <w:rsid w:val="00691C61"/>
    <w:rsid w:val="00691CF1"/>
    <w:rsid w:val="00692149"/>
    <w:rsid w:val="0069215B"/>
    <w:rsid w:val="006921CC"/>
    <w:rsid w:val="00692222"/>
    <w:rsid w:val="0069225A"/>
    <w:rsid w:val="00692279"/>
    <w:rsid w:val="006923B4"/>
    <w:rsid w:val="006924E6"/>
    <w:rsid w:val="00692507"/>
    <w:rsid w:val="00692630"/>
    <w:rsid w:val="006926E5"/>
    <w:rsid w:val="006927FB"/>
    <w:rsid w:val="00692952"/>
    <w:rsid w:val="00692A22"/>
    <w:rsid w:val="00692B2C"/>
    <w:rsid w:val="00692B71"/>
    <w:rsid w:val="00692B97"/>
    <w:rsid w:val="00692CA8"/>
    <w:rsid w:val="00692CF7"/>
    <w:rsid w:val="00692D15"/>
    <w:rsid w:val="00692DFA"/>
    <w:rsid w:val="00692F47"/>
    <w:rsid w:val="00693043"/>
    <w:rsid w:val="0069304E"/>
    <w:rsid w:val="006932EB"/>
    <w:rsid w:val="00693346"/>
    <w:rsid w:val="006939A8"/>
    <w:rsid w:val="00693B71"/>
    <w:rsid w:val="00693C09"/>
    <w:rsid w:val="00693E4C"/>
    <w:rsid w:val="00693E82"/>
    <w:rsid w:val="00693EDB"/>
    <w:rsid w:val="00693F4D"/>
    <w:rsid w:val="006940A6"/>
    <w:rsid w:val="0069446C"/>
    <w:rsid w:val="00694650"/>
    <w:rsid w:val="00694779"/>
    <w:rsid w:val="00694B3E"/>
    <w:rsid w:val="00694BA7"/>
    <w:rsid w:val="006951D7"/>
    <w:rsid w:val="006959D6"/>
    <w:rsid w:val="00695AD3"/>
    <w:rsid w:val="00695BB7"/>
    <w:rsid w:val="00695C08"/>
    <w:rsid w:val="00695C6B"/>
    <w:rsid w:val="00695C6C"/>
    <w:rsid w:val="00695CBD"/>
    <w:rsid w:val="00695EFB"/>
    <w:rsid w:val="00695F0E"/>
    <w:rsid w:val="00696269"/>
    <w:rsid w:val="006964C8"/>
    <w:rsid w:val="006965A1"/>
    <w:rsid w:val="006968ED"/>
    <w:rsid w:val="00696EAA"/>
    <w:rsid w:val="0069714E"/>
    <w:rsid w:val="0069721B"/>
    <w:rsid w:val="006973D1"/>
    <w:rsid w:val="00697459"/>
    <w:rsid w:val="006976D9"/>
    <w:rsid w:val="00697834"/>
    <w:rsid w:val="00697F24"/>
    <w:rsid w:val="00697FA1"/>
    <w:rsid w:val="006A00E0"/>
    <w:rsid w:val="006A030A"/>
    <w:rsid w:val="006A054B"/>
    <w:rsid w:val="006A07D8"/>
    <w:rsid w:val="006A0916"/>
    <w:rsid w:val="006A0A34"/>
    <w:rsid w:val="006A0CD1"/>
    <w:rsid w:val="006A0DEA"/>
    <w:rsid w:val="006A10ED"/>
    <w:rsid w:val="006A1497"/>
    <w:rsid w:val="006A14F2"/>
    <w:rsid w:val="006A153F"/>
    <w:rsid w:val="006A1566"/>
    <w:rsid w:val="006A15B9"/>
    <w:rsid w:val="006A15D9"/>
    <w:rsid w:val="006A16B5"/>
    <w:rsid w:val="006A1792"/>
    <w:rsid w:val="006A1C3C"/>
    <w:rsid w:val="006A1CB3"/>
    <w:rsid w:val="006A1F2B"/>
    <w:rsid w:val="006A1F9B"/>
    <w:rsid w:val="006A246D"/>
    <w:rsid w:val="006A264F"/>
    <w:rsid w:val="006A2782"/>
    <w:rsid w:val="006A27B0"/>
    <w:rsid w:val="006A27BB"/>
    <w:rsid w:val="006A2841"/>
    <w:rsid w:val="006A2882"/>
    <w:rsid w:val="006A2AC2"/>
    <w:rsid w:val="006A2B7B"/>
    <w:rsid w:val="006A301E"/>
    <w:rsid w:val="006A321F"/>
    <w:rsid w:val="006A366D"/>
    <w:rsid w:val="006A3815"/>
    <w:rsid w:val="006A382E"/>
    <w:rsid w:val="006A383A"/>
    <w:rsid w:val="006A3B04"/>
    <w:rsid w:val="006A3C93"/>
    <w:rsid w:val="006A3D35"/>
    <w:rsid w:val="006A3DE0"/>
    <w:rsid w:val="006A40E8"/>
    <w:rsid w:val="006A41C7"/>
    <w:rsid w:val="006A4254"/>
    <w:rsid w:val="006A4350"/>
    <w:rsid w:val="006A4586"/>
    <w:rsid w:val="006A47CA"/>
    <w:rsid w:val="006A4846"/>
    <w:rsid w:val="006A4867"/>
    <w:rsid w:val="006A49FB"/>
    <w:rsid w:val="006A4A5E"/>
    <w:rsid w:val="006A4E4D"/>
    <w:rsid w:val="006A4F9E"/>
    <w:rsid w:val="006A5072"/>
    <w:rsid w:val="006A51B6"/>
    <w:rsid w:val="006A51CD"/>
    <w:rsid w:val="006A5262"/>
    <w:rsid w:val="006A52D1"/>
    <w:rsid w:val="006A54AF"/>
    <w:rsid w:val="006A5548"/>
    <w:rsid w:val="006A55B0"/>
    <w:rsid w:val="006A5634"/>
    <w:rsid w:val="006A58E3"/>
    <w:rsid w:val="006A5925"/>
    <w:rsid w:val="006A59D1"/>
    <w:rsid w:val="006A5A67"/>
    <w:rsid w:val="006A5DBB"/>
    <w:rsid w:val="006A5E14"/>
    <w:rsid w:val="006A60C1"/>
    <w:rsid w:val="006A624D"/>
    <w:rsid w:val="006A648E"/>
    <w:rsid w:val="006A6595"/>
    <w:rsid w:val="006A66AA"/>
    <w:rsid w:val="006A6919"/>
    <w:rsid w:val="006A6A45"/>
    <w:rsid w:val="006A6A76"/>
    <w:rsid w:val="006A6C50"/>
    <w:rsid w:val="006A6E1B"/>
    <w:rsid w:val="006A6E35"/>
    <w:rsid w:val="006A70ED"/>
    <w:rsid w:val="006A719F"/>
    <w:rsid w:val="006A725D"/>
    <w:rsid w:val="006A72D4"/>
    <w:rsid w:val="006A7601"/>
    <w:rsid w:val="006A76AE"/>
    <w:rsid w:val="006A7901"/>
    <w:rsid w:val="006A7A27"/>
    <w:rsid w:val="006A7B38"/>
    <w:rsid w:val="006A7FE4"/>
    <w:rsid w:val="006B022E"/>
    <w:rsid w:val="006B0243"/>
    <w:rsid w:val="006B0875"/>
    <w:rsid w:val="006B09D3"/>
    <w:rsid w:val="006B0BEC"/>
    <w:rsid w:val="006B0C52"/>
    <w:rsid w:val="006B0E57"/>
    <w:rsid w:val="006B0EE7"/>
    <w:rsid w:val="006B1054"/>
    <w:rsid w:val="006B123F"/>
    <w:rsid w:val="006B1430"/>
    <w:rsid w:val="006B143F"/>
    <w:rsid w:val="006B16FA"/>
    <w:rsid w:val="006B17E9"/>
    <w:rsid w:val="006B18B1"/>
    <w:rsid w:val="006B1A59"/>
    <w:rsid w:val="006B1AE5"/>
    <w:rsid w:val="006B1B1A"/>
    <w:rsid w:val="006B1F7A"/>
    <w:rsid w:val="006B1FFF"/>
    <w:rsid w:val="006B208C"/>
    <w:rsid w:val="006B2132"/>
    <w:rsid w:val="006B2148"/>
    <w:rsid w:val="006B2406"/>
    <w:rsid w:val="006B24E9"/>
    <w:rsid w:val="006B25CB"/>
    <w:rsid w:val="006B2727"/>
    <w:rsid w:val="006B275D"/>
    <w:rsid w:val="006B288F"/>
    <w:rsid w:val="006B28B7"/>
    <w:rsid w:val="006B2B13"/>
    <w:rsid w:val="006B2E19"/>
    <w:rsid w:val="006B2E84"/>
    <w:rsid w:val="006B2EB8"/>
    <w:rsid w:val="006B2F4F"/>
    <w:rsid w:val="006B2FAB"/>
    <w:rsid w:val="006B2FB7"/>
    <w:rsid w:val="006B30DE"/>
    <w:rsid w:val="006B337B"/>
    <w:rsid w:val="006B342A"/>
    <w:rsid w:val="006B345D"/>
    <w:rsid w:val="006B3682"/>
    <w:rsid w:val="006B370C"/>
    <w:rsid w:val="006B38C2"/>
    <w:rsid w:val="006B3925"/>
    <w:rsid w:val="006B395E"/>
    <w:rsid w:val="006B39BF"/>
    <w:rsid w:val="006B3BDC"/>
    <w:rsid w:val="006B3CB7"/>
    <w:rsid w:val="006B3EE6"/>
    <w:rsid w:val="006B4085"/>
    <w:rsid w:val="006B409C"/>
    <w:rsid w:val="006B42E7"/>
    <w:rsid w:val="006B4620"/>
    <w:rsid w:val="006B4819"/>
    <w:rsid w:val="006B4851"/>
    <w:rsid w:val="006B48DD"/>
    <w:rsid w:val="006B4905"/>
    <w:rsid w:val="006B4B64"/>
    <w:rsid w:val="006B4B79"/>
    <w:rsid w:val="006B4CDB"/>
    <w:rsid w:val="006B4EAA"/>
    <w:rsid w:val="006B524E"/>
    <w:rsid w:val="006B5311"/>
    <w:rsid w:val="006B533B"/>
    <w:rsid w:val="006B536C"/>
    <w:rsid w:val="006B54A4"/>
    <w:rsid w:val="006B54C0"/>
    <w:rsid w:val="006B5683"/>
    <w:rsid w:val="006B574A"/>
    <w:rsid w:val="006B5854"/>
    <w:rsid w:val="006B5AAE"/>
    <w:rsid w:val="006B5D98"/>
    <w:rsid w:val="006B5EF2"/>
    <w:rsid w:val="006B611D"/>
    <w:rsid w:val="006B6186"/>
    <w:rsid w:val="006B61C3"/>
    <w:rsid w:val="006B6815"/>
    <w:rsid w:val="006B683C"/>
    <w:rsid w:val="006B6C5D"/>
    <w:rsid w:val="006B6D77"/>
    <w:rsid w:val="006B6DC0"/>
    <w:rsid w:val="006B7326"/>
    <w:rsid w:val="006B74BF"/>
    <w:rsid w:val="006B758C"/>
    <w:rsid w:val="006B76D5"/>
    <w:rsid w:val="006B7CB1"/>
    <w:rsid w:val="006B7D70"/>
    <w:rsid w:val="006B7E39"/>
    <w:rsid w:val="006C02E6"/>
    <w:rsid w:val="006C0449"/>
    <w:rsid w:val="006C04A1"/>
    <w:rsid w:val="006C0A06"/>
    <w:rsid w:val="006C0C88"/>
    <w:rsid w:val="006C0F73"/>
    <w:rsid w:val="006C100E"/>
    <w:rsid w:val="006C12ED"/>
    <w:rsid w:val="006C1744"/>
    <w:rsid w:val="006C17A4"/>
    <w:rsid w:val="006C1926"/>
    <w:rsid w:val="006C1934"/>
    <w:rsid w:val="006C19BC"/>
    <w:rsid w:val="006C19DC"/>
    <w:rsid w:val="006C1E4C"/>
    <w:rsid w:val="006C1E84"/>
    <w:rsid w:val="006C21D4"/>
    <w:rsid w:val="006C2242"/>
    <w:rsid w:val="006C27AD"/>
    <w:rsid w:val="006C2885"/>
    <w:rsid w:val="006C2918"/>
    <w:rsid w:val="006C2A06"/>
    <w:rsid w:val="006C2D27"/>
    <w:rsid w:val="006C2DAC"/>
    <w:rsid w:val="006C2EC8"/>
    <w:rsid w:val="006C2F25"/>
    <w:rsid w:val="006C2FA1"/>
    <w:rsid w:val="006C3250"/>
    <w:rsid w:val="006C3433"/>
    <w:rsid w:val="006C3435"/>
    <w:rsid w:val="006C343B"/>
    <w:rsid w:val="006C34B0"/>
    <w:rsid w:val="006C3525"/>
    <w:rsid w:val="006C35D7"/>
    <w:rsid w:val="006C3725"/>
    <w:rsid w:val="006C3B0D"/>
    <w:rsid w:val="006C3B28"/>
    <w:rsid w:val="006C3B70"/>
    <w:rsid w:val="006C3B74"/>
    <w:rsid w:val="006C3D05"/>
    <w:rsid w:val="006C3DFC"/>
    <w:rsid w:val="006C3E16"/>
    <w:rsid w:val="006C3EF0"/>
    <w:rsid w:val="006C4146"/>
    <w:rsid w:val="006C42CF"/>
    <w:rsid w:val="006C4A87"/>
    <w:rsid w:val="006C4CDC"/>
    <w:rsid w:val="006C4CE0"/>
    <w:rsid w:val="006C4D09"/>
    <w:rsid w:val="006C4D44"/>
    <w:rsid w:val="006C4E23"/>
    <w:rsid w:val="006C4F4E"/>
    <w:rsid w:val="006C4FD7"/>
    <w:rsid w:val="006C50AA"/>
    <w:rsid w:val="006C50EB"/>
    <w:rsid w:val="006C531C"/>
    <w:rsid w:val="006C54CE"/>
    <w:rsid w:val="006C5513"/>
    <w:rsid w:val="006C5534"/>
    <w:rsid w:val="006C56B2"/>
    <w:rsid w:val="006C56E0"/>
    <w:rsid w:val="006C57F9"/>
    <w:rsid w:val="006C58AC"/>
    <w:rsid w:val="006C596D"/>
    <w:rsid w:val="006C59B2"/>
    <w:rsid w:val="006C5B42"/>
    <w:rsid w:val="006C5C1E"/>
    <w:rsid w:val="006C5C8F"/>
    <w:rsid w:val="006C5CBF"/>
    <w:rsid w:val="006C5D44"/>
    <w:rsid w:val="006C623C"/>
    <w:rsid w:val="006C63C6"/>
    <w:rsid w:val="006C64D8"/>
    <w:rsid w:val="006C65D9"/>
    <w:rsid w:val="006C66DE"/>
    <w:rsid w:val="006C6746"/>
    <w:rsid w:val="006C6845"/>
    <w:rsid w:val="006C6AF4"/>
    <w:rsid w:val="006C6C77"/>
    <w:rsid w:val="006C6DFA"/>
    <w:rsid w:val="006C6E70"/>
    <w:rsid w:val="006C6E98"/>
    <w:rsid w:val="006C6EF1"/>
    <w:rsid w:val="006C70BE"/>
    <w:rsid w:val="006C7104"/>
    <w:rsid w:val="006C769B"/>
    <w:rsid w:val="006C76D3"/>
    <w:rsid w:val="006C789B"/>
    <w:rsid w:val="006C79D6"/>
    <w:rsid w:val="006C7A88"/>
    <w:rsid w:val="006C7B29"/>
    <w:rsid w:val="006C7C3F"/>
    <w:rsid w:val="006C7C6F"/>
    <w:rsid w:val="006C7CC9"/>
    <w:rsid w:val="006C7E54"/>
    <w:rsid w:val="006C7F3A"/>
    <w:rsid w:val="006D00B0"/>
    <w:rsid w:val="006D0143"/>
    <w:rsid w:val="006D020E"/>
    <w:rsid w:val="006D0211"/>
    <w:rsid w:val="006D037C"/>
    <w:rsid w:val="006D039F"/>
    <w:rsid w:val="006D077A"/>
    <w:rsid w:val="006D08AA"/>
    <w:rsid w:val="006D0B4F"/>
    <w:rsid w:val="006D0D76"/>
    <w:rsid w:val="006D0DC2"/>
    <w:rsid w:val="006D0F58"/>
    <w:rsid w:val="006D10F1"/>
    <w:rsid w:val="006D112D"/>
    <w:rsid w:val="006D11FF"/>
    <w:rsid w:val="006D120B"/>
    <w:rsid w:val="006D1345"/>
    <w:rsid w:val="006D13EC"/>
    <w:rsid w:val="006D1446"/>
    <w:rsid w:val="006D1813"/>
    <w:rsid w:val="006D194F"/>
    <w:rsid w:val="006D1B94"/>
    <w:rsid w:val="006D1BB2"/>
    <w:rsid w:val="006D1C84"/>
    <w:rsid w:val="006D1E12"/>
    <w:rsid w:val="006D1F18"/>
    <w:rsid w:val="006D2183"/>
    <w:rsid w:val="006D21A3"/>
    <w:rsid w:val="006D23CE"/>
    <w:rsid w:val="006D2557"/>
    <w:rsid w:val="006D25DF"/>
    <w:rsid w:val="006D28D3"/>
    <w:rsid w:val="006D28F3"/>
    <w:rsid w:val="006D29C6"/>
    <w:rsid w:val="006D2AAA"/>
    <w:rsid w:val="006D2C82"/>
    <w:rsid w:val="006D2E33"/>
    <w:rsid w:val="006D2EFB"/>
    <w:rsid w:val="006D3206"/>
    <w:rsid w:val="006D3259"/>
    <w:rsid w:val="006D33B1"/>
    <w:rsid w:val="006D347C"/>
    <w:rsid w:val="006D37C5"/>
    <w:rsid w:val="006D395D"/>
    <w:rsid w:val="006D3C23"/>
    <w:rsid w:val="006D3CD8"/>
    <w:rsid w:val="006D3DC6"/>
    <w:rsid w:val="006D3E0D"/>
    <w:rsid w:val="006D3F79"/>
    <w:rsid w:val="006D4389"/>
    <w:rsid w:val="006D43F9"/>
    <w:rsid w:val="006D4477"/>
    <w:rsid w:val="006D4FA1"/>
    <w:rsid w:val="006D50D8"/>
    <w:rsid w:val="006D5412"/>
    <w:rsid w:val="006D5438"/>
    <w:rsid w:val="006D5504"/>
    <w:rsid w:val="006D560B"/>
    <w:rsid w:val="006D56DD"/>
    <w:rsid w:val="006D57AB"/>
    <w:rsid w:val="006D5A0D"/>
    <w:rsid w:val="006D5A8F"/>
    <w:rsid w:val="006D5BB9"/>
    <w:rsid w:val="006D6028"/>
    <w:rsid w:val="006D62E8"/>
    <w:rsid w:val="006D631D"/>
    <w:rsid w:val="006D6379"/>
    <w:rsid w:val="006D6415"/>
    <w:rsid w:val="006D64A0"/>
    <w:rsid w:val="006D655C"/>
    <w:rsid w:val="006D6567"/>
    <w:rsid w:val="006D65EC"/>
    <w:rsid w:val="006D6697"/>
    <w:rsid w:val="006D6902"/>
    <w:rsid w:val="006D6CA6"/>
    <w:rsid w:val="006D6CC2"/>
    <w:rsid w:val="006D6F7A"/>
    <w:rsid w:val="006D7262"/>
    <w:rsid w:val="006D726E"/>
    <w:rsid w:val="006D73DB"/>
    <w:rsid w:val="006D7529"/>
    <w:rsid w:val="006D759C"/>
    <w:rsid w:val="006D75EE"/>
    <w:rsid w:val="006D7A56"/>
    <w:rsid w:val="006D7AF6"/>
    <w:rsid w:val="006D7D73"/>
    <w:rsid w:val="006D7DE4"/>
    <w:rsid w:val="006D7E52"/>
    <w:rsid w:val="006D7FA6"/>
    <w:rsid w:val="006E0027"/>
    <w:rsid w:val="006E0299"/>
    <w:rsid w:val="006E02BA"/>
    <w:rsid w:val="006E0310"/>
    <w:rsid w:val="006E0397"/>
    <w:rsid w:val="006E05E8"/>
    <w:rsid w:val="006E074C"/>
    <w:rsid w:val="006E07C3"/>
    <w:rsid w:val="006E0A0F"/>
    <w:rsid w:val="006E0C79"/>
    <w:rsid w:val="006E0CD1"/>
    <w:rsid w:val="006E0D03"/>
    <w:rsid w:val="006E0DB7"/>
    <w:rsid w:val="006E0F55"/>
    <w:rsid w:val="006E12A2"/>
    <w:rsid w:val="006E1483"/>
    <w:rsid w:val="006E1507"/>
    <w:rsid w:val="006E168D"/>
    <w:rsid w:val="006E1C1F"/>
    <w:rsid w:val="006E1E38"/>
    <w:rsid w:val="006E1E99"/>
    <w:rsid w:val="006E2077"/>
    <w:rsid w:val="006E25E9"/>
    <w:rsid w:val="006E2665"/>
    <w:rsid w:val="006E266E"/>
    <w:rsid w:val="006E27E8"/>
    <w:rsid w:val="006E2A89"/>
    <w:rsid w:val="006E2B37"/>
    <w:rsid w:val="006E2B3C"/>
    <w:rsid w:val="006E2B6E"/>
    <w:rsid w:val="006E2BF3"/>
    <w:rsid w:val="006E2D45"/>
    <w:rsid w:val="006E2DB0"/>
    <w:rsid w:val="006E2EFE"/>
    <w:rsid w:val="006E2F14"/>
    <w:rsid w:val="006E30F3"/>
    <w:rsid w:val="006E317A"/>
    <w:rsid w:val="006E32E1"/>
    <w:rsid w:val="006E3441"/>
    <w:rsid w:val="006E3748"/>
    <w:rsid w:val="006E37D2"/>
    <w:rsid w:val="006E37D6"/>
    <w:rsid w:val="006E39C1"/>
    <w:rsid w:val="006E3BE4"/>
    <w:rsid w:val="006E3CC9"/>
    <w:rsid w:val="006E3D72"/>
    <w:rsid w:val="006E3D8B"/>
    <w:rsid w:val="006E3DFC"/>
    <w:rsid w:val="006E3F1B"/>
    <w:rsid w:val="006E3F6C"/>
    <w:rsid w:val="006E3F70"/>
    <w:rsid w:val="006E400B"/>
    <w:rsid w:val="006E4142"/>
    <w:rsid w:val="006E4222"/>
    <w:rsid w:val="006E424E"/>
    <w:rsid w:val="006E443E"/>
    <w:rsid w:val="006E44BF"/>
    <w:rsid w:val="006E459C"/>
    <w:rsid w:val="006E45B0"/>
    <w:rsid w:val="006E48A0"/>
    <w:rsid w:val="006E4900"/>
    <w:rsid w:val="006E49E7"/>
    <w:rsid w:val="006E4BB0"/>
    <w:rsid w:val="006E4BE4"/>
    <w:rsid w:val="006E4CAB"/>
    <w:rsid w:val="006E4E26"/>
    <w:rsid w:val="006E4F21"/>
    <w:rsid w:val="006E502A"/>
    <w:rsid w:val="006E5247"/>
    <w:rsid w:val="006E5366"/>
    <w:rsid w:val="006E552F"/>
    <w:rsid w:val="006E5848"/>
    <w:rsid w:val="006E5967"/>
    <w:rsid w:val="006E5C43"/>
    <w:rsid w:val="006E5C66"/>
    <w:rsid w:val="006E5F86"/>
    <w:rsid w:val="006E5F8E"/>
    <w:rsid w:val="006E6208"/>
    <w:rsid w:val="006E6442"/>
    <w:rsid w:val="006E65CB"/>
    <w:rsid w:val="006E6729"/>
    <w:rsid w:val="006E68A9"/>
    <w:rsid w:val="006E68B0"/>
    <w:rsid w:val="006E6B5C"/>
    <w:rsid w:val="006E6B90"/>
    <w:rsid w:val="006E6C72"/>
    <w:rsid w:val="006E707F"/>
    <w:rsid w:val="006E7181"/>
    <w:rsid w:val="006E7276"/>
    <w:rsid w:val="006E7506"/>
    <w:rsid w:val="006E755D"/>
    <w:rsid w:val="006E7771"/>
    <w:rsid w:val="006E7782"/>
    <w:rsid w:val="006E78A0"/>
    <w:rsid w:val="006E795D"/>
    <w:rsid w:val="006E7B4C"/>
    <w:rsid w:val="006E7B90"/>
    <w:rsid w:val="006E7BD5"/>
    <w:rsid w:val="006E7D8F"/>
    <w:rsid w:val="006E7DD1"/>
    <w:rsid w:val="006E7E9D"/>
    <w:rsid w:val="006E7EA0"/>
    <w:rsid w:val="006F0058"/>
    <w:rsid w:val="006F022F"/>
    <w:rsid w:val="006F0232"/>
    <w:rsid w:val="006F0453"/>
    <w:rsid w:val="006F0455"/>
    <w:rsid w:val="006F04D9"/>
    <w:rsid w:val="006F083C"/>
    <w:rsid w:val="006F0859"/>
    <w:rsid w:val="006F08D8"/>
    <w:rsid w:val="006F093F"/>
    <w:rsid w:val="006F098C"/>
    <w:rsid w:val="006F0998"/>
    <w:rsid w:val="006F099E"/>
    <w:rsid w:val="006F0B55"/>
    <w:rsid w:val="006F0C3C"/>
    <w:rsid w:val="006F0C44"/>
    <w:rsid w:val="006F0F74"/>
    <w:rsid w:val="006F10B4"/>
    <w:rsid w:val="006F11C5"/>
    <w:rsid w:val="006F1254"/>
    <w:rsid w:val="006F13FC"/>
    <w:rsid w:val="006F1836"/>
    <w:rsid w:val="006F1944"/>
    <w:rsid w:val="006F1996"/>
    <w:rsid w:val="006F1AC1"/>
    <w:rsid w:val="006F1BF9"/>
    <w:rsid w:val="006F1C1D"/>
    <w:rsid w:val="006F1DD2"/>
    <w:rsid w:val="006F1E4F"/>
    <w:rsid w:val="006F1F8D"/>
    <w:rsid w:val="006F216F"/>
    <w:rsid w:val="006F23BD"/>
    <w:rsid w:val="006F240C"/>
    <w:rsid w:val="006F2587"/>
    <w:rsid w:val="006F26D8"/>
    <w:rsid w:val="006F2ADD"/>
    <w:rsid w:val="006F2C25"/>
    <w:rsid w:val="006F2C54"/>
    <w:rsid w:val="006F2C8F"/>
    <w:rsid w:val="006F2CE2"/>
    <w:rsid w:val="006F317C"/>
    <w:rsid w:val="006F31D5"/>
    <w:rsid w:val="006F31E4"/>
    <w:rsid w:val="006F3339"/>
    <w:rsid w:val="006F3361"/>
    <w:rsid w:val="006F360F"/>
    <w:rsid w:val="006F373A"/>
    <w:rsid w:val="006F3754"/>
    <w:rsid w:val="006F3A51"/>
    <w:rsid w:val="006F3B51"/>
    <w:rsid w:val="006F3BC7"/>
    <w:rsid w:val="006F3C30"/>
    <w:rsid w:val="006F3FCF"/>
    <w:rsid w:val="006F41E8"/>
    <w:rsid w:val="006F4302"/>
    <w:rsid w:val="006F4877"/>
    <w:rsid w:val="006F494A"/>
    <w:rsid w:val="006F4A62"/>
    <w:rsid w:val="006F4C5D"/>
    <w:rsid w:val="006F4C6F"/>
    <w:rsid w:val="006F4D63"/>
    <w:rsid w:val="006F4E55"/>
    <w:rsid w:val="006F4E64"/>
    <w:rsid w:val="006F5366"/>
    <w:rsid w:val="006F536F"/>
    <w:rsid w:val="006F53D8"/>
    <w:rsid w:val="006F5557"/>
    <w:rsid w:val="006F5963"/>
    <w:rsid w:val="006F5A9B"/>
    <w:rsid w:val="006F5BFE"/>
    <w:rsid w:val="006F5C47"/>
    <w:rsid w:val="006F5EB8"/>
    <w:rsid w:val="006F606E"/>
    <w:rsid w:val="006F614B"/>
    <w:rsid w:val="006F6438"/>
    <w:rsid w:val="006F654E"/>
    <w:rsid w:val="006F66FD"/>
    <w:rsid w:val="006F681F"/>
    <w:rsid w:val="006F6944"/>
    <w:rsid w:val="006F69A3"/>
    <w:rsid w:val="006F6AFC"/>
    <w:rsid w:val="006F6C1A"/>
    <w:rsid w:val="006F7249"/>
    <w:rsid w:val="006F7280"/>
    <w:rsid w:val="006F728C"/>
    <w:rsid w:val="006F72EC"/>
    <w:rsid w:val="006F7327"/>
    <w:rsid w:val="006F74F7"/>
    <w:rsid w:val="006F759B"/>
    <w:rsid w:val="006F774E"/>
    <w:rsid w:val="006F779A"/>
    <w:rsid w:val="006F77BF"/>
    <w:rsid w:val="006F7902"/>
    <w:rsid w:val="006F795A"/>
    <w:rsid w:val="006F7B18"/>
    <w:rsid w:val="007001FD"/>
    <w:rsid w:val="007002A5"/>
    <w:rsid w:val="00700452"/>
    <w:rsid w:val="00700BA4"/>
    <w:rsid w:val="007010C7"/>
    <w:rsid w:val="0070111C"/>
    <w:rsid w:val="007011B2"/>
    <w:rsid w:val="0070138B"/>
    <w:rsid w:val="00701482"/>
    <w:rsid w:val="00701495"/>
    <w:rsid w:val="007014A7"/>
    <w:rsid w:val="00701626"/>
    <w:rsid w:val="007019C0"/>
    <w:rsid w:val="00701C93"/>
    <w:rsid w:val="00701D84"/>
    <w:rsid w:val="00701DB2"/>
    <w:rsid w:val="00701DB3"/>
    <w:rsid w:val="007020D7"/>
    <w:rsid w:val="007021B3"/>
    <w:rsid w:val="00702277"/>
    <w:rsid w:val="007026F4"/>
    <w:rsid w:val="007027E5"/>
    <w:rsid w:val="007029A5"/>
    <w:rsid w:val="00702BFA"/>
    <w:rsid w:val="00702CBB"/>
    <w:rsid w:val="00702CC4"/>
    <w:rsid w:val="00702DBA"/>
    <w:rsid w:val="00702DBF"/>
    <w:rsid w:val="00702FAF"/>
    <w:rsid w:val="007030AF"/>
    <w:rsid w:val="007034CE"/>
    <w:rsid w:val="007035A0"/>
    <w:rsid w:val="0070384E"/>
    <w:rsid w:val="0070394B"/>
    <w:rsid w:val="00703ABA"/>
    <w:rsid w:val="00703C35"/>
    <w:rsid w:val="00703EB2"/>
    <w:rsid w:val="00703F3D"/>
    <w:rsid w:val="0070405C"/>
    <w:rsid w:val="007040CE"/>
    <w:rsid w:val="007040E8"/>
    <w:rsid w:val="00704119"/>
    <w:rsid w:val="007042E9"/>
    <w:rsid w:val="0070455C"/>
    <w:rsid w:val="00704579"/>
    <w:rsid w:val="007045D6"/>
    <w:rsid w:val="00704699"/>
    <w:rsid w:val="00704743"/>
    <w:rsid w:val="0070490A"/>
    <w:rsid w:val="00704B6D"/>
    <w:rsid w:val="00704BCF"/>
    <w:rsid w:val="00704D5A"/>
    <w:rsid w:val="007050B2"/>
    <w:rsid w:val="0070523D"/>
    <w:rsid w:val="007052D1"/>
    <w:rsid w:val="007052F8"/>
    <w:rsid w:val="00705429"/>
    <w:rsid w:val="007055D1"/>
    <w:rsid w:val="00705668"/>
    <w:rsid w:val="00705677"/>
    <w:rsid w:val="00705708"/>
    <w:rsid w:val="00705A3C"/>
    <w:rsid w:val="00705BE8"/>
    <w:rsid w:val="00705C54"/>
    <w:rsid w:val="00705D4A"/>
    <w:rsid w:val="00705DA2"/>
    <w:rsid w:val="00705FBA"/>
    <w:rsid w:val="007062FB"/>
    <w:rsid w:val="007064D5"/>
    <w:rsid w:val="0070651D"/>
    <w:rsid w:val="00706706"/>
    <w:rsid w:val="00706815"/>
    <w:rsid w:val="007068D7"/>
    <w:rsid w:val="00706B53"/>
    <w:rsid w:val="00706DC4"/>
    <w:rsid w:val="00706DCE"/>
    <w:rsid w:val="00706E54"/>
    <w:rsid w:val="00706F09"/>
    <w:rsid w:val="00706F8E"/>
    <w:rsid w:val="0070706B"/>
    <w:rsid w:val="007077A5"/>
    <w:rsid w:val="00707837"/>
    <w:rsid w:val="007079CC"/>
    <w:rsid w:val="00707AE3"/>
    <w:rsid w:val="00707AFB"/>
    <w:rsid w:val="00707D04"/>
    <w:rsid w:val="00707FCB"/>
    <w:rsid w:val="00710386"/>
    <w:rsid w:val="007103C8"/>
    <w:rsid w:val="0071082B"/>
    <w:rsid w:val="00710A7E"/>
    <w:rsid w:val="00710AF2"/>
    <w:rsid w:val="00710E4B"/>
    <w:rsid w:val="00710FFE"/>
    <w:rsid w:val="007110A1"/>
    <w:rsid w:val="00711442"/>
    <w:rsid w:val="00711575"/>
    <w:rsid w:val="00711776"/>
    <w:rsid w:val="007117F0"/>
    <w:rsid w:val="00711C05"/>
    <w:rsid w:val="00711E26"/>
    <w:rsid w:val="00711F9B"/>
    <w:rsid w:val="00712258"/>
    <w:rsid w:val="007123B8"/>
    <w:rsid w:val="00712797"/>
    <w:rsid w:val="007127AE"/>
    <w:rsid w:val="00712807"/>
    <w:rsid w:val="00712838"/>
    <w:rsid w:val="007128DD"/>
    <w:rsid w:val="00712951"/>
    <w:rsid w:val="00712953"/>
    <w:rsid w:val="0071299D"/>
    <w:rsid w:val="007129EA"/>
    <w:rsid w:val="00712A43"/>
    <w:rsid w:val="00712A58"/>
    <w:rsid w:val="00713146"/>
    <w:rsid w:val="0071315D"/>
    <w:rsid w:val="0071315F"/>
    <w:rsid w:val="007131F2"/>
    <w:rsid w:val="007135F2"/>
    <w:rsid w:val="007139FA"/>
    <w:rsid w:val="00713DA8"/>
    <w:rsid w:val="00713E80"/>
    <w:rsid w:val="00713F86"/>
    <w:rsid w:val="00714029"/>
    <w:rsid w:val="007141C7"/>
    <w:rsid w:val="00714285"/>
    <w:rsid w:val="00714378"/>
    <w:rsid w:val="007143F4"/>
    <w:rsid w:val="0071442A"/>
    <w:rsid w:val="00714855"/>
    <w:rsid w:val="007149F8"/>
    <w:rsid w:val="00714C8E"/>
    <w:rsid w:val="00714D9D"/>
    <w:rsid w:val="00714E5D"/>
    <w:rsid w:val="00714E85"/>
    <w:rsid w:val="00714FD9"/>
    <w:rsid w:val="00715182"/>
    <w:rsid w:val="0071545A"/>
    <w:rsid w:val="00715537"/>
    <w:rsid w:val="00715B7C"/>
    <w:rsid w:val="00715D8C"/>
    <w:rsid w:val="00715DC0"/>
    <w:rsid w:val="00715F74"/>
    <w:rsid w:val="007160B8"/>
    <w:rsid w:val="00716342"/>
    <w:rsid w:val="0071635C"/>
    <w:rsid w:val="0071635E"/>
    <w:rsid w:val="00716486"/>
    <w:rsid w:val="0071648A"/>
    <w:rsid w:val="007164A5"/>
    <w:rsid w:val="007168E0"/>
    <w:rsid w:val="00716A45"/>
    <w:rsid w:val="00716AA2"/>
    <w:rsid w:val="00716BEB"/>
    <w:rsid w:val="00716C7E"/>
    <w:rsid w:val="00716D34"/>
    <w:rsid w:val="00716F5D"/>
    <w:rsid w:val="007171AF"/>
    <w:rsid w:val="00717396"/>
    <w:rsid w:val="0071739C"/>
    <w:rsid w:val="007175D1"/>
    <w:rsid w:val="007177F9"/>
    <w:rsid w:val="007178BD"/>
    <w:rsid w:val="007178EF"/>
    <w:rsid w:val="00717958"/>
    <w:rsid w:val="007179DA"/>
    <w:rsid w:val="00717A7F"/>
    <w:rsid w:val="00717B57"/>
    <w:rsid w:val="00717D75"/>
    <w:rsid w:val="00717E43"/>
    <w:rsid w:val="00717E5C"/>
    <w:rsid w:val="007201A0"/>
    <w:rsid w:val="007201EA"/>
    <w:rsid w:val="0072026C"/>
    <w:rsid w:val="007202A9"/>
    <w:rsid w:val="007203C3"/>
    <w:rsid w:val="007203F1"/>
    <w:rsid w:val="007204BA"/>
    <w:rsid w:val="00720649"/>
    <w:rsid w:val="00720693"/>
    <w:rsid w:val="007208C1"/>
    <w:rsid w:val="007209B8"/>
    <w:rsid w:val="00720D04"/>
    <w:rsid w:val="00720E47"/>
    <w:rsid w:val="00720F6C"/>
    <w:rsid w:val="00721696"/>
    <w:rsid w:val="00721AB3"/>
    <w:rsid w:val="00721BBD"/>
    <w:rsid w:val="007221F5"/>
    <w:rsid w:val="0072252D"/>
    <w:rsid w:val="007228F0"/>
    <w:rsid w:val="007229AD"/>
    <w:rsid w:val="00722A4B"/>
    <w:rsid w:val="00722A80"/>
    <w:rsid w:val="00722CA2"/>
    <w:rsid w:val="00722E25"/>
    <w:rsid w:val="00722FE1"/>
    <w:rsid w:val="00723025"/>
    <w:rsid w:val="00723237"/>
    <w:rsid w:val="007232C7"/>
    <w:rsid w:val="0072356B"/>
    <w:rsid w:val="0072357D"/>
    <w:rsid w:val="00723591"/>
    <w:rsid w:val="007236BD"/>
    <w:rsid w:val="0072395C"/>
    <w:rsid w:val="00723BCC"/>
    <w:rsid w:val="00723C04"/>
    <w:rsid w:val="00723F05"/>
    <w:rsid w:val="00723F7B"/>
    <w:rsid w:val="007240A5"/>
    <w:rsid w:val="00724172"/>
    <w:rsid w:val="007241C0"/>
    <w:rsid w:val="007244ED"/>
    <w:rsid w:val="0072482D"/>
    <w:rsid w:val="00724A64"/>
    <w:rsid w:val="00724C63"/>
    <w:rsid w:val="00724CEF"/>
    <w:rsid w:val="00724D5A"/>
    <w:rsid w:val="00724E59"/>
    <w:rsid w:val="0072504A"/>
    <w:rsid w:val="007254CB"/>
    <w:rsid w:val="007256D4"/>
    <w:rsid w:val="007258FB"/>
    <w:rsid w:val="007259EA"/>
    <w:rsid w:val="00725B05"/>
    <w:rsid w:val="00725C0B"/>
    <w:rsid w:val="00725C37"/>
    <w:rsid w:val="00725CE2"/>
    <w:rsid w:val="00725DE1"/>
    <w:rsid w:val="00725F59"/>
    <w:rsid w:val="007260C9"/>
    <w:rsid w:val="0072622F"/>
    <w:rsid w:val="007266C1"/>
    <w:rsid w:val="00726D2C"/>
    <w:rsid w:val="00726E1E"/>
    <w:rsid w:val="00726ED8"/>
    <w:rsid w:val="00726F12"/>
    <w:rsid w:val="007270B2"/>
    <w:rsid w:val="00727402"/>
    <w:rsid w:val="0072754B"/>
    <w:rsid w:val="007275F5"/>
    <w:rsid w:val="007275F9"/>
    <w:rsid w:val="007276D0"/>
    <w:rsid w:val="00727725"/>
    <w:rsid w:val="0072772E"/>
    <w:rsid w:val="007277B3"/>
    <w:rsid w:val="00727A24"/>
    <w:rsid w:val="00727BB5"/>
    <w:rsid w:val="00727C0D"/>
    <w:rsid w:val="00727CD1"/>
    <w:rsid w:val="00727DAA"/>
    <w:rsid w:val="00730085"/>
    <w:rsid w:val="00730269"/>
    <w:rsid w:val="00730288"/>
    <w:rsid w:val="007302B8"/>
    <w:rsid w:val="007303AA"/>
    <w:rsid w:val="00730655"/>
    <w:rsid w:val="007308C8"/>
    <w:rsid w:val="007309ED"/>
    <w:rsid w:val="00730A61"/>
    <w:rsid w:val="00730CFA"/>
    <w:rsid w:val="00730DE2"/>
    <w:rsid w:val="00731399"/>
    <w:rsid w:val="0073147B"/>
    <w:rsid w:val="00731642"/>
    <w:rsid w:val="00731889"/>
    <w:rsid w:val="00731A17"/>
    <w:rsid w:val="00731A96"/>
    <w:rsid w:val="00731E14"/>
    <w:rsid w:val="0073206A"/>
    <w:rsid w:val="00732183"/>
    <w:rsid w:val="007324F6"/>
    <w:rsid w:val="00732541"/>
    <w:rsid w:val="00732570"/>
    <w:rsid w:val="007327B2"/>
    <w:rsid w:val="0073285F"/>
    <w:rsid w:val="007329CB"/>
    <w:rsid w:val="00732BAD"/>
    <w:rsid w:val="00732FA2"/>
    <w:rsid w:val="00732FD9"/>
    <w:rsid w:val="0073343A"/>
    <w:rsid w:val="007334A1"/>
    <w:rsid w:val="007335AC"/>
    <w:rsid w:val="007336CD"/>
    <w:rsid w:val="007338CE"/>
    <w:rsid w:val="00733929"/>
    <w:rsid w:val="00733961"/>
    <w:rsid w:val="00733B9B"/>
    <w:rsid w:val="00733E4F"/>
    <w:rsid w:val="00733EE0"/>
    <w:rsid w:val="00733EEF"/>
    <w:rsid w:val="007341ED"/>
    <w:rsid w:val="00734269"/>
    <w:rsid w:val="00734347"/>
    <w:rsid w:val="007343D3"/>
    <w:rsid w:val="00734541"/>
    <w:rsid w:val="00734586"/>
    <w:rsid w:val="007345B6"/>
    <w:rsid w:val="007345CC"/>
    <w:rsid w:val="00734663"/>
    <w:rsid w:val="00734771"/>
    <w:rsid w:val="00734EC6"/>
    <w:rsid w:val="00734F1F"/>
    <w:rsid w:val="00735143"/>
    <w:rsid w:val="007351C8"/>
    <w:rsid w:val="007351D6"/>
    <w:rsid w:val="007354EF"/>
    <w:rsid w:val="007358C3"/>
    <w:rsid w:val="00735D90"/>
    <w:rsid w:val="00735E1B"/>
    <w:rsid w:val="00735E50"/>
    <w:rsid w:val="00735E5B"/>
    <w:rsid w:val="00735F50"/>
    <w:rsid w:val="00736306"/>
    <w:rsid w:val="00736372"/>
    <w:rsid w:val="007367E8"/>
    <w:rsid w:val="0073688A"/>
    <w:rsid w:val="00736A8D"/>
    <w:rsid w:val="00736C45"/>
    <w:rsid w:val="00736E19"/>
    <w:rsid w:val="00736E69"/>
    <w:rsid w:val="00736FE1"/>
    <w:rsid w:val="007370A6"/>
    <w:rsid w:val="00737260"/>
    <w:rsid w:val="0073730A"/>
    <w:rsid w:val="00737341"/>
    <w:rsid w:val="007373D3"/>
    <w:rsid w:val="00737568"/>
    <w:rsid w:val="0073775D"/>
    <w:rsid w:val="00737806"/>
    <w:rsid w:val="0073782D"/>
    <w:rsid w:val="00737989"/>
    <w:rsid w:val="00737B03"/>
    <w:rsid w:val="00737B66"/>
    <w:rsid w:val="00737E90"/>
    <w:rsid w:val="00737F51"/>
    <w:rsid w:val="00740000"/>
    <w:rsid w:val="00740169"/>
    <w:rsid w:val="00740365"/>
    <w:rsid w:val="0074038B"/>
    <w:rsid w:val="00740435"/>
    <w:rsid w:val="00740495"/>
    <w:rsid w:val="0074051C"/>
    <w:rsid w:val="00740E04"/>
    <w:rsid w:val="00740F65"/>
    <w:rsid w:val="00740FDE"/>
    <w:rsid w:val="00741373"/>
    <w:rsid w:val="007415A5"/>
    <w:rsid w:val="007415BB"/>
    <w:rsid w:val="0074160A"/>
    <w:rsid w:val="00741942"/>
    <w:rsid w:val="00741975"/>
    <w:rsid w:val="00741985"/>
    <w:rsid w:val="00742407"/>
    <w:rsid w:val="007424D0"/>
    <w:rsid w:val="0074287C"/>
    <w:rsid w:val="00742894"/>
    <w:rsid w:val="00742A13"/>
    <w:rsid w:val="00742AC7"/>
    <w:rsid w:val="00742B20"/>
    <w:rsid w:val="00742BB1"/>
    <w:rsid w:val="00742CBF"/>
    <w:rsid w:val="00742D7E"/>
    <w:rsid w:val="00742EE4"/>
    <w:rsid w:val="00742F5F"/>
    <w:rsid w:val="00742F7E"/>
    <w:rsid w:val="0074340C"/>
    <w:rsid w:val="007437A9"/>
    <w:rsid w:val="0074381C"/>
    <w:rsid w:val="007438A6"/>
    <w:rsid w:val="00743D74"/>
    <w:rsid w:val="00743E5A"/>
    <w:rsid w:val="00743ED5"/>
    <w:rsid w:val="00743FB4"/>
    <w:rsid w:val="00743FBC"/>
    <w:rsid w:val="0074401A"/>
    <w:rsid w:val="007441F4"/>
    <w:rsid w:val="007443D1"/>
    <w:rsid w:val="0074455F"/>
    <w:rsid w:val="0074457C"/>
    <w:rsid w:val="00744683"/>
    <w:rsid w:val="0074468B"/>
    <w:rsid w:val="007448A4"/>
    <w:rsid w:val="007448FD"/>
    <w:rsid w:val="00744B81"/>
    <w:rsid w:val="00745083"/>
    <w:rsid w:val="007450EF"/>
    <w:rsid w:val="00745185"/>
    <w:rsid w:val="007452B8"/>
    <w:rsid w:val="00745308"/>
    <w:rsid w:val="00745392"/>
    <w:rsid w:val="00745448"/>
    <w:rsid w:val="0074558B"/>
    <w:rsid w:val="0074566A"/>
    <w:rsid w:val="007458F7"/>
    <w:rsid w:val="00745A2D"/>
    <w:rsid w:val="00745B92"/>
    <w:rsid w:val="00745BD6"/>
    <w:rsid w:val="00745C44"/>
    <w:rsid w:val="00745CBF"/>
    <w:rsid w:val="00745E76"/>
    <w:rsid w:val="00745F16"/>
    <w:rsid w:val="007461C7"/>
    <w:rsid w:val="007463E7"/>
    <w:rsid w:val="007464FC"/>
    <w:rsid w:val="0074682B"/>
    <w:rsid w:val="00746B53"/>
    <w:rsid w:val="00746D60"/>
    <w:rsid w:val="00746FA4"/>
    <w:rsid w:val="007471F5"/>
    <w:rsid w:val="007473CA"/>
    <w:rsid w:val="00747506"/>
    <w:rsid w:val="0074758E"/>
    <w:rsid w:val="0074779F"/>
    <w:rsid w:val="00747805"/>
    <w:rsid w:val="00747983"/>
    <w:rsid w:val="00747BDF"/>
    <w:rsid w:val="00747C96"/>
    <w:rsid w:val="00747D8D"/>
    <w:rsid w:val="00747E33"/>
    <w:rsid w:val="00750274"/>
    <w:rsid w:val="00750302"/>
    <w:rsid w:val="0075036A"/>
    <w:rsid w:val="007505F3"/>
    <w:rsid w:val="007505F7"/>
    <w:rsid w:val="0075061C"/>
    <w:rsid w:val="00750765"/>
    <w:rsid w:val="00750766"/>
    <w:rsid w:val="00750945"/>
    <w:rsid w:val="00750ABF"/>
    <w:rsid w:val="00750B1A"/>
    <w:rsid w:val="00750CFC"/>
    <w:rsid w:val="00750EA4"/>
    <w:rsid w:val="00750F0C"/>
    <w:rsid w:val="00750F6A"/>
    <w:rsid w:val="00751381"/>
    <w:rsid w:val="007513AE"/>
    <w:rsid w:val="00751603"/>
    <w:rsid w:val="007516D8"/>
    <w:rsid w:val="007517E6"/>
    <w:rsid w:val="007518EB"/>
    <w:rsid w:val="00751904"/>
    <w:rsid w:val="00751B9D"/>
    <w:rsid w:val="00751BC8"/>
    <w:rsid w:val="00751E3A"/>
    <w:rsid w:val="00751FAF"/>
    <w:rsid w:val="00752959"/>
    <w:rsid w:val="007529C5"/>
    <w:rsid w:val="00752A6E"/>
    <w:rsid w:val="00752C43"/>
    <w:rsid w:val="00752CA5"/>
    <w:rsid w:val="00752E27"/>
    <w:rsid w:val="00752FDE"/>
    <w:rsid w:val="00753055"/>
    <w:rsid w:val="00753250"/>
    <w:rsid w:val="0075343D"/>
    <w:rsid w:val="007535B3"/>
    <w:rsid w:val="007537CA"/>
    <w:rsid w:val="007537D6"/>
    <w:rsid w:val="00753813"/>
    <w:rsid w:val="00753B35"/>
    <w:rsid w:val="00753F3F"/>
    <w:rsid w:val="00753F56"/>
    <w:rsid w:val="0075400B"/>
    <w:rsid w:val="007540B0"/>
    <w:rsid w:val="007541A5"/>
    <w:rsid w:val="00754454"/>
    <w:rsid w:val="00754475"/>
    <w:rsid w:val="007546B1"/>
    <w:rsid w:val="0075484A"/>
    <w:rsid w:val="00754911"/>
    <w:rsid w:val="0075495D"/>
    <w:rsid w:val="00754ACA"/>
    <w:rsid w:val="00754B3F"/>
    <w:rsid w:val="00754D33"/>
    <w:rsid w:val="00754F16"/>
    <w:rsid w:val="00754F4E"/>
    <w:rsid w:val="0075504E"/>
    <w:rsid w:val="00755201"/>
    <w:rsid w:val="007552C0"/>
    <w:rsid w:val="00755330"/>
    <w:rsid w:val="0075535D"/>
    <w:rsid w:val="0075551F"/>
    <w:rsid w:val="00755614"/>
    <w:rsid w:val="007557F7"/>
    <w:rsid w:val="007558C3"/>
    <w:rsid w:val="007559CB"/>
    <w:rsid w:val="007559D9"/>
    <w:rsid w:val="00755A26"/>
    <w:rsid w:val="00755A9D"/>
    <w:rsid w:val="007560E0"/>
    <w:rsid w:val="007560E3"/>
    <w:rsid w:val="007561B3"/>
    <w:rsid w:val="00756483"/>
    <w:rsid w:val="00756599"/>
    <w:rsid w:val="00756708"/>
    <w:rsid w:val="00756725"/>
    <w:rsid w:val="00756740"/>
    <w:rsid w:val="00756770"/>
    <w:rsid w:val="00756B55"/>
    <w:rsid w:val="00756B7B"/>
    <w:rsid w:val="00756C32"/>
    <w:rsid w:val="00756F17"/>
    <w:rsid w:val="0075754F"/>
    <w:rsid w:val="007575CF"/>
    <w:rsid w:val="0075760B"/>
    <w:rsid w:val="00757BCA"/>
    <w:rsid w:val="00757C74"/>
    <w:rsid w:val="00757CEB"/>
    <w:rsid w:val="00757D5D"/>
    <w:rsid w:val="00757E87"/>
    <w:rsid w:val="00757ED3"/>
    <w:rsid w:val="007600E9"/>
    <w:rsid w:val="0076058A"/>
    <w:rsid w:val="007605F0"/>
    <w:rsid w:val="00760789"/>
    <w:rsid w:val="007608B9"/>
    <w:rsid w:val="00760927"/>
    <w:rsid w:val="0076098D"/>
    <w:rsid w:val="00760B70"/>
    <w:rsid w:val="00760BB7"/>
    <w:rsid w:val="00760EC1"/>
    <w:rsid w:val="0076100E"/>
    <w:rsid w:val="007610BC"/>
    <w:rsid w:val="0076117A"/>
    <w:rsid w:val="00761217"/>
    <w:rsid w:val="0076152C"/>
    <w:rsid w:val="0076155D"/>
    <w:rsid w:val="00761708"/>
    <w:rsid w:val="00761812"/>
    <w:rsid w:val="00761981"/>
    <w:rsid w:val="0076199E"/>
    <w:rsid w:val="00761ABB"/>
    <w:rsid w:val="00761B08"/>
    <w:rsid w:val="00761B27"/>
    <w:rsid w:val="00761DDB"/>
    <w:rsid w:val="00761DEB"/>
    <w:rsid w:val="00762092"/>
    <w:rsid w:val="007621F3"/>
    <w:rsid w:val="0076269F"/>
    <w:rsid w:val="007627A1"/>
    <w:rsid w:val="00762813"/>
    <w:rsid w:val="0076292D"/>
    <w:rsid w:val="00762934"/>
    <w:rsid w:val="00762977"/>
    <w:rsid w:val="00762A2C"/>
    <w:rsid w:val="00762C85"/>
    <w:rsid w:val="00762F00"/>
    <w:rsid w:val="00762F0B"/>
    <w:rsid w:val="00762FF3"/>
    <w:rsid w:val="00763003"/>
    <w:rsid w:val="0076303C"/>
    <w:rsid w:val="00763331"/>
    <w:rsid w:val="0076349E"/>
    <w:rsid w:val="007634DF"/>
    <w:rsid w:val="007634F5"/>
    <w:rsid w:val="00763790"/>
    <w:rsid w:val="007637DD"/>
    <w:rsid w:val="007637F3"/>
    <w:rsid w:val="00763832"/>
    <w:rsid w:val="007639B6"/>
    <w:rsid w:val="00763B23"/>
    <w:rsid w:val="00763EB9"/>
    <w:rsid w:val="0076409E"/>
    <w:rsid w:val="00764110"/>
    <w:rsid w:val="00764164"/>
    <w:rsid w:val="007641CF"/>
    <w:rsid w:val="0076426E"/>
    <w:rsid w:val="00764458"/>
    <w:rsid w:val="0076451F"/>
    <w:rsid w:val="00764B4D"/>
    <w:rsid w:val="00764BC2"/>
    <w:rsid w:val="00764CCB"/>
    <w:rsid w:val="00764D03"/>
    <w:rsid w:val="00764D3F"/>
    <w:rsid w:val="00764D4D"/>
    <w:rsid w:val="00764D8B"/>
    <w:rsid w:val="00764E43"/>
    <w:rsid w:val="00764E7D"/>
    <w:rsid w:val="00764ED0"/>
    <w:rsid w:val="00765245"/>
    <w:rsid w:val="00765277"/>
    <w:rsid w:val="0076548B"/>
    <w:rsid w:val="00765579"/>
    <w:rsid w:val="00765668"/>
    <w:rsid w:val="007656F5"/>
    <w:rsid w:val="0076576F"/>
    <w:rsid w:val="007659D8"/>
    <w:rsid w:val="00765B53"/>
    <w:rsid w:val="00765C0A"/>
    <w:rsid w:val="00765C19"/>
    <w:rsid w:val="00765C8B"/>
    <w:rsid w:val="00765D64"/>
    <w:rsid w:val="00765D67"/>
    <w:rsid w:val="00765D84"/>
    <w:rsid w:val="00765D8B"/>
    <w:rsid w:val="00765E02"/>
    <w:rsid w:val="00765E52"/>
    <w:rsid w:val="00765E9E"/>
    <w:rsid w:val="00765FFF"/>
    <w:rsid w:val="00766005"/>
    <w:rsid w:val="007661AA"/>
    <w:rsid w:val="00766246"/>
    <w:rsid w:val="0076627A"/>
    <w:rsid w:val="0076635F"/>
    <w:rsid w:val="00766505"/>
    <w:rsid w:val="007666ED"/>
    <w:rsid w:val="0076670F"/>
    <w:rsid w:val="0076676A"/>
    <w:rsid w:val="0076690C"/>
    <w:rsid w:val="00766953"/>
    <w:rsid w:val="00766C25"/>
    <w:rsid w:val="00766CC8"/>
    <w:rsid w:val="00766DBE"/>
    <w:rsid w:val="00766E29"/>
    <w:rsid w:val="00766FF4"/>
    <w:rsid w:val="00767116"/>
    <w:rsid w:val="00767169"/>
    <w:rsid w:val="007671C8"/>
    <w:rsid w:val="00767259"/>
    <w:rsid w:val="0076734F"/>
    <w:rsid w:val="007676BC"/>
    <w:rsid w:val="00767866"/>
    <w:rsid w:val="007678C8"/>
    <w:rsid w:val="00767BAE"/>
    <w:rsid w:val="00767BE4"/>
    <w:rsid w:val="00767C9A"/>
    <w:rsid w:val="00767D5A"/>
    <w:rsid w:val="00767DDC"/>
    <w:rsid w:val="00767E76"/>
    <w:rsid w:val="00770033"/>
    <w:rsid w:val="007700A8"/>
    <w:rsid w:val="007700D5"/>
    <w:rsid w:val="007703A4"/>
    <w:rsid w:val="0077053A"/>
    <w:rsid w:val="007705A9"/>
    <w:rsid w:val="00770626"/>
    <w:rsid w:val="0077073B"/>
    <w:rsid w:val="007707A0"/>
    <w:rsid w:val="007709A8"/>
    <w:rsid w:val="00770B24"/>
    <w:rsid w:val="00770DE2"/>
    <w:rsid w:val="007710AD"/>
    <w:rsid w:val="00771334"/>
    <w:rsid w:val="007714D7"/>
    <w:rsid w:val="007716AF"/>
    <w:rsid w:val="007717E8"/>
    <w:rsid w:val="00771872"/>
    <w:rsid w:val="007718B5"/>
    <w:rsid w:val="00771BC5"/>
    <w:rsid w:val="00771FEA"/>
    <w:rsid w:val="00772329"/>
    <w:rsid w:val="007723FB"/>
    <w:rsid w:val="007725D3"/>
    <w:rsid w:val="00772628"/>
    <w:rsid w:val="0077262D"/>
    <w:rsid w:val="00772AB6"/>
    <w:rsid w:val="00772BEA"/>
    <w:rsid w:val="00772C40"/>
    <w:rsid w:val="00772C79"/>
    <w:rsid w:val="00772EEE"/>
    <w:rsid w:val="00772F4B"/>
    <w:rsid w:val="0077300C"/>
    <w:rsid w:val="0077322E"/>
    <w:rsid w:val="0077360F"/>
    <w:rsid w:val="0077370C"/>
    <w:rsid w:val="0077371D"/>
    <w:rsid w:val="0077383B"/>
    <w:rsid w:val="0077385F"/>
    <w:rsid w:val="00773AB1"/>
    <w:rsid w:val="00773BC5"/>
    <w:rsid w:val="00773E32"/>
    <w:rsid w:val="00773ECD"/>
    <w:rsid w:val="00773FFD"/>
    <w:rsid w:val="00774007"/>
    <w:rsid w:val="007740E2"/>
    <w:rsid w:val="00774411"/>
    <w:rsid w:val="0077470D"/>
    <w:rsid w:val="00774785"/>
    <w:rsid w:val="0077491E"/>
    <w:rsid w:val="007749A8"/>
    <w:rsid w:val="00774B73"/>
    <w:rsid w:val="00774DA4"/>
    <w:rsid w:val="00774DB4"/>
    <w:rsid w:val="00774E3E"/>
    <w:rsid w:val="00774F03"/>
    <w:rsid w:val="00774FE8"/>
    <w:rsid w:val="00775154"/>
    <w:rsid w:val="007751A7"/>
    <w:rsid w:val="00775579"/>
    <w:rsid w:val="00775623"/>
    <w:rsid w:val="00775A45"/>
    <w:rsid w:val="00776059"/>
    <w:rsid w:val="007761C0"/>
    <w:rsid w:val="0077625C"/>
    <w:rsid w:val="007764F8"/>
    <w:rsid w:val="00776887"/>
    <w:rsid w:val="00776A79"/>
    <w:rsid w:val="00776C2C"/>
    <w:rsid w:val="00776CA2"/>
    <w:rsid w:val="00776D01"/>
    <w:rsid w:val="00776DD9"/>
    <w:rsid w:val="00776F66"/>
    <w:rsid w:val="00777114"/>
    <w:rsid w:val="00777530"/>
    <w:rsid w:val="0077765A"/>
    <w:rsid w:val="007778EA"/>
    <w:rsid w:val="00777956"/>
    <w:rsid w:val="00777C24"/>
    <w:rsid w:val="00777CA2"/>
    <w:rsid w:val="00777D5C"/>
    <w:rsid w:val="00777FF7"/>
    <w:rsid w:val="0078046A"/>
    <w:rsid w:val="007804DE"/>
    <w:rsid w:val="00780573"/>
    <w:rsid w:val="00780A0A"/>
    <w:rsid w:val="00780A9A"/>
    <w:rsid w:val="00780DAB"/>
    <w:rsid w:val="00780DB8"/>
    <w:rsid w:val="00780DBA"/>
    <w:rsid w:val="00780E17"/>
    <w:rsid w:val="007811C7"/>
    <w:rsid w:val="0078134C"/>
    <w:rsid w:val="007814E8"/>
    <w:rsid w:val="007817DD"/>
    <w:rsid w:val="007818C9"/>
    <w:rsid w:val="00781906"/>
    <w:rsid w:val="00781966"/>
    <w:rsid w:val="007819BB"/>
    <w:rsid w:val="00781AD6"/>
    <w:rsid w:val="00781B2D"/>
    <w:rsid w:val="00781D10"/>
    <w:rsid w:val="00781E6D"/>
    <w:rsid w:val="007828BD"/>
    <w:rsid w:val="00782916"/>
    <w:rsid w:val="00782B22"/>
    <w:rsid w:val="00782C3F"/>
    <w:rsid w:val="00782DBD"/>
    <w:rsid w:val="00782DEF"/>
    <w:rsid w:val="00782FF1"/>
    <w:rsid w:val="007831CD"/>
    <w:rsid w:val="0078321B"/>
    <w:rsid w:val="0078338A"/>
    <w:rsid w:val="0078347B"/>
    <w:rsid w:val="0078352E"/>
    <w:rsid w:val="007836F4"/>
    <w:rsid w:val="0078376A"/>
    <w:rsid w:val="0078385B"/>
    <w:rsid w:val="0078388D"/>
    <w:rsid w:val="007838BA"/>
    <w:rsid w:val="00783971"/>
    <w:rsid w:val="00783A6D"/>
    <w:rsid w:val="00783B1F"/>
    <w:rsid w:val="00783D4C"/>
    <w:rsid w:val="00783D53"/>
    <w:rsid w:val="00784151"/>
    <w:rsid w:val="007841E4"/>
    <w:rsid w:val="007841E7"/>
    <w:rsid w:val="00784248"/>
    <w:rsid w:val="007843D6"/>
    <w:rsid w:val="007844D6"/>
    <w:rsid w:val="007847B4"/>
    <w:rsid w:val="007847F1"/>
    <w:rsid w:val="0078484D"/>
    <w:rsid w:val="00784DA2"/>
    <w:rsid w:val="00784E0D"/>
    <w:rsid w:val="00784E1E"/>
    <w:rsid w:val="00784E22"/>
    <w:rsid w:val="00784E53"/>
    <w:rsid w:val="00784F00"/>
    <w:rsid w:val="007850DC"/>
    <w:rsid w:val="00785394"/>
    <w:rsid w:val="007853B6"/>
    <w:rsid w:val="00785726"/>
    <w:rsid w:val="0078580A"/>
    <w:rsid w:val="007859CA"/>
    <w:rsid w:val="00785A5C"/>
    <w:rsid w:val="00785AFF"/>
    <w:rsid w:val="00785CE3"/>
    <w:rsid w:val="007862FF"/>
    <w:rsid w:val="00786500"/>
    <w:rsid w:val="007867E7"/>
    <w:rsid w:val="0078686D"/>
    <w:rsid w:val="0078691A"/>
    <w:rsid w:val="00786952"/>
    <w:rsid w:val="00786A93"/>
    <w:rsid w:val="00786B54"/>
    <w:rsid w:val="00786B9B"/>
    <w:rsid w:val="00786BAD"/>
    <w:rsid w:val="00786CB0"/>
    <w:rsid w:val="00787050"/>
    <w:rsid w:val="00787245"/>
    <w:rsid w:val="00787444"/>
    <w:rsid w:val="0078748F"/>
    <w:rsid w:val="0078750C"/>
    <w:rsid w:val="0078790E"/>
    <w:rsid w:val="00787B5C"/>
    <w:rsid w:val="00787C99"/>
    <w:rsid w:val="00787D40"/>
    <w:rsid w:val="00787E1A"/>
    <w:rsid w:val="00787EB3"/>
    <w:rsid w:val="00790178"/>
    <w:rsid w:val="00790203"/>
    <w:rsid w:val="00790420"/>
    <w:rsid w:val="007908B7"/>
    <w:rsid w:val="00790A8A"/>
    <w:rsid w:val="00790AB5"/>
    <w:rsid w:val="00790DE1"/>
    <w:rsid w:val="00790E5E"/>
    <w:rsid w:val="00790E83"/>
    <w:rsid w:val="007910D0"/>
    <w:rsid w:val="00791269"/>
    <w:rsid w:val="00791402"/>
    <w:rsid w:val="0079163F"/>
    <w:rsid w:val="007917EA"/>
    <w:rsid w:val="007919DF"/>
    <w:rsid w:val="00791B12"/>
    <w:rsid w:val="00791B26"/>
    <w:rsid w:val="00791B6B"/>
    <w:rsid w:val="00791B70"/>
    <w:rsid w:val="00791CC8"/>
    <w:rsid w:val="00791D18"/>
    <w:rsid w:val="00791D1C"/>
    <w:rsid w:val="00791DDA"/>
    <w:rsid w:val="007921A2"/>
    <w:rsid w:val="007921B1"/>
    <w:rsid w:val="007924A9"/>
    <w:rsid w:val="007924C2"/>
    <w:rsid w:val="00792627"/>
    <w:rsid w:val="007926DC"/>
    <w:rsid w:val="007927A3"/>
    <w:rsid w:val="007927F3"/>
    <w:rsid w:val="007929C7"/>
    <w:rsid w:val="00792AFC"/>
    <w:rsid w:val="00792B0F"/>
    <w:rsid w:val="00792B3C"/>
    <w:rsid w:val="00792BE1"/>
    <w:rsid w:val="00792D16"/>
    <w:rsid w:val="00792DD4"/>
    <w:rsid w:val="00792F2B"/>
    <w:rsid w:val="007932A1"/>
    <w:rsid w:val="0079346A"/>
    <w:rsid w:val="0079375D"/>
    <w:rsid w:val="00793783"/>
    <w:rsid w:val="007937CC"/>
    <w:rsid w:val="00793D88"/>
    <w:rsid w:val="00793EFA"/>
    <w:rsid w:val="007941A2"/>
    <w:rsid w:val="00794266"/>
    <w:rsid w:val="0079437E"/>
    <w:rsid w:val="007944C8"/>
    <w:rsid w:val="00794518"/>
    <w:rsid w:val="0079459A"/>
    <w:rsid w:val="007946E5"/>
    <w:rsid w:val="00794AAF"/>
    <w:rsid w:val="00794AE0"/>
    <w:rsid w:val="00794D7C"/>
    <w:rsid w:val="00794FEB"/>
    <w:rsid w:val="0079509D"/>
    <w:rsid w:val="0079562E"/>
    <w:rsid w:val="0079569F"/>
    <w:rsid w:val="00795863"/>
    <w:rsid w:val="00795895"/>
    <w:rsid w:val="00795AD5"/>
    <w:rsid w:val="00795B79"/>
    <w:rsid w:val="00795CEE"/>
    <w:rsid w:val="00795CF4"/>
    <w:rsid w:val="00795CFF"/>
    <w:rsid w:val="00795D02"/>
    <w:rsid w:val="00795FE6"/>
    <w:rsid w:val="00796015"/>
    <w:rsid w:val="00796146"/>
    <w:rsid w:val="0079624F"/>
    <w:rsid w:val="00796428"/>
    <w:rsid w:val="00796450"/>
    <w:rsid w:val="007964A7"/>
    <w:rsid w:val="0079659A"/>
    <w:rsid w:val="007969FB"/>
    <w:rsid w:val="00796A81"/>
    <w:rsid w:val="00796DAB"/>
    <w:rsid w:val="00796F11"/>
    <w:rsid w:val="00796F9D"/>
    <w:rsid w:val="00797109"/>
    <w:rsid w:val="007971A5"/>
    <w:rsid w:val="00797310"/>
    <w:rsid w:val="00797315"/>
    <w:rsid w:val="00797336"/>
    <w:rsid w:val="00797380"/>
    <w:rsid w:val="0079744A"/>
    <w:rsid w:val="00797467"/>
    <w:rsid w:val="007974C9"/>
    <w:rsid w:val="007974CF"/>
    <w:rsid w:val="007974DC"/>
    <w:rsid w:val="00797697"/>
    <w:rsid w:val="00797715"/>
    <w:rsid w:val="00797797"/>
    <w:rsid w:val="00797895"/>
    <w:rsid w:val="0079792C"/>
    <w:rsid w:val="00797AAF"/>
    <w:rsid w:val="00797B25"/>
    <w:rsid w:val="00797D47"/>
    <w:rsid w:val="00797DF8"/>
    <w:rsid w:val="00797E5E"/>
    <w:rsid w:val="007A00C8"/>
    <w:rsid w:val="007A0144"/>
    <w:rsid w:val="007A0164"/>
    <w:rsid w:val="007A0217"/>
    <w:rsid w:val="007A022E"/>
    <w:rsid w:val="007A033A"/>
    <w:rsid w:val="007A043B"/>
    <w:rsid w:val="007A08A9"/>
    <w:rsid w:val="007A08F5"/>
    <w:rsid w:val="007A09C7"/>
    <w:rsid w:val="007A0BD3"/>
    <w:rsid w:val="007A0F85"/>
    <w:rsid w:val="007A1016"/>
    <w:rsid w:val="007A103A"/>
    <w:rsid w:val="007A1218"/>
    <w:rsid w:val="007A13C8"/>
    <w:rsid w:val="007A173D"/>
    <w:rsid w:val="007A1925"/>
    <w:rsid w:val="007A1A69"/>
    <w:rsid w:val="007A1BC0"/>
    <w:rsid w:val="007A1C8D"/>
    <w:rsid w:val="007A1E07"/>
    <w:rsid w:val="007A1EF9"/>
    <w:rsid w:val="007A2191"/>
    <w:rsid w:val="007A2276"/>
    <w:rsid w:val="007A2379"/>
    <w:rsid w:val="007A23A7"/>
    <w:rsid w:val="007A25C8"/>
    <w:rsid w:val="007A268F"/>
    <w:rsid w:val="007A27B7"/>
    <w:rsid w:val="007A29F8"/>
    <w:rsid w:val="007A2C12"/>
    <w:rsid w:val="007A2D65"/>
    <w:rsid w:val="007A2F5F"/>
    <w:rsid w:val="007A31F3"/>
    <w:rsid w:val="007A31F5"/>
    <w:rsid w:val="007A3422"/>
    <w:rsid w:val="007A3532"/>
    <w:rsid w:val="007A36C9"/>
    <w:rsid w:val="007A398C"/>
    <w:rsid w:val="007A3B4F"/>
    <w:rsid w:val="007A3C42"/>
    <w:rsid w:val="007A4062"/>
    <w:rsid w:val="007A457E"/>
    <w:rsid w:val="007A45D5"/>
    <w:rsid w:val="007A4809"/>
    <w:rsid w:val="007A4AC6"/>
    <w:rsid w:val="007A4B39"/>
    <w:rsid w:val="007A4BAE"/>
    <w:rsid w:val="007A4BD5"/>
    <w:rsid w:val="007A4BF2"/>
    <w:rsid w:val="007A4C94"/>
    <w:rsid w:val="007A4E8B"/>
    <w:rsid w:val="007A51A8"/>
    <w:rsid w:val="007A51D8"/>
    <w:rsid w:val="007A550D"/>
    <w:rsid w:val="007A5521"/>
    <w:rsid w:val="007A5793"/>
    <w:rsid w:val="007A579D"/>
    <w:rsid w:val="007A587C"/>
    <w:rsid w:val="007A5BBE"/>
    <w:rsid w:val="007A5D48"/>
    <w:rsid w:val="007A605E"/>
    <w:rsid w:val="007A60E1"/>
    <w:rsid w:val="007A6167"/>
    <w:rsid w:val="007A62F5"/>
    <w:rsid w:val="007A634E"/>
    <w:rsid w:val="007A6800"/>
    <w:rsid w:val="007A6872"/>
    <w:rsid w:val="007A6A3F"/>
    <w:rsid w:val="007A6BF6"/>
    <w:rsid w:val="007A700E"/>
    <w:rsid w:val="007A7093"/>
    <w:rsid w:val="007A737F"/>
    <w:rsid w:val="007A76E9"/>
    <w:rsid w:val="007A77E8"/>
    <w:rsid w:val="007A7827"/>
    <w:rsid w:val="007A79E8"/>
    <w:rsid w:val="007A7C23"/>
    <w:rsid w:val="007A7C51"/>
    <w:rsid w:val="007A7C90"/>
    <w:rsid w:val="007A7D08"/>
    <w:rsid w:val="007A7D09"/>
    <w:rsid w:val="007A7DD6"/>
    <w:rsid w:val="007A7E66"/>
    <w:rsid w:val="007B0126"/>
    <w:rsid w:val="007B014B"/>
    <w:rsid w:val="007B074D"/>
    <w:rsid w:val="007B08EB"/>
    <w:rsid w:val="007B0BBC"/>
    <w:rsid w:val="007B0DB7"/>
    <w:rsid w:val="007B1033"/>
    <w:rsid w:val="007B1114"/>
    <w:rsid w:val="007B1183"/>
    <w:rsid w:val="007B1633"/>
    <w:rsid w:val="007B163A"/>
    <w:rsid w:val="007B186A"/>
    <w:rsid w:val="007B18E2"/>
    <w:rsid w:val="007B1A71"/>
    <w:rsid w:val="007B1A8E"/>
    <w:rsid w:val="007B1CA4"/>
    <w:rsid w:val="007B1DD5"/>
    <w:rsid w:val="007B1EB6"/>
    <w:rsid w:val="007B1FE5"/>
    <w:rsid w:val="007B22E6"/>
    <w:rsid w:val="007B2504"/>
    <w:rsid w:val="007B2758"/>
    <w:rsid w:val="007B27D2"/>
    <w:rsid w:val="007B2834"/>
    <w:rsid w:val="007B28F6"/>
    <w:rsid w:val="007B2BD9"/>
    <w:rsid w:val="007B2C22"/>
    <w:rsid w:val="007B2E0E"/>
    <w:rsid w:val="007B2F1F"/>
    <w:rsid w:val="007B30DB"/>
    <w:rsid w:val="007B30DD"/>
    <w:rsid w:val="007B3114"/>
    <w:rsid w:val="007B313D"/>
    <w:rsid w:val="007B3648"/>
    <w:rsid w:val="007B36F2"/>
    <w:rsid w:val="007B37E6"/>
    <w:rsid w:val="007B3930"/>
    <w:rsid w:val="007B3A8A"/>
    <w:rsid w:val="007B3AA7"/>
    <w:rsid w:val="007B3BA5"/>
    <w:rsid w:val="007B3C4F"/>
    <w:rsid w:val="007B3E25"/>
    <w:rsid w:val="007B3F6B"/>
    <w:rsid w:val="007B3F6D"/>
    <w:rsid w:val="007B401E"/>
    <w:rsid w:val="007B4394"/>
    <w:rsid w:val="007B462B"/>
    <w:rsid w:val="007B49F3"/>
    <w:rsid w:val="007B4B1C"/>
    <w:rsid w:val="007B4EC0"/>
    <w:rsid w:val="007B4EF9"/>
    <w:rsid w:val="007B4FCF"/>
    <w:rsid w:val="007B4FF7"/>
    <w:rsid w:val="007B50AF"/>
    <w:rsid w:val="007B52B0"/>
    <w:rsid w:val="007B52D0"/>
    <w:rsid w:val="007B53C9"/>
    <w:rsid w:val="007B54DF"/>
    <w:rsid w:val="007B5571"/>
    <w:rsid w:val="007B5696"/>
    <w:rsid w:val="007B5936"/>
    <w:rsid w:val="007B5B62"/>
    <w:rsid w:val="007B5BCA"/>
    <w:rsid w:val="007B5BE6"/>
    <w:rsid w:val="007B5D80"/>
    <w:rsid w:val="007B5DC2"/>
    <w:rsid w:val="007B5DEE"/>
    <w:rsid w:val="007B6277"/>
    <w:rsid w:val="007B63CD"/>
    <w:rsid w:val="007B64CA"/>
    <w:rsid w:val="007B6601"/>
    <w:rsid w:val="007B6A00"/>
    <w:rsid w:val="007B6C53"/>
    <w:rsid w:val="007B6ED8"/>
    <w:rsid w:val="007B6FE3"/>
    <w:rsid w:val="007B71DA"/>
    <w:rsid w:val="007B72AB"/>
    <w:rsid w:val="007B7351"/>
    <w:rsid w:val="007B7443"/>
    <w:rsid w:val="007B74FB"/>
    <w:rsid w:val="007B79F0"/>
    <w:rsid w:val="007B7BAF"/>
    <w:rsid w:val="007C026A"/>
    <w:rsid w:val="007C0372"/>
    <w:rsid w:val="007C03F6"/>
    <w:rsid w:val="007C0463"/>
    <w:rsid w:val="007C047C"/>
    <w:rsid w:val="007C080A"/>
    <w:rsid w:val="007C089B"/>
    <w:rsid w:val="007C0934"/>
    <w:rsid w:val="007C0AD3"/>
    <w:rsid w:val="007C0D3D"/>
    <w:rsid w:val="007C0DA9"/>
    <w:rsid w:val="007C150D"/>
    <w:rsid w:val="007C15F3"/>
    <w:rsid w:val="007C1631"/>
    <w:rsid w:val="007C1758"/>
    <w:rsid w:val="007C1798"/>
    <w:rsid w:val="007C1835"/>
    <w:rsid w:val="007C18E2"/>
    <w:rsid w:val="007C1951"/>
    <w:rsid w:val="007C1C26"/>
    <w:rsid w:val="007C1C96"/>
    <w:rsid w:val="007C1CA2"/>
    <w:rsid w:val="007C25C1"/>
    <w:rsid w:val="007C26DA"/>
    <w:rsid w:val="007C279E"/>
    <w:rsid w:val="007C27B7"/>
    <w:rsid w:val="007C27BE"/>
    <w:rsid w:val="007C28CA"/>
    <w:rsid w:val="007C2A18"/>
    <w:rsid w:val="007C2AD3"/>
    <w:rsid w:val="007C2E21"/>
    <w:rsid w:val="007C2E4F"/>
    <w:rsid w:val="007C2E55"/>
    <w:rsid w:val="007C2E7D"/>
    <w:rsid w:val="007C2FBE"/>
    <w:rsid w:val="007C2FDC"/>
    <w:rsid w:val="007C3030"/>
    <w:rsid w:val="007C32BB"/>
    <w:rsid w:val="007C350E"/>
    <w:rsid w:val="007C36CF"/>
    <w:rsid w:val="007C385B"/>
    <w:rsid w:val="007C391D"/>
    <w:rsid w:val="007C3980"/>
    <w:rsid w:val="007C3B8D"/>
    <w:rsid w:val="007C3D53"/>
    <w:rsid w:val="007C3D65"/>
    <w:rsid w:val="007C3EAF"/>
    <w:rsid w:val="007C41EC"/>
    <w:rsid w:val="007C4611"/>
    <w:rsid w:val="007C48B3"/>
    <w:rsid w:val="007C4BA2"/>
    <w:rsid w:val="007C4D9E"/>
    <w:rsid w:val="007C4E59"/>
    <w:rsid w:val="007C4F09"/>
    <w:rsid w:val="007C4F2F"/>
    <w:rsid w:val="007C4FE6"/>
    <w:rsid w:val="007C5110"/>
    <w:rsid w:val="007C5184"/>
    <w:rsid w:val="007C536F"/>
    <w:rsid w:val="007C544A"/>
    <w:rsid w:val="007C569E"/>
    <w:rsid w:val="007C5879"/>
    <w:rsid w:val="007C5910"/>
    <w:rsid w:val="007C5DA5"/>
    <w:rsid w:val="007C5E0C"/>
    <w:rsid w:val="007C5E62"/>
    <w:rsid w:val="007C61C7"/>
    <w:rsid w:val="007C6231"/>
    <w:rsid w:val="007C672F"/>
    <w:rsid w:val="007C67A2"/>
    <w:rsid w:val="007C6B3B"/>
    <w:rsid w:val="007C6BB7"/>
    <w:rsid w:val="007C6C5C"/>
    <w:rsid w:val="007C6F08"/>
    <w:rsid w:val="007C71FD"/>
    <w:rsid w:val="007C72DB"/>
    <w:rsid w:val="007C72DD"/>
    <w:rsid w:val="007C7469"/>
    <w:rsid w:val="007C74A3"/>
    <w:rsid w:val="007C76F2"/>
    <w:rsid w:val="007C79DE"/>
    <w:rsid w:val="007C7BC5"/>
    <w:rsid w:val="007C7E99"/>
    <w:rsid w:val="007C7F32"/>
    <w:rsid w:val="007C7F5F"/>
    <w:rsid w:val="007D015E"/>
    <w:rsid w:val="007D021D"/>
    <w:rsid w:val="007D026E"/>
    <w:rsid w:val="007D03FA"/>
    <w:rsid w:val="007D05E1"/>
    <w:rsid w:val="007D0650"/>
    <w:rsid w:val="007D0747"/>
    <w:rsid w:val="007D0764"/>
    <w:rsid w:val="007D0954"/>
    <w:rsid w:val="007D0B47"/>
    <w:rsid w:val="007D0C70"/>
    <w:rsid w:val="007D0E41"/>
    <w:rsid w:val="007D0FC9"/>
    <w:rsid w:val="007D0FEC"/>
    <w:rsid w:val="007D1198"/>
    <w:rsid w:val="007D125D"/>
    <w:rsid w:val="007D126C"/>
    <w:rsid w:val="007D12C5"/>
    <w:rsid w:val="007D1548"/>
    <w:rsid w:val="007D16AF"/>
    <w:rsid w:val="007D1D6D"/>
    <w:rsid w:val="007D1DD8"/>
    <w:rsid w:val="007D200E"/>
    <w:rsid w:val="007D23D6"/>
    <w:rsid w:val="007D24FE"/>
    <w:rsid w:val="007D2519"/>
    <w:rsid w:val="007D29ED"/>
    <w:rsid w:val="007D2A51"/>
    <w:rsid w:val="007D2AFB"/>
    <w:rsid w:val="007D2C37"/>
    <w:rsid w:val="007D30BA"/>
    <w:rsid w:val="007D31C8"/>
    <w:rsid w:val="007D325F"/>
    <w:rsid w:val="007D33AC"/>
    <w:rsid w:val="007D35AB"/>
    <w:rsid w:val="007D35BF"/>
    <w:rsid w:val="007D3829"/>
    <w:rsid w:val="007D38F1"/>
    <w:rsid w:val="007D3A49"/>
    <w:rsid w:val="007D3AC6"/>
    <w:rsid w:val="007D4019"/>
    <w:rsid w:val="007D4145"/>
    <w:rsid w:val="007D4493"/>
    <w:rsid w:val="007D44D9"/>
    <w:rsid w:val="007D47A8"/>
    <w:rsid w:val="007D4A01"/>
    <w:rsid w:val="007D4A3E"/>
    <w:rsid w:val="007D4AE2"/>
    <w:rsid w:val="007D4D8A"/>
    <w:rsid w:val="007D4E35"/>
    <w:rsid w:val="007D4FBD"/>
    <w:rsid w:val="007D4FFF"/>
    <w:rsid w:val="007D5025"/>
    <w:rsid w:val="007D51FA"/>
    <w:rsid w:val="007D5209"/>
    <w:rsid w:val="007D528B"/>
    <w:rsid w:val="007D539D"/>
    <w:rsid w:val="007D5424"/>
    <w:rsid w:val="007D5661"/>
    <w:rsid w:val="007D56D7"/>
    <w:rsid w:val="007D5701"/>
    <w:rsid w:val="007D582E"/>
    <w:rsid w:val="007D596F"/>
    <w:rsid w:val="007D5A8A"/>
    <w:rsid w:val="007D5A8F"/>
    <w:rsid w:val="007D5B20"/>
    <w:rsid w:val="007D5CA6"/>
    <w:rsid w:val="007D601B"/>
    <w:rsid w:val="007D6367"/>
    <w:rsid w:val="007D65AD"/>
    <w:rsid w:val="007D668F"/>
    <w:rsid w:val="007D6754"/>
    <w:rsid w:val="007D6794"/>
    <w:rsid w:val="007D68B9"/>
    <w:rsid w:val="007D68C3"/>
    <w:rsid w:val="007D6A3E"/>
    <w:rsid w:val="007D6B6D"/>
    <w:rsid w:val="007D6BC3"/>
    <w:rsid w:val="007D6DCB"/>
    <w:rsid w:val="007D6E69"/>
    <w:rsid w:val="007D724F"/>
    <w:rsid w:val="007D725D"/>
    <w:rsid w:val="007D74BE"/>
    <w:rsid w:val="007D7535"/>
    <w:rsid w:val="007D75E8"/>
    <w:rsid w:val="007D7635"/>
    <w:rsid w:val="007D7820"/>
    <w:rsid w:val="007D78DB"/>
    <w:rsid w:val="007D7B6F"/>
    <w:rsid w:val="007D7C78"/>
    <w:rsid w:val="007D7CBE"/>
    <w:rsid w:val="007D7F2A"/>
    <w:rsid w:val="007D7F65"/>
    <w:rsid w:val="007E003A"/>
    <w:rsid w:val="007E00AC"/>
    <w:rsid w:val="007E0110"/>
    <w:rsid w:val="007E0286"/>
    <w:rsid w:val="007E03EB"/>
    <w:rsid w:val="007E04B5"/>
    <w:rsid w:val="007E04CD"/>
    <w:rsid w:val="007E070B"/>
    <w:rsid w:val="007E0754"/>
    <w:rsid w:val="007E08B8"/>
    <w:rsid w:val="007E0A46"/>
    <w:rsid w:val="007E0C1F"/>
    <w:rsid w:val="007E0C72"/>
    <w:rsid w:val="007E0D87"/>
    <w:rsid w:val="007E0E74"/>
    <w:rsid w:val="007E0FE3"/>
    <w:rsid w:val="007E1470"/>
    <w:rsid w:val="007E1558"/>
    <w:rsid w:val="007E1586"/>
    <w:rsid w:val="007E15CF"/>
    <w:rsid w:val="007E1667"/>
    <w:rsid w:val="007E16C9"/>
    <w:rsid w:val="007E1A66"/>
    <w:rsid w:val="007E1B70"/>
    <w:rsid w:val="007E1D7D"/>
    <w:rsid w:val="007E1E39"/>
    <w:rsid w:val="007E1F02"/>
    <w:rsid w:val="007E1F1A"/>
    <w:rsid w:val="007E1F7D"/>
    <w:rsid w:val="007E2090"/>
    <w:rsid w:val="007E2094"/>
    <w:rsid w:val="007E20C9"/>
    <w:rsid w:val="007E21D5"/>
    <w:rsid w:val="007E22B0"/>
    <w:rsid w:val="007E22F8"/>
    <w:rsid w:val="007E2343"/>
    <w:rsid w:val="007E2371"/>
    <w:rsid w:val="007E2508"/>
    <w:rsid w:val="007E2519"/>
    <w:rsid w:val="007E25BB"/>
    <w:rsid w:val="007E285F"/>
    <w:rsid w:val="007E2A60"/>
    <w:rsid w:val="007E2CAA"/>
    <w:rsid w:val="007E306E"/>
    <w:rsid w:val="007E314B"/>
    <w:rsid w:val="007E326F"/>
    <w:rsid w:val="007E34DD"/>
    <w:rsid w:val="007E3571"/>
    <w:rsid w:val="007E3793"/>
    <w:rsid w:val="007E3AAE"/>
    <w:rsid w:val="007E3AC3"/>
    <w:rsid w:val="007E3B41"/>
    <w:rsid w:val="007E3C1F"/>
    <w:rsid w:val="007E3D73"/>
    <w:rsid w:val="007E3F45"/>
    <w:rsid w:val="007E3FCA"/>
    <w:rsid w:val="007E457C"/>
    <w:rsid w:val="007E471D"/>
    <w:rsid w:val="007E4771"/>
    <w:rsid w:val="007E47DD"/>
    <w:rsid w:val="007E4882"/>
    <w:rsid w:val="007E48B3"/>
    <w:rsid w:val="007E48CD"/>
    <w:rsid w:val="007E492B"/>
    <w:rsid w:val="007E4A06"/>
    <w:rsid w:val="007E4B93"/>
    <w:rsid w:val="007E4CB6"/>
    <w:rsid w:val="007E4D97"/>
    <w:rsid w:val="007E4DF9"/>
    <w:rsid w:val="007E4EE1"/>
    <w:rsid w:val="007E4FB5"/>
    <w:rsid w:val="007E50B4"/>
    <w:rsid w:val="007E50C6"/>
    <w:rsid w:val="007E51CB"/>
    <w:rsid w:val="007E51E4"/>
    <w:rsid w:val="007E53D7"/>
    <w:rsid w:val="007E54DF"/>
    <w:rsid w:val="007E5991"/>
    <w:rsid w:val="007E5B43"/>
    <w:rsid w:val="007E5C5D"/>
    <w:rsid w:val="007E5CB6"/>
    <w:rsid w:val="007E5D1E"/>
    <w:rsid w:val="007E5DC5"/>
    <w:rsid w:val="007E5E6B"/>
    <w:rsid w:val="007E5F2E"/>
    <w:rsid w:val="007E608C"/>
    <w:rsid w:val="007E6129"/>
    <w:rsid w:val="007E622D"/>
    <w:rsid w:val="007E6242"/>
    <w:rsid w:val="007E65D4"/>
    <w:rsid w:val="007E66F9"/>
    <w:rsid w:val="007E67E9"/>
    <w:rsid w:val="007E696C"/>
    <w:rsid w:val="007E69D9"/>
    <w:rsid w:val="007E69DD"/>
    <w:rsid w:val="007E6B55"/>
    <w:rsid w:val="007E6BDC"/>
    <w:rsid w:val="007E6CAD"/>
    <w:rsid w:val="007E70A8"/>
    <w:rsid w:val="007E73F0"/>
    <w:rsid w:val="007E74A4"/>
    <w:rsid w:val="007E7578"/>
    <w:rsid w:val="007E75D2"/>
    <w:rsid w:val="007E761B"/>
    <w:rsid w:val="007E79B3"/>
    <w:rsid w:val="007E7B5E"/>
    <w:rsid w:val="007E7CB5"/>
    <w:rsid w:val="007E7D72"/>
    <w:rsid w:val="007F001E"/>
    <w:rsid w:val="007F006E"/>
    <w:rsid w:val="007F0360"/>
    <w:rsid w:val="007F03A3"/>
    <w:rsid w:val="007F03CC"/>
    <w:rsid w:val="007F046C"/>
    <w:rsid w:val="007F0742"/>
    <w:rsid w:val="007F087F"/>
    <w:rsid w:val="007F0924"/>
    <w:rsid w:val="007F0BB1"/>
    <w:rsid w:val="007F0CA1"/>
    <w:rsid w:val="007F0E47"/>
    <w:rsid w:val="007F10AC"/>
    <w:rsid w:val="007F1166"/>
    <w:rsid w:val="007F12D2"/>
    <w:rsid w:val="007F1315"/>
    <w:rsid w:val="007F143A"/>
    <w:rsid w:val="007F15EB"/>
    <w:rsid w:val="007F17F4"/>
    <w:rsid w:val="007F1BC3"/>
    <w:rsid w:val="007F1ED0"/>
    <w:rsid w:val="007F2041"/>
    <w:rsid w:val="007F2076"/>
    <w:rsid w:val="007F2296"/>
    <w:rsid w:val="007F236E"/>
    <w:rsid w:val="007F26D8"/>
    <w:rsid w:val="007F2757"/>
    <w:rsid w:val="007F2761"/>
    <w:rsid w:val="007F2933"/>
    <w:rsid w:val="007F2AAD"/>
    <w:rsid w:val="007F2B09"/>
    <w:rsid w:val="007F2E3A"/>
    <w:rsid w:val="007F2E95"/>
    <w:rsid w:val="007F2F02"/>
    <w:rsid w:val="007F33F8"/>
    <w:rsid w:val="007F3829"/>
    <w:rsid w:val="007F3BA7"/>
    <w:rsid w:val="007F3FEE"/>
    <w:rsid w:val="007F4437"/>
    <w:rsid w:val="007F44DA"/>
    <w:rsid w:val="007F4D0C"/>
    <w:rsid w:val="007F4FA3"/>
    <w:rsid w:val="007F5069"/>
    <w:rsid w:val="007F508D"/>
    <w:rsid w:val="007F53E0"/>
    <w:rsid w:val="007F562A"/>
    <w:rsid w:val="007F56C0"/>
    <w:rsid w:val="007F57A2"/>
    <w:rsid w:val="007F5811"/>
    <w:rsid w:val="007F5818"/>
    <w:rsid w:val="007F58C4"/>
    <w:rsid w:val="007F5996"/>
    <w:rsid w:val="007F59B0"/>
    <w:rsid w:val="007F5ACA"/>
    <w:rsid w:val="007F5B82"/>
    <w:rsid w:val="007F5C22"/>
    <w:rsid w:val="007F5C5F"/>
    <w:rsid w:val="007F5C6B"/>
    <w:rsid w:val="007F5CEC"/>
    <w:rsid w:val="007F6159"/>
    <w:rsid w:val="007F618D"/>
    <w:rsid w:val="007F622C"/>
    <w:rsid w:val="007F62BC"/>
    <w:rsid w:val="007F6430"/>
    <w:rsid w:val="007F650E"/>
    <w:rsid w:val="007F65CB"/>
    <w:rsid w:val="007F664F"/>
    <w:rsid w:val="007F670F"/>
    <w:rsid w:val="007F6B2D"/>
    <w:rsid w:val="007F6EE6"/>
    <w:rsid w:val="007F6FD3"/>
    <w:rsid w:val="007F72D0"/>
    <w:rsid w:val="007F7385"/>
    <w:rsid w:val="007F76E0"/>
    <w:rsid w:val="007F76F5"/>
    <w:rsid w:val="007F7705"/>
    <w:rsid w:val="007F792B"/>
    <w:rsid w:val="007F7946"/>
    <w:rsid w:val="007F797C"/>
    <w:rsid w:val="007F7A50"/>
    <w:rsid w:val="007F7A7A"/>
    <w:rsid w:val="007F7A89"/>
    <w:rsid w:val="007F7AAE"/>
    <w:rsid w:val="007F7CF8"/>
    <w:rsid w:val="007F7F54"/>
    <w:rsid w:val="0080010B"/>
    <w:rsid w:val="00800180"/>
    <w:rsid w:val="00800269"/>
    <w:rsid w:val="008003DE"/>
    <w:rsid w:val="0080040C"/>
    <w:rsid w:val="0080057F"/>
    <w:rsid w:val="00800598"/>
    <w:rsid w:val="0080073A"/>
    <w:rsid w:val="00800BA0"/>
    <w:rsid w:val="00800D33"/>
    <w:rsid w:val="00800EA3"/>
    <w:rsid w:val="00800EE4"/>
    <w:rsid w:val="00800F7B"/>
    <w:rsid w:val="008011DF"/>
    <w:rsid w:val="008012F6"/>
    <w:rsid w:val="00801547"/>
    <w:rsid w:val="00801558"/>
    <w:rsid w:val="008017BC"/>
    <w:rsid w:val="00801855"/>
    <w:rsid w:val="008018B3"/>
    <w:rsid w:val="00801B1B"/>
    <w:rsid w:val="00801C3D"/>
    <w:rsid w:val="00801CC3"/>
    <w:rsid w:val="00801EAD"/>
    <w:rsid w:val="008020E9"/>
    <w:rsid w:val="0080246E"/>
    <w:rsid w:val="0080251E"/>
    <w:rsid w:val="008025B5"/>
    <w:rsid w:val="0080272A"/>
    <w:rsid w:val="0080273D"/>
    <w:rsid w:val="00802787"/>
    <w:rsid w:val="0080283D"/>
    <w:rsid w:val="00802A3B"/>
    <w:rsid w:val="00802B4C"/>
    <w:rsid w:val="00802CF0"/>
    <w:rsid w:val="00802D49"/>
    <w:rsid w:val="00802EA8"/>
    <w:rsid w:val="008030BA"/>
    <w:rsid w:val="008031A2"/>
    <w:rsid w:val="0080338F"/>
    <w:rsid w:val="00803500"/>
    <w:rsid w:val="008035EB"/>
    <w:rsid w:val="008038D6"/>
    <w:rsid w:val="00803A0D"/>
    <w:rsid w:val="00803DB0"/>
    <w:rsid w:val="00803F47"/>
    <w:rsid w:val="0080402D"/>
    <w:rsid w:val="008040DD"/>
    <w:rsid w:val="00804187"/>
    <w:rsid w:val="00804460"/>
    <w:rsid w:val="008045FB"/>
    <w:rsid w:val="00804677"/>
    <w:rsid w:val="0080481D"/>
    <w:rsid w:val="008048ED"/>
    <w:rsid w:val="00804AB2"/>
    <w:rsid w:val="00804B49"/>
    <w:rsid w:val="00804BB9"/>
    <w:rsid w:val="00804C2F"/>
    <w:rsid w:val="00804EAF"/>
    <w:rsid w:val="00804FA1"/>
    <w:rsid w:val="008050F9"/>
    <w:rsid w:val="008050FD"/>
    <w:rsid w:val="00805223"/>
    <w:rsid w:val="00805255"/>
    <w:rsid w:val="008052D3"/>
    <w:rsid w:val="00805337"/>
    <w:rsid w:val="008054E0"/>
    <w:rsid w:val="008054F0"/>
    <w:rsid w:val="00805500"/>
    <w:rsid w:val="0080553A"/>
    <w:rsid w:val="008055DB"/>
    <w:rsid w:val="008055F5"/>
    <w:rsid w:val="00805602"/>
    <w:rsid w:val="008057D4"/>
    <w:rsid w:val="00805988"/>
    <w:rsid w:val="00805992"/>
    <w:rsid w:val="0080599F"/>
    <w:rsid w:val="00805B5E"/>
    <w:rsid w:val="00805BCF"/>
    <w:rsid w:val="00805CD0"/>
    <w:rsid w:val="00805DCE"/>
    <w:rsid w:val="0080603D"/>
    <w:rsid w:val="00806209"/>
    <w:rsid w:val="00806236"/>
    <w:rsid w:val="00806358"/>
    <w:rsid w:val="0080642F"/>
    <w:rsid w:val="00806984"/>
    <w:rsid w:val="00806BB5"/>
    <w:rsid w:val="00806DA7"/>
    <w:rsid w:val="008072AA"/>
    <w:rsid w:val="008072DA"/>
    <w:rsid w:val="008075C6"/>
    <w:rsid w:val="00807686"/>
    <w:rsid w:val="00807809"/>
    <w:rsid w:val="00807876"/>
    <w:rsid w:val="00807A5E"/>
    <w:rsid w:val="00807AE3"/>
    <w:rsid w:val="00807C4A"/>
    <w:rsid w:val="00807C60"/>
    <w:rsid w:val="00807C66"/>
    <w:rsid w:val="00807E3E"/>
    <w:rsid w:val="0081007B"/>
    <w:rsid w:val="008100A4"/>
    <w:rsid w:val="0081018E"/>
    <w:rsid w:val="008101F2"/>
    <w:rsid w:val="0081042D"/>
    <w:rsid w:val="0081044C"/>
    <w:rsid w:val="008106FA"/>
    <w:rsid w:val="0081076D"/>
    <w:rsid w:val="008108A5"/>
    <w:rsid w:val="008108D0"/>
    <w:rsid w:val="008108DB"/>
    <w:rsid w:val="00810941"/>
    <w:rsid w:val="00810A4C"/>
    <w:rsid w:val="00810B3E"/>
    <w:rsid w:val="00810C7F"/>
    <w:rsid w:val="00810CC0"/>
    <w:rsid w:val="00810D79"/>
    <w:rsid w:val="00810ECE"/>
    <w:rsid w:val="00810FC2"/>
    <w:rsid w:val="00811015"/>
    <w:rsid w:val="008110D3"/>
    <w:rsid w:val="008110EE"/>
    <w:rsid w:val="0081115B"/>
    <w:rsid w:val="0081136A"/>
    <w:rsid w:val="0081152C"/>
    <w:rsid w:val="00811555"/>
    <w:rsid w:val="0081173C"/>
    <w:rsid w:val="00811992"/>
    <w:rsid w:val="00811AD8"/>
    <w:rsid w:val="00811B0C"/>
    <w:rsid w:val="00811BF5"/>
    <w:rsid w:val="00811D38"/>
    <w:rsid w:val="00811E0C"/>
    <w:rsid w:val="00811E5A"/>
    <w:rsid w:val="00812086"/>
    <w:rsid w:val="0081219B"/>
    <w:rsid w:val="008121C8"/>
    <w:rsid w:val="0081222F"/>
    <w:rsid w:val="00812398"/>
    <w:rsid w:val="00812498"/>
    <w:rsid w:val="00812516"/>
    <w:rsid w:val="008126DE"/>
    <w:rsid w:val="008126FB"/>
    <w:rsid w:val="008127E2"/>
    <w:rsid w:val="008127EF"/>
    <w:rsid w:val="00812887"/>
    <w:rsid w:val="00812AF5"/>
    <w:rsid w:val="00812F27"/>
    <w:rsid w:val="00813091"/>
    <w:rsid w:val="00813625"/>
    <w:rsid w:val="008136D3"/>
    <w:rsid w:val="008148D2"/>
    <w:rsid w:val="00814C65"/>
    <w:rsid w:val="00814C88"/>
    <w:rsid w:val="00814E5F"/>
    <w:rsid w:val="00814F4B"/>
    <w:rsid w:val="008150DA"/>
    <w:rsid w:val="008152F0"/>
    <w:rsid w:val="00815301"/>
    <w:rsid w:val="008157A8"/>
    <w:rsid w:val="008157F6"/>
    <w:rsid w:val="00815900"/>
    <w:rsid w:val="008159B1"/>
    <w:rsid w:val="008159C6"/>
    <w:rsid w:val="00815B9F"/>
    <w:rsid w:val="00815F35"/>
    <w:rsid w:val="00815F94"/>
    <w:rsid w:val="0081630B"/>
    <w:rsid w:val="00816436"/>
    <w:rsid w:val="0081660B"/>
    <w:rsid w:val="00816904"/>
    <w:rsid w:val="00816909"/>
    <w:rsid w:val="0081695E"/>
    <w:rsid w:val="00816B99"/>
    <w:rsid w:val="00816BC3"/>
    <w:rsid w:val="00817123"/>
    <w:rsid w:val="0081717E"/>
    <w:rsid w:val="0081747F"/>
    <w:rsid w:val="0081749C"/>
    <w:rsid w:val="00817602"/>
    <w:rsid w:val="00817760"/>
    <w:rsid w:val="00817819"/>
    <w:rsid w:val="00817D06"/>
    <w:rsid w:val="00817EA2"/>
    <w:rsid w:val="00817ED4"/>
    <w:rsid w:val="00817F65"/>
    <w:rsid w:val="00817F7B"/>
    <w:rsid w:val="008200CF"/>
    <w:rsid w:val="0082013E"/>
    <w:rsid w:val="00820208"/>
    <w:rsid w:val="00820338"/>
    <w:rsid w:val="008203A9"/>
    <w:rsid w:val="00820798"/>
    <w:rsid w:val="008207B9"/>
    <w:rsid w:val="00820A3A"/>
    <w:rsid w:val="00820AB5"/>
    <w:rsid w:val="00820B80"/>
    <w:rsid w:val="00820BD1"/>
    <w:rsid w:val="00820C11"/>
    <w:rsid w:val="00820CF7"/>
    <w:rsid w:val="00820D9C"/>
    <w:rsid w:val="00820E0F"/>
    <w:rsid w:val="00820E53"/>
    <w:rsid w:val="00821429"/>
    <w:rsid w:val="008216DC"/>
    <w:rsid w:val="0082176B"/>
    <w:rsid w:val="00821957"/>
    <w:rsid w:val="00821960"/>
    <w:rsid w:val="00821AD7"/>
    <w:rsid w:val="00821AF1"/>
    <w:rsid w:val="00821D67"/>
    <w:rsid w:val="00821E08"/>
    <w:rsid w:val="00821E89"/>
    <w:rsid w:val="00822055"/>
    <w:rsid w:val="008221D0"/>
    <w:rsid w:val="008223F3"/>
    <w:rsid w:val="008225A9"/>
    <w:rsid w:val="00822638"/>
    <w:rsid w:val="00822705"/>
    <w:rsid w:val="0082275F"/>
    <w:rsid w:val="008227DE"/>
    <w:rsid w:val="00822865"/>
    <w:rsid w:val="00822878"/>
    <w:rsid w:val="00822910"/>
    <w:rsid w:val="00822CB4"/>
    <w:rsid w:val="00822D66"/>
    <w:rsid w:val="00822D86"/>
    <w:rsid w:val="008230B0"/>
    <w:rsid w:val="008231E2"/>
    <w:rsid w:val="008232BD"/>
    <w:rsid w:val="00823303"/>
    <w:rsid w:val="00823455"/>
    <w:rsid w:val="00823473"/>
    <w:rsid w:val="008234C6"/>
    <w:rsid w:val="008234F2"/>
    <w:rsid w:val="00823832"/>
    <w:rsid w:val="00823843"/>
    <w:rsid w:val="0082388C"/>
    <w:rsid w:val="0082390D"/>
    <w:rsid w:val="00823F44"/>
    <w:rsid w:val="00824068"/>
    <w:rsid w:val="00824083"/>
    <w:rsid w:val="0082408D"/>
    <w:rsid w:val="0082415C"/>
    <w:rsid w:val="0082445F"/>
    <w:rsid w:val="0082451B"/>
    <w:rsid w:val="008245FC"/>
    <w:rsid w:val="00824613"/>
    <w:rsid w:val="008247F1"/>
    <w:rsid w:val="00824832"/>
    <w:rsid w:val="008248EB"/>
    <w:rsid w:val="00824A58"/>
    <w:rsid w:val="00824B63"/>
    <w:rsid w:val="00825102"/>
    <w:rsid w:val="00825293"/>
    <w:rsid w:val="008253A5"/>
    <w:rsid w:val="008253BB"/>
    <w:rsid w:val="008253C9"/>
    <w:rsid w:val="00825692"/>
    <w:rsid w:val="008257BE"/>
    <w:rsid w:val="00825883"/>
    <w:rsid w:val="008259E4"/>
    <w:rsid w:val="00825A62"/>
    <w:rsid w:val="00825C43"/>
    <w:rsid w:val="00825C9D"/>
    <w:rsid w:val="00825F82"/>
    <w:rsid w:val="00825FC0"/>
    <w:rsid w:val="00826029"/>
    <w:rsid w:val="0082651A"/>
    <w:rsid w:val="00826588"/>
    <w:rsid w:val="00826608"/>
    <w:rsid w:val="00826757"/>
    <w:rsid w:val="00826923"/>
    <w:rsid w:val="00826B7F"/>
    <w:rsid w:val="00826C1F"/>
    <w:rsid w:val="00826CFE"/>
    <w:rsid w:val="00826ED9"/>
    <w:rsid w:val="00827116"/>
    <w:rsid w:val="00827239"/>
    <w:rsid w:val="00827666"/>
    <w:rsid w:val="00827962"/>
    <w:rsid w:val="00827CB8"/>
    <w:rsid w:val="00827DF7"/>
    <w:rsid w:val="00827E33"/>
    <w:rsid w:val="00827FE4"/>
    <w:rsid w:val="00830142"/>
    <w:rsid w:val="00830566"/>
    <w:rsid w:val="0083075D"/>
    <w:rsid w:val="00830A80"/>
    <w:rsid w:val="00830B07"/>
    <w:rsid w:val="00830F35"/>
    <w:rsid w:val="00830F96"/>
    <w:rsid w:val="00830F99"/>
    <w:rsid w:val="00830FEA"/>
    <w:rsid w:val="00831024"/>
    <w:rsid w:val="008311FE"/>
    <w:rsid w:val="008312D0"/>
    <w:rsid w:val="00831456"/>
    <w:rsid w:val="008314EF"/>
    <w:rsid w:val="00831A11"/>
    <w:rsid w:val="00831A54"/>
    <w:rsid w:val="00831A78"/>
    <w:rsid w:val="00831BC2"/>
    <w:rsid w:val="00831BC3"/>
    <w:rsid w:val="00832176"/>
    <w:rsid w:val="008321BB"/>
    <w:rsid w:val="0083228A"/>
    <w:rsid w:val="00832331"/>
    <w:rsid w:val="00832496"/>
    <w:rsid w:val="00832830"/>
    <w:rsid w:val="00832A80"/>
    <w:rsid w:val="00832BAB"/>
    <w:rsid w:val="00832C99"/>
    <w:rsid w:val="00832CE8"/>
    <w:rsid w:val="00832EAB"/>
    <w:rsid w:val="0083306D"/>
    <w:rsid w:val="0083321D"/>
    <w:rsid w:val="008336DE"/>
    <w:rsid w:val="00833782"/>
    <w:rsid w:val="008337FB"/>
    <w:rsid w:val="0083383F"/>
    <w:rsid w:val="008339F0"/>
    <w:rsid w:val="00833A5C"/>
    <w:rsid w:val="00833DE4"/>
    <w:rsid w:val="00833E81"/>
    <w:rsid w:val="00833F1B"/>
    <w:rsid w:val="0083404E"/>
    <w:rsid w:val="008340CA"/>
    <w:rsid w:val="008342DB"/>
    <w:rsid w:val="0083439E"/>
    <w:rsid w:val="00834425"/>
    <w:rsid w:val="008344F0"/>
    <w:rsid w:val="0083461F"/>
    <w:rsid w:val="0083465C"/>
    <w:rsid w:val="008346CB"/>
    <w:rsid w:val="00834825"/>
    <w:rsid w:val="00834D31"/>
    <w:rsid w:val="00834D84"/>
    <w:rsid w:val="00834E1F"/>
    <w:rsid w:val="00834F97"/>
    <w:rsid w:val="0083508D"/>
    <w:rsid w:val="00835194"/>
    <w:rsid w:val="008351C4"/>
    <w:rsid w:val="008351FF"/>
    <w:rsid w:val="008352E8"/>
    <w:rsid w:val="008353EB"/>
    <w:rsid w:val="008354DC"/>
    <w:rsid w:val="008358BC"/>
    <w:rsid w:val="00835943"/>
    <w:rsid w:val="00835A67"/>
    <w:rsid w:val="00835B09"/>
    <w:rsid w:val="00835BED"/>
    <w:rsid w:val="00835F12"/>
    <w:rsid w:val="00835FBB"/>
    <w:rsid w:val="00836021"/>
    <w:rsid w:val="0083613D"/>
    <w:rsid w:val="00836493"/>
    <w:rsid w:val="008364A7"/>
    <w:rsid w:val="00836512"/>
    <w:rsid w:val="0083652C"/>
    <w:rsid w:val="008367A6"/>
    <w:rsid w:val="008367DC"/>
    <w:rsid w:val="00836A43"/>
    <w:rsid w:val="00836B78"/>
    <w:rsid w:val="00836CC2"/>
    <w:rsid w:val="00836D85"/>
    <w:rsid w:val="00836ED9"/>
    <w:rsid w:val="00837155"/>
    <w:rsid w:val="00837190"/>
    <w:rsid w:val="00837250"/>
    <w:rsid w:val="00837446"/>
    <w:rsid w:val="00837562"/>
    <w:rsid w:val="00837778"/>
    <w:rsid w:val="008377B7"/>
    <w:rsid w:val="008378DE"/>
    <w:rsid w:val="008379AB"/>
    <w:rsid w:val="00837AB9"/>
    <w:rsid w:val="00837C4E"/>
    <w:rsid w:val="00837DC6"/>
    <w:rsid w:val="00837F98"/>
    <w:rsid w:val="008400D6"/>
    <w:rsid w:val="00840319"/>
    <w:rsid w:val="008405A0"/>
    <w:rsid w:val="00840779"/>
    <w:rsid w:val="0084077F"/>
    <w:rsid w:val="00840AA5"/>
    <w:rsid w:val="00840B20"/>
    <w:rsid w:val="00840C05"/>
    <w:rsid w:val="00840C7C"/>
    <w:rsid w:val="00841115"/>
    <w:rsid w:val="0084111E"/>
    <w:rsid w:val="008412C1"/>
    <w:rsid w:val="00841387"/>
    <w:rsid w:val="008413BE"/>
    <w:rsid w:val="00841458"/>
    <w:rsid w:val="00841472"/>
    <w:rsid w:val="00841999"/>
    <w:rsid w:val="008419A3"/>
    <w:rsid w:val="00841CA5"/>
    <w:rsid w:val="00841D0A"/>
    <w:rsid w:val="00841DD9"/>
    <w:rsid w:val="00841FCA"/>
    <w:rsid w:val="00842068"/>
    <w:rsid w:val="00842086"/>
    <w:rsid w:val="00842111"/>
    <w:rsid w:val="00842113"/>
    <w:rsid w:val="008421EA"/>
    <w:rsid w:val="00842390"/>
    <w:rsid w:val="00842496"/>
    <w:rsid w:val="0084250B"/>
    <w:rsid w:val="008426C7"/>
    <w:rsid w:val="00842777"/>
    <w:rsid w:val="00842E7F"/>
    <w:rsid w:val="0084306B"/>
    <w:rsid w:val="008430A5"/>
    <w:rsid w:val="008430CB"/>
    <w:rsid w:val="008430E2"/>
    <w:rsid w:val="0084312A"/>
    <w:rsid w:val="0084329D"/>
    <w:rsid w:val="00843662"/>
    <w:rsid w:val="00843AA9"/>
    <w:rsid w:val="00843AF7"/>
    <w:rsid w:val="00843B95"/>
    <w:rsid w:val="00843CA7"/>
    <w:rsid w:val="00843E76"/>
    <w:rsid w:val="00844051"/>
    <w:rsid w:val="008440C1"/>
    <w:rsid w:val="008440F1"/>
    <w:rsid w:val="00844194"/>
    <w:rsid w:val="00844489"/>
    <w:rsid w:val="008444C9"/>
    <w:rsid w:val="00844553"/>
    <w:rsid w:val="00844599"/>
    <w:rsid w:val="00844660"/>
    <w:rsid w:val="008446B5"/>
    <w:rsid w:val="0084481A"/>
    <w:rsid w:val="00844A50"/>
    <w:rsid w:val="00844B94"/>
    <w:rsid w:val="00844BDE"/>
    <w:rsid w:val="00844CB0"/>
    <w:rsid w:val="00844F8A"/>
    <w:rsid w:val="008452C6"/>
    <w:rsid w:val="008454AA"/>
    <w:rsid w:val="008455B7"/>
    <w:rsid w:val="008455F2"/>
    <w:rsid w:val="00845645"/>
    <w:rsid w:val="008456D1"/>
    <w:rsid w:val="008456DC"/>
    <w:rsid w:val="008456FC"/>
    <w:rsid w:val="00845868"/>
    <w:rsid w:val="00845A79"/>
    <w:rsid w:val="00845A90"/>
    <w:rsid w:val="00845B42"/>
    <w:rsid w:val="00845BA7"/>
    <w:rsid w:val="00845BD4"/>
    <w:rsid w:val="00846006"/>
    <w:rsid w:val="0084601E"/>
    <w:rsid w:val="008460DC"/>
    <w:rsid w:val="008461C6"/>
    <w:rsid w:val="0084626F"/>
    <w:rsid w:val="008462EE"/>
    <w:rsid w:val="00846473"/>
    <w:rsid w:val="0084687E"/>
    <w:rsid w:val="00846C09"/>
    <w:rsid w:val="00846DA6"/>
    <w:rsid w:val="00846E49"/>
    <w:rsid w:val="00846ECD"/>
    <w:rsid w:val="00847023"/>
    <w:rsid w:val="008471BE"/>
    <w:rsid w:val="00847512"/>
    <w:rsid w:val="00847520"/>
    <w:rsid w:val="00847708"/>
    <w:rsid w:val="008477CB"/>
    <w:rsid w:val="00847870"/>
    <w:rsid w:val="008479E8"/>
    <w:rsid w:val="00847A13"/>
    <w:rsid w:val="00847A16"/>
    <w:rsid w:val="00847A9F"/>
    <w:rsid w:val="00847C43"/>
    <w:rsid w:val="00847CA5"/>
    <w:rsid w:val="00847D3D"/>
    <w:rsid w:val="00847E65"/>
    <w:rsid w:val="00850222"/>
    <w:rsid w:val="008502D2"/>
    <w:rsid w:val="00850471"/>
    <w:rsid w:val="00850691"/>
    <w:rsid w:val="008506CE"/>
    <w:rsid w:val="00850781"/>
    <w:rsid w:val="00850985"/>
    <w:rsid w:val="00850A33"/>
    <w:rsid w:val="00850E2E"/>
    <w:rsid w:val="00850EEF"/>
    <w:rsid w:val="00851041"/>
    <w:rsid w:val="008510F4"/>
    <w:rsid w:val="00851145"/>
    <w:rsid w:val="00851160"/>
    <w:rsid w:val="008512A0"/>
    <w:rsid w:val="00851429"/>
    <w:rsid w:val="0085157B"/>
    <w:rsid w:val="00851719"/>
    <w:rsid w:val="0085198F"/>
    <w:rsid w:val="00851B2C"/>
    <w:rsid w:val="00851FC2"/>
    <w:rsid w:val="00852054"/>
    <w:rsid w:val="0085248D"/>
    <w:rsid w:val="008525FC"/>
    <w:rsid w:val="00852625"/>
    <w:rsid w:val="008527ED"/>
    <w:rsid w:val="008527F8"/>
    <w:rsid w:val="00852AC4"/>
    <w:rsid w:val="00852BD6"/>
    <w:rsid w:val="00852D7E"/>
    <w:rsid w:val="00852DE8"/>
    <w:rsid w:val="00852EAA"/>
    <w:rsid w:val="00853291"/>
    <w:rsid w:val="008532B3"/>
    <w:rsid w:val="008533E7"/>
    <w:rsid w:val="008533F7"/>
    <w:rsid w:val="008534C1"/>
    <w:rsid w:val="008534D7"/>
    <w:rsid w:val="0085370F"/>
    <w:rsid w:val="0085371B"/>
    <w:rsid w:val="008538A5"/>
    <w:rsid w:val="008538F4"/>
    <w:rsid w:val="00853C54"/>
    <w:rsid w:val="00853E2C"/>
    <w:rsid w:val="00853F4F"/>
    <w:rsid w:val="008542AB"/>
    <w:rsid w:val="00854628"/>
    <w:rsid w:val="0085489C"/>
    <w:rsid w:val="0085493C"/>
    <w:rsid w:val="00854B2B"/>
    <w:rsid w:val="00854BE5"/>
    <w:rsid w:val="00854BFF"/>
    <w:rsid w:val="00854CD5"/>
    <w:rsid w:val="00854D62"/>
    <w:rsid w:val="00854D6F"/>
    <w:rsid w:val="00854EAA"/>
    <w:rsid w:val="00854EC6"/>
    <w:rsid w:val="0085512F"/>
    <w:rsid w:val="0085564D"/>
    <w:rsid w:val="00855812"/>
    <w:rsid w:val="008559AB"/>
    <w:rsid w:val="00855A6A"/>
    <w:rsid w:val="00855A7D"/>
    <w:rsid w:val="00855C1E"/>
    <w:rsid w:val="00855CCB"/>
    <w:rsid w:val="00855DF3"/>
    <w:rsid w:val="00856073"/>
    <w:rsid w:val="008562B8"/>
    <w:rsid w:val="00856465"/>
    <w:rsid w:val="008567AF"/>
    <w:rsid w:val="008567DC"/>
    <w:rsid w:val="00856824"/>
    <w:rsid w:val="00856E2D"/>
    <w:rsid w:val="00856E5F"/>
    <w:rsid w:val="00856E88"/>
    <w:rsid w:val="00856ED7"/>
    <w:rsid w:val="00856FE0"/>
    <w:rsid w:val="008570AE"/>
    <w:rsid w:val="008570D1"/>
    <w:rsid w:val="0085742B"/>
    <w:rsid w:val="008575E9"/>
    <w:rsid w:val="008576AE"/>
    <w:rsid w:val="008578A4"/>
    <w:rsid w:val="008578C4"/>
    <w:rsid w:val="00857A0D"/>
    <w:rsid w:val="00857A54"/>
    <w:rsid w:val="00857BDF"/>
    <w:rsid w:val="00857D7A"/>
    <w:rsid w:val="00857DA2"/>
    <w:rsid w:val="00857FBC"/>
    <w:rsid w:val="0086000B"/>
    <w:rsid w:val="00860025"/>
    <w:rsid w:val="00860082"/>
    <w:rsid w:val="0086020F"/>
    <w:rsid w:val="0086039C"/>
    <w:rsid w:val="008605A3"/>
    <w:rsid w:val="008605F7"/>
    <w:rsid w:val="00860606"/>
    <w:rsid w:val="0086062F"/>
    <w:rsid w:val="00860668"/>
    <w:rsid w:val="0086071E"/>
    <w:rsid w:val="00860746"/>
    <w:rsid w:val="00860760"/>
    <w:rsid w:val="00860783"/>
    <w:rsid w:val="00860A94"/>
    <w:rsid w:val="00860D45"/>
    <w:rsid w:val="00860D52"/>
    <w:rsid w:val="00861008"/>
    <w:rsid w:val="0086108C"/>
    <w:rsid w:val="00861144"/>
    <w:rsid w:val="00861150"/>
    <w:rsid w:val="0086127C"/>
    <w:rsid w:val="0086148B"/>
    <w:rsid w:val="008615FA"/>
    <w:rsid w:val="0086163D"/>
    <w:rsid w:val="0086180E"/>
    <w:rsid w:val="008618A5"/>
    <w:rsid w:val="00861B1E"/>
    <w:rsid w:val="00861B20"/>
    <w:rsid w:val="00861D6B"/>
    <w:rsid w:val="00861EA4"/>
    <w:rsid w:val="00861F54"/>
    <w:rsid w:val="0086219C"/>
    <w:rsid w:val="00862267"/>
    <w:rsid w:val="008622A5"/>
    <w:rsid w:val="00862387"/>
    <w:rsid w:val="00862392"/>
    <w:rsid w:val="00862405"/>
    <w:rsid w:val="0086241A"/>
    <w:rsid w:val="00862460"/>
    <w:rsid w:val="008624B6"/>
    <w:rsid w:val="00862515"/>
    <w:rsid w:val="008625FE"/>
    <w:rsid w:val="0086261E"/>
    <w:rsid w:val="008626EF"/>
    <w:rsid w:val="008628C6"/>
    <w:rsid w:val="0086292F"/>
    <w:rsid w:val="00862C20"/>
    <w:rsid w:val="00862C21"/>
    <w:rsid w:val="00862D2A"/>
    <w:rsid w:val="00862DF9"/>
    <w:rsid w:val="00862E33"/>
    <w:rsid w:val="00862F46"/>
    <w:rsid w:val="008631C5"/>
    <w:rsid w:val="00863204"/>
    <w:rsid w:val="0086332A"/>
    <w:rsid w:val="00863382"/>
    <w:rsid w:val="00863650"/>
    <w:rsid w:val="00863749"/>
    <w:rsid w:val="0086374C"/>
    <w:rsid w:val="0086387C"/>
    <w:rsid w:val="00863917"/>
    <w:rsid w:val="00863D4F"/>
    <w:rsid w:val="00863EC2"/>
    <w:rsid w:val="00864196"/>
    <w:rsid w:val="00864460"/>
    <w:rsid w:val="008645D9"/>
    <w:rsid w:val="008648ED"/>
    <w:rsid w:val="00864A6E"/>
    <w:rsid w:val="00864BF3"/>
    <w:rsid w:val="00864F04"/>
    <w:rsid w:val="00865104"/>
    <w:rsid w:val="008651C6"/>
    <w:rsid w:val="008651D5"/>
    <w:rsid w:val="00865720"/>
    <w:rsid w:val="008657B3"/>
    <w:rsid w:val="00865B1E"/>
    <w:rsid w:val="00865B96"/>
    <w:rsid w:val="00865C06"/>
    <w:rsid w:val="00865F95"/>
    <w:rsid w:val="0086633B"/>
    <w:rsid w:val="0086647A"/>
    <w:rsid w:val="00866A49"/>
    <w:rsid w:val="00866CBD"/>
    <w:rsid w:val="00866D4C"/>
    <w:rsid w:val="00866D9F"/>
    <w:rsid w:val="00866EA6"/>
    <w:rsid w:val="00866ED8"/>
    <w:rsid w:val="00866F87"/>
    <w:rsid w:val="00866FCC"/>
    <w:rsid w:val="0086721E"/>
    <w:rsid w:val="008672A1"/>
    <w:rsid w:val="008672BB"/>
    <w:rsid w:val="008672BC"/>
    <w:rsid w:val="0086743C"/>
    <w:rsid w:val="00867458"/>
    <w:rsid w:val="0086754A"/>
    <w:rsid w:val="008679C0"/>
    <w:rsid w:val="00867B9F"/>
    <w:rsid w:val="00867C02"/>
    <w:rsid w:val="00867F29"/>
    <w:rsid w:val="00867F5A"/>
    <w:rsid w:val="0087002B"/>
    <w:rsid w:val="008701BD"/>
    <w:rsid w:val="0087036A"/>
    <w:rsid w:val="008704A0"/>
    <w:rsid w:val="0087059B"/>
    <w:rsid w:val="008706CF"/>
    <w:rsid w:val="008706E7"/>
    <w:rsid w:val="0087094B"/>
    <w:rsid w:val="00870BF4"/>
    <w:rsid w:val="00870D50"/>
    <w:rsid w:val="00870DB0"/>
    <w:rsid w:val="00870EEC"/>
    <w:rsid w:val="00871005"/>
    <w:rsid w:val="00871153"/>
    <w:rsid w:val="00871207"/>
    <w:rsid w:val="00871228"/>
    <w:rsid w:val="00871453"/>
    <w:rsid w:val="008714E3"/>
    <w:rsid w:val="00871539"/>
    <w:rsid w:val="00871693"/>
    <w:rsid w:val="0087189C"/>
    <w:rsid w:val="008719AD"/>
    <w:rsid w:val="00871AE7"/>
    <w:rsid w:val="00871B40"/>
    <w:rsid w:val="00871D83"/>
    <w:rsid w:val="008720D5"/>
    <w:rsid w:val="00872294"/>
    <w:rsid w:val="00872307"/>
    <w:rsid w:val="00872351"/>
    <w:rsid w:val="00872367"/>
    <w:rsid w:val="008723DB"/>
    <w:rsid w:val="00872479"/>
    <w:rsid w:val="008724C9"/>
    <w:rsid w:val="0087257C"/>
    <w:rsid w:val="0087263A"/>
    <w:rsid w:val="00872744"/>
    <w:rsid w:val="00872A4D"/>
    <w:rsid w:val="00872B11"/>
    <w:rsid w:val="00872CC8"/>
    <w:rsid w:val="00872EEF"/>
    <w:rsid w:val="00872FD1"/>
    <w:rsid w:val="0087351C"/>
    <w:rsid w:val="008735CF"/>
    <w:rsid w:val="008736A2"/>
    <w:rsid w:val="00873714"/>
    <w:rsid w:val="00873990"/>
    <w:rsid w:val="00873A46"/>
    <w:rsid w:val="00873B03"/>
    <w:rsid w:val="00873B47"/>
    <w:rsid w:val="00873C06"/>
    <w:rsid w:val="00873CFA"/>
    <w:rsid w:val="00873DED"/>
    <w:rsid w:val="00873EC6"/>
    <w:rsid w:val="00873F29"/>
    <w:rsid w:val="00873FA0"/>
    <w:rsid w:val="00874065"/>
    <w:rsid w:val="008740FF"/>
    <w:rsid w:val="00874170"/>
    <w:rsid w:val="008741DF"/>
    <w:rsid w:val="0087438A"/>
    <w:rsid w:val="008743EC"/>
    <w:rsid w:val="00874563"/>
    <w:rsid w:val="00874639"/>
    <w:rsid w:val="008747B5"/>
    <w:rsid w:val="00874B52"/>
    <w:rsid w:val="00874E4A"/>
    <w:rsid w:val="00874F00"/>
    <w:rsid w:val="00875132"/>
    <w:rsid w:val="008752EA"/>
    <w:rsid w:val="0087543D"/>
    <w:rsid w:val="00875534"/>
    <w:rsid w:val="00875556"/>
    <w:rsid w:val="0087569B"/>
    <w:rsid w:val="0087574D"/>
    <w:rsid w:val="008757C5"/>
    <w:rsid w:val="00875C4C"/>
    <w:rsid w:val="00875C80"/>
    <w:rsid w:val="00875EA6"/>
    <w:rsid w:val="0087607E"/>
    <w:rsid w:val="008760AA"/>
    <w:rsid w:val="008762DB"/>
    <w:rsid w:val="0087630C"/>
    <w:rsid w:val="008763D1"/>
    <w:rsid w:val="008763DB"/>
    <w:rsid w:val="008767B8"/>
    <w:rsid w:val="008767F6"/>
    <w:rsid w:val="008769FA"/>
    <w:rsid w:val="00876B98"/>
    <w:rsid w:val="00876D48"/>
    <w:rsid w:val="00876F17"/>
    <w:rsid w:val="0087701D"/>
    <w:rsid w:val="0087720C"/>
    <w:rsid w:val="008772B4"/>
    <w:rsid w:val="00877372"/>
    <w:rsid w:val="00877431"/>
    <w:rsid w:val="008777D8"/>
    <w:rsid w:val="008778C1"/>
    <w:rsid w:val="00877978"/>
    <w:rsid w:val="0087797B"/>
    <w:rsid w:val="00877A88"/>
    <w:rsid w:val="00877DFD"/>
    <w:rsid w:val="00877E08"/>
    <w:rsid w:val="00877EE6"/>
    <w:rsid w:val="00880251"/>
    <w:rsid w:val="008802CF"/>
    <w:rsid w:val="0088030A"/>
    <w:rsid w:val="0088031A"/>
    <w:rsid w:val="00880557"/>
    <w:rsid w:val="00880974"/>
    <w:rsid w:val="00880B91"/>
    <w:rsid w:val="00880BA1"/>
    <w:rsid w:val="00880C84"/>
    <w:rsid w:val="00880E02"/>
    <w:rsid w:val="00880E51"/>
    <w:rsid w:val="00881131"/>
    <w:rsid w:val="008815AD"/>
    <w:rsid w:val="008816A4"/>
    <w:rsid w:val="008816E2"/>
    <w:rsid w:val="0088177B"/>
    <w:rsid w:val="0088182E"/>
    <w:rsid w:val="00881AD1"/>
    <w:rsid w:val="00881B0E"/>
    <w:rsid w:val="00881BD5"/>
    <w:rsid w:val="00881C5C"/>
    <w:rsid w:val="00881CCF"/>
    <w:rsid w:val="00881DE0"/>
    <w:rsid w:val="00881E8E"/>
    <w:rsid w:val="0088203B"/>
    <w:rsid w:val="00882097"/>
    <w:rsid w:val="00882532"/>
    <w:rsid w:val="0088253C"/>
    <w:rsid w:val="00882712"/>
    <w:rsid w:val="008828A1"/>
    <w:rsid w:val="00882ADE"/>
    <w:rsid w:val="00882B38"/>
    <w:rsid w:val="00882DA6"/>
    <w:rsid w:val="00882EAB"/>
    <w:rsid w:val="00882EBE"/>
    <w:rsid w:val="0088316A"/>
    <w:rsid w:val="008832EE"/>
    <w:rsid w:val="008833DA"/>
    <w:rsid w:val="008835F3"/>
    <w:rsid w:val="00883B72"/>
    <w:rsid w:val="00883C2E"/>
    <w:rsid w:val="00883CE2"/>
    <w:rsid w:val="00883D14"/>
    <w:rsid w:val="00883EF8"/>
    <w:rsid w:val="0088417E"/>
    <w:rsid w:val="00884217"/>
    <w:rsid w:val="0088427D"/>
    <w:rsid w:val="008844CA"/>
    <w:rsid w:val="00884584"/>
    <w:rsid w:val="00884C2F"/>
    <w:rsid w:val="00884C9D"/>
    <w:rsid w:val="00884D5C"/>
    <w:rsid w:val="00884D65"/>
    <w:rsid w:val="00884F9B"/>
    <w:rsid w:val="00884FC1"/>
    <w:rsid w:val="00885285"/>
    <w:rsid w:val="008852EF"/>
    <w:rsid w:val="008853E8"/>
    <w:rsid w:val="0088546E"/>
    <w:rsid w:val="008855E4"/>
    <w:rsid w:val="00885617"/>
    <w:rsid w:val="00885A08"/>
    <w:rsid w:val="00885BB0"/>
    <w:rsid w:val="00885BDE"/>
    <w:rsid w:val="00885BE9"/>
    <w:rsid w:val="00885C32"/>
    <w:rsid w:val="00885C6B"/>
    <w:rsid w:val="00885DF6"/>
    <w:rsid w:val="00885E45"/>
    <w:rsid w:val="0088606C"/>
    <w:rsid w:val="00886118"/>
    <w:rsid w:val="0088626F"/>
    <w:rsid w:val="00886278"/>
    <w:rsid w:val="00886434"/>
    <w:rsid w:val="00886443"/>
    <w:rsid w:val="00886709"/>
    <w:rsid w:val="00886B2C"/>
    <w:rsid w:val="00886B3C"/>
    <w:rsid w:val="00886DB8"/>
    <w:rsid w:val="00886E35"/>
    <w:rsid w:val="00886E76"/>
    <w:rsid w:val="00886E96"/>
    <w:rsid w:val="00887101"/>
    <w:rsid w:val="0088715B"/>
    <w:rsid w:val="00887289"/>
    <w:rsid w:val="0088735C"/>
    <w:rsid w:val="008874D3"/>
    <w:rsid w:val="0088752A"/>
    <w:rsid w:val="008875A3"/>
    <w:rsid w:val="008877F6"/>
    <w:rsid w:val="008877F9"/>
    <w:rsid w:val="00887856"/>
    <w:rsid w:val="00887AAC"/>
    <w:rsid w:val="00887D07"/>
    <w:rsid w:val="00887DCA"/>
    <w:rsid w:val="00887E00"/>
    <w:rsid w:val="00887F2F"/>
    <w:rsid w:val="00887FFA"/>
    <w:rsid w:val="00890198"/>
    <w:rsid w:val="008901FB"/>
    <w:rsid w:val="008902DE"/>
    <w:rsid w:val="008906B3"/>
    <w:rsid w:val="00890757"/>
    <w:rsid w:val="00890839"/>
    <w:rsid w:val="00890890"/>
    <w:rsid w:val="008908A5"/>
    <w:rsid w:val="00890B1D"/>
    <w:rsid w:val="00890B47"/>
    <w:rsid w:val="00890B8E"/>
    <w:rsid w:val="00890F30"/>
    <w:rsid w:val="0089102E"/>
    <w:rsid w:val="008910A6"/>
    <w:rsid w:val="00891111"/>
    <w:rsid w:val="0089117D"/>
    <w:rsid w:val="008911EF"/>
    <w:rsid w:val="00891355"/>
    <w:rsid w:val="0089168C"/>
    <w:rsid w:val="008916CB"/>
    <w:rsid w:val="00891702"/>
    <w:rsid w:val="00891C1C"/>
    <w:rsid w:val="00891D20"/>
    <w:rsid w:val="00891F6F"/>
    <w:rsid w:val="0089206F"/>
    <w:rsid w:val="00892167"/>
    <w:rsid w:val="008921D6"/>
    <w:rsid w:val="0089222A"/>
    <w:rsid w:val="0089238F"/>
    <w:rsid w:val="008924C6"/>
    <w:rsid w:val="00892510"/>
    <w:rsid w:val="00892532"/>
    <w:rsid w:val="00892561"/>
    <w:rsid w:val="008927AC"/>
    <w:rsid w:val="00892872"/>
    <w:rsid w:val="00892A16"/>
    <w:rsid w:val="00892AB7"/>
    <w:rsid w:val="00892CB3"/>
    <w:rsid w:val="00892D19"/>
    <w:rsid w:val="00892F49"/>
    <w:rsid w:val="00893223"/>
    <w:rsid w:val="00893402"/>
    <w:rsid w:val="00893404"/>
    <w:rsid w:val="00893562"/>
    <w:rsid w:val="008935C0"/>
    <w:rsid w:val="00893610"/>
    <w:rsid w:val="00893866"/>
    <w:rsid w:val="008939FD"/>
    <w:rsid w:val="00893E46"/>
    <w:rsid w:val="00893E53"/>
    <w:rsid w:val="00893FA0"/>
    <w:rsid w:val="0089414F"/>
    <w:rsid w:val="008942B4"/>
    <w:rsid w:val="008943AA"/>
    <w:rsid w:val="00894480"/>
    <w:rsid w:val="00894640"/>
    <w:rsid w:val="00894AA3"/>
    <w:rsid w:val="00894AC8"/>
    <w:rsid w:val="00894E2B"/>
    <w:rsid w:val="00894E5E"/>
    <w:rsid w:val="00894E8E"/>
    <w:rsid w:val="00894EE2"/>
    <w:rsid w:val="0089516B"/>
    <w:rsid w:val="00895396"/>
    <w:rsid w:val="00895448"/>
    <w:rsid w:val="008955E8"/>
    <w:rsid w:val="00895608"/>
    <w:rsid w:val="0089560A"/>
    <w:rsid w:val="008958DD"/>
    <w:rsid w:val="00895ABD"/>
    <w:rsid w:val="00895C7B"/>
    <w:rsid w:val="00896102"/>
    <w:rsid w:val="008961A0"/>
    <w:rsid w:val="008962C3"/>
    <w:rsid w:val="0089634F"/>
    <w:rsid w:val="008965BE"/>
    <w:rsid w:val="00896690"/>
    <w:rsid w:val="00896750"/>
    <w:rsid w:val="00896946"/>
    <w:rsid w:val="00896A83"/>
    <w:rsid w:val="00896BF7"/>
    <w:rsid w:val="00896C66"/>
    <w:rsid w:val="00896D33"/>
    <w:rsid w:val="00897022"/>
    <w:rsid w:val="008970A5"/>
    <w:rsid w:val="0089780F"/>
    <w:rsid w:val="00897AB9"/>
    <w:rsid w:val="00897AD4"/>
    <w:rsid w:val="00897B45"/>
    <w:rsid w:val="00897C4F"/>
    <w:rsid w:val="00897C8A"/>
    <w:rsid w:val="00897DD7"/>
    <w:rsid w:val="00897E96"/>
    <w:rsid w:val="00897EB3"/>
    <w:rsid w:val="00897FAE"/>
    <w:rsid w:val="008A0036"/>
    <w:rsid w:val="008A0325"/>
    <w:rsid w:val="008A04E6"/>
    <w:rsid w:val="008A04EB"/>
    <w:rsid w:val="008A04F4"/>
    <w:rsid w:val="008A0575"/>
    <w:rsid w:val="008A05D6"/>
    <w:rsid w:val="008A08AD"/>
    <w:rsid w:val="008A0B0D"/>
    <w:rsid w:val="008A0BEA"/>
    <w:rsid w:val="008A0EC4"/>
    <w:rsid w:val="008A1058"/>
    <w:rsid w:val="008A1266"/>
    <w:rsid w:val="008A1295"/>
    <w:rsid w:val="008A18DD"/>
    <w:rsid w:val="008A1965"/>
    <w:rsid w:val="008A1968"/>
    <w:rsid w:val="008A1D84"/>
    <w:rsid w:val="008A1E24"/>
    <w:rsid w:val="008A1E4A"/>
    <w:rsid w:val="008A1EA8"/>
    <w:rsid w:val="008A1ED5"/>
    <w:rsid w:val="008A1FBE"/>
    <w:rsid w:val="008A2188"/>
    <w:rsid w:val="008A220C"/>
    <w:rsid w:val="008A22D6"/>
    <w:rsid w:val="008A239E"/>
    <w:rsid w:val="008A26D6"/>
    <w:rsid w:val="008A26ED"/>
    <w:rsid w:val="008A2718"/>
    <w:rsid w:val="008A29D0"/>
    <w:rsid w:val="008A2A83"/>
    <w:rsid w:val="008A2DD7"/>
    <w:rsid w:val="008A2FFA"/>
    <w:rsid w:val="008A3039"/>
    <w:rsid w:val="008A30C0"/>
    <w:rsid w:val="008A30F7"/>
    <w:rsid w:val="008A3113"/>
    <w:rsid w:val="008A31B2"/>
    <w:rsid w:val="008A33E9"/>
    <w:rsid w:val="008A376F"/>
    <w:rsid w:val="008A3770"/>
    <w:rsid w:val="008A390E"/>
    <w:rsid w:val="008A39A3"/>
    <w:rsid w:val="008A3CE1"/>
    <w:rsid w:val="008A40B3"/>
    <w:rsid w:val="008A4108"/>
    <w:rsid w:val="008A46BB"/>
    <w:rsid w:val="008A4A93"/>
    <w:rsid w:val="008A4C09"/>
    <w:rsid w:val="008A4C98"/>
    <w:rsid w:val="008A4D1B"/>
    <w:rsid w:val="008A4F26"/>
    <w:rsid w:val="008A505C"/>
    <w:rsid w:val="008A5227"/>
    <w:rsid w:val="008A529D"/>
    <w:rsid w:val="008A5631"/>
    <w:rsid w:val="008A5714"/>
    <w:rsid w:val="008A59E3"/>
    <w:rsid w:val="008A5A1C"/>
    <w:rsid w:val="008A5B40"/>
    <w:rsid w:val="008A5BC5"/>
    <w:rsid w:val="008A5C10"/>
    <w:rsid w:val="008A5D2D"/>
    <w:rsid w:val="008A5E28"/>
    <w:rsid w:val="008A5EFE"/>
    <w:rsid w:val="008A5F94"/>
    <w:rsid w:val="008A6018"/>
    <w:rsid w:val="008A61EF"/>
    <w:rsid w:val="008A6383"/>
    <w:rsid w:val="008A651A"/>
    <w:rsid w:val="008A6540"/>
    <w:rsid w:val="008A6743"/>
    <w:rsid w:val="008A6BC8"/>
    <w:rsid w:val="008A6DC1"/>
    <w:rsid w:val="008A6E0E"/>
    <w:rsid w:val="008A6EB8"/>
    <w:rsid w:val="008A6EFC"/>
    <w:rsid w:val="008A6F6B"/>
    <w:rsid w:val="008A7008"/>
    <w:rsid w:val="008A7120"/>
    <w:rsid w:val="008A7449"/>
    <w:rsid w:val="008A7631"/>
    <w:rsid w:val="008A7642"/>
    <w:rsid w:val="008A7678"/>
    <w:rsid w:val="008A77AF"/>
    <w:rsid w:val="008A77F6"/>
    <w:rsid w:val="008A782F"/>
    <w:rsid w:val="008A79A4"/>
    <w:rsid w:val="008A7CB2"/>
    <w:rsid w:val="008A7D19"/>
    <w:rsid w:val="008A7E1A"/>
    <w:rsid w:val="008A7E24"/>
    <w:rsid w:val="008B0218"/>
    <w:rsid w:val="008B042D"/>
    <w:rsid w:val="008B04A6"/>
    <w:rsid w:val="008B0564"/>
    <w:rsid w:val="008B0710"/>
    <w:rsid w:val="008B08FF"/>
    <w:rsid w:val="008B0A8A"/>
    <w:rsid w:val="008B0AF2"/>
    <w:rsid w:val="008B0D4F"/>
    <w:rsid w:val="008B0DBC"/>
    <w:rsid w:val="008B103A"/>
    <w:rsid w:val="008B142A"/>
    <w:rsid w:val="008B14CE"/>
    <w:rsid w:val="008B155E"/>
    <w:rsid w:val="008B1B4D"/>
    <w:rsid w:val="008B1B6F"/>
    <w:rsid w:val="008B1C2B"/>
    <w:rsid w:val="008B1CDC"/>
    <w:rsid w:val="008B1D4E"/>
    <w:rsid w:val="008B1F43"/>
    <w:rsid w:val="008B20A5"/>
    <w:rsid w:val="008B21BD"/>
    <w:rsid w:val="008B22CE"/>
    <w:rsid w:val="008B24B2"/>
    <w:rsid w:val="008B252A"/>
    <w:rsid w:val="008B2860"/>
    <w:rsid w:val="008B2926"/>
    <w:rsid w:val="008B2A67"/>
    <w:rsid w:val="008B2B40"/>
    <w:rsid w:val="008B2DA5"/>
    <w:rsid w:val="008B2EF2"/>
    <w:rsid w:val="008B31CD"/>
    <w:rsid w:val="008B3253"/>
    <w:rsid w:val="008B32CD"/>
    <w:rsid w:val="008B3498"/>
    <w:rsid w:val="008B38C0"/>
    <w:rsid w:val="008B391B"/>
    <w:rsid w:val="008B3922"/>
    <w:rsid w:val="008B393C"/>
    <w:rsid w:val="008B39A0"/>
    <w:rsid w:val="008B3AC5"/>
    <w:rsid w:val="008B3B90"/>
    <w:rsid w:val="008B3C7A"/>
    <w:rsid w:val="008B3D3D"/>
    <w:rsid w:val="008B3EB5"/>
    <w:rsid w:val="008B40B5"/>
    <w:rsid w:val="008B440A"/>
    <w:rsid w:val="008B448E"/>
    <w:rsid w:val="008B454F"/>
    <w:rsid w:val="008B470A"/>
    <w:rsid w:val="008B4748"/>
    <w:rsid w:val="008B491E"/>
    <w:rsid w:val="008B4982"/>
    <w:rsid w:val="008B4ACE"/>
    <w:rsid w:val="008B4AEA"/>
    <w:rsid w:val="008B4BD8"/>
    <w:rsid w:val="008B4C5A"/>
    <w:rsid w:val="008B4F96"/>
    <w:rsid w:val="008B5220"/>
    <w:rsid w:val="008B52C2"/>
    <w:rsid w:val="008B538D"/>
    <w:rsid w:val="008B5491"/>
    <w:rsid w:val="008B5791"/>
    <w:rsid w:val="008B5B51"/>
    <w:rsid w:val="008B5C09"/>
    <w:rsid w:val="008B6066"/>
    <w:rsid w:val="008B60DD"/>
    <w:rsid w:val="008B60FE"/>
    <w:rsid w:val="008B611D"/>
    <w:rsid w:val="008B625B"/>
    <w:rsid w:val="008B62D5"/>
    <w:rsid w:val="008B630D"/>
    <w:rsid w:val="008B65AC"/>
    <w:rsid w:val="008B6638"/>
    <w:rsid w:val="008B6685"/>
    <w:rsid w:val="008B675C"/>
    <w:rsid w:val="008B6859"/>
    <w:rsid w:val="008B6862"/>
    <w:rsid w:val="008B6981"/>
    <w:rsid w:val="008B6982"/>
    <w:rsid w:val="008B6D64"/>
    <w:rsid w:val="008B6FF5"/>
    <w:rsid w:val="008B7340"/>
    <w:rsid w:val="008B776D"/>
    <w:rsid w:val="008B7B83"/>
    <w:rsid w:val="008B7B9E"/>
    <w:rsid w:val="008B7E50"/>
    <w:rsid w:val="008C0086"/>
    <w:rsid w:val="008C01EB"/>
    <w:rsid w:val="008C03D2"/>
    <w:rsid w:val="008C045A"/>
    <w:rsid w:val="008C06DC"/>
    <w:rsid w:val="008C089C"/>
    <w:rsid w:val="008C0A27"/>
    <w:rsid w:val="008C0B5A"/>
    <w:rsid w:val="008C0B5D"/>
    <w:rsid w:val="008C0C17"/>
    <w:rsid w:val="008C0C4C"/>
    <w:rsid w:val="008C0CF2"/>
    <w:rsid w:val="008C0E92"/>
    <w:rsid w:val="008C0E9D"/>
    <w:rsid w:val="008C0EA0"/>
    <w:rsid w:val="008C0EB4"/>
    <w:rsid w:val="008C0FA3"/>
    <w:rsid w:val="008C1131"/>
    <w:rsid w:val="008C11D3"/>
    <w:rsid w:val="008C11DF"/>
    <w:rsid w:val="008C144C"/>
    <w:rsid w:val="008C1618"/>
    <w:rsid w:val="008C1900"/>
    <w:rsid w:val="008C192C"/>
    <w:rsid w:val="008C20FE"/>
    <w:rsid w:val="008C21E6"/>
    <w:rsid w:val="008C28F1"/>
    <w:rsid w:val="008C2A34"/>
    <w:rsid w:val="008C2ABD"/>
    <w:rsid w:val="008C2D81"/>
    <w:rsid w:val="008C2DD2"/>
    <w:rsid w:val="008C2DFB"/>
    <w:rsid w:val="008C2F8D"/>
    <w:rsid w:val="008C3155"/>
    <w:rsid w:val="008C3278"/>
    <w:rsid w:val="008C3327"/>
    <w:rsid w:val="008C36FA"/>
    <w:rsid w:val="008C39D6"/>
    <w:rsid w:val="008C3C2E"/>
    <w:rsid w:val="008C3F06"/>
    <w:rsid w:val="008C40FE"/>
    <w:rsid w:val="008C410E"/>
    <w:rsid w:val="008C435A"/>
    <w:rsid w:val="008C464A"/>
    <w:rsid w:val="008C46D8"/>
    <w:rsid w:val="008C46E6"/>
    <w:rsid w:val="008C4894"/>
    <w:rsid w:val="008C4F77"/>
    <w:rsid w:val="008C50DE"/>
    <w:rsid w:val="008C5262"/>
    <w:rsid w:val="008C5291"/>
    <w:rsid w:val="008C54BF"/>
    <w:rsid w:val="008C5596"/>
    <w:rsid w:val="008C564B"/>
    <w:rsid w:val="008C5935"/>
    <w:rsid w:val="008C59CF"/>
    <w:rsid w:val="008C5B25"/>
    <w:rsid w:val="008C5BA4"/>
    <w:rsid w:val="008C5BD4"/>
    <w:rsid w:val="008C5C03"/>
    <w:rsid w:val="008C5E90"/>
    <w:rsid w:val="008C618B"/>
    <w:rsid w:val="008C639F"/>
    <w:rsid w:val="008C6445"/>
    <w:rsid w:val="008C673C"/>
    <w:rsid w:val="008C6924"/>
    <w:rsid w:val="008C69BF"/>
    <w:rsid w:val="008C6B6C"/>
    <w:rsid w:val="008C6BF8"/>
    <w:rsid w:val="008C6C76"/>
    <w:rsid w:val="008C6D8F"/>
    <w:rsid w:val="008C6DCB"/>
    <w:rsid w:val="008C71A5"/>
    <w:rsid w:val="008C71C0"/>
    <w:rsid w:val="008C725C"/>
    <w:rsid w:val="008C7408"/>
    <w:rsid w:val="008C769A"/>
    <w:rsid w:val="008C77E6"/>
    <w:rsid w:val="008C78CE"/>
    <w:rsid w:val="008C7CA5"/>
    <w:rsid w:val="008C7E85"/>
    <w:rsid w:val="008D00F3"/>
    <w:rsid w:val="008D02CD"/>
    <w:rsid w:val="008D05D8"/>
    <w:rsid w:val="008D0649"/>
    <w:rsid w:val="008D07DF"/>
    <w:rsid w:val="008D0827"/>
    <w:rsid w:val="008D0890"/>
    <w:rsid w:val="008D0991"/>
    <w:rsid w:val="008D09BD"/>
    <w:rsid w:val="008D0AE0"/>
    <w:rsid w:val="008D0C2A"/>
    <w:rsid w:val="008D0C35"/>
    <w:rsid w:val="008D0C66"/>
    <w:rsid w:val="008D0D73"/>
    <w:rsid w:val="008D12ED"/>
    <w:rsid w:val="008D132F"/>
    <w:rsid w:val="008D1382"/>
    <w:rsid w:val="008D14C2"/>
    <w:rsid w:val="008D15A2"/>
    <w:rsid w:val="008D1613"/>
    <w:rsid w:val="008D179C"/>
    <w:rsid w:val="008D1917"/>
    <w:rsid w:val="008D1923"/>
    <w:rsid w:val="008D19A6"/>
    <w:rsid w:val="008D19D0"/>
    <w:rsid w:val="008D1A9B"/>
    <w:rsid w:val="008D1BD0"/>
    <w:rsid w:val="008D1C26"/>
    <w:rsid w:val="008D1C82"/>
    <w:rsid w:val="008D1F89"/>
    <w:rsid w:val="008D1FE9"/>
    <w:rsid w:val="008D2031"/>
    <w:rsid w:val="008D234C"/>
    <w:rsid w:val="008D2362"/>
    <w:rsid w:val="008D23A3"/>
    <w:rsid w:val="008D2461"/>
    <w:rsid w:val="008D2557"/>
    <w:rsid w:val="008D25D3"/>
    <w:rsid w:val="008D2959"/>
    <w:rsid w:val="008D2B81"/>
    <w:rsid w:val="008D2C41"/>
    <w:rsid w:val="008D2CFB"/>
    <w:rsid w:val="008D2E0D"/>
    <w:rsid w:val="008D2E4B"/>
    <w:rsid w:val="008D31EB"/>
    <w:rsid w:val="008D3642"/>
    <w:rsid w:val="008D3676"/>
    <w:rsid w:val="008D3A10"/>
    <w:rsid w:val="008D3A66"/>
    <w:rsid w:val="008D3CCC"/>
    <w:rsid w:val="008D3E1D"/>
    <w:rsid w:val="008D3E55"/>
    <w:rsid w:val="008D3F0B"/>
    <w:rsid w:val="008D4409"/>
    <w:rsid w:val="008D4415"/>
    <w:rsid w:val="008D44D0"/>
    <w:rsid w:val="008D4614"/>
    <w:rsid w:val="008D48AF"/>
    <w:rsid w:val="008D48D7"/>
    <w:rsid w:val="008D48F0"/>
    <w:rsid w:val="008D4A85"/>
    <w:rsid w:val="008D4B52"/>
    <w:rsid w:val="008D4BD5"/>
    <w:rsid w:val="008D4D63"/>
    <w:rsid w:val="008D52A2"/>
    <w:rsid w:val="008D53F8"/>
    <w:rsid w:val="008D5721"/>
    <w:rsid w:val="008D5C0B"/>
    <w:rsid w:val="008D608C"/>
    <w:rsid w:val="008D61C8"/>
    <w:rsid w:val="008D62A9"/>
    <w:rsid w:val="008D651E"/>
    <w:rsid w:val="008D67AF"/>
    <w:rsid w:val="008D6809"/>
    <w:rsid w:val="008D6842"/>
    <w:rsid w:val="008D69AE"/>
    <w:rsid w:val="008D6A2E"/>
    <w:rsid w:val="008D6CC0"/>
    <w:rsid w:val="008D6DBE"/>
    <w:rsid w:val="008D6F3D"/>
    <w:rsid w:val="008D6F6C"/>
    <w:rsid w:val="008D70BC"/>
    <w:rsid w:val="008D72A3"/>
    <w:rsid w:val="008D7344"/>
    <w:rsid w:val="008D7605"/>
    <w:rsid w:val="008D761F"/>
    <w:rsid w:val="008D7771"/>
    <w:rsid w:val="008D7911"/>
    <w:rsid w:val="008D7A26"/>
    <w:rsid w:val="008D7CD0"/>
    <w:rsid w:val="008D7D7B"/>
    <w:rsid w:val="008D7F7A"/>
    <w:rsid w:val="008D7FB6"/>
    <w:rsid w:val="008D7FCD"/>
    <w:rsid w:val="008E00D1"/>
    <w:rsid w:val="008E020C"/>
    <w:rsid w:val="008E08C3"/>
    <w:rsid w:val="008E0BBA"/>
    <w:rsid w:val="008E0BFC"/>
    <w:rsid w:val="008E0C4E"/>
    <w:rsid w:val="008E0C73"/>
    <w:rsid w:val="008E0D44"/>
    <w:rsid w:val="008E0DF7"/>
    <w:rsid w:val="008E106D"/>
    <w:rsid w:val="008E1243"/>
    <w:rsid w:val="008E1467"/>
    <w:rsid w:val="008E14D1"/>
    <w:rsid w:val="008E14DD"/>
    <w:rsid w:val="008E14DF"/>
    <w:rsid w:val="008E164D"/>
    <w:rsid w:val="008E174A"/>
    <w:rsid w:val="008E17C7"/>
    <w:rsid w:val="008E181B"/>
    <w:rsid w:val="008E18C5"/>
    <w:rsid w:val="008E18DB"/>
    <w:rsid w:val="008E19EC"/>
    <w:rsid w:val="008E1AC5"/>
    <w:rsid w:val="008E1CFB"/>
    <w:rsid w:val="008E1FB3"/>
    <w:rsid w:val="008E253C"/>
    <w:rsid w:val="008E261F"/>
    <w:rsid w:val="008E2726"/>
    <w:rsid w:val="008E27E7"/>
    <w:rsid w:val="008E28EA"/>
    <w:rsid w:val="008E291B"/>
    <w:rsid w:val="008E2A09"/>
    <w:rsid w:val="008E2F9C"/>
    <w:rsid w:val="008E2FB9"/>
    <w:rsid w:val="008E2FCF"/>
    <w:rsid w:val="008E2FD5"/>
    <w:rsid w:val="008E2FF1"/>
    <w:rsid w:val="008E3004"/>
    <w:rsid w:val="008E3060"/>
    <w:rsid w:val="008E3148"/>
    <w:rsid w:val="008E31CB"/>
    <w:rsid w:val="008E32C2"/>
    <w:rsid w:val="008E391E"/>
    <w:rsid w:val="008E3949"/>
    <w:rsid w:val="008E3C4A"/>
    <w:rsid w:val="008E3CC9"/>
    <w:rsid w:val="008E3DD5"/>
    <w:rsid w:val="008E3F35"/>
    <w:rsid w:val="008E4087"/>
    <w:rsid w:val="008E41AB"/>
    <w:rsid w:val="008E4216"/>
    <w:rsid w:val="008E4259"/>
    <w:rsid w:val="008E4426"/>
    <w:rsid w:val="008E4528"/>
    <w:rsid w:val="008E452C"/>
    <w:rsid w:val="008E4622"/>
    <w:rsid w:val="008E46CF"/>
    <w:rsid w:val="008E4C5B"/>
    <w:rsid w:val="008E4ECD"/>
    <w:rsid w:val="008E4F56"/>
    <w:rsid w:val="008E50B5"/>
    <w:rsid w:val="008E50D2"/>
    <w:rsid w:val="008E52D4"/>
    <w:rsid w:val="008E5534"/>
    <w:rsid w:val="008E572D"/>
    <w:rsid w:val="008E57BF"/>
    <w:rsid w:val="008E5A12"/>
    <w:rsid w:val="008E5B19"/>
    <w:rsid w:val="008E5C01"/>
    <w:rsid w:val="008E5C19"/>
    <w:rsid w:val="008E5D24"/>
    <w:rsid w:val="008E5E28"/>
    <w:rsid w:val="008E5F64"/>
    <w:rsid w:val="008E60DF"/>
    <w:rsid w:val="008E619A"/>
    <w:rsid w:val="008E6243"/>
    <w:rsid w:val="008E633A"/>
    <w:rsid w:val="008E64E4"/>
    <w:rsid w:val="008E64FF"/>
    <w:rsid w:val="008E66D4"/>
    <w:rsid w:val="008E6787"/>
    <w:rsid w:val="008E6A76"/>
    <w:rsid w:val="008E6A7C"/>
    <w:rsid w:val="008E6AD2"/>
    <w:rsid w:val="008E6C49"/>
    <w:rsid w:val="008E6CCD"/>
    <w:rsid w:val="008E7129"/>
    <w:rsid w:val="008E7206"/>
    <w:rsid w:val="008E7334"/>
    <w:rsid w:val="008E74FD"/>
    <w:rsid w:val="008E75AF"/>
    <w:rsid w:val="008E7714"/>
    <w:rsid w:val="008E7A59"/>
    <w:rsid w:val="008E7A60"/>
    <w:rsid w:val="008E7B4F"/>
    <w:rsid w:val="008E7C04"/>
    <w:rsid w:val="008E7C91"/>
    <w:rsid w:val="008E7D08"/>
    <w:rsid w:val="008E7EC7"/>
    <w:rsid w:val="008E7F28"/>
    <w:rsid w:val="008F0030"/>
    <w:rsid w:val="008F0110"/>
    <w:rsid w:val="008F01C7"/>
    <w:rsid w:val="008F02A3"/>
    <w:rsid w:val="008F0956"/>
    <w:rsid w:val="008F0A1C"/>
    <w:rsid w:val="008F0A71"/>
    <w:rsid w:val="008F0AE6"/>
    <w:rsid w:val="008F0D27"/>
    <w:rsid w:val="008F0F75"/>
    <w:rsid w:val="008F10FA"/>
    <w:rsid w:val="008F1406"/>
    <w:rsid w:val="008F14EE"/>
    <w:rsid w:val="008F17E4"/>
    <w:rsid w:val="008F1E8A"/>
    <w:rsid w:val="008F1F92"/>
    <w:rsid w:val="008F2875"/>
    <w:rsid w:val="008F2B30"/>
    <w:rsid w:val="008F2C26"/>
    <w:rsid w:val="008F2C42"/>
    <w:rsid w:val="008F2D32"/>
    <w:rsid w:val="008F2E65"/>
    <w:rsid w:val="008F2E7D"/>
    <w:rsid w:val="008F2E86"/>
    <w:rsid w:val="008F31ED"/>
    <w:rsid w:val="008F32B0"/>
    <w:rsid w:val="008F3577"/>
    <w:rsid w:val="008F3589"/>
    <w:rsid w:val="008F35EA"/>
    <w:rsid w:val="008F37C2"/>
    <w:rsid w:val="008F383B"/>
    <w:rsid w:val="008F3886"/>
    <w:rsid w:val="008F39D0"/>
    <w:rsid w:val="008F3A96"/>
    <w:rsid w:val="008F3AF0"/>
    <w:rsid w:val="008F3D75"/>
    <w:rsid w:val="008F3DF3"/>
    <w:rsid w:val="008F3E0B"/>
    <w:rsid w:val="008F40C2"/>
    <w:rsid w:val="008F440E"/>
    <w:rsid w:val="008F4746"/>
    <w:rsid w:val="008F4935"/>
    <w:rsid w:val="008F4B37"/>
    <w:rsid w:val="008F4C81"/>
    <w:rsid w:val="008F4CCD"/>
    <w:rsid w:val="008F4CDF"/>
    <w:rsid w:val="008F4D86"/>
    <w:rsid w:val="008F4E2B"/>
    <w:rsid w:val="008F4F27"/>
    <w:rsid w:val="008F4F9A"/>
    <w:rsid w:val="008F53CC"/>
    <w:rsid w:val="008F53EA"/>
    <w:rsid w:val="008F5400"/>
    <w:rsid w:val="008F541C"/>
    <w:rsid w:val="008F550D"/>
    <w:rsid w:val="008F5545"/>
    <w:rsid w:val="008F59A4"/>
    <w:rsid w:val="008F5A40"/>
    <w:rsid w:val="008F5B6E"/>
    <w:rsid w:val="008F5BED"/>
    <w:rsid w:val="008F5DAA"/>
    <w:rsid w:val="008F6232"/>
    <w:rsid w:val="008F6312"/>
    <w:rsid w:val="008F63A6"/>
    <w:rsid w:val="008F6462"/>
    <w:rsid w:val="008F66EB"/>
    <w:rsid w:val="008F6715"/>
    <w:rsid w:val="008F6727"/>
    <w:rsid w:val="008F672D"/>
    <w:rsid w:val="008F675A"/>
    <w:rsid w:val="008F6784"/>
    <w:rsid w:val="008F6A55"/>
    <w:rsid w:val="008F6CDB"/>
    <w:rsid w:val="008F7256"/>
    <w:rsid w:val="008F7579"/>
    <w:rsid w:val="008F75A2"/>
    <w:rsid w:val="008F7702"/>
    <w:rsid w:val="00900008"/>
    <w:rsid w:val="00900134"/>
    <w:rsid w:val="0090022F"/>
    <w:rsid w:val="009002CA"/>
    <w:rsid w:val="0090040E"/>
    <w:rsid w:val="009004AE"/>
    <w:rsid w:val="00900873"/>
    <w:rsid w:val="00900A57"/>
    <w:rsid w:val="00900EB6"/>
    <w:rsid w:val="00901170"/>
    <w:rsid w:val="00901298"/>
    <w:rsid w:val="009012DF"/>
    <w:rsid w:val="00901338"/>
    <w:rsid w:val="0090138E"/>
    <w:rsid w:val="00901741"/>
    <w:rsid w:val="0090174C"/>
    <w:rsid w:val="009017C0"/>
    <w:rsid w:val="009018E2"/>
    <w:rsid w:val="00901D64"/>
    <w:rsid w:val="00901DD5"/>
    <w:rsid w:val="00901EBB"/>
    <w:rsid w:val="00902253"/>
    <w:rsid w:val="00902378"/>
    <w:rsid w:val="009024EA"/>
    <w:rsid w:val="009027CC"/>
    <w:rsid w:val="009027F6"/>
    <w:rsid w:val="00902959"/>
    <w:rsid w:val="009029F9"/>
    <w:rsid w:val="00902BBF"/>
    <w:rsid w:val="00902CE0"/>
    <w:rsid w:val="00902CFA"/>
    <w:rsid w:val="00902E73"/>
    <w:rsid w:val="00902F12"/>
    <w:rsid w:val="00902FAF"/>
    <w:rsid w:val="00903043"/>
    <w:rsid w:val="009030D2"/>
    <w:rsid w:val="00903528"/>
    <w:rsid w:val="00903825"/>
    <w:rsid w:val="0090385A"/>
    <w:rsid w:val="009038E5"/>
    <w:rsid w:val="009039C9"/>
    <w:rsid w:val="00903B47"/>
    <w:rsid w:val="00903BCE"/>
    <w:rsid w:val="00903C01"/>
    <w:rsid w:val="00903C68"/>
    <w:rsid w:val="00903CDE"/>
    <w:rsid w:val="00903DB7"/>
    <w:rsid w:val="00903E16"/>
    <w:rsid w:val="0090403B"/>
    <w:rsid w:val="0090404E"/>
    <w:rsid w:val="009041BA"/>
    <w:rsid w:val="009041F3"/>
    <w:rsid w:val="0090425F"/>
    <w:rsid w:val="00904284"/>
    <w:rsid w:val="00904353"/>
    <w:rsid w:val="009043B1"/>
    <w:rsid w:val="00904751"/>
    <w:rsid w:val="00904885"/>
    <w:rsid w:val="00904887"/>
    <w:rsid w:val="00904904"/>
    <w:rsid w:val="00904978"/>
    <w:rsid w:val="00904B06"/>
    <w:rsid w:val="00904B28"/>
    <w:rsid w:val="00904D5E"/>
    <w:rsid w:val="00904E0E"/>
    <w:rsid w:val="00905000"/>
    <w:rsid w:val="00905356"/>
    <w:rsid w:val="00905726"/>
    <w:rsid w:val="0090572B"/>
    <w:rsid w:val="009058DC"/>
    <w:rsid w:val="00905FA2"/>
    <w:rsid w:val="00906165"/>
    <w:rsid w:val="009061E3"/>
    <w:rsid w:val="009062B3"/>
    <w:rsid w:val="00906318"/>
    <w:rsid w:val="009063F8"/>
    <w:rsid w:val="00906417"/>
    <w:rsid w:val="009064CC"/>
    <w:rsid w:val="009064E1"/>
    <w:rsid w:val="009068D5"/>
    <w:rsid w:val="009069E9"/>
    <w:rsid w:val="0090707F"/>
    <w:rsid w:val="009071BD"/>
    <w:rsid w:val="009071EE"/>
    <w:rsid w:val="009072C9"/>
    <w:rsid w:val="009075E2"/>
    <w:rsid w:val="00907629"/>
    <w:rsid w:val="00907642"/>
    <w:rsid w:val="009077FD"/>
    <w:rsid w:val="0090786C"/>
    <w:rsid w:val="0090792E"/>
    <w:rsid w:val="00907A65"/>
    <w:rsid w:val="00907A86"/>
    <w:rsid w:val="00907AC0"/>
    <w:rsid w:val="00907AC8"/>
    <w:rsid w:val="00907BA6"/>
    <w:rsid w:val="00907BDB"/>
    <w:rsid w:val="00907BE6"/>
    <w:rsid w:val="00907C20"/>
    <w:rsid w:val="00907C30"/>
    <w:rsid w:val="00907C86"/>
    <w:rsid w:val="00907D47"/>
    <w:rsid w:val="00907EC2"/>
    <w:rsid w:val="00907F52"/>
    <w:rsid w:val="009100DF"/>
    <w:rsid w:val="009102EB"/>
    <w:rsid w:val="00910436"/>
    <w:rsid w:val="0091050B"/>
    <w:rsid w:val="00910517"/>
    <w:rsid w:val="00910685"/>
    <w:rsid w:val="009107AB"/>
    <w:rsid w:val="009107C9"/>
    <w:rsid w:val="00910895"/>
    <w:rsid w:val="009109E9"/>
    <w:rsid w:val="00910A43"/>
    <w:rsid w:val="00910B24"/>
    <w:rsid w:val="00910B68"/>
    <w:rsid w:val="00910B9C"/>
    <w:rsid w:val="00910BA3"/>
    <w:rsid w:val="00910BC8"/>
    <w:rsid w:val="00910CCB"/>
    <w:rsid w:val="009111E2"/>
    <w:rsid w:val="00911277"/>
    <w:rsid w:val="009112B6"/>
    <w:rsid w:val="0091142F"/>
    <w:rsid w:val="009115FA"/>
    <w:rsid w:val="0091171F"/>
    <w:rsid w:val="00911732"/>
    <w:rsid w:val="00911871"/>
    <w:rsid w:val="00911AD4"/>
    <w:rsid w:val="00911B39"/>
    <w:rsid w:val="00911C01"/>
    <w:rsid w:val="00911D80"/>
    <w:rsid w:val="00911DF7"/>
    <w:rsid w:val="00911E05"/>
    <w:rsid w:val="00911F9E"/>
    <w:rsid w:val="0091207D"/>
    <w:rsid w:val="0091208F"/>
    <w:rsid w:val="009121AB"/>
    <w:rsid w:val="0091221B"/>
    <w:rsid w:val="0091225A"/>
    <w:rsid w:val="0091264F"/>
    <w:rsid w:val="00912785"/>
    <w:rsid w:val="00912888"/>
    <w:rsid w:val="009128B5"/>
    <w:rsid w:val="0091297D"/>
    <w:rsid w:val="00912E6C"/>
    <w:rsid w:val="00912F33"/>
    <w:rsid w:val="00913074"/>
    <w:rsid w:val="009132F6"/>
    <w:rsid w:val="0091365D"/>
    <w:rsid w:val="00913662"/>
    <w:rsid w:val="009136A0"/>
    <w:rsid w:val="0091376A"/>
    <w:rsid w:val="00913838"/>
    <w:rsid w:val="009139D4"/>
    <w:rsid w:val="00913B5F"/>
    <w:rsid w:val="00913BD7"/>
    <w:rsid w:val="00913CC7"/>
    <w:rsid w:val="00913D1C"/>
    <w:rsid w:val="00913D57"/>
    <w:rsid w:val="00913FD4"/>
    <w:rsid w:val="009140BE"/>
    <w:rsid w:val="0091425A"/>
    <w:rsid w:val="009146F2"/>
    <w:rsid w:val="00914761"/>
    <w:rsid w:val="009147BA"/>
    <w:rsid w:val="0091484B"/>
    <w:rsid w:val="0091496D"/>
    <w:rsid w:val="00914BC3"/>
    <w:rsid w:val="00914C20"/>
    <w:rsid w:val="00914C2C"/>
    <w:rsid w:val="00914D34"/>
    <w:rsid w:val="00914E87"/>
    <w:rsid w:val="009151D5"/>
    <w:rsid w:val="00915455"/>
    <w:rsid w:val="00915504"/>
    <w:rsid w:val="0091551B"/>
    <w:rsid w:val="00915522"/>
    <w:rsid w:val="00915692"/>
    <w:rsid w:val="0091583F"/>
    <w:rsid w:val="0091597B"/>
    <w:rsid w:val="00915A85"/>
    <w:rsid w:val="00915B69"/>
    <w:rsid w:val="00915D9D"/>
    <w:rsid w:val="00915E5E"/>
    <w:rsid w:val="00915FCE"/>
    <w:rsid w:val="00916005"/>
    <w:rsid w:val="00916179"/>
    <w:rsid w:val="0091630A"/>
    <w:rsid w:val="00916409"/>
    <w:rsid w:val="00916421"/>
    <w:rsid w:val="0091657E"/>
    <w:rsid w:val="009167D1"/>
    <w:rsid w:val="009168DC"/>
    <w:rsid w:val="0091690A"/>
    <w:rsid w:val="00916998"/>
    <w:rsid w:val="0091699A"/>
    <w:rsid w:val="00916B96"/>
    <w:rsid w:val="00916BA0"/>
    <w:rsid w:val="00916D3E"/>
    <w:rsid w:val="00916DB5"/>
    <w:rsid w:val="00916EDA"/>
    <w:rsid w:val="00916F38"/>
    <w:rsid w:val="009171B2"/>
    <w:rsid w:val="009172C8"/>
    <w:rsid w:val="009172EE"/>
    <w:rsid w:val="0091751A"/>
    <w:rsid w:val="00917523"/>
    <w:rsid w:val="00917620"/>
    <w:rsid w:val="0091786F"/>
    <w:rsid w:val="00917912"/>
    <w:rsid w:val="00917985"/>
    <w:rsid w:val="00917A94"/>
    <w:rsid w:val="00917BC7"/>
    <w:rsid w:val="00917C54"/>
    <w:rsid w:val="009202BA"/>
    <w:rsid w:val="0092033A"/>
    <w:rsid w:val="009203DE"/>
    <w:rsid w:val="0092040F"/>
    <w:rsid w:val="00920471"/>
    <w:rsid w:val="009204CF"/>
    <w:rsid w:val="00920612"/>
    <w:rsid w:val="009206C1"/>
    <w:rsid w:val="0092079A"/>
    <w:rsid w:val="009208A4"/>
    <w:rsid w:val="00920988"/>
    <w:rsid w:val="009209D1"/>
    <w:rsid w:val="00920A2D"/>
    <w:rsid w:val="00920ADD"/>
    <w:rsid w:val="0092164B"/>
    <w:rsid w:val="00921676"/>
    <w:rsid w:val="009216EE"/>
    <w:rsid w:val="009217C8"/>
    <w:rsid w:val="00921868"/>
    <w:rsid w:val="00921984"/>
    <w:rsid w:val="00921A53"/>
    <w:rsid w:val="00921CE0"/>
    <w:rsid w:val="00921EEA"/>
    <w:rsid w:val="00921F09"/>
    <w:rsid w:val="009220D2"/>
    <w:rsid w:val="00922150"/>
    <w:rsid w:val="0092241C"/>
    <w:rsid w:val="0092250B"/>
    <w:rsid w:val="00922652"/>
    <w:rsid w:val="00922867"/>
    <w:rsid w:val="0092295A"/>
    <w:rsid w:val="00922C98"/>
    <w:rsid w:val="00922DFD"/>
    <w:rsid w:val="009232D2"/>
    <w:rsid w:val="009234B2"/>
    <w:rsid w:val="00923585"/>
    <w:rsid w:val="009236E7"/>
    <w:rsid w:val="00923734"/>
    <w:rsid w:val="00923927"/>
    <w:rsid w:val="00923A36"/>
    <w:rsid w:val="00923F65"/>
    <w:rsid w:val="00923FD7"/>
    <w:rsid w:val="009242CD"/>
    <w:rsid w:val="009249CE"/>
    <w:rsid w:val="00924BE8"/>
    <w:rsid w:val="00924F44"/>
    <w:rsid w:val="009250B8"/>
    <w:rsid w:val="0092516D"/>
    <w:rsid w:val="00925264"/>
    <w:rsid w:val="00925283"/>
    <w:rsid w:val="00925379"/>
    <w:rsid w:val="0092537B"/>
    <w:rsid w:val="0092553B"/>
    <w:rsid w:val="00925734"/>
    <w:rsid w:val="00925753"/>
    <w:rsid w:val="009257C5"/>
    <w:rsid w:val="00925844"/>
    <w:rsid w:val="009258D7"/>
    <w:rsid w:val="00925A15"/>
    <w:rsid w:val="00925B42"/>
    <w:rsid w:val="00925C2E"/>
    <w:rsid w:val="00925F2E"/>
    <w:rsid w:val="00926099"/>
    <w:rsid w:val="009263CA"/>
    <w:rsid w:val="00926405"/>
    <w:rsid w:val="00926526"/>
    <w:rsid w:val="00926528"/>
    <w:rsid w:val="0092655E"/>
    <w:rsid w:val="009265B4"/>
    <w:rsid w:val="00926885"/>
    <w:rsid w:val="009268D5"/>
    <w:rsid w:val="00926B2A"/>
    <w:rsid w:val="00926C66"/>
    <w:rsid w:val="00926EE7"/>
    <w:rsid w:val="00926F34"/>
    <w:rsid w:val="00926FAB"/>
    <w:rsid w:val="00926FCA"/>
    <w:rsid w:val="0092704E"/>
    <w:rsid w:val="00927265"/>
    <w:rsid w:val="00927305"/>
    <w:rsid w:val="009274CC"/>
    <w:rsid w:val="00927674"/>
    <w:rsid w:val="009276AD"/>
    <w:rsid w:val="009277C1"/>
    <w:rsid w:val="0092786D"/>
    <w:rsid w:val="0092794C"/>
    <w:rsid w:val="0092796E"/>
    <w:rsid w:val="00927BBE"/>
    <w:rsid w:val="00927C98"/>
    <w:rsid w:val="00927D4B"/>
    <w:rsid w:val="00927DE8"/>
    <w:rsid w:val="00927E22"/>
    <w:rsid w:val="00927E4C"/>
    <w:rsid w:val="00930021"/>
    <w:rsid w:val="009300BC"/>
    <w:rsid w:val="009301BD"/>
    <w:rsid w:val="009302E5"/>
    <w:rsid w:val="00930B04"/>
    <w:rsid w:val="00930E32"/>
    <w:rsid w:val="00930F6A"/>
    <w:rsid w:val="00930FF0"/>
    <w:rsid w:val="0093108C"/>
    <w:rsid w:val="00931120"/>
    <w:rsid w:val="009311B7"/>
    <w:rsid w:val="009312B1"/>
    <w:rsid w:val="0093134D"/>
    <w:rsid w:val="0093153A"/>
    <w:rsid w:val="009315FC"/>
    <w:rsid w:val="0093165A"/>
    <w:rsid w:val="0093166F"/>
    <w:rsid w:val="00931A7F"/>
    <w:rsid w:val="00931B57"/>
    <w:rsid w:val="00931BAF"/>
    <w:rsid w:val="00931CDE"/>
    <w:rsid w:val="00931D8C"/>
    <w:rsid w:val="00931FD6"/>
    <w:rsid w:val="009321F3"/>
    <w:rsid w:val="0093233E"/>
    <w:rsid w:val="00932466"/>
    <w:rsid w:val="0093256B"/>
    <w:rsid w:val="0093266B"/>
    <w:rsid w:val="0093286F"/>
    <w:rsid w:val="00932ADF"/>
    <w:rsid w:val="00932B15"/>
    <w:rsid w:val="00932E8A"/>
    <w:rsid w:val="00933121"/>
    <w:rsid w:val="00933142"/>
    <w:rsid w:val="00933375"/>
    <w:rsid w:val="009337B1"/>
    <w:rsid w:val="00933950"/>
    <w:rsid w:val="00933D39"/>
    <w:rsid w:val="00933DBD"/>
    <w:rsid w:val="00933DD1"/>
    <w:rsid w:val="00934187"/>
    <w:rsid w:val="009342AB"/>
    <w:rsid w:val="00934416"/>
    <w:rsid w:val="009346A6"/>
    <w:rsid w:val="009346FC"/>
    <w:rsid w:val="009347F9"/>
    <w:rsid w:val="00934920"/>
    <w:rsid w:val="00934985"/>
    <w:rsid w:val="00934A25"/>
    <w:rsid w:val="00934AAD"/>
    <w:rsid w:val="00934D04"/>
    <w:rsid w:val="00934F35"/>
    <w:rsid w:val="0093500E"/>
    <w:rsid w:val="009350E7"/>
    <w:rsid w:val="00935361"/>
    <w:rsid w:val="009353AA"/>
    <w:rsid w:val="009356A0"/>
    <w:rsid w:val="00935A7C"/>
    <w:rsid w:val="00935CA1"/>
    <w:rsid w:val="00935E08"/>
    <w:rsid w:val="00935E18"/>
    <w:rsid w:val="00935F7E"/>
    <w:rsid w:val="00935FF9"/>
    <w:rsid w:val="00936069"/>
    <w:rsid w:val="009360C0"/>
    <w:rsid w:val="009360D1"/>
    <w:rsid w:val="00936474"/>
    <w:rsid w:val="009364AD"/>
    <w:rsid w:val="00936527"/>
    <w:rsid w:val="0093655C"/>
    <w:rsid w:val="0093665A"/>
    <w:rsid w:val="00936841"/>
    <w:rsid w:val="009368B7"/>
    <w:rsid w:val="0093692A"/>
    <w:rsid w:val="009369B2"/>
    <w:rsid w:val="00936C06"/>
    <w:rsid w:val="00936E75"/>
    <w:rsid w:val="00937027"/>
    <w:rsid w:val="0093708F"/>
    <w:rsid w:val="00937157"/>
    <w:rsid w:val="00937282"/>
    <w:rsid w:val="00937292"/>
    <w:rsid w:val="009374C0"/>
    <w:rsid w:val="009375FC"/>
    <w:rsid w:val="00937711"/>
    <w:rsid w:val="0093780B"/>
    <w:rsid w:val="009378E4"/>
    <w:rsid w:val="00937BA2"/>
    <w:rsid w:val="00937C1B"/>
    <w:rsid w:val="00937C44"/>
    <w:rsid w:val="00937F39"/>
    <w:rsid w:val="00940094"/>
    <w:rsid w:val="00940138"/>
    <w:rsid w:val="0094033F"/>
    <w:rsid w:val="009404E6"/>
    <w:rsid w:val="0094064B"/>
    <w:rsid w:val="009407F4"/>
    <w:rsid w:val="009408F2"/>
    <w:rsid w:val="009409D8"/>
    <w:rsid w:val="00940BEA"/>
    <w:rsid w:val="00940C00"/>
    <w:rsid w:val="00940DA1"/>
    <w:rsid w:val="00940DC5"/>
    <w:rsid w:val="00940E2A"/>
    <w:rsid w:val="00940EFE"/>
    <w:rsid w:val="00941087"/>
    <w:rsid w:val="00941235"/>
    <w:rsid w:val="00941287"/>
    <w:rsid w:val="009415F7"/>
    <w:rsid w:val="00941707"/>
    <w:rsid w:val="0094199F"/>
    <w:rsid w:val="00941BB8"/>
    <w:rsid w:val="00941BF5"/>
    <w:rsid w:val="00941E3C"/>
    <w:rsid w:val="00941E48"/>
    <w:rsid w:val="0094224D"/>
    <w:rsid w:val="00942436"/>
    <w:rsid w:val="00942708"/>
    <w:rsid w:val="00942922"/>
    <w:rsid w:val="00942CD9"/>
    <w:rsid w:val="00942D1C"/>
    <w:rsid w:val="00942FA3"/>
    <w:rsid w:val="009433B5"/>
    <w:rsid w:val="0094365E"/>
    <w:rsid w:val="00943A96"/>
    <w:rsid w:val="00943B0B"/>
    <w:rsid w:val="00943B4C"/>
    <w:rsid w:val="00943D88"/>
    <w:rsid w:val="00943DD7"/>
    <w:rsid w:val="00943FC4"/>
    <w:rsid w:val="00943FCF"/>
    <w:rsid w:val="009440D1"/>
    <w:rsid w:val="00944611"/>
    <w:rsid w:val="009446A3"/>
    <w:rsid w:val="009447C7"/>
    <w:rsid w:val="009448A2"/>
    <w:rsid w:val="0094499B"/>
    <w:rsid w:val="009449DA"/>
    <w:rsid w:val="00944D2C"/>
    <w:rsid w:val="00944DF4"/>
    <w:rsid w:val="00944DF8"/>
    <w:rsid w:val="00944EF8"/>
    <w:rsid w:val="00945062"/>
    <w:rsid w:val="00945084"/>
    <w:rsid w:val="0094516C"/>
    <w:rsid w:val="009451B2"/>
    <w:rsid w:val="009452A4"/>
    <w:rsid w:val="00945324"/>
    <w:rsid w:val="0094553B"/>
    <w:rsid w:val="009455BF"/>
    <w:rsid w:val="009455DD"/>
    <w:rsid w:val="009458B8"/>
    <w:rsid w:val="00945AB5"/>
    <w:rsid w:val="00945B60"/>
    <w:rsid w:val="00945C20"/>
    <w:rsid w:val="00945CCE"/>
    <w:rsid w:val="00945E00"/>
    <w:rsid w:val="00945F36"/>
    <w:rsid w:val="00946070"/>
    <w:rsid w:val="00946315"/>
    <w:rsid w:val="00946427"/>
    <w:rsid w:val="00946537"/>
    <w:rsid w:val="009467D5"/>
    <w:rsid w:val="009467E0"/>
    <w:rsid w:val="00946845"/>
    <w:rsid w:val="009468CD"/>
    <w:rsid w:val="00946B46"/>
    <w:rsid w:val="00946CC6"/>
    <w:rsid w:val="00946EED"/>
    <w:rsid w:val="00946EF7"/>
    <w:rsid w:val="00946F84"/>
    <w:rsid w:val="00946FF7"/>
    <w:rsid w:val="009470B4"/>
    <w:rsid w:val="009472F0"/>
    <w:rsid w:val="00947381"/>
    <w:rsid w:val="00947394"/>
    <w:rsid w:val="009473D1"/>
    <w:rsid w:val="00947706"/>
    <w:rsid w:val="009478C8"/>
    <w:rsid w:val="0094798C"/>
    <w:rsid w:val="00947A70"/>
    <w:rsid w:val="00947ABA"/>
    <w:rsid w:val="00947B36"/>
    <w:rsid w:val="00947B95"/>
    <w:rsid w:val="00947DAA"/>
    <w:rsid w:val="00947DCB"/>
    <w:rsid w:val="00947E39"/>
    <w:rsid w:val="009502C9"/>
    <w:rsid w:val="009504F0"/>
    <w:rsid w:val="00950538"/>
    <w:rsid w:val="0095067E"/>
    <w:rsid w:val="009507D3"/>
    <w:rsid w:val="00950845"/>
    <w:rsid w:val="00950900"/>
    <w:rsid w:val="00950A32"/>
    <w:rsid w:val="00950BDA"/>
    <w:rsid w:val="00950BDB"/>
    <w:rsid w:val="00950D1E"/>
    <w:rsid w:val="00951071"/>
    <w:rsid w:val="009510F4"/>
    <w:rsid w:val="00951118"/>
    <w:rsid w:val="00951182"/>
    <w:rsid w:val="00951184"/>
    <w:rsid w:val="0095127B"/>
    <w:rsid w:val="00951298"/>
    <w:rsid w:val="00951318"/>
    <w:rsid w:val="0095133F"/>
    <w:rsid w:val="009513DB"/>
    <w:rsid w:val="00951661"/>
    <w:rsid w:val="009519AA"/>
    <w:rsid w:val="00951AE5"/>
    <w:rsid w:val="00951E94"/>
    <w:rsid w:val="00951EEB"/>
    <w:rsid w:val="0095230F"/>
    <w:rsid w:val="0095246B"/>
    <w:rsid w:val="009524F2"/>
    <w:rsid w:val="0095252C"/>
    <w:rsid w:val="00952879"/>
    <w:rsid w:val="00952963"/>
    <w:rsid w:val="00952F7A"/>
    <w:rsid w:val="00953065"/>
    <w:rsid w:val="00953090"/>
    <w:rsid w:val="00953097"/>
    <w:rsid w:val="009534D0"/>
    <w:rsid w:val="0095350F"/>
    <w:rsid w:val="0095368D"/>
    <w:rsid w:val="009536D0"/>
    <w:rsid w:val="0095390E"/>
    <w:rsid w:val="0095392E"/>
    <w:rsid w:val="00953B01"/>
    <w:rsid w:val="00953B4F"/>
    <w:rsid w:val="00953B50"/>
    <w:rsid w:val="00953D23"/>
    <w:rsid w:val="00953F93"/>
    <w:rsid w:val="00953F9E"/>
    <w:rsid w:val="0095433F"/>
    <w:rsid w:val="009543DD"/>
    <w:rsid w:val="0095485C"/>
    <w:rsid w:val="00954A9B"/>
    <w:rsid w:val="00954AE2"/>
    <w:rsid w:val="00954B21"/>
    <w:rsid w:val="00954C98"/>
    <w:rsid w:val="00954CB4"/>
    <w:rsid w:val="00954CB7"/>
    <w:rsid w:val="00954E54"/>
    <w:rsid w:val="00955038"/>
    <w:rsid w:val="009551D8"/>
    <w:rsid w:val="009551F2"/>
    <w:rsid w:val="00955256"/>
    <w:rsid w:val="0095571A"/>
    <w:rsid w:val="009558F7"/>
    <w:rsid w:val="0095592A"/>
    <w:rsid w:val="00955B0D"/>
    <w:rsid w:val="00955CBE"/>
    <w:rsid w:val="00955F10"/>
    <w:rsid w:val="00956202"/>
    <w:rsid w:val="00956262"/>
    <w:rsid w:val="00956293"/>
    <w:rsid w:val="009565EC"/>
    <w:rsid w:val="00956618"/>
    <w:rsid w:val="009567A7"/>
    <w:rsid w:val="009567C6"/>
    <w:rsid w:val="009567DF"/>
    <w:rsid w:val="00956A4F"/>
    <w:rsid w:val="00956A81"/>
    <w:rsid w:val="00956B69"/>
    <w:rsid w:val="00956C33"/>
    <w:rsid w:val="00956E12"/>
    <w:rsid w:val="00956EC1"/>
    <w:rsid w:val="00956FA6"/>
    <w:rsid w:val="00957074"/>
    <w:rsid w:val="0095727A"/>
    <w:rsid w:val="009573BA"/>
    <w:rsid w:val="0095748F"/>
    <w:rsid w:val="009574C7"/>
    <w:rsid w:val="00957751"/>
    <w:rsid w:val="00957849"/>
    <w:rsid w:val="009579DB"/>
    <w:rsid w:val="00957A9B"/>
    <w:rsid w:val="00957BF4"/>
    <w:rsid w:val="00957DAA"/>
    <w:rsid w:val="00957DEC"/>
    <w:rsid w:val="00957DF3"/>
    <w:rsid w:val="00960143"/>
    <w:rsid w:val="00960224"/>
    <w:rsid w:val="0096023A"/>
    <w:rsid w:val="009602EB"/>
    <w:rsid w:val="0096038F"/>
    <w:rsid w:val="009604DD"/>
    <w:rsid w:val="0096086D"/>
    <w:rsid w:val="0096089E"/>
    <w:rsid w:val="00960AE4"/>
    <w:rsid w:val="00960BE0"/>
    <w:rsid w:val="0096109B"/>
    <w:rsid w:val="00961127"/>
    <w:rsid w:val="009611A3"/>
    <w:rsid w:val="009612ED"/>
    <w:rsid w:val="00961406"/>
    <w:rsid w:val="00961465"/>
    <w:rsid w:val="00961523"/>
    <w:rsid w:val="009619AF"/>
    <w:rsid w:val="00961B86"/>
    <w:rsid w:val="00961FCA"/>
    <w:rsid w:val="00962146"/>
    <w:rsid w:val="00962278"/>
    <w:rsid w:val="0096246F"/>
    <w:rsid w:val="00962513"/>
    <w:rsid w:val="00962D3E"/>
    <w:rsid w:val="00962D8B"/>
    <w:rsid w:val="00962E2D"/>
    <w:rsid w:val="00962FCB"/>
    <w:rsid w:val="00962FDD"/>
    <w:rsid w:val="00963023"/>
    <w:rsid w:val="009630E8"/>
    <w:rsid w:val="00963134"/>
    <w:rsid w:val="009631B5"/>
    <w:rsid w:val="00963224"/>
    <w:rsid w:val="00963301"/>
    <w:rsid w:val="009633CB"/>
    <w:rsid w:val="0096344E"/>
    <w:rsid w:val="00963556"/>
    <w:rsid w:val="00963704"/>
    <w:rsid w:val="009639DF"/>
    <w:rsid w:val="00963B4E"/>
    <w:rsid w:val="00963C8F"/>
    <w:rsid w:val="00963E48"/>
    <w:rsid w:val="00964098"/>
    <w:rsid w:val="009640CF"/>
    <w:rsid w:val="0096424C"/>
    <w:rsid w:val="009643D3"/>
    <w:rsid w:val="0096444A"/>
    <w:rsid w:val="009644F3"/>
    <w:rsid w:val="009646D4"/>
    <w:rsid w:val="00964748"/>
    <w:rsid w:val="00964C0C"/>
    <w:rsid w:val="00964C12"/>
    <w:rsid w:val="00964C39"/>
    <w:rsid w:val="00964CCA"/>
    <w:rsid w:val="00964CE3"/>
    <w:rsid w:val="00965061"/>
    <w:rsid w:val="0096532A"/>
    <w:rsid w:val="00965795"/>
    <w:rsid w:val="00965918"/>
    <w:rsid w:val="00965A01"/>
    <w:rsid w:val="00965D09"/>
    <w:rsid w:val="00965DC5"/>
    <w:rsid w:val="00965ED6"/>
    <w:rsid w:val="00965F37"/>
    <w:rsid w:val="00965F60"/>
    <w:rsid w:val="00966211"/>
    <w:rsid w:val="00966396"/>
    <w:rsid w:val="00966549"/>
    <w:rsid w:val="009665BF"/>
    <w:rsid w:val="009665C1"/>
    <w:rsid w:val="00966621"/>
    <w:rsid w:val="009668B1"/>
    <w:rsid w:val="00966A6D"/>
    <w:rsid w:val="00966DA6"/>
    <w:rsid w:val="00966E7A"/>
    <w:rsid w:val="0096708A"/>
    <w:rsid w:val="00967154"/>
    <w:rsid w:val="00967313"/>
    <w:rsid w:val="00967337"/>
    <w:rsid w:val="00967482"/>
    <w:rsid w:val="009674AD"/>
    <w:rsid w:val="00967602"/>
    <w:rsid w:val="00967674"/>
    <w:rsid w:val="00967793"/>
    <w:rsid w:val="00967A0D"/>
    <w:rsid w:val="00967B55"/>
    <w:rsid w:val="00967C99"/>
    <w:rsid w:val="00967CA6"/>
    <w:rsid w:val="00967FB1"/>
    <w:rsid w:val="00970302"/>
    <w:rsid w:val="009704C3"/>
    <w:rsid w:val="00970890"/>
    <w:rsid w:val="009709FF"/>
    <w:rsid w:val="00970A33"/>
    <w:rsid w:val="00970AC2"/>
    <w:rsid w:val="00970BA2"/>
    <w:rsid w:val="00970C17"/>
    <w:rsid w:val="00970CE2"/>
    <w:rsid w:val="00970FAE"/>
    <w:rsid w:val="009710AA"/>
    <w:rsid w:val="009710BC"/>
    <w:rsid w:val="00971159"/>
    <w:rsid w:val="0097115C"/>
    <w:rsid w:val="009712A1"/>
    <w:rsid w:val="009712E9"/>
    <w:rsid w:val="00971426"/>
    <w:rsid w:val="009715C0"/>
    <w:rsid w:val="00971835"/>
    <w:rsid w:val="00971A8D"/>
    <w:rsid w:val="00971C52"/>
    <w:rsid w:val="00971E76"/>
    <w:rsid w:val="00971F52"/>
    <w:rsid w:val="009720C6"/>
    <w:rsid w:val="0097233C"/>
    <w:rsid w:val="00972572"/>
    <w:rsid w:val="00972727"/>
    <w:rsid w:val="0097276D"/>
    <w:rsid w:val="00972953"/>
    <w:rsid w:val="00972A44"/>
    <w:rsid w:val="00972AFD"/>
    <w:rsid w:val="00972B5B"/>
    <w:rsid w:val="00972C04"/>
    <w:rsid w:val="00972C5F"/>
    <w:rsid w:val="00972C9C"/>
    <w:rsid w:val="00972FC7"/>
    <w:rsid w:val="009733BF"/>
    <w:rsid w:val="0097352E"/>
    <w:rsid w:val="00973623"/>
    <w:rsid w:val="009737BA"/>
    <w:rsid w:val="00973814"/>
    <w:rsid w:val="00973819"/>
    <w:rsid w:val="0097395F"/>
    <w:rsid w:val="00973986"/>
    <w:rsid w:val="009739A0"/>
    <w:rsid w:val="00973AA6"/>
    <w:rsid w:val="00973AD1"/>
    <w:rsid w:val="00973CE8"/>
    <w:rsid w:val="0097426B"/>
    <w:rsid w:val="0097426E"/>
    <w:rsid w:val="00974445"/>
    <w:rsid w:val="0097449A"/>
    <w:rsid w:val="00974507"/>
    <w:rsid w:val="00974860"/>
    <w:rsid w:val="0097496F"/>
    <w:rsid w:val="00974985"/>
    <w:rsid w:val="00974E55"/>
    <w:rsid w:val="00974E75"/>
    <w:rsid w:val="0097528E"/>
    <w:rsid w:val="009753D3"/>
    <w:rsid w:val="009755AA"/>
    <w:rsid w:val="00975673"/>
    <w:rsid w:val="009756D6"/>
    <w:rsid w:val="0097589B"/>
    <w:rsid w:val="009758B9"/>
    <w:rsid w:val="009758D7"/>
    <w:rsid w:val="00975983"/>
    <w:rsid w:val="00975AD0"/>
    <w:rsid w:val="00975CA7"/>
    <w:rsid w:val="00975CE0"/>
    <w:rsid w:val="00975DF8"/>
    <w:rsid w:val="009761A7"/>
    <w:rsid w:val="009761C8"/>
    <w:rsid w:val="009761F8"/>
    <w:rsid w:val="00976261"/>
    <w:rsid w:val="0097663F"/>
    <w:rsid w:val="00976ECD"/>
    <w:rsid w:val="00976F8A"/>
    <w:rsid w:val="00976FE2"/>
    <w:rsid w:val="0097729A"/>
    <w:rsid w:val="009774ED"/>
    <w:rsid w:val="009775FF"/>
    <w:rsid w:val="00977958"/>
    <w:rsid w:val="00977A17"/>
    <w:rsid w:val="00977B12"/>
    <w:rsid w:val="00977BCD"/>
    <w:rsid w:val="00977D0E"/>
    <w:rsid w:val="00977E1E"/>
    <w:rsid w:val="00977FBD"/>
    <w:rsid w:val="00980068"/>
    <w:rsid w:val="009800D0"/>
    <w:rsid w:val="009801C7"/>
    <w:rsid w:val="00980261"/>
    <w:rsid w:val="0098026A"/>
    <w:rsid w:val="00980285"/>
    <w:rsid w:val="009804B8"/>
    <w:rsid w:val="009805AD"/>
    <w:rsid w:val="009806D5"/>
    <w:rsid w:val="00980797"/>
    <w:rsid w:val="00980855"/>
    <w:rsid w:val="00980958"/>
    <w:rsid w:val="00980D5E"/>
    <w:rsid w:val="0098118D"/>
    <w:rsid w:val="00981197"/>
    <w:rsid w:val="009811E6"/>
    <w:rsid w:val="009813B3"/>
    <w:rsid w:val="009813E0"/>
    <w:rsid w:val="009814EF"/>
    <w:rsid w:val="00981680"/>
    <w:rsid w:val="00981796"/>
    <w:rsid w:val="009818D3"/>
    <w:rsid w:val="00981A9B"/>
    <w:rsid w:val="00981AAA"/>
    <w:rsid w:val="00981D43"/>
    <w:rsid w:val="00981F02"/>
    <w:rsid w:val="009820C4"/>
    <w:rsid w:val="00982199"/>
    <w:rsid w:val="00982498"/>
    <w:rsid w:val="009827B0"/>
    <w:rsid w:val="009827DA"/>
    <w:rsid w:val="00982A23"/>
    <w:rsid w:val="00982A77"/>
    <w:rsid w:val="00982D69"/>
    <w:rsid w:val="00982E8B"/>
    <w:rsid w:val="00982FD6"/>
    <w:rsid w:val="00982FEC"/>
    <w:rsid w:val="009831C0"/>
    <w:rsid w:val="00983502"/>
    <w:rsid w:val="00983533"/>
    <w:rsid w:val="00983781"/>
    <w:rsid w:val="00983A81"/>
    <w:rsid w:val="00983BA7"/>
    <w:rsid w:val="00983D4E"/>
    <w:rsid w:val="00983DAF"/>
    <w:rsid w:val="00984019"/>
    <w:rsid w:val="0098454C"/>
    <w:rsid w:val="00984AE3"/>
    <w:rsid w:val="00984D3D"/>
    <w:rsid w:val="00985057"/>
    <w:rsid w:val="00985345"/>
    <w:rsid w:val="009856C4"/>
    <w:rsid w:val="009856C9"/>
    <w:rsid w:val="009857F4"/>
    <w:rsid w:val="009858A3"/>
    <w:rsid w:val="00985935"/>
    <w:rsid w:val="00985A0D"/>
    <w:rsid w:val="00985B95"/>
    <w:rsid w:val="00985C1E"/>
    <w:rsid w:val="00985C53"/>
    <w:rsid w:val="00985D47"/>
    <w:rsid w:val="00985F6C"/>
    <w:rsid w:val="009860BF"/>
    <w:rsid w:val="009862E2"/>
    <w:rsid w:val="00986447"/>
    <w:rsid w:val="0098659B"/>
    <w:rsid w:val="009866BC"/>
    <w:rsid w:val="00986739"/>
    <w:rsid w:val="00986C12"/>
    <w:rsid w:val="00986C51"/>
    <w:rsid w:val="00986C5A"/>
    <w:rsid w:val="00986D7D"/>
    <w:rsid w:val="0098706D"/>
    <w:rsid w:val="0098709A"/>
    <w:rsid w:val="009872A2"/>
    <w:rsid w:val="00987320"/>
    <w:rsid w:val="009873A9"/>
    <w:rsid w:val="009873E3"/>
    <w:rsid w:val="00987498"/>
    <w:rsid w:val="009876BA"/>
    <w:rsid w:val="009878D0"/>
    <w:rsid w:val="009878D2"/>
    <w:rsid w:val="00987D1F"/>
    <w:rsid w:val="00987DF8"/>
    <w:rsid w:val="00987FF6"/>
    <w:rsid w:val="0099018C"/>
    <w:rsid w:val="009901C3"/>
    <w:rsid w:val="0099021F"/>
    <w:rsid w:val="0099037E"/>
    <w:rsid w:val="009903D4"/>
    <w:rsid w:val="00990404"/>
    <w:rsid w:val="009907E6"/>
    <w:rsid w:val="009907ED"/>
    <w:rsid w:val="0099099D"/>
    <w:rsid w:val="009909C8"/>
    <w:rsid w:val="00990C51"/>
    <w:rsid w:val="00990CC7"/>
    <w:rsid w:val="00990D19"/>
    <w:rsid w:val="00990D7D"/>
    <w:rsid w:val="00990F60"/>
    <w:rsid w:val="00991150"/>
    <w:rsid w:val="00991197"/>
    <w:rsid w:val="0099125C"/>
    <w:rsid w:val="0099133D"/>
    <w:rsid w:val="0099135C"/>
    <w:rsid w:val="0099139D"/>
    <w:rsid w:val="009914CE"/>
    <w:rsid w:val="0099153B"/>
    <w:rsid w:val="00991559"/>
    <w:rsid w:val="009919DE"/>
    <w:rsid w:val="00991A2C"/>
    <w:rsid w:val="00991A47"/>
    <w:rsid w:val="00991B58"/>
    <w:rsid w:val="00991D97"/>
    <w:rsid w:val="00991F03"/>
    <w:rsid w:val="00991F8C"/>
    <w:rsid w:val="009921E3"/>
    <w:rsid w:val="0099234E"/>
    <w:rsid w:val="009924AE"/>
    <w:rsid w:val="0099277F"/>
    <w:rsid w:val="009927E6"/>
    <w:rsid w:val="009928CD"/>
    <w:rsid w:val="00992AFB"/>
    <w:rsid w:val="00992CA5"/>
    <w:rsid w:val="00992E99"/>
    <w:rsid w:val="009931CA"/>
    <w:rsid w:val="0099338A"/>
    <w:rsid w:val="0099345C"/>
    <w:rsid w:val="0099359F"/>
    <w:rsid w:val="009936B8"/>
    <w:rsid w:val="009939DC"/>
    <w:rsid w:val="00993ACA"/>
    <w:rsid w:val="00993B19"/>
    <w:rsid w:val="00993BB5"/>
    <w:rsid w:val="00993C2D"/>
    <w:rsid w:val="00993CA4"/>
    <w:rsid w:val="00993E88"/>
    <w:rsid w:val="00993F32"/>
    <w:rsid w:val="00993F5F"/>
    <w:rsid w:val="009942A1"/>
    <w:rsid w:val="009942A5"/>
    <w:rsid w:val="009942CD"/>
    <w:rsid w:val="00994415"/>
    <w:rsid w:val="0099458A"/>
    <w:rsid w:val="009947CE"/>
    <w:rsid w:val="00994AF7"/>
    <w:rsid w:val="00994BF1"/>
    <w:rsid w:val="00994C87"/>
    <w:rsid w:val="00994DEC"/>
    <w:rsid w:val="00994EE1"/>
    <w:rsid w:val="009951C2"/>
    <w:rsid w:val="00995297"/>
    <w:rsid w:val="009954B2"/>
    <w:rsid w:val="009956BA"/>
    <w:rsid w:val="009957C3"/>
    <w:rsid w:val="0099581A"/>
    <w:rsid w:val="009958C2"/>
    <w:rsid w:val="00995ABF"/>
    <w:rsid w:val="00995BF6"/>
    <w:rsid w:val="00995F99"/>
    <w:rsid w:val="00995FBE"/>
    <w:rsid w:val="009960F8"/>
    <w:rsid w:val="0099627D"/>
    <w:rsid w:val="00996516"/>
    <w:rsid w:val="009967E0"/>
    <w:rsid w:val="009967F9"/>
    <w:rsid w:val="00996843"/>
    <w:rsid w:val="00996AD6"/>
    <w:rsid w:val="00996CD3"/>
    <w:rsid w:val="0099709D"/>
    <w:rsid w:val="009972D4"/>
    <w:rsid w:val="009972EC"/>
    <w:rsid w:val="00997325"/>
    <w:rsid w:val="0099738C"/>
    <w:rsid w:val="0099767F"/>
    <w:rsid w:val="0099770E"/>
    <w:rsid w:val="00997E1F"/>
    <w:rsid w:val="00997EF2"/>
    <w:rsid w:val="00997F5B"/>
    <w:rsid w:val="00997F79"/>
    <w:rsid w:val="009A0164"/>
    <w:rsid w:val="009A03F0"/>
    <w:rsid w:val="009A0434"/>
    <w:rsid w:val="009A046D"/>
    <w:rsid w:val="009A04ED"/>
    <w:rsid w:val="009A05ED"/>
    <w:rsid w:val="009A06D9"/>
    <w:rsid w:val="009A0B29"/>
    <w:rsid w:val="009A0F15"/>
    <w:rsid w:val="009A0F33"/>
    <w:rsid w:val="009A1083"/>
    <w:rsid w:val="009A13CA"/>
    <w:rsid w:val="009A13DE"/>
    <w:rsid w:val="009A13F3"/>
    <w:rsid w:val="009A1743"/>
    <w:rsid w:val="009A1880"/>
    <w:rsid w:val="009A1AA9"/>
    <w:rsid w:val="009A1C43"/>
    <w:rsid w:val="009A1D06"/>
    <w:rsid w:val="009A1FAD"/>
    <w:rsid w:val="009A23CC"/>
    <w:rsid w:val="009A23EE"/>
    <w:rsid w:val="009A23F3"/>
    <w:rsid w:val="009A24EF"/>
    <w:rsid w:val="009A2566"/>
    <w:rsid w:val="009A28C7"/>
    <w:rsid w:val="009A2A5E"/>
    <w:rsid w:val="009A2B1F"/>
    <w:rsid w:val="009A2B2D"/>
    <w:rsid w:val="009A2B42"/>
    <w:rsid w:val="009A2F94"/>
    <w:rsid w:val="009A313B"/>
    <w:rsid w:val="009A3141"/>
    <w:rsid w:val="009A314C"/>
    <w:rsid w:val="009A320C"/>
    <w:rsid w:val="009A3314"/>
    <w:rsid w:val="009A33D1"/>
    <w:rsid w:val="009A3546"/>
    <w:rsid w:val="009A3589"/>
    <w:rsid w:val="009A35DE"/>
    <w:rsid w:val="009A3772"/>
    <w:rsid w:val="009A3BE1"/>
    <w:rsid w:val="009A3C1A"/>
    <w:rsid w:val="009A3F65"/>
    <w:rsid w:val="009A403D"/>
    <w:rsid w:val="009A4081"/>
    <w:rsid w:val="009A4105"/>
    <w:rsid w:val="009A41F9"/>
    <w:rsid w:val="009A42E1"/>
    <w:rsid w:val="009A42FA"/>
    <w:rsid w:val="009A4417"/>
    <w:rsid w:val="009A4604"/>
    <w:rsid w:val="009A467C"/>
    <w:rsid w:val="009A4A26"/>
    <w:rsid w:val="009A4CB6"/>
    <w:rsid w:val="009A4DC3"/>
    <w:rsid w:val="009A50F1"/>
    <w:rsid w:val="009A51EB"/>
    <w:rsid w:val="009A53DA"/>
    <w:rsid w:val="009A55B3"/>
    <w:rsid w:val="009A5624"/>
    <w:rsid w:val="009A56D2"/>
    <w:rsid w:val="009A58E9"/>
    <w:rsid w:val="009A5B05"/>
    <w:rsid w:val="009A5BB9"/>
    <w:rsid w:val="009A60FD"/>
    <w:rsid w:val="009A615F"/>
    <w:rsid w:val="009A62F9"/>
    <w:rsid w:val="009A64B7"/>
    <w:rsid w:val="009A650A"/>
    <w:rsid w:val="009A6641"/>
    <w:rsid w:val="009A66F1"/>
    <w:rsid w:val="009A68D4"/>
    <w:rsid w:val="009A6960"/>
    <w:rsid w:val="009A6B44"/>
    <w:rsid w:val="009A6C07"/>
    <w:rsid w:val="009A6C46"/>
    <w:rsid w:val="009A6C54"/>
    <w:rsid w:val="009A6C65"/>
    <w:rsid w:val="009A6FC8"/>
    <w:rsid w:val="009A72F3"/>
    <w:rsid w:val="009A7301"/>
    <w:rsid w:val="009A7542"/>
    <w:rsid w:val="009A784F"/>
    <w:rsid w:val="009A78B3"/>
    <w:rsid w:val="009A7BAA"/>
    <w:rsid w:val="009A7D0B"/>
    <w:rsid w:val="009A7DB8"/>
    <w:rsid w:val="009A7EFC"/>
    <w:rsid w:val="009B041B"/>
    <w:rsid w:val="009B0628"/>
    <w:rsid w:val="009B073E"/>
    <w:rsid w:val="009B07E8"/>
    <w:rsid w:val="009B08EE"/>
    <w:rsid w:val="009B0930"/>
    <w:rsid w:val="009B0951"/>
    <w:rsid w:val="009B09CB"/>
    <w:rsid w:val="009B09E3"/>
    <w:rsid w:val="009B0BFC"/>
    <w:rsid w:val="009B0E14"/>
    <w:rsid w:val="009B108F"/>
    <w:rsid w:val="009B1249"/>
    <w:rsid w:val="009B1250"/>
    <w:rsid w:val="009B12D7"/>
    <w:rsid w:val="009B14F6"/>
    <w:rsid w:val="009B158A"/>
    <w:rsid w:val="009B16CE"/>
    <w:rsid w:val="009B1754"/>
    <w:rsid w:val="009B17DB"/>
    <w:rsid w:val="009B1959"/>
    <w:rsid w:val="009B1B49"/>
    <w:rsid w:val="009B1BFA"/>
    <w:rsid w:val="009B1CEE"/>
    <w:rsid w:val="009B1EC4"/>
    <w:rsid w:val="009B1F17"/>
    <w:rsid w:val="009B1F3B"/>
    <w:rsid w:val="009B1F84"/>
    <w:rsid w:val="009B1F91"/>
    <w:rsid w:val="009B214C"/>
    <w:rsid w:val="009B2172"/>
    <w:rsid w:val="009B2411"/>
    <w:rsid w:val="009B283A"/>
    <w:rsid w:val="009B2CFF"/>
    <w:rsid w:val="009B2DED"/>
    <w:rsid w:val="009B2FA9"/>
    <w:rsid w:val="009B3031"/>
    <w:rsid w:val="009B334B"/>
    <w:rsid w:val="009B33FA"/>
    <w:rsid w:val="009B3431"/>
    <w:rsid w:val="009B34CD"/>
    <w:rsid w:val="009B3816"/>
    <w:rsid w:val="009B382E"/>
    <w:rsid w:val="009B3837"/>
    <w:rsid w:val="009B3971"/>
    <w:rsid w:val="009B39B7"/>
    <w:rsid w:val="009B39CD"/>
    <w:rsid w:val="009B3F28"/>
    <w:rsid w:val="009B3F32"/>
    <w:rsid w:val="009B3FA5"/>
    <w:rsid w:val="009B40E4"/>
    <w:rsid w:val="009B4180"/>
    <w:rsid w:val="009B42E4"/>
    <w:rsid w:val="009B4483"/>
    <w:rsid w:val="009B4690"/>
    <w:rsid w:val="009B481E"/>
    <w:rsid w:val="009B4B8B"/>
    <w:rsid w:val="009B4DAA"/>
    <w:rsid w:val="009B4F70"/>
    <w:rsid w:val="009B5158"/>
    <w:rsid w:val="009B5354"/>
    <w:rsid w:val="009B5377"/>
    <w:rsid w:val="009B57F6"/>
    <w:rsid w:val="009B597E"/>
    <w:rsid w:val="009B5C11"/>
    <w:rsid w:val="009B5CB7"/>
    <w:rsid w:val="009B5CE0"/>
    <w:rsid w:val="009B5D68"/>
    <w:rsid w:val="009B5F0D"/>
    <w:rsid w:val="009B5FC7"/>
    <w:rsid w:val="009B60D6"/>
    <w:rsid w:val="009B6436"/>
    <w:rsid w:val="009B67F2"/>
    <w:rsid w:val="009B6827"/>
    <w:rsid w:val="009B683A"/>
    <w:rsid w:val="009B6A60"/>
    <w:rsid w:val="009B6B47"/>
    <w:rsid w:val="009B6BC1"/>
    <w:rsid w:val="009B6D72"/>
    <w:rsid w:val="009B72E9"/>
    <w:rsid w:val="009B73C3"/>
    <w:rsid w:val="009B73FA"/>
    <w:rsid w:val="009B74CE"/>
    <w:rsid w:val="009B7500"/>
    <w:rsid w:val="009B75F7"/>
    <w:rsid w:val="009B768C"/>
    <w:rsid w:val="009B7790"/>
    <w:rsid w:val="009B7B5B"/>
    <w:rsid w:val="009B7BE8"/>
    <w:rsid w:val="009B7C47"/>
    <w:rsid w:val="009B7ECB"/>
    <w:rsid w:val="009B7F69"/>
    <w:rsid w:val="009C009D"/>
    <w:rsid w:val="009C0435"/>
    <w:rsid w:val="009C046D"/>
    <w:rsid w:val="009C0B9C"/>
    <w:rsid w:val="009C0C66"/>
    <w:rsid w:val="009C0CD9"/>
    <w:rsid w:val="009C0EE4"/>
    <w:rsid w:val="009C0EFD"/>
    <w:rsid w:val="009C0F5A"/>
    <w:rsid w:val="009C116C"/>
    <w:rsid w:val="009C11DB"/>
    <w:rsid w:val="009C1244"/>
    <w:rsid w:val="009C128B"/>
    <w:rsid w:val="009C1357"/>
    <w:rsid w:val="009C15B1"/>
    <w:rsid w:val="009C177F"/>
    <w:rsid w:val="009C18F7"/>
    <w:rsid w:val="009C198B"/>
    <w:rsid w:val="009C19F7"/>
    <w:rsid w:val="009C1A1B"/>
    <w:rsid w:val="009C1A2A"/>
    <w:rsid w:val="009C1C15"/>
    <w:rsid w:val="009C1C4D"/>
    <w:rsid w:val="009C1CF6"/>
    <w:rsid w:val="009C1DF7"/>
    <w:rsid w:val="009C1FAC"/>
    <w:rsid w:val="009C211E"/>
    <w:rsid w:val="009C22C7"/>
    <w:rsid w:val="009C22EF"/>
    <w:rsid w:val="009C2301"/>
    <w:rsid w:val="009C237F"/>
    <w:rsid w:val="009C25AF"/>
    <w:rsid w:val="009C2682"/>
    <w:rsid w:val="009C27D8"/>
    <w:rsid w:val="009C28E1"/>
    <w:rsid w:val="009C2920"/>
    <w:rsid w:val="009C2BC1"/>
    <w:rsid w:val="009C2BC9"/>
    <w:rsid w:val="009C31B9"/>
    <w:rsid w:val="009C31CF"/>
    <w:rsid w:val="009C31F9"/>
    <w:rsid w:val="009C340E"/>
    <w:rsid w:val="009C3516"/>
    <w:rsid w:val="009C35E0"/>
    <w:rsid w:val="009C37BE"/>
    <w:rsid w:val="009C3874"/>
    <w:rsid w:val="009C3A13"/>
    <w:rsid w:val="009C3C37"/>
    <w:rsid w:val="009C3CDE"/>
    <w:rsid w:val="009C3D99"/>
    <w:rsid w:val="009C3E14"/>
    <w:rsid w:val="009C3E35"/>
    <w:rsid w:val="009C405B"/>
    <w:rsid w:val="009C42DD"/>
    <w:rsid w:val="009C42EA"/>
    <w:rsid w:val="009C467A"/>
    <w:rsid w:val="009C4701"/>
    <w:rsid w:val="009C47E8"/>
    <w:rsid w:val="009C4A11"/>
    <w:rsid w:val="009C4BDB"/>
    <w:rsid w:val="009C4D8A"/>
    <w:rsid w:val="009C4F60"/>
    <w:rsid w:val="009C5363"/>
    <w:rsid w:val="009C5624"/>
    <w:rsid w:val="009C5855"/>
    <w:rsid w:val="009C5992"/>
    <w:rsid w:val="009C5DC1"/>
    <w:rsid w:val="009C5DEC"/>
    <w:rsid w:val="009C5E57"/>
    <w:rsid w:val="009C5EC3"/>
    <w:rsid w:val="009C5FDD"/>
    <w:rsid w:val="009C5FF0"/>
    <w:rsid w:val="009C6064"/>
    <w:rsid w:val="009C6068"/>
    <w:rsid w:val="009C612E"/>
    <w:rsid w:val="009C621B"/>
    <w:rsid w:val="009C6258"/>
    <w:rsid w:val="009C640D"/>
    <w:rsid w:val="009C6484"/>
    <w:rsid w:val="009C65D8"/>
    <w:rsid w:val="009C686B"/>
    <w:rsid w:val="009C69B3"/>
    <w:rsid w:val="009C6C93"/>
    <w:rsid w:val="009C6D4C"/>
    <w:rsid w:val="009C6DBB"/>
    <w:rsid w:val="009C6F6E"/>
    <w:rsid w:val="009C70A8"/>
    <w:rsid w:val="009C7150"/>
    <w:rsid w:val="009C731B"/>
    <w:rsid w:val="009C73FF"/>
    <w:rsid w:val="009C749B"/>
    <w:rsid w:val="009C74B7"/>
    <w:rsid w:val="009C7549"/>
    <w:rsid w:val="009C7837"/>
    <w:rsid w:val="009C798D"/>
    <w:rsid w:val="009C7A4E"/>
    <w:rsid w:val="009C7C26"/>
    <w:rsid w:val="009C7DCB"/>
    <w:rsid w:val="009C7DCE"/>
    <w:rsid w:val="009C7E15"/>
    <w:rsid w:val="009C7FD2"/>
    <w:rsid w:val="009D0062"/>
    <w:rsid w:val="009D0078"/>
    <w:rsid w:val="009D00F4"/>
    <w:rsid w:val="009D039B"/>
    <w:rsid w:val="009D03A9"/>
    <w:rsid w:val="009D0611"/>
    <w:rsid w:val="009D085B"/>
    <w:rsid w:val="009D08A7"/>
    <w:rsid w:val="009D0E0B"/>
    <w:rsid w:val="009D0E2B"/>
    <w:rsid w:val="009D0FE6"/>
    <w:rsid w:val="009D105C"/>
    <w:rsid w:val="009D1244"/>
    <w:rsid w:val="009D12E4"/>
    <w:rsid w:val="009D12F3"/>
    <w:rsid w:val="009D1305"/>
    <w:rsid w:val="009D1384"/>
    <w:rsid w:val="009D14D2"/>
    <w:rsid w:val="009D14EA"/>
    <w:rsid w:val="009D16B7"/>
    <w:rsid w:val="009D16E5"/>
    <w:rsid w:val="009D184B"/>
    <w:rsid w:val="009D1A20"/>
    <w:rsid w:val="009D1A2D"/>
    <w:rsid w:val="009D1B7A"/>
    <w:rsid w:val="009D1D3B"/>
    <w:rsid w:val="009D1D6A"/>
    <w:rsid w:val="009D1E9A"/>
    <w:rsid w:val="009D1F29"/>
    <w:rsid w:val="009D1F81"/>
    <w:rsid w:val="009D23C6"/>
    <w:rsid w:val="009D23CB"/>
    <w:rsid w:val="009D2555"/>
    <w:rsid w:val="009D2886"/>
    <w:rsid w:val="009D2BA2"/>
    <w:rsid w:val="009D2BFF"/>
    <w:rsid w:val="009D2CE8"/>
    <w:rsid w:val="009D2D1B"/>
    <w:rsid w:val="009D2E33"/>
    <w:rsid w:val="009D2F22"/>
    <w:rsid w:val="009D303E"/>
    <w:rsid w:val="009D30CD"/>
    <w:rsid w:val="009D320C"/>
    <w:rsid w:val="009D3420"/>
    <w:rsid w:val="009D3520"/>
    <w:rsid w:val="009D3532"/>
    <w:rsid w:val="009D366F"/>
    <w:rsid w:val="009D381B"/>
    <w:rsid w:val="009D39E9"/>
    <w:rsid w:val="009D3A1F"/>
    <w:rsid w:val="009D3A64"/>
    <w:rsid w:val="009D3E04"/>
    <w:rsid w:val="009D3E37"/>
    <w:rsid w:val="009D3F1D"/>
    <w:rsid w:val="009D3F88"/>
    <w:rsid w:val="009D4554"/>
    <w:rsid w:val="009D4619"/>
    <w:rsid w:val="009D4852"/>
    <w:rsid w:val="009D48E4"/>
    <w:rsid w:val="009D4907"/>
    <w:rsid w:val="009D4A30"/>
    <w:rsid w:val="009D4BEF"/>
    <w:rsid w:val="009D4E4F"/>
    <w:rsid w:val="009D4ED3"/>
    <w:rsid w:val="009D5173"/>
    <w:rsid w:val="009D51EF"/>
    <w:rsid w:val="009D528C"/>
    <w:rsid w:val="009D5358"/>
    <w:rsid w:val="009D5367"/>
    <w:rsid w:val="009D54DA"/>
    <w:rsid w:val="009D572E"/>
    <w:rsid w:val="009D58BE"/>
    <w:rsid w:val="009D5B2E"/>
    <w:rsid w:val="009D5BFF"/>
    <w:rsid w:val="009D5CD9"/>
    <w:rsid w:val="009D5DC4"/>
    <w:rsid w:val="009D5F35"/>
    <w:rsid w:val="009D6153"/>
    <w:rsid w:val="009D61A7"/>
    <w:rsid w:val="009D61BD"/>
    <w:rsid w:val="009D6312"/>
    <w:rsid w:val="009D6354"/>
    <w:rsid w:val="009D64C6"/>
    <w:rsid w:val="009D66B6"/>
    <w:rsid w:val="009D69CF"/>
    <w:rsid w:val="009D6ADB"/>
    <w:rsid w:val="009D6B02"/>
    <w:rsid w:val="009D6BD3"/>
    <w:rsid w:val="009D6CF4"/>
    <w:rsid w:val="009D6F5C"/>
    <w:rsid w:val="009D73F8"/>
    <w:rsid w:val="009D7441"/>
    <w:rsid w:val="009D772F"/>
    <w:rsid w:val="009D7813"/>
    <w:rsid w:val="009D7815"/>
    <w:rsid w:val="009D7818"/>
    <w:rsid w:val="009D78FE"/>
    <w:rsid w:val="009D7BAA"/>
    <w:rsid w:val="009D7C6A"/>
    <w:rsid w:val="009D7E65"/>
    <w:rsid w:val="009E001F"/>
    <w:rsid w:val="009E0123"/>
    <w:rsid w:val="009E0146"/>
    <w:rsid w:val="009E038D"/>
    <w:rsid w:val="009E0410"/>
    <w:rsid w:val="009E051C"/>
    <w:rsid w:val="009E05E1"/>
    <w:rsid w:val="009E0668"/>
    <w:rsid w:val="009E0725"/>
    <w:rsid w:val="009E0889"/>
    <w:rsid w:val="009E09CD"/>
    <w:rsid w:val="009E0A0A"/>
    <w:rsid w:val="009E0EE0"/>
    <w:rsid w:val="009E1024"/>
    <w:rsid w:val="009E104D"/>
    <w:rsid w:val="009E1170"/>
    <w:rsid w:val="009E12F3"/>
    <w:rsid w:val="009E1398"/>
    <w:rsid w:val="009E14F7"/>
    <w:rsid w:val="009E1619"/>
    <w:rsid w:val="009E1680"/>
    <w:rsid w:val="009E173E"/>
    <w:rsid w:val="009E17A4"/>
    <w:rsid w:val="009E19E8"/>
    <w:rsid w:val="009E1A78"/>
    <w:rsid w:val="009E1B4A"/>
    <w:rsid w:val="009E1BF9"/>
    <w:rsid w:val="009E1F5E"/>
    <w:rsid w:val="009E1FB0"/>
    <w:rsid w:val="009E2005"/>
    <w:rsid w:val="009E225A"/>
    <w:rsid w:val="009E22CA"/>
    <w:rsid w:val="009E22F2"/>
    <w:rsid w:val="009E28C3"/>
    <w:rsid w:val="009E2B12"/>
    <w:rsid w:val="009E2B73"/>
    <w:rsid w:val="009E2D2D"/>
    <w:rsid w:val="009E2D93"/>
    <w:rsid w:val="009E2F51"/>
    <w:rsid w:val="009E2FAC"/>
    <w:rsid w:val="009E325A"/>
    <w:rsid w:val="009E35DE"/>
    <w:rsid w:val="009E3657"/>
    <w:rsid w:val="009E37BA"/>
    <w:rsid w:val="009E3817"/>
    <w:rsid w:val="009E3AB0"/>
    <w:rsid w:val="009E3B9D"/>
    <w:rsid w:val="009E3BCD"/>
    <w:rsid w:val="009E3DC1"/>
    <w:rsid w:val="009E3E6D"/>
    <w:rsid w:val="009E3EFA"/>
    <w:rsid w:val="009E4134"/>
    <w:rsid w:val="009E4213"/>
    <w:rsid w:val="009E427E"/>
    <w:rsid w:val="009E4584"/>
    <w:rsid w:val="009E467A"/>
    <w:rsid w:val="009E46AE"/>
    <w:rsid w:val="009E4747"/>
    <w:rsid w:val="009E4842"/>
    <w:rsid w:val="009E48A3"/>
    <w:rsid w:val="009E4925"/>
    <w:rsid w:val="009E4A1A"/>
    <w:rsid w:val="009E4AA1"/>
    <w:rsid w:val="009E4ACF"/>
    <w:rsid w:val="009E5016"/>
    <w:rsid w:val="009E50F0"/>
    <w:rsid w:val="009E5125"/>
    <w:rsid w:val="009E5379"/>
    <w:rsid w:val="009E54AF"/>
    <w:rsid w:val="009E550C"/>
    <w:rsid w:val="009E5554"/>
    <w:rsid w:val="009E5631"/>
    <w:rsid w:val="009E56A7"/>
    <w:rsid w:val="009E5CBF"/>
    <w:rsid w:val="009E61FA"/>
    <w:rsid w:val="009E6C3E"/>
    <w:rsid w:val="009E7187"/>
    <w:rsid w:val="009E7329"/>
    <w:rsid w:val="009E734A"/>
    <w:rsid w:val="009E737B"/>
    <w:rsid w:val="009E763D"/>
    <w:rsid w:val="009E765E"/>
    <w:rsid w:val="009E773D"/>
    <w:rsid w:val="009E79E4"/>
    <w:rsid w:val="009E7A4B"/>
    <w:rsid w:val="009E7BFA"/>
    <w:rsid w:val="009F00BB"/>
    <w:rsid w:val="009F016F"/>
    <w:rsid w:val="009F019D"/>
    <w:rsid w:val="009F0266"/>
    <w:rsid w:val="009F035D"/>
    <w:rsid w:val="009F054F"/>
    <w:rsid w:val="009F059A"/>
    <w:rsid w:val="009F0A84"/>
    <w:rsid w:val="009F0ABA"/>
    <w:rsid w:val="009F0AEE"/>
    <w:rsid w:val="009F0B49"/>
    <w:rsid w:val="009F0C7D"/>
    <w:rsid w:val="009F0E6A"/>
    <w:rsid w:val="009F0E93"/>
    <w:rsid w:val="009F0FE2"/>
    <w:rsid w:val="009F101C"/>
    <w:rsid w:val="009F1072"/>
    <w:rsid w:val="009F1225"/>
    <w:rsid w:val="009F1366"/>
    <w:rsid w:val="009F15D1"/>
    <w:rsid w:val="009F163C"/>
    <w:rsid w:val="009F1694"/>
    <w:rsid w:val="009F1784"/>
    <w:rsid w:val="009F17B5"/>
    <w:rsid w:val="009F1848"/>
    <w:rsid w:val="009F18D6"/>
    <w:rsid w:val="009F1A91"/>
    <w:rsid w:val="009F1D50"/>
    <w:rsid w:val="009F1EC4"/>
    <w:rsid w:val="009F2238"/>
    <w:rsid w:val="009F22AA"/>
    <w:rsid w:val="009F2356"/>
    <w:rsid w:val="009F246E"/>
    <w:rsid w:val="009F2606"/>
    <w:rsid w:val="009F2930"/>
    <w:rsid w:val="009F2B4D"/>
    <w:rsid w:val="009F2C72"/>
    <w:rsid w:val="009F2C86"/>
    <w:rsid w:val="009F2CB8"/>
    <w:rsid w:val="009F3252"/>
    <w:rsid w:val="009F33B5"/>
    <w:rsid w:val="009F3406"/>
    <w:rsid w:val="009F3417"/>
    <w:rsid w:val="009F3BF6"/>
    <w:rsid w:val="009F3D40"/>
    <w:rsid w:val="009F3DAB"/>
    <w:rsid w:val="009F3F55"/>
    <w:rsid w:val="009F3FAE"/>
    <w:rsid w:val="009F407E"/>
    <w:rsid w:val="009F4095"/>
    <w:rsid w:val="009F40F1"/>
    <w:rsid w:val="009F419A"/>
    <w:rsid w:val="009F42C3"/>
    <w:rsid w:val="009F466C"/>
    <w:rsid w:val="009F4D38"/>
    <w:rsid w:val="009F4DFC"/>
    <w:rsid w:val="009F4ED9"/>
    <w:rsid w:val="009F509D"/>
    <w:rsid w:val="009F50EF"/>
    <w:rsid w:val="009F50F7"/>
    <w:rsid w:val="009F50FC"/>
    <w:rsid w:val="009F5522"/>
    <w:rsid w:val="009F5578"/>
    <w:rsid w:val="009F55A1"/>
    <w:rsid w:val="009F5655"/>
    <w:rsid w:val="009F57C2"/>
    <w:rsid w:val="009F58FF"/>
    <w:rsid w:val="009F5A22"/>
    <w:rsid w:val="009F5BA9"/>
    <w:rsid w:val="009F5C36"/>
    <w:rsid w:val="009F5E3F"/>
    <w:rsid w:val="009F5EC1"/>
    <w:rsid w:val="009F5F35"/>
    <w:rsid w:val="009F60C7"/>
    <w:rsid w:val="009F6294"/>
    <w:rsid w:val="009F63D5"/>
    <w:rsid w:val="009F64C5"/>
    <w:rsid w:val="009F68DB"/>
    <w:rsid w:val="009F70BF"/>
    <w:rsid w:val="009F7122"/>
    <w:rsid w:val="009F71BF"/>
    <w:rsid w:val="009F71D2"/>
    <w:rsid w:val="009F735B"/>
    <w:rsid w:val="009F73CC"/>
    <w:rsid w:val="009F7470"/>
    <w:rsid w:val="009F74AE"/>
    <w:rsid w:val="009F75E4"/>
    <w:rsid w:val="009F7702"/>
    <w:rsid w:val="009F7837"/>
    <w:rsid w:val="009F7893"/>
    <w:rsid w:val="009F78E0"/>
    <w:rsid w:val="009F78FF"/>
    <w:rsid w:val="009F7B66"/>
    <w:rsid w:val="009F7C77"/>
    <w:rsid w:val="009F7CBF"/>
    <w:rsid w:val="009F7CE6"/>
    <w:rsid w:val="009F7EB3"/>
    <w:rsid w:val="00A00041"/>
    <w:rsid w:val="00A00111"/>
    <w:rsid w:val="00A00152"/>
    <w:rsid w:val="00A001DD"/>
    <w:rsid w:val="00A001EF"/>
    <w:rsid w:val="00A0020F"/>
    <w:rsid w:val="00A00229"/>
    <w:rsid w:val="00A0024D"/>
    <w:rsid w:val="00A003BB"/>
    <w:rsid w:val="00A003C4"/>
    <w:rsid w:val="00A004C4"/>
    <w:rsid w:val="00A00709"/>
    <w:rsid w:val="00A00817"/>
    <w:rsid w:val="00A009ED"/>
    <w:rsid w:val="00A00A89"/>
    <w:rsid w:val="00A00CDB"/>
    <w:rsid w:val="00A00CF4"/>
    <w:rsid w:val="00A00E44"/>
    <w:rsid w:val="00A00E52"/>
    <w:rsid w:val="00A010BA"/>
    <w:rsid w:val="00A01163"/>
    <w:rsid w:val="00A01319"/>
    <w:rsid w:val="00A0149C"/>
    <w:rsid w:val="00A0154F"/>
    <w:rsid w:val="00A0163E"/>
    <w:rsid w:val="00A0175C"/>
    <w:rsid w:val="00A01A79"/>
    <w:rsid w:val="00A01BD3"/>
    <w:rsid w:val="00A01BD8"/>
    <w:rsid w:val="00A01D02"/>
    <w:rsid w:val="00A01D03"/>
    <w:rsid w:val="00A01DB9"/>
    <w:rsid w:val="00A01E5C"/>
    <w:rsid w:val="00A01F56"/>
    <w:rsid w:val="00A02166"/>
    <w:rsid w:val="00A02292"/>
    <w:rsid w:val="00A02422"/>
    <w:rsid w:val="00A025AF"/>
    <w:rsid w:val="00A02698"/>
    <w:rsid w:val="00A02707"/>
    <w:rsid w:val="00A0296D"/>
    <w:rsid w:val="00A02B3B"/>
    <w:rsid w:val="00A02CBD"/>
    <w:rsid w:val="00A02CC7"/>
    <w:rsid w:val="00A03070"/>
    <w:rsid w:val="00A032C5"/>
    <w:rsid w:val="00A03B3F"/>
    <w:rsid w:val="00A03CB6"/>
    <w:rsid w:val="00A03D42"/>
    <w:rsid w:val="00A03DA7"/>
    <w:rsid w:val="00A03FCE"/>
    <w:rsid w:val="00A04626"/>
    <w:rsid w:val="00A0476D"/>
    <w:rsid w:val="00A04814"/>
    <w:rsid w:val="00A04C2D"/>
    <w:rsid w:val="00A04C44"/>
    <w:rsid w:val="00A04E98"/>
    <w:rsid w:val="00A04F33"/>
    <w:rsid w:val="00A04F82"/>
    <w:rsid w:val="00A04FA1"/>
    <w:rsid w:val="00A051AA"/>
    <w:rsid w:val="00A052BE"/>
    <w:rsid w:val="00A057C1"/>
    <w:rsid w:val="00A0587B"/>
    <w:rsid w:val="00A05BB7"/>
    <w:rsid w:val="00A05C4E"/>
    <w:rsid w:val="00A05EE2"/>
    <w:rsid w:val="00A05F70"/>
    <w:rsid w:val="00A064A6"/>
    <w:rsid w:val="00A06703"/>
    <w:rsid w:val="00A069AA"/>
    <w:rsid w:val="00A06DE0"/>
    <w:rsid w:val="00A06F8C"/>
    <w:rsid w:val="00A06FC1"/>
    <w:rsid w:val="00A06FD1"/>
    <w:rsid w:val="00A07055"/>
    <w:rsid w:val="00A0729C"/>
    <w:rsid w:val="00A07310"/>
    <w:rsid w:val="00A0743C"/>
    <w:rsid w:val="00A07500"/>
    <w:rsid w:val="00A079AD"/>
    <w:rsid w:val="00A079D2"/>
    <w:rsid w:val="00A07CC5"/>
    <w:rsid w:val="00A07CE2"/>
    <w:rsid w:val="00A07F62"/>
    <w:rsid w:val="00A1027E"/>
    <w:rsid w:val="00A1042F"/>
    <w:rsid w:val="00A1057C"/>
    <w:rsid w:val="00A1068F"/>
    <w:rsid w:val="00A10786"/>
    <w:rsid w:val="00A107E9"/>
    <w:rsid w:val="00A109B4"/>
    <w:rsid w:val="00A10A75"/>
    <w:rsid w:val="00A10CEE"/>
    <w:rsid w:val="00A10DD6"/>
    <w:rsid w:val="00A110D8"/>
    <w:rsid w:val="00A11115"/>
    <w:rsid w:val="00A111CA"/>
    <w:rsid w:val="00A115D1"/>
    <w:rsid w:val="00A11624"/>
    <w:rsid w:val="00A11641"/>
    <w:rsid w:val="00A11665"/>
    <w:rsid w:val="00A11913"/>
    <w:rsid w:val="00A11996"/>
    <w:rsid w:val="00A11A6C"/>
    <w:rsid w:val="00A11BD0"/>
    <w:rsid w:val="00A11C30"/>
    <w:rsid w:val="00A11CF5"/>
    <w:rsid w:val="00A11D06"/>
    <w:rsid w:val="00A122EA"/>
    <w:rsid w:val="00A122F9"/>
    <w:rsid w:val="00A12312"/>
    <w:rsid w:val="00A12359"/>
    <w:rsid w:val="00A123F9"/>
    <w:rsid w:val="00A125EB"/>
    <w:rsid w:val="00A12611"/>
    <w:rsid w:val="00A12721"/>
    <w:rsid w:val="00A1280E"/>
    <w:rsid w:val="00A1287E"/>
    <w:rsid w:val="00A12910"/>
    <w:rsid w:val="00A12965"/>
    <w:rsid w:val="00A12C93"/>
    <w:rsid w:val="00A12D89"/>
    <w:rsid w:val="00A12EB4"/>
    <w:rsid w:val="00A12EEC"/>
    <w:rsid w:val="00A13218"/>
    <w:rsid w:val="00A13299"/>
    <w:rsid w:val="00A1397D"/>
    <w:rsid w:val="00A13A0C"/>
    <w:rsid w:val="00A13A54"/>
    <w:rsid w:val="00A13AF1"/>
    <w:rsid w:val="00A13D2A"/>
    <w:rsid w:val="00A13FA5"/>
    <w:rsid w:val="00A1403B"/>
    <w:rsid w:val="00A14174"/>
    <w:rsid w:val="00A141B1"/>
    <w:rsid w:val="00A1432D"/>
    <w:rsid w:val="00A145BE"/>
    <w:rsid w:val="00A146AA"/>
    <w:rsid w:val="00A14E79"/>
    <w:rsid w:val="00A14F4F"/>
    <w:rsid w:val="00A151A8"/>
    <w:rsid w:val="00A15661"/>
    <w:rsid w:val="00A15791"/>
    <w:rsid w:val="00A15874"/>
    <w:rsid w:val="00A15A4A"/>
    <w:rsid w:val="00A15AD2"/>
    <w:rsid w:val="00A15B13"/>
    <w:rsid w:val="00A15D5C"/>
    <w:rsid w:val="00A15D78"/>
    <w:rsid w:val="00A15EC9"/>
    <w:rsid w:val="00A160E7"/>
    <w:rsid w:val="00A161D7"/>
    <w:rsid w:val="00A16379"/>
    <w:rsid w:val="00A163B0"/>
    <w:rsid w:val="00A167F4"/>
    <w:rsid w:val="00A16C52"/>
    <w:rsid w:val="00A16CF5"/>
    <w:rsid w:val="00A16D9E"/>
    <w:rsid w:val="00A16F0F"/>
    <w:rsid w:val="00A17009"/>
    <w:rsid w:val="00A170F4"/>
    <w:rsid w:val="00A172B9"/>
    <w:rsid w:val="00A1737A"/>
    <w:rsid w:val="00A17456"/>
    <w:rsid w:val="00A174C2"/>
    <w:rsid w:val="00A17513"/>
    <w:rsid w:val="00A1774A"/>
    <w:rsid w:val="00A177CD"/>
    <w:rsid w:val="00A17B53"/>
    <w:rsid w:val="00A17B60"/>
    <w:rsid w:val="00A17DC5"/>
    <w:rsid w:val="00A17E70"/>
    <w:rsid w:val="00A2000D"/>
    <w:rsid w:val="00A205CD"/>
    <w:rsid w:val="00A20F07"/>
    <w:rsid w:val="00A20FC4"/>
    <w:rsid w:val="00A20FE4"/>
    <w:rsid w:val="00A210F2"/>
    <w:rsid w:val="00A212D7"/>
    <w:rsid w:val="00A213CF"/>
    <w:rsid w:val="00A215B7"/>
    <w:rsid w:val="00A2177D"/>
    <w:rsid w:val="00A21ADC"/>
    <w:rsid w:val="00A21CEC"/>
    <w:rsid w:val="00A21DB6"/>
    <w:rsid w:val="00A21E75"/>
    <w:rsid w:val="00A21E8F"/>
    <w:rsid w:val="00A22036"/>
    <w:rsid w:val="00A2229A"/>
    <w:rsid w:val="00A222EA"/>
    <w:rsid w:val="00A22311"/>
    <w:rsid w:val="00A2235E"/>
    <w:rsid w:val="00A22431"/>
    <w:rsid w:val="00A224EC"/>
    <w:rsid w:val="00A22749"/>
    <w:rsid w:val="00A22947"/>
    <w:rsid w:val="00A22C6E"/>
    <w:rsid w:val="00A22D79"/>
    <w:rsid w:val="00A22EC4"/>
    <w:rsid w:val="00A22FBE"/>
    <w:rsid w:val="00A22FC9"/>
    <w:rsid w:val="00A230E0"/>
    <w:rsid w:val="00A2317C"/>
    <w:rsid w:val="00A232C0"/>
    <w:rsid w:val="00A233FB"/>
    <w:rsid w:val="00A234D1"/>
    <w:rsid w:val="00A23591"/>
    <w:rsid w:val="00A235B1"/>
    <w:rsid w:val="00A235DC"/>
    <w:rsid w:val="00A2377F"/>
    <w:rsid w:val="00A23810"/>
    <w:rsid w:val="00A23BC9"/>
    <w:rsid w:val="00A23C94"/>
    <w:rsid w:val="00A23CF4"/>
    <w:rsid w:val="00A23D45"/>
    <w:rsid w:val="00A23E8D"/>
    <w:rsid w:val="00A2436F"/>
    <w:rsid w:val="00A24459"/>
    <w:rsid w:val="00A24737"/>
    <w:rsid w:val="00A24848"/>
    <w:rsid w:val="00A248FF"/>
    <w:rsid w:val="00A24A4F"/>
    <w:rsid w:val="00A24B31"/>
    <w:rsid w:val="00A24BF5"/>
    <w:rsid w:val="00A24C99"/>
    <w:rsid w:val="00A24CF9"/>
    <w:rsid w:val="00A24E0D"/>
    <w:rsid w:val="00A24F23"/>
    <w:rsid w:val="00A250C6"/>
    <w:rsid w:val="00A25157"/>
    <w:rsid w:val="00A2517D"/>
    <w:rsid w:val="00A251F4"/>
    <w:rsid w:val="00A252D2"/>
    <w:rsid w:val="00A2541B"/>
    <w:rsid w:val="00A25939"/>
    <w:rsid w:val="00A25A93"/>
    <w:rsid w:val="00A25C31"/>
    <w:rsid w:val="00A25D71"/>
    <w:rsid w:val="00A25E6E"/>
    <w:rsid w:val="00A25E95"/>
    <w:rsid w:val="00A2607F"/>
    <w:rsid w:val="00A2623D"/>
    <w:rsid w:val="00A262B0"/>
    <w:rsid w:val="00A265E1"/>
    <w:rsid w:val="00A2677E"/>
    <w:rsid w:val="00A26AB9"/>
    <w:rsid w:val="00A26BC9"/>
    <w:rsid w:val="00A26C4B"/>
    <w:rsid w:val="00A26C83"/>
    <w:rsid w:val="00A26CDC"/>
    <w:rsid w:val="00A26D29"/>
    <w:rsid w:val="00A26D5F"/>
    <w:rsid w:val="00A26F6B"/>
    <w:rsid w:val="00A271CD"/>
    <w:rsid w:val="00A272CF"/>
    <w:rsid w:val="00A273E7"/>
    <w:rsid w:val="00A27488"/>
    <w:rsid w:val="00A27512"/>
    <w:rsid w:val="00A27888"/>
    <w:rsid w:val="00A27946"/>
    <w:rsid w:val="00A27F70"/>
    <w:rsid w:val="00A30107"/>
    <w:rsid w:val="00A3042E"/>
    <w:rsid w:val="00A30504"/>
    <w:rsid w:val="00A305E9"/>
    <w:rsid w:val="00A308FD"/>
    <w:rsid w:val="00A30C4C"/>
    <w:rsid w:val="00A30C8F"/>
    <w:rsid w:val="00A30F1A"/>
    <w:rsid w:val="00A30F27"/>
    <w:rsid w:val="00A3125F"/>
    <w:rsid w:val="00A316B7"/>
    <w:rsid w:val="00A3187F"/>
    <w:rsid w:val="00A31966"/>
    <w:rsid w:val="00A31D0A"/>
    <w:rsid w:val="00A31FB5"/>
    <w:rsid w:val="00A31FC0"/>
    <w:rsid w:val="00A32081"/>
    <w:rsid w:val="00A32232"/>
    <w:rsid w:val="00A322C0"/>
    <w:rsid w:val="00A3260D"/>
    <w:rsid w:val="00A32781"/>
    <w:rsid w:val="00A32910"/>
    <w:rsid w:val="00A32C52"/>
    <w:rsid w:val="00A32CC9"/>
    <w:rsid w:val="00A32ECF"/>
    <w:rsid w:val="00A331EB"/>
    <w:rsid w:val="00A336DC"/>
    <w:rsid w:val="00A33C45"/>
    <w:rsid w:val="00A33EE8"/>
    <w:rsid w:val="00A33F25"/>
    <w:rsid w:val="00A34054"/>
    <w:rsid w:val="00A345AD"/>
    <w:rsid w:val="00A34689"/>
    <w:rsid w:val="00A347B6"/>
    <w:rsid w:val="00A3482E"/>
    <w:rsid w:val="00A348A6"/>
    <w:rsid w:val="00A34C80"/>
    <w:rsid w:val="00A34D34"/>
    <w:rsid w:val="00A34D77"/>
    <w:rsid w:val="00A34DA8"/>
    <w:rsid w:val="00A3518D"/>
    <w:rsid w:val="00A354D4"/>
    <w:rsid w:val="00A354FD"/>
    <w:rsid w:val="00A35568"/>
    <w:rsid w:val="00A355C4"/>
    <w:rsid w:val="00A356DE"/>
    <w:rsid w:val="00A3577C"/>
    <w:rsid w:val="00A35782"/>
    <w:rsid w:val="00A3584D"/>
    <w:rsid w:val="00A359FA"/>
    <w:rsid w:val="00A35BF0"/>
    <w:rsid w:val="00A35C06"/>
    <w:rsid w:val="00A35CF2"/>
    <w:rsid w:val="00A35D29"/>
    <w:rsid w:val="00A35DA0"/>
    <w:rsid w:val="00A35DCC"/>
    <w:rsid w:val="00A35E3F"/>
    <w:rsid w:val="00A35EEA"/>
    <w:rsid w:val="00A35EFA"/>
    <w:rsid w:val="00A35F8B"/>
    <w:rsid w:val="00A35FDC"/>
    <w:rsid w:val="00A363BC"/>
    <w:rsid w:val="00A36453"/>
    <w:rsid w:val="00A36643"/>
    <w:rsid w:val="00A36992"/>
    <w:rsid w:val="00A369DB"/>
    <w:rsid w:val="00A36A77"/>
    <w:rsid w:val="00A36A79"/>
    <w:rsid w:val="00A36CF5"/>
    <w:rsid w:val="00A36FC2"/>
    <w:rsid w:val="00A37088"/>
    <w:rsid w:val="00A37108"/>
    <w:rsid w:val="00A3752F"/>
    <w:rsid w:val="00A3758F"/>
    <w:rsid w:val="00A3776F"/>
    <w:rsid w:val="00A37B5D"/>
    <w:rsid w:val="00A37BA7"/>
    <w:rsid w:val="00A37C92"/>
    <w:rsid w:val="00A37D13"/>
    <w:rsid w:val="00A400EE"/>
    <w:rsid w:val="00A40109"/>
    <w:rsid w:val="00A40363"/>
    <w:rsid w:val="00A40432"/>
    <w:rsid w:val="00A40532"/>
    <w:rsid w:val="00A406A5"/>
    <w:rsid w:val="00A4084A"/>
    <w:rsid w:val="00A409C6"/>
    <w:rsid w:val="00A40CD1"/>
    <w:rsid w:val="00A40D0A"/>
    <w:rsid w:val="00A40DD0"/>
    <w:rsid w:val="00A40DF3"/>
    <w:rsid w:val="00A40E49"/>
    <w:rsid w:val="00A4110B"/>
    <w:rsid w:val="00A4110C"/>
    <w:rsid w:val="00A4129F"/>
    <w:rsid w:val="00A41326"/>
    <w:rsid w:val="00A4145E"/>
    <w:rsid w:val="00A4198B"/>
    <w:rsid w:val="00A41A25"/>
    <w:rsid w:val="00A41AAD"/>
    <w:rsid w:val="00A41C3F"/>
    <w:rsid w:val="00A41C53"/>
    <w:rsid w:val="00A42083"/>
    <w:rsid w:val="00A4214F"/>
    <w:rsid w:val="00A42230"/>
    <w:rsid w:val="00A4239D"/>
    <w:rsid w:val="00A4239E"/>
    <w:rsid w:val="00A42401"/>
    <w:rsid w:val="00A4264A"/>
    <w:rsid w:val="00A4271E"/>
    <w:rsid w:val="00A42757"/>
    <w:rsid w:val="00A429C7"/>
    <w:rsid w:val="00A429D7"/>
    <w:rsid w:val="00A42BA5"/>
    <w:rsid w:val="00A42DF2"/>
    <w:rsid w:val="00A42EC3"/>
    <w:rsid w:val="00A4308A"/>
    <w:rsid w:val="00A430FB"/>
    <w:rsid w:val="00A4313D"/>
    <w:rsid w:val="00A4318B"/>
    <w:rsid w:val="00A43288"/>
    <w:rsid w:val="00A435CE"/>
    <w:rsid w:val="00A4360B"/>
    <w:rsid w:val="00A43759"/>
    <w:rsid w:val="00A437FA"/>
    <w:rsid w:val="00A438CD"/>
    <w:rsid w:val="00A43C27"/>
    <w:rsid w:val="00A43C3E"/>
    <w:rsid w:val="00A43C4E"/>
    <w:rsid w:val="00A43C88"/>
    <w:rsid w:val="00A43CC2"/>
    <w:rsid w:val="00A43CF5"/>
    <w:rsid w:val="00A43E4D"/>
    <w:rsid w:val="00A43EE7"/>
    <w:rsid w:val="00A43FD9"/>
    <w:rsid w:val="00A44329"/>
    <w:rsid w:val="00A44370"/>
    <w:rsid w:val="00A44623"/>
    <w:rsid w:val="00A4463A"/>
    <w:rsid w:val="00A446E2"/>
    <w:rsid w:val="00A44712"/>
    <w:rsid w:val="00A44922"/>
    <w:rsid w:val="00A4495E"/>
    <w:rsid w:val="00A449BA"/>
    <w:rsid w:val="00A44B23"/>
    <w:rsid w:val="00A44C6D"/>
    <w:rsid w:val="00A44E51"/>
    <w:rsid w:val="00A44F75"/>
    <w:rsid w:val="00A450BA"/>
    <w:rsid w:val="00A451D2"/>
    <w:rsid w:val="00A452DD"/>
    <w:rsid w:val="00A452F5"/>
    <w:rsid w:val="00A4541F"/>
    <w:rsid w:val="00A454B6"/>
    <w:rsid w:val="00A454EA"/>
    <w:rsid w:val="00A455A7"/>
    <w:rsid w:val="00A45697"/>
    <w:rsid w:val="00A45705"/>
    <w:rsid w:val="00A4589F"/>
    <w:rsid w:val="00A458A8"/>
    <w:rsid w:val="00A4596A"/>
    <w:rsid w:val="00A45CD1"/>
    <w:rsid w:val="00A45D96"/>
    <w:rsid w:val="00A46693"/>
    <w:rsid w:val="00A466AC"/>
    <w:rsid w:val="00A46858"/>
    <w:rsid w:val="00A469DE"/>
    <w:rsid w:val="00A472E0"/>
    <w:rsid w:val="00A47531"/>
    <w:rsid w:val="00A47654"/>
    <w:rsid w:val="00A476E8"/>
    <w:rsid w:val="00A47B72"/>
    <w:rsid w:val="00A47CAA"/>
    <w:rsid w:val="00A47E78"/>
    <w:rsid w:val="00A47FD7"/>
    <w:rsid w:val="00A50003"/>
    <w:rsid w:val="00A50146"/>
    <w:rsid w:val="00A501B5"/>
    <w:rsid w:val="00A503BA"/>
    <w:rsid w:val="00A5047D"/>
    <w:rsid w:val="00A5060C"/>
    <w:rsid w:val="00A5060D"/>
    <w:rsid w:val="00A50632"/>
    <w:rsid w:val="00A506A4"/>
    <w:rsid w:val="00A5079C"/>
    <w:rsid w:val="00A5083B"/>
    <w:rsid w:val="00A508E3"/>
    <w:rsid w:val="00A50D21"/>
    <w:rsid w:val="00A50DFD"/>
    <w:rsid w:val="00A50E63"/>
    <w:rsid w:val="00A51147"/>
    <w:rsid w:val="00A5118F"/>
    <w:rsid w:val="00A5121F"/>
    <w:rsid w:val="00A51302"/>
    <w:rsid w:val="00A51343"/>
    <w:rsid w:val="00A51386"/>
    <w:rsid w:val="00A513BA"/>
    <w:rsid w:val="00A5158B"/>
    <w:rsid w:val="00A51679"/>
    <w:rsid w:val="00A516D0"/>
    <w:rsid w:val="00A51B36"/>
    <w:rsid w:val="00A51C68"/>
    <w:rsid w:val="00A51C9D"/>
    <w:rsid w:val="00A51E8E"/>
    <w:rsid w:val="00A51EA0"/>
    <w:rsid w:val="00A52021"/>
    <w:rsid w:val="00A52130"/>
    <w:rsid w:val="00A521F2"/>
    <w:rsid w:val="00A523E1"/>
    <w:rsid w:val="00A524D1"/>
    <w:rsid w:val="00A527A6"/>
    <w:rsid w:val="00A529F8"/>
    <w:rsid w:val="00A52A12"/>
    <w:rsid w:val="00A52F38"/>
    <w:rsid w:val="00A52F55"/>
    <w:rsid w:val="00A5320D"/>
    <w:rsid w:val="00A5335F"/>
    <w:rsid w:val="00A53573"/>
    <w:rsid w:val="00A53670"/>
    <w:rsid w:val="00A536D1"/>
    <w:rsid w:val="00A536D9"/>
    <w:rsid w:val="00A537C1"/>
    <w:rsid w:val="00A538AA"/>
    <w:rsid w:val="00A53A1A"/>
    <w:rsid w:val="00A53A73"/>
    <w:rsid w:val="00A53AC7"/>
    <w:rsid w:val="00A53AD7"/>
    <w:rsid w:val="00A53C70"/>
    <w:rsid w:val="00A53D16"/>
    <w:rsid w:val="00A542A5"/>
    <w:rsid w:val="00A54440"/>
    <w:rsid w:val="00A5446D"/>
    <w:rsid w:val="00A54529"/>
    <w:rsid w:val="00A548ED"/>
    <w:rsid w:val="00A54980"/>
    <w:rsid w:val="00A54B42"/>
    <w:rsid w:val="00A54C74"/>
    <w:rsid w:val="00A54DF8"/>
    <w:rsid w:val="00A54F33"/>
    <w:rsid w:val="00A54F5B"/>
    <w:rsid w:val="00A5504E"/>
    <w:rsid w:val="00A55207"/>
    <w:rsid w:val="00A55432"/>
    <w:rsid w:val="00A5545B"/>
    <w:rsid w:val="00A5563B"/>
    <w:rsid w:val="00A5565A"/>
    <w:rsid w:val="00A556C8"/>
    <w:rsid w:val="00A55716"/>
    <w:rsid w:val="00A55835"/>
    <w:rsid w:val="00A559EC"/>
    <w:rsid w:val="00A55B94"/>
    <w:rsid w:val="00A55DA8"/>
    <w:rsid w:val="00A55FC4"/>
    <w:rsid w:val="00A5619C"/>
    <w:rsid w:val="00A56244"/>
    <w:rsid w:val="00A5628C"/>
    <w:rsid w:val="00A5641C"/>
    <w:rsid w:val="00A56491"/>
    <w:rsid w:val="00A567D7"/>
    <w:rsid w:val="00A56ACE"/>
    <w:rsid w:val="00A56B38"/>
    <w:rsid w:val="00A56D96"/>
    <w:rsid w:val="00A56EF0"/>
    <w:rsid w:val="00A5700B"/>
    <w:rsid w:val="00A5701F"/>
    <w:rsid w:val="00A570F0"/>
    <w:rsid w:val="00A57131"/>
    <w:rsid w:val="00A571FB"/>
    <w:rsid w:val="00A572EA"/>
    <w:rsid w:val="00A57313"/>
    <w:rsid w:val="00A5750C"/>
    <w:rsid w:val="00A57647"/>
    <w:rsid w:val="00A576C6"/>
    <w:rsid w:val="00A5799D"/>
    <w:rsid w:val="00A57BFD"/>
    <w:rsid w:val="00A57EB1"/>
    <w:rsid w:val="00A57F46"/>
    <w:rsid w:val="00A57F68"/>
    <w:rsid w:val="00A60051"/>
    <w:rsid w:val="00A6025B"/>
    <w:rsid w:val="00A602B1"/>
    <w:rsid w:val="00A60332"/>
    <w:rsid w:val="00A6039D"/>
    <w:rsid w:val="00A60655"/>
    <w:rsid w:val="00A60AA8"/>
    <w:rsid w:val="00A60B41"/>
    <w:rsid w:val="00A60C55"/>
    <w:rsid w:val="00A61057"/>
    <w:rsid w:val="00A611CA"/>
    <w:rsid w:val="00A612E8"/>
    <w:rsid w:val="00A6131B"/>
    <w:rsid w:val="00A615E2"/>
    <w:rsid w:val="00A6166A"/>
    <w:rsid w:val="00A616F3"/>
    <w:rsid w:val="00A61883"/>
    <w:rsid w:val="00A61995"/>
    <w:rsid w:val="00A61A2C"/>
    <w:rsid w:val="00A61D01"/>
    <w:rsid w:val="00A620D3"/>
    <w:rsid w:val="00A6229B"/>
    <w:rsid w:val="00A622E1"/>
    <w:rsid w:val="00A6237F"/>
    <w:rsid w:val="00A623DF"/>
    <w:rsid w:val="00A62467"/>
    <w:rsid w:val="00A624DB"/>
    <w:rsid w:val="00A62530"/>
    <w:rsid w:val="00A627A5"/>
    <w:rsid w:val="00A627D9"/>
    <w:rsid w:val="00A627F8"/>
    <w:rsid w:val="00A62929"/>
    <w:rsid w:val="00A629A0"/>
    <w:rsid w:val="00A62A17"/>
    <w:rsid w:val="00A62A56"/>
    <w:rsid w:val="00A62B7B"/>
    <w:rsid w:val="00A62C97"/>
    <w:rsid w:val="00A62D16"/>
    <w:rsid w:val="00A62D8F"/>
    <w:rsid w:val="00A62F93"/>
    <w:rsid w:val="00A630BC"/>
    <w:rsid w:val="00A63194"/>
    <w:rsid w:val="00A631A3"/>
    <w:rsid w:val="00A63238"/>
    <w:rsid w:val="00A633DD"/>
    <w:rsid w:val="00A6342D"/>
    <w:rsid w:val="00A6364B"/>
    <w:rsid w:val="00A636C2"/>
    <w:rsid w:val="00A6372C"/>
    <w:rsid w:val="00A6374B"/>
    <w:rsid w:val="00A63BBE"/>
    <w:rsid w:val="00A640DB"/>
    <w:rsid w:val="00A640EF"/>
    <w:rsid w:val="00A6422A"/>
    <w:rsid w:val="00A642DA"/>
    <w:rsid w:val="00A64317"/>
    <w:rsid w:val="00A64666"/>
    <w:rsid w:val="00A646AC"/>
    <w:rsid w:val="00A6497D"/>
    <w:rsid w:val="00A649A6"/>
    <w:rsid w:val="00A64C95"/>
    <w:rsid w:val="00A64CDB"/>
    <w:rsid w:val="00A64F23"/>
    <w:rsid w:val="00A64F8C"/>
    <w:rsid w:val="00A6559E"/>
    <w:rsid w:val="00A65B06"/>
    <w:rsid w:val="00A65BBF"/>
    <w:rsid w:val="00A65E15"/>
    <w:rsid w:val="00A66136"/>
    <w:rsid w:val="00A6613B"/>
    <w:rsid w:val="00A66277"/>
    <w:rsid w:val="00A664B7"/>
    <w:rsid w:val="00A665C3"/>
    <w:rsid w:val="00A667ED"/>
    <w:rsid w:val="00A66B5C"/>
    <w:rsid w:val="00A66C07"/>
    <w:rsid w:val="00A66DA7"/>
    <w:rsid w:val="00A6730B"/>
    <w:rsid w:val="00A675C6"/>
    <w:rsid w:val="00A67650"/>
    <w:rsid w:val="00A677EA"/>
    <w:rsid w:val="00A67922"/>
    <w:rsid w:val="00A67D52"/>
    <w:rsid w:val="00A67D6F"/>
    <w:rsid w:val="00A67DED"/>
    <w:rsid w:val="00A67E0D"/>
    <w:rsid w:val="00A67E6C"/>
    <w:rsid w:val="00A67ED2"/>
    <w:rsid w:val="00A67F5B"/>
    <w:rsid w:val="00A7004B"/>
    <w:rsid w:val="00A7005C"/>
    <w:rsid w:val="00A700CD"/>
    <w:rsid w:val="00A7044E"/>
    <w:rsid w:val="00A7052B"/>
    <w:rsid w:val="00A7057C"/>
    <w:rsid w:val="00A7066F"/>
    <w:rsid w:val="00A708D2"/>
    <w:rsid w:val="00A70958"/>
    <w:rsid w:val="00A70B73"/>
    <w:rsid w:val="00A70D88"/>
    <w:rsid w:val="00A70DBF"/>
    <w:rsid w:val="00A70E4D"/>
    <w:rsid w:val="00A70E7C"/>
    <w:rsid w:val="00A710E5"/>
    <w:rsid w:val="00A711C3"/>
    <w:rsid w:val="00A712F8"/>
    <w:rsid w:val="00A713E9"/>
    <w:rsid w:val="00A71414"/>
    <w:rsid w:val="00A71473"/>
    <w:rsid w:val="00A7153B"/>
    <w:rsid w:val="00A7167A"/>
    <w:rsid w:val="00A716ED"/>
    <w:rsid w:val="00A71726"/>
    <w:rsid w:val="00A717D4"/>
    <w:rsid w:val="00A718ED"/>
    <w:rsid w:val="00A71B3C"/>
    <w:rsid w:val="00A71B86"/>
    <w:rsid w:val="00A71CB7"/>
    <w:rsid w:val="00A71CCC"/>
    <w:rsid w:val="00A71CF3"/>
    <w:rsid w:val="00A71DCC"/>
    <w:rsid w:val="00A71E3B"/>
    <w:rsid w:val="00A71F99"/>
    <w:rsid w:val="00A7201A"/>
    <w:rsid w:val="00A720E2"/>
    <w:rsid w:val="00A7256D"/>
    <w:rsid w:val="00A725A1"/>
    <w:rsid w:val="00A725B0"/>
    <w:rsid w:val="00A72685"/>
    <w:rsid w:val="00A727C2"/>
    <w:rsid w:val="00A7280A"/>
    <w:rsid w:val="00A72A43"/>
    <w:rsid w:val="00A72D5E"/>
    <w:rsid w:val="00A72DE1"/>
    <w:rsid w:val="00A72FC9"/>
    <w:rsid w:val="00A730E3"/>
    <w:rsid w:val="00A73123"/>
    <w:rsid w:val="00A731A7"/>
    <w:rsid w:val="00A73221"/>
    <w:rsid w:val="00A732C0"/>
    <w:rsid w:val="00A733FC"/>
    <w:rsid w:val="00A73462"/>
    <w:rsid w:val="00A7349F"/>
    <w:rsid w:val="00A739A4"/>
    <w:rsid w:val="00A739AC"/>
    <w:rsid w:val="00A73A71"/>
    <w:rsid w:val="00A73AC4"/>
    <w:rsid w:val="00A73CF0"/>
    <w:rsid w:val="00A73FAB"/>
    <w:rsid w:val="00A73FC0"/>
    <w:rsid w:val="00A74258"/>
    <w:rsid w:val="00A7436D"/>
    <w:rsid w:val="00A747F8"/>
    <w:rsid w:val="00A74922"/>
    <w:rsid w:val="00A74A71"/>
    <w:rsid w:val="00A74E5A"/>
    <w:rsid w:val="00A750CF"/>
    <w:rsid w:val="00A753E1"/>
    <w:rsid w:val="00A759CA"/>
    <w:rsid w:val="00A75C28"/>
    <w:rsid w:val="00A75CB7"/>
    <w:rsid w:val="00A75CDE"/>
    <w:rsid w:val="00A75D27"/>
    <w:rsid w:val="00A75D48"/>
    <w:rsid w:val="00A75DC2"/>
    <w:rsid w:val="00A761E7"/>
    <w:rsid w:val="00A76316"/>
    <w:rsid w:val="00A7634D"/>
    <w:rsid w:val="00A76396"/>
    <w:rsid w:val="00A763BE"/>
    <w:rsid w:val="00A763E3"/>
    <w:rsid w:val="00A764CF"/>
    <w:rsid w:val="00A76684"/>
    <w:rsid w:val="00A766FF"/>
    <w:rsid w:val="00A767F0"/>
    <w:rsid w:val="00A76904"/>
    <w:rsid w:val="00A7695A"/>
    <w:rsid w:val="00A76A01"/>
    <w:rsid w:val="00A76A0F"/>
    <w:rsid w:val="00A76B45"/>
    <w:rsid w:val="00A76CDF"/>
    <w:rsid w:val="00A76D0B"/>
    <w:rsid w:val="00A76E24"/>
    <w:rsid w:val="00A76E46"/>
    <w:rsid w:val="00A76FCD"/>
    <w:rsid w:val="00A77049"/>
    <w:rsid w:val="00A770A0"/>
    <w:rsid w:val="00A77307"/>
    <w:rsid w:val="00A7731E"/>
    <w:rsid w:val="00A7732D"/>
    <w:rsid w:val="00A774A9"/>
    <w:rsid w:val="00A77A77"/>
    <w:rsid w:val="00A77F9C"/>
    <w:rsid w:val="00A80327"/>
    <w:rsid w:val="00A8036C"/>
    <w:rsid w:val="00A803BA"/>
    <w:rsid w:val="00A80739"/>
    <w:rsid w:val="00A8080A"/>
    <w:rsid w:val="00A80A5C"/>
    <w:rsid w:val="00A80C99"/>
    <w:rsid w:val="00A80D6F"/>
    <w:rsid w:val="00A80EAA"/>
    <w:rsid w:val="00A80FC6"/>
    <w:rsid w:val="00A81088"/>
    <w:rsid w:val="00A8131A"/>
    <w:rsid w:val="00A81326"/>
    <w:rsid w:val="00A81376"/>
    <w:rsid w:val="00A813B9"/>
    <w:rsid w:val="00A816C1"/>
    <w:rsid w:val="00A818C1"/>
    <w:rsid w:val="00A81C12"/>
    <w:rsid w:val="00A81DBE"/>
    <w:rsid w:val="00A81E9A"/>
    <w:rsid w:val="00A81EEB"/>
    <w:rsid w:val="00A81F44"/>
    <w:rsid w:val="00A81FE8"/>
    <w:rsid w:val="00A8200D"/>
    <w:rsid w:val="00A82343"/>
    <w:rsid w:val="00A82444"/>
    <w:rsid w:val="00A826AC"/>
    <w:rsid w:val="00A826B4"/>
    <w:rsid w:val="00A829A6"/>
    <w:rsid w:val="00A82A8B"/>
    <w:rsid w:val="00A82B4D"/>
    <w:rsid w:val="00A82E46"/>
    <w:rsid w:val="00A82EA8"/>
    <w:rsid w:val="00A8323D"/>
    <w:rsid w:val="00A832CF"/>
    <w:rsid w:val="00A83364"/>
    <w:rsid w:val="00A833D8"/>
    <w:rsid w:val="00A835A8"/>
    <w:rsid w:val="00A83998"/>
    <w:rsid w:val="00A839D2"/>
    <w:rsid w:val="00A83B17"/>
    <w:rsid w:val="00A83B3F"/>
    <w:rsid w:val="00A83D03"/>
    <w:rsid w:val="00A83DB1"/>
    <w:rsid w:val="00A83E6B"/>
    <w:rsid w:val="00A84048"/>
    <w:rsid w:val="00A8421E"/>
    <w:rsid w:val="00A84454"/>
    <w:rsid w:val="00A84564"/>
    <w:rsid w:val="00A84569"/>
    <w:rsid w:val="00A8477E"/>
    <w:rsid w:val="00A84870"/>
    <w:rsid w:val="00A8489B"/>
    <w:rsid w:val="00A84AF2"/>
    <w:rsid w:val="00A84F93"/>
    <w:rsid w:val="00A84FA6"/>
    <w:rsid w:val="00A850F8"/>
    <w:rsid w:val="00A85423"/>
    <w:rsid w:val="00A8553E"/>
    <w:rsid w:val="00A855D7"/>
    <w:rsid w:val="00A85654"/>
    <w:rsid w:val="00A85806"/>
    <w:rsid w:val="00A85915"/>
    <w:rsid w:val="00A85946"/>
    <w:rsid w:val="00A85CCC"/>
    <w:rsid w:val="00A85CD9"/>
    <w:rsid w:val="00A85CDD"/>
    <w:rsid w:val="00A85D5E"/>
    <w:rsid w:val="00A85E48"/>
    <w:rsid w:val="00A86100"/>
    <w:rsid w:val="00A861DD"/>
    <w:rsid w:val="00A863C3"/>
    <w:rsid w:val="00A867DC"/>
    <w:rsid w:val="00A86B3F"/>
    <w:rsid w:val="00A86C0B"/>
    <w:rsid w:val="00A86CDB"/>
    <w:rsid w:val="00A86DFD"/>
    <w:rsid w:val="00A87371"/>
    <w:rsid w:val="00A87405"/>
    <w:rsid w:val="00A87546"/>
    <w:rsid w:val="00A87643"/>
    <w:rsid w:val="00A8767F"/>
    <w:rsid w:val="00A876FB"/>
    <w:rsid w:val="00A87AE7"/>
    <w:rsid w:val="00A87B17"/>
    <w:rsid w:val="00A87C6B"/>
    <w:rsid w:val="00A87CDC"/>
    <w:rsid w:val="00A87E71"/>
    <w:rsid w:val="00A87E8D"/>
    <w:rsid w:val="00A87EAB"/>
    <w:rsid w:val="00A87FB9"/>
    <w:rsid w:val="00A87FE8"/>
    <w:rsid w:val="00A90068"/>
    <w:rsid w:val="00A9006B"/>
    <w:rsid w:val="00A901D3"/>
    <w:rsid w:val="00A90281"/>
    <w:rsid w:val="00A905CD"/>
    <w:rsid w:val="00A906D8"/>
    <w:rsid w:val="00A906F7"/>
    <w:rsid w:val="00A90905"/>
    <w:rsid w:val="00A909C9"/>
    <w:rsid w:val="00A90A0F"/>
    <w:rsid w:val="00A90B44"/>
    <w:rsid w:val="00A90BE8"/>
    <w:rsid w:val="00A90BF3"/>
    <w:rsid w:val="00A90EC5"/>
    <w:rsid w:val="00A90F3A"/>
    <w:rsid w:val="00A9109B"/>
    <w:rsid w:val="00A91202"/>
    <w:rsid w:val="00A91331"/>
    <w:rsid w:val="00A91472"/>
    <w:rsid w:val="00A91491"/>
    <w:rsid w:val="00A91713"/>
    <w:rsid w:val="00A91737"/>
    <w:rsid w:val="00A9184B"/>
    <w:rsid w:val="00A918AC"/>
    <w:rsid w:val="00A91958"/>
    <w:rsid w:val="00A91AFA"/>
    <w:rsid w:val="00A91C74"/>
    <w:rsid w:val="00A91D1E"/>
    <w:rsid w:val="00A91D21"/>
    <w:rsid w:val="00A91F16"/>
    <w:rsid w:val="00A921B6"/>
    <w:rsid w:val="00A923F1"/>
    <w:rsid w:val="00A92547"/>
    <w:rsid w:val="00A925D7"/>
    <w:rsid w:val="00A926DC"/>
    <w:rsid w:val="00A9271A"/>
    <w:rsid w:val="00A927A3"/>
    <w:rsid w:val="00A92923"/>
    <w:rsid w:val="00A92932"/>
    <w:rsid w:val="00A92CBA"/>
    <w:rsid w:val="00A92D5E"/>
    <w:rsid w:val="00A92E4E"/>
    <w:rsid w:val="00A931A3"/>
    <w:rsid w:val="00A932F2"/>
    <w:rsid w:val="00A93712"/>
    <w:rsid w:val="00A9380D"/>
    <w:rsid w:val="00A938A8"/>
    <w:rsid w:val="00A93A4A"/>
    <w:rsid w:val="00A93BD4"/>
    <w:rsid w:val="00A93C65"/>
    <w:rsid w:val="00A93D8E"/>
    <w:rsid w:val="00A93E04"/>
    <w:rsid w:val="00A93EBF"/>
    <w:rsid w:val="00A94007"/>
    <w:rsid w:val="00A941F1"/>
    <w:rsid w:val="00A9425A"/>
    <w:rsid w:val="00A942C0"/>
    <w:rsid w:val="00A9432C"/>
    <w:rsid w:val="00A945CA"/>
    <w:rsid w:val="00A94971"/>
    <w:rsid w:val="00A94A2C"/>
    <w:rsid w:val="00A94B00"/>
    <w:rsid w:val="00A94B64"/>
    <w:rsid w:val="00A94D0A"/>
    <w:rsid w:val="00A95198"/>
    <w:rsid w:val="00A951C3"/>
    <w:rsid w:val="00A954EB"/>
    <w:rsid w:val="00A9622B"/>
    <w:rsid w:val="00A9626F"/>
    <w:rsid w:val="00A963A2"/>
    <w:rsid w:val="00A96472"/>
    <w:rsid w:val="00A96523"/>
    <w:rsid w:val="00A965CB"/>
    <w:rsid w:val="00A9675E"/>
    <w:rsid w:val="00A96B24"/>
    <w:rsid w:val="00A96DF5"/>
    <w:rsid w:val="00A96E0A"/>
    <w:rsid w:val="00A97604"/>
    <w:rsid w:val="00A97652"/>
    <w:rsid w:val="00A97672"/>
    <w:rsid w:val="00A97680"/>
    <w:rsid w:val="00A978DB"/>
    <w:rsid w:val="00A97A96"/>
    <w:rsid w:val="00A97B3B"/>
    <w:rsid w:val="00A97D8C"/>
    <w:rsid w:val="00A97DE1"/>
    <w:rsid w:val="00A97E63"/>
    <w:rsid w:val="00A97E73"/>
    <w:rsid w:val="00AA010F"/>
    <w:rsid w:val="00AA0127"/>
    <w:rsid w:val="00AA03FE"/>
    <w:rsid w:val="00AA0860"/>
    <w:rsid w:val="00AA0D8A"/>
    <w:rsid w:val="00AA0DAE"/>
    <w:rsid w:val="00AA0EA7"/>
    <w:rsid w:val="00AA104E"/>
    <w:rsid w:val="00AA1315"/>
    <w:rsid w:val="00AA1406"/>
    <w:rsid w:val="00AA1527"/>
    <w:rsid w:val="00AA166E"/>
    <w:rsid w:val="00AA19BD"/>
    <w:rsid w:val="00AA1A3B"/>
    <w:rsid w:val="00AA1C2F"/>
    <w:rsid w:val="00AA200A"/>
    <w:rsid w:val="00AA20A0"/>
    <w:rsid w:val="00AA20D6"/>
    <w:rsid w:val="00AA21B6"/>
    <w:rsid w:val="00AA223E"/>
    <w:rsid w:val="00AA22DB"/>
    <w:rsid w:val="00AA2671"/>
    <w:rsid w:val="00AA26C9"/>
    <w:rsid w:val="00AA274A"/>
    <w:rsid w:val="00AA281C"/>
    <w:rsid w:val="00AA2A05"/>
    <w:rsid w:val="00AA2ADC"/>
    <w:rsid w:val="00AA2C7F"/>
    <w:rsid w:val="00AA2CE4"/>
    <w:rsid w:val="00AA3179"/>
    <w:rsid w:val="00AA3497"/>
    <w:rsid w:val="00AA3536"/>
    <w:rsid w:val="00AA361E"/>
    <w:rsid w:val="00AA3770"/>
    <w:rsid w:val="00AA3A72"/>
    <w:rsid w:val="00AA3C49"/>
    <w:rsid w:val="00AA414B"/>
    <w:rsid w:val="00AA43A1"/>
    <w:rsid w:val="00AA4514"/>
    <w:rsid w:val="00AA475F"/>
    <w:rsid w:val="00AA4787"/>
    <w:rsid w:val="00AA47F3"/>
    <w:rsid w:val="00AA4991"/>
    <w:rsid w:val="00AA4AB7"/>
    <w:rsid w:val="00AA4E91"/>
    <w:rsid w:val="00AA4F32"/>
    <w:rsid w:val="00AA51A5"/>
    <w:rsid w:val="00AA54BF"/>
    <w:rsid w:val="00AA57C6"/>
    <w:rsid w:val="00AA57F1"/>
    <w:rsid w:val="00AA5889"/>
    <w:rsid w:val="00AA5B6E"/>
    <w:rsid w:val="00AA5BE1"/>
    <w:rsid w:val="00AA5DEF"/>
    <w:rsid w:val="00AA5E0D"/>
    <w:rsid w:val="00AA6218"/>
    <w:rsid w:val="00AA6391"/>
    <w:rsid w:val="00AA6942"/>
    <w:rsid w:val="00AA6948"/>
    <w:rsid w:val="00AA6958"/>
    <w:rsid w:val="00AA6A6C"/>
    <w:rsid w:val="00AA6B68"/>
    <w:rsid w:val="00AA6BE1"/>
    <w:rsid w:val="00AA71D9"/>
    <w:rsid w:val="00AA7574"/>
    <w:rsid w:val="00AA76CC"/>
    <w:rsid w:val="00AA792F"/>
    <w:rsid w:val="00AA7A18"/>
    <w:rsid w:val="00AA7A97"/>
    <w:rsid w:val="00AA7B5C"/>
    <w:rsid w:val="00AA7BEA"/>
    <w:rsid w:val="00AA7C49"/>
    <w:rsid w:val="00AA7E80"/>
    <w:rsid w:val="00AB037A"/>
    <w:rsid w:val="00AB081D"/>
    <w:rsid w:val="00AB0980"/>
    <w:rsid w:val="00AB0AD8"/>
    <w:rsid w:val="00AB0C87"/>
    <w:rsid w:val="00AB0D0B"/>
    <w:rsid w:val="00AB0D3F"/>
    <w:rsid w:val="00AB115C"/>
    <w:rsid w:val="00AB1188"/>
    <w:rsid w:val="00AB118D"/>
    <w:rsid w:val="00AB11CB"/>
    <w:rsid w:val="00AB1331"/>
    <w:rsid w:val="00AB163E"/>
    <w:rsid w:val="00AB181D"/>
    <w:rsid w:val="00AB1841"/>
    <w:rsid w:val="00AB1BBF"/>
    <w:rsid w:val="00AB1C64"/>
    <w:rsid w:val="00AB1C99"/>
    <w:rsid w:val="00AB1E73"/>
    <w:rsid w:val="00AB20D1"/>
    <w:rsid w:val="00AB23B7"/>
    <w:rsid w:val="00AB2422"/>
    <w:rsid w:val="00AB245A"/>
    <w:rsid w:val="00AB25B2"/>
    <w:rsid w:val="00AB2A84"/>
    <w:rsid w:val="00AB2AD2"/>
    <w:rsid w:val="00AB2AD9"/>
    <w:rsid w:val="00AB2B5B"/>
    <w:rsid w:val="00AB2B8A"/>
    <w:rsid w:val="00AB2BD8"/>
    <w:rsid w:val="00AB2C11"/>
    <w:rsid w:val="00AB2C46"/>
    <w:rsid w:val="00AB2F95"/>
    <w:rsid w:val="00AB325E"/>
    <w:rsid w:val="00AB33B3"/>
    <w:rsid w:val="00AB33DA"/>
    <w:rsid w:val="00AB3556"/>
    <w:rsid w:val="00AB3640"/>
    <w:rsid w:val="00AB36AF"/>
    <w:rsid w:val="00AB385E"/>
    <w:rsid w:val="00AB3AA2"/>
    <w:rsid w:val="00AB3B04"/>
    <w:rsid w:val="00AB3BB7"/>
    <w:rsid w:val="00AB3C42"/>
    <w:rsid w:val="00AB3D20"/>
    <w:rsid w:val="00AB3E3C"/>
    <w:rsid w:val="00AB3E5E"/>
    <w:rsid w:val="00AB3E82"/>
    <w:rsid w:val="00AB3F66"/>
    <w:rsid w:val="00AB41C3"/>
    <w:rsid w:val="00AB42D6"/>
    <w:rsid w:val="00AB4702"/>
    <w:rsid w:val="00AB474E"/>
    <w:rsid w:val="00AB49CB"/>
    <w:rsid w:val="00AB4A50"/>
    <w:rsid w:val="00AB4AFC"/>
    <w:rsid w:val="00AB4C29"/>
    <w:rsid w:val="00AB4D60"/>
    <w:rsid w:val="00AB5013"/>
    <w:rsid w:val="00AB53E8"/>
    <w:rsid w:val="00AB5456"/>
    <w:rsid w:val="00AB55F6"/>
    <w:rsid w:val="00AB5A76"/>
    <w:rsid w:val="00AB5C9C"/>
    <w:rsid w:val="00AB5D1E"/>
    <w:rsid w:val="00AB5E48"/>
    <w:rsid w:val="00AB5F63"/>
    <w:rsid w:val="00AB5FF2"/>
    <w:rsid w:val="00AB63E4"/>
    <w:rsid w:val="00AB651F"/>
    <w:rsid w:val="00AB6551"/>
    <w:rsid w:val="00AB686A"/>
    <w:rsid w:val="00AB69C4"/>
    <w:rsid w:val="00AB71EC"/>
    <w:rsid w:val="00AB764A"/>
    <w:rsid w:val="00AB7AEF"/>
    <w:rsid w:val="00AB7B5C"/>
    <w:rsid w:val="00AC0452"/>
    <w:rsid w:val="00AC04DF"/>
    <w:rsid w:val="00AC0503"/>
    <w:rsid w:val="00AC0569"/>
    <w:rsid w:val="00AC079E"/>
    <w:rsid w:val="00AC0886"/>
    <w:rsid w:val="00AC0C56"/>
    <w:rsid w:val="00AC0C67"/>
    <w:rsid w:val="00AC0C96"/>
    <w:rsid w:val="00AC0D60"/>
    <w:rsid w:val="00AC0DC8"/>
    <w:rsid w:val="00AC0E58"/>
    <w:rsid w:val="00AC0F1B"/>
    <w:rsid w:val="00AC0FCA"/>
    <w:rsid w:val="00AC171A"/>
    <w:rsid w:val="00AC184C"/>
    <w:rsid w:val="00AC1B31"/>
    <w:rsid w:val="00AC1D04"/>
    <w:rsid w:val="00AC1D55"/>
    <w:rsid w:val="00AC1DBF"/>
    <w:rsid w:val="00AC1E4B"/>
    <w:rsid w:val="00AC1E6B"/>
    <w:rsid w:val="00AC1EA8"/>
    <w:rsid w:val="00AC1F26"/>
    <w:rsid w:val="00AC20EC"/>
    <w:rsid w:val="00AC213E"/>
    <w:rsid w:val="00AC222E"/>
    <w:rsid w:val="00AC228D"/>
    <w:rsid w:val="00AC24B4"/>
    <w:rsid w:val="00AC2600"/>
    <w:rsid w:val="00AC264F"/>
    <w:rsid w:val="00AC2659"/>
    <w:rsid w:val="00AC26CA"/>
    <w:rsid w:val="00AC2790"/>
    <w:rsid w:val="00AC2879"/>
    <w:rsid w:val="00AC2A03"/>
    <w:rsid w:val="00AC2BC8"/>
    <w:rsid w:val="00AC2BCA"/>
    <w:rsid w:val="00AC2BD0"/>
    <w:rsid w:val="00AC2E1F"/>
    <w:rsid w:val="00AC2E27"/>
    <w:rsid w:val="00AC2F79"/>
    <w:rsid w:val="00AC320E"/>
    <w:rsid w:val="00AC344E"/>
    <w:rsid w:val="00AC3465"/>
    <w:rsid w:val="00AC3729"/>
    <w:rsid w:val="00AC37D2"/>
    <w:rsid w:val="00AC3899"/>
    <w:rsid w:val="00AC39D8"/>
    <w:rsid w:val="00AC3B20"/>
    <w:rsid w:val="00AC3B41"/>
    <w:rsid w:val="00AC3CC6"/>
    <w:rsid w:val="00AC3EC1"/>
    <w:rsid w:val="00AC3FDF"/>
    <w:rsid w:val="00AC410B"/>
    <w:rsid w:val="00AC41CF"/>
    <w:rsid w:val="00AC4606"/>
    <w:rsid w:val="00AC463B"/>
    <w:rsid w:val="00AC47D8"/>
    <w:rsid w:val="00AC491D"/>
    <w:rsid w:val="00AC4BBD"/>
    <w:rsid w:val="00AC4E2A"/>
    <w:rsid w:val="00AC4EAD"/>
    <w:rsid w:val="00AC4EFB"/>
    <w:rsid w:val="00AC4F82"/>
    <w:rsid w:val="00AC527D"/>
    <w:rsid w:val="00AC5320"/>
    <w:rsid w:val="00AC53F7"/>
    <w:rsid w:val="00AC555E"/>
    <w:rsid w:val="00AC5661"/>
    <w:rsid w:val="00AC57A5"/>
    <w:rsid w:val="00AC5FD9"/>
    <w:rsid w:val="00AC6385"/>
    <w:rsid w:val="00AC6483"/>
    <w:rsid w:val="00AC64CC"/>
    <w:rsid w:val="00AC6610"/>
    <w:rsid w:val="00AC66F2"/>
    <w:rsid w:val="00AC67AB"/>
    <w:rsid w:val="00AC6838"/>
    <w:rsid w:val="00AC68E2"/>
    <w:rsid w:val="00AC692D"/>
    <w:rsid w:val="00AC698A"/>
    <w:rsid w:val="00AC6AAD"/>
    <w:rsid w:val="00AC6B07"/>
    <w:rsid w:val="00AC6B22"/>
    <w:rsid w:val="00AC6D4C"/>
    <w:rsid w:val="00AC70BD"/>
    <w:rsid w:val="00AC7306"/>
    <w:rsid w:val="00AC731B"/>
    <w:rsid w:val="00AC744A"/>
    <w:rsid w:val="00AC7618"/>
    <w:rsid w:val="00AC7693"/>
    <w:rsid w:val="00AC76F6"/>
    <w:rsid w:val="00AC777B"/>
    <w:rsid w:val="00AC781B"/>
    <w:rsid w:val="00AC78F6"/>
    <w:rsid w:val="00AC7A52"/>
    <w:rsid w:val="00AC7A6A"/>
    <w:rsid w:val="00AC7B7B"/>
    <w:rsid w:val="00AC7BC2"/>
    <w:rsid w:val="00AC7DB9"/>
    <w:rsid w:val="00AC7DDD"/>
    <w:rsid w:val="00AC7E8D"/>
    <w:rsid w:val="00AC7EA9"/>
    <w:rsid w:val="00AD01EE"/>
    <w:rsid w:val="00AD029B"/>
    <w:rsid w:val="00AD0509"/>
    <w:rsid w:val="00AD081F"/>
    <w:rsid w:val="00AD09AB"/>
    <w:rsid w:val="00AD0F83"/>
    <w:rsid w:val="00AD114F"/>
    <w:rsid w:val="00AD176F"/>
    <w:rsid w:val="00AD17EE"/>
    <w:rsid w:val="00AD188B"/>
    <w:rsid w:val="00AD1C55"/>
    <w:rsid w:val="00AD1C8E"/>
    <w:rsid w:val="00AD1D3E"/>
    <w:rsid w:val="00AD1DB9"/>
    <w:rsid w:val="00AD1EF6"/>
    <w:rsid w:val="00AD1F2B"/>
    <w:rsid w:val="00AD1FA6"/>
    <w:rsid w:val="00AD2159"/>
    <w:rsid w:val="00AD217A"/>
    <w:rsid w:val="00AD21EE"/>
    <w:rsid w:val="00AD23C3"/>
    <w:rsid w:val="00AD24B0"/>
    <w:rsid w:val="00AD2634"/>
    <w:rsid w:val="00AD29C6"/>
    <w:rsid w:val="00AD29CD"/>
    <w:rsid w:val="00AD2E60"/>
    <w:rsid w:val="00AD308E"/>
    <w:rsid w:val="00AD30C3"/>
    <w:rsid w:val="00AD30E8"/>
    <w:rsid w:val="00AD3164"/>
    <w:rsid w:val="00AD33C4"/>
    <w:rsid w:val="00AD33E0"/>
    <w:rsid w:val="00AD3605"/>
    <w:rsid w:val="00AD3B42"/>
    <w:rsid w:val="00AD3CD2"/>
    <w:rsid w:val="00AD3FBF"/>
    <w:rsid w:val="00AD40D7"/>
    <w:rsid w:val="00AD42F5"/>
    <w:rsid w:val="00AD479B"/>
    <w:rsid w:val="00AD47A0"/>
    <w:rsid w:val="00AD4C08"/>
    <w:rsid w:val="00AD4D42"/>
    <w:rsid w:val="00AD5014"/>
    <w:rsid w:val="00AD5282"/>
    <w:rsid w:val="00AD5457"/>
    <w:rsid w:val="00AD5470"/>
    <w:rsid w:val="00AD5971"/>
    <w:rsid w:val="00AD5DCB"/>
    <w:rsid w:val="00AD5E5A"/>
    <w:rsid w:val="00AD631F"/>
    <w:rsid w:val="00AD6362"/>
    <w:rsid w:val="00AD6448"/>
    <w:rsid w:val="00AD6515"/>
    <w:rsid w:val="00AD665C"/>
    <w:rsid w:val="00AD669D"/>
    <w:rsid w:val="00AD66A0"/>
    <w:rsid w:val="00AD674B"/>
    <w:rsid w:val="00AD68F2"/>
    <w:rsid w:val="00AD6941"/>
    <w:rsid w:val="00AD6C83"/>
    <w:rsid w:val="00AD6ED1"/>
    <w:rsid w:val="00AD6FBE"/>
    <w:rsid w:val="00AD706E"/>
    <w:rsid w:val="00AD7242"/>
    <w:rsid w:val="00AD732A"/>
    <w:rsid w:val="00AD73A1"/>
    <w:rsid w:val="00AD73B5"/>
    <w:rsid w:val="00AD7424"/>
    <w:rsid w:val="00AD7460"/>
    <w:rsid w:val="00AD755F"/>
    <w:rsid w:val="00AD76C4"/>
    <w:rsid w:val="00AD7701"/>
    <w:rsid w:val="00AD7761"/>
    <w:rsid w:val="00AD7776"/>
    <w:rsid w:val="00AD7805"/>
    <w:rsid w:val="00AD7A51"/>
    <w:rsid w:val="00AD7B91"/>
    <w:rsid w:val="00AD7BF8"/>
    <w:rsid w:val="00AD7CB9"/>
    <w:rsid w:val="00AD7E89"/>
    <w:rsid w:val="00AD7FA6"/>
    <w:rsid w:val="00AE00E3"/>
    <w:rsid w:val="00AE039D"/>
    <w:rsid w:val="00AE04CA"/>
    <w:rsid w:val="00AE058B"/>
    <w:rsid w:val="00AE05F0"/>
    <w:rsid w:val="00AE0604"/>
    <w:rsid w:val="00AE0688"/>
    <w:rsid w:val="00AE07C1"/>
    <w:rsid w:val="00AE089F"/>
    <w:rsid w:val="00AE099E"/>
    <w:rsid w:val="00AE0A7E"/>
    <w:rsid w:val="00AE0BC3"/>
    <w:rsid w:val="00AE0F8F"/>
    <w:rsid w:val="00AE0FB4"/>
    <w:rsid w:val="00AE11BA"/>
    <w:rsid w:val="00AE1272"/>
    <w:rsid w:val="00AE14C0"/>
    <w:rsid w:val="00AE1520"/>
    <w:rsid w:val="00AE15D4"/>
    <w:rsid w:val="00AE16AB"/>
    <w:rsid w:val="00AE17A6"/>
    <w:rsid w:val="00AE17F5"/>
    <w:rsid w:val="00AE1814"/>
    <w:rsid w:val="00AE1815"/>
    <w:rsid w:val="00AE195E"/>
    <w:rsid w:val="00AE19D3"/>
    <w:rsid w:val="00AE1ADB"/>
    <w:rsid w:val="00AE1B57"/>
    <w:rsid w:val="00AE1EDB"/>
    <w:rsid w:val="00AE21FA"/>
    <w:rsid w:val="00AE22A0"/>
    <w:rsid w:val="00AE2590"/>
    <w:rsid w:val="00AE2760"/>
    <w:rsid w:val="00AE2861"/>
    <w:rsid w:val="00AE2DE1"/>
    <w:rsid w:val="00AE2E79"/>
    <w:rsid w:val="00AE2E87"/>
    <w:rsid w:val="00AE3285"/>
    <w:rsid w:val="00AE337F"/>
    <w:rsid w:val="00AE3664"/>
    <w:rsid w:val="00AE3703"/>
    <w:rsid w:val="00AE3712"/>
    <w:rsid w:val="00AE3891"/>
    <w:rsid w:val="00AE39B1"/>
    <w:rsid w:val="00AE3A18"/>
    <w:rsid w:val="00AE3AB9"/>
    <w:rsid w:val="00AE3D3D"/>
    <w:rsid w:val="00AE3D7C"/>
    <w:rsid w:val="00AE3E28"/>
    <w:rsid w:val="00AE3EEA"/>
    <w:rsid w:val="00AE3F28"/>
    <w:rsid w:val="00AE3FDD"/>
    <w:rsid w:val="00AE406B"/>
    <w:rsid w:val="00AE40E8"/>
    <w:rsid w:val="00AE458E"/>
    <w:rsid w:val="00AE480C"/>
    <w:rsid w:val="00AE49DF"/>
    <w:rsid w:val="00AE4B0F"/>
    <w:rsid w:val="00AE4B66"/>
    <w:rsid w:val="00AE4ED7"/>
    <w:rsid w:val="00AE4F44"/>
    <w:rsid w:val="00AE5279"/>
    <w:rsid w:val="00AE533F"/>
    <w:rsid w:val="00AE571A"/>
    <w:rsid w:val="00AE57B1"/>
    <w:rsid w:val="00AE5B2F"/>
    <w:rsid w:val="00AE5DE9"/>
    <w:rsid w:val="00AE5EB8"/>
    <w:rsid w:val="00AE5F16"/>
    <w:rsid w:val="00AE6152"/>
    <w:rsid w:val="00AE6393"/>
    <w:rsid w:val="00AE63E4"/>
    <w:rsid w:val="00AE64A5"/>
    <w:rsid w:val="00AE6822"/>
    <w:rsid w:val="00AE6919"/>
    <w:rsid w:val="00AE6940"/>
    <w:rsid w:val="00AE6AC9"/>
    <w:rsid w:val="00AE6BDE"/>
    <w:rsid w:val="00AE6D5E"/>
    <w:rsid w:val="00AE6DE8"/>
    <w:rsid w:val="00AE6FB3"/>
    <w:rsid w:val="00AE705A"/>
    <w:rsid w:val="00AE7068"/>
    <w:rsid w:val="00AE7084"/>
    <w:rsid w:val="00AE709C"/>
    <w:rsid w:val="00AE7519"/>
    <w:rsid w:val="00AE75B2"/>
    <w:rsid w:val="00AE7826"/>
    <w:rsid w:val="00AE78A5"/>
    <w:rsid w:val="00AE7CB0"/>
    <w:rsid w:val="00AE7F89"/>
    <w:rsid w:val="00AF030C"/>
    <w:rsid w:val="00AF0327"/>
    <w:rsid w:val="00AF0516"/>
    <w:rsid w:val="00AF0A8A"/>
    <w:rsid w:val="00AF0AC7"/>
    <w:rsid w:val="00AF0B95"/>
    <w:rsid w:val="00AF0F6A"/>
    <w:rsid w:val="00AF0F83"/>
    <w:rsid w:val="00AF0FAA"/>
    <w:rsid w:val="00AF1257"/>
    <w:rsid w:val="00AF14A1"/>
    <w:rsid w:val="00AF14BC"/>
    <w:rsid w:val="00AF14CC"/>
    <w:rsid w:val="00AF17E2"/>
    <w:rsid w:val="00AF184B"/>
    <w:rsid w:val="00AF1E3D"/>
    <w:rsid w:val="00AF1E64"/>
    <w:rsid w:val="00AF1F9C"/>
    <w:rsid w:val="00AF20ED"/>
    <w:rsid w:val="00AF24FC"/>
    <w:rsid w:val="00AF26C4"/>
    <w:rsid w:val="00AF2A90"/>
    <w:rsid w:val="00AF2B3F"/>
    <w:rsid w:val="00AF2B9A"/>
    <w:rsid w:val="00AF2D4F"/>
    <w:rsid w:val="00AF2E78"/>
    <w:rsid w:val="00AF2EFE"/>
    <w:rsid w:val="00AF2F6E"/>
    <w:rsid w:val="00AF3003"/>
    <w:rsid w:val="00AF340F"/>
    <w:rsid w:val="00AF369A"/>
    <w:rsid w:val="00AF36AD"/>
    <w:rsid w:val="00AF373E"/>
    <w:rsid w:val="00AF3781"/>
    <w:rsid w:val="00AF3C5F"/>
    <w:rsid w:val="00AF40C1"/>
    <w:rsid w:val="00AF40CD"/>
    <w:rsid w:val="00AF419E"/>
    <w:rsid w:val="00AF4254"/>
    <w:rsid w:val="00AF42E1"/>
    <w:rsid w:val="00AF43AF"/>
    <w:rsid w:val="00AF43CC"/>
    <w:rsid w:val="00AF4549"/>
    <w:rsid w:val="00AF4754"/>
    <w:rsid w:val="00AF4860"/>
    <w:rsid w:val="00AF48A8"/>
    <w:rsid w:val="00AF4B14"/>
    <w:rsid w:val="00AF4BF6"/>
    <w:rsid w:val="00AF4D7F"/>
    <w:rsid w:val="00AF4D8C"/>
    <w:rsid w:val="00AF4DE4"/>
    <w:rsid w:val="00AF5400"/>
    <w:rsid w:val="00AF5486"/>
    <w:rsid w:val="00AF55BD"/>
    <w:rsid w:val="00AF57A6"/>
    <w:rsid w:val="00AF58DE"/>
    <w:rsid w:val="00AF5E35"/>
    <w:rsid w:val="00AF5E63"/>
    <w:rsid w:val="00AF5E83"/>
    <w:rsid w:val="00AF5EAB"/>
    <w:rsid w:val="00AF5F79"/>
    <w:rsid w:val="00AF6088"/>
    <w:rsid w:val="00AF6500"/>
    <w:rsid w:val="00AF6580"/>
    <w:rsid w:val="00AF6589"/>
    <w:rsid w:val="00AF672F"/>
    <w:rsid w:val="00AF685F"/>
    <w:rsid w:val="00AF6A5F"/>
    <w:rsid w:val="00AF6B25"/>
    <w:rsid w:val="00AF6D1C"/>
    <w:rsid w:val="00AF6DC6"/>
    <w:rsid w:val="00AF6EFB"/>
    <w:rsid w:val="00AF6F32"/>
    <w:rsid w:val="00AF6FD1"/>
    <w:rsid w:val="00AF7174"/>
    <w:rsid w:val="00AF7434"/>
    <w:rsid w:val="00AF7604"/>
    <w:rsid w:val="00AF7879"/>
    <w:rsid w:val="00AF79FE"/>
    <w:rsid w:val="00AF7A69"/>
    <w:rsid w:val="00AF7ACD"/>
    <w:rsid w:val="00AF7D69"/>
    <w:rsid w:val="00AF7EE4"/>
    <w:rsid w:val="00B00614"/>
    <w:rsid w:val="00B00819"/>
    <w:rsid w:val="00B00830"/>
    <w:rsid w:val="00B0092D"/>
    <w:rsid w:val="00B00A1B"/>
    <w:rsid w:val="00B00A41"/>
    <w:rsid w:val="00B00B7A"/>
    <w:rsid w:val="00B00B95"/>
    <w:rsid w:val="00B00FCD"/>
    <w:rsid w:val="00B010DA"/>
    <w:rsid w:val="00B01320"/>
    <w:rsid w:val="00B014C1"/>
    <w:rsid w:val="00B0153C"/>
    <w:rsid w:val="00B016BC"/>
    <w:rsid w:val="00B01A37"/>
    <w:rsid w:val="00B01B28"/>
    <w:rsid w:val="00B01C14"/>
    <w:rsid w:val="00B01DDD"/>
    <w:rsid w:val="00B01DF1"/>
    <w:rsid w:val="00B02023"/>
    <w:rsid w:val="00B0208B"/>
    <w:rsid w:val="00B023E7"/>
    <w:rsid w:val="00B023F3"/>
    <w:rsid w:val="00B0246B"/>
    <w:rsid w:val="00B02554"/>
    <w:rsid w:val="00B02619"/>
    <w:rsid w:val="00B02834"/>
    <w:rsid w:val="00B02879"/>
    <w:rsid w:val="00B02B04"/>
    <w:rsid w:val="00B02FE4"/>
    <w:rsid w:val="00B03232"/>
    <w:rsid w:val="00B03236"/>
    <w:rsid w:val="00B0332B"/>
    <w:rsid w:val="00B0373D"/>
    <w:rsid w:val="00B037A4"/>
    <w:rsid w:val="00B03A47"/>
    <w:rsid w:val="00B03AE3"/>
    <w:rsid w:val="00B03B0B"/>
    <w:rsid w:val="00B03D8B"/>
    <w:rsid w:val="00B03DE7"/>
    <w:rsid w:val="00B03E2D"/>
    <w:rsid w:val="00B04012"/>
    <w:rsid w:val="00B04055"/>
    <w:rsid w:val="00B04254"/>
    <w:rsid w:val="00B04490"/>
    <w:rsid w:val="00B044D9"/>
    <w:rsid w:val="00B04520"/>
    <w:rsid w:val="00B04856"/>
    <w:rsid w:val="00B049B9"/>
    <w:rsid w:val="00B04CE6"/>
    <w:rsid w:val="00B04DA0"/>
    <w:rsid w:val="00B04DEC"/>
    <w:rsid w:val="00B04DF1"/>
    <w:rsid w:val="00B04F2C"/>
    <w:rsid w:val="00B05050"/>
    <w:rsid w:val="00B05174"/>
    <w:rsid w:val="00B0528B"/>
    <w:rsid w:val="00B0542E"/>
    <w:rsid w:val="00B05460"/>
    <w:rsid w:val="00B057C7"/>
    <w:rsid w:val="00B05887"/>
    <w:rsid w:val="00B058B3"/>
    <w:rsid w:val="00B05AC1"/>
    <w:rsid w:val="00B05BEF"/>
    <w:rsid w:val="00B05BF0"/>
    <w:rsid w:val="00B05E82"/>
    <w:rsid w:val="00B05FE1"/>
    <w:rsid w:val="00B060C0"/>
    <w:rsid w:val="00B06344"/>
    <w:rsid w:val="00B06401"/>
    <w:rsid w:val="00B06422"/>
    <w:rsid w:val="00B064BD"/>
    <w:rsid w:val="00B06590"/>
    <w:rsid w:val="00B066F4"/>
    <w:rsid w:val="00B0681B"/>
    <w:rsid w:val="00B0698B"/>
    <w:rsid w:val="00B06B22"/>
    <w:rsid w:val="00B06B26"/>
    <w:rsid w:val="00B06C77"/>
    <w:rsid w:val="00B06CA4"/>
    <w:rsid w:val="00B06EC3"/>
    <w:rsid w:val="00B06F9A"/>
    <w:rsid w:val="00B07316"/>
    <w:rsid w:val="00B0742E"/>
    <w:rsid w:val="00B074D5"/>
    <w:rsid w:val="00B07584"/>
    <w:rsid w:val="00B0783C"/>
    <w:rsid w:val="00B07B0A"/>
    <w:rsid w:val="00B07E05"/>
    <w:rsid w:val="00B100B9"/>
    <w:rsid w:val="00B101ED"/>
    <w:rsid w:val="00B103A2"/>
    <w:rsid w:val="00B104D3"/>
    <w:rsid w:val="00B1057B"/>
    <w:rsid w:val="00B105B8"/>
    <w:rsid w:val="00B1062C"/>
    <w:rsid w:val="00B1076F"/>
    <w:rsid w:val="00B10969"/>
    <w:rsid w:val="00B10A97"/>
    <w:rsid w:val="00B10AAA"/>
    <w:rsid w:val="00B10CC6"/>
    <w:rsid w:val="00B10DA9"/>
    <w:rsid w:val="00B10DB1"/>
    <w:rsid w:val="00B10E41"/>
    <w:rsid w:val="00B10F2D"/>
    <w:rsid w:val="00B11125"/>
    <w:rsid w:val="00B114C9"/>
    <w:rsid w:val="00B11509"/>
    <w:rsid w:val="00B11AC8"/>
    <w:rsid w:val="00B11C1B"/>
    <w:rsid w:val="00B126D2"/>
    <w:rsid w:val="00B126F3"/>
    <w:rsid w:val="00B127FA"/>
    <w:rsid w:val="00B12BE9"/>
    <w:rsid w:val="00B12C50"/>
    <w:rsid w:val="00B12CF5"/>
    <w:rsid w:val="00B12EFB"/>
    <w:rsid w:val="00B131EA"/>
    <w:rsid w:val="00B132A9"/>
    <w:rsid w:val="00B132C8"/>
    <w:rsid w:val="00B13312"/>
    <w:rsid w:val="00B1345F"/>
    <w:rsid w:val="00B1397C"/>
    <w:rsid w:val="00B139A4"/>
    <w:rsid w:val="00B139E9"/>
    <w:rsid w:val="00B13B4B"/>
    <w:rsid w:val="00B13DC9"/>
    <w:rsid w:val="00B1403E"/>
    <w:rsid w:val="00B14228"/>
    <w:rsid w:val="00B1465B"/>
    <w:rsid w:val="00B14788"/>
    <w:rsid w:val="00B14821"/>
    <w:rsid w:val="00B14860"/>
    <w:rsid w:val="00B14867"/>
    <w:rsid w:val="00B14956"/>
    <w:rsid w:val="00B14A4C"/>
    <w:rsid w:val="00B14B7C"/>
    <w:rsid w:val="00B14D0F"/>
    <w:rsid w:val="00B14EAE"/>
    <w:rsid w:val="00B1535D"/>
    <w:rsid w:val="00B1542D"/>
    <w:rsid w:val="00B155AD"/>
    <w:rsid w:val="00B15A6D"/>
    <w:rsid w:val="00B15B74"/>
    <w:rsid w:val="00B16013"/>
    <w:rsid w:val="00B16073"/>
    <w:rsid w:val="00B16085"/>
    <w:rsid w:val="00B164FB"/>
    <w:rsid w:val="00B16540"/>
    <w:rsid w:val="00B165A3"/>
    <w:rsid w:val="00B16627"/>
    <w:rsid w:val="00B1681B"/>
    <w:rsid w:val="00B16A51"/>
    <w:rsid w:val="00B16A7B"/>
    <w:rsid w:val="00B16B95"/>
    <w:rsid w:val="00B16BEC"/>
    <w:rsid w:val="00B16DD0"/>
    <w:rsid w:val="00B16EFC"/>
    <w:rsid w:val="00B16F31"/>
    <w:rsid w:val="00B1734F"/>
    <w:rsid w:val="00B17360"/>
    <w:rsid w:val="00B17400"/>
    <w:rsid w:val="00B17436"/>
    <w:rsid w:val="00B175BF"/>
    <w:rsid w:val="00B17654"/>
    <w:rsid w:val="00B1782A"/>
    <w:rsid w:val="00B17A39"/>
    <w:rsid w:val="00B17C69"/>
    <w:rsid w:val="00B17D08"/>
    <w:rsid w:val="00B17D45"/>
    <w:rsid w:val="00B17E75"/>
    <w:rsid w:val="00B17EF9"/>
    <w:rsid w:val="00B17FEE"/>
    <w:rsid w:val="00B202D3"/>
    <w:rsid w:val="00B20435"/>
    <w:rsid w:val="00B206E0"/>
    <w:rsid w:val="00B20A1A"/>
    <w:rsid w:val="00B20A5D"/>
    <w:rsid w:val="00B20B39"/>
    <w:rsid w:val="00B20C0A"/>
    <w:rsid w:val="00B20CAA"/>
    <w:rsid w:val="00B20CFB"/>
    <w:rsid w:val="00B20F1B"/>
    <w:rsid w:val="00B20F33"/>
    <w:rsid w:val="00B21005"/>
    <w:rsid w:val="00B2119F"/>
    <w:rsid w:val="00B21283"/>
    <w:rsid w:val="00B2129E"/>
    <w:rsid w:val="00B212DF"/>
    <w:rsid w:val="00B21418"/>
    <w:rsid w:val="00B2158E"/>
    <w:rsid w:val="00B219F9"/>
    <w:rsid w:val="00B21A16"/>
    <w:rsid w:val="00B21AF8"/>
    <w:rsid w:val="00B21C19"/>
    <w:rsid w:val="00B21C55"/>
    <w:rsid w:val="00B21CD2"/>
    <w:rsid w:val="00B21FFF"/>
    <w:rsid w:val="00B22030"/>
    <w:rsid w:val="00B2210C"/>
    <w:rsid w:val="00B221CC"/>
    <w:rsid w:val="00B22232"/>
    <w:rsid w:val="00B223C1"/>
    <w:rsid w:val="00B225C1"/>
    <w:rsid w:val="00B22768"/>
    <w:rsid w:val="00B229E0"/>
    <w:rsid w:val="00B22A54"/>
    <w:rsid w:val="00B22D81"/>
    <w:rsid w:val="00B22E6E"/>
    <w:rsid w:val="00B23029"/>
    <w:rsid w:val="00B23211"/>
    <w:rsid w:val="00B23263"/>
    <w:rsid w:val="00B23340"/>
    <w:rsid w:val="00B23393"/>
    <w:rsid w:val="00B233E1"/>
    <w:rsid w:val="00B23479"/>
    <w:rsid w:val="00B23654"/>
    <w:rsid w:val="00B236E9"/>
    <w:rsid w:val="00B23858"/>
    <w:rsid w:val="00B239FB"/>
    <w:rsid w:val="00B23C19"/>
    <w:rsid w:val="00B23C38"/>
    <w:rsid w:val="00B23FAD"/>
    <w:rsid w:val="00B24075"/>
    <w:rsid w:val="00B24142"/>
    <w:rsid w:val="00B24143"/>
    <w:rsid w:val="00B244CD"/>
    <w:rsid w:val="00B2455A"/>
    <w:rsid w:val="00B24643"/>
    <w:rsid w:val="00B2477B"/>
    <w:rsid w:val="00B24B3E"/>
    <w:rsid w:val="00B24D7C"/>
    <w:rsid w:val="00B24FE3"/>
    <w:rsid w:val="00B25027"/>
    <w:rsid w:val="00B25038"/>
    <w:rsid w:val="00B251D1"/>
    <w:rsid w:val="00B25324"/>
    <w:rsid w:val="00B258B4"/>
    <w:rsid w:val="00B259C2"/>
    <w:rsid w:val="00B25BFB"/>
    <w:rsid w:val="00B25D08"/>
    <w:rsid w:val="00B25D55"/>
    <w:rsid w:val="00B25FB5"/>
    <w:rsid w:val="00B26011"/>
    <w:rsid w:val="00B2615B"/>
    <w:rsid w:val="00B2620C"/>
    <w:rsid w:val="00B26240"/>
    <w:rsid w:val="00B26257"/>
    <w:rsid w:val="00B263FE"/>
    <w:rsid w:val="00B264DE"/>
    <w:rsid w:val="00B264EC"/>
    <w:rsid w:val="00B265A7"/>
    <w:rsid w:val="00B2662C"/>
    <w:rsid w:val="00B267E9"/>
    <w:rsid w:val="00B26881"/>
    <w:rsid w:val="00B2689E"/>
    <w:rsid w:val="00B269C7"/>
    <w:rsid w:val="00B26D26"/>
    <w:rsid w:val="00B26D71"/>
    <w:rsid w:val="00B26E1C"/>
    <w:rsid w:val="00B27118"/>
    <w:rsid w:val="00B27352"/>
    <w:rsid w:val="00B27517"/>
    <w:rsid w:val="00B27582"/>
    <w:rsid w:val="00B275A3"/>
    <w:rsid w:val="00B275E6"/>
    <w:rsid w:val="00B2768B"/>
    <w:rsid w:val="00B27970"/>
    <w:rsid w:val="00B27979"/>
    <w:rsid w:val="00B27A92"/>
    <w:rsid w:val="00B27B9C"/>
    <w:rsid w:val="00B27BA8"/>
    <w:rsid w:val="00B27DAB"/>
    <w:rsid w:val="00B27DB1"/>
    <w:rsid w:val="00B27FAF"/>
    <w:rsid w:val="00B30031"/>
    <w:rsid w:val="00B300A7"/>
    <w:rsid w:val="00B302CC"/>
    <w:rsid w:val="00B3032D"/>
    <w:rsid w:val="00B3037F"/>
    <w:rsid w:val="00B30421"/>
    <w:rsid w:val="00B3052E"/>
    <w:rsid w:val="00B3054E"/>
    <w:rsid w:val="00B30944"/>
    <w:rsid w:val="00B30D42"/>
    <w:rsid w:val="00B3112B"/>
    <w:rsid w:val="00B31186"/>
    <w:rsid w:val="00B3121E"/>
    <w:rsid w:val="00B314A9"/>
    <w:rsid w:val="00B3166C"/>
    <w:rsid w:val="00B3179A"/>
    <w:rsid w:val="00B3180B"/>
    <w:rsid w:val="00B31AEC"/>
    <w:rsid w:val="00B31AED"/>
    <w:rsid w:val="00B31DB0"/>
    <w:rsid w:val="00B31F57"/>
    <w:rsid w:val="00B32017"/>
    <w:rsid w:val="00B3204A"/>
    <w:rsid w:val="00B32272"/>
    <w:rsid w:val="00B327CC"/>
    <w:rsid w:val="00B32999"/>
    <w:rsid w:val="00B32A3C"/>
    <w:rsid w:val="00B32CA4"/>
    <w:rsid w:val="00B32E9F"/>
    <w:rsid w:val="00B32EDC"/>
    <w:rsid w:val="00B330CC"/>
    <w:rsid w:val="00B33147"/>
    <w:rsid w:val="00B33363"/>
    <w:rsid w:val="00B334FD"/>
    <w:rsid w:val="00B3356D"/>
    <w:rsid w:val="00B3367F"/>
    <w:rsid w:val="00B33A95"/>
    <w:rsid w:val="00B33C6B"/>
    <w:rsid w:val="00B33CD3"/>
    <w:rsid w:val="00B33EDB"/>
    <w:rsid w:val="00B33F31"/>
    <w:rsid w:val="00B33FA7"/>
    <w:rsid w:val="00B3406C"/>
    <w:rsid w:val="00B340EF"/>
    <w:rsid w:val="00B340FD"/>
    <w:rsid w:val="00B3430D"/>
    <w:rsid w:val="00B346A3"/>
    <w:rsid w:val="00B3471B"/>
    <w:rsid w:val="00B34793"/>
    <w:rsid w:val="00B34809"/>
    <w:rsid w:val="00B34AFA"/>
    <w:rsid w:val="00B34B87"/>
    <w:rsid w:val="00B34E33"/>
    <w:rsid w:val="00B34F68"/>
    <w:rsid w:val="00B34F8E"/>
    <w:rsid w:val="00B35205"/>
    <w:rsid w:val="00B352AC"/>
    <w:rsid w:val="00B3531F"/>
    <w:rsid w:val="00B35533"/>
    <w:rsid w:val="00B35564"/>
    <w:rsid w:val="00B35585"/>
    <w:rsid w:val="00B356FE"/>
    <w:rsid w:val="00B35838"/>
    <w:rsid w:val="00B35931"/>
    <w:rsid w:val="00B35A96"/>
    <w:rsid w:val="00B35B40"/>
    <w:rsid w:val="00B35C34"/>
    <w:rsid w:val="00B35C8C"/>
    <w:rsid w:val="00B35C9D"/>
    <w:rsid w:val="00B35CA8"/>
    <w:rsid w:val="00B35DFB"/>
    <w:rsid w:val="00B35E78"/>
    <w:rsid w:val="00B3608F"/>
    <w:rsid w:val="00B360B6"/>
    <w:rsid w:val="00B362EB"/>
    <w:rsid w:val="00B36419"/>
    <w:rsid w:val="00B36554"/>
    <w:rsid w:val="00B36810"/>
    <w:rsid w:val="00B369E2"/>
    <w:rsid w:val="00B36A1D"/>
    <w:rsid w:val="00B36A53"/>
    <w:rsid w:val="00B36A76"/>
    <w:rsid w:val="00B36AC3"/>
    <w:rsid w:val="00B36CE3"/>
    <w:rsid w:val="00B36E74"/>
    <w:rsid w:val="00B36F3D"/>
    <w:rsid w:val="00B37011"/>
    <w:rsid w:val="00B3711E"/>
    <w:rsid w:val="00B372CC"/>
    <w:rsid w:val="00B3741D"/>
    <w:rsid w:val="00B374D4"/>
    <w:rsid w:val="00B376AD"/>
    <w:rsid w:val="00B3775B"/>
    <w:rsid w:val="00B3787D"/>
    <w:rsid w:val="00B37B39"/>
    <w:rsid w:val="00B40113"/>
    <w:rsid w:val="00B401F6"/>
    <w:rsid w:val="00B402BC"/>
    <w:rsid w:val="00B40A15"/>
    <w:rsid w:val="00B40B6B"/>
    <w:rsid w:val="00B40C13"/>
    <w:rsid w:val="00B40CBD"/>
    <w:rsid w:val="00B40F66"/>
    <w:rsid w:val="00B4116D"/>
    <w:rsid w:val="00B411C7"/>
    <w:rsid w:val="00B411FA"/>
    <w:rsid w:val="00B416DC"/>
    <w:rsid w:val="00B41748"/>
    <w:rsid w:val="00B417BC"/>
    <w:rsid w:val="00B41812"/>
    <w:rsid w:val="00B41834"/>
    <w:rsid w:val="00B41BE3"/>
    <w:rsid w:val="00B41D1F"/>
    <w:rsid w:val="00B41DFF"/>
    <w:rsid w:val="00B41E59"/>
    <w:rsid w:val="00B41E95"/>
    <w:rsid w:val="00B41F04"/>
    <w:rsid w:val="00B4205C"/>
    <w:rsid w:val="00B42064"/>
    <w:rsid w:val="00B421C9"/>
    <w:rsid w:val="00B4232A"/>
    <w:rsid w:val="00B42496"/>
    <w:rsid w:val="00B425C5"/>
    <w:rsid w:val="00B426C6"/>
    <w:rsid w:val="00B4295A"/>
    <w:rsid w:val="00B429C6"/>
    <w:rsid w:val="00B42DB4"/>
    <w:rsid w:val="00B42F0E"/>
    <w:rsid w:val="00B42F91"/>
    <w:rsid w:val="00B43081"/>
    <w:rsid w:val="00B431D2"/>
    <w:rsid w:val="00B432BD"/>
    <w:rsid w:val="00B432C0"/>
    <w:rsid w:val="00B433A0"/>
    <w:rsid w:val="00B4355F"/>
    <w:rsid w:val="00B4376F"/>
    <w:rsid w:val="00B439ED"/>
    <w:rsid w:val="00B43ABD"/>
    <w:rsid w:val="00B43C07"/>
    <w:rsid w:val="00B43CF0"/>
    <w:rsid w:val="00B43CFA"/>
    <w:rsid w:val="00B43DD8"/>
    <w:rsid w:val="00B44136"/>
    <w:rsid w:val="00B4415E"/>
    <w:rsid w:val="00B442E3"/>
    <w:rsid w:val="00B44356"/>
    <w:rsid w:val="00B44738"/>
    <w:rsid w:val="00B44782"/>
    <w:rsid w:val="00B448F7"/>
    <w:rsid w:val="00B44ADD"/>
    <w:rsid w:val="00B44B4E"/>
    <w:rsid w:val="00B44C25"/>
    <w:rsid w:val="00B44CD7"/>
    <w:rsid w:val="00B44F05"/>
    <w:rsid w:val="00B44F4D"/>
    <w:rsid w:val="00B45042"/>
    <w:rsid w:val="00B45413"/>
    <w:rsid w:val="00B4546E"/>
    <w:rsid w:val="00B45A95"/>
    <w:rsid w:val="00B45AEF"/>
    <w:rsid w:val="00B45B29"/>
    <w:rsid w:val="00B45B50"/>
    <w:rsid w:val="00B45F15"/>
    <w:rsid w:val="00B45F52"/>
    <w:rsid w:val="00B46318"/>
    <w:rsid w:val="00B46405"/>
    <w:rsid w:val="00B466BA"/>
    <w:rsid w:val="00B468BB"/>
    <w:rsid w:val="00B46992"/>
    <w:rsid w:val="00B469DF"/>
    <w:rsid w:val="00B46C1B"/>
    <w:rsid w:val="00B46CDA"/>
    <w:rsid w:val="00B46DFC"/>
    <w:rsid w:val="00B46EA6"/>
    <w:rsid w:val="00B47411"/>
    <w:rsid w:val="00B4748C"/>
    <w:rsid w:val="00B476E7"/>
    <w:rsid w:val="00B4771A"/>
    <w:rsid w:val="00B4782F"/>
    <w:rsid w:val="00B47851"/>
    <w:rsid w:val="00B47864"/>
    <w:rsid w:val="00B47BB2"/>
    <w:rsid w:val="00B47EC9"/>
    <w:rsid w:val="00B50278"/>
    <w:rsid w:val="00B50581"/>
    <w:rsid w:val="00B505B4"/>
    <w:rsid w:val="00B505F6"/>
    <w:rsid w:val="00B50716"/>
    <w:rsid w:val="00B5085D"/>
    <w:rsid w:val="00B5087A"/>
    <w:rsid w:val="00B509C1"/>
    <w:rsid w:val="00B50AFA"/>
    <w:rsid w:val="00B50E1D"/>
    <w:rsid w:val="00B50E3D"/>
    <w:rsid w:val="00B50EB2"/>
    <w:rsid w:val="00B510FB"/>
    <w:rsid w:val="00B515FC"/>
    <w:rsid w:val="00B51613"/>
    <w:rsid w:val="00B51718"/>
    <w:rsid w:val="00B517E2"/>
    <w:rsid w:val="00B518C2"/>
    <w:rsid w:val="00B51975"/>
    <w:rsid w:val="00B51B0D"/>
    <w:rsid w:val="00B51B4D"/>
    <w:rsid w:val="00B51BF7"/>
    <w:rsid w:val="00B51CC3"/>
    <w:rsid w:val="00B51D4A"/>
    <w:rsid w:val="00B51E84"/>
    <w:rsid w:val="00B52082"/>
    <w:rsid w:val="00B5218D"/>
    <w:rsid w:val="00B521AB"/>
    <w:rsid w:val="00B5229D"/>
    <w:rsid w:val="00B52499"/>
    <w:rsid w:val="00B524E6"/>
    <w:rsid w:val="00B5279F"/>
    <w:rsid w:val="00B52CD1"/>
    <w:rsid w:val="00B52E19"/>
    <w:rsid w:val="00B5300E"/>
    <w:rsid w:val="00B532F6"/>
    <w:rsid w:val="00B5349D"/>
    <w:rsid w:val="00B5368E"/>
    <w:rsid w:val="00B5371A"/>
    <w:rsid w:val="00B5379D"/>
    <w:rsid w:val="00B53806"/>
    <w:rsid w:val="00B53968"/>
    <w:rsid w:val="00B53B42"/>
    <w:rsid w:val="00B53C3A"/>
    <w:rsid w:val="00B53DE5"/>
    <w:rsid w:val="00B53DF9"/>
    <w:rsid w:val="00B53F68"/>
    <w:rsid w:val="00B54195"/>
    <w:rsid w:val="00B541B1"/>
    <w:rsid w:val="00B5434B"/>
    <w:rsid w:val="00B5449D"/>
    <w:rsid w:val="00B54507"/>
    <w:rsid w:val="00B54790"/>
    <w:rsid w:val="00B5481D"/>
    <w:rsid w:val="00B54C0E"/>
    <w:rsid w:val="00B54C88"/>
    <w:rsid w:val="00B54D63"/>
    <w:rsid w:val="00B54D7E"/>
    <w:rsid w:val="00B54DDE"/>
    <w:rsid w:val="00B54F0F"/>
    <w:rsid w:val="00B54FCF"/>
    <w:rsid w:val="00B55018"/>
    <w:rsid w:val="00B5514B"/>
    <w:rsid w:val="00B555A9"/>
    <w:rsid w:val="00B557E7"/>
    <w:rsid w:val="00B559B4"/>
    <w:rsid w:val="00B559B8"/>
    <w:rsid w:val="00B559DD"/>
    <w:rsid w:val="00B55A29"/>
    <w:rsid w:val="00B55A73"/>
    <w:rsid w:val="00B55E88"/>
    <w:rsid w:val="00B56668"/>
    <w:rsid w:val="00B568EA"/>
    <w:rsid w:val="00B56927"/>
    <w:rsid w:val="00B5695A"/>
    <w:rsid w:val="00B56A42"/>
    <w:rsid w:val="00B56AB2"/>
    <w:rsid w:val="00B56B63"/>
    <w:rsid w:val="00B56CB5"/>
    <w:rsid w:val="00B56DCF"/>
    <w:rsid w:val="00B56E7E"/>
    <w:rsid w:val="00B57082"/>
    <w:rsid w:val="00B572AF"/>
    <w:rsid w:val="00B5772B"/>
    <w:rsid w:val="00B577D8"/>
    <w:rsid w:val="00B5781A"/>
    <w:rsid w:val="00B57870"/>
    <w:rsid w:val="00B57954"/>
    <w:rsid w:val="00B57A28"/>
    <w:rsid w:val="00B57A3F"/>
    <w:rsid w:val="00B57C46"/>
    <w:rsid w:val="00B57CD7"/>
    <w:rsid w:val="00B57ECB"/>
    <w:rsid w:val="00B60239"/>
    <w:rsid w:val="00B60264"/>
    <w:rsid w:val="00B603D7"/>
    <w:rsid w:val="00B604D2"/>
    <w:rsid w:val="00B60505"/>
    <w:rsid w:val="00B6075A"/>
    <w:rsid w:val="00B60BD9"/>
    <w:rsid w:val="00B60CB7"/>
    <w:rsid w:val="00B60D5A"/>
    <w:rsid w:val="00B60F18"/>
    <w:rsid w:val="00B60F29"/>
    <w:rsid w:val="00B60F7E"/>
    <w:rsid w:val="00B60FFE"/>
    <w:rsid w:val="00B6114F"/>
    <w:rsid w:val="00B611B1"/>
    <w:rsid w:val="00B6135A"/>
    <w:rsid w:val="00B61623"/>
    <w:rsid w:val="00B619BF"/>
    <w:rsid w:val="00B61A10"/>
    <w:rsid w:val="00B61AC1"/>
    <w:rsid w:val="00B61B15"/>
    <w:rsid w:val="00B61B59"/>
    <w:rsid w:val="00B61D06"/>
    <w:rsid w:val="00B61E44"/>
    <w:rsid w:val="00B62022"/>
    <w:rsid w:val="00B62444"/>
    <w:rsid w:val="00B62458"/>
    <w:rsid w:val="00B62522"/>
    <w:rsid w:val="00B62577"/>
    <w:rsid w:val="00B6260B"/>
    <w:rsid w:val="00B627D9"/>
    <w:rsid w:val="00B627E8"/>
    <w:rsid w:val="00B628FD"/>
    <w:rsid w:val="00B62B60"/>
    <w:rsid w:val="00B62B92"/>
    <w:rsid w:val="00B62E20"/>
    <w:rsid w:val="00B62EA4"/>
    <w:rsid w:val="00B62FEC"/>
    <w:rsid w:val="00B63039"/>
    <w:rsid w:val="00B63186"/>
    <w:rsid w:val="00B63193"/>
    <w:rsid w:val="00B6347D"/>
    <w:rsid w:val="00B635D9"/>
    <w:rsid w:val="00B636B7"/>
    <w:rsid w:val="00B63BBA"/>
    <w:rsid w:val="00B63C16"/>
    <w:rsid w:val="00B63E75"/>
    <w:rsid w:val="00B63F8C"/>
    <w:rsid w:val="00B640F4"/>
    <w:rsid w:val="00B6424E"/>
    <w:rsid w:val="00B6441D"/>
    <w:rsid w:val="00B64421"/>
    <w:rsid w:val="00B6443C"/>
    <w:rsid w:val="00B6470D"/>
    <w:rsid w:val="00B647B7"/>
    <w:rsid w:val="00B6481D"/>
    <w:rsid w:val="00B648B8"/>
    <w:rsid w:val="00B64AE9"/>
    <w:rsid w:val="00B64B8C"/>
    <w:rsid w:val="00B64BB3"/>
    <w:rsid w:val="00B64D04"/>
    <w:rsid w:val="00B64D5D"/>
    <w:rsid w:val="00B64E53"/>
    <w:rsid w:val="00B64FCD"/>
    <w:rsid w:val="00B653B9"/>
    <w:rsid w:val="00B65435"/>
    <w:rsid w:val="00B65739"/>
    <w:rsid w:val="00B657BA"/>
    <w:rsid w:val="00B65939"/>
    <w:rsid w:val="00B65A0A"/>
    <w:rsid w:val="00B65A90"/>
    <w:rsid w:val="00B65BF6"/>
    <w:rsid w:val="00B65E43"/>
    <w:rsid w:val="00B65E79"/>
    <w:rsid w:val="00B65E93"/>
    <w:rsid w:val="00B66160"/>
    <w:rsid w:val="00B6633C"/>
    <w:rsid w:val="00B663FB"/>
    <w:rsid w:val="00B665DE"/>
    <w:rsid w:val="00B66756"/>
    <w:rsid w:val="00B66965"/>
    <w:rsid w:val="00B66D41"/>
    <w:rsid w:val="00B66D8C"/>
    <w:rsid w:val="00B66E7C"/>
    <w:rsid w:val="00B66EF7"/>
    <w:rsid w:val="00B66F5A"/>
    <w:rsid w:val="00B66FBE"/>
    <w:rsid w:val="00B671A7"/>
    <w:rsid w:val="00B67215"/>
    <w:rsid w:val="00B6721E"/>
    <w:rsid w:val="00B67362"/>
    <w:rsid w:val="00B67650"/>
    <w:rsid w:val="00B67854"/>
    <w:rsid w:val="00B6793B"/>
    <w:rsid w:val="00B67DF3"/>
    <w:rsid w:val="00B67E35"/>
    <w:rsid w:val="00B67E94"/>
    <w:rsid w:val="00B7016E"/>
    <w:rsid w:val="00B701CB"/>
    <w:rsid w:val="00B702F1"/>
    <w:rsid w:val="00B704C2"/>
    <w:rsid w:val="00B70757"/>
    <w:rsid w:val="00B7090D"/>
    <w:rsid w:val="00B70AC6"/>
    <w:rsid w:val="00B70B8F"/>
    <w:rsid w:val="00B70D4C"/>
    <w:rsid w:val="00B70F14"/>
    <w:rsid w:val="00B7104A"/>
    <w:rsid w:val="00B710FB"/>
    <w:rsid w:val="00B7120F"/>
    <w:rsid w:val="00B7132F"/>
    <w:rsid w:val="00B713C7"/>
    <w:rsid w:val="00B7144B"/>
    <w:rsid w:val="00B71727"/>
    <w:rsid w:val="00B71BA5"/>
    <w:rsid w:val="00B71C01"/>
    <w:rsid w:val="00B71C1E"/>
    <w:rsid w:val="00B71CA9"/>
    <w:rsid w:val="00B71FAA"/>
    <w:rsid w:val="00B71FF0"/>
    <w:rsid w:val="00B72051"/>
    <w:rsid w:val="00B720C2"/>
    <w:rsid w:val="00B720D1"/>
    <w:rsid w:val="00B721BC"/>
    <w:rsid w:val="00B7229A"/>
    <w:rsid w:val="00B7241D"/>
    <w:rsid w:val="00B724AB"/>
    <w:rsid w:val="00B72528"/>
    <w:rsid w:val="00B72764"/>
    <w:rsid w:val="00B727CE"/>
    <w:rsid w:val="00B72AD1"/>
    <w:rsid w:val="00B72AD3"/>
    <w:rsid w:val="00B72DAF"/>
    <w:rsid w:val="00B72DD9"/>
    <w:rsid w:val="00B72E6F"/>
    <w:rsid w:val="00B72F2C"/>
    <w:rsid w:val="00B72FE9"/>
    <w:rsid w:val="00B732FE"/>
    <w:rsid w:val="00B73335"/>
    <w:rsid w:val="00B734A6"/>
    <w:rsid w:val="00B734FB"/>
    <w:rsid w:val="00B735CD"/>
    <w:rsid w:val="00B735ED"/>
    <w:rsid w:val="00B73620"/>
    <w:rsid w:val="00B7373D"/>
    <w:rsid w:val="00B73816"/>
    <w:rsid w:val="00B73984"/>
    <w:rsid w:val="00B73EAF"/>
    <w:rsid w:val="00B73EED"/>
    <w:rsid w:val="00B74070"/>
    <w:rsid w:val="00B7413B"/>
    <w:rsid w:val="00B744C4"/>
    <w:rsid w:val="00B744E4"/>
    <w:rsid w:val="00B745ED"/>
    <w:rsid w:val="00B74728"/>
    <w:rsid w:val="00B7499F"/>
    <w:rsid w:val="00B74CBB"/>
    <w:rsid w:val="00B74D17"/>
    <w:rsid w:val="00B7518E"/>
    <w:rsid w:val="00B751AA"/>
    <w:rsid w:val="00B753E6"/>
    <w:rsid w:val="00B7543C"/>
    <w:rsid w:val="00B75533"/>
    <w:rsid w:val="00B755A3"/>
    <w:rsid w:val="00B7565F"/>
    <w:rsid w:val="00B7575D"/>
    <w:rsid w:val="00B759E0"/>
    <w:rsid w:val="00B75A83"/>
    <w:rsid w:val="00B75B36"/>
    <w:rsid w:val="00B75C1A"/>
    <w:rsid w:val="00B75C4E"/>
    <w:rsid w:val="00B75D26"/>
    <w:rsid w:val="00B75D5B"/>
    <w:rsid w:val="00B760E4"/>
    <w:rsid w:val="00B761C5"/>
    <w:rsid w:val="00B764AE"/>
    <w:rsid w:val="00B764C4"/>
    <w:rsid w:val="00B766B0"/>
    <w:rsid w:val="00B76714"/>
    <w:rsid w:val="00B767A9"/>
    <w:rsid w:val="00B76863"/>
    <w:rsid w:val="00B76904"/>
    <w:rsid w:val="00B76912"/>
    <w:rsid w:val="00B76A8C"/>
    <w:rsid w:val="00B76BE5"/>
    <w:rsid w:val="00B76C9C"/>
    <w:rsid w:val="00B76E0E"/>
    <w:rsid w:val="00B7721C"/>
    <w:rsid w:val="00B77503"/>
    <w:rsid w:val="00B77521"/>
    <w:rsid w:val="00B777DA"/>
    <w:rsid w:val="00B7789A"/>
    <w:rsid w:val="00B778E7"/>
    <w:rsid w:val="00B77A5B"/>
    <w:rsid w:val="00B77BB3"/>
    <w:rsid w:val="00B77F57"/>
    <w:rsid w:val="00B80058"/>
    <w:rsid w:val="00B80316"/>
    <w:rsid w:val="00B80360"/>
    <w:rsid w:val="00B80522"/>
    <w:rsid w:val="00B807CD"/>
    <w:rsid w:val="00B807FD"/>
    <w:rsid w:val="00B80940"/>
    <w:rsid w:val="00B809DF"/>
    <w:rsid w:val="00B80A8B"/>
    <w:rsid w:val="00B80AA5"/>
    <w:rsid w:val="00B80DDD"/>
    <w:rsid w:val="00B80E87"/>
    <w:rsid w:val="00B80EC6"/>
    <w:rsid w:val="00B81027"/>
    <w:rsid w:val="00B81283"/>
    <w:rsid w:val="00B8133C"/>
    <w:rsid w:val="00B813FB"/>
    <w:rsid w:val="00B8165A"/>
    <w:rsid w:val="00B81C2D"/>
    <w:rsid w:val="00B820F6"/>
    <w:rsid w:val="00B824A2"/>
    <w:rsid w:val="00B82706"/>
    <w:rsid w:val="00B82A25"/>
    <w:rsid w:val="00B82B95"/>
    <w:rsid w:val="00B82C6A"/>
    <w:rsid w:val="00B82C7A"/>
    <w:rsid w:val="00B8304B"/>
    <w:rsid w:val="00B8305F"/>
    <w:rsid w:val="00B83131"/>
    <w:rsid w:val="00B83297"/>
    <w:rsid w:val="00B834CF"/>
    <w:rsid w:val="00B8352E"/>
    <w:rsid w:val="00B8353B"/>
    <w:rsid w:val="00B83837"/>
    <w:rsid w:val="00B8384A"/>
    <w:rsid w:val="00B83946"/>
    <w:rsid w:val="00B839C4"/>
    <w:rsid w:val="00B83B38"/>
    <w:rsid w:val="00B83C9B"/>
    <w:rsid w:val="00B83F13"/>
    <w:rsid w:val="00B8400C"/>
    <w:rsid w:val="00B84087"/>
    <w:rsid w:val="00B840A7"/>
    <w:rsid w:val="00B843C2"/>
    <w:rsid w:val="00B84516"/>
    <w:rsid w:val="00B84554"/>
    <w:rsid w:val="00B8465A"/>
    <w:rsid w:val="00B8473A"/>
    <w:rsid w:val="00B84942"/>
    <w:rsid w:val="00B84BA1"/>
    <w:rsid w:val="00B84CEE"/>
    <w:rsid w:val="00B84D9C"/>
    <w:rsid w:val="00B84FDE"/>
    <w:rsid w:val="00B85103"/>
    <w:rsid w:val="00B851B1"/>
    <w:rsid w:val="00B8536F"/>
    <w:rsid w:val="00B85487"/>
    <w:rsid w:val="00B85542"/>
    <w:rsid w:val="00B85635"/>
    <w:rsid w:val="00B85802"/>
    <w:rsid w:val="00B85906"/>
    <w:rsid w:val="00B85A62"/>
    <w:rsid w:val="00B85A6E"/>
    <w:rsid w:val="00B85B4C"/>
    <w:rsid w:val="00B85BE1"/>
    <w:rsid w:val="00B85CC1"/>
    <w:rsid w:val="00B85FA3"/>
    <w:rsid w:val="00B861FB"/>
    <w:rsid w:val="00B86227"/>
    <w:rsid w:val="00B864D0"/>
    <w:rsid w:val="00B86742"/>
    <w:rsid w:val="00B8674D"/>
    <w:rsid w:val="00B867C8"/>
    <w:rsid w:val="00B86871"/>
    <w:rsid w:val="00B8688F"/>
    <w:rsid w:val="00B86950"/>
    <w:rsid w:val="00B86A28"/>
    <w:rsid w:val="00B86BE5"/>
    <w:rsid w:val="00B86DDE"/>
    <w:rsid w:val="00B87045"/>
    <w:rsid w:val="00B87046"/>
    <w:rsid w:val="00B873C7"/>
    <w:rsid w:val="00B875B1"/>
    <w:rsid w:val="00B87824"/>
    <w:rsid w:val="00B8782A"/>
    <w:rsid w:val="00B878DB"/>
    <w:rsid w:val="00B879EC"/>
    <w:rsid w:val="00B87AF5"/>
    <w:rsid w:val="00B87FE9"/>
    <w:rsid w:val="00B90020"/>
    <w:rsid w:val="00B9021F"/>
    <w:rsid w:val="00B90242"/>
    <w:rsid w:val="00B90653"/>
    <w:rsid w:val="00B906CA"/>
    <w:rsid w:val="00B9088C"/>
    <w:rsid w:val="00B90A5E"/>
    <w:rsid w:val="00B90B0D"/>
    <w:rsid w:val="00B90B1C"/>
    <w:rsid w:val="00B90BAC"/>
    <w:rsid w:val="00B90D9F"/>
    <w:rsid w:val="00B90F43"/>
    <w:rsid w:val="00B90F62"/>
    <w:rsid w:val="00B91BF7"/>
    <w:rsid w:val="00B91D2E"/>
    <w:rsid w:val="00B91D5F"/>
    <w:rsid w:val="00B91E5B"/>
    <w:rsid w:val="00B91F32"/>
    <w:rsid w:val="00B91F90"/>
    <w:rsid w:val="00B92626"/>
    <w:rsid w:val="00B92841"/>
    <w:rsid w:val="00B928C2"/>
    <w:rsid w:val="00B92A2D"/>
    <w:rsid w:val="00B92B49"/>
    <w:rsid w:val="00B92C57"/>
    <w:rsid w:val="00B92D04"/>
    <w:rsid w:val="00B92E04"/>
    <w:rsid w:val="00B92F80"/>
    <w:rsid w:val="00B92FBA"/>
    <w:rsid w:val="00B93042"/>
    <w:rsid w:val="00B93283"/>
    <w:rsid w:val="00B93373"/>
    <w:rsid w:val="00B933C6"/>
    <w:rsid w:val="00B934FB"/>
    <w:rsid w:val="00B936C9"/>
    <w:rsid w:val="00B93835"/>
    <w:rsid w:val="00B93901"/>
    <w:rsid w:val="00B939A1"/>
    <w:rsid w:val="00B939F3"/>
    <w:rsid w:val="00B93A91"/>
    <w:rsid w:val="00B93E7A"/>
    <w:rsid w:val="00B94216"/>
    <w:rsid w:val="00B942D9"/>
    <w:rsid w:val="00B9447D"/>
    <w:rsid w:val="00B944AF"/>
    <w:rsid w:val="00B9482B"/>
    <w:rsid w:val="00B94969"/>
    <w:rsid w:val="00B949C6"/>
    <w:rsid w:val="00B94A8E"/>
    <w:rsid w:val="00B94DEF"/>
    <w:rsid w:val="00B95030"/>
    <w:rsid w:val="00B95034"/>
    <w:rsid w:val="00B95096"/>
    <w:rsid w:val="00B951CA"/>
    <w:rsid w:val="00B9540E"/>
    <w:rsid w:val="00B95816"/>
    <w:rsid w:val="00B958CD"/>
    <w:rsid w:val="00B95941"/>
    <w:rsid w:val="00B95CDF"/>
    <w:rsid w:val="00B95D47"/>
    <w:rsid w:val="00B96017"/>
    <w:rsid w:val="00B96043"/>
    <w:rsid w:val="00B96051"/>
    <w:rsid w:val="00B960A9"/>
    <w:rsid w:val="00B963EB"/>
    <w:rsid w:val="00B96679"/>
    <w:rsid w:val="00B968BA"/>
    <w:rsid w:val="00B96978"/>
    <w:rsid w:val="00B96A66"/>
    <w:rsid w:val="00B96E80"/>
    <w:rsid w:val="00B96ED8"/>
    <w:rsid w:val="00B96FE7"/>
    <w:rsid w:val="00B96FEA"/>
    <w:rsid w:val="00B972D5"/>
    <w:rsid w:val="00B973FE"/>
    <w:rsid w:val="00B975B1"/>
    <w:rsid w:val="00B97603"/>
    <w:rsid w:val="00B97797"/>
    <w:rsid w:val="00B978A5"/>
    <w:rsid w:val="00B979B7"/>
    <w:rsid w:val="00B97D33"/>
    <w:rsid w:val="00B97EA0"/>
    <w:rsid w:val="00B97F57"/>
    <w:rsid w:val="00B97F84"/>
    <w:rsid w:val="00BA02A0"/>
    <w:rsid w:val="00BA0388"/>
    <w:rsid w:val="00BA04F0"/>
    <w:rsid w:val="00BA05A6"/>
    <w:rsid w:val="00BA0AE5"/>
    <w:rsid w:val="00BA0AFB"/>
    <w:rsid w:val="00BA0D33"/>
    <w:rsid w:val="00BA0FF7"/>
    <w:rsid w:val="00BA1022"/>
    <w:rsid w:val="00BA1090"/>
    <w:rsid w:val="00BA10A7"/>
    <w:rsid w:val="00BA10FF"/>
    <w:rsid w:val="00BA1371"/>
    <w:rsid w:val="00BA14BE"/>
    <w:rsid w:val="00BA1B18"/>
    <w:rsid w:val="00BA1BC0"/>
    <w:rsid w:val="00BA1C25"/>
    <w:rsid w:val="00BA1DFC"/>
    <w:rsid w:val="00BA1E26"/>
    <w:rsid w:val="00BA1E3B"/>
    <w:rsid w:val="00BA1FF2"/>
    <w:rsid w:val="00BA2032"/>
    <w:rsid w:val="00BA2145"/>
    <w:rsid w:val="00BA22A1"/>
    <w:rsid w:val="00BA280F"/>
    <w:rsid w:val="00BA295F"/>
    <w:rsid w:val="00BA2B80"/>
    <w:rsid w:val="00BA2D0B"/>
    <w:rsid w:val="00BA2D78"/>
    <w:rsid w:val="00BA2E24"/>
    <w:rsid w:val="00BA2E80"/>
    <w:rsid w:val="00BA2EB1"/>
    <w:rsid w:val="00BA31F3"/>
    <w:rsid w:val="00BA3518"/>
    <w:rsid w:val="00BA367D"/>
    <w:rsid w:val="00BA37CC"/>
    <w:rsid w:val="00BA38D1"/>
    <w:rsid w:val="00BA3BD3"/>
    <w:rsid w:val="00BA3D65"/>
    <w:rsid w:val="00BA41AA"/>
    <w:rsid w:val="00BA41E1"/>
    <w:rsid w:val="00BA4341"/>
    <w:rsid w:val="00BA43E4"/>
    <w:rsid w:val="00BA450E"/>
    <w:rsid w:val="00BA46B3"/>
    <w:rsid w:val="00BA46C2"/>
    <w:rsid w:val="00BA477F"/>
    <w:rsid w:val="00BA47FF"/>
    <w:rsid w:val="00BA4916"/>
    <w:rsid w:val="00BA50ED"/>
    <w:rsid w:val="00BA5143"/>
    <w:rsid w:val="00BA5427"/>
    <w:rsid w:val="00BA566B"/>
    <w:rsid w:val="00BA59F2"/>
    <w:rsid w:val="00BA5B11"/>
    <w:rsid w:val="00BA5FCD"/>
    <w:rsid w:val="00BA60EB"/>
    <w:rsid w:val="00BA620D"/>
    <w:rsid w:val="00BA6383"/>
    <w:rsid w:val="00BA63CE"/>
    <w:rsid w:val="00BA660E"/>
    <w:rsid w:val="00BA685D"/>
    <w:rsid w:val="00BA6B78"/>
    <w:rsid w:val="00BA6CED"/>
    <w:rsid w:val="00BA6D96"/>
    <w:rsid w:val="00BA6DDE"/>
    <w:rsid w:val="00BA6E08"/>
    <w:rsid w:val="00BA6E90"/>
    <w:rsid w:val="00BA7117"/>
    <w:rsid w:val="00BA7210"/>
    <w:rsid w:val="00BA787B"/>
    <w:rsid w:val="00BA7948"/>
    <w:rsid w:val="00BA79EC"/>
    <w:rsid w:val="00BA7AA9"/>
    <w:rsid w:val="00BA7D9E"/>
    <w:rsid w:val="00BA7EB6"/>
    <w:rsid w:val="00BB020A"/>
    <w:rsid w:val="00BB0262"/>
    <w:rsid w:val="00BB0396"/>
    <w:rsid w:val="00BB04B3"/>
    <w:rsid w:val="00BB054A"/>
    <w:rsid w:val="00BB056A"/>
    <w:rsid w:val="00BB0777"/>
    <w:rsid w:val="00BB0892"/>
    <w:rsid w:val="00BB0980"/>
    <w:rsid w:val="00BB099D"/>
    <w:rsid w:val="00BB0C71"/>
    <w:rsid w:val="00BB0CD2"/>
    <w:rsid w:val="00BB0D4C"/>
    <w:rsid w:val="00BB0FCF"/>
    <w:rsid w:val="00BB0FE6"/>
    <w:rsid w:val="00BB105F"/>
    <w:rsid w:val="00BB1089"/>
    <w:rsid w:val="00BB1153"/>
    <w:rsid w:val="00BB1440"/>
    <w:rsid w:val="00BB156B"/>
    <w:rsid w:val="00BB1813"/>
    <w:rsid w:val="00BB182B"/>
    <w:rsid w:val="00BB1AEA"/>
    <w:rsid w:val="00BB1E2A"/>
    <w:rsid w:val="00BB1EF2"/>
    <w:rsid w:val="00BB1FE3"/>
    <w:rsid w:val="00BB22D2"/>
    <w:rsid w:val="00BB25C9"/>
    <w:rsid w:val="00BB2707"/>
    <w:rsid w:val="00BB27E6"/>
    <w:rsid w:val="00BB2A8F"/>
    <w:rsid w:val="00BB2BF0"/>
    <w:rsid w:val="00BB2E69"/>
    <w:rsid w:val="00BB2F50"/>
    <w:rsid w:val="00BB30DF"/>
    <w:rsid w:val="00BB30FE"/>
    <w:rsid w:val="00BB3210"/>
    <w:rsid w:val="00BB325D"/>
    <w:rsid w:val="00BB346E"/>
    <w:rsid w:val="00BB3550"/>
    <w:rsid w:val="00BB366D"/>
    <w:rsid w:val="00BB3A4A"/>
    <w:rsid w:val="00BB3E18"/>
    <w:rsid w:val="00BB409F"/>
    <w:rsid w:val="00BB4152"/>
    <w:rsid w:val="00BB4217"/>
    <w:rsid w:val="00BB42E4"/>
    <w:rsid w:val="00BB4404"/>
    <w:rsid w:val="00BB44E8"/>
    <w:rsid w:val="00BB4683"/>
    <w:rsid w:val="00BB46EA"/>
    <w:rsid w:val="00BB476A"/>
    <w:rsid w:val="00BB4982"/>
    <w:rsid w:val="00BB4A75"/>
    <w:rsid w:val="00BB4C06"/>
    <w:rsid w:val="00BB4C42"/>
    <w:rsid w:val="00BB4E4D"/>
    <w:rsid w:val="00BB505F"/>
    <w:rsid w:val="00BB54D3"/>
    <w:rsid w:val="00BB54F8"/>
    <w:rsid w:val="00BB55B8"/>
    <w:rsid w:val="00BB5639"/>
    <w:rsid w:val="00BB564B"/>
    <w:rsid w:val="00BB5AD1"/>
    <w:rsid w:val="00BB5BE8"/>
    <w:rsid w:val="00BB5DE2"/>
    <w:rsid w:val="00BB5E01"/>
    <w:rsid w:val="00BB5F4C"/>
    <w:rsid w:val="00BB5FF2"/>
    <w:rsid w:val="00BB601E"/>
    <w:rsid w:val="00BB60C1"/>
    <w:rsid w:val="00BB610B"/>
    <w:rsid w:val="00BB62E9"/>
    <w:rsid w:val="00BB648B"/>
    <w:rsid w:val="00BB64C5"/>
    <w:rsid w:val="00BB662B"/>
    <w:rsid w:val="00BB6668"/>
    <w:rsid w:val="00BB672C"/>
    <w:rsid w:val="00BB6BBC"/>
    <w:rsid w:val="00BB6CFB"/>
    <w:rsid w:val="00BB6D91"/>
    <w:rsid w:val="00BB6E33"/>
    <w:rsid w:val="00BB6F8F"/>
    <w:rsid w:val="00BB7153"/>
    <w:rsid w:val="00BB71F8"/>
    <w:rsid w:val="00BB72DA"/>
    <w:rsid w:val="00BB72E3"/>
    <w:rsid w:val="00BB7433"/>
    <w:rsid w:val="00BB74DA"/>
    <w:rsid w:val="00BB76AF"/>
    <w:rsid w:val="00BB7853"/>
    <w:rsid w:val="00BB78B4"/>
    <w:rsid w:val="00BB7A8A"/>
    <w:rsid w:val="00BB7B3A"/>
    <w:rsid w:val="00BB7B73"/>
    <w:rsid w:val="00BB7DC7"/>
    <w:rsid w:val="00BC014E"/>
    <w:rsid w:val="00BC02DE"/>
    <w:rsid w:val="00BC0370"/>
    <w:rsid w:val="00BC0824"/>
    <w:rsid w:val="00BC0B8F"/>
    <w:rsid w:val="00BC0BC8"/>
    <w:rsid w:val="00BC0D32"/>
    <w:rsid w:val="00BC0DC8"/>
    <w:rsid w:val="00BC0E26"/>
    <w:rsid w:val="00BC0ED7"/>
    <w:rsid w:val="00BC1064"/>
    <w:rsid w:val="00BC14AB"/>
    <w:rsid w:val="00BC14E2"/>
    <w:rsid w:val="00BC1613"/>
    <w:rsid w:val="00BC1804"/>
    <w:rsid w:val="00BC18DD"/>
    <w:rsid w:val="00BC196A"/>
    <w:rsid w:val="00BC1B8C"/>
    <w:rsid w:val="00BC1BA4"/>
    <w:rsid w:val="00BC1F85"/>
    <w:rsid w:val="00BC202A"/>
    <w:rsid w:val="00BC22D6"/>
    <w:rsid w:val="00BC23CC"/>
    <w:rsid w:val="00BC26F4"/>
    <w:rsid w:val="00BC2718"/>
    <w:rsid w:val="00BC27E9"/>
    <w:rsid w:val="00BC285C"/>
    <w:rsid w:val="00BC2CD7"/>
    <w:rsid w:val="00BC2D60"/>
    <w:rsid w:val="00BC300B"/>
    <w:rsid w:val="00BC3054"/>
    <w:rsid w:val="00BC319F"/>
    <w:rsid w:val="00BC32E9"/>
    <w:rsid w:val="00BC335A"/>
    <w:rsid w:val="00BC33C2"/>
    <w:rsid w:val="00BC3425"/>
    <w:rsid w:val="00BC37CA"/>
    <w:rsid w:val="00BC389C"/>
    <w:rsid w:val="00BC3A56"/>
    <w:rsid w:val="00BC3AA8"/>
    <w:rsid w:val="00BC3B0C"/>
    <w:rsid w:val="00BC3D30"/>
    <w:rsid w:val="00BC3DB9"/>
    <w:rsid w:val="00BC3DE8"/>
    <w:rsid w:val="00BC3DF6"/>
    <w:rsid w:val="00BC3EA9"/>
    <w:rsid w:val="00BC3EE6"/>
    <w:rsid w:val="00BC4031"/>
    <w:rsid w:val="00BC4038"/>
    <w:rsid w:val="00BC4305"/>
    <w:rsid w:val="00BC4429"/>
    <w:rsid w:val="00BC442B"/>
    <w:rsid w:val="00BC44F4"/>
    <w:rsid w:val="00BC456E"/>
    <w:rsid w:val="00BC4888"/>
    <w:rsid w:val="00BC4A7C"/>
    <w:rsid w:val="00BC4B77"/>
    <w:rsid w:val="00BC4BDC"/>
    <w:rsid w:val="00BC4EDC"/>
    <w:rsid w:val="00BC513D"/>
    <w:rsid w:val="00BC5207"/>
    <w:rsid w:val="00BC52D3"/>
    <w:rsid w:val="00BC52D4"/>
    <w:rsid w:val="00BC546B"/>
    <w:rsid w:val="00BC5496"/>
    <w:rsid w:val="00BC5520"/>
    <w:rsid w:val="00BC55E6"/>
    <w:rsid w:val="00BC5626"/>
    <w:rsid w:val="00BC5659"/>
    <w:rsid w:val="00BC588F"/>
    <w:rsid w:val="00BC58CA"/>
    <w:rsid w:val="00BC59B1"/>
    <w:rsid w:val="00BC5F12"/>
    <w:rsid w:val="00BC6236"/>
    <w:rsid w:val="00BC6510"/>
    <w:rsid w:val="00BC6514"/>
    <w:rsid w:val="00BC6570"/>
    <w:rsid w:val="00BC6A03"/>
    <w:rsid w:val="00BC6A86"/>
    <w:rsid w:val="00BC6AB9"/>
    <w:rsid w:val="00BC6B11"/>
    <w:rsid w:val="00BC6C63"/>
    <w:rsid w:val="00BC6CD1"/>
    <w:rsid w:val="00BC6D19"/>
    <w:rsid w:val="00BC7043"/>
    <w:rsid w:val="00BC7047"/>
    <w:rsid w:val="00BC70B8"/>
    <w:rsid w:val="00BC70BE"/>
    <w:rsid w:val="00BC7385"/>
    <w:rsid w:val="00BC75A7"/>
    <w:rsid w:val="00BC75CE"/>
    <w:rsid w:val="00BC7838"/>
    <w:rsid w:val="00BC7AA1"/>
    <w:rsid w:val="00BC7BE8"/>
    <w:rsid w:val="00BC7D0B"/>
    <w:rsid w:val="00BC7DB9"/>
    <w:rsid w:val="00BC7ED1"/>
    <w:rsid w:val="00BC7F4C"/>
    <w:rsid w:val="00BD0207"/>
    <w:rsid w:val="00BD0253"/>
    <w:rsid w:val="00BD0365"/>
    <w:rsid w:val="00BD04F3"/>
    <w:rsid w:val="00BD0511"/>
    <w:rsid w:val="00BD0673"/>
    <w:rsid w:val="00BD08C6"/>
    <w:rsid w:val="00BD0A6C"/>
    <w:rsid w:val="00BD0BE4"/>
    <w:rsid w:val="00BD0CC7"/>
    <w:rsid w:val="00BD0FD9"/>
    <w:rsid w:val="00BD1006"/>
    <w:rsid w:val="00BD103A"/>
    <w:rsid w:val="00BD1068"/>
    <w:rsid w:val="00BD1265"/>
    <w:rsid w:val="00BD130E"/>
    <w:rsid w:val="00BD131A"/>
    <w:rsid w:val="00BD13A9"/>
    <w:rsid w:val="00BD13D1"/>
    <w:rsid w:val="00BD1601"/>
    <w:rsid w:val="00BD1660"/>
    <w:rsid w:val="00BD16DC"/>
    <w:rsid w:val="00BD16EB"/>
    <w:rsid w:val="00BD1712"/>
    <w:rsid w:val="00BD172B"/>
    <w:rsid w:val="00BD18B5"/>
    <w:rsid w:val="00BD1A86"/>
    <w:rsid w:val="00BD1BF7"/>
    <w:rsid w:val="00BD1C4C"/>
    <w:rsid w:val="00BD1C8D"/>
    <w:rsid w:val="00BD1DA5"/>
    <w:rsid w:val="00BD1EC8"/>
    <w:rsid w:val="00BD2079"/>
    <w:rsid w:val="00BD209C"/>
    <w:rsid w:val="00BD24E7"/>
    <w:rsid w:val="00BD256D"/>
    <w:rsid w:val="00BD2593"/>
    <w:rsid w:val="00BD25C0"/>
    <w:rsid w:val="00BD268B"/>
    <w:rsid w:val="00BD26B1"/>
    <w:rsid w:val="00BD26C7"/>
    <w:rsid w:val="00BD292D"/>
    <w:rsid w:val="00BD2AB3"/>
    <w:rsid w:val="00BD2ED6"/>
    <w:rsid w:val="00BD300B"/>
    <w:rsid w:val="00BD3132"/>
    <w:rsid w:val="00BD31F5"/>
    <w:rsid w:val="00BD32DE"/>
    <w:rsid w:val="00BD33E2"/>
    <w:rsid w:val="00BD3575"/>
    <w:rsid w:val="00BD370B"/>
    <w:rsid w:val="00BD3B17"/>
    <w:rsid w:val="00BD3EE3"/>
    <w:rsid w:val="00BD3FB7"/>
    <w:rsid w:val="00BD4001"/>
    <w:rsid w:val="00BD40D1"/>
    <w:rsid w:val="00BD488B"/>
    <w:rsid w:val="00BD48B2"/>
    <w:rsid w:val="00BD49A2"/>
    <w:rsid w:val="00BD4A06"/>
    <w:rsid w:val="00BD4B2E"/>
    <w:rsid w:val="00BD4D91"/>
    <w:rsid w:val="00BD4E05"/>
    <w:rsid w:val="00BD4E6B"/>
    <w:rsid w:val="00BD4EF9"/>
    <w:rsid w:val="00BD50BE"/>
    <w:rsid w:val="00BD53AA"/>
    <w:rsid w:val="00BD56D1"/>
    <w:rsid w:val="00BD5869"/>
    <w:rsid w:val="00BD5889"/>
    <w:rsid w:val="00BD596C"/>
    <w:rsid w:val="00BD5974"/>
    <w:rsid w:val="00BD5C7E"/>
    <w:rsid w:val="00BD5E21"/>
    <w:rsid w:val="00BD5F4C"/>
    <w:rsid w:val="00BD5F74"/>
    <w:rsid w:val="00BD6049"/>
    <w:rsid w:val="00BD60AA"/>
    <w:rsid w:val="00BD61EC"/>
    <w:rsid w:val="00BD62DA"/>
    <w:rsid w:val="00BD6467"/>
    <w:rsid w:val="00BD64DA"/>
    <w:rsid w:val="00BD65FA"/>
    <w:rsid w:val="00BD66BC"/>
    <w:rsid w:val="00BD6862"/>
    <w:rsid w:val="00BD6B89"/>
    <w:rsid w:val="00BD6CCA"/>
    <w:rsid w:val="00BD6D64"/>
    <w:rsid w:val="00BD6D6B"/>
    <w:rsid w:val="00BD6DB1"/>
    <w:rsid w:val="00BD6EDB"/>
    <w:rsid w:val="00BD700B"/>
    <w:rsid w:val="00BD7189"/>
    <w:rsid w:val="00BD752E"/>
    <w:rsid w:val="00BD75F3"/>
    <w:rsid w:val="00BD773B"/>
    <w:rsid w:val="00BD7757"/>
    <w:rsid w:val="00BD78BA"/>
    <w:rsid w:val="00BD7927"/>
    <w:rsid w:val="00BD7B7A"/>
    <w:rsid w:val="00BD7EB6"/>
    <w:rsid w:val="00BE02EB"/>
    <w:rsid w:val="00BE034B"/>
    <w:rsid w:val="00BE0409"/>
    <w:rsid w:val="00BE0666"/>
    <w:rsid w:val="00BE0681"/>
    <w:rsid w:val="00BE0756"/>
    <w:rsid w:val="00BE0768"/>
    <w:rsid w:val="00BE0925"/>
    <w:rsid w:val="00BE097E"/>
    <w:rsid w:val="00BE0A64"/>
    <w:rsid w:val="00BE0B66"/>
    <w:rsid w:val="00BE0CBA"/>
    <w:rsid w:val="00BE0D6C"/>
    <w:rsid w:val="00BE0DCA"/>
    <w:rsid w:val="00BE0FC1"/>
    <w:rsid w:val="00BE1059"/>
    <w:rsid w:val="00BE10D7"/>
    <w:rsid w:val="00BE11A3"/>
    <w:rsid w:val="00BE123A"/>
    <w:rsid w:val="00BE130C"/>
    <w:rsid w:val="00BE1425"/>
    <w:rsid w:val="00BE1451"/>
    <w:rsid w:val="00BE1479"/>
    <w:rsid w:val="00BE165B"/>
    <w:rsid w:val="00BE167C"/>
    <w:rsid w:val="00BE1A35"/>
    <w:rsid w:val="00BE1AD2"/>
    <w:rsid w:val="00BE1BD6"/>
    <w:rsid w:val="00BE1C69"/>
    <w:rsid w:val="00BE1C70"/>
    <w:rsid w:val="00BE1D4E"/>
    <w:rsid w:val="00BE1F25"/>
    <w:rsid w:val="00BE21CC"/>
    <w:rsid w:val="00BE220B"/>
    <w:rsid w:val="00BE239D"/>
    <w:rsid w:val="00BE26DC"/>
    <w:rsid w:val="00BE284F"/>
    <w:rsid w:val="00BE2866"/>
    <w:rsid w:val="00BE2892"/>
    <w:rsid w:val="00BE2B06"/>
    <w:rsid w:val="00BE2B42"/>
    <w:rsid w:val="00BE2BC6"/>
    <w:rsid w:val="00BE2CD7"/>
    <w:rsid w:val="00BE2CF0"/>
    <w:rsid w:val="00BE2DB5"/>
    <w:rsid w:val="00BE2DB7"/>
    <w:rsid w:val="00BE2DF0"/>
    <w:rsid w:val="00BE30E7"/>
    <w:rsid w:val="00BE336E"/>
    <w:rsid w:val="00BE3386"/>
    <w:rsid w:val="00BE340B"/>
    <w:rsid w:val="00BE3612"/>
    <w:rsid w:val="00BE387E"/>
    <w:rsid w:val="00BE39BE"/>
    <w:rsid w:val="00BE3BA3"/>
    <w:rsid w:val="00BE3E6A"/>
    <w:rsid w:val="00BE40C2"/>
    <w:rsid w:val="00BE428C"/>
    <w:rsid w:val="00BE4338"/>
    <w:rsid w:val="00BE4395"/>
    <w:rsid w:val="00BE449B"/>
    <w:rsid w:val="00BE453E"/>
    <w:rsid w:val="00BE4754"/>
    <w:rsid w:val="00BE48B6"/>
    <w:rsid w:val="00BE48EA"/>
    <w:rsid w:val="00BE4900"/>
    <w:rsid w:val="00BE4A14"/>
    <w:rsid w:val="00BE4BE6"/>
    <w:rsid w:val="00BE4CBB"/>
    <w:rsid w:val="00BE4D20"/>
    <w:rsid w:val="00BE4F02"/>
    <w:rsid w:val="00BE4F94"/>
    <w:rsid w:val="00BE5047"/>
    <w:rsid w:val="00BE50BE"/>
    <w:rsid w:val="00BE5634"/>
    <w:rsid w:val="00BE5A5E"/>
    <w:rsid w:val="00BE5A6B"/>
    <w:rsid w:val="00BE5A96"/>
    <w:rsid w:val="00BE5B9B"/>
    <w:rsid w:val="00BE5C95"/>
    <w:rsid w:val="00BE5E1B"/>
    <w:rsid w:val="00BE5EA8"/>
    <w:rsid w:val="00BE6033"/>
    <w:rsid w:val="00BE61E8"/>
    <w:rsid w:val="00BE628A"/>
    <w:rsid w:val="00BE62A1"/>
    <w:rsid w:val="00BE651D"/>
    <w:rsid w:val="00BE65E4"/>
    <w:rsid w:val="00BE66F4"/>
    <w:rsid w:val="00BE6708"/>
    <w:rsid w:val="00BE672D"/>
    <w:rsid w:val="00BE68F3"/>
    <w:rsid w:val="00BE69F2"/>
    <w:rsid w:val="00BE6CB4"/>
    <w:rsid w:val="00BE6E55"/>
    <w:rsid w:val="00BE6FAF"/>
    <w:rsid w:val="00BE7343"/>
    <w:rsid w:val="00BE7515"/>
    <w:rsid w:val="00BE77CD"/>
    <w:rsid w:val="00BE78E4"/>
    <w:rsid w:val="00BE7D4C"/>
    <w:rsid w:val="00BF00F8"/>
    <w:rsid w:val="00BF0246"/>
    <w:rsid w:val="00BF0410"/>
    <w:rsid w:val="00BF0483"/>
    <w:rsid w:val="00BF04BA"/>
    <w:rsid w:val="00BF068A"/>
    <w:rsid w:val="00BF070F"/>
    <w:rsid w:val="00BF0889"/>
    <w:rsid w:val="00BF0963"/>
    <w:rsid w:val="00BF0A85"/>
    <w:rsid w:val="00BF0CDE"/>
    <w:rsid w:val="00BF0D9A"/>
    <w:rsid w:val="00BF1358"/>
    <w:rsid w:val="00BF14DA"/>
    <w:rsid w:val="00BF1559"/>
    <w:rsid w:val="00BF15F1"/>
    <w:rsid w:val="00BF1724"/>
    <w:rsid w:val="00BF177C"/>
    <w:rsid w:val="00BF1891"/>
    <w:rsid w:val="00BF18CC"/>
    <w:rsid w:val="00BF1C6F"/>
    <w:rsid w:val="00BF1FC7"/>
    <w:rsid w:val="00BF2090"/>
    <w:rsid w:val="00BF20B1"/>
    <w:rsid w:val="00BF22D9"/>
    <w:rsid w:val="00BF23D8"/>
    <w:rsid w:val="00BF2407"/>
    <w:rsid w:val="00BF24A0"/>
    <w:rsid w:val="00BF25CD"/>
    <w:rsid w:val="00BF2707"/>
    <w:rsid w:val="00BF2736"/>
    <w:rsid w:val="00BF2A1F"/>
    <w:rsid w:val="00BF2EC4"/>
    <w:rsid w:val="00BF32F4"/>
    <w:rsid w:val="00BF34D4"/>
    <w:rsid w:val="00BF3504"/>
    <w:rsid w:val="00BF367E"/>
    <w:rsid w:val="00BF3686"/>
    <w:rsid w:val="00BF37A3"/>
    <w:rsid w:val="00BF3D1C"/>
    <w:rsid w:val="00BF3D20"/>
    <w:rsid w:val="00BF3D46"/>
    <w:rsid w:val="00BF3D58"/>
    <w:rsid w:val="00BF411B"/>
    <w:rsid w:val="00BF412D"/>
    <w:rsid w:val="00BF41BD"/>
    <w:rsid w:val="00BF43C5"/>
    <w:rsid w:val="00BF445D"/>
    <w:rsid w:val="00BF462D"/>
    <w:rsid w:val="00BF4772"/>
    <w:rsid w:val="00BF482F"/>
    <w:rsid w:val="00BF487E"/>
    <w:rsid w:val="00BF4B15"/>
    <w:rsid w:val="00BF4B68"/>
    <w:rsid w:val="00BF4B9B"/>
    <w:rsid w:val="00BF4C1E"/>
    <w:rsid w:val="00BF4DBC"/>
    <w:rsid w:val="00BF50AF"/>
    <w:rsid w:val="00BF5362"/>
    <w:rsid w:val="00BF5472"/>
    <w:rsid w:val="00BF54D7"/>
    <w:rsid w:val="00BF57FD"/>
    <w:rsid w:val="00BF58C9"/>
    <w:rsid w:val="00BF5CEA"/>
    <w:rsid w:val="00BF6140"/>
    <w:rsid w:val="00BF626A"/>
    <w:rsid w:val="00BF63FB"/>
    <w:rsid w:val="00BF6413"/>
    <w:rsid w:val="00BF6681"/>
    <w:rsid w:val="00BF68EA"/>
    <w:rsid w:val="00BF6913"/>
    <w:rsid w:val="00BF6984"/>
    <w:rsid w:val="00BF6999"/>
    <w:rsid w:val="00BF6BAF"/>
    <w:rsid w:val="00BF6DCF"/>
    <w:rsid w:val="00BF6EDC"/>
    <w:rsid w:val="00BF6EE1"/>
    <w:rsid w:val="00BF70EC"/>
    <w:rsid w:val="00BF71C5"/>
    <w:rsid w:val="00BF7255"/>
    <w:rsid w:val="00BF7295"/>
    <w:rsid w:val="00BF74CD"/>
    <w:rsid w:val="00BF767E"/>
    <w:rsid w:val="00BF76E1"/>
    <w:rsid w:val="00BF777A"/>
    <w:rsid w:val="00BF79F2"/>
    <w:rsid w:val="00BF7A28"/>
    <w:rsid w:val="00BF7B99"/>
    <w:rsid w:val="00BF7E13"/>
    <w:rsid w:val="00BF7E9F"/>
    <w:rsid w:val="00BF7ECB"/>
    <w:rsid w:val="00BF7FF4"/>
    <w:rsid w:val="00C00106"/>
    <w:rsid w:val="00C004A7"/>
    <w:rsid w:val="00C004AF"/>
    <w:rsid w:val="00C00E83"/>
    <w:rsid w:val="00C0139E"/>
    <w:rsid w:val="00C01417"/>
    <w:rsid w:val="00C0146B"/>
    <w:rsid w:val="00C014B0"/>
    <w:rsid w:val="00C014B5"/>
    <w:rsid w:val="00C01503"/>
    <w:rsid w:val="00C01548"/>
    <w:rsid w:val="00C015F3"/>
    <w:rsid w:val="00C015F5"/>
    <w:rsid w:val="00C01811"/>
    <w:rsid w:val="00C0194F"/>
    <w:rsid w:val="00C01A22"/>
    <w:rsid w:val="00C01B8D"/>
    <w:rsid w:val="00C01D5B"/>
    <w:rsid w:val="00C01F14"/>
    <w:rsid w:val="00C01FE3"/>
    <w:rsid w:val="00C02036"/>
    <w:rsid w:val="00C02139"/>
    <w:rsid w:val="00C02339"/>
    <w:rsid w:val="00C023EC"/>
    <w:rsid w:val="00C025E5"/>
    <w:rsid w:val="00C02BCE"/>
    <w:rsid w:val="00C02C5F"/>
    <w:rsid w:val="00C02FE0"/>
    <w:rsid w:val="00C03204"/>
    <w:rsid w:val="00C033A4"/>
    <w:rsid w:val="00C034F9"/>
    <w:rsid w:val="00C0353E"/>
    <w:rsid w:val="00C0367A"/>
    <w:rsid w:val="00C036E5"/>
    <w:rsid w:val="00C0371E"/>
    <w:rsid w:val="00C03899"/>
    <w:rsid w:val="00C03955"/>
    <w:rsid w:val="00C03C62"/>
    <w:rsid w:val="00C03D6C"/>
    <w:rsid w:val="00C0402D"/>
    <w:rsid w:val="00C0424A"/>
    <w:rsid w:val="00C0459E"/>
    <w:rsid w:val="00C045AE"/>
    <w:rsid w:val="00C046D4"/>
    <w:rsid w:val="00C04AC9"/>
    <w:rsid w:val="00C04DE9"/>
    <w:rsid w:val="00C04E95"/>
    <w:rsid w:val="00C04EAF"/>
    <w:rsid w:val="00C0543B"/>
    <w:rsid w:val="00C056A5"/>
    <w:rsid w:val="00C05721"/>
    <w:rsid w:val="00C057B5"/>
    <w:rsid w:val="00C05810"/>
    <w:rsid w:val="00C05948"/>
    <w:rsid w:val="00C059BC"/>
    <w:rsid w:val="00C05B36"/>
    <w:rsid w:val="00C05B73"/>
    <w:rsid w:val="00C05BFB"/>
    <w:rsid w:val="00C05C96"/>
    <w:rsid w:val="00C05E3F"/>
    <w:rsid w:val="00C05EF8"/>
    <w:rsid w:val="00C06027"/>
    <w:rsid w:val="00C060D8"/>
    <w:rsid w:val="00C061F9"/>
    <w:rsid w:val="00C06432"/>
    <w:rsid w:val="00C0694B"/>
    <w:rsid w:val="00C06A0F"/>
    <w:rsid w:val="00C06D3D"/>
    <w:rsid w:val="00C06ED7"/>
    <w:rsid w:val="00C06F98"/>
    <w:rsid w:val="00C06FF6"/>
    <w:rsid w:val="00C07016"/>
    <w:rsid w:val="00C0719B"/>
    <w:rsid w:val="00C0747D"/>
    <w:rsid w:val="00C07521"/>
    <w:rsid w:val="00C078AC"/>
    <w:rsid w:val="00C078AE"/>
    <w:rsid w:val="00C07D3C"/>
    <w:rsid w:val="00C07D82"/>
    <w:rsid w:val="00C07DD0"/>
    <w:rsid w:val="00C07EAF"/>
    <w:rsid w:val="00C101E2"/>
    <w:rsid w:val="00C10428"/>
    <w:rsid w:val="00C108DF"/>
    <w:rsid w:val="00C10A5F"/>
    <w:rsid w:val="00C10C20"/>
    <w:rsid w:val="00C10D60"/>
    <w:rsid w:val="00C10E99"/>
    <w:rsid w:val="00C10ECF"/>
    <w:rsid w:val="00C11063"/>
    <w:rsid w:val="00C110D6"/>
    <w:rsid w:val="00C111A1"/>
    <w:rsid w:val="00C112BB"/>
    <w:rsid w:val="00C1148A"/>
    <w:rsid w:val="00C114C7"/>
    <w:rsid w:val="00C115CA"/>
    <w:rsid w:val="00C11685"/>
    <w:rsid w:val="00C1176D"/>
    <w:rsid w:val="00C117EE"/>
    <w:rsid w:val="00C1182B"/>
    <w:rsid w:val="00C119E0"/>
    <w:rsid w:val="00C11A0C"/>
    <w:rsid w:val="00C11B14"/>
    <w:rsid w:val="00C11B55"/>
    <w:rsid w:val="00C11BBC"/>
    <w:rsid w:val="00C11BF5"/>
    <w:rsid w:val="00C11DA0"/>
    <w:rsid w:val="00C12294"/>
    <w:rsid w:val="00C124A3"/>
    <w:rsid w:val="00C126FD"/>
    <w:rsid w:val="00C128D1"/>
    <w:rsid w:val="00C129E3"/>
    <w:rsid w:val="00C12A9B"/>
    <w:rsid w:val="00C12E5A"/>
    <w:rsid w:val="00C12EE6"/>
    <w:rsid w:val="00C12F4D"/>
    <w:rsid w:val="00C1305E"/>
    <w:rsid w:val="00C13096"/>
    <w:rsid w:val="00C131A4"/>
    <w:rsid w:val="00C131FC"/>
    <w:rsid w:val="00C132B9"/>
    <w:rsid w:val="00C13452"/>
    <w:rsid w:val="00C134CB"/>
    <w:rsid w:val="00C13959"/>
    <w:rsid w:val="00C13AB1"/>
    <w:rsid w:val="00C13BE3"/>
    <w:rsid w:val="00C13C42"/>
    <w:rsid w:val="00C13DFF"/>
    <w:rsid w:val="00C14295"/>
    <w:rsid w:val="00C142F4"/>
    <w:rsid w:val="00C143C5"/>
    <w:rsid w:val="00C1457A"/>
    <w:rsid w:val="00C145AD"/>
    <w:rsid w:val="00C1479F"/>
    <w:rsid w:val="00C14C39"/>
    <w:rsid w:val="00C14D84"/>
    <w:rsid w:val="00C14DEC"/>
    <w:rsid w:val="00C15282"/>
    <w:rsid w:val="00C152D4"/>
    <w:rsid w:val="00C153DD"/>
    <w:rsid w:val="00C1541C"/>
    <w:rsid w:val="00C15422"/>
    <w:rsid w:val="00C15462"/>
    <w:rsid w:val="00C15762"/>
    <w:rsid w:val="00C1592D"/>
    <w:rsid w:val="00C159BE"/>
    <w:rsid w:val="00C159E3"/>
    <w:rsid w:val="00C15A9C"/>
    <w:rsid w:val="00C15AD0"/>
    <w:rsid w:val="00C15C0C"/>
    <w:rsid w:val="00C15C62"/>
    <w:rsid w:val="00C160D2"/>
    <w:rsid w:val="00C163CE"/>
    <w:rsid w:val="00C16794"/>
    <w:rsid w:val="00C169F4"/>
    <w:rsid w:val="00C16ABD"/>
    <w:rsid w:val="00C16B98"/>
    <w:rsid w:val="00C16C69"/>
    <w:rsid w:val="00C16CA5"/>
    <w:rsid w:val="00C16D3F"/>
    <w:rsid w:val="00C17152"/>
    <w:rsid w:val="00C17B35"/>
    <w:rsid w:val="00C17FD3"/>
    <w:rsid w:val="00C20023"/>
    <w:rsid w:val="00C203EF"/>
    <w:rsid w:val="00C2040E"/>
    <w:rsid w:val="00C2065E"/>
    <w:rsid w:val="00C20666"/>
    <w:rsid w:val="00C2081F"/>
    <w:rsid w:val="00C20859"/>
    <w:rsid w:val="00C208EF"/>
    <w:rsid w:val="00C20B1D"/>
    <w:rsid w:val="00C20D42"/>
    <w:rsid w:val="00C20D69"/>
    <w:rsid w:val="00C20DC3"/>
    <w:rsid w:val="00C20EB0"/>
    <w:rsid w:val="00C212DB"/>
    <w:rsid w:val="00C2136D"/>
    <w:rsid w:val="00C21572"/>
    <w:rsid w:val="00C2165A"/>
    <w:rsid w:val="00C216E8"/>
    <w:rsid w:val="00C216FB"/>
    <w:rsid w:val="00C21999"/>
    <w:rsid w:val="00C21AF0"/>
    <w:rsid w:val="00C21C08"/>
    <w:rsid w:val="00C21F5C"/>
    <w:rsid w:val="00C21F95"/>
    <w:rsid w:val="00C21FE4"/>
    <w:rsid w:val="00C22199"/>
    <w:rsid w:val="00C22201"/>
    <w:rsid w:val="00C22212"/>
    <w:rsid w:val="00C22292"/>
    <w:rsid w:val="00C2251A"/>
    <w:rsid w:val="00C22592"/>
    <w:rsid w:val="00C227CB"/>
    <w:rsid w:val="00C228CF"/>
    <w:rsid w:val="00C229D9"/>
    <w:rsid w:val="00C22ADE"/>
    <w:rsid w:val="00C22CA0"/>
    <w:rsid w:val="00C22D7E"/>
    <w:rsid w:val="00C22FE4"/>
    <w:rsid w:val="00C23142"/>
    <w:rsid w:val="00C232C6"/>
    <w:rsid w:val="00C232DE"/>
    <w:rsid w:val="00C23337"/>
    <w:rsid w:val="00C23346"/>
    <w:rsid w:val="00C2335D"/>
    <w:rsid w:val="00C233AB"/>
    <w:rsid w:val="00C23623"/>
    <w:rsid w:val="00C238B5"/>
    <w:rsid w:val="00C23A04"/>
    <w:rsid w:val="00C23ADD"/>
    <w:rsid w:val="00C23C86"/>
    <w:rsid w:val="00C23C8D"/>
    <w:rsid w:val="00C23CFC"/>
    <w:rsid w:val="00C23EBE"/>
    <w:rsid w:val="00C24168"/>
    <w:rsid w:val="00C241E9"/>
    <w:rsid w:val="00C242F3"/>
    <w:rsid w:val="00C24339"/>
    <w:rsid w:val="00C24360"/>
    <w:rsid w:val="00C243F1"/>
    <w:rsid w:val="00C246F9"/>
    <w:rsid w:val="00C24761"/>
    <w:rsid w:val="00C2497B"/>
    <w:rsid w:val="00C249A7"/>
    <w:rsid w:val="00C249C4"/>
    <w:rsid w:val="00C24A89"/>
    <w:rsid w:val="00C24AE0"/>
    <w:rsid w:val="00C24B8B"/>
    <w:rsid w:val="00C24DF7"/>
    <w:rsid w:val="00C24F69"/>
    <w:rsid w:val="00C24F7A"/>
    <w:rsid w:val="00C24FC1"/>
    <w:rsid w:val="00C25138"/>
    <w:rsid w:val="00C25255"/>
    <w:rsid w:val="00C25522"/>
    <w:rsid w:val="00C255E8"/>
    <w:rsid w:val="00C25632"/>
    <w:rsid w:val="00C25BB6"/>
    <w:rsid w:val="00C25BE7"/>
    <w:rsid w:val="00C25C9F"/>
    <w:rsid w:val="00C25D09"/>
    <w:rsid w:val="00C25D36"/>
    <w:rsid w:val="00C25D53"/>
    <w:rsid w:val="00C25DA4"/>
    <w:rsid w:val="00C25EDB"/>
    <w:rsid w:val="00C25EEF"/>
    <w:rsid w:val="00C2614F"/>
    <w:rsid w:val="00C261A7"/>
    <w:rsid w:val="00C26212"/>
    <w:rsid w:val="00C262F8"/>
    <w:rsid w:val="00C263AA"/>
    <w:rsid w:val="00C26503"/>
    <w:rsid w:val="00C26567"/>
    <w:rsid w:val="00C265D4"/>
    <w:rsid w:val="00C2662A"/>
    <w:rsid w:val="00C269B0"/>
    <w:rsid w:val="00C26A42"/>
    <w:rsid w:val="00C26B08"/>
    <w:rsid w:val="00C26C1E"/>
    <w:rsid w:val="00C27048"/>
    <w:rsid w:val="00C27151"/>
    <w:rsid w:val="00C271F9"/>
    <w:rsid w:val="00C273A7"/>
    <w:rsid w:val="00C273B9"/>
    <w:rsid w:val="00C273F5"/>
    <w:rsid w:val="00C27456"/>
    <w:rsid w:val="00C277A6"/>
    <w:rsid w:val="00C2788D"/>
    <w:rsid w:val="00C27C14"/>
    <w:rsid w:val="00C27CA3"/>
    <w:rsid w:val="00C27E34"/>
    <w:rsid w:val="00C27E6F"/>
    <w:rsid w:val="00C27EA7"/>
    <w:rsid w:val="00C27EB6"/>
    <w:rsid w:val="00C3010C"/>
    <w:rsid w:val="00C30260"/>
    <w:rsid w:val="00C30377"/>
    <w:rsid w:val="00C30496"/>
    <w:rsid w:val="00C304C0"/>
    <w:rsid w:val="00C30560"/>
    <w:rsid w:val="00C30654"/>
    <w:rsid w:val="00C308B3"/>
    <w:rsid w:val="00C30969"/>
    <w:rsid w:val="00C3098D"/>
    <w:rsid w:val="00C309C8"/>
    <w:rsid w:val="00C30AE0"/>
    <w:rsid w:val="00C30BD8"/>
    <w:rsid w:val="00C30E0C"/>
    <w:rsid w:val="00C30F52"/>
    <w:rsid w:val="00C30F79"/>
    <w:rsid w:val="00C310F9"/>
    <w:rsid w:val="00C31228"/>
    <w:rsid w:val="00C313A1"/>
    <w:rsid w:val="00C313E6"/>
    <w:rsid w:val="00C314F8"/>
    <w:rsid w:val="00C31681"/>
    <w:rsid w:val="00C316FD"/>
    <w:rsid w:val="00C31834"/>
    <w:rsid w:val="00C318ED"/>
    <w:rsid w:val="00C31A75"/>
    <w:rsid w:val="00C31ADD"/>
    <w:rsid w:val="00C31B2D"/>
    <w:rsid w:val="00C31B67"/>
    <w:rsid w:val="00C31B9D"/>
    <w:rsid w:val="00C31EB3"/>
    <w:rsid w:val="00C31EBB"/>
    <w:rsid w:val="00C324C3"/>
    <w:rsid w:val="00C32508"/>
    <w:rsid w:val="00C32750"/>
    <w:rsid w:val="00C3284A"/>
    <w:rsid w:val="00C32947"/>
    <w:rsid w:val="00C32AF0"/>
    <w:rsid w:val="00C32B43"/>
    <w:rsid w:val="00C32E4D"/>
    <w:rsid w:val="00C33099"/>
    <w:rsid w:val="00C33208"/>
    <w:rsid w:val="00C332C0"/>
    <w:rsid w:val="00C33421"/>
    <w:rsid w:val="00C336CA"/>
    <w:rsid w:val="00C33805"/>
    <w:rsid w:val="00C339B2"/>
    <w:rsid w:val="00C33A01"/>
    <w:rsid w:val="00C33C00"/>
    <w:rsid w:val="00C33C6C"/>
    <w:rsid w:val="00C33D55"/>
    <w:rsid w:val="00C33E13"/>
    <w:rsid w:val="00C34022"/>
    <w:rsid w:val="00C340F9"/>
    <w:rsid w:val="00C34397"/>
    <w:rsid w:val="00C3439B"/>
    <w:rsid w:val="00C343E4"/>
    <w:rsid w:val="00C34584"/>
    <w:rsid w:val="00C34A61"/>
    <w:rsid w:val="00C34FFE"/>
    <w:rsid w:val="00C35131"/>
    <w:rsid w:val="00C35460"/>
    <w:rsid w:val="00C3554F"/>
    <w:rsid w:val="00C35554"/>
    <w:rsid w:val="00C35654"/>
    <w:rsid w:val="00C35694"/>
    <w:rsid w:val="00C3584A"/>
    <w:rsid w:val="00C35852"/>
    <w:rsid w:val="00C359C8"/>
    <w:rsid w:val="00C35CF4"/>
    <w:rsid w:val="00C35D74"/>
    <w:rsid w:val="00C35E92"/>
    <w:rsid w:val="00C35E9F"/>
    <w:rsid w:val="00C3604F"/>
    <w:rsid w:val="00C360A2"/>
    <w:rsid w:val="00C36245"/>
    <w:rsid w:val="00C36434"/>
    <w:rsid w:val="00C36607"/>
    <w:rsid w:val="00C3664B"/>
    <w:rsid w:val="00C368E9"/>
    <w:rsid w:val="00C36904"/>
    <w:rsid w:val="00C36AF7"/>
    <w:rsid w:val="00C36D90"/>
    <w:rsid w:val="00C36DC5"/>
    <w:rsid w:val="00C36E20"/>
    <w:rsid w:val="00C36F4A"/>
    <w:rsid w:val="00C370E4"/>
    <w:rsid w:val="00C37140"/>
    <w:rsid w:val="00C371FB"/>
    <w:rsid w:val="00C3741E"/>
    <w:rsid w:val="00C3744F"/>
    <w:rsid w:val="00C3747E"/>
    <w:rsid w:val="00C37548"/>
    <w:rsid w:val="00C37592"/>
    <w:rsid w:val="00C37659"/>
    <w:rsid w:val="00C37782"/>
    <w:rsid w:val="00C37807"/>
    <w:rsid w:val="00C3787E"/>
    <w:rsid w:val="00C378CB"/>
    <w:rsid w:val="00C37968"/>
    <w:rsid w:val="00C37AC9"/>
    <w:rsid w:val="00C37C0D"/>
    <w:rsid w:val="00C37DFD"/>
    <w:rsid w:val="00C37EE7"/>
    <w:rsid w:val="00C37F02"/>
    <w:rsid w:val="00C37F29"/>
    <w:rsid w:val="00C400D6"/>
    <w:rsid w:val="00C40161"/>
    <w:rsid w:val="00C40217"/>
    <w:rsid w:val="00C4022C"/>
    <w:rsid w:val="00C402E2"/>
    <w:rsid w:val="00C40315"/>
    <w:rsid w:val="00C4046C"/>
    <w:rsid w:val="00C406DF"/>
    <w:rsid w:val="00C40839"/>
    <w:rsid w:val="00C4099D"/>
    <w:rsid w:val="00C40E94"/>
    <w:rsid w:val="00C40EE0"/>
    <w:rsid w:val="00C40F29"/>
    <w:rsid w:val="00C40F55"/>
    <w:rsid w:val="00C41067"/>
    <w:rsid w:val="00C4118B"/>
    <w:rsid w:val="00C41272"/>
    <w:rsid w:val="00C413DD"/>
    <w:rsid w:val="00C415C6"/>
    <w:rsid w:val="00C42246"/>
    <w:rsid w:val="00C42375"/>
    <w:rsid w:val="00C42496"/>
    <w:rsid w:val="00C4252F"/>
    <w:rsid w:val="00C42562"/>
    <w:rsid w:val="00C425CB"/>
    <w:rsid w:val="00C42876"/>
    <w:rsid w:val="00C429AD"/>
    <w:rsid w:val="00C42A83"/>
    <w:rsid w:val="00C42B28"/>
    <w:rsid w:val="00C42B93"/>
    <w:rsid w:val="00C42BDC"/>
    <w:rsid w:val="00C42C81"/>
    <w:rsid w:val="00C43360"/>
    <w:rsid w:val="00C433CD"/>
    <w:rsid w:val="00C43573"/>
    <w:rsid w:val="00C43870"/>
    <w:rsid w:val="00C43AB0"/>
    <w:rsid w:val="00C43D34"/>
    <w:rsid w:val="00C43F73"/>
    <w:rsid w:val="00C44384"/>
    <w:rsid w:val="00C443D0"/>
    <w:rsid w:val="00C44A97"/>
    <w:rsid w:val="00C44AF2"/>
    <w:rsid w:val="00C44EDD"/>
    <w:rsid w:val="00C44F35"/>
    <w:rsid w:val="00C4526F"/>
    <w:rsid w:val="00C4548A"/>
    <w:rsid w:val="00C455A4"/>
    <w:rsid w:val="00C4560D"/>
    <w:rsid w:val="00C4598A"/>
    <w:rsid w:val="00C45AA7"/>
    <w:rsid w:val="00C45BF3"/>
    <w:rsid w:val="00C45C3F"/>
    <w:rsid w:val="00C45D7D"/>
    <w:rsid w:val="00C45D88"/>
    <w:rsid w:val="00C460BE"/>
    <w:rsid w:val="00C461ED"/>
    <w:rsid w:val="00C465B4"/>
    <w:rsid w:val="00C465B6"/>
    <w:rsid w:val="00C465C3"/>
    <w:rsid w:val="00C46688"/>
    <w:rsid w:val="00C46743"/>
    <w:rsid w:val="00C46749"/>
    <w:rsid w:val="00C46781"/>
    <w:rsid w:val="00C4688B"/>
    <w:rsid w:val="00C469CF"/>
    <w:rsid w:val="00C46A0B"/>
    <w:rsid w:val="00C46CBE"/>
    <w:rsid w:val="00C46E3D"/>
    <w:rsid w:val="00C46E53"/>
    <w:rsid w:val="00C47529"/>
    <w:rsid w:val="00C4760D"/>
    <w:rsid w:val="00C476F8"/>
    <w:rsid w:val="00C4785B"/>
    <w:rsid w:val="00C47ACD"/>
    <w:rsid w:val="00C47CDF"/>
    <w:rsid w:val="00C47DC1"/>
    <w:rsid w:val="00C47EF5"/>
    <w:rsid w:val="00C501A4"/>
    <w:rsid w:val="00C504D8"/>
    <w:rsid w:val="00C50578"/>
    <w:rsid w:val="00C50630"/>
    <w:rsid w:val="00C50739"/>
    <w:rsid w:val="00C50D73"/>
    <w:rsid w:val="00C50E2F"/>
    <w:rsid w:val="00C50E55"/>
    <w:rsid w:val="00C50E85"/>
    <w:rsid w:val="00C513B3"/>
    <w:rsid w:val="00C5146B"/>
    <w:rsid w:val="00C5156D"/>
    <w:rsid w:val="00C51570"/>
    <w:rsid w:val="00C5161C"/>
    <w:rsid w:val="00C51A4D"/>
    <w:rsid w:val="00C51A4F"/>
    <w:rsid w:val="00C51EEA"/>
    <w:rsid w:val="00C51F13"/>
    <w:rsid w:val="00C52010"/>
    <w:rsid w:val="00C521A6"/>
    <w:rsid w:val="00C52214"/>
    <w:rsid w:val="00C52253"/>
    <w:rsid w:val="00C522D1"/>
    <w:rsid w:val="00C52630"/>
    <w:rsid w:val="00C52AD0"/>
    <w:rsid w:val="00C52B91"/>
    <w:rsid w:val="00C52CC8"/>
    <w:rsid w:val="00C52CDA"/>
    <w:rsid w:val="00C52EBA"/>
    <w:rsid w:val="00C52F54"/>
    <w:rsid w:val="00C52FE3"/>
    <w:rsid w:val="00C5320E"/>
    <w:rsid w:val="00C53210"/>
    <w:rsid w:val="00C5326D"/>
    <w:rsid w:val="00C53388"/>
    <w:rsid w:val="00C534BB"/>
    <w:rsid w:val="00C5352B"/>
    <w:rsid w:val="00C53623"/>
    <w:rsid w:val="00C537EB"/>
    <w:rsid w:val="00C53983"/>
    <w:rsid w:val="00C53A04"/>
    <w:rsid w:val="00C53A62"/>
    <w:rsid w:val="00C53AEA"/>
    <w:rsid w:val="00C53C5C"/>
    <w:rsid w:val="00C53D73"/>
    <w:rsid w:val="00C541A2"/>
    <w:rsid w:val="00C541CD"/>
    <w:rsid w:val="00C54234"/>
    <w:rsid w:val="00C54381"/>
    <w:rsid w:val="00C543D1"/>
    <w:rsid w:val="00C54574"/>
    <w:rsid w:val="00C54857"/>
    <w:rsid w:val="00C548BD"/>
    <w:rsid w:val="00C54AE3"/>
    <w:rsid w:val="00C54B40"/>
    <w:rsid w:val="00C54C76"/>
    <w:rsid w:val="00C54D9D"/>
    <w:rsid w:val="00C55045"/>
    <w:rsid w:val="00C552F5"/>
    <w:rsid w:val="00C553C1"/>
    <w:rsid w:val="00C55565"/>
    <w:rsid w:val="00C556AD"/>
    <w:rsid w:val="00C55C00"/>
    <w:rsid w:val="00C55C1D"/>
    <w:rsid w:val="00C55CF9"/>
    <w:rsid w:val="00C55D3D"/>
    <w:rsid w:val="00C55D6C"/>
    <w:rsid w:val="00C55DD6"/>
    <w:rsid w:val="00C55EFD"/>
    <w:rsid w:val="00C55F17"/>
    <w:rsid w:val="00C56038"/>
    <w:rsid w:val="00C56291"/>
    <w:rsid w:val="00C562FC"/>
    <w:rsid w:val="00C56381"/>
    <w:rsid w:val="00C5658B"/>
    <w:rsid w:val="00C5681F"/>
    <w:rsid w:val="00C568B7"/>
    <w:rsid w:val="00C56922"/>
    <w:rsid w:val="00C56941"/>
    <w:rsid w:val="00C56A20"/>
    <w:rsid w:val="00C56C8A"/>
    <w:rsid w:val="00C56D12"/>
    <w:rsid w:val="00C56DE7"/>
    <w:rsid w:val="00C57178"/>
    <w:rsid w:val="00C571A4"/>
    <w:rsid w:val="00C5725E"/>
    <w:rsid w:val="00C572AB"/>
    <w:rsid w:val="00C5755A"/>
    <w:rsid w:val="00C57596"/>
    <w:rsid w:val="00C576CA"/>
    <w:rsid w:val="00C57B14"/>
    <w:rsid w:val="00C57DB3"/>
    <w:rsid w:val="00C57DBA"/>
    <w:rsid w:val="00C57E6E"/>
    <w:rsid w:val="00C57EAE"/>
    <w:rsid w:val="00C57F4C"/>
    <w:rsid w:val="00C60165"/>
    <w:rsid w:val="00C6017F"/>
    <w:rsid w:val="00C6037F"/>
    <w:rsid w:val="00C60737"/>
    <w:rsid w:val="00C608D8"/>
    <w:rsid w:val="00C608F9"/>
    <w:rsid w:val="00C60AF8"/>
    <w:rsid w:val="00C60B99"/>
    <w:rsid w:val="00C60EA9"/>
    <w:rsid w:val="00C60F31"/>
    <w:rsid w:val="00C6105D"/>
    <w:rsid w:val="00C6131B"/>
    <w:rsid w:val="00C61334"/>
    <w:rsid w:val="00C61410"/>
    <w:rsid w:val="00C6163B"/>
    <w:rsid w:val="00C61640"/>
    <w:rsid w:val="00C61B51"/>
    <w:rsid w:val="00C620F3"/>
    <w:rsid w:val="00C6236D"/>
    <w:rsid w:val="00C625B2"/>
    <w:rsid w:val="00C627A4"/>
    <w:rsid w:val="00C62912"/>
    <w:rsid w:val="00C62A15"/>
    <w:rsid w:val="00C62B2F"/>
    <w:rsid w:val="00C62B8E"/>
    <w:rsid w:val="00C62BAE"/>
    <w:rsid w:val="00C62C4E"/>
    <w:rsid w:val="00C62D10"/>
    <w:rsid w:val="00C62DBF"/>
    <w:rsid w:val="00C62EBF"/>
    <w:rsid w:val="00C62F2A"/>
    <w:rsid w:val="00C630A6"/>
    <w:rsid w:val="00C63152"/>
    <w:rsid w:val="00C63756"/>
    <w:rsid w:val="00C63876"/>
    <w:rsid w:val="00C63A88"/>
    <w:rsid w:val="00C63ADD"/>
    <w:rsid w:val="00C63B2E"/>
    <w:rsid w:val="00C63BFF"/>
    <w:rsid w:val="00C63C17"/>
    <w:rsid w:val="00C64055"/>
    <w:rsid w:val="00C642C7"/>
    <w:rsid w:val="00C642CC"/>
    <w:rsid w:val="00C64505"/>
    <w:rsid w:val="00C6461D"/>
    <w:rsid w:val="00C64651"/>
    <w:rsid w:val="00C64748"/>
    <w:rsid w:val="00C648A8"/>
    <w:rsid w:val="00C64994"/>
    <w:rsid w:val="00C64A6D"/>
    <w:rsid w:val="00C64AA3"/>
    <w:rsid w:val="00C64B02"/>
    <w:rsid w:val="00C64BA2"/>
    <w:rsid w:val="00C64BE7"/>
    <w:rsid w:val="00C64CFE"/>
    <w:rsid w:val="00C64D0C"/>
    <w:rsid w:val="00C64D2D"/>
    <w:rsid w:val="00C64D50"/>
    <w:rsid w:val="00C64DC1"/>
    <w:rsid w:val="00C64F77"/>
    <w:rsid w:val="00C650BE"/>
    <w:rsid w:val="00C65283"/>
    <w:rsid w:val="00C652AE"/>
    <w:rsid w:val="00C653A5"/>
    <w:rsid w:val="00C6548D"/>
    <w:rsid w:val="00C65793"/>
    <w:rsid w:val="00C65990"/>
    <w:rsid w:val="00C659DC"/>
    <w:rsid w:val="00C65A71"/>
    <w:rsid w:val="00C65F2E"/>
    <w:rsid w:val="00C66136"/>
    <w:rsid w:val="00C6670B"/>
    <w:rsid w:val="00C66855"/>
    <w:rsid w:val="00C668FA"/>
    <w:rsid w:val="00C66DC3"/>
    <w:rsid w:val="00C66E1B"/>
    <w:rsid w:val="00C66EB2"/>
    <w:rsid w:val="00C6713A"/>
    <w:rsid w:val="00C671D1"/>
    <w:rsid w:val="00C67459"/>
    <w:rsid w:val="00C675B3"/>
    <w:rsid w:val="00C6783E"/>
    <w:rsid w:val="00C67862"/>
    <w:rsid w:val="00C67BB8"/>
    <w:rsid w:val="00C67BC4"/>
    <w:rsid w:val="00C67C38"/>
    <w:rsid w:val="00C67CDF"/>
    <w:rsid w:val="00C67FA7"/>
    <w:rsid w:val="00C67FAD"/>
    <w:rsid w:val="00C70594"/>
    <w:rsid w:val="00C7066E"/>
    <w:rsid w:val="00C706FD"/>
    <w:rsid w:val="00C70728"/>
    <w:rsid w:val="00C70924"/>
    <w:rsid w:val="00C70A7A"/>
    <w:rsid w:val="00C70B22"/>
    <w:rsid w:val="00C70E05"/>
    <w:rsid w:val="00C70EEE"/>
    <w:rsid w:val="00C70EFE"/>
    <w:rsid w:val="00C70FA8"/>
    <w:rsid w:val="00C710D7"/>
    <w:rsid w:val="00C711B8"/>
    <w:rsid w:val="00C713C8"/>
    <w:rsid w:val="00C7146E"/>
    <w:rsid w:val="00C716B9"/>
    <w:rsid w:val="00C71739"/>
    <w:rsid w:val="00C71BCB"/>
    <w:rsid w:val="00C71F07"/>
    <w:rsid w:val="00C7209A"/>
    <w:rsid w:val="00C72212"/>
    <w:rsid w:val="00C72394"/>
    <w:rsid w:val="00C724E1"/>
    <w:rsid w:val="00C72565"/>
    <w:rsid w:val="00C72733"/>
    <w:rsid w:val="00C7282C"/>
    <w:rsid w:val="00C729EE"/>
    <w:rsid w:val="00C731FA"/>
    <w:rsid w:val="00C73222"/>
    <w:rsid w:val="00C73522"/>
    <w:rsid w:val="00C73602"/>
    <w:rsid w:val="00C73779"/>
    <w:rsid w:val="00C7382C"/>
    <w:rsid w:val="00C73957"/>
    <w:rsid w:val="00C73963"/>
    <w:rsid w:val="00C739D4"/>
    <w:rsid w:val="00C73A8F"/>
    <w:rsid w:val="00C73B26"/>
    <w:rsid w:val="00C73C9D"/>
    <w:rsid w:val="00C73D96"/>
    <w:rsid w:val="00C73E27"/>
    <w:rsid w:val="00C73F32"/>
    <w:rsid w:val="00C74050"/>
    <w:rsid w:val="00C74069"/>
    <w:rsid w:val="00C74074"/>
    <w:rsid w:val="00C7409B"/>
    <w:rsid w:val="00C74190"/>
    <w:rsid w:val="00C74198"/>
    <w:rsid w:val="00C7431C"/>
    <w:rsid w:val="00C74384"/>
    <w:rsid w:val="00C744A4"/>
    <w:rsid w:val="00C74529"/>
    <w:rsid w:val="00C745B9"/>
    <w:rsid w:val="00C745CA"/>
    <w:rsid w:val="00C7487C"/>
    <w:rsid w:val="00C748E2"/>
    <w:rsid w:val="00C74C1F"/>
    <w:rsid w:val="00C74C66"/>
    <w:rsid w:val="00C74D85"/>
    <w:rsid w:val="00C74EA5"/>
    <w:rsid w:val="00C75087"/>
    <w:rsid w:val="00C7544B"/>
    <w:rsid w:val="00C754C0"/>
    <w:rsid w:val="00C7559C"/>
    <w:rsid w:val="00C755A6"/>
    <w:rsid w:val="00C755FF"/>
    <w:rsid w:val="00C75708"/>
    <w:rsid w:val="00C7587D"/>
    <w:rsid w:val="00C75B29"/>
    <w:rsid w:val="00C75DB1"/>
    <w:rsid w:val="00C75E01"/>
    <w:rsid w:val="00C75EC3"/>
    <w:rsid w:val="00C7625C"/>
    <w:rsid w:val="00C76265"/>
    <w:rsid w:val="00C7649D"/>
    <w:rsid w:val="00C76669"/>
    <w:rsid w:val="00C76744"/>
    <w:rsid w:val="00C76786"/>
    <w:rsid w:val="00C76897"/>
    <w:rsid w:val="00C76BCB"/>
    <w:rsid w:val="00C76C53"/>
    <w:rsid w:val="00C76D43"/>
    <w:rsid w:val="00C76E62"/>
    <w:rsid w:val="00C76ED6"/>
    <w:rsid w:val="00C76FFF"/>
    <w:rsid w:val="00C770FB"/>
    <w:rsid w:val="00C77241"/>
    <w:rsid w:val="00C775AF"/>
    <w:rsid w:val="00C775FD"/>
    <w:rsid w:val="00C779B3"/>
    <w:rsid w:val="00C77A9C"/>
    <w:rsid w:val="00C77ABA"/>
    <w:rsid w:val="00C77B17"/>
    <w:rsid w:val="00C77C2F"/>
    <w:rsid w:val="00C77FB7"/>
    <w:rsid w:val="00C80087"/>
    <w:rsid w:val="00C801D2"/>
    <w:rsid w:val="00C80213"/>
    <w:rsid w:val="00C80273"/>
    <w:rsid w:val="00C80329"/>
    <w:rsid w:val="00C80570"/>
    <w:rsid w:val="00C80680"/>
    <w:rsid w:val="00C806B5"/>
    <w:rsid w:val="00C8071B"/>
    <w:rsid w:val="00C808A2"/>
    <w:rsid w:val="00C80CF1"/>
    <w:rsid w:val="00C81069"/>
    <w:rsid w:val="00C811BF"/>
    <w:rsid w:val="00C8141F"/>
    <w:rsid w:val="00C81741"/>
    <w:rsid w:val="00C818E1"/>
    <w:rsid w:val="00C81905"/>
    <w:rsid w:val="00C819C1"/>
    <w:rsid w:val="00C819E1"/>
    <w:rsid w:val="00C81B76"/>
    <w:rsid w:val="00C81BA4"/>
    <w:rsid w:val="00C82384"/>
    <w:rsid w:val="00C827F8"/>
    <w:rsid w:val="00C82A10"/>
    <w:rsid w:val="00C82C72"/>
    <w:rsid w:val="00C82CCC"/>
    <w:rsid w:val="00C82DDA"/>
    <w:rsid w:val="00C82E30"/>
    <w:rsid w:val="00C82E6C"/>
    <w:rsid w:val="00C82F69"/>
    <w:rsid w:val="00C8301F"/>
    <w:rsid w:val="00C83091"/>
    <w:rsid w:val="00C83141"/>
    <w:rsid w:val="00C835C6"/>
    <w:rsid w:val="00C83807"/>
    <w:rsid w:val="00C838E8"/>
    <w:rsid w:val="00C839F2"/>
    <w:rsid w:val="00C83AF5"/>
    <w:rsid w:val="00C83B57"/>
    <w:rsid w:val="00C83EBA"/>
    <w:rsid w:val="00C83F40"/>
    <w:rsid w:val="00C8407D"/>
    <w:rsid w:val="00C8412B"/>
    <w:rsid w:val="00C848AE"/>
    <w:rsid w:val="00C84A1F"/>
    <w:rsid w:val="00C84A37"/>
    <w:rsid w:val="00C84AAB"/>
    <w:rsid w:val="00C84AD7"/>
    <w:rsid w:val="00C84C23"/>
    <w:rsid w:val="00C84F50"/>
    <w:rsid w:val="00C85048"/>
    <w:rsid w:val="00C85331"/>
    <w:rsid w:val="00C854D1"/>
    <w:rsid w:val="00C8567A"/>
    <w:rsid w:val="00C857A3"/>
    <w:rsid w:val="00C85800"/>
    <w:rsid w:val="00C8582C"/>
    <w:rsid w:val="00C8584D"/>
    <w:rsid w:val="00C859AD"/>
    <w:rsid w:val="00C85ABA"/>
    <w:rsid w:val="00C85B94"/>
    <w:rsid w:val="00C85C53"/>
    <w:rsid w:val="00C85DB3"/>
    <w:rsid w:val="00C85DF7"/>
    <w:rsid w:val="00C85FD7"/>
    <w:rsid w:val="00C864CB"/>
    <w:rsid w:val="00C86510"/>
    <w:rsid w:val="00C86551"/>
    <w:rsid w:val="00C865B8"/>
    <w:rsid w:val="00C8669B"/>
    <w:rsid w:val="00C86756"/>
    <w:rsid w:val="00C867A6"/>
    <w:rsid w:val="00C869BB"/>
    <w:rsid w:val="00C86A79"/>
    <w:rsid w:val="00C86A7F"/>
    <w:rsid w:val="00C86B69"/>
    <w:rsid w:val="00C86BC3"/>
    <w:rsid w:val="00C86C0B"/>
    <w:rsid w:val="00C86D38"/>
    <w:rsid w:val="00C86F01"/>
    <w:rsid w:val="00C86F46"/>
    <w:rsid w:val="00C86FC0"/>
    <w:rsid w:val="00C87176"/>
    <w:rsid w:val="00C874B8"/>
    <w:rsid w:val="00C875DD"/>
    <w:rsid w:val="00C876EA"/>
    <w:rsid w:val="00C87B54"/>
    <w:rsid w:val="00C87BD9"/>
    <w:rsid w:val="00C87CB0"/>
    <w:rsid w:val="00C87D31"/>
    <w:rsid w:val="00C87E62"/>
    <w:rsid w:val="00C87F5D"/>
    <w:rsid w:val="00C9027F"/>
    <w:rsid w:val="00C9049A"/>
    <w:rsid w:val="00C904DD"/>
    <w:rsid w:val="00C905CA"/>
    <w:rsid w:val="00C908DB"/>
    <w:rsid w:val="00C90A4B"/>
    <w:rsid w:val="00C90DDF"/>
    <w:rsid w:val="00C910DE"/>
    <w:rsid w:val="00C910F0"/>
    <w:rsid w:val="00C9122B"/>
    <w:rsid w:val="00C9128D"/>
    <w:rsid w:val="00C91300"/>
    <w:rsid w:val="00C91323"/>
    <w:rsid w:val="00C91336"/>
    <w:rsid w:val="00C91526"/>
    <w:rsid w:val="00C91736"/>
    <w:rsid w:val="00C9199A"/>
    <w:rsid w:val="00C91BB1"/>
    <w:rsid w:val="00C91D54"/>
    <w:rsid w:val="00C91DE5"/>
    <w:rsid w:val="00C91E78"/>
    <w:rsid w:val="00C91ECC"/>
    <w:rsid w:val="00C91F44"/>
    <w:rsid w:val="00C92113"/>
    <w:rsid w:val="00C925D6"/>
    <w:rsid w:val="00C925EF"/>
    <w:rsid w:val="00C927F1"/>
    <w:rsid w:val="00C928B2"/>
    <w:rsid w:val="00C92962"/>
    <w:rsid w:val="00C929E6"/>
    <w:rsid w:val="00C92CED"/>
    <w:rsid w:val="00C92F76"/>
    <w:rsid w:val="00C92FBA"/>
    <w:rsid w:val="00C93110"/>
    <w:rsid w:val="00C93401"/>
    <w:rsid w:val="00C934A9"/>
    <w:rsid w:val="00C9355D"/>
    <w:rsid w:val="00C9360A"/>
    <w:rsid w:val="00C93619"/>
    <w:rsid w:val="00C9367F"/>
    <w:rsid w:val="00C93D25"/>
    <w:rsid w:val="00C93D92"/>
    <w:rsid w:val="00C93DB1"/>
    <w:rsid w:val="00C93FEF"/>
    <w:rsid w:val="00C94034"/>
    <w:rsid w:val="00C940C4"/>
    <w:rsid w:val="00C9457B"/>
    <w:rsid w:val="00C948C9"/>
    <w:rsid w:val="00C949C3"/>
    <w:rsid w:val="00C94A40"/>
    <w:rsid w:val="00C94EDE"/>
    <w:rsid w:val="00C951CE"/>
    <w:rsid w:val="00C95470"/>
    <w:rsid w:val="00C955AF"/>
    <w:rsid w:val="00C95680"/>
    <w:rsid w:val="00C958A0"/>
    <w:rsid w:val="00C9595F"/>
    <w:rsid w:val="00C95A35"/>
    <w:rsid w:val="00C95C06"/>
    <w:rsid w:val="00C95D9D"/>
    <w:rsid w:val="00C96034"/>
    <w:rsid w:val="00C960A6"/>
    <w:rsid w:val="00C960E8"/>
    <w:rsid w:val="00C964AB"/>
    <w:rsid w:val="00C96838"/>
    <w:rsid w:val="00C9684C"/>
    <w:rsid w:val="00C96960"/>
    <w:rsid w:val="00C96A92"/>
    <w:rsid w:val="00C96F23"/>
    <w:rsid w:val="00C96F88"/>
    <w:rsid w:val="00C96FB5"/>
    <w:rsid w:val="00C96FC4"/>
    <w:rsid w:val="00C97040"/>
    <w:rsid w:val="00C97159"/>
    <w:rsid w:val="00C9733E"/>
    <w:rsid w:val="00C97391"/>
    <w:rsid w:val="00C97742"/>
    <w:rsid w:val="00C977BA"/>
    <w:rsid w:val="00C97871"/>
    <w:rsid w:val="00C979DF"/>
    <w:rsid w:val="00C97BB7"/>
    <w:rsid w:val="00C97C50"/>
    <w:rsid w:val="00C97C90"/>
    <w:rsid w:val="00C97D7D"/>
    <w:rsid w:val="00C97DE9"/>
    <w:rsid w:val="00C97DFD"/>
    <w:rsid w:val="00C97F0E"/>
    <w:rsid w:val="00C97FF9"/>
    <w:rsid w:val="00CA0086"/>
    <w:rsid w:val="00CA01D9"/>
    <w:rsid w:val="00CA0234"/>
    <w:rsid w:val="00CA03FB"/>
    <w:rsid w:val="00CA049D"/>
    <w:rsid w:val="00CA04C6"/>
    <w:rsid w:val="00CA0550"/>
    <w:rsid w:val="00CA079E"/>
    <w:rsid w:val="00CA08A3"/>
    <w:rsid w:val="00CA09C0"/>
    <w:rsid w:val="00CA09DC"/>
    <w:rsid w:val="00CA0BA4"/>
    <w:rsid w:val="00CA0D0C"/>
    <w:rsid w:val="00CA0ECE"/>
    <w:rsid w:val="00CA0FD5"/>
    <w:rsid w:val="00CA1171"/>
    <w:rsid w:val="00CA1218"/>
    <w:rsid w:val="00CA13D9"/>
    <w:rsid w:val="00CA1520"/>
    <w:rsid w:val="00CA160F"/>
    <w:rsid w:val="00CA167B"/>
    <w:rsid w:val="00CA178B"/>
    <w:rsid w:val="00CA17FC"/>
    <w:rsid w:val="00CA19C8"/>
    <w:rsid w:val="00CA19E6"/>
    <w:rsid w:val="00CA1B67"/>
    <w:rsid w:val="00CA1DB9"/>
    <w:rsid w:val="00CA21A8"/>
    <w:rsid w:val="00CA2369"/>
    <w:rsid w:val="00CA23B6"/>
    <w:rsid w:val="00CA2552"/>
    <w:rsid w:val="00CA2667"/>
    <w:rsid w:val="00CA2783"/>
    <w:rsid w:val="00CA2A28"/>
    <w:rsid w:val="00CA2C4B"/>
    <w:rsid w:val="00CA2D4A"/>
    <w:rsid w:val="00CA2E22"/>
    <w:rsid w:val="00CA3123"/>
    <w:rsid w:val="00CA32D6"/>
    <w:rsid w:val="00CA33D2"/>
    <w:rsid w:val="00CA34AD"/>
    <w:rsid w:val="00CA34B3"/>
    <w:rsid w:val="00CA3570"/>
    <w:rsid w:val="00CA35D8"/>
    <w:rsid w:val="00CA3660"/>
    <w:rsid w:val="00CA3673"/>
    <w:rsid w:val="00CA36AC"/>
    <w:rsid w:val="00CA370E"/>
    <w:rsid w:val="00CA37D7"/>
    <w:rsid w:val="00CA3825"/>
    <w:rsid w:val="00CA39B6"/>
    <w:rsid w:val="00CA4045"/>
    <w:rsid w:val="00CA4206"/>
    <w:rsid w:val="00CA4332"/>
    <w:rsid w:val="00CA441F"/>
    <w:rsid w:val="00CA4478"/>
    <w:rsid w:val="00CA4526"/>
    <w:rsid w:val="00CA47BE"/>
    <w:rsid w:val="00CA48D4"/>
    <w:rsid w:val="00CA493B"/>
    <w:rsid w:val="00CA4BAD"/>
    <w:rsid w:val="00CA4E07"/>
    <w:rsid w:val="00CA50D1"/>
    <w:rsid w:val="00CA524D"/>
    <w:rsid w:val="00CA5436"/>
    <w:rsid w:val="00CA5622"/>
    <w:rsid w:val="00CA56EB"/>
    <w:rsid w:val="00CA57F1"/>
    <w:rsid w:val="00CA58DF"/>
    <w:rsid w:val="00CA5990"/>
    <w:rsid w:val="00CA5BB3"/>
    <w:rsid w:val="00CA5BC3"/>
    <w:rsid w:val="00CA5E22"/>
    <w:rsid w:val="00CA5F84"/>
    <w:rsid w:val="00CA5F95"/>
    <w:rsid w:val="00CA6041"/>
    <w:rsid w:val="00CA61EF"/>
    <w:rsid w:val="00CA6345"/>
    <w:rsid w:val="00CA64A9"/>
    <w:rsid w:val="00CA6572"/>
    <w:rsid w:val="00CA65D4"/>
    <w:rsid w:val="00CA667F"/>
    <w:rsid w:val="00CA66DC"/>
    <w:rsid w:val="00CA67B0"/>
    <w:rsid w:val="00CA68C8"/>
    <w:rsid w:val="00CA6938"/>
    <w:rsid w:val="00CA69B5"/>
    <w:rsid w:val="00CA6CBE"/>
    <w:rsid w:val="00CA6D0E"/>
    <w:rsid w:val="00CA6EB9"/>
    <w:rsid w:val="00CA6F54"/>
    <w:rsid w:val="00CA70E8"/>
    <w:rsid w:val="00CA717F"/>
    <w:rsid w:val="00CA7243"/>
    <w:rsid w:val="00CA73E9"/>
    <w:rsid w:val="00CA7A09"/>
    <w:rsid w:val="00CA7ABD"/>
    <w:rsid w:val="00CA7BF7"/>
    <w:rsid w:val="00CA7C1C"/>
    <w:rsid w:val="00CA7E43"/>
    <w:rsid w:val="00CA7F85"/>
    <w:rsid w:val="00CB0064"/>
    <w:rsid w:val="00CB0369"/>
    <w:rsid w:val="00CB03C6"/>
    <w:rsid w:val="00CB0464"/>
    <w:rsid w:val="00CB07C6"/>
    <w:rsid w:val="00CB0964"/>
    <w:rsid w:val="00CB09F8"/>
    <w:rsid w:val="00CB0A57"/>
    <w:rsid w:val="00CB0D44"/>
    <w:rsid w:val="00CB136E"/>
    <w:rsid w:val="00CB1393"/>
    <w:rsid w:val="00CB1466"/>
    <w:rsid w:val="00CB16FF"/>
    <w:rsid w:val="00CB182D"/>
    <w:rsid w:val="00CB1AC8"/>
    <w:rsid w:val="00CB1D81"/>
    <w:rsid w:val="00CB1EEB"/>
    <w:rsid w:val="00CB1FBD"/>
    <w:rsid w:val="00CB2439"/>
    <w:rsid w:val="00CB2568"/>
    <w:rsid w:val="00CB25D4"/>
    <w:rsid w:val="00CB2694"/>
    <w:rsid w:val="00CB26AA"/>
    <w:rsid w:val="00CB2855"/>
    <w:rsid w:val="00CB2BFC"/>
    <w:rsid w:val="00CB2D0B"/>
    <w:rsid w:val="00CB3581"/>
    <w:rsid w:val="00CB36E4"/>
    <w:rsid w:val="00CB3AC0"/>
    <w:rsid w:val="00CB3B13"/>
    <w:rsid w:val="00CB4008"/>
    <w:rsid w:val="00CB4266"/>
    <w:rsid w:val="00CB465B"/>
    <w:rsid w:val="00CB4687"/>
    <w:rsid w:val="00CB4732"/>
    <w:rsid w:val="00CB4751"/>
    <w:rsid w:val="00CB484F"/>
    <w:rsid w:val="00CB4A11"/>
    <w:rsid w:val="00CB4CBF"/>
    <w:rsid w:val="00CB4D1E"/>
    <w:rsid w:val="00CB4D4B"/>
    <w:rsid w:val="00CB5029"/>
    <w:rsid w:val="00CB5240"/>
    <w:rsid w:val="00CB535A"/>
    <w:rsid w:val="00CB56AE"/>
    <w:rsid w:val="00CB56FE"/>
    <w:rsid w:val="00CB5932"/>
    <w:rsid w:val="00CB597C"/>
    <w:rsid w:val="00CB59FD"/>
    <w:rsid w:val="00CB5B19"/>
    <w:rsid w:val="00CB5B7A"/>
    <w:rsid w:val="00CB5BFC"/>
    <w:rsid w:val="00CB5D2F"/>
    <w:rsid w:val="00CB614F"/>
    <w:rsid w:val="00CB6342"/>
    <w:rsid w:val="00CB63DA"/>
    <w:rsid w:val="00CB67F5"/>
    <w:rsid w:val="00CB69C3"/>
    <w:rsid w:val="00CB6B06"/>
    <w:rsid w:val="00CB6BAD"/>
    <w:rsid w:val="00CB6CD3"/>
    <w:rsid w:val="00CB6D66"/>
    <w:rsid w:val="00CB6D78"/>
    <w:rsid w:val="00CB6E85"/>
    <w:rsid w:val="00CB6F69"/>
    <w:rsid w:val="00CB6F93"/>
    <w:rsid w:val="00CB704E"/>
    <w:rsid w:val="00CB71D3"/>
    <w:rsid w:val="00CB72F1"/>
    <w:rsid w:val="00CB74DD"/>
    <w:rsid w:val="00CB76C4"/>
    <w:rsid w:val="00CB7743"/>
    <w:rsid w:val="00CB7749"/>
    <w:rsid w:val="00CB7773"/>
    <w:rsid w:val="00CB7890"/>
    <w:rsid w:val="00CB7918"/>
    <w:rsid w:val="00CB7997"/>
    <w:rsid w:val="00CB7AFC"/>
    <w:rsid w:val="00CB7B04"/>
    <w:rsid w:val="00CB7DE7"/>
    <w:rsid w:val="00CB7E28"/>
    <w:rsid w:val="00CB7F98"/>
    <w:rsid w:val="00CC03FD"/>
    <w:rsid w:val="00CC046D"/>
    <w:rsid w:val="00CC0601"/>
    <w:rsid w:val="00CC06E9"/>
    <w:rsid w:val="00CC0713"/>
    <w:rsid w:val="00CC0810"/>
    <w:rsid w:val="00CC086C"/>
    <w:rsid w:val="00CC0903"/>
    <w:rsid w:val="00CC09D3"/>
    <w:rsid w:val="00CC0BF1"/>
    <w:rsid w:val="00CC0D18"/>
    <w:rsid w:val="00CC1118"/>
    <w:rsid w:val="00CC118D"/>
    <w:rsid w:val="00CC1425"/>
    <w:rsid w:val="00CC1473"/>
    <w:rsid w:val="00CC1832"/>
    <w:rsid w:val="00CC1900"/>
    <w:rsid w:val="00CC1AA7"/>
    <w:rsid w:val="00CC1EC2"/>
    <w:rsid w:val="00CC1F76"/>
    <w:rsid w:val="00CC2044"/>
    <w:rsid w:val="00CC2047"/>
    <w:rsid w:val="00CC2172"/>
    <w:rsid w:val="00CC2480"/>
    <w:rsid w:val="00CC2491"/>
    <w:rsid w:val="00CC27EC"/>
    <w:rsid w:val="00CC28D1"/>
    <w:rsid w:val="00CC2970"/>
    <w:rsid w:val="00CC29A4"/>
    <w:rsid w:val="00CC29D7"/>
    <w:rsid w:val="00CC2BAB"/>
    <w:rsid w:val="00CC2BD1"/>
    <w:rsid w:val="00CC2C29"/>
    <w:rsid w:val="00CC2EB7"/>
    <w:rsid w:val="00CC2F2E"/>
    <w:rsid w:val="00CC33F0"/>
    <w:rsid w:val="00CC3458"/>
    <w:rsid w:val="00CC3497"/>
    <w:rsid w:val="00CC34A3"/>
    <w:rsid w:val="00CC34CC"/>
    <w:rsid w:val="00CC389C"/>
    <w:rsid w:val="00CC38E2"/>
    <w:rsid w:val="00CC3978"/>
    <w:rsid w:val="00CC39B7"/>
    <w:rsid w:val="00CC3BA7"/>
    <w:rsid w:val="00CC3DEE"/>
    <w:rsid w:val="00CC3F43"/>
    <w:rsid w:val="00CC402F"/>
    <w:rsid w:val="00CC4154"/>
    <w:rsid w:val="00CC417B"/>
    <w:rsid w:val="00CC41DC"/>
    <w:rsid w:val="00CC427A"/>
    <w:rsid w:val="00CC4440"/>
    <w:rsid w:val="00CC44F0"/>
    <w:rsid w:val="00CC45B2"/>
    <w:rsid w:val="00CC4860"/>
    <w:rsid w:val="00CC4C38"/>
    <w:rsid w:val="00CC4F1A"/>
    <w:rsid w:val="00CC510F"/>
    <w:rsid w:val="00CC5117"/>
    <w:rsid w:val="00CC51C2"/>
    <w:rsid w:val="00CC5204"/>
    <w:rsid w:val="00CC52C7"/>
    <w:rsid w:val="00CC5321"/>
    <w:rsid w:val="00CC5374"/>
    <w:rsid w:val="00CC53BE"/>
    <w:rsid w:val="00CC5587"/>
    <w:rsid w:val="00CC574E"/>
    <w:rsid w:val="00CC57B4"/>
    <w:rsid w:val="00CC5813"/>
    <w:rsid w:val="00CC59B1"/>
    <w:rsid w:val="00CC5DC1"/>
    <w:rsid w:val="00CC5F34"/>
    <w:rsid w:val="00CC5F6A"/>
    <w:rsid w:val="00CC6593"/>
    <w:rsid w:val="00CC6743"/>
    <w:rsid w:val="00CC6A90"/>
    <w:rsid w:val="00CC6B37"/>
    <w:rsid w:val="00CC6CAB"/>
    <w:rsid w:val="00CC7089"/>
    <w:rsid w:val="00CC7473"/>
    <w:rsid w:val="00CC78E4"/>
    <w:rsid w:val="00CC7AAD"/>
    <w:rsid w:val="00CC7AD4"/>
    <w:rsid w:val="00CC7AEE"/>
    <w:rsid w:val="00CC7B0D"/>
    <w:rsid w:val="00CC7DBC"/>
    <w:rsid w:val="00CC7F29"/>
    <w:rsid w:val="00CC7F42"/>
    <w:rsid w:val="00CD005D"/>
    <w:rsid w:val="00CD0281"/>
    <w:rsid w:val="00CD06CC"/>
    <w:rsid w:val="00CD0861"/>
    <w:rsid w:val="00CD0969"/>
    <w:rsid w:val="00CD0A25"/>
    <w:rsid w:val="00CD0B17"/>
    <w:rsid w:val="00CD0B71"/>
    <w:rsid w:val="00CD0E60"/>
    <w:rsid w:val="00CD15A6"/>
    <w:rsid w:val="00CD17B0"/>
    <w:rsid w:val="00CD1A9C"/>
    <w:rsid w:val="00CD1C5E"/>
    <w:rsid w:val="00CD1C78"/>
    <w:rsid w:val="00CD1D5D"/>
    <w:rsid w:val="00CD1E1D"/>
    <w:rsid w:val="00CD1F0A"/>
    <w:rsid w:val="00CD1FD6"/>
    <w:rsid w:val="00CD20E6"/>
    <w:rsid w:val="00CD21F9"/>
    <w:rsid w:val="00CD2235"/>
    <w:rsid w:val="00CD2414"/>
    <w:rsid w:val="00CD24A9"/>
    <w:rsid w:val="00CD266D"/>
    <w:rsid w:val="00CD26CC"/>
    <w:rsid w:val="00CD2793"/>
    <w:rsid w:val="00CD283B"/>
    <w:rsid w:val="00CD2915"/>
    <w:rsid w:val="00CD2972"/>
    <w:rsid w:val="00CD29C5"/>
    <w:rsid w:val="00CD2AF9"/>
    <w:rsid w:val="00CD2B75"/>
    <w:rsid w:val="00CD2EEB"/>
    <w:rsid w:val="00CD3099"/>
    <w:rsid w:val="00CD3256"/>
    <w:rsid w:val="00CD3275"/>
    <w:rsid w:val="00CD33FC"/>
    <w:rsid w:val="00CD349B"/>
    <w:rsid w:val="00CD3742"/>
    <w:rsid w:val="00CD3980"/>
    <w:rsid w:val="00CD39EE"/>
    <w:rsid w:val="00CD3D5B"/>
    <w:rsid w:val="00CD3ECD"/>
    <w:rsid w:val="00CD3F27"/>
    <w:rsid w:val="00CD41E6"/>
    <w:rsid w:val="00CD4451"/>
    <w:rsid w:val="00CD44E2"/>
    <w:rsid w:val="00CD4793"/>
    <w:rsid w:val="00CD485B"/>
    <w:rsid w:val="00CD4923"/>
    <w:rsid w:val="00CD4BFF"/>
    <w:rsid w:val="00CD4CE5"/>
    <w:rsid w:val="00CD4E77"/>
    <w:rsid w:val="00CD4EAA"/>
    <w:rsid w:val="00CD4F13"/>
    <w:rsid w:val="00CD51B4"/>
    <w:rsid w:val="00CD54E9"/>
    <w:rsid w:val="00CD5592"/>
    <w:rsid w:val="00CD5638"/>
    <w:rsid w:val="00CD56E4"/>
    <w:rsid w:val="00CD5829"/>
    <w:rsid w:val="00CD5831"/>
    <w:rsid w:val="00CD5877"/>
    <w:rsid w:val="00CD5884"/>
    <w:rsid w:val="00CD58E6"/>
    <w:rsid w:val="00CD5ADF"/>
    <w:rsid w:val="00CD5AF6"/>
    <w:rsid w:val="00CD5C50"/>
    <w:rsid w:val="00CD5C97"/>
    <w:rsid w:val="00CD5E43"/>
    <w:rsid w:val="00CD5FE2"/>
    <w:rsid w:val="00CD60F3"/>
    <w:rsid w:val="00CD6389"/>
    <w:rsid w:val="00CD638D"/>
    <w:rsid w:val="00CD64BF"/>
    <w:rsid w:val="00CD687D"/>
    <w:rsid w:val="00CD6D69"/>
    <w:rsid w:val="00CD71A0"/>
    <w:rsid w:val="00CD7362"/>
    <w:rsid w:val="00CD7423"/>
    <w:rsid w:val="00CD76DE"/>
    <w:rsid w:val="00CD7798"/>
    <w:rsid w:val="00CD7865"/>
    <w:rsid w:val="00CD7D7B"/>
    <w:rsid w:val="00CD7DEE"/>
    <w:rsid w:val="00CD7ECA"/>
    <w:rsid w:val="00CD7EFD"/>
    <w:rsid w:val="00CE01B5"/>
    <w:rsid w:val="00CE020A"/>
    <w:rsid w:val="00CE026A"/>
    <w:rsid w:val="00CE0292"/>
    <w:rsid w:val="00CE0366"/>
    <w:rsid w:val="00CE0382"/>
    <w:rsid w:val="00CE0431"/>
    <w:rsid w:val="00CE04E8"/>
    <w:rsid w:val="00CE0770"/>
    <w:rsid w:val="00CE07D8"/>
    <w:rsid w:val="00CE0865"/>
    <w:rsid w:val="00CE0C60"/>
    <w:rsid w:val="00CE0CB1"/>
    <w:rsid w:val="00CE0EFC"/>
    <w:rsid w:val="00CE0FD2"/>
    <w:rsid w:val="00CE1015"/>
    <w:rsid w:val="00CE1127"/>
    <w:rsid w:val="00CE1175"/>
    <w:rsid w:val="00CE12CE"/>
    <w:rsid w:val="00CE1467"/>
    <w:rsid w:val="00CE1503"/>
    <w:rsid w:val="00CE15B5"/>
    <w:rsid w:val="00CE1630"/>
    <w:rsid w:val="00CE16B0"/>
    <w:rsid w:val="00CE17D4"/>
    <w:rsid w:val="00CE183A"/>
    <w:rsid w:val="00CE19CD"/>
    <w:rsid w:val="00CE1A69"/>
    <w:rsid w:val="00CE1AAD"/>
    <w:rsid w:val="00CE1BEE"/>
    <w:rsid w:val="00CE1C18"/>
    <w:rsid w:val="00CE1C84"/>
    <w:rsid w:val="00CE1C8B"/>
    <w:rsid w:val="00CE1D53"/>
    <w:rsid w:val="00CE1EFF"/>
    <w:rsid w:val="00CE1FA6"/>
    <w:rsid w:val="00CE2037"/>
    <w:rsid w:val="00CE2079"/>
    <w:rsid w:val="00CE2194"/>
    <w:rsid w:val="00CE23DB"/>
    <w:rsid w:val="00CE2544"/>
    <w:rsid w:val="00CE264A"/>
    <w:rsid w:val="00CE281B"/>
    <w:rsid w:val="00CE2870"/>
    <w:rsid w:val="00CE28D2"/>
    <w:rsid w:val="00CE28DC"/>
    <w:rsid w:val="00CE29AF"/>
    <w:rsid w:val="00CE29FB"/>
    <w:rsid w:val="00CE2AED"/>
    <w:rsid w:val="00CE2B5F"/>
    <w:rsid w:val="00CE2B8E"/>
    <w:rsid w:val="00CE2C74"/>
    <w:rsid w:val="00CE2D7E"/>
    <w:rsid w:val="00CE2ED4"/>
    <w:rsid w:val="00CE2F28"/>
    <w:rsid w:val="00CE3106"/>
    <w:rsid w:val="00CE33A3"/>
    <w:rsid w:val="00CE33EF"/>
    <w:rsid w:val="00CE358F"/>
    <w:rsid w:val="00CE3609"/>
    <w:rsid w:val="00CE3733"/>
    <w:rsid w:val="00CE3B1A"/>
    <w:rsid w:val="00CE3C9E"/>
    <w:rsid w:val="00CE3DCC"/>
    <w:rsid w:val="00CE3F44"/>
    <w:rsid w:val="00CE3F58"/>
    <w:rsid w:val="00CE3FB3"/>
    <w:rsid w:val="00CE4017"/>
    <w:rsid w:val="00CE42AA"/>
    <w:rsid w:val="00CE42EF"/>
    <w:rsid w:val="00CE4356"/>
    <w:rsid w:val="00CE436E"/>
    <w:rsid w:val="00CE46DB"/>
    <w:rsid w:val="00CE470B"/>
    <w:rsid w:val="00CE4799"/>
    <w:rsid w:val="00CE481C"/>
    <w:rsid w:val="00CE488A"/>
    <w:rsid w:val="00CE49DB"/>
    <w:rsid w:val="00CE4A01"/>
    <w:rsid w:val="00CE4D00"/>
    <w:rsid w:val="00CE4D07"/>
    <w:rsid w:val="00CE4D8F"/>
    <w:rsid w:val="00CE4D92"/>
    <w:rsid w:val="00CE4DA9"/>
    <w:rsid w:val="00CE4EC6"/>
    <w:rsid w:val="00CE4EEB"/>
    <w:rsid w:val="00CE519B"/>
    <w:rsid w:val="00CE51FB"/>
    <w:rsid w:val="00CE5210"/>
    <w:rsid w:val="00CE5426"/>
    <w:rsid w:val="00CE5594"/>
    <w:rsid w:val="00CE55BF"/>
    <w:rsid w:val="00CE58DA"/>
    <w:rsid w:val="00CE598B"/>
    <w:rsid w:val="00CE5B8D"/>
    <w:rsid w:val="00CE5C2F"/>
    <w:rsid w:val="00CE5C85"/>
    <w:rsid w:val="00CE5E61"/>
    <w:rsid w:val="00CE5EBA"/>
    <w:rsid w:val="00CE6102"/>
    <w:rsid w:val="00CE617C"/>
    <w:rsid w:val="00CE65EF"/>
    <w:rsid w:val="00CE69D8"/>
    <w:rsid w:val="00CE6C9C"/>
    <w:rsid w:val="00CE6CCB"/>
    <w:rsid w:val="00CE70FC"/>
    <w:rsid w:val="00CE736C"/>
    <w:rsid w:val="00CE7583"/>
    <w:rsid w:val="00CE7603"/>
    <w:rsid w:val="00CE780C"/>
    <w:rsid w:val="00CE7AA7"/>
    <w:rsid w:val="00CE7DF1"/>
    <w:rsid w:val="00CE7E8C"/>
    <w:rsid w:val="00CF01B3"/>
    <w:rsid w:val="00CF040B"/>
    <w:rsid w:val="00CF0419"/>
    <w:rsid w:val="00CF04EF"/>
    <w:rsid w:val="00CF056F"/>
    <w:rsid w:val="00CF090D"/>
    <w:rsid w:val="00CF0B4B"/>
    <w:rsid w:val="00CF0C38"/>
    <w:rsid w:val="00CF0CB8"/>
    <w:rsid w:val="00CF0CBC"/>
    <w:rsid w:val="00CF0D0C"/>
    <w:rsid w:val="00CF0E40"/>
    <w:rsid w:val="00CF0EE1"/>
    <w:rsid w:val="00CF0F93"/>
    <w:rsid w:val="00CF1198"/>
    <w:rsid w:val="00CF11A5"/>
    <w:rsid w:val="00CF1367"/>
    <w:rsid w:val="00CF13EE"/>
    <w:rsid w:val="00CF142D"/>
    <w:rsid w:val="00CF15EC"/>
    <w:rsid w:val="00CF1751"/>
    <w:rsid w:val="00CF1A9E"/>
    <w:rsid w:val="00CF1AE9"/>
    <w:rsid w:val="00CF1AF9"/>
    <w:rsid w:val="00CF1E45"/>
    <w:rsid w:val="00CF203D"/>
    <w:rsid w:val="00CF2265"/>
    <w:rsid w:val="00CF22CB"/>
    <w:rsid w:val="00CF2394"/>
    <w:rsid w:val="00CF27B4"/>
    <w:rsid w:val="00CF27F3"/>
    <w:rsid w:val="00CF2871"/>
    <w:rsid w:val="00CF28EB"/>
    <w:rsid w:val="00CF29AB"/>
    <w:rsid w:val="00CF2C11"/>
    <w:rsid w:val="00CF2C6F"/>
    <w:rsid w:val="00CF2E95"/>
    <w:rsid w:val="00CF3123"/>
    <w:rsid w:val="00CF3129"/>
    <w:rsid w:val="00CF380A"/>
    <w:rsid w:val="00CF3AB2"/>
    <w:rsid w:val="00CF3B75"/>
    <w:rsid w:val="00CF3CA6"/>
    <w:rsid w:val="00CF3D94"/>
    <w:rsid w:val="00CF3DAA"/>
    <w:rsid w:val="00CF3E34"/>
    <w:rsid w:val="00CF3F2C"/>
    <w:rsid w:val="00CF4012"/>
    <w:rsid w:val="00CF41C4"/>
    <w:rsid w:val="00CF4666"/>
    <w:rsid w:val="00CF4713"/>
    <w:rsid w:val="00CF48C1"/>
    <w:rsid w:val="00CF493E"/>
    <w:rsid w:val="00CF4AA4"/>
    <w:rsid w:val="00CF4F36"/>
    <w:rsid w:val="00CF532B"/>
    <w:rsid w:val="00CF547A"/>
    <w:rsid w:val="00CF5564"/>
    <w:rsid w:val="00CF5627"/>
    <w:rsid w:val="00CF5771"/>
    <w:rsid w:val="00CF597C"/>
    <w:rsid w:val="00CF5CE8"/>
    <w:rsid w:val="00CF5D9A"/>
    <w:rsid w:val="00CF5F82"/>
    <w:rsid w:val="00CF602F"/>
    <w:rsid w:val="00CF609E"/>
    <w:rsid w:val="00CF6295"/>
    <w:rsid w:val="00CF62C2"/>
    <w:rsid w:val="00CF62CF"/>
    <w:rsid w:val="00CF64BE"/>
    <w:rsid w:val="00CF6616"/>
    <w:rsid w:val="00CF6750"/>
    <w:rsid w:val="00CF6812"/>
    <w:rsid w:val="00CF6814"/>
    <w:rsid w:val="00CF6952"/>
    <w:rsid w:val="00CF6FF5"/>
    <w:rsid w:val="00CF7185"/>
    <w:rsid w:val="00CF7303"/>
    <w:rsid w:val="00CF742A"/>
    <w:rsid w:val="00CF7537"/>
    <w:rsid w:val="00CF75C6"/>
    <w:rsid w:val="00CF75F4"/>
    <w:rsid w:val="00CF794A"/>
    <w:rsid w:val="00CF7AF9"/>
    <w:rsid w:val="00CF7BB0"/>
    <w:rsid w:val="00CF7C33"/>
    <w:rsid w:val="00D0010D"/>
    <w:rsid w:val="00D001D5"/>
    <w:rsid w:val="00D002F1"/>
    <w:rsid w:val="00D00417"/>
    <w:rsid w:val="00D0048A"/>
    <w:rsid w:val="00D00491"/>
    <w:rsid w:val="00D004C7"/>
    <w:rsid w:val="00D0057D"/>
    <w:rsid w:val="00D006A7"/>
    <w:rsid w:val="00D008F1"/>
    <w:rsid w:val="00D00AEA"/>
    <w:rsid w:val="00D00BC5"/>
    <w:rsid w:val="00D00C3E"/>
    <w:rsid w:val="00D00E9E"/>
    <w:rsid w:val="00D00EC9"/>
    <w:rsid w:val="00D00EEA"/>
    <w:rsid w:val="00D010DE"/>
    <w:rsid w:val="00D01554"/>
    <w:rsid w:val="00D019BB"/>
    <w:rsid w:val="00D01B1D"/>
    <w:rsid w:val="00D01DE4"/>
    <w:rsid w:val="00D0211F"/>
    <w:rsid w:val="00D0212D"/>
    <w:rsid w:val="00D0213E"/>
    <w:rsid w:val="00D02143"/>
    <w:rsid w:val="00D02244"/>
    <w:rsid w:val="00D0240E"/>
    <w:rsid w:val="00D02446"/>
    <w:rsid w:val="00D027F9"/>
    <w:rsid w:val="00D0290F"/>
    <w:rsid w:val="00D02D19"/>
    <w:rsid w:val="00D02DF2"/>
    <w:rsid w:val="00D02E6C"/>
    <w:rsid w:val="00D02F11"/>
    <w:rsid w:val="00D03044"/>
    <w:rsid w:val="00D03102"/>
    <w:rsid w:val="00D0362A"/>
    <w:rsid w:val="00D03A75"/>
    <w:rsid w:val="00D03B0C"/>
    <w:rsid w:val="00D03B35"/>
    <w:rsid w:val="00D03BED"/>
    <w:rsid w:val="00D03CC1"/>
    <w:rsid w:val="00D03D5E"/>
    <w:rsid w:val="00D03E57"/>
    <w:rsid w:val="00D03F17"/>
    <w:rsid w:val="00D04081"/>
    <w:rsid w:val="00D042F1"/>
    <w:rsid w:val="00D04460"/>
    <w:rsid w:val="00D04486"/>
    <w:rsid w:val="00D047E5"/>
    <w:rsid w:val="00D04BF2"/>
    <w:rsid w:val="00D04D3A"/>
    <w:rsid w:val="00D05057"/>
    <w:rsid w:val="00D051D1"/>
    <w:rsid w:val="00D05206"/>
    <w:rsid w:val="00D05520"/>
    <w:rsid w:val="00D05827"/>
    <w:rsid w:val="00D058E4"/>
    <w:rsid w:val="00D05916"/>
    <w:rsid w:val="00D059B3"/>
    <w:rsid w:val="00D059EA"/>
    <w:rsid w:val="00D059EC"/>
    <w:rsid w:val="00D05B4F"/>
    <w:rsid w:val="00D05CE8"/>
    <w:rsid w:val="00D05CF7"/>
    <w:rsid w:val="00D060D1"/>
    <w:rsid w:val="00D06110"/>
    <w:rsid w:val="00D06215"/>
    <w:rsid w:val="00D06392"/>
    <w:rsid w:val="00D06824"/>
    <w:rsid w:val="00D0695A"/>
    <w:rsid w:val="00D06D70"/>
    <w:rsid w:val="00D06F54"/>
    <w:rsid w:val="00D07003"/>
    <w:rsid w:val="00D070C8"/>
    <w:rsid w:val="00D071E9"/>
    <w:rsid w:val="00D071F0"/>
    <w:rsid w:val="00D07232"/>
    <w:rsid w:val="00D07474"/>
    <w:rsid w:val="00D0782B"/>
    <w:rsid w:val="00D07917"/>
    <w:rsid w:val="00D07B6E"/>
    <w:rsid w:val="00D07C62"/>
    <w:rsid w:val="00D07DAA"/>
    <w:rsid w:val="00D10095"/>
    <w:rsid w:val="00D1057B"/>
    <w:rsid w:val="00D1062F"/>
    <w:rsid w:val="00D10745"/>
    <w:rsid w:val="00D107B1"/>
    <w:rsid w:val="00D108B4"/>
    <w:rsid w:val="00D10A59"/>
    <w:rsid w:val="00D10BAF"/>
    <w:rsid w:val="00D10BC9"/>
    <w:rsid w:val="00D10BD7"/>
    <w:rsid w:val="00D10C46"/>
    <w:rsid w:val="00D10C83"/>
    <w:rsid w:val="00D10D01"/>
    <w:rsid w:val="00D10D4E"/>
    <w:rsid w:val="00D10ECD"/>
    <w:rsid w:val="00D10F77"/>
    <w:rsid w:val="00D110DA"/>
    <w:rsid w:val="00D11130"/>
    <w:rsid w:val="00D1137B"/>
    <w:rsid w:val="00D11552"/>
    <w:rsid w:val="00D11755"/>
    <w:rsid w:val="00D118DB"/>
    <w:rsid w:val="00D119F3"/>
    <w:rsid w:val="00D11A10"/>
    <w:rsid w:val="00D11B06"/>
    <w:rsid w:val="00D11BBD"/>
    <w:rsid w:val="00D11C5C"/>
    <w:rsid w:val="00D11EF5"/>
    <w:rsid w:val="00D11FED"/>
    <w:rsid w:val="00D120CE"/>
    <w:rsid w:val="00D120FC"/>
    <w:rsid w:val="00D12131"/>
    <w:rsid w:val="00D1245E"/>
    <w:rsid w:val="00D12592"/>
    <w:rsid w:val="00D12765"/>
    <w:rsid w:val="00D12B40"/>
    <w:rsid w:val="00D12D9A"/>
    <w:rsid w:val="00D12E20"/>
    <w:rsid w:val="00D12EE4"/>
    <w:rsid w:val="00D12FC6"/>
    <w:rsid w:val="00D13262"/>
    <w:rsid w:val="00D13812"/>
    <w:rsid w:val="00D13956"/>
    <w:rsid w:val="00D139B7"/>
    <w:rsid w:val="00D13C41"/>
    <w:rsid w:val="00D13C56"/>
    <w:rsid w:val="00D13F63"/>
    <w:rsid w:val="00D13F72"/>
    <w:rsid w:val="00D14016"/>
    <w:rsid w:val="00D1409E"/>
    <w:rsid w:val="00D140CF"/>
    <w:rsid w:val="00D14180"/>
    <w:rsid w:val="00D14216"/>
    <w:rsid w:val="00D14294"/>
    <w:rsid w:val="00D14327"/>
    <w:rsid w:val="00D14357"/>
    <w:rsid w:val="00D143CD"/>
    <w:rsid w:val="00D14581"/>
    <w:rsid w:val="00D1459F"/>
    <w:rsid w:val="00D1470B"/>
    <w:rsid w:val="00D14973"/>
    <w:rsid w:val="00D14A47"/>
    <w:rsid w:val="00D14A5D"/>
    <w:rsid w:val="00D14D54"/>
    <w:rsid w:val="00D14E76"/>
    <w:rsid w:val="00D14EE5"/>
    <w:rsid w:val="00D14F6F"/>
    <w:rsid w:val="00D151C0"/>
    <w:rsid w:val="00D152E2"/>
    <w:rsid w:val="00D15461"/>
    <w:rsid w:val="00D15619"/>
    <w:rsid w:val="00D1568E"/>
    <w:rsid w:val="00D1576A"/>
    <w:rsid w:val="00D15AE8"/>
    <w:rsid w:val="00D15D48"/>
    <w:rsid w:val="00D15F78"/>
    <w:rsid w:val="00D16112"/>
    <w:rsid w:val="00D1618E"/>
    <w:rsid w:val="00D161AB"/>
    <w:rsid w:val="00D16283"/>
    <w:rsid w:val="00D1638A"/>
    <w:rsid w:val="00D163DA"/>
    <w:rsid w:val="00D165FF"/>
    <w:rsid w:val="00D16628"/>
    <w:rsid w:val="00D166A7"/>
    <w:rsid w:val="00D16BBE"/>
    <w:rsid w:val="00D16BEB"/>
    <w:rsid w:val="00D16CE7"/>
    <w:rsid w:val="00D16F44"/>
    <w:rsid w:val="00D16FC7"/>
    <w:rsid w:val="00D16FEA"/>
    <w:rsid w:val="00D17174"/>
    <w:rsid w:val="00D174BF"/>
    <w:rsid w:val="00D175DB"/>
    <w:rsid w:val="00D17727"/>
    <w:rsid w:val="00D177AA"/>
    <w:rsid w:val="00D17A06"/>
    <w:rsid w:val="00D17A0E"/>
    <w:rsid w:val="00D17ABE"/>
    <w:rsid w:val="00D17ADF"/>
    <w:rsid w:val="00D17D0C"/>
    <w:rsid w:val="00D17D6E"/>
    <w:rsid w:val="00D17DC2"/>
    <w:rsid w:val="00D17EA8"/>
    <w:rsid w:val="00D17EC1"/>
    <w:rsid w:val="00D17F7E"/>
    <w:rsid w:val="00D201F8"/>
    <w:rsid w:val="00D20395"/>
    <w:rsid w:val="00D20441"/>
    <w:rsid w:val="00D20454"/>
    <w:rsid w:val="00D20568"/>
    <w:rsid w:val="00D20580"/>
    <w:rsid w:val="00D205D6"/>
    <w:rsid w:val="00D20622"/>
    <w:rsid w:val="00D20655"/>
    <w:rsid w:val="00D209C2"/>
    <w:rsid w:val="00D20A2C"/>
    <w:rsid w:val="00D20B3C"/>
    <w:rsid w:val="00D20B64"/>
    <w:rsid w:val="00D21071"/>
    <w:rsid w:val="00D2108A"/>
    <w:rsid w:val="00D21382"/>
    <w:rsid w:val="00D215EC"/>
    <w:rsid w:val="00D216B4"/>
    <w:rsid w:val="00D2172D"/>
    <w:rsid w:val="00D219D6"/>
    <w:rsid w:val="00D21ACE"/>
    <w:rsid w:val="00D21B70"/>
    <w:rsid w:val="00D21DF1"/>
    <w:rsid w:val="00D21E07"/>
    <w:rsid w:val="00D21F68"/>
    <w:rsid w:val="00D2208E"/>
    <w:rsid w:val="00D220B5"/>
    <w:rsid w:val="00D221FD"/>
    <w:rsid w:val="00D2222A"/>
    <w:rsid w:val="00D22406"/>
    <w:rsid w:val="00D226B1"/>
    <w:rsid w:val="00D22B86"/>
    <w:rsid w:val="00D22C6C"/>
    <w:rsid w:val="00D2315A"/>
    <w:rsid w:val="00D23169"/>
    <w:rsid w:val="00D233AD"/>
    <w:rsid w:val="00D2398C"/>
    <w:rsid w:val="00D23A62"/>
    <w:rsid w:val="00D23DBF"/>
    <w:rsid w:val="00D23DD3"/>
    <w:rsid w:val="00D23E6D"/>
    <w:rsid w:val="00D23FDB"/>
    <w:rsid w:val="00D24020"/>
    <w:rsid w:val="00D240D0"/>
    <w:rsid w:val="00D240D5"/>
    <w:rsid w:val="00D241B4"/>
    <w:rsid w:val="00D242D3"/>
    <w:rsid w:val="00D24557"/>
    <w:rsid w:val="00D24680"/>
    <w:rsid w:val="00D2478E"/>
    <w:rsid w:val="00D247B2"/>
    <w:rsid w:val="00D247BB"/>
    <w:rsid w:val="00D24AA6"/>
    <w:rsid w:val="00D24B21"/>
    <w:rsid w:val="00D24B71"/>
    <w:rsid w:val="00D24C9F"/>
    <w:rsid w:val="00D24E90"/>
    <w:rsid w:val="00D2509F"/>
    <w:rsid w:val="00D25168"/>
    <w:rsid w:val="00D2521B"/>
    <w:rsid w:val="00D252FA"/>
    <w:rsid w:val="00D25451"/>
    <w:rsid w:val="00D25499"/>
    <w:rsid w:val="00D2549C"/>
    <w:rsid w:val="00D25813"/>
    <w:rsid w:val="00D258A7"/>
    <w:rsid w:val="00D25936"/>
    <w:rsid w:val="00D259BA"/>
    <w:rsid w:val="00D25A0D"/>
    <w:rsid w:val="00D25B52"/>
    <w:rsid w:val="00D25B74"/>
    <w:rsid w:val="00D25CA6"/>
    <w:rsid w:val="00D25D8A"/>
    <w:rsid w:val="00D25DD2"/>
    <w:rsid w:val="00D25EA3"/>
    <w:rsid w:val="00D25FCB"/>
    <w:rsid w:val="00D2635B"/>
    <w:rsid w:val="00D263A3"/>
    <w:rsid w:val="00D263F4"/>
    <w:rsid w:val="00D26751"/>
    <w:rsid w:val="00D267C3"/>
    <w:rsid w:val="00D26832"/>
    <w:rsid w:val="00D26E07"/>
    <w:rsid w:val="00D26E46"/>
    <w:rsid w:val="00D26EAC"/>
    <w:rsid w:val="00D2714B"/>
    <w:rsid w:val="00D271C0"/>
    <w:rsid w:val="00D27445"/>
    <w:rsid w:val="00D2755D"/>
    <w:rsid w:val="00D2764F"/>
    <w:rsid w:val="00D27726"/>
    <w:rsid w:val="00D279EB"/>
    <w:rsid w:val="00D27A96"/>
    <w:rsid w:val="00D27BF0"/>
    <w:rsid w:val="00D27BFE"/>
    <w:rsid w:val="00D27D83"/>
    <w:rsid w:val="00D27D84"/>
    <w:rsid w:val="00D27DE1"/>
    <w:rsid w:val="00D301E1"/>
    <w:rsid w:val="00D302BA"/>
    <w:rsid w:val="00D304EE"/>
    <w:rsid w:val="00D306E2"/>
    <w:rsid w:val="00D3072E"/>
    <w:rsid w:val="00D30A7D"/>
    <w:rsid w:val="00D30BCE"/>
    <w:rsid w:val="00D30C94"/>
    <w:rsid w:val="00D30D76"/>
    <w:rsid w:val="00D30E2B"/>
    <w:rsid w:val="00D30EF0"/>
    <w:rsid w:val="00D30FC6"/>
    <w:rsid w:val="00D3110E"/>
    <w:rsid w:val="00D31120"/>
    <w:rsid w:val="00D311BE"/>
    <w:rsid w:val="00D31262"/>
    <w:rsid w:val="00D312C7"/>
    <w:rsid w:val="00D317C5"/>
    <w:rsid w:val="00D3184E"/>
    <w:rsid w:val="00D31A6A"/>
    <w:rsid w:val="00D31B9C"/>
    <w:rsid w:val="00D31C4D"/>
    <w:rsid w:val="00D31F57"/>
    <w:rsid w:val="00D320DB"/>
    <w:rsid w:val="00D322C9"/>
    <w:rsid w:val="00D325C2"/>
    <w:rsid w:val="00D32605"/>
    <w:rsid w:val="00D3273E"/>
    <w:rsid w:val="00D32A22"/>
    <w:rsid w:val="00D32A59"/>
    <w:rsid w:val="00D32AFF"/>
    <w:rsid w:val="00D32B0F"/>
    <w:rsid w:val="00D32BCC"/>
    <w:rsid w:val="00D32C0C"/>
    <w:rsid w:val="00D32D2D"/>
    <w:rsid w:val="00D32D8E"/>
    <w:rsid w:val="00D32E64"/>
    <w:rsid w:val="00D32F6E"/>
    <w:rsid w:val="00D3326E"/>
    <w:rsid w:val="00D3356F"/>
    <w:rsid w:val="00D335D1"/>
    <w:rsid w:val="00D336D5"/>
    <w:rsid w:val="00D337A8"/>
    <w:rsid w:val="00D33888"/>
    <w:rsid w:val="00D33C98"/>
    <w:rsid w:val="00D33D27"/>
    <w:rsid w:val="00D33DEF"/>
    <w:rsid w:val="00D33E51"/>
    <w:rsid w:val="00D340DE"/>
    <w:rsid w:val="00D342A5"/>
    <w:rsid w:val="00D34384"/>
    <w:rsid w:val="00D346CA"/>
    <w:rsid w:val="00D3474A"/>
    <w:rsid w:val="00D34826"/>
    <w:rsid w:val="00D34869"/>
    <w:rsid w:val="00D34904"/>
    <w:rsid w:val="00D34A9A"/>
    <w:rsid w:val="00D34B39"/>
    <w:rsid w:val="00D34BEA"/>
    <w:rsid w:val="00D34D4B"/>
    <w:rsid w:val="00D34D85"/>
    <w:rsid w:val="00D34E5E"/>
    <w:rsid w:val="00D34EA0"/>
    <w:rsid w:val="00D35120"/>
    <w:rsid w:val="00D351FA"/>
    <w:rsid w:val="00D35239"/>
    <w:rsid w:val="00D35297"/>
    <w:rsid w:val="00D35305"/>
    <w:rsid w:val="00D35327"/>
    <w:rsid w:val="00D354A5"/>
    <w:rsid w:val="00D355CC"/>
    <w:rsid w:val="00D35700"/>
    <w:rsid w:val="00D3579F"/>
    <w:rsid w:val="00D35828"/>
    <w:rsid w:val="00D358AA"/>
    <w:rsid w:val="00D359C6"/>
    <w:rsid w:val="00D359D6"/>
    <w:rsid w:val="00D35E9F"/>
    <w:rsid w:val="00D36030"/>
    <w:rsid w:val="00D360CF"/>
    <w:rsid w:val="00D36116"/>
    <w:rsid w:val="00D361AC"/>
    <w:rsid w:val="00D362F6"/>
    <w:rsid w:val="00D3635D"/>
    <w:rsid w:val="00D363D3"/>
    <w:rsid w:val="00D366FC"/>
    <w:rsid w:val="00D368A6"/>
    <w:rsid w:val="00D368E0"/>
    <w:rsid w:val="00D3697C"/>
    <w:rsid w:val="00D369D0"/>
    <w:rsid w:val="00D36B1A"/>
    <w:rsid w:val="00D36BBC"/>
    <w:rsid w:val="00D36CE9"/>
    <w:rsid w:val="00D36D74"/>
    <w:rsid w:val="00D36DA3"/>
    <w:rsid w:val="00D36F21"/>
    <w:rsid w:val="00D37093"/>
    <w:rsid w:val="00D3726F"/>
    <w:rsid w:val="00D372AB"/>
    <w:rsid w:val="00D375C3"/>
    <w:rsid w:val="00D37A3C"/>
    <w:rsid w:val="00D37A55"/>
    <w:rsid w:val="00D37A62"/>
    <w:rsid w:val="00D37E1B"/>
    <w:rsid w:val="00D37F72"/>
    <w:rsid w:val="00D400A4"/>
    <w:rsid w:val="00D4053E"/>
    <w:rsid w:val="00D40B0B"/>
    <w:rsid w:val="00D40C05"/>
    <w:rsid w:val="00D40C6C"/>
    <w:rsid w:val="00D40C70"/>
    <w:rsid w:val="00D40CEC"/>
    <w:rsid w:val="00D41263"/>
    <w:rsid w:val="00D417DC"/>
    <w:rsid w:val="00D41884"/>
    <w:rsid w:val="00D41A93"/>
    <w:rsid w:val="00D41B29"/>
    <w:rsid w:val="00D41B46"/>
    <w:rsid w:val="00D41BA0"/>
    <w:rsid w:val="00D41BC0"/>
    <w:rsid w:val="00D41D0B"/>
    <w:rsid w:val="00D41D14"/>
    <w:rsid w:val="00D41D95"/>
    <w:rsid w:val="00D41FE8"/>
    <w:rsid w:val="00D4205B"/>
    <w:rsid w:val="00D42071"/>
    <w:rsid w:val="00D420DC"/>
    <w:rsid w:val="00D42106"/>
    <w:rsid w:val="00D422CD"/>
    <w:rsid w:val="00D426F2"/>
    <w:rsid w:val="00D427DD"/>
    <w:rsid w:val="00D42A07"/>
    <w:rsid w:val="00D42A30"/>
    <w:rsid w:val="00D42B89"/>
    <w:rsid w:val="00D42FCE"/>
    <w:rsid w:val="00D430D2"/>
    <w:rsid w:val="00D431B2"/>
    <w:rsid w:val="00D43252"/>
    <w:rsid w:val="00D43346"/>
    <w:rsid w:val="00D435FE"/>
    <w:rsid w:val="00D436B4"/>
    <w:rsid w:val="00D437A2"/>
    <w:rsid w:val="00D437AD"/>
    <w:rsid w:val="00D43875"/>
    <w:rsid w:val="00D439EE"/>
    <w:rsid w:val="00D43A09"/>
    <w:rsid w:val="00D43F11"/>
    <w:rsid w:val="00D43F29"/>
    <w:rsid w:val="00D4433D"/>
    <w:rsid w:val="00D4467E"/>
    <w:rsid w:val="00D449DA"/>
    <w:rsid w:val="00D44ABE"/>
    <w:rsid w:val="00D44C96"/>
    <w:rsid w:val="00D44F67"/>
    <w:rsid w:val="00D4507D"/>
    <w:rsid w:val="00D450EB"/>
    <w:rsid w:val="00D4530E"/>
    <w:rsid w:val="00D4536D"/>
    <w:rsid w:val="00D455C1"/>
    <w:rsid w:val="00D45796"/>
    <w:rsid w:val="00D458AB"/>
    <w:rsid w:val="00D45A5C"/>
    <w:rsid w:val="00D45AD8"/>
    <w:rsid w:val="00D45ADD"/>
    <w:rsid w:val="00D45B05"/>
    <w:rsid w:val="00D45C8E"/>
    <w:rsid w:val="00D45CAC"/>
    <w:rsid w:val="00D45F99"/>
    <w:rsid w:val="00D46066"/>
    <w:rsid w:val="00D461BF"/>
    <w:rsid w:val="00D461CB"/>
    <w:rsid w:val="00D46423"/>
    <w:rsid w:val="00D464C7"/>
    <w:rsid w:val="00D464FB"/>
    <w:rsid w:val="00D4672B"/>
    <w:rsid w:val="00D46940"/>
    <w:rsid w:val="00D469AA"/>
    <w:rsid w:val="00D46ACA"/>
    <w:rsid w:val="00D46CB1"/>
    <w:rsid w:val="00D4702B"/>
    <w:rsid w:val="00D470C6"/>
    <w:rsid w:val="00D470F5"/>
    <w:rsid w:val="00D4736D"/>
    <w:rsid w:val="00D4737B"/>
    <w:rsid w:val="00D47654"/>
    <w:rsid w:val="00D4787B"/>
    <w:rsid w:val="00D47905"/>
    <w:rsid w:val="00D479EF"/>
    <w:rsid w:val="00D47D36"/>
    <w:rsid w:val="00D47DD7"/>
    <w:rsid w:val="00D47EDC"/>
    <w:rsid w:val="00D47FD0"/>
    <w:rsid w:val="00D500C7"/>
    <w:rsid w:val="00D5054A"/>
    <w:rsid w:val="00D505B5"/>
    <w:rsid w:val="00D506E4"/>
    <w:rsid w:val="00D50739"/>
    <w:rsid w:val="00D50809"/>
    <w:rsid w:val="00D508C7"/>
    <w:rsid w:val="00D50981"/>
    <w:rsid w:val="00D50CBF"/>
    <w:rsid w:val="00D50D27"/>
    <w:rsid w:val="00D50D85"/>
    <w:rsid w:val="00D50E56"/>
    <w:rsid w:val="00D50F7F"/>
    <w:rsid w:val="00D50FF9"/>
    <w:rsid w:val="00D51384"/>
    <w:rsid w:val="00D51521"/>
    <w:rsid w:val="00D51663"/>
    <w:rsid w:val="00D516DF"/>
    <w:rsid w:val="00D517B3"/>
    <w:rsid w:val="00D51850"/>
    <w:rsid w:val="00D51A3F"/>
    <w:rsid w:val="00D51B6C"/>
    <w:rsid w:val="00D51C4F"/>
    <w:rsid w:val="00D51F14"/>
    <w:rsid w:val="00D51F8B"/>
    <w:rsid w:val="00D522C2"/>
    <w:rsid w:val="00D52584"/>
    <w:rsid w:val="00D52781"/>
    <w:rsid w:val="00D527F3"/>
    <w:rsid w:val="00D52B03"/>
    <w:rsid w:val="00D52BA8"/>
    <w:rsid w:val="00D52C16"/>
    <w:rsid w:val="00D52DB6"/>
    <w:rsid w:val="00D52F24"/>
    <w:rsid w:val="00D53348"/>
    <w:rsid w:val="00D5343F"/>
    <w:rsid w:val="00D53704"/>
    <w:rsid w:val="00D53A0D"/>
    <w:rsid w:val="00D53D3C"/>
    <w:rsid w:val="00D542CC"/>
    <w:rsid w:val="00D544B6"/>
    <w:rsid w:val="00D546E5"/>
    <w:rsid w:val="00D5478A"/>
    <w:rsid w:val="00D547DB"/>
    <w:rsid w:val="00D547FB"/>
    <w:rsid w:val="00D548BF"/>
    <w:rsid w:val="00D54C15"/>
    <w:rsid w:val="00D54C9D"/>
    <w:rsid w:val="00D54E25"/>
    <w:rsid w:val="00D54F19"/>
    <w:rsid w:val="00D5505A"/>
    <w:rsid w:val="00D550F2"/>
    <w:rsid w:val="00D554B5"/>
    <w:rsid w:val="00D555C8"/>
    <w:rsid w:val="00D55600"/>
    <w:rsid w:val="00D55656"/>
    <w:rsid w:val="00D55712"/>
    <w:rsid w:val="00D557BE"/>
    <w:rsid w:val="00D5583F"/>
    <w:rsid w:val="00D559EC"/>
    <w:rsid w:val="00D55A03"/>
    <w:rsid w:val="00D55BAF"/>
    <w:rsid w:val="00D55C07"/>
    <w:rsid w:val="00D55C87"/>
    <w:rsid w:val="00D5646D"/>
    <w:rsid w:val="00D5672C"/>
    <w:rsid w:val="00D567FF"/>
    <w:rsid w:val="00D569A3"/>
    <w:rsid w:val="00D56A8F"/>
    <w:rsid w:val="00D56CE9"/>
    <w:rsid w:val="00D56CEC"/>
    <w:rsid w:val="00D56D4F"/>
    <w:rsid w:val="00D56E90"/>
    <w:rsid w:val="00D56F28"/>
    <w:rsid w:val="00D56F32"/>
    <w:rsid w:val="00D57195"/>
    <w:rsid w:val="00D57262"/>
    <w:rsid w:val="00D573A3"/>
    <w:rsid w:val="00D57579"/>
    <w:rsid w:val="00D57620"/>
    <w:rsid w:val="00D57778"/>
    <w:rsid w:val="00D57863"/>
    <w:rsid w:val="00D57ADC"/>
    <w:rsid w:val="00D57B2B"/>
    <w:rsid w:val="00D57C19"/>
    <w:rsid w:val="00D57F0C"/>
    <w:rsid w:val="00D57F81"/>
    <w:rsid w:val="00D6008D"/>
    <w:rsid w:val="00D60129"/>
    <w:rsid w:val="00D6034A"/>
    <w:rsid w:val="00D60686"/>
    <w:rsid w:val="00D6074B"/>
    <w:rsid w:val="00D6080A"/>
    <w:rsid w:val="00D60821"/>
    <w:rsid w:val="00D60B46"/>
    <w:rsid w:val="00D60DEF"/>
    <w:rsid w:val="00D6111D"/>
    <w:rsid w:val="00D612CF"/>
    <w:rsid w:val="00D6130E"/>
    <w:rsid w:val="00D615D4"/>
    <w:rsid w:val="00D6165A"/>
    <w:rsid w:val="00D61779"/>
    <w:rsid w:val="00D61C11"/>
    <w:rsid w:val="00D61ED0"/>
    <w:rsid w:val="00D61F3E"/>
    <w:rsid w:val="00D61F62"/>
    <w:rsid w:val="00D61F93"/>
    <w:rsid w:val="00D6200C"/>
    <w:rsid w:val="00D622E6"/>
    <w:rsid w:val="00D623F8"/>
    <w:rsid w:val="00D62607"/>
    <w:rsid w:val="00D6264A"/>
    <w:rsid w:val="00D627F8"/>
    <w:rsid w:val="00D62896"/>
    <w:rsid w:val="00D62A2C"/>
    <w:rsid w:val="00D62B66"/>
    <w:rsid w:val="00D62B9C"/>
    <w:rsid w:val="00D62C4C"/>
    <w:rsid w:val="00D62EBD"/>
    <w:rsid w:val="00D62FC4"/>
    <w:rsid w:val="00D630C5"/>
    <w:rsid w:val="00D632F5"/>
    <w:rsid w:val="00D6355B"/>
    <w:rsid w:val="00D63564"/>
    <w:rsid w:val="00D6375C"/>
    <w:rsid w:val="00D63867"/>
    <w:rsid w:val="00D63948"/>
    <w:rsid w:val="00D63A00"/>
    <w:rsid w:val="00D63A6E"/>
    <w:rsid w:val="00D63D2E"/>
    <w:rsid w:val="00D63D41"/>
    <w:rsid w:val="00D63E87"/>
    <w:rsid w:val="00D642FB"/>
    <w:rsid w:val="00D6445E"/>
    <w:rsid w:val="00D645EA"/>
    <w:rsid w:val="00D64679"/>
    <w:rsid w:val="00D646FE"/>
    <w:rsid w:val="00D64717"/>
    <w:rsid w:val="00D64772"/>
    <w:rsid w:val="00D64849"/>
    <w:rsid w:val="00D64C11"/>
    <w:rsid w:val="00D64C89"/>
    <w:rsid w:val="00D64CCC"/>
    <w:rsid w:val="00D64DED"/>
    <w:rsid w:val="00D64E67"/>
    <w:rsid w:val="00D6505C"/>
    <w:rsid w:val="00D65131"/>
    <w:rsid w:val="00D65399"/>
    <w:rsid w:val="00D655CE"/>
    <w:rsid w:val="00D65678"/>
    <w:rsid w:val="00D65684"/>
    <w:rsid w:val="00D656EA"/>
    <w:rsid w:val="00D65750"/>
    <w:rsid w:val="00D6577A"/>
    <w:rsid w:val="00D65A24"/>
    <w:rsid w:val="00D65E29"/>
    <w:rsid w:val="00D65F02"/>
    <w:rsid w:val="00D65F5F"/>
    <w:rsid w:val="00D66001"/>
    <w:rsid w:val="00D662B8"/>
    <w:rsid w:val="00D664BA"/>
    <w:rsid w:val="00D66711"/>
    <w:rsid w:val="00D6683C"/>
    <w:rsid w:val="00D66A9A"/>
    <w:rsid w:val="00D66B2D"/>
    <w:rsid w:val="00D66C89"/>
    <w:rsid w:val="00D6751C"/>
    <w:rsid w:val="00D67600"/>
    <w:rsid w:val="00D6782C"/>
    <w:rsid w:val="00D67882"/>
    <w:rsid w:val="00D678BB"/>
    <w:rsid w:val="00D6792F"/>
    <w:rsid w:val="00D67A0E"/>
    <w:rsid w:val="00D67ADF"/>
    <w:rsid w:val="00D67D70"/>
    <w:rsid w:val="00D67F9A"/>
    <w:rsid w:val="00D7019F"/>
    <w:rsid w:val="00D704F3"/>
    <w:rsid w:val="00D70555"/>
    <w:rsid w:val="00D7086E"/>
    <w:rsid w:val="00D70C9C"/>
    <w:rsid w:val="00D70F13"/>
    <w:rsid w:val="00D70F9B"/>
    <w:rsid w:val="00D71221"/>
    <w:rsid w:val="00D71447"/>
    <w:rsid w:val="00D7159B"/>
    <w:rsid w:val="00D71602"/>
    <w:rsid w:val="00D717F2"/>
    <w:rsid w:val="00D71806"/>
    <w:rsid w:val="00D71B2D"/>
    <w:rsid w:val="00D71BED"/>
    <w:rsid w:val="00D71BFF"/>
    <w:rsid w:val="00D720BD"/>
    <w:rsid w:val="00D72255"/>
    <w:rsid w:val="00D722E4"/>
    <w:rsid w:val="00D7241F"/>
    <w:rsid w:val="00D72547"/>
    <w:rsid w:val="00D72B7F"/>
    <w:rsid w:val="00D72D70"/>
    <w:rsid w:val="00D72F4A"/>
    <w:rsid w:val="00D72F89"/>
    <w:rsid w:val="00D730D8"/>
    <w:rsid w:val="00D73101"/>
    <w:rsid w:val="00D731DC"/>
    <w:rsid w:val="00D734B5"/>
    <w:rsid w:val="00D734BC"/>
    <w:rsid w:val="00D7350E"/>
    <w:rsid w:val="00D735DB"/>
    <w:rsid w:val="00D737FF"/>
    <w:rsid w:val="00D73B1B"/>
    <w:rsid w:val="00D73BFB"/>
    <w:rsid w:val="00D73D38"/>
    <w:rsid w:val="00D73D8B"/>
    <w:rsid w:val="00D73DAC"/>
    <w:rsid w:val="00D73DC4"/>
    <w:rsid w:val="00D7413A"/>
    <w:rsid w:val="00D741D2"/>
    <w:rsid w:val="00D7427A"/>
    <w:rsid w:val="00D74375"/>
    <w:rsid w:val="00D744E6"/>
    <w:rsid w:val="00D7465B"/>
    <w:rsid w:val="00D74875"/>
    <w:rsid w:val="00D74BAA"/>
    <w:rsid w:val="00D74F8A"/>
    <w:rsid w:val="00D75798"/>
    <w:rsid w:val="00D757B8"/>
    <w:rsid w:val="00D75895"/>
    <w:rsid w:val="00D75AF7"/>
    <w:rsid w:val="00D75B2F"/>
    <w:rsid w:val="00D75BA6"/>
    <w:rsid w:val="00D75C72"/>
    <w:rsid w:val="00D75ECB"/>
    <w:rsid w:val="00D75FE4"/>
    <w:rsid w:val="00D76008"/>
    <w:rsid w:val="00D760E3"/>
    <w:rsid w:val="00D763E1"/>
    <w:rsid w:val="00D765E4"/>
    <w:rsid w:val="00D76809"/>
    <w:rsid w:val="00D76AAB"/>
    <w:rsid w:val="00D76B44"/>
    <w:rsid w:val="00D76C96"/>
    <w:rsid w:val="00D7730F"/>
    <w:rsid w:val="00D77628"/>
    <w:rsid w:val="00D77904"/>
    <w:rsid w:val="00D779C5"/>
    <w:rsid w:val="00D77BEA"/>
    <w:rsid w:val="00D77E0C"/>
    <w:rsid w:val="00D77E15"/>
    <w:rsid w:val="00D77E41"/>
    <w:rsid w:val="00D77ED7"/>
    <w:rsid w:val="00D77F4A"/>
    <w:rsid w:val="00D8004E"/>
    <w:rsid w:val="00D800D9"/>
    <w:rsid w:val="00D80147"/>
    <w:rsid w:val="00D8021D"/>
    <w:rsid w:val="00D804CF"/>
    <w:rsid w:val="00D80550"/>
    <w:rsid w:val="00D80586"/>
    <w:rsid w:val="00D8064D"/>
    <w:rsid w:val="00D806C7"/>
    <w:rsid w:val="00D80724"/>
    <w:rsid w:val="00D80763"/>
    <w:rsid w:val="00D80A06"/>
    <w:rsid w:val="00D80A47"/>
    <w:rsid w:val="00D80AD2"/>
    <w:rsid w:val="00D80B40"/>
    <w:rsid w:val="00D80BF2"/>
    <w:rsid w:val="00D80C97"/>
    <w:rsid w:val="00D80FB0"/>
    <w:rsid w:val="00D81050"/>
    <w:rsid w:val="00D811F7"/>
    <w:rsid w:val="00D812D6"/>
    <w:rsid w:val="00D8149E"/>
    <w:rsid w:val="00D81522"/>
    <w:rsid w:val="00D81553"/>
    <w:rsid w:val="00D81586"/>
    <w:rsid w:val="00D816DA"/>
    <w:rsid w:val="00D819DB"/>
    <w:rsid w:val="00D81AB3"/>
    <w:rsid w:val="00D81B72"/>
    <w:rsid w:val="00D81C6D"/>
    <w:rsid w:val="00D81CCE"/>
    <w:rsid w:val="00D81E4E"/>
    <w:rsid w:val="00D81EFD"/>
    <w:rsid w:val="00D82126"/>
    <w:rsid w:val="00D82482"/>
    <w:rsid w:val="00D825DA"/>
    <w:rsid w:val="00D825E1"/>
    <w:rsid w:val="00D826DF"/>
    <w:rsid w:val="00D82922"/>
    <w:rsid w:val="00D829E8"/>
    <w:rsid w:val="00D83011"/>
    <w:rsid w:val="00D830FC"/>
    <w:rsid w:val="00D83347"/>
    <w:rsid w:val="00D8342F"/>
    <w:rsid w:val="00D834C3"/>
    <w:rsid w:val="00D839B6"/>
    <w:rsid w:val="00D83A91"/>
    <w:rsid w:val="00D83D4F"/>
    <w:rsid w:val="00D83ECD"/>
    <w:rsid w:val="00D84079"/>
    <w:rsid w:val="00D8441B"/>
    <w:rsid w:val="00D846CA"/>
    <w:rsid w:val="00D847AC"/>
    <w:rsid w:val="00D849B2"/>
    <w:rsid w:val="00D84A79"/>
    <w:rsid w:val="00D84BE1"/>
    <w:rsid w:val="00D84BF9"/>
    <w:rsid w:val="00D84D11"/>
    <w:rsid w:val="00D84D71"/>
    <w:rsid w:val="00D84FB3"/>
    <w:rsid w:val="00D84FCF"/>
    <w:rsid w:val="00D8506B"/>
    <w:rsid w:val="00D850F0"/>
    <w:rsid w:val="00D85168"/>
    <w:rsid w:val="00D851F8"/>
    <w:rsid w:val="00D852C8"/>
    <w:rsid w:val="00D85372"/>
    <w:rsid w:val="00D8547A"/>
    <w:rsid w:val="00D85609"/>
    <w:rsid w:val="00D85B2A"/>
    <w:rsid w:val="00D85BC3"/>
    <w:rsid w:val="00D85EE8"/>
    <w:rsid w:val="00D85F11"/>
    <w:rsid w:val="00D85FAB"/>
    <w:rsid w:val="00D86036"/>
    <w:rsid w:val="00D860D0"/>
    <w:rsid w:val="00D861BE"/>
    <w:rsid w:val="00D8623A"/>
    <w:rsid w:val="00D86505"/>
    <w:rsid w:val="00D86751"/>
    <w:rsid w:val="00D86847"/>
    <w:rsid w:val="00D86A49"/>
    <w:rsid w:val="00D86C7F"/>
    <w:rsid w:val="00D86D9D"/>
    <w:rsid w:val="00D86DAE"/>
    <w:rsid w:val="00D86DE3"/>
    <w:rsid w:val="00D8711C"/>
    <w:rsid w:val="00D87187"/>
    <w:rsid w:val="00D8744D"/>
    <w:rsid w:val="00D877EE"/>
    <w:rsid w:val="00D87BE4"/>
    <w:rsid w:val="00D87ED0"/>
    <w:rsid w:val="00D87EDB"/>
    <w:rsid w:val="00D900E3"/>
    <w:rsid w:val="00D901E6"/>
    <w:rsid w:val="00D902B8"/>
    <w:rsid w:val="00D90589"/>
    <w:rsid w:val="00D906A6"/>
    <w:rsid w:val="00D90914"/>
    <w:rsid w:val="00D90DB0"/>
    <w:rsid w:val="00D90E60"/>
    <w:rsid w:val="00D90FE5"/>
    <w:rsid w:val="00D91002"/>
    <w:rsid w:val="00D91184"/>
    <w:rsid w:val="00D91258"/>
    <w:rsid w:val="00D9142C"/>
    <w:rsid w:val="00D91494"/>
    <w:rsid w:val="00D91766"/>
    <w:rsid w:val="00D917CC"/>
    <w:rsid w:val="00D91A71"/>
    <w:rsid w:val="00D91ADA"/>
    <w:rsid w:val="00D91F9B"/>
    <w:rsid w:val="00D91FA2"/>
    <w:rsid w:val="00D920D3"/>
    <w:rsid w:val="00D92261"/>
    <w:rsid w:val="00D92628"/>
    <w:rsid w:val="00D9282B"/>
    <w:rsid w:val="00D9295C"/>
    <w:rsid w:val="00D929F3"/>
    <w:rsid w:val="00D929FA"/>
    <w:rsid w:val="00D92A2A"/>
    <w:rsid w:val="00D92BB6"/>
    <w:rsid w:val="00D92C7C"/>
    <w:rsid w:val="00D92CCD"/>
    <w:rsid w:val="00D92E1D"/>
    <w:rsid w:val="00D92EE2"/>
    <w:rsid w:val="00D93051"/>
    <w:rsid w:val="00D93891"/>
    <w:rsid w:val="00D93A0B"/>
    <w:rsid w:val="00D940AF"/>
    <w:rsid w:val="00D94101"/>
    <w:rsid w:val="00D941C1"/>
    <w:rsid w:val="00D94211"/>
    <w:rsid w:val="00D94390"/>
    <w:rsid w:val="00D943EA"/>
    <w:rsid w:val="00D945C6"/>
    <w:rsid w:val="00D947F0"/>
    <w:rsid w:val="00D94870"/>
    <w:rsid w:val="00D94A31"/>
    <w:rsid w:val="00D94D48"/>
    <w:rsid w:val="00D94DFE"/>
    <w:rsid w:val="00D9515C"/>
    <w:rsid w:val="00D953C7"/>
    <w:rsid w:val="00D95508"/>
    <w:rsid w:val="00D9580B"/>
    <w:rsid w:val="00D95888"/>
    <w:rsid w:val="00D95917"/>
    <w:rsid w:val="00D95A8B"/>
    <w:rsid w:val="00D95BA6"/>
    <w:rsid w:val="00D95CCE"/>
    <w:rsid w:val="00D95D41"/>
    <w:rsid w:val="00D95EA4"/>
    <w:rsid w:val="00D962F6"/>
    <w:rsid w:val="00D96703"/>
    <w:rsid w:val="00D9694A"/>
    <w:rsid w:val="00D96A56"/>
    <w:rsid w:val="00D96A7E"/>
    <w:rsid w:val="00D96B6B"/>
    <w:rsid w:val="00D96C3E"/>
    <w:rsid w:val="00D96C42"/>
    <w:rsid w:val="00D97311"/>
    <w:rsid w:val="00D975A0"/>
    <w:rsid w:val="00D978C2"/>
    <w:rsid w:val="00D97AD6"/>
    <w:rsid w:val="00D97EE1"/>
    <w:rsid w:val="00D97F37"/>
    <w:rsid w:val="00D97F75"/>
    <w:rsid w:val="00D97F97"/>
    <w:rsid w:val="00DA006F"/>
    <w:rsid w:val="00DA0260"/>
    <w:rsid w:val="00DA0321"/>
    <w:rsid w:val="00DA03EF"/>
    <w:rsid w:val="00DA0758"/>
    <w:rsid w:val="00DA08D5"/>
    <w:rsid w:val="00DA0F13"/>
    <w:rsid w:val="00DA11B1"/>
    <w:rsid w:val="00DA1751"/>
    <w:rsid w:val="00DA180F"/>
    <w:rsid w:val="00DA1919"/>
    <w:rsid w:val="00DA1925"/>
    <w:rsid w:val="00DA1B53"/>
    <w:rsid w:val="00DA1B78"/>
    <w:rsid w:val="00DA1ED4"/>
    <w:rsid w:val="00DA1F68"/>
    <w:rsid w:val="00DA200C"/>
    <w:rsid w:val="00DA2182"/>
    <w:rsid w:val="00DA2187"/>
    <w:rsid w:val="00DA218C"/>
    <w:rsid w:val="00DA223A"/>
    <w:rsid w:val="00DA22CA"/>
    <w:rsid w:val="00DA2372"/>
    <w:rsid w:val="00DA24C2"/>
    <w:rsid w:val="00DA24E0"/>
    <w:rsid w:val="00DA25E4"/>
    <w:rsid w:val="00DA266E"/>
    <w:rsid w:val="00DA2807"/>
    <w:rsid w:val="00DA2900"/>
    <w:rsid w:val="00DA29FB"/>
    <w:rsid w:val="00DA2BC3"/>
    <w:rsid w:val="00DA2C76"/>
    <w:rsid w:val="00DA33DA"/>
    <w:rsid w:val="00DA35B5"/>
    <w:rsid w:val="00DA3632"/>
    <w:rsid w:val="00DA370F"/>
    <w:rsid w:val="00DA3872"/>
    <w:rsid w:val="00DA38EA"/>
    <w:rsid w:val="00DA3A1F"/>
    <w:rsid w:val="00DA3B6E"/>
    <w:rsid w:val="00DA3C42"/>
    <w:rsid w:val="00DA3CF1"/>
    <w:rsid w:val="00DA3D6E"/>
    <w:rsid w:val="00DA3F30"/>
    <w:rsid w:val="00DA4449"/>
    <w:rsid w:val="00DA46B4"/>
    <w:rsid w:val="00DA46CB"/>
    <w:rsid w:val="00DA47E1"/>
    <w:rsid w:val="00DA481C"/>
    <w:rsid w:val="00DA4ABD"/>
    <w:rsid w:val="00DA4E69"/>
    <w:rsid w:val="00DA4E81"/>
    <w:rsid w:val="00DA4F9A"/>
    <w:rsid w:val="00DA50B2"/>
    <w:rsid w:val="00DA50B8"/>
    <w:rsid w:val="00DA50DA"/>
    <w:rsid w:val="00DA5534"/>
    <w:rsid w:val="00DA557B"/>
    <w:rsid w:val="00DA56DE"/>
    <w:rsid w:val="00DA57CF"/>
    <w:rsid w:val="00DA594E"/>
    <w:rsid w:val="00DA5A9E"/>
    <w:rsid w:val="00DA5CEE"/>
    <w:rsid w:val="00DA5DC2"/>
    <w:rsid w:val="00DA5E90"/>
    <w:rsid w:val="00DA6150"/>
    <w:rsid w:val="00DA621E"/>
    <w:rsid w:val="00DA627F"/>
    <w:rsid w:val="00DA62A1"/>
    <w:rsid w:val="00DA6693"/>
    <w:rsid w:val="00DA6AF7"/>
    <w:rsid w:val="00DA6D83"/>
    <w:rsid w:val="00DA6DCD"/>
    <w:rsid w:val="00DA7030"/>
    <w:rsid w:val="00DA7170"/>
    <w:rsid w:val="00DA747F"/>
    <w:rsid w:val="00DA7539"/>
    <w:rsid w:val="00DA77A3"/>
    <w:rsid w:val="00DA7BDA"/>
    <w:rsid w:val="00DA7C29"/>
    <w:rsid w:val="00DA7D63"/>
    <w:rsid w:val="00DA7E89"/>
    <w:rsid w:val="00DB00A0"/>
    <w:rsid w:val="00DB01C4"/>
    <w:rsid w:val="00DB0210"/>
    <w:rsid w:val="00DB02AA"/>
    <w:rsid w:val="00DB0355"/>
    <w:rsid w:val="00DB0362"/>
    <w:rsid w:val="00DB0718"/>
    <w:rsid w:val="00DB0802"/>
    <w:rsid w:val="00DB081A"/>
    <w:rsid w:val="00DB0912"/>
    <w:rsid w:val="00DB0BF2"/>
    <w:rsid w:val="00DB0E76"/>
    <w:rsid w:val="00DB0EA5"/>
    <w:rsid w:val="00DB12D9"/>
    <w:rsid w:val="00DB1498"/>
    <w:rsid w:val="00DB16EC"/>
    <w:rsid w:val="00DB1845"/>
    <w:rsid w:val="00DB1887"/>
    <w:rsid w:val="00DB1A19"/>
    <w:rsid w:val="00DB1AD4"/>
    <w:rsid w:val="00DB1D9B"/>
    <w:rsid w:val="00DB1E8F"/>
    <w:rsid w:val="00DB238E"/>
    <w:rsid w:val="00DB25AE"/>
    <w:rsid w:val="00DB273D"/>
    <w:rsid w:val="00DB2ADC"/>
    <w:rsid w:val="00DB2AF2"/>
    <w:rsid w:val="00DB2B32"/>
    <w:rsid w:val="00DB2B81"/>
    <w:rsid w:val="00DB2BF3"/>
    <w:rsid w:val="00DB2D4C"/>
    <w:rsid w:val="00DB2FFA"/>
    <w:rsid w:val="00DB32D1"/>
    <w:rsid w:val="00DB34BD"/>
    <w:rsid w:val="00DB36E9"/>
    <w:rsid w:val="00DB3789"/>
    <w:rsid w:val="00DB39D1"/>
    <w:rsid w:val="00DB3A01"/>
    <w:rsid w:val="00DB3A89"/>
    <w:rsid w:val="00DB3BBC"/>
    <w:rsid w:val="00DB432C"/>
    <w:rsid w:val="00DB4559"/>
    <w:rsid w:val="00DB4709"/>
    <w:rsid w:val="00DB4C1A"/>
    <w:rsid w:val="00DB4F7D"/>
    <w:rsid w:val="00DB5109"/>
    <w:rsid w:val="00DB54A3"/>
    <w:rsid w:val="00DB553D"/>
    <w:rsid w:val="00DB57B0"/>
    <w:rsid w:val="00DB57D6"/>
    <w:rsid w:val="00DB5AD5"/>
    <w:rsid w:val="00DB5B77"/>
    <w:rsid w:val="00DB5C5A"/>
    <w:rsid w:val="00DB5C6F"/>
    <w:rsid w:val="00DB5DF7"/>
    <w:rsid w:val="00DB60E8"/>
    <w:rsid w:val="00DB6205"/>
    <w:rsid w:val="00DB631E"/>
    <w:rsid w:val="00DB6391"/>
    <w:rsid w:val="00DB64A0"/>
    <w:rsid w:val="00DB65EB"/>
    <w:rsid w:val="00DB6666"/>
    <w:rsid w:val="00DB673F"/>
    <w:rsid w:val="00DB6740"/>
    <w:rsid w:val="00DB6A07"/>
    <w:rsid w:val="00DB6C04"/>
    <w:rsid w:val="00DB6C42"/>
    <w:rsid w:val="00DB6E82"/>
    <w:rsid w:val="00DB6EAF"/>
    <w:rsid w:val="00DB7086"/>
    <w:rsid w:val="00DB73DA"/>
    <w:rsid w:val="00DB74DC"/>
    <w:rsid w:val="00DB757D"/>
    <w:rsid w:val="00DB75BD"/>
    <w:rsid w:val="00DB7786"/>
    <w:rsid w:val="00DB778D"/>
    <w:rsid w:val="00DB7814"/>
    <w:rsid w:val="00DB7A16"/>
    <w:rsid w:val="00DB7A78"/>
    <w:rsid w:val="00DB7D6A"/>
    <w:rsid w:val="00DB7D8E"/>
    <w:rsid w:val="00DB7D9C"/>
    <w:rsid w:val="00DC0131"/>
    <w:rsid w:val="00DC01CB"/>
    <w:rsid w:val="00DC0217"/>
    <w:rsid w:val="00DC0221"/>
    <w:rsid w:val="00DC03B8"/>
    <w:rsid w:val="00DC0427"/>
    <w:rsid w:val="00DC0719"/>
    <w:rsid w:val="00DC08CA"/>
    <w:rsid w:val="00DC08E7"/>
    <w:rsid w:val="00DC08F6"/>
    <w:rsid w:val="00DC0C19"/>
    <w:rsid w:val="00DC0E0A"/>
    <w:rsid w:val="00DC0E92"/>
    <w:rsid w:val="00DC0F9D"/>
    <w:rsid w:val="00DC1012"/>
    <w:rsid w:val="00DC1179"/>
    <w:rsid w:val="00DC12BE"/>
    <w:rsid w:val="00DC16D7"/>
    <w:rsid w:val="00DC1841"/>
    <w:rsid w:val="00DC1CFB"/>
    <w:rsid w:val="00DC213D"/>
    <w:rsid w:val="00DC2154"/>
    <w:rsid w:val="00DC24AB"/>
    <w:rsid w:val="00DC269C"/>
    <w:rsid w:val="00DC2877"/>
    <w:rsid w:val="00DC2A18"/>
    <w:rsid w:val="00DC2A57"/>
    <w:rsid w:val="00DC2A69"/>
    <w:rsid w:val="00DC2AE3"/>
    <w:rsid w:val="00DC2FCA"/>
    <w:rsid w:val="00DC302B"/>
    <w:rsid w:val="00DC3109"/>
    <w:rsid w:val="00DC357B"/>
    <w:rsid w:val="00DC37A5"/>
    <w:rsid w:val="00DC3A2D"/>
    <w:rsid w:val="00DC3C8A"/>
    <w:rsid w:val="00DC3CB2"/>
    <w:rsid w:val="00DC3CDF"/>
    <w:rsid w:val="00DC3F63"/>
    <w:rsid w:val="00DC3F9D"/>
    <w:rsid w:val="00DC4160"/>
    <w:rsid w:val="00DC4176"/>
    <w:rsid w:val="00DC419D"/>
    <w:rsid w:val="00DC42DC"/>
    <w:rsid w:val="00DC44B1"/>
    <w:rsid w:val="00DC47C3"/>
    <w:rsid w:val="00DC4888"/>
    <w:rsid w:val="00DC4A3C"/>
    <w:rsid w:val="00DC5017"/>
    <w:rsid w:val="00DC51F2"/>
    <w:rsid w:val="00DC51FE"/>
    <w:rsid w:val="00DC5360"/>
    <w:rsid w:val="00DC53AA"/>
    <w:rsid w:val="00DC56AD"/>
    <w:rsid w:val="00DC58B3"/>
    <w:rsid w:val="00DC5933"/>
    <w:rsid w:val="00DC5CB6"/>
    <w:rsid w:val="00DC5D03"/>
    <w:rsid w:val="00DC5E0E"/>
    <w:rsid w:val="00DC5F3D"/>
    <w:rsid w:val="00DC5F5E"/>
    <w:rsid w:val="00DC6014"/>
    <w:rsid w:val="00DC6031"/>
    <w:rsid w:val="00DC6124"/>
    <w:rsid w:val="00DC616E"/>
    <w:rsid w:val="00DC6179"/>
    <w:rsid w:val="00DC64A4"/>
    <w:rsid w:val="00DC6508"/>
    <w:rsid w:val="00DC69D7"/>
    <w:rsid w:val="00DC6F2A"/>
    <w:rsid w:val="00DC7074"/>
    <w:rsid w:val="00DC73F2"/>
    <w:rsid w:val="00DC7437"/>
    <w:rsid w:val="00DC7645"/>
    <w:rsid w:val="00DC76CF"/>
    <w:rsid w:val="00DC7870"/>
    <w:rsid w:val="00DC78D1"/>
    <w:rsid w:val="00DC79B4"/>
    <w:rsid w:val="00DC7A36"/>
    <w:rsid w:val="00DC7B48"/>
    <w:rsid w:val="00DC7B5B"/>
    <w:rsid w:val="00DC7C8D"/>
    <w:rsid w:val="00DC7E8B"/>
    <w:rsid w:val="00DC7F32"/>
    <w:rsid w:val="00DD0071"/>
    <w:rsid w:val="00DD01AD"/>
    <w:rsid w:val="00DD01DB"/>
    <w:rsid w:val="00DD02A9"/>
    <w:rsid w:val="00DD02F9"/>
    <w:rsid w:val="00DD043B"/>
    <w:rsid w:val="00DD07AD"/>
    <w:rsid w:val="00DD0AFA"/>
    <w:rsid w:val="00DD0B22"/>
    <w:rsid w:val="00DD0C56"/>
    <w:rsid w:val="00DD0C70"/>
    <w:rsid w:val="00DD0C75"/>
    <w:rsid w:val="00DD1014"/>
    <w:rsid w:val="00DD1179"/>
    <w:rsid w:val="00DD11A5"/>
    <w:rsid w:val="00DD11BC"/>
    <w:rsid w:val="00DD13B7"/>
    <w:rsid w:val="00DD13BE"/>
    <w:rsid w:val="00DD1669"/>
    <w:rsid w:val="00DD1745"/>
    <w:rsid w:val="00DD17FE"/>
    <w:rsid w:val="00DD188D"/>
    <w:rsid w:val="00DD19BC"/>
    <w:rsid w:val="00DD1A3E"/>
    <w:rsid w:val="00DD1A49"/>
    <w:rsid w:val="00DD1A54"/>
    <w:rsid w:val="00DD1CF8"/>
    <w:rsid w:val="00DD1D1C"/>
    <w:rsid w:val="00DD1F31"/>
    <w:rsid w:val="00DD2169"/>
    <w:rsid w:val="00DD2328"/>
    <w:rsid w:val="00DD2473"/>
    <w:rsid w:val="00DD2499"/>
    <w:rsid w:val="00DD250B"/>
    <w:rsid w:val="00DD2512"/>
    <w:rsid w:val="00DD257F"/>
    <w:rsid w:val="00DD26B6"/>
    <w:rsid w:val="00DD281A"/>
    <w:rsid w:val="00DD2843"/>
    <w:rsid w:val="00DD28AA"/>
    <w:rsid w:val="00DD28AD"/>
    <w:rsid w:val="00DD28B0"/>
    <w:rsid w:val="00DD2B86"/>
    <w:rsid w:val="00DD2DBB"/>
    <w:rsid w:val="00DD2FD1"/>
    <w:rsid w:val="00DD311A"/>
    <w:rsid w:val="00DD3156"/>
    <w:rsid w:val="00DD3276"/>
    <w:rsid w:val="00DD3377"/>
    <w:rsid w:val="00DD3763"/>
    <w:rsid w:val="00DD394E"/>
    <w:rsid w:val="00DD3C41"/>
    <w:rsid w:val="00DD3DAC"/>
    <w:rsid w:val="00DD3F0E"/>
    <w:rsid w:val="00DD4045"/>
    <w:rsid w:val="00DD4151"/>
    <w:rsid w:val="00DD4158"/>
    <w:rsid w:val="00DD4428"/>
    <w:rsid w:val="00DD4452"/>
    <w:rsid w:val="00DD449F"/>
    <w:rsid w:val="00DD4912"/>
    <w:rsid w:val="00DD49C7"/>
    <w:rsid w:val="00DD4A40"/>
    <w:rsid w:val="00DD4AD6"/>
    <w:rsid w:val="00DD4CA1"/>
    <w:rsid w:val="00DD4D4B"/>
    <w:rsid w:val="00DD5068"/>
    <w:rsid w:val="00DD5236"/>
    <w:rsid w:val="00DD5491"/>
    <w:rsid w:val="00DD56DB"/>
    <w:rsid w:val="00DD56ED"/>
    <w:rsid w:val="00DD57D3"/>
    <w:rsid w:val="00DD582D"/>
    <w:rsid w:val="00DD586E"/>
    <w:rsid w:val="00DD5ABD"/>
    <w:rsid w:val="00DD5B89"/>
    <w:rsid w:val="00DD5D99"/>
    <w:rsid w:val="00DD5F20"/>
    <w:rsid w:val="00DD5F6F"/>
    <w:rsid w:val="00DD6181"/>
    <w:rsid w:val="00DD630E"/>
    <w:rsid w:val="00DD6336"/>
    <w:rsid w:val="00DD6426"/>
    <w:rsid w:val="00DD6581"/>
    <w:rsid w:val="00DD66E7"/>
    <w:rsid w:val="00DD675B"/>
    <w:rsid w:val="00DD6B7E"/>
    <w:rsid w:val="00DD6CB2"/>
    <w:rsid w:val="00DD6E6D"/>
    <w:rsid w:val="00DD6F5B"/>
    <w:rsid w:val="00DD6F64"/>
    <w:rsid w:val="00DD7072"/>
    <w:rsid w:val="00DD7214"/>
    <w:rsid w:val="00DD72A2"/>
    <w:rsid w:val="00DD72DF"/>
    <w:rsid w:val="00DD7329"/>
    <w:rsid w:val="00DD732D"/>
    <w:rsid w:val="00DD7342"/>
    <w:rsid w:val="00DD770B"/>
    <w:rsid w:val="00DD7940"/>
    <w:rsid w:val="00DD7998"/>
    <w:rsid w:val="00DD7A35"/>
    <w:rsid w:val="00DD7BA5"/>
    <w:rsid w:val="00DD7BB2"/>
    <w:rsid w:val="00DE0389"/>
    <w:rsid w:val="00DE05DE"/>
    <w:rsid w:val="00DE0893"/>
    <w:rsid w:val="00DE0AAE"/>
    <w:rsid w:val="00DE0B3A"/>
    <w:rsid w:val="00DE0CF1"/>
    <w:rsid w:val="00DE0D97"/>
    <w:rsid w:val="00DE0EA8"/>
    <w:rsid w:val="00DE0ECC"/>
    <w:rsid w:val="00DE0EDC"/>
    <w:rsid w:val="00DE1032"/>
    <w:rsid w:val="00DE1097"/>
    <w:rsid w:val="00DE10A8"/>
    <w:rsid w:val="00DE10C3"/>
    <w:rsid w:val="00DE1153"/>
    <w:rsid w:val="00DE115C"/>
    <w:rsid w:val="00DE1236"/>
    <w:rsid w:val="00DE12FD"/>
    <w:rsid w:val="00DE14E5"/>
    <w:rsid w:val="00DE158A"/>
    <w:rsid w:val="00DE1620"/>
    <w:rsid w:val="00DE1698"/>
    <w:rsid w:val="00DE17E0"/>
    <w:rsid w:val="00DE1EF6"/>
    <w:rsid w:val="00DE1F11"/>
    <w:rsid w:val="00DE2017"/>
    <w:rsid w:val="00DE20B6"/>
    <w:rsid w:val="00DE21B1"/>
    <w:rsid w:val="00DE265C"/>
    <w:rsid w:val="00DE2680"/>
    <w:rsid w:val="00DE26F9"/>
    <w:rsid w:val="00DE2855"/>
    <w:rsid w:val="00DE2A3F"/>
    <w:rsid w:val="00DE2AD8"/>
    <w:rsid w:val="00DE2B0E"/>
    <w:rsid w:val="00DE2BBB"/>
    <w:rsid w:val="00DE2D39"/>
    <w:rsid w:val="00DE2E63"/>
    <w:rsid w:val="00DE2EAD"/>
    <w:rsid w:val="00DE2F66"/>
    <w:rsid w:val="00DE35D9"/>
    <w:rsid w:val="00DE3685"/>
    <w:rsid w:val="00DE36A5"/>
    <w:rsid w:val="00DE3798"/>
    <w:rsid w:val="00DE3AAC"/>
    <w:rsid w:val="00DE3CE9"/>
    <w:rsid w:val="00DE3E9B"/>
    <w:rsid w:val="00DE4075"/>
    <w:rsid w:val="00DE43A3"/>
    <w:rsid w:val="00DE4423"/>
    <w:rsid w:val="00DE4499"/>
    <w:rsid w:val="00DE46D4"/>
    <w:rsid w:val="00DE483D"/>
    <w:rsid w:val="00DE4A06"/>
    <w:rsid w:val="00DE4A33"/>
    <w:rsid w:val="00DE4A6D"/>
    <w:rsid w:val="00DE4B4F"/>
    <w:rsid w:val="00DE4D5D"/>
    <w:rsid w:val="00DE4D74"/>
    <w:rsid w:val="00DE4DB0"/>
    <w:rsid w:val="00DE51B0"/>
    <w:rsid w:val="00DE53BE"/>
    <w:rsid w:val="00DE5609"/>
    <w:rsid w:val="00DE581F"/>
    <w:rsid w:val="00DE58DF"/>
    <w:rsid w:val="00DE5C52"/>
    <w:rsid w:val="00DE612B"/>
    <w:rsid w:val="00DE64EC"/>
    <w:rsid w:val="00DE6597"/>
    <w:rsid w:val="00DE6602"/>
    <w:rsid w:val="00DE660E"/>
    <w:rsid w:val="00DE6632"/>
    <w:rsid w:val="00DE68E4"/>
    <w:rsid w:val="00DE6951"/>
    <w:rsid w:val="00DE699A"/>
    <w:rsid w:val="00DE6A79"/>
    <w:rsid w:val="00DE6AAF"/>
    <w:rsid w:val="00DE6BD6"/>
    <w:rsid w:val="00DE6CF0"/>
    <w:rsid w:val="00DE6E39"/>
    <w:rsid w:val="00DE7088"/>
    <w:rsid w:val="00DE70DB"/>
    <w:rsid w:val="00DE7192"/>
    <w:rsid w:val="00DE732C"/>
    <w:rsid w:val="00DE732E"/>
    <w:rsid w:val="00DE739F"/>
    <w:rsid w:val="00DE740E"/>
    <w:rsid w:val="00DE75E4"/>
    <w:rsid w:val="00DE7794"/>
    <w:rsid w:val="00DE77A9"/>
    <w:rsid w:val="00DE77DC"/>
    <w:rsid w:val="00DE7896"/>
    <w:rsid w:val="00DE78A6"/>
    <w:rsid w:val="00DE7A0F"/>
    <w:rsid w:val="00DE7B19"/>
    <w:rsid w:val="00DE7C86"/>
    <w:rsid w:val="00DE7E40"/>
    <w:rsid w:val="00DE7ECE"/>
    <w:rsid w:val="00DE7F11"/>
    <w:rsid w:val="00DE7F87"/>
    <w:rsid w:val="00DE7F8A"/>
    <w:rsid w:val="00DF0028"/>
    <w:rsid w:val="00DF00FD"/>
    <w:rsid w:val="00DF0217"/>
    <w:rsid w:val="00DF0258"/>
    <w:rsid w:val="00DF04BA"/>
    <w:rsid w:val="00DF05C3"/>
    <w:rsid w:val="00DF06D2"/>
    <w:rsid w:val="00DF06FC"/>
    <w:rsid w:val="00DF0BCB"/>
    <w:rsid w:val="00DF0DE0"/>
    <w:rsid w:val="00DF0EDA"/>
    <w:rsid w:val="00DF0F48"/>
    <w:rsid w:val="00DF116C"/>
    <w:rsid w:val="00DF11B4"/>
    <w:rsid w:val="00DF11E9"/>
    <w:rsid w:val="00DF1484"/>
    <w:rsid w:val="00DF14E2"/>
    <w:rsid w:val="00DF1524"/>
    <w:rsid w:val="00DF1699"/>
    <w:rsid w:val="00DF16B1"/>
    <w:rsid w:val="00DF1A87"/>
    <w:rsid w:val="00DF1C5D"/>
    <w:rsid w:val="00DF1CCA"/>
    <w:rsid w:val="00DF1DEF"/>
    <w:rsid w:val="00DF2244"/>
    <w:rsid w:val="00DF237B"/>
    <w:rsid w:val="00DF2480"/>
    <w:rsid w:val="00DF28C0"/>
    <w:rsid w:val="00DF28C1"/>
    <w:rsid w:val="00DF2C4C"/>
    <w:rsid w:val="00DF2D24"/>
    <w:rsid w:val="00DF3016"/>
    <w:rsid w:val="00DF31A2"/>
    <w:rsid w:val="00DF31C9"/>
    <w:rsid w:val="00DF3501"/>
    <w:rsid w:val="00DF35D5"/>
    <w:rsid w:val="00DF3937"/>
    <w:rsid w:val="00DF3D54"/>
    <w:rsid w:val="00DF401B"/>
    <w:rsid w:val="00DF42F1"/>
    <w:rsid w:val="00DF4306"/>
    <w:rsid w:val="00DF4674"/>
    <w:rsid w:val="00DF474F"/>
    <w:rsid w:val="00DF47DE"/>
    <w:rsid w:val="00DF480C"/>
    <w:rsid w:val="00DF4CAD"/>
    <w:rsid w:val="00DF4E3D"/>
    <w:rsid w:val="00DF4FF3"/>
    <w:rsid w:val="00DF52F9"/>
    <w:rsid w:val="00DF5317"/>
    <w:rsid w:val="00DF5363"/>
    <w:rsid w:val="00DF53C6"/>
    <w:rsid w:val="00DF5547"/>
    <w:rsid w:val="00DF58AA"/>
    <w:rsid w:val="00DF58DC"/>
    <w:rsid w:val="00DF58EA"/>
    <w:rsid w:val="00DF5D92"/>
    <w:rsid w:val="00DF6016"/>
    <w:rsid w:val="00DF60D0"/>
    <w:rsid w:val="00DF66FD"/>
    <w:rsid w:val="00DF677F"/>
    <w:rsid w:val="00DF69A5"/>
    <w:rsid w:val="00DF70F7"/>
    <w:rsid w:val="00DF7223"/>
    <w:rsid w:val="00DF739E"/>
    <w:rsid w:val="00DF7483"/>
    <w:rsid w:val="00DF7490"/>
    <w:rsid w:val="00DF7512"/>
    <w:rsid w:val="00DF7634"/>
    <w:rsid w:val="00DF77F5"/>
    <w:rsid w:val="00DF7878"/>
    <w:rsid w:val="00DF7AAD"/>
    <w:rsid w:val="00DF7AFD"/>
    <w:rsid w:val="00DF7B0D"/>
    <w:rsid w:val="00DF7CC8"/>
    <w:rsid w:val="00DF7E02"/>
    <w:rsid w:val="00DF7EFB"/>
    <w:rsid w:val="00DF7F9D"/>
    <w:rsid w:val="00E00058"/>
    <w:rsid w:val="00E00336"/>
    <w:rsid w:val="00E0049A"/>
    <w:rsid w:val="00E004B9"/>
    <w:rsid w:val="00E004E7"/>
    <w:rsid w:val="00E0060F"/>
    <w:rsid w:val="00E0065E"/>
    <w:rsid w:val="00E006D7"/>
    <w:rsid w:val="00E00765"/>
    <w:rsid w:val="00E007CC"/>
    <w:rsid w:val="00E00880"/>
    <w:rsid w:val="00E00A50"/>
    <w:rsid w:val="00E00B1B"/>
    <w:rsid w:val="00E00BC0"/>
    <w:rsid w:val="00E00C3B"/>
    <w:rsid w:val="00E00DF6"/>
    <w:rsid w:val="00E00E04"/>
    <w:rsid w:val="00E00F42"/>
    <w:rsid w:val="00E00FA2"/>
    <w:rsid w:val="00E00FAE"/>
    <w:rsid w:val="00E00FEB"/>
    <w:rsid w:val="00E01030"/>
    <w:rsid w:val="00E01152"/>
    <w:rsid w:val="00E01189"/>
    <w:rsid w:val="00E012B6"/>
    <w:rsid w:val="00E012C7"/>
    <w:rsid w:val="00E01570"/>
    <w:rsid w:val="00E015E2"/>
    <w:rsid w:val="00E01856"/>
    <w:rsid w:val="00E019D4"/>
    <w:rsid w:val="00E01A99"/>
    <w:rsid w:val="00E01BD7"/>
    <w:rsid w:val="00E01C54"/>
    <w:rsid w:val="00E01CF8"/>
    <w:rsid w:val="00E01D16"/>
    <w:rsid w:val="00E01E73"/>
    <w:rsid w:val="00E01EE5"/>
    <w:rsid w:val="00E020D0"/>
    <w:rsid w:val="00E0237C"/>
    <w:rsid w:val="00E02401"/>
    <w:rsid w:val="00E0255E"/>
    <w:rsid w:val="00E026FD"/>
    <w:rsid w:val="00E02850"/>
    <w:rsid w:val="00E02A5F"/>
    <w:rsid w:val="00E02CD7"/>
    <w:rsid w:val="00E02FDC"/>
    <w:rsid w:val="00E0310A"/>
    <w:rsid w:val="00E03160"/>
    <w:rsid w:val="00E033C5"/>
    <w:rsid w:val="00E03690"/>
    <w:rsid w:val="00E03909"/>
    <w:rsid w:val="00E03C05"/>
    <w:rsid w:val="00E03E34"/>
    <w:rsid w:val="00E03F7A"/>
    <w:rsid w:val="00E03F9D"/>
    <w:rsid w:val="00E04171"/>
    <w:rsid w:val="00E04260"/>
    <w:rsid w:val="00E044E6"/>
    <w:rsid w:val="00E04576"/>
    <w:rsid w:val="00E045A1"/>
    <w:rsid w:val="00E0471C"/>
    <w:rsid w:val="00E04787"/>
    <w:rsid w:val="00E048FE"/>
    <w:rsid w:val="00E049B9"/>
    <w:rsid w:val="00E049ED"/>
    <w:rsid w:val="00E04A3F"/>
    <w:rsid w:val="00E04AE7"/>
    <w:rsid w:val="00E04C59"/>
    <w:rsid w:val="00E04DB3"/>
    <w:rsid w:val="00E04EB9"/>
    <w:rsid w:val="00E04EDC"/>
    <w:rsid w:val="00E05047"/>
    <w:rsid w:val="00E0515F"/>
    <w:rsid w:val="00E052DE"/>
    <w:rsid w:val="00E05577"/>
    <w:rsid w:val="00E055A6"/>
    <w:rsid w:val="00E055DF"/>
    <w:rsid w:val="00E0561C"/>
    <w:rsid w:val="00E059AE"/>
    <w:rsid w:val="00E05A29"/>
    <w:rsid w:val="00E05ACA"/>
    <w:rsid w:val="00E05B3E"/>
    <w:rsid w:val="00E05BFC"/>
    <w:rsid w:val="00E05D38"/>
    <w:rsid w:val="00E05D5F"/>
    <w:rsid w:val="00E05DC0"/>
    <w:rsid w:val="00E05F63"/>
    <w:rsid w:val="00E0606A"/>
    <w:rsid w:val="00E06087"/>
    <w:rsid w:val="00E0611D"/>
    <w:rsid w:val="00E0617A"/>
    <w:rsid w:val="00E06193"/>
    <w:rsid w:val="00E06233"/>
    <w:rsid w:val="00E062CE"/>
    <w:rsid w:val="00E06326"/>
    <w:rsid w:val="00E064B6"/>
    <w:rsid w:val="00E06517"/>
    <w:rsid w:val="00E067E9"/>
    <w:rsid w:val="00E067FF"/>
    <w:rsid w:val="00E0687A"/>
    <w:rsid w:val="00E068DA"/>
    <w:rsid w:val="00E06A15"/>
    <w:rsid w:val="00E06D12"/>
    <w:rsid w:val="00E06FFA"/>
    <w:rsid w:val="00E0708A"/>
    <w:rsid w:val="00E0724C"/>
    <w:rsid w:val="00E072D5"/>
    <w:rsid w:val="00E07461"/>
    <w:rsid w:val="00E07466"/>
    <w:rsid w:val="00E0759A"/>
    <w:rsid w:val="00E0767E"/>
    <w:rsid w:val="00E07694"/>
    <w:rsid w:val="00E07745"/>
    <w:rsid w:val="00E0788F"/>
    <w:rsid w:val="00E07B8C"/>
    <w:rsid w:val="00E07CAA"/>
    <w:rsid w:val="00E07CC6"/>
    <w:rsid w:val="00E07D1D"/>
    <w:rsid w:val="00E07DA1"/>
    <w:rsid w:val="00E07E28"/>
    <w:rsid w:val="00E10150"/>
    <w:rsid w:val="00E102FC"/>
    <w:rsid w:val="00E103BE"/>
    <w:rsid w:val="00E106D0"/>
    <w:rsid w:val="00E107AA"/>
    <w:rsid w:val="00E10807"/>
    <w:rsid w:val="00E10C4C"/>
    <w:rsid w:val="00E10C91"/>
    <w:rsid w:val="00E10EEB"/>
    <w:rsid w:val="00E10FA0"/>
    <w:rsid w:val="00E1146B"/>
    <w:rsid w:val="00E11513"/>
    <w:rsid w:val="00E11524"/>
    <w:rsid w:val="00E117F3"/>
    <w:rsid w:val="00E1185F"/>
    <w:rsid w:val="00E119D5"/>
    <w:rsid w:val="00E11A6C"/>
    <w:rsid w:val="00E11A94"/>
    <w:rsid w:val="00E11DF9"/>
    <w:rsid w:val="00E11DFE"/>
    <w:rsid w:val="00E11F17"/>
    <w:rsid w:val="00E12017"/>
    <w:rsid w:val="00E121B1"/>
    <w:rsid w:val="00E121BA"/>
    <w:rsid w:val="00E12766"/>
    <w:rsid w:val="00E12773"/>
    <w:rsid w:val="00E1286E"/>
    <w:rsid w:val="00E1287A"/>
    <w:rsid w:val="00E128AF"/>
    <w:rsid w:val="00E12D7B"/>
    <w:rsid w:val="00E12D90"/>
    <w:rsid w:val="00E12F09"/>
    <w:rsid w:val="00E13276"/>
    <w:rsid w:val="00E13342"/>
    <w:rsid w:val="00E133E6"/>
    <w:rsid w:val="00E13416"/>
    <w:rsid w:val="00E13573"/>
    <w:rsid w:val="00E1362D"/>
    <w:rsid w:val="00E1398C"/>
    <w:rsid w:val="00E13D46"/>
    <w:rsid w:val="00E13F57"/>
    <w:rsid w:val="00E14079"/>
    <w:rsid w:val="00E14091"/>
    <w:rsid w:val="00E14166"/>
    <w:rsid w:val="00E14367"/>
    <w:rsid w:val="00E14433"/>
    <w:rsid w:val="00E145BC"/>
    <w:rsid w:val="00E146D5"/>
    <w:rsid w:val="00E146E6"/>
    <w:rsid w:val="00E14937"/>
    <w:rsid w:val="00E14A9A"/>
    <w:rsid w:val="00E14B57"/>
    <w:rsid w:val="00E14E28"/>
    <w:rsid w:val="00E14E5E"/>
    <w:rsid w:val="00E14F2A"/>
    <w:rsid w:val="00E14F70"/>
    <w:rsid w:val="00E1507A"/>
    <w:rsid w:val="00E15852"/>
    <w:rsid w:val="00E1596B"/>
    <w:rsid w:val="00E15B3A"/>
    <w:rsid w:val="00E15BC4"/>
    <w:rsid w:val="00E15D29"/>
    <w:rsid w:val="00E15D6C"/>
    <w:rsid w:val="00E15EBD"/>
    <w:rsid w:val="00E15EE1"/>
    <w:rsid w:val="00E160A6"/>
    <w:rsid w:val="00E165F4"/>
    <w:rsid w:val="00E16733"/>
    <w:rsid w:val="00E167CD"/>
    <w:rsid w:val="00E1690A"/>
    <w:rsid w:val="00E16972"/>
    <w:rsid w:val="00E169B3"/>
    <w:rsid w:val="00E16A53"/>
    <w:rsid w:val="00E16B94"/>
    <w:rsid w:val="00E16C00"/>
    <w:rsid w:val="00E16E4D"/>
    <w:rsid w:val="00E16FC2"/>
    <w:rsid w:val="00E17032"/>
    <w:rsid w:val="00E170CF"/>
    <w:rsid w:val="00E17251"/>
    <w:rsid w:val="00E1726B"/>
    <w:rsid w:val="00E17418"/>
    <w:rsid w:val="00E17461"/>
    <w:rsid w:val="00E17486"/>
    <w:rsid w:val="00E1763C"/>
    <w:rsid w:val="00E17908"/>
    <w:rsid w:val="00E17D0C"/>
    <w:rsid w:val="00E17FFB"/>
    <w:rsid w:val="00E200C7"/>
    <w:rsid w:val="00E20118"/>
    <w:rsid w:val="00E202CF"/>
    <w:rsid w:val="00E202EB"/>
    <w:rsid w:val="00E2031A"/>
    <w:rsid w:val="00E20335"/>
    <w:rsid w:val="00E20382"/>
    <w:rsid w:val="00E20454"/>
    <w:rsid w:val="00E204B8"/>
    <w:rsid w:val="00E20541"/>
    <w:rsid w:val="00E206F2"/>
    <w:rsid w:val="00E20A3D"/>
    <w:rsid w:val="00E20AB6"/>
    <w:rsid w:val="00E20D4C"/>
    <w:rsid w:val="00E20D8B"/>
    <w:rsid w:val="00E20E94"/>
    <w:rsid w:val="00E21099"/>
    <w:rsid w:val="00E21406"/>
    <w:rsid w:val="00E21439"/>
    <w:rsid w:val="00E214E9"/>
    <w:rsid w:val="00E2164A"/>
    <w:rsid w:val="00E2169B"/>
    <w:rsid w:val="00E217A2"/>
    <w:rsid w:val="00E218EA"/>
    <w:rsid w:val="00E219A6"/>
    <w:rsid w:val="00E219E0"/>
    <w:rsid w:val="00E21B8F"/>
    <w:rsid w:val="00E21C2D"/>
    <w:rsid w:val="00E21D22"/>
    <w:rsid w:val="00E21D74"/>
    <w:rsid w:val="00E21D78"/>
    <w:rsid w:val="00E220DC"/>
    <w:rsid w:val="00E221A2"/>
    <w:rsid w:val="00E223CB"/>
    <w:rsid w:val="00E223D5"/>
    <w:rsid w:val="00E224FA"/>
    <w:rsid w:val="00E22AA1"/>
    <w:rsid w:val="00E22D2D"/>
    <w:rsid w:val="00E22D3D"/>
    <w:rsid w:val="00E232E6"/>
    <w:rsid w:val="00E235A3"/>
    <w:rsid w:val="00E23652"/>
    <w:rsid w:val="00E2393D"/>
    <w:rsid w:val="00E23A4C"/>
    <w:rsid w:val="00E23AC4"/>
    <w:rsid w:val="00E23C4E"/>
    <w:rsid w:val="00E23EE1"/>
    <w:rsid w:val="00E23FDF"/>
    <w:rsid w:val="00E2419B"/>
    <w:rsid w:val="00E242D1"/>
    <w:rsid w:val="00E242D9"/>
    <w:rsid w:val="00E243DB"/>
    <w:rsid w:val="00E244D1"/>
    <w:rsid w:val="00E247A8"/>
    <w:rsid w:val="00E249E8"/>
    <w:rsid w:val="00E24D7E"/>
    <w:rsid w:val="00E24ED3"/>
    <w:rsid w:val="00E25411"/>
    <w:rsid w:val="00E256E7"/>
    <w:rsid w:val="00E25709"/>
    <w:rsid w:val="00E257F5"/>
    <w:rsid w:val="00E258A2"/>
    <w:rsid w:val="00E2593F"/>
    <w:rsid w:val="00E25965"/>
    <w:rsid w:val="00E25A41"/>
    <w:rsid w:val="00E25AF1"/>
    <w:rsid w:val="00E25B4A"/>
    <w:rsid w:val="00E25B55"/>
    <w:rsid w:val="00E25F23"/>
    <w:rsid w:val="00E26093"/>
    <w:rsid w:val="00E261B6"/>
    <w:rsid w:val="00E2634D"/>
    <w:rsid w:val="00E266C9"/>
    <w:rsid w:val="00E26701"/>
    <w:rsid w:val="00E26752"/>
    <w:rsid w:val="00E26A76"/>
    <w:rsid w:val="00E26BBC"/>
    <w:rsid w:val="00E26D98"/>
    <w:rsid w:val="00E26F3F"/>
    <w:rsid w:val="00E26F6E"/>
    <w:rsid w:val="00E2736F"/>
    <w:rsid w:val="00E273B1"/>
    <w:rsid w:val="00E276F3"/>
    <w:rsid w:val="00E2773C"/>
    <w:rsid w:val="00E279A8"/>
    <w:rsid w:val="00E279BD"/>
    <w:rsid w:val="00E27B1A"/>
    <w:rsid w:val="00E27EFD"/>
    <w:rsid w:val="00E3006C"/>
    <w:rsid w:val="00E30132"/>
    <w:rsid w:val="00E303D7"/>
    <w:rsid w:val="00E3089B"/>
    <w:rsid w:val="00E30A3B"/>
    <w:rsid w:val="00E30CD8"/>
    <w:rsid w:val="00E30DA9"/>
    <w:rsid w:val="00E3104D"/>
    <w:rsid w:val="00E311D4"/>
    <w:rsid w:val="00E3139A"/>
    <w:rsid w:val="00E31791"/>
    <w:rsid w:val="00E317EB"/>
    <w:rsid w:val="00E3183F"/>
    <w:rsid w:val="00E31898"/>
    <w:rsid w:val="00E31A4A"/>
    <w:rsid w:val="00E31BFE"/>
    <w:rsid w:val="00E31CEC"/>
    <w:rsid w:val="00E31D91"/>
    <w:rsid w:val="00E31FBA"/>
    <w:rsid w:val="00E3205C"/>
    <w:rsid w:val="00E320BF"/>
    <w:rsid w:val="00E321B8"/>
    <w:rsid w:val="00E32225"/>
    <w:rsid w:val="00E323A2"/>
    <w:rsid w:val="00E32488"/>
    <w:rsid w:val="00E3248D"/>
    <w:rsid w:val="00E324FC"/>
    <w:rsid w:val="00E325AA"/>
    <w:rsid w:val="00E327BF"/>
    <w:rsid w:val="00E3288E"/>
    <w:rsid w:val="00E32C16"/>
    <w:rsid w:val="00E32CE2"/>
    <w:rsid w:val="00E32E8F"/>
    <w:rsid w:val="00E337CA"/>
    <w:rsid w:val="00E33855"/>
    <w:rsid w:val="00E33B05"/>
    <w:rsid w:val="00E33BD1"/>
    <w:rsid w:val="00E33C78"/>
    <w:rsid w:val="00E33DE4"/>
    <w:rsid w:val="00E34114"/>
    <w:rsid w:val="00E3423F"/>
    <w:rsid w:val="00E342AF"/>
    <w:rsid w:val="00E34374"/>
    <w:rsid w:val="00E34468"/>
    <w:rsid w:val="00E34703"/>
    <w:rsid w:val="00E3472A"/>
    <w:rsid w:val="00E348B9"/>
    <w:rsid w:val="00E348C7"/>
    <w:rsid w:val="00E34940"/>
    <w:rsid w:val="00E34CC1"/>
    <w:rsid w:val="00E34EED"/>
    <w:rsid w:val="00E34F5B"/>
    <w:rsid w:val="00E34F71"/>
    <w:rsid w:val="00E35031"/>
    <w:rsid w:val="00E35193"/>
    <w:rsid w:val="00E35247"/>
    <w:rsid w:val="00E3534C"/>
    <w:rsid w:val="00E3552A"/>
    <w:rsid w:val="00E3556E"/>
    <w:rsid w:val="00E3558D"/>
    <w:rsid w:val="00E356EF"/>
    <w:rsid w:val="00E3595A"/>
    <w:rsid w:val="00E35A3F"/>
    <w:rsid w:val="00E35A7D"/>
    <w:rsid w:val="00E35AFA"/>
    <w:rsid w:val="00E35E77"/>
    <w:rsid w:val="00E35E83"/>
    <w:rsid w:val="00E35FF0"/>
    <w:rsid w:val="00E360C9"/>
    <w:rsid w:val="00E362A0"/>
    <w:rsid w:val="00E36495"/>
    <w:rsid w:val="00E366CA"/>
    <w:rsid w:val="00E3674B"/>
    <w:rsid w:val="00E3679E"/>
    <w:rsid w:val="00E36906"/>
    <w:rsid w:val="00E36C0A"/>
    <w:rsid w:val="00E36C21"/>
    <w:rsid w:val="00E36F38"/>
    <w:rsid w:val="00E37186"/>
    <w:rsid w:val="00E372C2"/>
    <w:rsid w:val="00E37344"/>
    <w:rsid w:val="00E3738C"/>
    <w:rsid w:val="00E37609"/>
    <w:rsid w:val="00E37AE3"/>
    <w:rsid w:val="00E37BE9"/>
    <w:rsid w:val="00E37C09"/>
    <w:rsid w:val="00E37D12"/>
    <w:rsid w:val="00E40010"/>
    <w:rsid w:val="00E40021"/>
    <w:rsid w:val="00E400B6"/>
    <w:rsid w:val="00E4030E"/>
    <w:rsid w:val="00E4042D"/>
    <w:rsid w:val="00E4054A"/>
    <w:rsid w:val="00E40585"/>
    <w:rsid w:val="00E4073C"/>
    <w:rsid w:val="00E4074A"/>
    <w:rsid w:val="00E40794"/>
    <w:rsid w:val="00E40844"/>
    <w:rsid w:val="00E408BF"/>
    <w:rsid w:val="00E40A14"/>
    <w:rsid w:val="00E40A1E"/>
    <w:rsid w:val="00E40BAD"/>
    <w:rsid w:val="00E40D0E"/>
    <w:rsid w:val="00E40D30"/>
    <w:rsid w:val="00E40F74"/>
    <w:rsid w:val="00E41286"/>
    <w:rsid w:val="00E416AD"/>
    <w:rsid w:val="00E416D6"/>
    <w:rsid w:val="00E41777"/>
    <w:rsid w:val="00E417A4"/>
    <w:rsid w:val="00E4182E"/>
    <w:rsid w:val="00E418A0"/>
    <w:rsid w:val="00E41A0A"/>
    <w:rsid w:val="00E41B08"/>
    <w:rsid w:val="00E41EEA"/>
    <w:rsid w:val="00E4207D"/>
    <w:rsid w:val="00E4262A"/>
    <w:rsid w:val="00E42642"/>
    <w:rsid w:val="00E42672"/>
    <w:rsid w:val="00E42936"/>
    <w:rsid w:val="00E429E4"/>
    <w:rsid w:val="00E429E6"/>
    <w:rsid w:val="00E42A41"/>
    <w:rsid w:val="00E42A72"/>
    <w:rsid w:val="00E42B15"/>
    <w:rsid w:val="00E42C0B"/>
    <w:rsid w:val="00E42C54"/>
    <w:rsid w:val="00E42CA0"/>
    <w:rsid w:val="00E42EAB"/>
    <w:rsid w:val="00E42F16"/>
    <w:rsid w:val="00E4305D"/>
    <w:rsid w:val="00E43107"/>
    <w:rsid w:val="00E4310F"/>
    <w:rsid w:val="00E43325"/>
    <w:rsid w:val="00E43481"/>
    <w:rsid w:val="00E435D0"/>
    <w:rsid w:val="00E43611"/>
    <w:rsid w:val="00E43662"/>
    <w:rsid w:val="00E43A4E"/>
    <w:rsid w:val="00E43B6B"/>
    <w:rsid w:val="00E43D64"/>
    <w:rsid w:val="00E43F38"/>
    <w:rsid w:val="00E43FF2"/>
    <w:rsid w:val="00E44101"/>
    <w:rsid w:val="00E441F6"/>
    <w:rsid w:val="00E44572"/>
    <w:rsid w:val="00E44658"/>
    <w:rsid w:val="00E447B2"/>
    <w:rsid w:val="00E447E5"/>
    <w:rsid w:val="00E44897"/>
    <w:rsid w:val="00E4499E"/>
    <w:rsid w:val="00E44D1D"/>
    <w:rsid w:val="00E44E1E"/>
    <w:rsid w:val="00E45071"/>
    <w:rsid w:val="00E45318"/>
    <w:rsid w:val="00E45684"/>
    <w:rsid w:val="00E45819"/>
    <w:rsid w:val="00E4589F"/>
    <w:rsid w:val="00E458A1"/>
    <w:rsid w:val="00E459B7"/>
    <w:rsid w:val="00E45A5B"/>
    <w:rsid w:val="00E45DBC"/>
    <w:rsid w:val="00E45E7F"/>
    <w:rsid w:val="00E46111"/>
    <w:rsid w:val="00E46179"/>
    <w:rsid w:val="00E461B3"/>
    <w:rsid w:val="00E466FD"/>
    <w:rsid w:val="00E4684F"/>
    <w:rsid w:val="00E4686D"/>
    <w:rsid w:val="00E46A52"/>
    <w:rsid w:val="00E46AFE"/>
    <w:rsid w:val="00E46D6F"/>
    <w:rsid w:val="00E46DFF"/>
    <w:rsid w:val="00E46E3A"/>
    <w:rsid w:val="00E4722B"/>
    <w:rsid w:val="00E47253"/>
    <w:rsid w:val="00E47267"/>
    <w:rsid w:val="00E4726B"/>
    <w:rsid w:val="00E472ED"/>
    <w:rsid w:val="00E4746A"/>
    <w:rsid w:val="00E47507"/>
    <w:rsid w:val="00E47977"/>
    <w:rsid w:val="00E47B76"/>
    <w:rsid w:val="00E47C05"/>
    <w:rsid w:val="00E47FC0"/>
    <w:rsid w:val="00E47FD7"/>
    <w:rsid w:val="00E5001C"/>
    <w:rsid w:val="00E50193"/>
    <w:rsid w:val="00E50273"/>
    <w:rsid w:val="00E503E3"/>
    <w:rsid w:val="00E50528"/>
    <w:rsid w:val="00E506E9"/>
    <w:rsid w:val="00E50A83"/>
    <w:rsid w:val="00E50B3C"/>
    <w:rsid w:val="00E50B88"/>
    <w:rsid w:val="00E50BC0"/>
    <w:rsid w:val="00E50C6B"/>
    <w:rsid w:val="00E50D3F"/>
    <w:rsid w:val="00E50DB7"/>
    <w:rsid w:val="00E50E59"/>
    <w:rsid w:val="00E510B8"/>
    <w:rsid w:val="00E511EB"/>
    <w:rsid w:val="00E51402"/>
    <w:rsid w:val="00E5158B"/>
    <w:rsid w:val="00E51971"/>
    <w:rsid w:val="00E51A1C"/>
    <w:rsid w:val="00E51AC7"/>
    <w:rsid w:val="00E51E95"/>
    <w:rsid w:val="00E51EB5"/>
    <w:rsid w:val="00E5210E"/>
    <w:rsid w:val="00E52283"/>
    <w:rsid w:val="00E523EC"/>
    <w:rsid w:val="00E5245B"/>
    <w:rsid w:val="00E52657"/>
    <w:rsid w:val="00E528E2"/>
    <w:rsid w:val="00E52B0D"/>
    <w:rsid w:val="00E52D18"/>
    <w:rsid w:val="00E52D67"/>
    <w:rsid w:val="00E52D9A"/>
    <w:rsid w:val="00E533B4"/>
    <w:rsid w:val="00E53418"/>
    <w:rsid w:val="00E53505"/>
    <w:rsid w:val="00E535EC"/>
    <w:rsid w:val="00E535F1"/>
    <w:rsid w:val="00E53696"/>
    <w:rsid w:val="00E537E6"/>
    <w:rsid w:val="00E5382B"/>
    <w:rsid w:val="00E53834"/>
    <w:rsid w:val="00E53B61"/>
    <w:rsid w:val="00E53BD1"/>
    <w:rsid w:val="00E53E4A"/>
    <w:rsid w:val="00E540D6"/>
    <w:rsid w:val="00E54159"/>
    <w:rsid w:val="00E5419E"/>
    <w:rsid w:val="00E5435F"/>
    <w:rsid w:val="00E5447A"/>
    <w:rsid w:val="00E5466F"/>
    <w:rsid w:val="00E5472A"/>
    <w:rsid w:val="00E5486D"/>
    <w:rsid w:val="00E54897"/>
    <w:rsid w:val="00E54B4E"/>
    <w:rsid w:val="00E54C91"/>
    <w:rsid w:val="00E54E0B"/>
    <w:rsid w:val="00E54ED3"/>
    <w:rsid w:val="00E54F49"/>
    <w:rsid w:val="00E55142"/>
    <w:rsid w:val="00E55461"/>
    <w:rsid w:val="00E5549C"/>
    <w:rsid w:val="00E55534"/>
    <w:rsid w:val="00E55710"/>
    <w:rsid w:val="00E557C8"/>
    <w:rsid w:val="00E55B51"/>
    <w:rsid w:val="00E55B9E"/>
    <w:rsid w:val="00E55BE0"/>
    <w:rsid w:val="00E55E05"/>
    <w:rsid w:val="00E55F82"/>
    <w:rsid w:val="00E565F9"/>
    <w:rsid w:val="00E56978"/>
    <w:rsid w:val="00E56BE7"/>
    <w:rsid w:val="00E56E98"/>
    <w:rsid w:val="00E56F26"/>
    <w:rsid w:val="00E5722F"/>
    <w:rsid w:val="00E57A24"/>
    <w:rsid w:val="00E57C38"/>
    <w:rsid w:val="00E57C4C"/>
    <w:rsid w:val="00E57DA2"/>
    <w:rsid w:val="00E57ED8"/>
    <w:rsid w:val="00E600B3"/>
    <w:rsid w:val="00E600FB"/>
    <w:rsid w:val="00E602B0"/>
    <w:rsid w:val="00E60302"/>
    <w:rsid w:val="00E60508"/>
    <w:rsid w:val="00E6052E"/>
    <w:rsid w:val="00E60864"/>
    <w:rsid w:val="00E60A63"/>
    <w:rsid w:val="00E60D80"/>
    <w:rsid w:val="00E60E08"/>
    <w:rsid w:val="00E60E85"/>
    <w:rsid w:val="00E61002"/>
    <w:rsid w:val="00E6109E"/>
    <w:rsid w:val="00E61101"/>
    <w:rsid w:val="00E61249"/>
    <w:rsid w:val="00E6140A"/>
    <w:rsid w:val="00E61452"/>
    <w:rsid w:val="00E6177C"/>
    <w:rsid w:val="00E61804"/>
    <w:rsid w:val="00E6182E"/>
    <w:rsid w:val="00E61B55"/>
    <w:rsid w:val="00E61BC1"/>
    <w:rsid w:val="00E61C54"/>
    <w:rsid w:val="00E61C8C"/>
    <w:rsid w:val="00E61FF4"/>
    <w:rsid w:val="00E62079"/>
    <w:rsid w:val="00E62198"/>
    <w:rsid w:val="00E62456"/>
    <w:rsid w:val="00E62585"/>
    <w:rsid w:val="00E6273E"/>
    <w:rsid w:val="00E6288B"/>
    <w:rsid w:val="00E629E0"/>
    <w:rsid w:val="00E62A4D"/>
    <w:rsid w:val="00E62A8E"/>
    <w:rsid w:val="00E62C7D"/>
    <w:rsid w:val="00E62D5A"/>
    <w:rsid w:val="00E62E6B"/>
    <w:rsid w:val="00E63124"/>
    <w:rsid w:val="00E631B4"/>
    <w:rsid w:val="00E631D5"/>
    <w:rsid w:val="00E63299"/>
    <w:rsid w:val="00E632AF"/>
    <w:rsid w:val="00E6336B"/>
    <w:rsid w:val="00E6353B"/>
    <w:rsid w:val="00E635EB"/>
    <w:rsid w:val="00E635F6"/>
    <w:rsid w:val="00E63680"/>
    <w:rsid w:val="00E63C66"/>
    <w:rsid w:val="00E63C78"/>
    <w:rsid w:val="00E63E0C"/>
    <w:rsid w:val="00E641B8"/>
    <w:rsid w:val="00E6423F"/>
    <w:rsid w:val="00E6429C"/>
    <w:rsid w:val="00E64513"/>
    <w:rsid w:val="00E64571"/>
    <w:rsid w:val="00E649BE"/>
    <w:rsid w:val="00E64A8C"/>
    <w:rsid w:val="00E64B47"/>
    <w:rsid w:val="00E64D70"/>
    <w:rsid w:val="00E64F0B"/>
    <w:rsid w:val="00E64FC5"/>
    <w:rsid w:val="00E64FFD"/>
    <w:rsid w:val="00E65074"/>
    <w:rsid w:val="00E6519B"/>
    <w:rsid w:val="00E65336"/>
    <w:rsid w:val="00E65414"/>
    <w:rsid w:val="00E65423"/>
    <w:rsid w:val="00E65429"/>
    <w:rsid w:val="00E65459"/>
    <w:rsid w:val="00E65512"/>
    <w:rsid w:val="00E6562A"/>
    <w:rsid w:val="00E65642"/>
    <w:rsid w:val="00E65AFE"/>
    <w:rsid w:val="00E65BBD"/>
    <w:rsid w:val="00E65DCD"/>
    <w:rsid w:val="00E65E0B"/>
    <w:rsid w:val="00E65E3F"/>
    <w:rsid w:val="00E6602E"/>
    <w:rsid w:val="00E66274"/>
    <w:rsid w:val="00E662A3"/>
    <w:rsid w:val="00E66501"/>
    <w:rsid w:val="00E66550"/>
    <w:rsid w:val="00E666D2"/>
    <w:rsid w:val="00E6672D"/>
    <w:rsid w:val="00E6675A"/>
    <w:rsid w:val="00E668C9"/>
    <w:rsid w:val="00E66904"/>
    <w:rsid w:val="00E66C49"/>
    <w:rsid w:val="00E66D36"/>
    <w:rsid w:val="00E66DFF"/>
    <w:rsid w:val="00E670BD"/>
    <w:rsid w:val="00E67183"/>
    <w:rsid w:val="00E67251"/>
    <w:rsid w:val="00E67319"/>
    <w:rsid w:val="00E6738E"/>
    <w:rsid w:val="00E673AF"/>
    <w:rsid w:val="00E67559"/>
    <w:rsid w:val="00E6757C"/>
    <w:rsid w:val="00E67634"/>
    <w:rsid w:val="00E67700"/>
    <w:rsid w:val="00E677FE"/>
    <w:rsid w:val="00E67AAF"/>
    <w:rsid w:val="00E67AEB"/>
    <w:rsid w:val="00E67C96"/>
    <w:rsid w:val="00E67D81"/>
    <w:rsid w:val="00E67DB9"/>
    <w:rsid w:val="00E67FB9"/>
    <w:rsid w:val="00E70098"/>
    <w:rsid w:val="00E700D5"/>
    <w:rsid w:val="00E7011B"/>
    <w:rsid w:val="00E701DD"/>
    <w:rsid w:val="00E7021F"/>
    <w:rsid w:val="00E705BA"/>
    <w:rsid w:val="00E70753"/>
    <w:rsid w:val="00E707C8"/>
    <w:rsid w:val="00E70896"/>
    <w:rsid w:val="00E708A5"/>
    <w:rsid w:val="00E70C05"/>
    <w:rsid w:val="00E70EA6"/>
    <w:rsid w:val="00E70EAB"/>
    <w:rsid w:val="00E71003"/>
    <w:rsid w:val="00E7103C"/>
    <w:rsid w:val="00E71176"/>
    <w:rsid w:val="00E71257"/>
    <w:rsid w:val="00E7136F"/>
    <w:rsid w:val="00E713EF"/>
    <w:rsid w:val="00E71543"/>
    <w:rsid w:val="00E715E2"/>
    <w:rsid w:val="00E71621"/>
    <w:rsid w:val="00E7164F"/>
    <w:rsid w:val="00E7168B"/>
    <w:rsid w:val="00E716A3"/>
    <w:rsid w:val="00E71779"/>
    <w:rsid w:val="00E71840"/>
    <w:rsid w:val="00E71B4C"/>
    <w:rsid w:val="00E71BDE"/>
    <w:rsid w:val="00E71C3A"/>
    <w:rsid w:val="00E72054"/>
    <w:rsid w:val="00E72267"/>
    <w:rsid w:val="00E72298"/>
    <w:rsid w:val="00E724A2"/>
    <w:rsid w:val="00E72683"/>
    <w:rsid w:val="00E72753"/>
    <w:rsid w:val="00E72A0D"/>
    <w:rsid w:val="00E72B73"/>
    <w:rsid w:val="00E72BD5"/>
    <w:rsid w:val="00E72C2E"/>
    <w:rsid w:val="00E72FEB"/>
    <w:rsid w:val="00E73117"/>
    <w:rsid w:val="00E73194"/>
    <w:rsid w:val="00E73205"/>
    <w:rsid w:val="00E7338C"/>
    <w:rsid w:val="00E73679"/>
    <w:rsid w:val="00E73685"/>
    <w:rsid w:val="00E73AC8"/>
    <w:rsid w:val="00E73BBB"/>
    <w:rsid w:val="00E74051"/>
    <w:rsid w:val="00E74136"/>
    <w:rsid w:val="00E742D1"/>
    <w:rsid w:val="00E7437E"/>
    <w:rsid w:val="00E745F4"/>
    <w:rsid w:val="00E7475F"/>
    <w:rsid w:val="00E749E4"/>
    <w:rsid w:val="00E74A9D"/>
    <w:rsid w:val="00E74AEF"/>
    <w:rsid w:val="00E74C7C"/>
    <w:rsid w:val="00E74CB5"/>
    <w:rsid w:val="00E74D53"/>
    <w:rsid w:val="00E74D6B"/>
    <w:rsid w:val="00E75034"/>
    <w:rsid w:val="00E751DF"/>
    <w:rsid w:val="00E75242"/>
    <w:rsid w:val="00E753D8"/>
    <w:rsid w:val="00E7574A"/>
    <w:rsid w:val="00E75774"/>
    <w:rsid w:val="00E758C8"/>
    <w:rsid w:val="00E75930"/>
    <w:rsid w:val="00E75DF5"/>
    <w:rsid w:val="00E75E03"/>
    <w:rsid w:val="00E75E4B"/>
    <w:rsid w:val="00E75E64"/>
    <w:rsid w:val="00E75FD7"/>
    <w:rsid w:val="00E76179"/>
    <w:rsid w:val="00E76180"/>
    <w:rsid w:val="00E761AD"/>
    <w:rsid w:val="00E761E4"/>
    <w:rsid w:val="00E764AE"/>
    <w:rsid w:val="00E7651F"/>
    <w:rsid w:val="00E765A1"/>
    <w:rsid w:val="00E76B9B"/>
    <w:rsid w:val="00E76D0E"/>
    <w:rsid w:val="00E76D75"/>
    <w:rsid w:val="00E76EC9"/>
    <w:rsid w:val="00E76FC8"/>
    <w:rsid w:val="00E7709E"/>
    <w:rsid w:val="00E7716D"/>
    <w:rsid w:val="00E772E2"/>
    <w:rsid w:val="00E773F3"/>
    <w:rsid w:val="00E7742D"/>
    <w:rsid w:val="00E774F4"/>
    <w:rsid w:val="00E77591"/>
    <w:rsid w:val="00E7788D"/>
    <w:rsid w:val="00E77AA2"/>
    <w:rsid w:val="00E77B20"/>
    <w:rsid w:val="00E77CF3"/>
    <w:rsid w:val="00E77DD9"/>
    <w:rsid w:val="00E800A0"/>
    <w:rsid w:val="00E80140"/>
    <w:rsid w:val="00E80377"/>
    <w:rsid w:val="00E80664"/>
    <w:rsid w:val="00E80698"/>
    <w:rsid w:val="00E80AE3"/>
    <w:rsid w:val="00E80FCF"/>
    <w:rsid w:val="00E81059"/>
    <w:rsid w:val="00E811A0"/>
    <w:rsid w:val="00E81501"/>
    <w:rsid w:val="00E81668"/>
    <w:rsid w:val="00E8168E"/>
    <w:rsid w:val="00E81704"/>
    <w:rsid w:val="00E817DD"/>
    <w:rsid w:val="00E8193C"/>
    <w:rsid w:val="00E819B3"/>
    <w:rsid w:val="00E81A08"/>
    <w:rsid w:val="00E81D26"/>
    <w:rsid w:val="00E81DD8"/>
    <w:rsid w:val="00E81F56"/>
    <w:rsid w:val="00E81FF0"/>
    <w:rsid w:val="00E82001"/>
    <w:rsid w:val="00E82503"/>
    <w:rsid w:val="00E825C9"/>
    <w:rsid w:val="00E82767"/>
    <w:rsid w:val="00E828BD"/>
    <w:rsid w:val="00E82A53"/>
    <w:rsid w:val="00E82B8F"/>
    <w:rsid w:val="00E82C6A"/>
    <w:rsid w:val="00E82EB3"/>
    <w:rsid w:val="00E82F34"/>
    <w:rsid w:val="00E8313C"/>
    <w:rsid w:val="00E83362"/>
    <w:rsid w:val="00E833F7"/>
    <w:rsid w:val="00E834BE"/>
    <w:rsid w:val="00E834E4"/>
    <w:rsid w:val="00E83568"/>
    <w:rsid w:val="00E837A4"/>
    <w:rsid w:val="00E83928"/>
    <w:rsid w:val="00E83963"/>
    <w:rsid w:val="00E83C77"/>
    <w:rsid w:val="00E83F16"/>
    <w:rsid w:val="00E844D4"/>
    <w:rsid w:val="00E845B2"/>
    <w:rsid w:val="00E84644"/>
    <w:rsid w:val="00E846A5"/>
    <w:rsid w:val="00E847B5"/>
    <w:rsid w:val="00E84881"/>
    <w:rsid w:val="00E84A61"/>
    <w:rsid w:val="00E84C7A"/>
    <w:rsid w:val="00E84CBD"/>
    <w:rsid w:val="00E84E31"/>
    <w:rsid w:val="00E84E73"/>
    <w:rsid w:val="00E84EA7"/>
    <w:rsid w:val="00E84F32"/>
    <w:rsid w:val="00E84FC9"/>
    <w:rsid w:val="00E85160"/>
    <w:rsid w:val="00E853E9"/>
    <w:rsid w:val="00E85413"/>
    <w:rsid w:val="00E85497"/>
    <w:rsid w:val="00E854F3"/>
    <w:rsid w:val="00E85670"/>
    <w:rsid w:val="00E85760"/>
    <w:rsid w:val="00E85D2C"/>
    <w:rsid w:val="00E85E52"/>
    <w:rsid w:val="00E85EE1"/>
    <w:rsid w:val="00E85F2C"/>
    <w:rsid w:val="00E860A5"/>
    <w:rsid w:val="00E863D7"/>
    <w:rsid w:val="00E864C2"/>
    <w:rsid w:val="00E865ED"/>
    <w:rsid w:val="00E868F3"/>
    <w:rsid w:val="00E86AF0"/>
    <w:rsid w:val="00E86B82"/>
    <w:rsid w:val="00E87096"/>
    <w:rsid w:val="00E872EF"/>
    <w:rsid w:val="00E873A5"/>
    <w:rsid w:val="00E8755A"/>
    <w:rsid w:val="00E8774F"/>
    <w:rsid w:val="00E8790B"/>
    <w:rsid w:val="00E87EBE"/>
    <w:rsid w:val="00E9009B"/>
    <w:rsid w:val="00E901E9"/>
    <w:rsid w:val="00E902D7"/>
    <w:rsid w:val="00E903F3"/>
    <w:rsid w:val="00E904E2"/>
    <w:rsid w:val="00E904EC"/>
    <w:rsid w:val="00E90781"/>
    <w:rsid w:val="00E907A1"/>
    <w:rsid w:val="00E9080B"/>
    <w:rsid w:val="00E90837"/>
    <w:rsid w:val="00E9088A"/>
    <w:rsid w:val="00E90B0F"/>
    <w:rsid w:val="00E90FDB"/>
    <w:rsid w:val="00E910F5"/>
    <w:rsid w:val="00E91219"/>
    <w:rsid w:val="00E914AA"/>
    <w:rsid w:val="00E914AE"/>
    <w:rsid w:val="00E91528"/>
    <w:rsid w:val="00E915AE"/>
    <w:rsid w:val="00E91740"/>
    <w:rsid w:val="00E918CB"/>
    <w:rsid w:val="00E919B6"/>
    <w:rsid w:val="00E919BF"/>
    <w:rsid w:val="00E91A50"/>
    <w:rsid w:val="00E91B51"/>
    <w:rsid w:val="00E91B73"/>
    <w:rsid w:val="00E91F1F"/>
    <w:rsid w:val="00E91F6F"/>
    <w:rsid w:val="00E92035"/>
    <w:rsid w:val="00E920C1"/>
    <w:rsid w:val="00E9245A"/>
    <w:rsid w:val="00E926E3"/>
    <w:rsid w:val="00E9298A"/>
    <w:rsid w:val="00E92BCE"/>
    <w:rsid w:val="00E92C12"/>
    <w:rsid w:val="00E92C31"/>
    <w:rsid w:val="00E92F29"/>
    <w:rsid w:val="00E92F49"/>
    <w:rsid w:val="00E9327E"/>
    <w:rsid w:val="00E93289"/>
    <w:rsid w:val="00E935C1"/>
    <w:rsid w:val="00E93607"/>
    <w:rsid w:val="00E93654"/>
    <w:rsid w:val="00E93698"/>
    <w:rsid w:val="00E93795"/>
    <w:rsid w:val="00E939AB"/>
    <w:rsid w:val="00E939C0"/>
    <w:rsid w:val="00E93A08"/>
    <w:rsid w:val="00E93A65"/>
    <w:rsid w:val="00E93BC1"/>
    <w:rsid w:val="00E94010"/>
    <w:rsid w:val="00E94171"/>
    <w:rsid w:val="00E941CA"/>
    <w:rsid w:val="00E94288"/>
    <w:rsid w:val="00E947DB"/>
    <w:rsid w:val="00E94970"/>
    <w:rsid w:val="00E94AD2"/>
    <w:rsid w:val="00E94BB4"/>
    <w:rsid w:val="00E94CD8"/>
    <w:rsid w:val="00E94E2F"/>
    <w:rsid w:val="00E94F20"/>
    <w:rsid w:val="00E94FAC"/>
    <w:rsid w:val="00E950FD"/>
    <w:rsid w:val="00E9513F"/>
    <w:rsid w:val="00E951DD"/>
    <w:rsid w:val="00E956D7"/>
    <w:rsid w:val="00E95790"/>
    <w:rsid w:val="00E95AE0"/>
    <w:rsid w:val="00E95B05"/>
    <w:rsid w:val="00E95BDA"/>
    <w:rsid w:val="00E95E10"/>
    <w:rsid w:val="00E95EEF"/>
    <w:rsid w:val="00E95FDF"/>
    <w:rsid w:val="00E96050"/>
    <w:rsid w:val="00E96175"/>
    <w:rsid w:val="00E963B7"/>
    <w:rsid w:val="00E963C7"/>
    <w:rsid w:val="00E965A0"/>
    <w:rsid w:val="00E965BD"/>
    <w:rsid w:val="00E965F7"/>
    <w:rsid w:val="00E96756"/>
    <w:rsid w:val="00E96BDD"/>
    <w:rsid w:val="00E96DB9"/>
    <w:rsid w:val="00E96FD1"/>
    <w:rsid w:val="00E97029"/>
    <w:rsid w:val="00E970CB"/>
    <w:rsid w:val="00E970D0"/>
    <w:rsid w:val="00E97122"/>
    <w:rsid w:val="00E971D6"/>
    <w:rsid w:val="00E97351"/>
    <w:rsid w:val="00E97365"/>
    <w:rsid w:val="00E97790"/>
    <w:rsid w:val="00E978CC"/>
    <w:rsid w:val="00E97983"/>
    <w:rsid w:val="00E97AB3"/>
    <w:rsid w:val="00E97AEF"/>
    <w:rsid w:val="00E97B53"/>
    <w:rsid w:val="00E97FBA"/>
    <w:rsid w:val="00EA0049"/>
    <w:rsid w:val="00EA00DC"/>
    <w:rsid w:val="00EA0233"/>
    <w:rsid w:val="00EA03CE"/>
    <w:rsid w:val="00EA0519"/>
    <w:rsid w:val="00EA058E"/>
    <w:rsid w:val="00EA06A8"/>
    <w:rsid w:val="00EA0808"/>
    <w:rsid w:val="00EA0A1E"/>
    <w:rsid w:val="00EA0AF7"/>
    <w:rsid w:val="00EA0BCB"/>
    <w:rsid w:val="00EA0C42"/>
    <w:rsid w:val="00EA0D24"/>
    <w:rsid w:val="00EA0E31"/>
    <w:rsid w:val="00EA0E56"/>
    <w:rsid w:val="00EA0EF1"/>
    <w:rsid w:val="00EA0F4D"/>
    <w:rsid w:val="00EA1099"/>
    <w:rsid w:val="00EA1158"/>
    <w:rsid w:val="00EA13C1"/>
    <w:rsid w:val="00EA1403"/>
    <w:rsid w:val="00EA141D"/>
    <w:rsid w:val="00EA150B"/>
    <w:rsid w:val="00EA17E1"/>
    <w:rsid w:val="00EA18DD"/>
    <w:rsid w:val="00EA1978"/>
    <w:rsid w:val="00EA1AE7"/>
    <w:rsid w:val="00EA1C9E"/>
    <w:rsid w:val="00EA1CDB"/>
    <w:rsid w:val="00EA1D01"/>
    <w:rsid w:val="00EA1D0F"/>
    <w:rsid w:val="00EA1D86"/>
    <w:rsid w:val="00EA1F80"/>
    <w:rsid w:val="00EA21BD"/>
    <w:rsid w:val="00EA24C4"/>
    <w:rsid w:val="00EA2527"/>
    <w:rsid w:val="00EA263F"/>
    <w:rsid w:val="00EA2992"/>
    <w:rsid w:val="00EA2A65"/>
    <w:rsid w:val="00EA2B6C"/>
    <w:rsid w:val="00EA2FE5"/>
    <w:rsid w:val="00EA300D"/>
    <w:rsid w:val="00EA3612"/>
    <w:rsid w:val="00EA36B8"/>
    <w:rsid w:val="00EA3742"/>
    <w:rsid w:val="00EA3773"/>
    <w:rsid w:val="00EA3A16"/>
    <w:rsid w:val="00EA3A60"/>
    <w:rsid w:val="00EA3AB0"/>
    <w:rsid w:val="00EA3AF6"/>
    <w:rsid w:val="00EA3B30"/>
    <w:rsid w:val="00EA3B71"/>
    <w:rsid w:val="00EA3DDD"/>
    <w:rsid w:val="00EA413B"/>
    <w:rsid w:val="00EA418F"/>
    <w:rsid w:val="00EA420D"/>
    <w:rsid w:val="00EA426C"/>
    <w:rsid w:val="00EA4351"/>
    <w:rsid w:val="00EA4394"/>
    <w:rsid w:val="00EA4509"/>
    <w:rsid w:val="00EA4615"/>
    <w:rsid w:val="00EA4628"/>
    <w:rsid w:val="00EA46BF"/>
    <w:rsid w:val="00EA4847"/>
    <w:rsid w:val="00EA48B5"/>
    <w:rsid w:val="00EA497D"/>
    <w:rsid w:val="00EA49C4"/>
    <w:rsid w:val="00EA4A2E"/>
    <w:rsid w:val="00EA4ADE"/>
    <w:rsid w:val="00EA4B81"/>
    <w:rsid w:val="00EA529C"/>
    <w:rsid w:val="00EA5373"/>
    <w:rsid w:val="00EA5544"/>
    <w:rsid w:val="00EA576D"/>
    <w:rsid w:val="00EA57BF"/>
    <w:rsid w:val="00EA5908"/>
    <w:rsid w:val="00EA5A8B"/>
    <w:rsid w:val="00EA5DE3"/>
    <w:rsid w:val="00EA5DE7"/>
    <w:rsid w:val="00EA5E56"/>
    <w:rsid w:val="00EA5EBF"/>
    <w:rsid w:val="00EA5F8D"/>
    <w:rsid w:val="00EA607E"/>
    <w:rsid w:val="00EA6405"/>
    <w:rsid w:val="00EA6634"/>
    <w:rsid w:val="00EA6731"/>
    <w:rsid w:val="00EA69AC"/>
    <w:rsid w:val="00EA6BF8"/>
    <w:rsid w:val="00EA6C61"/>
    <w:rsid w:val="00EA6D94"/>
    <w:rsid w:val="00EA6E7E"/>
    <w:rsid w:val="00EA6EA2"/>
    <w:rsid w:val="00EA6F93"/>
    <w:rsid w:val="00EA7588"/>
    <w:rsid w:val="00EA75E9"/>
    <w:rsid w:val="00EA76E0"/>
    <w:rsid w:val="00EA7A90"/>
    <w:rsid w:val="00EA7D5B"/>
    <w:rsid w:val="00EA7EB2"/>
    <w:rsid w:val="00EA7F37"/>
    <w:rsid w:val="00EA7F4A"/>
    <w:rsid w:val="00EA7F82"/>
    <w:rsid w:val="00EA7FD3"/>
    <w:rsid w:val="00EB009E"/>
    <w:rsid w:val="00EB025F"/>
    <w:rsid w:val="00EB029A"/>
    <w:rsid w:val="00EB0449"/>
    <w:rsid w:val="00EB07F0"/>
    <w:rsid w:val="00EB0B10"/>
    <w:rsid w:val="00EB0B11"/>
    <w:rsid w:val="00EB0D36"/>
    <w:rsid w:val="00EB0DAC"/>
    <w:rsid w:val="00EB0DAD"/>
    <w:rsid w:val="00EB0F3A"/>
    <w:rsid w:val="00EB0FB8"/>
    <w:rsid w:val="00EB101F"/>
    <w:rsid w:val="00EB11FA"/>
    <w:rsid w:val="00EB12F5"/>
    <w:rsid w:val="00EB13AA"/>
    <w:rsid w:val="00EB1549"/>
    <w:rsid w:val="00EB19D3"/>
    <w:rsid w:val="00EB19E7"/>
    <w:rsid w:val="00EB1CB0"/>
    <w:rsid w:val="00EB1FF0"/>
    <w:rsid w:val="00EB213D"/>
    <w:rsid w:val="00EB2190"/>
    <w:rsid w:val="00EB21CB"/>
    <w:rsid w:val="00EB2262"/>
    <w:rsid w:val="00EB23B4"/>
    <w:rsid w:val="00EB2661"/>
    <w:rsid w:val="00EB2953"/>
    <w:rsid w:val="00EB2B74"/>
    <w:rsid w:val="00EB3071"/>
    <w:rsid w:val="00EB32F7"/>
    <w:rsid w:val="00EB34DA"/>
    <w:rsid w:val="00EB35CE"/>
    <w:rsid w:val="00EB36EB"/>
    <w:rsid w:val="00EB3C40"/>
    <w:rsid w:val="00EB3C57"/>
    <w:rsid w:val="00EB3C9F"/>
    <w:rsid w:val="00EB3ED4"/>
    <w:rsid w:val="00EB3F1F"/>
    <w:rsid w:val="00EB402A"/>
    <w:rsid w:val="00EB40B1"/>
    <w:rsid w:val="00EB4282"/>
    <w:rsid w:val="00EB45C2"/>
    <w:rsid w:val="00EB45CF"/>
    <w:rsid w:val="00EB4719"/>
    <w:rsid w:val="00EB4922"/>
    <w:rsid w:val="00EB492C"/>
    <w:rsid w:val="00EB49B6"/>
    <w:rsid w:val="00EB4A04"/>
    <w:rsid w:val="00EB4B29"/>
    <w:rsid w:val="00EB4B67"/>
    <w:rsid w:val="00EB4C7A"/>
    <w:rsid w:val="00EB4EA6"/>
    <w:rsid w:val="00EB4F69"/>
    <w:rsid w:val="00EB4F7B"/>
    <w:rsid w:val="00EB5350"/>
    <w:rsid w:val="00EB5537"/>
    <w:rsid w:val="00EB55E6"/>
    <w:rsid w:val="00EB5623"/>
    <w:rsid w:val="00EB5CF9"/>
    <w:rsid w:val="00EB5D4D"/>
    <w:rsid w:val="00EB5DD0"/>
    <w:rsid w:val="00EB5FFE"/>
    <w:rsid w:val="00EB608B"/>
    <w:rsid w:val="00EB60EE"/>
    <w:rsid w:val="00EB61BD"/>
    <w:rsid w:val="00EB61FC"/>
    <w:rsid w:val="00EB6582"/>
    <w:rsid w:val="00EB669D"/>
    <w:rsid w:val="00EB6702"/>
    <w:rsid w:val="00EB6740"/>
    <w:rsid w:val="00EB6C99"/>
    <w:rsid w:val="00EB6F4C"/>
    <w:rsid w:val="00EB7060"/>
    <w:rsid w:val="00EB7176"/>
    <w:rsid w:val="00EB71C4"/>
    <w:rsid w:val="00EB73B0"/>
    <w:rsid w:val="00EB73C1"/>
    <w:rsid w:val="00EB75C7"/>
    <w:rsid w:val="00EB7687"/>
    <w:rsid w:val="00EB7802"/>
    <w:rsid w:val="00EB7842"/>
    <w:rsid w:val="00EB7A14"/>
    <w:rsid w:val="00EB7A1D"/>
    <w:rsid w:val="00EB7C98"/>
    <w:rsid w:val="00EB7DCC"/>
    <w:rsid w:val="00EB7EF4"/>
    <w:rsid w:val="00EC0124"/>
    <w:rsid w:val="00EC012C"/>
    <w:rsid w:val="00EC0228"/>
    <w:rsid w:val="00EC0233"/>
    <w:rsid w:val="00EC02D6"/>
    <w:rsid w:val="00EC02FC"/>
    <w:rsid w:val="00EC034C"/>
    <w:rsid w:val="00EC04C0"/>
    <w:rsid w:val="00EC06C1"/>
    <w:rsid w:val="00EC075B"/>
    <w:rsid w:val="00EC07F8"/>
    <w:rsid w:val="00EC08C5"/>
    <w:rsid w:val="00EC0AE0"/>
    <w:rsid w:val="00EC0B1A"/>
    <w:rsid w:val="00EC0C7A"/>
    <w:rsid w:val="00EC0C99"/>
    <w:rsid w:val="00EC0DBC"/>
    <w:rsid w:val="00EC0E04"/>
    <w:rsid w:val="00EC0F36"/>
    <w:rsid w:val="00EC0FBE"/>
    <w:rsid w:val="00EC104D"/>
    <w:rsid w:val="00EC116E"/>
    <w:rsid w:val="00EC14FA"/>
    <w:rsid w:val="00EC1566"/>
    <w:rsid w:val="00EC1571"/>
    <w:rsid w:val="00EC15B7"/>
    <w:rsid w:val="00EC1715"/>
    <w:rsid w:val="00EC1B0B"/>
    <w:rsid w:val="00EC1B71"/>
    <w:rsid w:val="00EC1DFE"/>
    <w:rsid w:val="00EC1E23"/>
    <w:rsid w:val="00EC1E96"/>
    <w:rsid w:val="00EC21A2"/>
    <w:rsid w:val="00EC2227"/>
    <w:rsid w:val="00EC225B"/>
    <w:rsid w:val="00EC22B4"/>
    <w:rsid w:val="00EC22E3"/>
    <w:rsid w:val="00EC233E"/>
    <w:rsid w:val="00EC2349"/>
    <w:rsid w:val="00EC2810"/>
    <w:rsid w:val="00EC2A55"/>
    <w:rsid w:val="00EC2C6F"/>
    <w:rsid w:val="00EC2FE1"/>
    <w:rsid w:val="00EC3032"/>
    <w:rsid w:val="00EC321F"/>
    <w:rsid w:val="00EC3420"/>
    <w:rsid w:val="00EC347F"/>
    <w:rsid w:val="00EC3516"/>
    <w:rsid w:val="00EC35CA"/>
    <w:rsid w:val="00EC3BE7"/>
    <w:rsid w:val="00EC3C0B"/>
    <w:rsid w:val="00EC3C25"/>
    <w:rsid w:val="00EC433E"/>
    <w:rsid w:val="00EC4587"/>
    <w:rsid w:val="00EC4CED"/>
    <w:rsid w:val="00EC4D1C"/>
    <w:rsid w:val="00EC4D89"/>
    <w:rsid w:val="00EC4D8A"/>
    <w:rsid w:val="00EC4E02"/>
    <w:rsid w:val="00EC4F97"/>
    <w:rsid w:val="00EC51B0"/>
    <w:rsid w:val="00EC52AB"/>
    <w:rsid w:val="00EC52F4"/>
    <w:rsid w:val="00EC5419"/>
    <w:rsid w:val="00EC573C"/>
    <w:rsid w:val="00EC57C8"/>
    <w:rsid w:val="00EC5869"/>
    <w:rsid w:val="00EC58CC"/>
    <w:rsid w:val="00EC59B6"/>
    <w:rsid w:val="00EC5A11"/>
    <w:rsid w:val="00EC5B33"/>
    <w:rsid w:val="00EC5B3D"/>
    <w:rsid w:val="00EC5C51"/>
    <w:rsid w:val="00EC5C91"/>
    <w:rsid w:val="00EC6080"/>
    <w:rsid w:val="00EC613C"/>
    <w:rsid w:val="00EC6170"/>
    <w:rsid w:val="00EC61B2"/>
    <w:rsid w:val="00EC61DD"/>
    <w:rsid w:val="00EC626E"/>
    <w:rsid w:val="00EC62B8"/>
    <w:rsid w:val="00EC6382"/>
    <w:rsid w:val="00EC6796"/>
    <w:rsid w:val="00EC6894"/>
    <w:rsid w:val="00EC68BD"/>
    <w:rsid w:val="00EC6A41"/>
    <w:rsid w:val="00EC6B96"/>
    <w:rsid w:val="00EC6DCE"/>
    <w:rsid w:val="00EC6E0C"/>
    <w:rsid w:val="00EC6E2E"/>
    <w:rsid w:val="00EC6EA3"/>
    <w:rsid w:val="00EC709A"/>
    <w:rsid w:val="00EC720A"/>
    <w:rsid w:val="00EC722E"/>
    <w:rsid w:val="00EC724F"/>
    <w:rsid w:val="00EC7269"/>
    <w:rsid w:val="00EC744C"/>
    <w:rsid w:val="00EC767C"/>
    <w:rsid w:val="00EC76FE"/>
    <w:rsid w:val="00EC788C"/>
    <w:rsid w:val="00EC79B5"/>
    <w:rsid w:val="00EC7C09"/>
    <w:rsid w:val="00EC7E43"/>
    <w:rsid w:val="00EC7E64"/>
    <w:rsid w:val="00EC7FE2"/>
    <w:rsid w:val="00EC7FF6"/>
    <w:rsid w:val="00ED032F"/>
    <w:rsid w:val="00ED0527"/>
    <w:rsid w:val="00ED05E5"/>
    <w:rsid w:val="00ED064E"/>
    <w:rsid w:val="00ED065F"/>
    <w:rsid w:val="00ED0693"/>
    <w:rsid w:val="00ED06A3"/>
    <w:rsid w:val="00ED06AE"/>
    <w:rsid w:val="00ED093E"/>
    <w:rsid w:val="00ED098F"/>
    <w:rsid w:val="00ED0A28"/>
    <w:rsid w:val="00ED0E6E"/>
    <w:rsid w:val="00ED0F6A"/>
    <w:rsid w:val="00ED0FBB"/>
    <w:rsid w:val="00ED1045"/>
    <w:rsid w:val="00ED12AF"/>
    <w:rsid w:val="00ED138C"/>
    <w:rsid w:val="00ED13A6"/>
    <w:rsid w:val="00ED1435"/>
    <w:rsid w:val="00ED1505"/>
    <w:rsid w:val="00ED156F"/>
    <w:rsid w:val="00ED15B2"/>
    <w:rsid w:val="00ED1702"/>
    <w:rsid w:val="00ED18C0"/>
    <w:rsid w:val="00ED190A"/>
    <w:rsid w:val="00ED1B14"/>
    <w:rsid w:val="00ED1B2B"/>
    <w:rsid w:val="00ED1D84"/>
    <w:rsid w:val="00ED1E23"/>
    <w:rsid w:val="00ED1FA3"/>
    <w:rsid w:val="00ED2024"/>
    <w:rsid w:val="00ED204D"/>
    <w:rsid w:val="00ED221F"/>
    <w:rsid w:val="00ED274A"/>
    <w:rsid w:val="00ED2853"/>
    <w:rsid w:val="00ED299E"/>
    <w:rsid w:val="00ED29D3"/>
    <w:rsid w:val="00ED2B46"/>
    <w:rsid w:val="00ED2C4B"/>
    <w:rsid w:val="00ED2ED7"/>
    <w:rsid w:val="00ED2F0F"/>
    <w:rsid w:val="00ED2FA1"/>
    <w:rsid w:val="00ED3049"/>
    <w:rsid w:val="00ED30DF"/>
    <w:rsid w:val="00ED3346"/>
    <w:rsid w:val="00ED337A"/>
    <w:rsid w:val="00ED358D"/>
    <w:rsid w:val="00ED3FF1"/>
    <w:rsid w:val="00ED4284"/>
    <w:rsid w:val="00ED435B"/>
    <w:rsid w:val="00ED44E5"/>
    <w:rsid w:val="00ED45ED"/>
    <w:rsid w:val="00ED46A1"/>
    <w:rsid w:val="00ED47AF"/>
    <w:rsid w:val="00ED49C2"/>
    <w:rsid w:val="00ED4AFB"/>
    <w:rsid w:val="00ED51A2"/>
    <w:rsid w:val="00ED52A9"/>
    <w:rsid w:val="00ED532C"/>
    <w:rsid w:val="00ED543A"/>
    <w:rsid w:val="00ED5597"/>
    <w:rsid w:val="00ED5665"/>
    <w:rsid w:val="00ED56C7"/>
    <w:rsid w:val="00ED57AA"/>
    <w:rsid w:val="00ED585D"/>
    <w:rsid w:val="00ED5A06"/>
    <w:rsid w:val="00ED5BE4"/>
    <w:rsid w:val="00ED5CCE"/>
    <w:rsid w:val="00ED5D21"/>
    <w:rsid w:val="00ED5DE9"/>
    <w:rsid w:val="00ED629D"/>
    <w:rsid w:val="00ED65CA"/>
    <w:rsid w:val="00ED6752"/>
    <w:rsid w:val="00ED692B"/>
    <w:rsid w:val="00ED6A97"/>
    <w:rsid w:val="00ED6ACC"/>
    <w:rsid w:val="00ED6B93"/>
    <w:rsid w:val="00ED6E3F"/>
    <w:rsid w:val="00ED7081"/>
    <w:rsid w:val="00ED7191"/>
    <w:rsid w:val="00ED729A"/>
    <w:rsid w:val="00ED7314"/>
    <w:rsid w:val="00ED74E6"/>
    <w:rsid w:val="00ED7568"/>
    <w:rsid w:val="00ED76A0"/>
    <w:rsid w:val="00ED792C"/>
    <w:rsid w:val="00ED79CC"/>
    <w:rsid w:val="00ED7AD5"/>
    <w:rsid w:val="00ED7DCD"/>
    <w:rsid w:val="00ED7E3D"/>
    <w:rsid w:val="00ED7EF5"/>
    <w:rsid w:val="00ED7FA1"/>
    <w:rsid w:val="00EE0320"/>
    <w:rsid w:val="00EE0345"/>
    <w:rsid w:val="00EE0763"/>
    <w:rsid w:val="00EE0814"/>
    <w:rsid w:val="00EE0A16"/>
    <w:rsid w:val="00EE0CA3"/>
    <w:rsid w:val="00EE0F38"/>
    <w:rsid w:val="00EE11F2"/>
    <w:rsid w:val="00EE123F"/>
    <w:rsid w:val="00EE12C6"/>
    <w:rsid w:val="00EE13D2"/>
    <w:rsid w:val="00EE1440"/>
    <w:rsid w:val="00EE17C1"/>
    <w:rsid w:val="00EE18AE"/>
    <w:rsid w:val="00EE18BF"/>
    <w:rsid w:val="00EE1949"/>
    <w:rsid w:val="00EE1A54"/>
    <w:rsid w:val="00EE1ABB"/>
    <w:rsid w:val="00EE1D78"/>
    <w:rsid w:val="00EE1D9D"/>
    <w:rsid w:val="00EE235D"/>
    <w:rsid w:val="00EE2456"/>
    <w:rsid w:val="00EE2513"/>
    <w:rsid w:val="00EE2520"/>
    <w:rsid w:val="00EE26AA"/>
    <w:rsid w:val="00EE2744"/>
    <w:rsid w:val="00EE2E7F"/>
    <w:rsid w:val="00EE2F0D"/>
    <w:rsid w:val="00EE2FB1"/>
    <w:rsid w:val="00EE3046"/>
    <w:rsid w:val="00EE320F"/>
    <w:rsid w:val="00EE32EF"/>
    <w:rsid w:val="00EE3349"/>
    <w:rsid w:val="00EE334A"/>
    <w:rsid w:val="00EE380D"/>
    <w:rsid w:val="00EE381E"/>
    <w:rsid w:val="00EE3B9D"/>
    <w:rsid w:val="00EE3BEA"/>
    <w:rsid w:val="00EE3C9A"/>
    <w:rsid w:val="00EE3D72"/>
    <w:rsid w:val="00EE4043"/>
    <w:rsid w:val="00EE40F0"/>
    <w:rsid w:val="00EE4215"/>
    <w:rsid w:val="00EE429D"/>
    <w:rsid w:val="00EE437C"/>
    <w:rsid w:val="00EE4C1E"/>
    <w:rsid w:val="00EE4C49"/>
    <w:rsid w:val="00EE4CA3"/>
    <w:rsid w:val="00EE4CB7"/>
    <w:rsid w:val="00EE4D3F"/>
    <w:rsid w:val="00EE4F2F"/>
    <w:rsid w:val="00EE525B"/>
    <w:rsid w:val="00EE5268"/>
    <w:rsid w:val="00EE54D1"/>
    <w:rsid w:val="00EE5554"/>
    <w:rsid w:val="00EE55A6"/>
    <w:rsid w:val="00EE5842"/>
    <w:rsid w:val="00EE5AE8"/>
    <w:rsid w:val="00EE5B2B"/>
    <w:rsid w:val="00EE5C9C"/>
    <w:rsid w:val="00EE5CDC"/>
    <w:rsid w:val="00EE5DDC"/>
    <w:rsid w:val="00EE5F04"/>
    <w:rsid w:val="00EE5F09"/>
    <w:rsid w:val="00EE5F2E"/>
    <w:rsid w:val="00EE5FCC"/>
    <w:rsid w:val="00EE623A"/>
    <w:rsid w:val="00EE66F0"/>
    <w:rsid w:val="00EE6875"/>
    <w:rsid w:val="00EE689D"/>
    <w:rsid w:val="00EE6A21"/>
    <w:rsid w:val="00EE6AAB"/>
    <w:rsid w:val="00EE6ABB"/>
    <w:rsid w:val="00EE6AE6"/>
    <w:rsid w:val="00EE6B53"/>
    <w:rsid w:val="00EE6BA2"/>
    <w:rsid w:val="00EE6BA8"/>
    <w:rsid w:val="00EE6ECE"/>
    <w:rsid w:val="00EE6F47"/>
    <w:rsid w:val="00EE7513"/>
    <w:rsid w:val="00EE7656"/>
    <w:rsid w:val="00EE7702"/>
    <w:rsid w:val="00EE7B94"/>
    <w:rsid w:val="00EE7C46"/>
    <w:rsid w:val="00EE7CAE"/>
    <w:rsid w:val="00EE7F3A"/>
    <w:rsid w:val="00EF0051"/>
    <w:rsid w:val="00EF00A4"/>
    <w:rsid w:val="00EF00D0"/>
    <w:rsid w:val="00EF00D9"/>
    <w:rsid w:val="00EF0177"/>
    <w:rsid w:val="00EF01C1"/>
    <w:rsid w:val="00EF02F8"/>
    <w:rsid w:val="00EF033B"/>
    <w:rsid w:val="00EF0369"/>
    <w:rsid w:val="00EF08C9"/>
    <w:rsid w:val="00EF0916"/>
    <w:rsid w:val="00EF0B23"/>
    <w:rsid w:val="00EF0EA9"/>
    <w:rsid w:val="00EF0F1E"/>
    <w:rsid w:val="00EF1086"/>
    <w:rsid w:val="00EF1131"/>
    <w:rsid w:val="00EF1134"/>
    <w:rsid w:val="00EF1296"/>
    <w:rsid w:val="00EF13B3"/>
    <w:rsid w:val="00EF150C"/>
    <w:rsid w:val="00EF1682"/>
    <w:rsid w:val="00EF1695"/>
    <w:rsid w:val="00EF198B"/>
    <w:rsid w:val="00EF1BA3"/>
    <w:rsid w:val="00EF1F63"/>
    <w:rsid w:val="00EF2208"/>
    <w:rsid w:val="00EF2244"/>
    <w:rsid w:val="00EF2299"/>
    <w:rsid w:val="00EF22D0"/>
    <w:rsid w:val="00EF23A7"/>
    <w:rsid w:val="00EF255A"/>
    <w:rsid w:val="00EF26FC"/>
    <w:rsid w:val="00EF295A"/>
    <w:rsid w:val="00EF2C20"/>
    <w:rsid w:val="00EF2C3E"/>
    <w:rsid w:val="00EF2C62"/>
    <w:rsid w:val="00EF2C85"/>
    <w:rsid w:val="00EF2DDA"/>
    <w:rsid w:val="00EF31C4"/>
    <w:rsid w:val="00EF3299"/>
    <w:rsid w:val="00EF3344"/>
    <w:rsid w:val="00EF342B"/>
    <w:rsid w:val="00EF3503"/>
    <w:rsid w:val="00EF3542"/>
    <w:rsid w:val="00EF3669"/>
    <w:rsid w:val="00EF38E0"/>
    <w:rsid w:val="00EF38E8"/>
    <w:rsid w:val="00EF3B46"/>
    <w:rsid w:val="00EF3C90"/>
    <w:rsid w:val="00EF3D1C"/>
    <w:rsid w:val="00EF3D29"/>
    <w:rsid w:val="00EF3EE3"/>
    <w:rsid w:val="00EF3FF4"/>
    <w:rsid w:val="00EF4188"/>
    <w:rsid w:val="00EF4220"/>
    <w:rsid w:val="00EF4250"/>
    <w:rsid w:val="00EF439F"/>
    <w:rsid w:val="00EF47BA"/>
    <w:rsid w:val="00EF4957"/>
    <w:rsid w:val="00EF4BCC"/>
    <w:rsid w:val="00EF4C57"/>
    <w:rsid w:val="00EF4CAF"/>
    <w:rsid w:val="00EF4CCD"/>
    <w:rsid w:val="00EF4ECF"/>
    <w:rsid w:val="00EF4F61"/>
    <w:rsid w:val="00EF5198"/>
    <w:rsid w:val="00EF5507"/>
    <w:rsid w:val="00EF55E6"/>
    <w:rsid w:val="00EF580D"/>
    <w:rsid w:val="00EF58F5"/>
    <w:rsid w:val="00EF5998"/>
    <w:rsid w:val="00EF59DF"/>
    <w:rsid w:val="00EF5A74"/>
    <w:rsid w:val="00EF5C67"/>
    <w:rsid w:val="00EF5CBE"/>
    <w:rsid w:val="00EF5D29"/>
    <w:rsid w:val="00EF5D4D"/>
    <w:rsid w:val="00EF5DB5"/>
    <w:rsid w:val="00EF5DCA"/>
    <w:rsid w:val="00EF5DE8"/>
    <w:rsid w:val="00EF5DF1"/>
    <w:rsid w:val="00EF5E82"/>
    <w:rsid w:val="00EF639A"/>
    <w:rsid w:val="00EF63D7"/>
    <w:rsid w:val="00EF6496"/>
    <w:rsid w:val="00EF65C3"/>
    <w:rsid w:val="00EF66FF"/>
    <w:rsid w:val="00EF6833"/>
    <w:rsid w:val="00EF6867"/>
    <w:rsid w:val="00EF693E"/>
    <w:rsid w:val="00EF6A7D"/>
    <w:rsid w:val="00EF6B6B"/>
    <w:rsid w:val="00EF6D18"/>
    <w:rsid w:val="00EF72CF"/>
    <w:rsid w:val="00EF730B"/>
    <w:rsid w:val="00EF7337"/>
    <w:rsid w:val="00EF74F6"/>
    <w:rsid w:val="00EF7694"/>
    <w:rsid w:val="00EF7898"/>
    <w:rsid w:val="00EF78E5"/>
    <w:rsid w:val="00EF7988"/>
    <w:rsid w:val="00EF79BA"/>
    <w:rsid w:val="00EF79CC"/>
    <w:rsid w:val="00EF7A60"/>
    <w:rsid w:val="00EF7B28"/>
    <w:rsid w:val="00EF7B4F"/>
    <w:rsid w:val="00EF7B90"/>
    <w:rsid w:val="00EF7E78"/>
    <w:rsid w:val="00EF7F39"/>
    <w:rsid w:val="00F000DF"/>
    <w:rsid w:val="00F00217"/>
    <w:rsid w:val="00F0034B"/>
    <w:rsid w:val="00F0036D"/>
    <w:rsid w:val="00F004D9"/>
    <w:rsid w:val="00F004FF"/>
    <w:rsid w:val="00F00629"/>
    <w:rsid w:val="00F00906"/>
    <w:rsid w:val="00F0098A"/>
    <w:rsid w:val="00F009AC"/>
    <w:rsid w:val="00F00A3D"/>
    <w:rsid w:val="00F00B4F"/>
    <w:rsid w:val="00F00B91"/>
    <w:rsid w:val="00F00FB4"/>
    <w:rsid w:val="00F010B1"/>
    <w:rsid w:val="00F01243"/>
    <w:rsid w:val="00F0127F"/>
    <w:rsid w:val="00F012A4"/>
    <w:rsid w:val="00F01333"/>
    <w:rsid w:val="00F01359"/>
    <w:rsid w:val="00F013F2"/>
    <w:rsid w:val="00F01402"/>
    <w:rsid w:val="00F017F6"/>
    <w:rsid w:val="00F01805"/>
    <w:rsid w:val="00F01965"/>
    <w:rsid w:val="00F01A37"/>
    <w:rsid w:val="00F01B93"/>
    <w:rsid w:val="00F01CF8"/>
    <w:rsid w:val="00F01F83"/>
    <w:rsid w:val="00F021A4"/>
    <w:rsid w:val="00F021F8"/>
    <w:rsid w:val="00F0231A"/>
    <w:rsid w:val="00F023C3"/>
    <w:rsid w:val="00F02479"/>
    <w:rsid w:val="00F02577"/>
    <w:rsid w:val="00F025E1"/>
    <w:rsid w:val="00F026E9"/>
    <w:rsid w:val="00F02718"/>
    <w:rsid w:val="00F0283D"/>
    <w:rsid w:val="00F02A4A"/>
    <w:rsid w:val="00F02AC9"/>
    <w:rsid w:val="00F02E30"/>
    <w:rsid w:val="00F02E87"/>
    <w:rsid w:val="00F02F47"/>
    <w:rsid w:val="00F02F51"/>
    <w:rsid w:val="00F03148"/>
    <w:rsid w:val="00F0319E"/>
    <w:rsid w:val="00F03505"/>
    <w:rsid w:val="00F03651"/>
    <w:rsid w:val="00F0384F"/>
    <w:rsid w:val="00F03A38"/>
    <w:rsid w:val="00F04260"/>
    <w:rsid w:val="00F043D7"/>
    <w:rsid w:val="00F0460A"/>
    <w:rsid w:val="00F048A1"/>
    <w:rsid w:val="00F04BA6"/>
    <w:rsid w:val="00F04E91"/>
    <w:rsid w:val="00F04F2D"/>
    <w:rsid w:val="00F04F46"/>
    <w:rsid w:val="00F0503B"/>
    <w:rsid w:val="00F05267"/>
    <w:rsid w:val="00F05572"/>
    <w:rsid w:val="00F0577F"/>
    <w:rsid w:val="00F057EB"/>
    <w:rsid w:val="00F059C6"/>
    <w:rsid w:val="00F05A3B"/>
    <w:rsid w:val="00F05B10"/>
    <w:rsid w:val="00F05B72"/>
    <w:rsid w:val="00F05BC2"/>
    <w:rsid w:val="00F05E3D"/>
    <w:rsid w:val="00F05E49"/>
    <w:rsid w:val="00F05E65"/>
    <w:rsid w:val="00F05F57"/>
    <w:rsid w:val="00F060E4"/>
    <w:rsid w:val="00F0635D"/>
    <w:rsid w:val="00F063A1"/>
    <w:rsid w:val="00F064E8"/>
    <w:rsid w:val="00F06509"/>
    <w:rsid w:val="00F0657F"/>
    <w:rsid w:val="00F066C4"/>
    <w:rsid w:val="00F068B0"/>
    <w:rsid w:val="00F068D1"/>
    <w:rsid w:val="00F06971"/>
    <w:rsid w:val="00F06D46"/>
    <w:rsid w:val="00F06F49"/>
    <w:rsid w:val="00F0721F"/>
    <w:rsid w:val="00F07354"/>
    <w:rsid w:val="00F073C0"/>
    <w:rsid w:val="00F07845"/>
    <w:rsid w:val="00F07939"/>
    <w:rsid w:val="00F07ACF"/>
    <w:rsid w:val="00F07CE2"/>
    <w:rsid w:val="00F07E29"/>
    <w:rsid w:val="00F07F4D"/>
    <w:rsid w:val="00F1004D"/>
    <w:rsid w:val="00F10136"/>
    <w:rsid w:val="00F101EC"/>
    <w:rsid w:val="00F106EA"/>
    <w:rsid w:val="00F10963"/>
    <w:rsid w:val="00F10D18"/>
    <w:rsid w:val="00F10D92"/>
    <w:rsid w:val="00F10ED0"/>
    <w:rsid w:val="00F11216"/>
    <w:rsid w:val="00F11313"/>
    <w:rsid w:val="00F113FF"/>
    <w:rsid w:val="00F114C5"/>
    <w:rsid w:val="00F11504"/>
    <w:rsid w:val="00F11550"/>
    <w:rsid w:val="00F115A1"/>
    <w:rsid w:val="00F117D3"/>
    <w:rsid w:val="00F11839"/>
    <w:rsid w:val="00F11A3B"/>
    <w:rsid w:val="00F11B8B"/>
    <w:rsid w:val="00F11C5A"/>
    <w:rsid w:val="00F11DE1"/>
    <w:rsid w:val="00F11E3B"/>
    <w:rsid w:val="00F12269"/>
    <w:rsid w:val="00F122D9"/>
    <w:rsid w:val="00F12574"/>
    <w:rsid w:val="00F125FF"/>
    <w:rsid w:val="00F1277A"/>
    <w:rsid w:val="00F12900"/>
    <w:rsid w:val="00F12BED"/>
    <w:rsid w:val="00F12C71"/>
    <w:rsid w:val="00F12F1A"/>
    <w:rsid w:val="00F12FE6"/>
    <w:rsid w:val="00F13147"/>
    <w:rsid w:val="00F133A8"/>
    <w:rsid w:val="00F1362E"/>
    <w:rsid w:val="00F13635"/>
    <w:rsid w:val="00F1374B"/>
    <w:rsid w:val="00F138AC"/>
    <w:rsid w:val="00F139B8"/>
    <w:rsid w:val="00F13B38"/>
    <w:rsid w:val="00F13BF9"/>
    <w:rsid w:val="00F13CEA"/>
    <w:rsid w:val="00F13EB4"/>
    <w:rsid w:val="00F13F04"/>
    <w:rsid w:val="00F140AE"/>
    <w:rsid w:val="00F141BA"/>
    <w:rsid w:val="00F141D8"/>
    <w:rsid w:val="00F141FC"/>
    <w:rsid w:val="00F1473B"/>
    <w:rsid w:val="00F1473F"/>
    <w:rsid w:val="00F1474E"/>
    <w:rsid w:val="00F14831"/>
    <w:rsid w:val="00F14E7C"/>
    <w:rsid w:val="00F14F07"/>
    <w:rsid w:val="00F14F92"/>
    <w:rsid w:val="00F1510F"/>
    <w:rsid w:val="00F15122"/>
    <w:rsid w:val="00F151A7"/>
    <w:rsid w:val="00F152C3"/>
    <w:rsid w:val="00F15300"/>
    <w:rsid w:val="00F153DD"/>
    <w:rsid w:val="00F1541C"/>
    <w:rsid w:val="00F155C7"/>
    <w:rsid w:val="00F1589F"/>
    <w:rsid w:val="00F15947"/>
    <w:rsid w:val="00F15A47"/>
    <w:rsid w:val="00F15C9B"/>
    <w:rsid w:val="00F15CB1"/>
    <w:rsid w:val="00F15D1C"/>
    <w:rsid w:val="00F15E4F"/>
    <w:rsid w:val="00F15F68"/>
    <w:rsid w:val="00F16002"/>
    <w:rsid w:val="00F1601A"/>
    <w:rsid w:val="00F1607C"/>
    <w:rsid w:val="00F160D0"/>
    <w:rsid w:val="00F1624F"/>
    <w:rsid w:val="00F1632F"/>
    <w:rsid w:val="00F1683C"/>
    <w:rsid w:val="00F1699E"/>
    <w:rsid w:val="00F16A1C"/>
    <w:rsid w:val="00F16C9E"/>
    <w:rsid w:val="00F16CD2"/>
    <w:rsid w:val="00F16CFE"/>
    <w:rsid w:val="00F16EE6"/>
    <w:rsid w:val="00F171BA"/>
    <w:rsid w:val="00F17330"/>
    <w:rsid w:val="00F17620"/>
    <w:rsid w:val="00F176C1"/>
    <w:rsid w:val="00F177C7"/>
    <w:rsid w:val="00F177CB"/>
    <w:rsid w:val="00F177DB"/>
    <w:rsid w:val="00F17B56"/>
    <w:rsid w:val="00F17B8A"/>
    <w:rsid w:val="00F17E5F"/>
    <w:rsid w:val="00F17FD9"/>
    <w:rsid w:val="00F20134"/>
    <w:rsid w:val="00F203E4"/>
    <w:rsid w:val="00F2053F"/>
    <w:rsid w:val="00F20569"/>
    <w:rsid w:val="00F206F8"/>
    <w:rsid w:val="00F20917"/>
    <w:rsid w:val="00F20921"/>
    <w:rsid w:val="00F20973"/>
    <w:rsid w:val="00F20C3D"/>
    <w:rsid w:val="00F20E26"/>
    <w:rsid w:val="00F20ED8"/>
    <w:rsid w:val="00F20FB3"/>
    <w:rsid w:val="00F2107A"/>
    <w:rsid w:val="00F21190"/>
    <w:rsid w:val="00F2139B"/>
    <w:rsid w:val="00F214F8"/>
    <w:rsid w:val="00F21515"/>
    <w:rsid w:val="00F2151D"/>
    <w:rsid w:val="00F219FB"/>
    <w:rsid w:val="00F21C6E"/>
    <w:rsid w:val="00F21CE9"/>
    <w:rsid w:val="00F21DBB"/>
    <w:rsid w:val="00F21E5F"/>
    <w:rsid w:val="00F22164"/>
    <w:rsid w:val="00F2237C"/>
    <w:rsid w:val="00F22486"/>
    <w:rsid w:val="00F226DE"/>
    <w:rsid w:val="00F22902"/>
    <w:rsid w:val="00F22AC3"/>
    <w:rsid w:val="00F22AD3"/>
    <w:rsid w:val="00F22B7A"/>
    <w:rsid w:val="00F22BD5"/>
    <w:rsid w:val="00F22D86"/>
    <w:rsid w:val="00F22E34"/>
    <w:rsid w:val="00F22E4D"/>
    <w:rsid w:val="00F23048"/>
    <w:rsid w:val="00F23069"/>
    <w:rsid w:val="00F231B3"/>
    <w:rsid w:val="00F231F6"/>
    <w:rsid w:val="00F2336C"/>
    <w:rsid w:val="00F233D0"/>
    <w:rsid w:val="00F234D6"/>
    <w:rsid w:val="00F237E4"/>
    <w:rsid w:val="00F2384C"/>
    <w:rsid w:val="00F23976"/>
    <w:rsid w:val="00F23D2C"/>
    <w:rsid w:val="00F23D42"/>
    <w:rsid w:val="00F23DC9"/>
    <w:rsid w:val="00F23ED5"/>
    <w:rsid w:val="00F23FB9"/>
    <w:rsid w:val="00F24031"/>
    <w:rsid w:val="00F24162"/>
    <w:rsid w:val="00F242D5"/>
    <w:rsid w:val="00F24352"/>
    <w:rsid w:val="00F245BB"/>
    <w:rsid w:val="00F245CF"/>
    <w:rsid w:val="00F24669"/>
    <w:rsid w:val="00F247A4"/>
    <w:rsid w:val="00F24844"/>
    <w:rsid w:val="00F25654"/>
    <w:rsid w:val="00F25785"/>
    <w:rsid w:val="00F2578F"/>
    <w:rsid w:val="00F257D3"/>
    <w:rsid w:val="00F25895"/>
    <w:rsid w:val="00F25A4D"/>
    <w:rsid w:val="00F25BB3"/>
    <w:rsid w:val="00F25D73"/>
    <w:rsid w:val="00F2611A"/>
    <w:rsid w:val="00F26422"/>
    <w:rsid w:val="00F26612"/>
    <w:rsid w:val="00F26753"/>
    <w:rsid w:val="00F26762"/>
    <w:rsid w:val="00F268B7"/>
    <w:rsid w:val="00F26C2A"/>
    <w:rsid w:val="00F26CDE"/>
    <w:rsid w:val="00F26DA0"/>
    <w:rsid w:val="00F26FA9"/>
    <w:rsid w:val="00F27326"/>
    <w:rsid w:val="00F274E5"/>
    <w:rsid w:val="00F27612"/>
    <w:rsid w:val="00F2776E"/>
    <w:rsid w:val="00F2780D"/>
    <w:rsid w:val="00F27867"/>
    <w:rsid w:val="00F27A81"/>
    <w:rsid w:val="00F27AA1"/>
    <w:rsid w:val="00F27BEB"/>
    <w:rsid w:val="00F27DBB"/>
    <w:rsid w:val="00F27E37"/>
    <w:rsid w:val="00F27F2A"/>
    <w:rsid w:val="00F27F60"/>
    <w:rsid w:val="00F300C7"/>
    <w:rsid w:val="00F3010F"/>
    <w:rsid w:val="00F30392"/>
    <w:rsid w:val="00F3046F"/>
    <w:rsid w:val="00F3072B"/>
    <w:rsid w:val="00F30962"/>
    <w:rsid w:val="00F309D9"/>
    <w:rsid w:val="00F30A17"/>
    <w:rsid w:val="00F30C8D"/>
    <w:rsid w:val="00F30D97"/>
    <w:rsid w:val="00F30DAC"/>
    <w:rsid w:val="00F30EF0"/>
    <w:rsid w:val="00F30F03"/>
    <w:rsid w:val="00F30F2B"/>
    <w:rsid w:val="00F30FA4"/>
    <w:rsid w:val="00F30FD9"/>
    <w:rsid w:val="00F31296"/>
    <w:rsid w:val="00F3134C"/>
    <w:rsid w:val="00F313F8"/>
    <w:rsid w:val="00F314E6"/>
    <w:rsid w:val="00F31537"/>
    <w:rsid w:val="00F31886"/>
    <w:rsid w:val="00F31C44"/>
    <w:rsid w:val="00F31E20"/>
    <w:rsid w:val="00F31FB4"/>
    <w:rsid w:val="00F32282"/>
    <w:rsid w:val="00F32287"/>
    <w:rsid w:val="00F3237D"/>
    <w:rsid w:val="00F32380"/>
    <w:rsid w:val="00F32382"/>
    <w:rsid w:val="00F323FC"/>
    <w:rsid w:val="00F32422"/>
    <w:rsid w:val="00F324A1"/>
    <w:rsid w:val="00F32640"/>
    <w:rsid w:val="00F32645"/>
    <w:rsid w:val="00F328A9"/>
    <w:rsid w:val="00F3290E"/>
    <w:rsid w:val="00F32953"/>
    <w:rsid w:val="00F32CC6"/>
    <w:rsid w:val="00F32F0E"/>
    <w:rsid w:val="00F32F51"/>
    <w:rsid w:val="00F33283"/>
    <w:rsid w:val="00F3329A"/>
    <w:rsid w:val="00F3329B"/>
    <w:rsid w:val="00F33BD3"/>
    <w:rsid w:val="00F33E08"/>
    <w:rsid w:val="00F33F42"/>
    <w:rsid w:val="00F33F9F"/>
    <w:rsid w:val="00F34142"/>
    <w:rsid w:val="00F34277"/>
    <w:rsid w:val="00F342F1"/>
    <w:rsid w:val="00F343D2"/>
    <w:rsid w:val="00F344BA"/>
    <w:rsid w:val="00F348B3"/>
    <w:rsid w:val="00F34D4D"/>
    <w:rsid w:val="00F34E02"/>
    <w:rsid w:val="00F34E0A"/>
    <w:rsid w:val="00F34E16"/>
    <w:rsid w:val="00F34E90"/>
    <w:rsid w:val="00F34F00"/>
    <w:rsid w:val="00F34FC6"/>
    <w:rsid w:val="00F35330"/>
    <w:rsid w:val="00F356A1"/>
    <w:rsid w:val="00F35A1B"/>
    <w:rsid w:val="00F35B65"/>
    <w:rsid w:val="00F35F83"/>
    <w:rsid w:val="00F3664D"/>
    <w:rsid w:val="00F3664E"/>
    <w:rsid w:val="00F366D0"/>
    <w:rsid w:val="00F36D0E"/>
    <w:rsid w:val="00F36DE5"/>
    <w:rsid w:val="00F36EBE"/>
    <w:rsid w:val="00F370BD"/>
    <w:rsid w:val="00F37142"/>
    <w:rsid w:val="00F37276"/>
    <w:rsid w:val="00F37741"/>
    <w:rsid w:val="00F37791"/>
    <w:rsid w:val="00F377A1"/>
    <w:rsid w:val="00F37C20"/>
    <w:rsid w:val="00F37CFA"/>
    <w:rsid w:val="00F37E3A"/>
    <w:rsid w:val="00F40078"/>
    <w:rsid w:val="00F401B3"/>
    <w:rsid w:val="00F4027A"/>
    <w:rsid w:val="00F40288"/>
    <w:rsid w:val="00F402B8"/>
    <w:rsid w:val="00F404D7"/>
    <w:rsid w:val="00F40665"/>
    <w:rsid w:val="00F406C9"/>
    <w:rsid w:val="00F40729"/>
    <w:rsid w:val="00F4078E"/>
    <w:rsid w:val="00F4085E"/>
    <w:rsid w:val="00F40B0C"/>
    <w:rsid w:val="00F40DDF"/>
    <w:rsid w:val="00F40E2D"/>
    <w:rsid w:val="00F40E78"/>
    <w:rsid w:val="00F4108A"/>
    <w:rsid w:val="00F41193"/>
    <w:rsid w:val="00F411FD"/>
    <w:rsid w:val="00F41262"/>
    <w:rsid w:val="00F4126B"/>
    <w:rsid w:val="00F4126C"/>
    <w:rsid w:val="00F4128B"/>
    <w:rsid w:val="00F41310"/>
    <w:rsid w:val="00F41333"/>
    <w:rsid w:val="00F4155A"/>
    <w:rsid w:val="00F415F4"/>
    <w:rsid w:val="00F41607"/>
    <w:rsid w:val="00F4175F"/>
    <w:rsid w:val="00F4185B"/>
    <w:rsid w:val="00F418A8"/>
    <w:rsid w:val="00F4192E"/>
    <w:rsid w:val="00F41A7B"/>
    <w:rsid w:val="00F41AC0"/>
    <w:rsid w:val="00F41CBA"/>
    <w:rsid w:val="00F41FCC"/>
    <w:rsid w:val="00F42001"/>
    <w:rsid w:val="00F420A5"/>
    <w:rsid w:val="00F42497"/>
    <w:rsid w:val="00F42687"/>
    <w:rsid w:val="00F426DF"/>
    <w:rsid w:val="00F42892"/>
    <w:rsid w:val="00F4291E"/>
    <w:rsid w:val="00F42C05"/>
    <w:rsid w:val="00F42C5C"/>
    <w:rsid w:val="00F42CE6"/>
    <w:rsid w:val="00F42D62"/>
    <w:rsid w:val="00F430AD"/>
    <w:rsid w:val="00F43555"/>
    <w:rsid w:val="00F4360D"/>
    <w:rsid w:val="00F4386C"/>
    <w:rsid w:val="00F43FB0"/>
    <w:rsid w:val="00F4403E"/>
    <w:rsid w:val="00F44095"/>
    <w:rsid w:val="00F44108"/>
    <w:rsid w:val="00F443B6"/>
    <w:rsid w:val="00F4445F"/>
    <w:rsid w:val="00F44682"/>
    <w:rsid w:val="00F449E9"/>
    <w:rsid w:val="00F44B41"/>
    <w:rsid w:val="00F44C8E"/>
    <w:rsid w:val="00F44EFC"/>
    <w:rsid w:val="00F4522D"/>
    <w:rsid w:val="00F45232"/>
    <w:rsid w:val="00F45245"/>
    <w:rsid w:val="00F45430"/>
    <w:rsid w:val="00F456BD"/>
    <w:rsid w:val="00F456F4"/>
    <w:rsid w:val="00F456F9"/>
    <w:rsid w:val="00F45862"/>
    <w:rsid w:val="00F4590C"/>
    <w:rsid w:val="00F45A72"/>
    <w:rsid w:val="00F45DB6"/>
    <w:rsid w:val="00F45EA9"/>
    <w:rsid w:val="00F45EB7"/>
    <w:rsid w:val="00F45ED2"/>
    <w:rsid w:val="00F45FF3"/>
    <w:rsid w:val="00F4617D"/>
    <w:rsid w:val="00F46518"/>
    <w:rsid w:val="00F467D7"/>
    <w:rsid w:val="00F4681B"/>
    <w:rsid w:val="00F46B2D"/>
    <w:rsid w:val="00F46B5A"/>
    <w:rsid w:val="00F46BC7"/>
    <w:rsid w:val="00F46E2F"/>
    <w:rsid w:val="00F46E66"/>
    <w:rsid w:val="00F470B8"/>
    <w:rsid w:val="00F4712C"/>
    <w:rsid w:val="00F47159"/>
    <w:rsid w:val="00F47217"/>
    <w:rsid w:val="00F4728F"/>
    <w:rsid w:val="00F47315"/>
    <w:rsid w:val="00F4743A"/>
    <w:rsid w:val="00F4755C"/>
    <w:rsid w:val="00F4762F"/>
    <w:rsid w:val="00F476C6"/>
    <w:rsid w:val="00F47879"/>
    <w:rsid w:val="00F47A62"/>
    <w:rsid w:val="00F47AEC"/>
    <w:rsid w:val="00F47B87"/>
    <w:rsid w:val="00F47EBE"/>
    <w:rsid w:val="00F47EEE"/>
    <w:rsid w:val="00F47F8E"/>
    <w:rsid w:val="00F47FA8"/>
    <w:rsid w:val="00F47FC8"/>
    <w:rsid w:val="00F500B7"/>
    <w:rsid w:val="00F50100"/>
    <w:rsid w:val="00F5013C"/>
    <w:rsid w:val="00F5016D"/>
    <w:rsid w:val="00F50354"/>
    <w:rsid w:val="00F50685"/>
    <w:rsid w:val="00F50861"/>
    <w:rsid w:val="00F5098C"/>
    <w:rsid w:val="00F50B07"/>
    <w:rsid w:val="00F50D73"/>
    <w:rsid w:val="00F510AA"/>
    <w:rsid w:val="00F51186"/>
    <w:rsid w:val="00F51297"/>
    <w:rsid w:val="00F51310"/>
    <w:rsid w:val="00F5151A"/>
    <w:rsid w:val="00F515C3"/>
    <w:rsid w:val="00F51704"/>
    <w:rsid w:val="00F51989"/>
    <w:rsid w:val="00F51C59"/>
    <w:rsid w:val="00F51EC5"/>
    <w:rsid w:val="00F51F27"/>
    <w:rsid w:val="00F51F51"/>
    <w:rsid w:val="00F5209E"/>
    <w:rsid w:val="00F5217F"/>
    <w:rsid w:val="00F5229D"/>
    <w:rsid w:val="00F5244C"/>
    <w:rsid w:val="00F52497"/>
    <w:rsid w:val="00F525E5"/>
    <w:rsid w:val="00F525FF"/>
    <w:rsid w:val="00F526D4"/>
    <w:rsid w:val="00F5274B"/>
    <w:rsid w:val="00F52924"/>
    <w:rsid w:val="00F52BE8"/>
    <w:rsid w:val="00F52D67"/>
    <w:rsid w:val="00F52D68"/>
    <w:rsid w:val="00F5315F"/>
    <w:rsid w:val="00F532A9"/>
    <w:rsid w:val="00F5363D"/>
    <w:rsid w:val="00F53748"/>
    <w:rsid w:val="00F53AE1"/>
    <w:rsid w:val="00F53AFE"/>
    <w:rsid w:val="00F53BE1"/>
    <w:rsid w:val="00F53CCD"/>
    <w:rsid w:val="00F53E24"/>
    <w:rsid w:val="00F53E35"/>
    <w:rsid w:val="00F53E9C"/>
    <w:rsid w:val="00F53EB1"/>
    <w:rsid w:val="00F5410B"/>
    <w:rsid w:val="00F54111"/>
    <w:rsid w:val="00F54145"/>
    <w:rsid w:val="00F54347"/>
    <w:rsid w:val="00F545A3"/>
    <w:rsid w:val="00F545F2"/>
    <w:rsid w:val="00F548BB"/>
    <w:rsid w:val="00F54A25"/>
    <w:rsid w:val="00F54A39"/>
    <w:rsid w:val="00F54B81"/>
    <w:rsid w:val="00F54CAE"/>
    <w:rsid w:val="00F54E73"/>
    <w:rsid w:val="00F55053"/>
    <w:rsid w:val="00F550C8"/>
    <w:rsid w:val="00F550E1"/>
    <w:rsid w:val="00F554B7"/>
    <w:rsid w:val="00F555F8"/>
    <w:rsid w:val="00F556B6"/>
    <w:rsid w:val="00F557B9"/>
    <w:rsid w:val="00F557BE"/>
    <w:rsid w:val="00F557FD"/>
    <w:rsid w:val="00F55844"/>
    <w:rsid w:val="00F55976"/>
    <w:rsid w:val="00F55A23"/>
    <w:rsid w:val="00F55B6F"/>
    <w:rsid w:val="00F55CC9"/>
    <w:rsid w:val="00F55CDB"/>
    <w:rsid w:val="00F55E60"/>
    <w:rsid w:val="00F55E65"/>
    <w:rsid w:val="00F55E6D"/>
    <w:rsid w:val="00F56225"/>
    <w:rsid w:val="00F56541"/>
    <w:rsid w:val="00F56688"/>
    <w:rsid w:val="00F56928"/>
    <w:rsid w:val="00F56A1B"/>
    <w:rsid w:val="00F56B9B"/>
    <w:rsid w:val="00F56D15"/>
    <w:rsid w:val="00F56D31"/>
    <w:rsid w:val="00F56E35"/>
    <w:rsid w:val="00F56E96"/>
    <w:rsid w:val="00F56EC3"/>
    <w:rsid w:val="00F56FB8"/>
    <w:rsid w:val="00F57167"/>
    <w:rsid w:val="00F5750E"/>
    <w:rsid w:val="00F57537"/>
    <w:rsid w:val="00F575DA"/>
    <w:rsid w:val="00F5776B"/>
    <w:rsid w:val="00F577D0"/>
    <w:rsid w:val="00F57833"/>
    <w:rsid w:val="00F57978"/>
    <w:rsid w:val="00F57C6D"/>
    <w:rsid w:val="00F57C93"/>
    <w:rsid w:val="00F57DCC"/>
    <w:rsid w:val="00F57FFC"/>
    <w:rsid w:val="00F601BF"/>
    <w:rsid w:val="00F60245"/>
    <w:rsid w:val="00F60338"/>
    <w:rsid w:val="00F606C8"/>
    <w:rsid w:val="00F6095C"/>
    <w:rsid w:val="00F60EA0"/>
    <w:rsid w:val="00F61127"/>
    <w:rsid w:val="00F611F4"/>
    <w:rsid w:val="00F61319"/>
    <w:rsid w:val="00F615A0"/>
    <w:rsid w:val="00F61719"/>
    <w:rsid w:val="00F617F6"/>
    <w:rsid w:val="00F61850"/>
    <w:rsid w:val="00F6191A"/>
    <w:rsid w:val="00F61AEF"/>
    <w:rsid w:val="00F61AF3"/>
    <w:rsid w:val="00F61D29"/>
    <w:rsid w:val="00F62253"/>
    <w:rsid w:val="00F62498"/>
    <w:rsid w:val="00F62560"/>
    <w:rsid w:val="00F6277D"/>
    <w:rsid w:val="00F6289F"/>
    <w:rsid w:val="00F62BDB"/>
    <w:rsid w:val="00F62D2A"/>
    <w:rsid w:val="00F62F44"/>
    <w:rsid w:val="00F63029"/>
    <w:rsid w:val="00F632D2"/>
    <w:rsid w:val="00F6331C"/>
    <w:rsid w:val="00F63588"/>
    <w:rsid w:val="00F635EA"/>
    <w:rsid w:val="00F638FC"/>
    <w:rsid w:val="00F639AB"/>
    <w:rsid w:val="00F639C7"/>
    <w:rsid w:val="00F63B6D"/>
    <w:rsid w:val="00F63BBA"/>
    <w:rsid w:val="00F63C0E"/>
    <w:rsid w:val="00F6414A"/>
    <w:rsid w:val="00F644FF"/>
    <w:rsid w:val="00F645D0"/>
    <w:rsid w:val="00F6472A"/>
    <w:rsid w:val="00F6495B"/>
    <w:rsid w:val="00F64D3B"/>
    <w:rsid w:val="00F64E2E"/>
    <w:rsid w:val="00F64EA4"/>
    <w:rsid w:val="00F65018"/>
    <w:rsid w:val="00F65177"/>
    <w:rsid w:val="00F65208"/>
    <w:rsid w:val="00F65244"/>
    <w:rsid w:val="00F6526E"/>
    <w:rsid w:val="00F65466"/>
    <w:rsid w:val="00F6556A"/>
    <w:rsid w:val="00F658C7"/>
    <w:rsid w:val="00F65909"/>
    <w:rsid w:val="00F65A9F"/>
    <w:rsid w:val="00F65B7C"/>
    <w:rsid w:val="00F65D9A"/>
    <w:rsid w:val="00F66023"/>
    <w:rsid w:val="00F660CF"/>
    <w:rsid w:val="00F660F3"/>
    <w:rsid w:val="00F668F1"/>
    <w:rsid w:val="00F6696D"/>
    <w:rsid w:val="00F66A13"/>
    <w:rsid w:val="00F66A9C"/>
    <w:rsid w:val="00F66D07"/>
    <w:rsid w:val="00F66E40"/>
    <w:rsid w:val="00F66F3F"/>
    <w:rsid w:val="00F672AF"/>
    <w:rsid w:val="00F674C1"/>
    <w:rsid w:val="00F67681"/>
    <w:rsid w:val="00F676FE"/>
    <w:rsid w:val="00F6789B"/>
    <w:rsid w:val="00F678A0"/>
    <w:rsid w:val="00F67937"/>
    <w:rsid w:val="00F679E6"/>
    <w:rsid w:val="00F67A3A"/>
    <w:rsid w:val="00F67E1C"/>
    <w:rsid w:val="00F67EB6"/>
    <w:rsid w:val="00F67F89"/>
    <w:rsid w:val="00F70017"/>
    <w:rsid w:val="00F700D9"/>
    <w:rsid w:val="00F701EB"/>
    <w:rsid w:val="00F70248"/>
    <w:rsid w:val="00F70513"/>
    <w:rsid w:val="00F7068C"/>
    <w:rsid w:val="00F7070D"/>
    <w:rsid w:val="00F7078D"/>
    <w:rsid w:val="00F707F2"/>
    <w:rsid w:val="00F7089C"/>
    <w:rsid w:val="00F708F5"/>
    <w:rsid w:val="00F70917"/>
    <w:rsid w:val="00F709F6"/>
    <w:rsid w:val="00F70C8C"/>
    <w:rsid w:val="00F70F23"/>
    <w:rsid w:val="00F70F4A"/>
    <w:rsid w:val="00F71208"/>
    <w:rsid w:val="00F7124D"/>
    <w:rsid w:val="00F714DC"/>
    <w:rsid w:val="00F715CC"/>
    <w:rsid w:val="00F716E9"/>
    <w:rsid w:val="00F71A4D"/>
    <w:rsid w:val="00F71AFA"/>
    <w:rsid w:val="00F71B2A"/>
    <w:rsid w:val="00F71DC9"/>
    <w:rsid w:val="00F71F15"/>
    <w:rsid w:val="00F72372"/>
    <w:rsid w:val="00F72436"/>
    <w:rsid w:val="00F72727"/>
    <w:rsid w:val="00F72756"/>
    <w:rsid w:val="00F72D72"/>
    <w:rsid w:val="00F72F42"/>
    <w:rsid w:val="00F7315F"/>
    <w:rsid w:val="00F731B6"/>
    <w:rsid w:val="00F731FE"/>
    <w:rsid w:val="00F73553"/>
    <w:rsid w:val="00F73581"/>
    <w:rsid w:val="00F73CB0"/>
    <w:rsid w:val="00F74019"/>
    <w:rsid w:val="00F742CE"/>
    <w:rsid w:val="00F74301"/>
    <w:rsid w:val="00F7446E"/>
    <w:rsid w:val="00F74A1C"/>
    <w:rsid w:val="00F74AEA"/>
    <w:rsid w:val="00F74B6B"/>
    <w:rsid w:val="00F74C0F"/>
    <w:rsid w:val="00F75295"/>
    <w:rsid w:val="00F752DD"/>
    <w:rsid w:val="00F7578A"/>
    <w:rsid w:val="00F75824"/>
    <w:rsid w:val="00F759C8"/>
    <w:rsid w:val="00F75ABD"/>
    <w:rsid w:val="00F75CF3"/>
    <w:rsid w:val="00F75F03"/>
    <w:rsid w:val="00F75FEA"/>
    <w:rsid w:val="00F76039"/>
    <w:rsid w:val="00F764CC"/>
    <w:rsid w:val="00F76565"/>
    <w:rsid w:val="00F76664"/>
    <w:rsid w:val="00F766FD"/>
    <w:rsid w:val="00F76725"/>
    <w:rsid w:val="00F76A3C"/>
    <w:rsid w:val="00F76A3F"/>
    <w:rsid w:val="00F76AF3"/>
    <w:rsid w:val="00F76B18"/>
    <w:rsid w:val="00F76B2B"/>
    <w:rsid w:val="00F76C62"/>
    <w:rsid w:val="00F76D82"/>
    <w:rsid w:val="00F76DA4"/>
    <w:rsid w:val="00F76DBE"/>
    <w:rsid w:val="00F76E25"/>
    <w:rsid w:val="00F77048"/>
    <w:rsid w:val="00F77131"/>
    <w:rsid w:val="00F774C1"/>
    <w:rsid w:val="00F777EF"/>
    <w:rsid w:val="00F778AD"/>
    <w:rsid w:val="00F77F0E"/>
    <w:rsid w:val="00F77F79"/>
    <w:rsid w:val="00F77F98"/>
    <w:rsid w:val="00F77FC7"/>
    <w:rsid w:val="00F8032E"/>
    <w:rsid w:val="00F8034E"/>
    <w:rsid w:val="00F8075A"/>
    <w:rsid w:val="00F807ED"/>
    <w:rsid w:val="00F8096B"/>
    <w:rsid w:val="00F80D63"/>
    <w:rsid w:val="00F80DE7"/>
    <w:rsid w:val="00F80E83"/>
    <w:rsid w:val="00F80EEC"/>
    <w:rsid w:val="00F80FBD"/>
    <w:rsid w:val="00F81038"/>
    <w:rsid w:val="00F81132"/>
    <w:rsid w:val="00F8114B"/>
    <w:rsid w:val="00F81258"/>
    <w:rsid w:val="00F81261"/>
    <w:rsid w:val="00F8139F"/>
    <w:rsid w:val="00F817DD"/>
    <w:rsid w:val="00F81C10"/>
    <w:rsid w:val="00F81C7E"/>
    <w:rsid w:val="00F81E0B"/>
    <w:rsid w:val="00F81ED2"/>
    <w:rsid w:val="00F81F2F"/>
    <w:rsid w:val="00F82194"/>
    <w:rsid w:val="00F821A6"/>
    <w:rsid w:val="00F821FA"/>
    <w:rsid w:val="00F82232"/>
    <w:rsid w:val="00F82601"/>
    <w:rsid w:val="00F826B2"/>
    <w:rsid w:val="00F827A0"/>
    <w:rsid w:val="00F8285E"/>
    <w:rsid w:val="00F8287E"/>
    <w:rsid w:val="00F829A6"/>
    <w:rsid w:val="00F82A0E"/>
    <w:rsid w:val="00F82CDD"/>
    <w:rsid w:val="00F82F60"/>
    <w:rsid w:val="00F830C9"/>
    <w:rsid w:val="00F8313B"/>
    <w:rsid w:val="00F833A4"/>
    <w:rsid w:val="00F8345E"/>
    <w:rsid w:val="00F83476"/>
    <w:rsid w:val="00F8357F"/>
    <w:rsid w:val="00F83696"/>
    <w:rsid w:val="00F836F9"/>
    <w:rsid w:val="00F83889"/>
    <w:rsid w:val="00F838ED"/>
    <w:rsid w:val="00F839B3"/>
    <w:rsid w:val="00F83A55"/>
    <w:rsid w:val="00F83B95"/>
    <w:rsid w:val="00F83BDB"/>
    <w:rsid w:val="00F83CB0"/>
    <w:rsid w:val="00F83D13"/>
    <w:rsid w:val="00F83D6E"/>
    <w:rsid w:val="00F83E42"/>
    <w:rsid w:val="00F83F2C"/>
    <w:rsid w:val="00F84019"/>
    <w:rsid w:val="00F840BA"/>
    <w:rsid w:val="00F841E7"/>
    <w:rsid w:val="00F8430A"/>
    <w:rsid w:val="00F845F1"/>
    <w:rsid w:val="00F84663"/>
    <w:rsid w:val="00F846BC"/>
    <w:rsid w:val="00F8473A"/>
    <w:rsid w:val="00F84B14"/>
    <w:rsid w:val="00F84CF3"/>
    <w:rsid w:val="00F84E61"/>
    <w:rsid w:val="00F84F44"/>
    <w:rsid w:val="00F84F4F"/>
    <w:rsid w:val="00F84F5C"/>
    <w:rsid w:val="00F8561D"/>
    <w:rsid w:val="00F858DD"/>
    <w:rsid w:val="00F859E5"/>
    <w:rsid w:val="00F85A28"/>
    <w:rsid w:val="00F85DA5"/>
    <w:rsid w:val="00F85EB7"/>
    <w:rsid w:val="00F861F8"/>
    <w:rsid w:val="00F86363"/>
    <w:rsid w:val="00F865CE"/>
    <w:rsid w:val="00F866BE"/>
    <w:rsid w:val="00F86741"/>
    <w:rsid w:val="00F8674B"/>
    <w:rsid w:val="00F867BF"/>
    <w:rsid w:val="00F86E9B"/>
    <w:rsid w:val="00F86EAA"/>
    <w:rsid w:val="00F86EF2"/>
    <w:rsid w:val="00F86F41"/>
    <w:rsid w:val="00F87242"/>
    <w:rsid w:val="00F8734E"/>
    <w:rsid w:val="00F87444"/>
    <w:rsid w:val="00F874B2"/>
    <w:rsid w:val="00F87AFD"/>
    <w:rsid w:val="00F87C4E"/>
    <w:rsid w:val="00F900DD"/>
    <w:rsid w:val="00F9045F"/>
    <w:rsid w:val="00F9047C"/>
    <w:rsid w:val="00F905A5"/>
    <w:rsid w:val="00F906F5"/>
    <w:rsid w:val="00F908A6"/>
    <w:rsid w:val="00F90A0A"/>
    <w:rsid w:val="00F90A13"/>
    <w:rsid w:val="00F90A18"/>
    <w:rsid w:val="00F90A27"/>
    <w:rsid w:val="00F90AFB"/>
    <w:rsid w:val="00F90C95"/>
    <w:rsid w:val="00F90CAA"/>
    <w:rsid w:val="00F90DE6"/>
    <w:rsid w:val="00F90F1F"/>
    <w:rsid w:val="00F913EF"/>
    <w:rsid w:val="00F91618"/>
    <w:rsid w:val="00F91783"/>
    <w:rsid w:val="00F91820"/>
    <w:rsid w:val="00F918F1"/>
    <w:rsid w:val="00F91B20"/>
    <w:rsid w:val="00F91BBB"/>
    <w:rsid w:val="00F91F1E"/>
    <w:rsid w:val="00F91F79"/>
    <w:rsid w:val="00F921C0"/>
    <w:rsid w:val="00F92281"/>
    <w:rsid w:val="00F9231A"/>
    <w:rsid w:val="00F92376"/>
    <w:rsid w:val="00F92435"/>
    <w:rsid w:val="00F92793"/>
    <w:rsid w:val="00F927EC"/>
    <w:rsid w:val="00F92A5C"/>
    <w:rsid w:val="00F92A6F"/>
    <w:rsid w:val="00F92CC6"/>
    <w:rsid w:val="00F92D35"/>
    <w:rsid w:val="00F92F63"/>
    <w:rsid w:val="00F92FDC"/>
    <w:rsid w:val="00F93451"/>
    <w:rsid w:val="00F93630"/>
    <w:rsid w:val="00F93B5E"/>
    <w:rsid w:val="00F93C4A"/>
    <w:rsid w:val="00F93D50"/>
    <w:rsid w:val="00F93D5C"/>
    <w:rsid w:val="00F93D90"/>
    <w:rsid w:val="00F93DD1"/>
    <w:rsid w:val="00F93E59"/>
    <w:rsid w:val="00F93F77"/>
    <w:rsid w:val="00F93FB6"/>
    <w:rsid w:val="00F94064"/>
    <w:rsid w:val="00F94201"/>
    <w:rsid w:val="00F94397"/>
    <w:rsid w:val="00F943B9"/>
    <w:rsid w:val="00F9457A"/>
    <w:rsid w:val="00F945A4"/>
    <w:rsid w:val="00F9463C"/>
    <w:rsid w:val="00F94921"/>
    <w:rsid w:val="00F94CCA"/>
    <w:rsid w:val="00F94CCB"/>
    <w:rsid w:val="00F94DEE"/>
    <w:rsid w:val="00F94EF4"/>
    <w:rsid w:val="00F94F34"/>
    <w:rsid w:val="00F94FE2"/>
    <w:rsid w:val="00F9526D"/>
    <w:rsid w:val="00F9530A"/>
    <w:rsid w:val="00F95425"/>
    <w:rsid w:val="00F95824"/>
    <w:rsid w:val="00F95A87"/>
    <w:rsid w:val="00F95CE5"/>
    <w:rsid w:val="00F95F1E"/>
    <w:rsid w:val="00F96128"/>
    <w:rsid w:val="00F96132"/>
    <w:rsid w:val="00F96173"/>
    <w:rsid w:val="00F96234"/>
    <w:rsid w:val="00F9633A"/>
    <w:rsid w:val="00F963B3"/>
    <w:rsid w:val="00F96400"/>
    <w:rsid w:val="00F964E0"/>
    <w:rsid w:val="00F96639"/>
    <w:rsid w:val="00F9673C"/>
    <w:rsid w:val="00F96A31"/>
    <w:rsid w:val="00F96C9E"/>
    <w:rsid w:val="00F96CD9"/>
    <w:rsid w:val="00F9709D"/>
    <w:rsid w:val="00F970EF"/>
    <w:rsid w:val="00F9711B"/>
    <w:rsid w:val="00F9728A"/>
    <w:rsid w:val="00F97425"/>
    <w:rsid w:val="00F9751D"/>
    <w:rsid w:val="00F97541"/>
    <w:rsid w:val="00F9759F"/>
    <w:rsid w:val="00F977F8"/>
    <w:rsid w:val="00F9799A"/>
    <w:rsid w:val="00F97A08"/>
    <w:rsid w:val="00F97D40"/>
    <w:rsid w:val="00F97E6C"/>
    <w:rsid w:val="00F97F19"/>
    <w:rsid w:val="00FA006B"/>
    <w:rsid w:val="00FA0124"/>
    <w:rsid w:val="00FA01AC"/>
    <w:rsid w:val="00FA0380"/>
    <w:rsid w:val="00FA0455"/>
    <w:rsid w:val="00FA0481"/>
    <w:rsid w:val="00FA04F4"/>
    <w:rsid w:val="00FA06AD"/>
    <w:rsid w:val="00FA07C8"/>
    <w:rsid w:val="00FA0B21"/>
    <w:rsid w:val="00FA0BF8"/>
    <w:rsid w:val="00FA0BFB"/>
    <w:rsid w:val="00FA0E43"/>
    <w:rsid w:val="00FA0E52"/>
    <w:rsid w:val="00FA0E79"/>
    <w:rsid w:val="00FA102C"/>
    <w:rsid w:val="00FA11E0"/>
    <w:rsid w:val="00FA11E5"/>
    <w:rsid w:val="00FA1238"/>
    <w:rsid w:val="00FA143E"/>
    <w:rsid w:val="00FA15BE"/>
    <w:rsid w:val="00FA1713"/>
    <w:rsid w:val="00FA17B8"/>
    <w:rsid w:val="00FA19EE"/>
    <w:rsid w:val="00FA1A0E"/>
    <w:rsid w:val="00FA1A34"/>
    <w:rsid w:val="00FA1A79"/>
    <w:rsid w:val="00FA1B10"/>
    <w:rsid w:val="00FA1B51"/>
    <w:rsid w:val="00FA1B97"/>
    <w:rsid w:val="00FA1CA1"/>
    <w:rsid w:val="00FA1CAA"/>
    <w:rsid w:val="00FA1F75"/>
    <w:rsid w:val="00FA21C0"/>
    <w:rsid w:val="00FA2318"/>
    <w:rsid w:val="00FA2385"/>
    <w:rsid w:val="00FA240A"/>
    <w:rsid w:val="00FA24BB"/>
    <w:rsid w:val="00FA268F"/>
    <w:rsid w:val="00FA28C6"/>
    <w:rsid w:val="00FA29FC"/>
    <w:rsid w:val="00FA2E9D"/>
    <w:rsid w:val="00FA2F5C"/>
    <w:rsid w:val="00FA2FED"/>
    <w:rsid w:val="00FA32A5"/>
    <w:rsid w:val="00FA32A6"/>
    <w:rsid w:val="00FA32C5"/>
    <w:rsid w:val="00FA3345"/>
    <w:rsid w:val="00FA3358"/>
    <w:rsid w:val="00FA34B6"/>
    <w:rsid w:val="00FA34D3"/>
    <w:rsid w:val="00FA34F1"/>
    <w:rsid w:val="00FA36FE"/>
    <w:rsid w:val="00FA3944"/>
    <w:rsid w:val="00FA39E6"/>
    <w:rsid w:val="00FA3AC3"/>
    <w:rsid w:val="00FA3AFC"/>
    <w:rsid w:val="00FA3C1E"/>
    <w:rsid w:val="00FA3D16"/>
    <w:rsid w:val="00FA3DC8"/>
    <w:rsid w:val="00FA3DE3"/>
    <w:rsid w:val="00FA3DF9"/>
    <w:rsid w:val="00FA3E0C"/>
    <w:rsid w:val="00FA3EA6"/>
    <w:rsid w:val="00FA412A"/>
    <w:rsid w:val="00FA43A4"/>
    <w:rsid w:val="00FA43A8"/>
    <w:rsid w:val="00FA43EA"/>
    <w:rsid w:val="00FA4498"/>
    <w:rsid w:val="00FA4803"/>
    <w:rsid w:val="00FA48D9"/>
    <w:rsid w:val="00FA5209"/>
    <w:rsid w:val="00FA54BE"/>
    <w:rsid w:val="00FA5686"/>
    <w:rsid w:val="00FA56EB"/>
    <w:rsid w:val="00FA570F"/>
    <w:rsid w:val="00FA5A38"/>
    <w:rsid w:val="00FA5B7A"/>
    <w:rsid w:val="00FA5BDC"/>
    <w:rsid w:val="00FA5F15"/>
    <w:rsid w:val="00FA5F52"/>
    <w:rsid w:val="00FA5FB5"/>
    <w:rsid w:val="00FA5FFC"/>
    <w:rsid w:val="00FA61CF"/>
    <w:rsid w:val="00FA62BE"/>
    <w:rsid w:val="00FA6681"/>
    <w:rsid w:val="00FA6913"/>
    <w:rsid w:val="00FA69BD"/>
    <w:rsid w:val="00FA69D0"/>
    <w:rsid w:val="00FA6B31"/>
    <w:rsid w:val="00FA6FBB"/>
    <w:rsid w:val="00FA7036"/>
    <w:rsid w:val="00FA718F"/>
    <w:rsid w:val="00FA7367"/>
    <w:rsid w:val="00FA737F"/>
    <w:rsid w:val="00FA73BD"/>
    <w:rsid w:val="00FA7500"/>
    <w:rsid w:val="00FA76EB"/>
    <w:rsid w:val="00FA774A"/>
    <w:rsid w:val="00FA7C46"/>
    <w:rsid w:val="00FA7D0F"/>
    <w:rsid w:val="00FA7FAD"/>
    <w:rsid w:val="00FA7FF8"/>
    <w:rsid w:val="00FB022C"/>
    <w:rsid w:val="00FB0471"/>
    <w:rsid w:val="00FB04BC"/>
    <w:rsid w:val="00FB04D3"/>
    <w:rsid w:val="00FB0776"/>
    <w:rsid w:val="00FB07B9"/>
    <w:rsid w:val="00FB07F5"/>
    <w:rsid w:val="00FB085A"/>
    <w:rsid w:val="00FB0A72"/>
    <w:rsid w:val="00FB0A81"/>
    <w:rsid w:val="00FB0BB7"/>
    <w:rsid w:val="00FB0E80"/>
    <w:rsid w:val="00FB0EDB"/>
    <w:rsid w:val="00FB0F74"/>
    <w:rsid w:val="00FB1032"/>
    <w:rsid w:val="00FB1132"/>
    <w:rsid w:val="00FB116C"/>
    <w:rsid w:val="00FB160D"/>
    <w:rsid w:val="00FB17F9"/>
    <w:rsid w:val="00FB1828"/>
    <w:rsid w:val="00FB1860"/>
    <w:rsid w:val="00FB19D2"/>
    <w:rsid w:val="00FB19EE"/>
    <w:rsid w:val="00FB1B0E"/>
    <w:rsid w:val="00FB1BA5"/>
    <w:rsid w:val="00FB1D82"/>
    <w:rsid w:val="00FB1DB8"/>
    <w:rsid w:val="00FB1DF6"/>
    <w:rsid w:val="00FB20CE"/>
    <w:rsid w:val="00FB229B"/>
    <w:rsid w:val="00FB251B"/>
    <w:rsid w:val="00FB2712"/>
    <w:rsid w:val="00FB27B0"/>
    <w:rsid w:val="00FB27EC"/>
    <w:rsid w:val="00FB297A"/>
    <w:rsid w:val="00FB2996"/>
    <w:rsid w:val="00FB29A8"/>
    <w:rsid w:val="00FB2A49"/>
    <w:rsid w:val="00FB2A8F"/>
    <w:rsid w:val="00FB2B18"/>
    <w:rsid w:val="00FB2C1A"/>
    <w:rsid w:val="00FB2E5E"/>
    <w:rsid w:val="00FB2EBA"/>
    <w:rsid w:val="00FB3005"/>
    <w:rsid w:val="00FB30EF"/>
    <w:rsid w:val="00FB32DD"/>
    <w:rsid w:val="00FB3509"/>
    <w:rsid w:val="00FB365F"/>
    <w:rsid w:val="00FB3765"/>
    <w:rsid w:val="00FB3974"/>
    <w:rsid w:val="00FB39C7"/>
    <w:rsid w:val="00FB3A35"/>
    <w:rsid w:val="00FB3A57"/>
    <w:rsid w:val="00FB3C24"/>
    <w:rsid w:val="00FB3DA7"/>
    <w:rsid w:val="00FB3E4A"/>
    <w:rsid w:val="00FB3EB1"/>
    <w:rsid w:val="00FB3FCE"/>
    <w:rsid w:val="00FB4383"/>
    <w:rsid w:val="00FB43EB"/>
    <w:rsid w:val="00FB4493"/>
    <w:rsid w:val="00FB4507"/>
    <w:rsid w:val="00FB4672"/>
    <w:rsid w:val="00FB46F1"/>
    <w:rsid w:val="00FB48A3"/>
    <w:rsid w:val="00FB48DC"/>
    <w:rsid w:val="00FB4CD3"/>
    <w:rsid w:val="00FB4CFA"/>
    <w:rsid w:val="00FB4F89"/>
    <w:rsid w:val="00FB4FE3"/>
    <w:rsid w:val="00FB506F"/>
    <w:rsid w:val="00FB50B7"/>
    <w:rsid w:val="00FB52C9"/>
    <w:rsid w:val="00FB53A8"/>
    <w:rsid w:val="00FB5435"/>
    <w:rsid w:val="00FB54B9"/>
    <w:rsid w:val="00FB5559"/>
    <w:rsid w:val="00FB55CB"/>
    <w:rsid w:val="00FB566B"/>
    <w:rsid w:val="00FB577A"/>
    <w:rsid w:val="00FB58AA"/>
    <w:rsid w:val="00FB592C"/>
    <w:rsid w:val="00FB5A37"/>
    <w:rsid w:val="00FB5AD1"/>
    <w:rsid w:val="00FB5D46"/>
    <w:rsid w:val="00FB5E7C"/>
    <w:rsid w:val="00FB6086"/>
    <w:rsid w:val="00FB61D8"/>
    <w:rsid w:val="00FB6267"/>
    <w:rsid w:val="00FB633C"/>
    <w:rsid w:val="00FB63CF"/>
    <w:rsid w:val="00FB65A9"/>
    <w:rsid w:val="00FB6F6B"/>
    <w:rsid w:val="00FB7061"/>
    <w:rsid w:val="00FB712C"/>
    <w:rsid w:val="00FB7204"/>
    <w:rsid w:val="00FB7214"/>
    <w:rsid w:val="00FB7380"/>
    <w:rsid w:val="00FB75C2"/>
    <w:rsid w:val="00FB7868"/>
    <w:rsid w:val="00FB78B2"/>
    <w:rsid w:val="00FB79A3"/>
    <w:rsid w:val="00FB7AC9"/>
    <w:rsid w:val="00FB7BB4"/>
    <w:rsid w:val="00FB7C38"/>
    <w:rsid w:val="00FB7CB7"/>
    <w:rsid w:val="00FB7E0E"/>
    <w:rsid w:val="00FC006A"/>
    <w:rsid w:val="00FC00D3"/>
    <w:rsid w:val="00FC0106"/>
    <w:rsid w:val="00FC035B"/>
    <w:rsid w:val="00FC0476"/>
    <w:rsid w:val="00FC06F7"/>
    <w:rsid w:val="00FC0926"/>
    <w:rsid w:val="00FC0A20"/>
    <w:rsid w:val="00FC0B6B"/>
    <w:rsid w:val="00FC0C7A"/>
    <w:rsid w:val="00FC0D47"/>
    <w:rsid w:val="00FC0DD1"/>
    <w:rsid w:val="00FC0ECA"/>
    <w:rsid w:val="00FC0FE4"/>
    <w:rsid w:val="00FC1054"/>
    <w:rsid w:val="00FC11B8"/>
    <w:rsid w:val="00FC1740"/>
    <w:rsid w:val="00FC179E"/>
    <w:rsid w:val="00FC1A9F"/>
    <w:rsid w:val="00FC1D6B"/>
    <w:rsid w:val="00FC1DF4"/>
    <w:rsid w:val="00FC2063"/>
    <w:rsid w:val="00FC216E"/>
    <w:rsid w:val="00FC23C5"/>
    <w:rsid w:val="00FC240B"/>
    <w:rsid w:val="00FC2504"/>
    <w:rsid w:val="00FC25E4"/>
    <w:rsid w:val="00FC2603"/>
    <w:rsid w:val="00FC2666"/>
    <w:rsid w:val="00FC26E4"/>
    <w:rsid w:val="00FC2778"/>
    <w:rsid w:val="00FC290B"/>
    <w:rsid w:val="00FC2980"/>
    <w:rsid w:val="00FC2A17"/>
    <w:rsid w:val="00FC2A88"/>
    <w:rsid w:val="00FC2AD9"/>
    <w:rsid w:val="00FC2D13"/>
    <w:rsid w:val="00FC2E8D"/>
    <w:rsid w:val="00FC32CF"/>
    <w:rsid w:val="00FC3309"/>
    <w:rsid w:val="00FC3316"/>
    <w:rsid w:val="00FC33F9"/>
    <w:rsid w:val="00FC3561"/>
    <w:rsid w:val="00FC3615"/>
    <w:rsid w:val="00FC36C8"/>
    <w:rsid w:val="00FC3A66"/>
    <w:rsid w:val="00FC3BDB"/>
    <w:rsid w:val="00FC3C71"/>
    <w:rsid w:val="00FC3D7D"/>
    <w:rsid w:val="00FC3E6A"/>
    <w:rsid w:val="00FC3F23"/>
    <w:rsid w:val="00FC3FCC"/>
    <w:rsid w:val="00FC433D"/>
    <w:rsid w:val="00FC4364"/>
    <w:rsid w:val="00FC465F"/>
    <w:rsid w:val="00FC47DD"/>
    <w:rsid w:val="00FC493E"/>
    <w:rsid w:val="00FC4B81"/>
    <w:rsid w:val="00FC5178"/>
    <w:rsid w:val="00FC52EA"/>
    <w:rsid w:val="00FC54A0"/>
    <w:rsid w:val="00FC561D"/>
    <w:rsid w:val="00FC5833"/>
    <w:rsid w:val="00FC584C"/>
    <w:rsid w:val="00FC596C"/>
    <w:rsid w:val="00FC6083"/>
    <w:rsid w:val="00FC628C"/>
    <w:rsid w:val="00FC6357"/>
    <w:rsid w:val="00FC63B9"/>
    <w:rsid w:val="00FC6598"/>
    <w:rsid w:val="00FC6654"/>
    <w:rsid w:val="00FC676D"/>
    <w:rsid w:val="00FC6C1C"/>
    <w:rsid w:val="00FC6D60"/>
    <w:rsid w:val="00FC6E11"/>
    <w:rsid w:val="00FC6E2C"/>
    <w:rsid w:val="00FC6E4C"/>
    <w:rsid w:val="00FC6F19"/>
    <w:rsid w:val="00FC6FD6"/>
    <w:rsid w:val="00FC6FF7"/>
    <w:rsid w:val="00FC7055"/>
    <w:rsid w:val="00FC709B"/>
    <w:rsid w:val="00FC77B5"/>
    <w:rsid w:val="00FC7863"/>
    <w:rsid w:val="00FC78DB"/>
    <w:rsid w:val="00FC7A8B"/>
    <w:rsid w:val="00FC7B14"/>
    <w:rsid w:val="00FC7B21"/>
    <w:rsid w:val="00FC7CCB"/>
    <w:rsid w:val="00FD00B6"/>
    <w:rsid w:val="00FD04CD"/>
    <w:rsid w:val="00FD0555"/>
    <w:rsid w:val="00FD0600"/>
    <w:rsid w:val="00FD06DC"/>
    <w:rsid w:val="00FD06FD"/>
    <w:rsid w:val="00FD0BC8"/>
    <w:rsid w:val="00FD0C0D"/>
    <w:rsid w:val="00FD0E13"/>
    <w:rsid w:val="00FD0EB4"/>
    <w:rsid w:val="00FD0EFA"/>
    <w:rsid w:val="00FD0F69"/>
    <w:rsid w:val="00FD11AF"/>
    <w:rsid w:val="00FD16ED"/>
    <w:rsid w:val="00FD177A"/>
    <w:rsid w:val="00FD1795"/>
    <w:rsid w:val="00FD195F"/>
    <w:rsid w:val="00FD1AFA"/>
    <w:rsid w:val="00FD1FE4"/>
    <w:rsid w:val="00FD234D"/>
    <w:rsid w:val="00FD2405"/>
    <w:rsid w:val="00FD243D"/>
    <w:rsid w:val="00FD2556"/>
    <w:rsid w:val="00FD2606"/>
    <w:rsid w:val="00FD2729"/>
    <w:rsid w:val="00FD2822"/>
    <w:rsid w:val="00FD28D2"/>
    <w:rsid w:val="00FD2CA3"/>
    <w:rsid w:val="00FD2E2F"/>
    <w:rsid w:val="00FD2E55"/>
    <w:rsid w:val="00FD315C"/>
    <w:rsid w:val="00FD3379"/>
    <w:rsid w:val="00FD36BF"/>
    <w:rsid w:val="00FD3789"/>
    <w:rsid w:val="00FD397D"/>
    <w:rsid w:val="00FD3AE4"/>
    <w:rsid w:val="00FD3C91"/>
    <w:rsid w:val="00FD4100"/>
    <w:rsid w:val="00FD419A"/>
    <w:rsid w:val="00FD41A7"/>
    <w:rsid w:val="00FD4286"/>
    <w:rsid w:val="00FD4293"/>
    <w:rsid w:val="00FD4557"/>
    <w:rsid w:val="00FD4592"/>
    <w:rsid w:val="00FD4A42"/>
    <w:rsid w:val="00FD4B10"/>
    <w:rsid w:val="00FD4BEB"/>
    <w:rsid w:val="00FD4C31"/>
    <w:rsid w:val="00FD4C74"/>
    <w:rsid w:val="00FD4CCC"/>
    <w:rsid w:val="00FD4D5C"/>
    <w:rsid w:val="00FD4F12"/>
    <w:rsid w:val="00FD5076"/>
    <w:rsid w:val="00FD50BE"/>
    <w:rsid w:val="00FD52D4"/>
    <w:rsid w:val="00FD52F0"/>
    <w:rsid w:val="00FD5404"/>
    <w:rsid w:val="00FD54EF"/>
    <w:rsid w:val="00FD559B"/>
    <w:rsid w:val="00FD57C3"/>
    <w:rsid w:val="00FD59C8"/>
    <w:rsid w:val="00FD5A00"/>
    <w:rsid w:val="00FD5A8F"/>
    <w:rsid w:val="00FD5D4E"/>
    <w:rsid w:val="00FD5EA3"/>
    <w:rsid w:val="00FD60CA"/>
    <w:rsid w:val="00FD617A"/>
    <w:rsid w:val="00FD61C0"/>
    <w:rsid w:val="00FD66E0"/>
    <w:rsid w:val="00FD66F5"/>
    <w:rsid w:val="00FD6724"/>
    <w:rsid w:val="00FD67E8"/>
    <w:rsid w:val="00FD6B7F"/>
    <w:rsid w:val="00FD6DD7"/>
    <w:rsid w:val="00FD6F17"/>
    <w:rsid w:val="00FD709D"/>
    <w:rsid w:val="00FD70E5"/>
    <w:rsid w:val="00FD73B2"/>
    <w:rsid w:val="00FD73C5"/>
    <w:rsid w:val="00FD7497"/>
    <w:rsid w:val="00FD7788"/>
    <w:rsid w:val="00FE03B8"/>
    <w:rsid w:val="00FE0980"/>
    <w:rsid w:val="00FE0D80"/>
    <w:rsid w:val="00FE0EBA"/>
    <w:rsid w:val="00FE10B4"/>
    <w:rsid w:val="00FE10DE"/>
    <w:rsid w:val="00FE112D"/>
    <w:rsid w:val="00FE13B8"/>
    <w:rsid w:val="00FE14F4"/>
    <w:rsid w:val="00FE150F"/>
    <w:rsid w:val="00FE15E2"/>
    <w:rsid w:val="00FE1629"/>
    <w:rsid w:val="00FE165A"/>
    <w:rsid w:val="00FE1745"/>
    <w:rsid w:val="00FE1747"/>
    <w:rsid w:val="00FE180A"/>
    <w:rsid w:val="00FE1A10"/>
    <w:rsid w:val="00FE1B3A"/>
    <w:rsid w:val="00FE1B75"/>
    <w:rsid w:val="00FE1BF2"/>
    <w:rsid w:val="00FE1C94"/>
    <w:rsid w:val="00FE1EC6"/>
    <w:rsid w:val="00FE2351"/>
    <w:rsid w:val="00FE23F1"/>
    <w:rsid w:val="00FE251B"/>
    <w:rsid w:val="00FE25B7"/>
    <w:rsid w:val="00FE26EE"/>
    <w:rsid w:val="00FE285C"/>
    <w:rsid w:val="00FE2882"/>
    <w:rsid w:val="00FE2989"/>
    <w:rsid w:val="00FE29F5"/>
    <w:rsid w:val="00FE2C7F"/>
    <w:rsid w:val="00FE2DBC"/>
    <w:rsid w:val="00FE2F92"/>
    <w:rsid w:val="00FE3099"/>
    <w:rsid w:val="00FE31E4"/>
    <w:rsid w:val="00FE3208"/>
    <w:rsid w:val="00FE328B"/>
    <w:rsid w:val="00FE33A3"/>
    <w:rsid w:val="00FE377F"/>
    <w:rsid w:val="00FE3868"/>
    <w:rsid w:val="00FE388A"/>
    <w:rsid w:val="00FE39D4"/>
    <w:rsid w:val="00FE3B9E"/>
    <w:rsid w:val="00FE3C49"/>
    <w:rsid w:val="00FE3CFA"/>
    <w:rsid w:val="00FE4391"/>
    <w:rsid w:val="00FE45C2"/>
    <w:rsid w:val="00FE488B"/>
    <w:rsid w:val="00FE4C5F"/>
    <w:rsid w:val="00FE5368"/>
    <w:rsid w:val="00FE55A1"/>
    <w:rsid w:val="00FE5819"/>
    <w:rsid w:val="00FE5907"/>
    <w:rsid w:val="00FE5A24"/>
    <w:rsid w:val="00FE5A2B"/>
    <w:rsid w:val="00FE5A8E"/>
    <w:rsid w:val="00FE5B6C"/>
    <w:rsid w:val="00FE5E3C"/>
    <w:rsid w:val="00FE5F05"/>
    <w:rsid w:val="00FE5FCC"/>
    <w:rsid w:val="00FE61C3"/>
    <w:rsid w:val="00FE62AF"/>
    <w:rsid w:val="00FE64C4"/>
    <w:rsid w:val="00FE68B6"/>
    <w:rsid w:val="00FE6966"/>
    <w:rsid w:val="00FE6B21"/>
    <w:rsid w:val="00FE6BA4"/>
    <w:rsid w:val="00FE6C01"/>
    <w:rsid w:val="00FE6C04"/>
    <w:rsid w:val="00FE6C34"/>
    <w:rsid w:val="00FE6C5A"/>
    <w:rsid w:val="00FE6DFC"/>
    <w:rsid w:val="00FE6E2B"/>
    <w:rsid w:val="00FE6E5B"/>
    <w:rsid w:val="00FE6F79"/>
    <w:rsid w:val="00FE6F93"/>
    <w:rsid w:val="00FE7274"/>
    <w:rsid w:val="00FE7300"/>
    <w:rsid w:val="00FE739C"/>
    <w:rsid w:val="00FE74A3"/>
    <w:rsid w:val="00FE7712"/>
    <w:rsid w:val="00FE773A"/>
    <w:rsid w:val="00FE7777"/>
    <w:rsid w:val="00FE77B3"/>
    <w:rsid w:val="00FE77B7"/>
    <w:rsid w:val="00FE792D"/>
    <w:rsid w:val="00FE79C1"/>
    <w:rsid w:val="00FE7A01"/>
    <w:rsid w:val="00FE7AD1"/>
    <w:rsid w:val="00FE7BD9"/>
    <w:rsid w:val="00FE7D31"/>
    <w:rsid w:val="00FE7D8F"/>
    <w:rsid w:val="00FE7E7D"/>
    <w:rsid w:val="00FE7EB3"/>
    <w:rsid w:val="00FE7F21"/>
    <w:rsid w:val="00FF020C"/>
    <w:rsid w:val="00FF032C"/>
    <w:rsid w:val="00FF03DB"/>
    <w:rsid w:val="00FF0811"/>
    <w:rsid w:val="00FF0915"/>
    <w:rsid w:val="00FF0C2C"/>
    <w:rsid w:val="00FF0D85"/>
    <w:rsid w:val="00FF0FB1"/>
    <w:rsid w:val="00FF0FE7"/>
    <w:rsid w:val="00FF110E"/>
    <w:rsid w:val="00FF1243"/>
    <w:rsid w:val="00FF1476"/>
    <w:rsid w:val="00FF1699"/>
    <w:rsid w:val="00FF1813"/>
    <w:rsid w:val="00FF1A80"/>
    <w:rsid w:val="00FF1B9E"/>
    <w:rsid w:val="00FF1C77"/>
    <w:rsid w:val="00FF1C78"/>
    <w:rsid w:val="00FF1CBE"/>
    <w:rsid w:val="00FF1D81"/>
    <w:rsid w:val="00FF1DDE"/>
    <w:rsid w:val="00FF1EB8"/>
    <w:rsid w:val="00FF20C9"/>
    <w:rsid w:val="00FF240D"/>
    <w:rsid w:val="00FF2434"/>
    <w:rsid w:val="00FF2801"/>
    <w:rsid w:val="00FF2A13"/>
    <w:rsid w:val="00FF2AB5"/>
    <w:rsid w:val="00FF2DA6"/>
    <w:rsid w:val="00FF3157"/>
    <w:rsid w:val="00FF3241"/>
    <w:rsid w:val="00FF3301"/>
    <w:rsid w:val="00FF33CD"/>
    <w:rsid w:val="00FF3640"/>
    <w:rsid w:val="00FF36DE"/>
    <w:rsid w:val="00FF36FC"/>
    <w:rsid w:val="00FF38B7"/>
    <w:rsid w:val="00FF39E3"/>
    <w:rsid w:val="00FF3BFC"/>
    <w:rsid w:val="00FF3E3E"/>
    <w:rsid w:val="00FF3F4C"/>
    <w:rsid w:val="00FF3F75"/>
    <w:rsid w:val="00FF4050"/>
    <w:rsid w:val="00FF40FC"/>
    <w:rsid w:val="00FF4190"/>
    <w:rsid w:val="00FF41B6"/>
    <w:rsid w:val="00FF42B7"/>
    <w:rsid w:val="00FF434B"/>
    <w:rsid w:val="00FF4368"/>
    <w:rsid w:val="00FF4457"/>
    <w:rsid w:val="00FF44A1"/>
    <w:rsid w:val="00FF45FB"/>
    <w:rsid w:val="00FF461A"/>
    <w:rsid w:val="00FF4676"/>
    <w:rsid w:val="00FF470D"/>
    <w:rsid w:val="00FF4748"/>
    <w:rsid w:val="00FF47AA"/>
    <w:rsid w:val="00FF489A"/>
    <w:rsid w:val="00FF49C4"/>
    <w:rsid w:val="00FF4ABE"/>
    <w:rsid w:val="00FF53DE"/>
    <w:rsid w:val="00FF5421"/>
    <w:rsid w:val="00FF55FB"/>
    <w:rsid w:val="00FF560E"/>
    <w:rsid w:val="00FF5617"/>
    <w:rsid w:val="00FF5702"/>
    <w:rsid w:val="00FF5C27"/>
    <w:rsid w:val="00FF5CD1"/>
    <w:rsid w:val="00FF5DF3"/>
    <w:rsid w:val="00FF5E99"/>
    <w:rsid w:val="00FF5FC4"/>
    <w:rsid w:val="00FF6004"/>
    <w:rsid w:val="00FF6067"/>
    <w:rsid w:val="00FF619A"/>
    <w:rsid w:val="00FF61D5"/>
    <w:rsid w:val="00FF623A"/>
    <w:rsid w:val="00FF6357"/>
    <w:rsid w:val="00FF6643"/>
    <w:rsid w:val="00FF665D"/>
    <w:rsid w:val="00FF6862"/>
    <w:rsid w:val="00FF6A0D"/>
    <w:rsid w:val="00FF6C00"/>
    <w:rsid w:val="00FF6C04"/>
    <w:rsid w:val="00FF6D1A"/>
    <w:rsid w:val="00FF6E8A"/>
    <w:rsid w:val="00FF720D"/>
    <w:rsid w:val="00FF725A"/>
    <w:rsid w:val="00FF729B"/>
    <w:rsid w:val="00FF7505"/>
    <w:rsid w:val="00FF7614"/>
    <w:rsid w:val="00FF77B9"/>
    <w:rsid w:val="00FF79F5"/>
    <w:rsid w:val="00FF7AA9"/>
    <w:rsid w:val="00FF7F15"/>
    <w:rsid w:val="00FF7F6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8240900B-FD6B-464C-A313-0A5329E3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aliases w:val=" Cha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59"/>
    <w:rsid w:val="000041DD"/>
    <w:pPr>
      <w:spacing w:line="260" w:lineRule="atLeast"/>
    </w:pPr>
    <w:rPr>
      <w:rFonts w:ascii="CG Times (W1)" w:hAnsi="CG Times (W1)"/>
    </w:rPr>
    <w:tblPr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ink w:val="block"/>
    <w:locked/>
    <w:rsid w:val="00D57863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1F6EFF"/>
    <w:rPr>
      <w:rFonts w:ascii="Aptos" w:eastAsia="Aptos" w:hAnsi="Aptos" w:cs="Cordia New"/>
      <w:kern w:val="2"/>
      <w:sz w:val="22"/>
      <w:szCs w:val="28"/>
      <w14:ligatures w14:val="standardContextual"/>
    </w:rPr>
    <w:tblPr/>
  </w:style>
  <w:style w:type="paragraph" w:styleId="BodyTextIndent3">
    <w:name w:val="Body Text Indent 3"/>
    <w:basedOn w:val="Normal"/>
    <w:link w:val="BodyTextIndent3Char"/>
    <w:semiHidden/>
    <w:unhideWhenUsed/>
    <w:rsid w:val="00DC12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C12BE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CB4D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B4D1E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Normal">
    <w:name w:val="RNormal"/>
    <w:basedOn w:val="Normal"/>
    <w:rsid w:val="00CB4D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4D1E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B4D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354C5"/>
  </w:style>
  <w:style w:type="paragraph" w:customStyle="1" w:styleId="1">
    <w:name w:val="เนื้อเรื่อง1"/>
    <w:basedOn w:val="Normal"/>
    <w:rsid w:val="00D15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3da434-3637-4dd5-a2d5-e02122aba82e" xsi:nil="true"/>
    <lcf76f155ced4ddcb4097134ff3c332f xmlns="d4f91098-763f-4f38-a735-0d003a4cf2e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8" ma:contentTypeDescription="Create a new document." ma:contentTypeScope="" ma:versionID="ac2d222ad811053f2ed6e5dc9d2c56e3">
  <xsd:schema xmlns:xsd="http://www.w3.org/2001/XMLSchema" xmlns:xs="http://www.w3.org/2001/XMLSchema" xmlns:p="http://schemas.microsoft.com/office/2006/metadata/properties" xmlns:ns1="http://schemas.microsoft.com/sharepoint/v3" xmlns:ns2="d4f91098-763f-4f38-a735-0d003a4cf2ea" xmlns:ns3="113da434-3637-4dd5-a2d5-e02122aba82e" targetNamespace="http://schemas.microsoft.com/office/2006/metadata/properties" ma:root="true" ma:fieldsID="6e8c3951247c0c53d20a9adf7c9f2f85" ns1:_="" ns2:_="" ns3:_="">
    <xsd:import namespace="http://schemas.microsoft.com/sharepoint/v3"/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F31DD-AFFB-4AB4-9FD1-8345D24F7C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AEB20E-1CBD-445D-984B-0D637C30FC9C}">
  <ds:schemaRefs>
    <ds:schemaRef ds:uri="http://schemas.microsoft.com/office/2006/metadata/properties"/>
    <ds:schemaRef ds:uri="http://schemas.microsoft.com/office/infopath/2007/PartnerControls"/>
    <ds:schemaRef ds:uri="113da434-3637-4dd5-a2d5-e02122aba82e"/>
    <ds:schemaRef ds:uri="d4f91098-763f-4f38-a735-0d003a4cf2e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6F253D-90D5-4B23-AC46-CF12132FD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EAEFB5-97BA-4548-BAEB-E0CDB9AA0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5788</TotalTime>
  <Pages>66</Pages>
  <Words>16258</Words>
  <Characters>92676</Characters>
  <Application>Microsoft Office Word</Application>
  <DocSecurity>0</DocSecurity>
  <Lines>772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Sirinrat Prathummang</cp:lastModifiedBy>
  <cp:revision>1757</cp:revision>
  <cp:lastPrinted>2026-02-20T19:52:00Z</cp:lastPrinted>
  <dcterms:created xsi:type="dcterms:W3CDTF">2026-02-17T09:50:00Z</dcterms:created>
  <dcterms:modified xsi:type="dcterms:W3CDTF">2026-02-25T09:23:00Z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0x010100941AB3199191B743A5C173D70B3017B5</vt:lpwstr>
  </property>
  <property fmtid="{D5CDD505-2E9C-101B-9397-08002B2CF9AE}" pid="18" name="MediaServiceImageTags">
    <vt:lpwstr/>
  </property>
  <property fmtid="{D5CDD505-2E9C-101B-9397-08002B2CF9AE}" pid="19" name="GrammarlyDocumentId">
    <vt:lpwstr>b7ceb84f-fbcb-4514-80f1-5cc4243163ea</vt:lpwstr>
  </property>
  <property fmtid="{D5CDD505-2E9C-101B-9397-08002B2CF9AE}" pid="20" name="docLang">
    <vt:lpwstr>th</vt:lpwstr>
  </property>
</Properties>
</file>